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52234" w:rsidRPr="008457DC" w14:paraId="0F363CC2" w14:textId="77777777" w:rsidTr="00FB506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08791B" w14:textId="77777777" w:rsidR="00152234" w:rsidRPr="008457DC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ExtraText"/>
            <w:bookmarkStart w:id="1" w:name="_Hlk68267982"/>
            <w:bookmarkEnd w:id="0"/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AD57A" w14:textId="77777777" w:rsidR="00152234" w:rsidRPr="008457DC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27C8CE6" w14:textId="77777777" w:rsidR="00152234" w:rsidRPr="008457DC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812C9" w:rsidRPr="008457DC" w14:paraId="7DBF77DF" w14:textId="77777777" w:rsidTr="00FB50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EC592DA" w14:textId="77777777" w:rsidR="008812C9" w:rsidRPr="008457DC" w:rsidRDefault="008812C9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9F8DC2" w14:textId="77777777" w:rsidR="008812C9" w:rsidRPr="008457DC" w:rsidRDefault="008812C9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0E4024" w14:textId="77777777" w:rsidR="008812C9" w:rsidRPr="008457DC" w:rsidRDefault="008812C9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2A31" w:rsidRPr="008457DC" w14:paraId="418C64D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669B33" w14:textId="2EEBB048" w:rsidR="00E72A31" w:rsidRPr="008457DC" w:rsidRDefault="00E51C18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5CD0AA" w14:textId="77777777" w:rsidR="00E72A31" w:rsidRPr="008457DC" w:rsidRDefault="00E72A31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FBDDB21" w14:textId="7A37E6D2" w:rsidR="00E72A31" w:rsidRPr="008457DC" w:rsidRDefault="00E72A31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52F73" w:rsidRPr="008457DC" w14:paraId="14B089D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90E0FC" w14:textId="05F21A0D" w:rsidR="00F52F73" w:rsidRPr="008457DC" w:rsidDel="005765CD" w:rsidRDefault="00D95A4F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C1404CD" w14:textId="77777777" w:rsidR="00F52F73" w:rsidRPr="008457DC" w:rsidRDefault="00F52F73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0923D5" w14:textId="35F5D765" w:rsidR="00F52F73" w:rsidRPr="008457DC" w:rsidRDefault="00293579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72A31" w:rsidRPr="008457DC" w14:paraId="0F70CA13" w14:textId="77777777" w:rsidTr="00105C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6FC69CA" w14:textId="11E17C3A" w:rsidR="00E72A31" w:rsidRPr="008457DC" w:rsidRDefault="00D95A4F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C731086" w14:textId="77777777" w:rsidR="00E72A31" w:rsidRPr="008457DC" w:rsidRDefault="00E72A31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54DA99E" w14:textId="651457BC" w:rsidR="00E72A31" w:rsidRPr="008457DC" w:rsidRDefault="00E72A31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  <w:cs/>
                <w:lang w:val="en-GB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552A2F" w:rsidRPr="008457DC" w14:paraId="4F0DB836" w14:textId="77777777" w:rsidTr="00105C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0FCD3F5" w14:textId="41548BFB" w:rsidR="00552A2F" w:rsidRPr="005D1C54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1C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E5C1FB6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2F3994C9" w14:textId="5AC19BCD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52A2F" w:rsidRPr="008457DC" w14:paraId="60D0D19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84D00" w14:textId="65B6AE38" w:rsidR="00552A2F" w:rsidRPr="008457DC" w:rsidRDefault="00552A2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5EC487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A64C7B" w14:textId="48E501E8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C413FF" w:rsidRPr="008457DC" w14:paraId="5C6B887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327923" w14:textId="245EBC8F" w:rsidR="00C413FF" w:rsidRDefault="00C413F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95E241C" w14:textId="77777777" w:rsidR="00C413FF" w:rsidRPr="008457DC" w:rsidRDefault="00C413F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9C0B54" w14:textId="62AF85AB" w:rsidR="00C413FF" w:rsidRPr="008457DC" w:rsidRDefault="00C413F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552A2F" w:rsidRPr="008457DC" w14:paraId="0D9BF1B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047B12" w14:textId="4CB04816" w:rsidR="00552A2F" w:rsidRPr="008457DC" w:rsidRDefault="00C413F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4F241BF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CD11EEB" w14:textId="1859F193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B637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52A2F" w:rsidRPr="008457DC" w14:paraId="2B0271D9" w14:textId="77777777" w:rsidTr="00394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95CDBB" w14:textId="68861CA5" w:rsidR="00552A2F" w:rsidRPr="008457DC" w:rsidRDefault="00C413F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8025241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1A60DA" w14:textId="76B928F4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552A2F" w:rsidRPr="008457DC" w14:paraId="3C36229C" w14:textId="77777777" w:rsidTr="00394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568005" w14:textId="064A2E6C" w:rsidR="00552A2F" w:rsidRDefault="00C413F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279FAF0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9C88BB" w14:textId="73D83118" w:rsidR="00552A2F" w:rsidRPr="00B6377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C413FF" w:rsidRPr="008457DC" w14:paraId="6E21E05F" w14:textId="77777777" w:rsidTr="00394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5D3ED3" w14:textId="160B56FA" w:rsidR="00C413FF" w:rsidRDefault="00C413F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E3FEC4A" w14:textId="77777777" w:rsidR="00C413FF" w:rsidRPr="008457DC" w:rsidRDefault="00C413F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55878DF" w14:textId="2C464FA6" w:rsidR="00C413FF" w:rsidRDefault="00C413F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552A2F" w:rsidRPr="008457DC" w14:paraId="0CCD213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3573EF" w14:textId="47E346E8" w:rsidR="00552A2F" w:rsidRPr="008457DC" w:rsidRDefault="00C413F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AAD6155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7BB4A0" w14:textId="41C4F6C3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52A2F" w:rsidRPr="008457DC" w14:paraId="1EFF462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D665D4" w14:textId="36BA5115" w:rsidR="00552A2F" w:rsidRPr="008457DC" w:rsidRDefault="00552A2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413F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0D413F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CCF72" w14:textId="4D114F65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413FF" w:rsidRPr="008457DC" w14:paraId="0ED6A5F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3A44DF" w14:textId="7CEAD954" w:rsidR="00C413FF" w:rsidRDefault="00C413F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9711C83" w14:textId="77777777" w:rsidR="00C413FF" w:rsidRPr="008457DC" w:rsidRDefault="00C413F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5FD763" w14:textId="71D6A6E5" w:rsidR="00C413FF" w:rsidRPr="008457DC" w:rsidRDefault="00C413F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552A2F" w:rsidRPr="008457DC" w14:paraId="61BC340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AC1C63" w14:textId="1CB8EA86" w:rsidR="00552A2F" w:rsidRPr="008457DC" w:rsidRDefault="00552A2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413F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C9F2CF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74B7CE" w14:textId="56AC256E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C1B4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552A2F" w:rsidRPr="008457DC" w14:paraId="31F570E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9BE978B" w14:textId="3723712A" w:rsidR="00552A2F" w:rsidRPr="008457DC" w:rsidRDefault="00552A2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C88179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1BA77F" w14:textId="5457F489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52A2F" w:rsidRPr="008457DC" w14:paraId="455B13B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33165A" w14:textId="636EECCF" w:rsidR="00552A2F" w:rsidRPr="008457DC" w:rsidRDefault="00552A2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D60AC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A2887E" w14:textId="56A3C2A4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52A2F" w:rsidRPr="008457DC" w14:paraId="0C29816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F834FE" w14:textId="317FBC3C" w:rsidR="00552A2F" w:rsidRPr="008457DC" w:rsidRDefault="00552A2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15B22A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60D072" w14:textId="1F8DCBEB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1"/>
    </w:tbl>
    <w:p w14:paraId="06BAB242" w14:textId="17F04981" w:rsidR="00A96A58" w:rsidRPr="008457DC" w:rsidRDefault="00A96A58" w:rsidP="004C744C">
      <w:pPr>
        <w:rPr>
          <w:rFonts w:asciiTheme="majorBidi" w:hAnsiTheme="majorBidi" w:cstheme="majorBidi"/>
        </w:rPr>
      </w:pPr>
    </w:p>
    <w:p w14:paraId="78409AC0" w14:textId="77777777" w:rsidR="00A96A58" w:rsidRPr="008457DC" w:rsidRDefault="00A96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8457DC">
        <w:rPr>
          <w:rFonts w:asciiTheme="majorBidi" w:hAnsiTheme="majorBidi" w:cstheme="majorBidi"/>
        </w:rPr>
        <w:br w:type="page"/>
      </w:r>
    </w:p>
    <w:p w14:paraId="70BC26D4" w14:textId="02603664" w:rsidR="001F253B" w:rsidRPr="008457DC" w:rsidRDefault="001F253B" w:rsidP="00D27A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B61EF" w:rsidRPr="008457D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457DC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D2A9756" w14:textId="77777777" w:rsidR="001F253B" w:rsidRPr="008457DC" w:rsidRDefault="001F253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FCB60D" w14:textId="189E4166" w:rsidR="001F253B" w:rsidRPr="0089311E" w:rsidRDefault="001F253B" w:rsidP="00C4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7B61EF" w:rsidRPr="0089311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9311E" w:rsidRPr="0089311E">
        <w:rPr>
          <w:rFonts w:asciiTheme="majorBidi" w:hAnsiTheme="majorBidi" w:cstheme="majorBidi" w:hint="cs"/>
          <w:sz w:val="30"/>
          <w:szCs w:val="30"/>
          <w:cs/>
        </w:rPr>
        <w:t>แบบย่อ</w:t>
      </w:r>
      <w:r w:rsidR="00EF472C" w:rsidRPr="0089311E">
        <w:rPr>
          <w:rFonts w:asciiTheme="majorBidi" w:hAnsiTheme="majorBidi" w:cstheme="majorBidi"/>
          <w:sz w:val="30"/>
          <w:szCs w:val="30"/>
          <w:cs/>
        </w:rPr>
        <w:t>นี้</w:t>
      </w:r>
      <w:r w:rsidRPr="0089311E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D0597E" w:rsidRPr="0089311E">
        <w:rPr>
          <w:rFonts w:asciiTheme="majorBidi" w:hAnsiTheme="majorBidi" w:cstheme="majorBidi"/>
          <w:sz w:val="30"/>
          <w:szCs w:val="30"/>
          <w:cs/>
        </w:rPr>
        <w:t>ติ</w:t>
      </w:r>
      <w:r w:rsidR="000D53D2" w:rsidRPr="0089311E">
        <w:rPr>
          <w:rFonts w:asciiTheme="majorBidi" w:hAnsiTheme="majorBidi" w:cstheme="majorBidi"/>
          <w:sz w:val="30"/>
          <w:szCs w:val="30"/>
          <w:cs/>
        </w:rPr>
        <w:t>ให้ออก</w:t>
      </w:r>
      <w:r w:rsidR="00DC1956" w:rsidRPr="0089311E">
        <w:rPr>
          <w:rFonts w:asciiTheme="majorBidi" w:hAnsiTheme="majorBidi" w:cstheme="majorBidi"/>
          <w:sz w:val="30"/>
          <w:szCs w:val="30"/>
          <w:cs/>
        </w:rPr>
        <w:t>งบการเงินจากคณะกรรม</w:t>
      </w:r>
      <w:r w:rsidR="006624BE" w:rsidRPr="0089311E">
        <w:rPr>
          <w:rFonts w:asciiTheme="majorBidi" w:hAnsiTheme="majorBidi" w:cstheme="majorBidi"/>
          <w:sz w:val="30"/>
          <w:szCs w:val="30"/>
          <w:cs/>
        </w:rPr>
        <w:t>การ</w:t>
      </w:r>
      <w:r w:rsidR="00335D42" w:rsidRPr="0089311E">
        <w:rPr>
          <w:rFonts w:asciiTheme="majorBidi" w:hAnsiTheme="majorBidi" w:cstheme="majorBidi"/>
          <w:sz w:val="30"/>
          <w:szCs w:val="30"/>
          <w:cs/>
        </w:rPr>
        <w:t>เมื่อวัน</w:t>
      </w:r>
      <w:r w:rsidR="002A4AA6" w:rsidRPr="0089311E">
        <w:rPr>
          <w:rFonts w:asciiTheme="majorBidi" w:hAnsiTheme="majorBidi" w:cstheme="majorBidi"/>
          <w:sz w:val="30"/>
          <w:szCs w:val="30"/>
          <w:cs/>
        </w:rPr>
        <w:t>ที</w:t>
      </w:r>
      <w:r w:rsidR="007A5B62" w:rsidRPr="0089311E">
        <w:rPr>
          <w:rFonts w:asciiTheme="majorBidi" w:hAnsiTheme="majorBidi" w:cstheme="majorBidi"/>
          <w:sz w:val="30"/>
          <w:szCs w:val="30"/>
          <w:cs/>
        </w:rPr>
        <w:t>่</w:t>
      </w:r>
      <w:r w:rsidR="007E2087" w:rsidRPr="0089311E">
        <w:rPr>
          <w:rFonts w:asciiTheme="majorBidi" w:hAnsiTheme="majorBidi" w:cstheme="majorBidi"/>
          <w:sz w:val="30"/>
          <w:szCs w:val="30"/>
        </w:rPr>
        <w:t xml:space="preserve"> 9 </w:t>
      </w:r>
      <w:r w:rsidR="007E2087" w:rsidRPr="0089311E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3832CA" w:rsidRPr="0089311E">
        <w:rPr>
          <w:rFonts w:asciiTheme="majorBidi" w:hAnsiTheme="majorBidi" w:cstheme="majorBidi"/>
          <w:sz w:val="30"/>
          <w:szCs w:val="30"/>
        </w:rPr>
        <w:t>2565</w:t>
      </w:r>
    </w:p>
    <w:p w14:paraId="20DCA472" w14:textId="6AD24FFA" w:rsidR="00BA5B80" w:rsidRPr="0089311E" w:rsidRDefault="00BA5B80" w:rsidP="00E72A31">
      <w:pPr>
        <w:pStyle w:val="Heading1"/>
        <w:ind w:left="540"/>
        <w:rPr>
          <w:rFonts w:asciiTheme="majorBidi" w:hAnsiTheme="majorBidi" w:cstheme="majorBidi"/>
          <w:sz w:val="30"/>
          <w:szCs w:val="30"/>
        </w:rPr>
      </w:pPr>
    </w:p>
    <w:p w14:paraId="364CB11D" w14:textId="20225059" w:rsidR="001F253B" w:rsidRPr="0089311E" w:rsidRDefault="00F8482D" w:rsidP="00977A41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89311E">
        <w:rPr>
          <w:rFonts w:asciiTheme="majorBidi" w:hAnsiTheme="majorBidi" w:cstheme="majorBidi"/>
          <w:sz w:val="30"/>
          <w:szCs w:val="30"/>
          <w:u w:val="none"/>
        </w:rPr>
        <w:tab/>
      </w:r>
      <w:r w:rsidR="001F253B" w:rsidRPr="0089311E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574C6C" w:rsidRPr="0089311E">
        <w:rPr>
          <w:rFonts w:asciiTheme="majorBidi" w:hAnsiTheme="majorBidi" w:cstheme="majorBidi"/>
          <w:sz w:val="30"/>
          <w:szCs w:val="30"/>
          <w:u w:val="none"/>
          <w:cs/>
        </w:rPr>
        <w:t>ระหว่างกาล</w:t>
      </w:r>
      <w:r w:rsidR="002D4864" w:rsidRPr="0089311E">
        <w:rPr>
          <w:rFonts w:asciiTheme="majorBidi" w:hAnsiTheme="majorBidi" w:cstheme="majorBidi" w:hint="cs"/>
          <w:sz w:val="30"/>
          <w:szCs w:val="30"/>
          <w:u w:val="none"/>
          <w:cs/>
        </w:rPr>
        <w:t>แบบย่อ</w:t>
      </w:r>
      <w:r w:rsidR="001F253B" w:rsidRPr="0089311E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</w:p>
    <w:p w14:paraId="3EDD0FE5" w14:textId="77777777" w:rsidR="007E5536" w:rsidRPr="0089311E" w:rsidRDefault="007E5536" w:rsidP="00D85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AFC19" w14:textId="4CFAC384" w:rsidR="003646E2" w:rsidRPr="008457DC" w:rsidRDefault="003646E2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73EB3" w:rsidRPr="0089311E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="009D2ED5" w:rsidRPr="0089311E">
        <w:rPr>
          <w:rFonts w:asciiTheme="majorBidi" w:hAnsiTheme="majorBidi" w:cstheme="majorBidi" w:hint="cs"/>
          <w:spacing w:val="-4"/>
          <w:sz w:val="30"/>
          <w:szCs w:val="30"/>
          <w:cs/>
        </w:rPr>
        <w:t>แบบย่อ</w:t>
      </w: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>ในรูปแบบย่อ (“งบการเงินระหว่างกาล”) ตามมาตรฐานการบัญชี</w:t>
      </w:r>
      <w:r w:rsidR="005F260D">
        <w:rPr>
          <w:rFonts w:asciiTheme="majorBidi" w:hAnsiTheme="majorBidi" w:cstheme="majorBidi"/>
          <w:spacing w:val="-4"/>
          <w:sz w:val="30"/>
          <w:szCs w:val="30"/>
        </w:rPr>
        <w:t xml:space="preserve">            </w:t>
      </w: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E51C18" w:rsidRPr="0089311E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8931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</w:t>
      </w:r>
      <w:r w:rsidRPr="0089311E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E73EB3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</w:t>
      </w:r>
      <w:r w:rsidR="00E73EB3" w:rsidRPr="005D7D8E">
        <w:rPr>
          <w:rFonts w:asciiTheme="majorBidi" w:hAnsiTheme="majorBidi" w:cstheme="majorBidi"/>
          <w:spacing w:val="-4"/>
          <w:sz w:val="30"/>
          <w:szCs w:val="30"/>
          <w:cs/>
        </w:rPr>
        <w:t>การเงินของบริษัท</w:t>
      </w:r>
      <w:r w:rsidR="001F7F58" w:rsidRPr="005D7D8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F7F58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เบทาโกร จำกัด </w:t>
      </w:r>
      <w:r w:rsidR="001F7F58" w:rsidRPr="005D7D8E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1F7F58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มหาชน) </w:t>
      </w:r>
      <w:r w:rsidR="00E73EB3" w:rsidRPr="005D7D8E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และบริษัทย่อย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 xml:space="preserve"> (“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>”)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และของ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เบทาโกร จำกัด 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มหาชน) 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>(“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>”)</w:t>
      </w:r>
      <w:r w:rsidR="00B5773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E73EB3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สำหรับปีสิ้นสุดวันที่ </w:t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E73EB3" w:rsidRPr="008457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73EB3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32113D">
        <w:rPr>
          <w:rFonts w:asciiTheme="majorBidi" w:hAnsiTheme="majorBidi" w:cstheme="majorBidi"/>
          <w:spacing w:val="-4"/>
          <w:sz w:val="30"/>
          <w:szCs w:val="30"/>
        </w:rPr>
        <w:t>4</w:t>
      </w:r>
    </w:p>
    <w:p w14:paraId="504EF3C3" w14:textId="758F3BCA" w:rsidR="00C72E41" w:rsidRPr="008457DC" w:rsidRDefault="00C72E4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F35E8" w14:textId="47EF7744" w:rsidR="006C69BA" w:rsidRPr="008457DC" w:rsidRDefault="00AF7909" w:rsidP="00A75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B5773A" w:rsidRPr="00B5773A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="001F7F58" w:rsidRPr="00B5773A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1F7F58" w:rsidRPr="00B5773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8457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F372C8">
        <w:rPr>
          <w:rFonts w:asciiTheme="majorBidi" w:hAnsiTheme="majorBidi" w:cstheme="majorBidi"/>
          <w:spacing w:val="-4"/>
          <w:sz w:val="30"/>
          <w:szCs w:val="30"/>
        </w:rPr>
        <w:t>4</w:t>
      </w:r>
    </w:p>
    <w:p w14:paraId="403EC4C2" w14:textId="35634017" w:rsidR="00D95A4F" w:rsidRPr="00D95A4F" w:rsidRDefault="00D95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54C28AA" w14:textId="41B0A4E9" w:rsidR="00C70195" w:rsidRPr="008457DC" w:rsidRDefault="000026FF" w:rsidP="00977A41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8457DC">
        <w:rPr>
          <w:rFonts w:asciiTheme="majorBidi" w:hAnsiTheme="majorBidi" w:cstheme="majorBidi"/>
          <w:sz w:val="30"/>
          <w:szCs w:val="30"/>
          <w:u w:val="none"/>
          <w:cs/>
        </w:rPr>
        <w:t>บุคคลหรือกิจการที่เกี่ยวข้องกัน</w:t>
      </w:r>
    </w:p>
    <w:p w14:paraId="632877D2" w14:textId="77777777" w:rsidR="008C3B33" w:rsidRPr="008457DC" w:rsidRDefault="008C3B33" w:rsidP="00181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289A615" w14:textId="5536118E" w:rsidR="008C3B33" w:rsidRPr="008457DC" w:rsidRDefault="00181F8F" w:rsidP="00E610FA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="008C3B33" w:rsidRPr="008457DC">
        <w:rPr>
          <w:rFonts w:asciiTheme="majorBidi" w:hAnsiTheme="majorBidi" w:cstheme="majorBidi"/>
          <w:spacing w:val="-4"/>
          <w:sz w:val="30"/>
          <w:szCs w:val="30"/>
          <w:cs/>
        </w:rPr>
        <w:t>ไม่มีการเปลี่ยนแปลงอย่างม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>ี</w:t>
      </w:r>
      <w:r w:rsidR="008C3B33" w:rsidRPr="008457DC">
        <w:rPr>
          <w:rFonts w:asciiTheme="majorBidi" w:hAnsiTheme="majorBidi" w:cstheme="majorBidi"/>
          <w:spacing w:val="-4"/>
          <w:sz w:val="30"/>
          <w:szCs w:val="30"/>
          <w:cs/>
        </w:rPr>
        <w:t>สาระสำคัญในระหว่างงวด</w:t>
      </w:r>
      <w:r w:rsidR="007D177F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="008C3B33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6E4756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5B0733" w:rsidRPr="008457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B0733" w:rsidRPr="008457DC">
        <w:rPr>
          <w:rFonts w:asciiTheme="majorBidi" w:hAnsiTheme="majorBidi" w:cstheme="majorBidi"/>
          <w:spacing w:val="-4"/>
          <w:sz w:val="30"/>
          <w:szCs w:val="30"/>
          <w:cs/>
        </w:rPr>
        <w:t>ม</w:t>
      </w:r>
      <w:r w:rsidR="006E4756">
        <w:rPr>
          <w:rFonts w:asciiTheme="majorBidi" w:hAnsiTheme="majorBidi" w:cstheme="majorBidi" w:hint="cs"/>
          <w:spacing w:val="-4"/>
          <w:sz w:val="30"/>
          <w:szCs w:val="30"/>
          <w:cs/>
        </w:rPr>
        <w:t>ิถุนายน</w:t>
      </w:r>
      <w:r w:rsidR="005B0733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5B0733" w:rsidRPr="008457DC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8C3B33" w:rsidRPr="008457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03F6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 </w:t>
      </w:r>
      <w:r w:rsidR="00603F61">
        <w:rPr>
          <w:rFonts w:asciiTheme="majorBidi" w:hAnsiTheme="majorBidi" w:cstheme="majorBidi"/>
          <w:spacing w:val="-4"/>
          <w:sz w:val="30"/>
          <w:szCs w:val="30"/>
        </w:rPr>
        <w:t>2564</w:t>
      </w:r>
    </w:p>
    <w:p w14:paraId="3CF5480D" w14:textId="77777777" w:rsidR="00A96A58" w:rsidRPr="008457DC" w:rsidRDefault="00A96A58" w:rsidP="00181F8F">
      <w:pPr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5"/>
        <w:gridCol w:w="1085"/>
        <w:gridCol w:w="272"/>
        <w:gridCol w:w="1078"/>
        <w:gridCol w:w="270"/>
        <w:gridCol w:w="1080"/>
        <w:gridCol w:w="236"/>
        <w:gridCol w:w="1114"/>
      </w:tblGrid>
      <w:tr w:rsidR="00FB5AD9" w:rsidRPr="008457DC" w14:paraId="38010843" w14:textId="7469280E" w:rsidTr="009C3E4C">
        <w:trPr>
          <w:tblHeader/>
        </w:trPr>
        <w:tc>
          <w:tcPr>
            <w:tcW w:w="4225" w:type="dxa"/>
          </w:tcPr>
          <w:p w14:paraId="66879BE3" w14:textId="5E2C5FBA" w:rsidR="00FB5AD9" w:rsidRPr="008457DC" w:rsidRDefault="008C3B33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5" w:type="dxa"/>
            <w:gridSpan w:val="3"/>
          </w:tcPr>
          <w:p w14:paraId="4A6976CB" w14:textId="0809A6D5" w:rsidR="00FB5AD9" w:rsidRPr="008457DC" w:rsidRDefault="00FB5AD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3636B5C3" w14:textId="5DB6D72B" w:rsidR="00FB5AD9" w:rsidRPr="008457DC" w:rsidRDefault="00FB5AD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1329F1F" w14:textId="1A981FE6" w:rsidR="00FB5AD9" w:rsidRPr="008457DC" w:rsidRDefault="00FB5AD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D5B4C" w:rsidRPr="008457DC" w14:paraId="76BFCB67" w14:textId="0E0F0975" w:rsidTr="009C3E4C">
        <w:trPr>
          <w:tblHeader/>
        </w:trPr>
        <w:tc>
          <w:tcPr>
            <w:tcW w:w="4225" w:type="dxa"/>
          </w:tcPr>
          <w:p w14:paraId="1AA6CB95" w14:textId="4EC420D4" w:rsidR="003D5B4C" w:rsidRPr="008457DC" w:rsidRDefault="0026202E" w:rsidP="0026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D5B4C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B36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3D5B4C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51C18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B3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5B0733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B0733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DB36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085" w:type="dxa"/>
          </w:tcPr>
          <w:p w14:paraId="0BDCD36C" w14:textId="332B50A4" w:rsidR="003D5B4C" w:rsidRPr="008457DC" w:rsidRDefault="00E51C18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B0733" w:rsidRPr="008457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31A783DE" w14:textId="77777777" w:rsidR="003D5B4C" w:rsidRPr="008457DC" w:rsidRDefault="003D5B4C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27AA6E1" w14:textId="5A8B3F59" w:rsidR="003D5B4C" w:rsidRPr="008457DC" w:rsidRDefault="00E51C18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B0733" w:rsidRPr="008457D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660C74D" w14:textId="4AFF3258" w:rsidR="003D5B4C" w:rsidRPr="008457DC" w:rsidRDefault="003D5B4C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CAAC58" w14:textId="3D09EB19" w:rsidR="003D5B4C" w:rsidRPr="008457DC" w:rsidRDefault="00E51C18" w:rsidP="00FB5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B0733" w:rsidRPr="008457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F426E82" w14:textId="77777777" w:rsidR="003D5B4C" w:rsidRPr="008457DC" w:rsidRDefault="003D5B4C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963018" w14:textId="776F742D" w:rsidR="003D5B4C" w:rsidRPr="008457DC" w:rsidRDefault="00E51C18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B0733" w:rsidRPr="008457D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D5B4C" w:rsidRPr="008457DC" w14:paraId="05AF719D" w14:textId="4F11FB73" w:rsidTr="009C3E4C">
        <w:trPr>
          <w:trHeight w:hRule="exact" w:val="407"/>
          <w:tblHeader/>
        </w:trPr>
        <w:tc>
          <w:tcPr>
            <w:tcW w:w="4225" w:type="dxa"/>
          </w:tcPr>
          <w:p w14:paraId="36EB2195" w14:textId="77777777" w:rsidR="003D5B4C" w:rsidRPr="008457DC" w:rsidRDefault="003D5B4C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5" w:type="dxa"/>
            <w:gridSpan w:val="7"/>
          </w:tcPr>
          <w:p w14:paraId="62729391" w14:textId="04396A35" w:rsidR="003D5B4C" w:rsidRPr="008457DC" w:rsidRDefault="003D5B4C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D5B4C" w:rsidRPr="008457DC" w14:paraId="7E2D0121" w14:textId="0AE286FD" w:rsidTr="009C3E4C">
        <w:trPr>
          <w:trHeight w:val="416"/>
        </w:trPr>
        <w:tc>
          <w:tcPr>
            <w:tcW w:w="4225" w:type="dxa"/>
          </w:tcPr>
          <w:p w14:paraId="36A64351" w14:textId="77777777" w:rsidR="003D5B4C" w:rsidRPr="008457DC" w:rsidRDefault="003D5B4C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5" w:type="dxa"/>
            <w:vAlign w:val="center"/>
          </w:tcPr>
          <w:p w14:paraId="23714582" w14:textId="77777777" w:rsidR="003D5B4C" w:rsidRPr="008457DC" w:rsidRDefault="003D5B4C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B843FDA" w14:textId="77777777" w:rsidR="003D5B4C" w:rsidRPr="008457DC" w:rsidRDefault="003D5B4C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B926DCE" w14:textId="77777777" w:rsidR="003D5B4C" w:rsidRPr="008457DC" w:rsidRDefault="003D5B4C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B48FC" w14:textId="697771EC" w:rsidR="003D5B4C" w:rsidRPr="008457DC" w:rsidRDefault="003D5B4C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7BBA86" w14:textId="77777777" w:rsidR="003D5B4C" w:rsidRPr="008457DC" w:rsidRDefault="003D5B4C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AF6B64" w14:textId="77777777" w:rsidR="003D5B4C" w:rsidRPr="008457DC" w:rsidRDefault="003D5B4C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6B7A475" w14:textId="77777777" w:rsidR="003D5B4C" w:rsidRPr="008457DC" w:rsidRDefault="003D5B4C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46E" w:rsidRPr="008457DC" w14:paraId="438442E3" w14:textId="0DA743B1" w:rsidTr="009C3E4C">
        <w:trPr>
          <w:trHeight w:val="416"/>
        </w:trPr>
        <w:tc>
          <w:tcPr>
            <w:tcW w:w="4225" w:type="dxa"/>
          </w:tcPr>
          <w:p w14:paraId="4044A017" w14:textId="5F84D355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085" w:type="dxa"/>
            <w:vAlign w:val="center"/>
          </w:tcPr>
          <w:p w14:paraId="23BE5951" w14:textId="0D1845DF" w:rsidR="000B246E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2" w:type="dxa"/>
          </w:tcPr>
          <w:p w14:paraId="58752C6D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22362DB0" w14:textId="3FF5DD68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83757C" w14:textId="2DCA6374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3EC088" w14:textId="08EC2DF8" w:rsidR="000B246E" w:rsidRPr="008457DC" w:rsidRDefault="00C413FF" w:rsidP="00BF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36" w:type="dxa"/>
          </w:tcPr>
          <w:p w14:paraId="436CFADF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E11235" w14:textId="27149CB9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</w:tr>
      <w:tr w:rsidR="000B246E" w:rsidRPr="008457DC" w14:paraId="00A709E0" w14:textId="7ABC8A35" w:rsidTr="007E5C2F">
        <w:trPr>
          <w:trHeight w:hRule="exact" w:val="380"/>
        </w:trPr>
        <w:tc>
          <w:tcPr>
            <w:tcW w:w="4225" w:type="dxa"/>
          </w:tcPr>
          <w:p w14:paraId="4406CAD1" w14:textId="0380AF30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5" w:type="dxa"/>
            <w:vAlign w:val="center"/>
          </w:tcPr>
          <w:p w14:paraId="539F9149" w14:textId="773D2DFC" w:rsidR="000B246E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2B9583CC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21EE00A1" w14:textId="174D599C" w:rsidR="000B246E" w:rsidRPr="008457DC" w:rsidRDefault="00DB36C5" w:rsidP="00DB3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29AD9F5" w14:textId="2B455782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A8720E" w14:textId="67AC4601" w:rsidR="000B246E" w:rsidRPr="008457DC" w:rsidRDefault="00C413F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E2C6C0F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3A67A5" w14:textId="1ED51125" w:rsidR="000B246E" w:rsidRPr="008457DC" w:rsidRDefault="000B246E" w:rsidP="00DB3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B36C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B246E" w:rsidRPr="008457DC" w14:paraId="6C3F6F11" w14:textId="77777777" w:rsidTr="007E5C2F">
        <w:trPr>
          <w:trHeight w:hRule="exact" w:val="380"/>
        </w:trPr>
        <w:tc>
          <w:tcPr>
            <w:tcW w:w="4225" w:type="dxa"/>
          </w:tcPr>
          <w:p w14:paraId="4F5D675A" w14:textId="767D089F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5" w:type="dxa"/>
            <w:vAlign w:val="center"/>
          </w:tcPr>
          <w:p w14:paraId="4D52CD73" w14:textId="0AEB0DCC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CA081E0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4A36B0F" w14:textId="08C50F5D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4EDB83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83236" w14:textId="23BC458E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BB4B1D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03D5700" w14:textId="70E53201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46E" w:rsidRPr="008457DC" w14:paraId="1B57C91A" w14:textId="1056A4B0" w:rsidTr="009C3E4C">
        <w:tc>
          <w:tcPr>
            <w:tcW w:w="4225" w:type="dxa"/>
          </w:tcPr>
          <w:p w14:paraId="23327D31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5" w:type="dxa"/>
            <w:vAlign w:val="center"/>
          </w:tcPr>
          <w:p w14:paraId="62F977B9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772DF05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2CE286B4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67099" w14:textId="52EB1272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A62D1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1DBF78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474CBE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46E" w:rsidRPr="008457DC" w14:paraId="43659EFB" w14:textId="6FB39737" w:rsidTr="00F8540A">
        <w:tc>
          <w:tcPr>
            <w:tcW w:w="4225" w:type="dxa"/>
          </w:tcPr>
          <w:p w14:paraId="11CAA724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7AC880" w14:textId="011A22AC" w:rsidR="000B246E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F6AA7B9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9B13A26" w14:textId="75F4586D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10AAC2" w14:textId="7D878A8C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39DFC" w14:textId="74879C52" w:rsidR="000B246E" w:rsidRPr="008457DC" w:rsidRDefault="00C413F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17,006</w:t>
            </w:r>
          </w:p>
        </w:tc>
        <w:tc>
          <w:tcPr>
            <w:tcW w:w="236" w:type="dxa"/>
          </w:tcPr>
          <w:p w14:paraId="4780874A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8D30B4F" w14:textId="5621FDFB" w:rsidR="000B246E" w:rsidRPr="008457DC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13,394</w:t>
            </w:r>
          </w:p>
        </w:tc>
      </w:tr>
      <w:tr w:rsidR="000B246E" w:rsidRPr="008457DC" w14:paraId="45308422" w14:textId="77777777" w:rsidTr="00F8540A">
        <w:tc>
          <w:tcPr>
            <w:tcW w:w="4225" w:type="dxa"/>
          </w:tcPr>
          <w:p w14:paraId="6A59095F" w14:textId="6D2CCC0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C95EB6" w14:textId="62B0D95A" w:rsidR="000B246E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6C435B88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F1B7481" w14:textId="03E5385D" w:rsidR="000B246E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515BB2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37859E" w14:textId="30E730C0" w:rsidR="000B246E" w:rsidRDefault="00C413F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36" w:type="dxa"/>
          </w:tcPr>
          <w:p w14:paraId="2C0DE2F4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C87B57" w14:textId="60B2DC90" w:rsidR="000B246E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246E" w:rsidRPr="008457DC" w14:paraId="79B69AAC" w14:textId="40886002" w:rsidTr="00F8540A">
        <w:tc>
          <w:tcPr>
            <w:tcW w:w="4225" w:type="dxa"/>
          </w:tcPr>
          <w:p w14:paraId="16354974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4FA02A" w14:textId="358F4CBB" w:rsidR="000B246E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AC02780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8B834D7" w14:textId="39F13440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CFDFB1" w14:textId="4C06F490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6AC55CFE" w14:textId="5E69FC37" w:rsidR="000B246E" w:rsidRPr="008457DC" w:rsidRDefault="00C413F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236" w:type="dxa"/>
          </w:tcPr>
          <w:p w14:paraId="308D785B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14" w:type="dxa"/>
          </w:tcPr>
          <w:p w14:paraId="3E4F0D1B" w14:textId="503A1E8D" w:rsidR="000B246E" w:rsidRPr="008457DC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0529DD" w:rsidRPr="008457DC" w14:paraId="4A3889C4" w14:textId="77777777" w:rsidTr="00F8540A">
        <w:tc>
          <w:tcPr>
            <w:tcW w:w="4225" w:type="dxa"/>
          </w:tcPr>
          <w:p w14:paraId="41E4A455" w14:textId="441DCFF0" w:rsidR="000529DD" w:rsidRPr="008457DC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8130EF" w14:textId="557F6A9D" w:rsidR="000529DD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63F3BC9" w14:textId="77777777" w:rsidR="000529DD" w:rsidRPr="008457DC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2E54457" w14:textId="31D76615" w:rsidR="000529DD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7BB1E6" w14:textId="77777777" w:rsidR="000529DD" w:rsidRPr="008457DC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7464746E" w14:textId="0B2AF96D" w:rsidR="000529DD" w:rsidRPr="008457DC" w:rsidRDefault="00C413F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3,367</w:t>
            </w:r>
          </w:p>
        </w:tc>
        <w:tc>
          <w:tcPr>
            <w:tcW w:w="236" w:type="dxa"/>
          </w:tcPr>
          <w:p w14:paraId="4CD3A2C9" w14:textId="77777777" w:rsidR="000529DD" w:rsidRPr="008457DC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14" w:type="dxa"/>
          </w:tcPr>
          <w:p w14:paraId="6E18D88D" w14:textId="3CA2C2A1" w:rsidR="000529DD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</w:tr>
      <w:tr w:rsidR="000B246E" w:rsidRPr="008457DC" w14:paraId="1C044AFD" w14:textId="327452A5" w:rsidTr="009C3E4C">
        <w:tc>
          <w:tcPr>
            <w:tcW w:w="4225" w:type="dxa"/>
          </w:tcPr>
          <w:p w14:paraId="089B1102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5" w:type="dxa"/>
            <w:vAlign w:val="center"/>
          </w:tcPr>
          <w:p w14:paraId="3FE83E70" w14:textId="1429EA38" w:rsidR="000B246E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BB017D1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D8E918E" w14:textId="23E8AEDC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72CC41" w14:textId="17B2142C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2A105" w14:textId="48F07D0D" w:rsidR="000B246E" w:rsidRPr="008457DC" w:rsidRDefault="00C413F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36" w:type="dxa"/>
          </w:tcPr>
          <w:p w14:paraId="01B81AA1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E255DA" w14:textId="7883025B" w:rsidR="000B246E" w:rsidRPr="008457DC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0B246E" w:rsidRPr="008457DC" w14:paraId="035CC43E" w14:textId="373F81CE" w:rsidTr="00B81BF5">
        <w:tc>
          <w:tcPr>
            <w:tcW w:w="4225" w:type="dxa"/>
          </w:tcPr>
          <w:p w14:paraId="6BBD9EA1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vAlign w:val="center"/>
          </w:tcPr>
          <w:p w14:paraId="647B74B5" w14:textId="270B3060" w:rsidR="000B246E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F392515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7E5094F4" w14:textId="3088E765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6F5E6E" w14:textId="51BDE6AA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6A3A9" w14:textId="7F8393F4" w:rsidR="000B246E" w:rsidRPr="008457DC" w:rsidRDefault="00C413F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1,366</w:t>
            </w:r>
          </w:p>
        </w:tc>
        <w:tc>
          <w:tcPr>
            <w:tcW w:w="236" w:type="dxa"/>
          </w:tcPr>
          <w:p w14:paraId="1B41746C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91C079C" w14:textId="1C250078" w:rsidR="000B246E" w:rsidRPr="008457DC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529DD">
              <w:rPr>
                <w:rFonts w:asciiTheme="majorBidi" w:hAnsiTheme="majorBidi" w:cstheme="majorBidi"/>
                <w:sz w:val="30"/>
                <w:szCs w:val="30"/>
              </w:rPr>
              <w:t>1,093</w:t>
            </w:r>
          </w:p>
        </w:tc>
      </w:tr>
      <w:tr w:rsidR="000B246E" w:rsidRPr="008457DC" w14:paraId="5C8B7078" w14:textId="1CB69296" w:rsidTr="009C3E4C">
        <w:tc>
          <w:tcPr>
            <w:tcW w:w="4225" w:type="dxa"/>
          </w:tcPr>
          <w:p w14:paraId="242BABD6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5" w:type="dxa"/>
            <w:vAlign w:val="center"/>
          </w:tcPr>
          <w:p w14:paraId="3A6BFD18" w14:textId="734B9808" w:rsidR="000B246E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BD95F14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D21688B" w14:textId="0F21CD62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B47403" w14:textId="611AFDA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D376ED" w14:textId="75CFEDE0" w:rsidR="000B246E" w:rsidRPr="008457DC" w:rsidRDefault="00C413F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98621C9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9CB04FE" w14:textId="60F3A38C" w:rsidR="000B246E" w:rsidRPr="008457DC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B246E" w:rsidRPr="008457DC" w14:paraId="1B15A0C2" w14:textId="6E64C1CE" w:rsidTr="009C3E4C">
        <w:tc>
          <w:tcPr>
            <w:tcW w:w="4225" w:type="dxa"/>
          </w:tcPr>
          <w:p w14:paraId="529DF415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  <w:vAlign w:val="center"/>
          </w:tcPr>
          <w:p w14:paraId="10A9A2DF" w14:textId="36145DD9" w:rsidR="000B246E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6DA054D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050A2EF9" w14:textId="1ED0EB3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B8AB52" w14:textId="3AB5D99A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9150B7" w14:textId="44E59C7E" w:rsidR="000B246E" w:rsidRPr="008457DC" w:rsidRDefault="00C413FF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ED253EC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EA5D99" w14:textId="18AB16C5" w:rsidR="000B246E" w:rsidRPr="008457DC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0B246E" w:rsidRPr="008457DC" w14:paraId="53A89159" w14:textId="07C88A64" w:rsidTr="009C3E4C">
        <w:trPr>
          <w:trHeight w:hRule="exact" w:val="331"/>
        </w:trPr>
        <w:tc>
          <w:tcPr>
            <w:tcW w:w="4225" w:type="dxa"/>
          </w:tcPr>
          <w:p w14:paraId="27C4F4B7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49ECD9D6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E6DB9EA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82114F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EF299" w14:textId="0BBEBD94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0D8477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79F9B82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1D7F47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B246E" w:rsidRPr="008457DC" w14:paraId="062402CC" w14:textId="2DF85B20" w:rsidTr="003756B1">
        <w:tc>
          <w:tcPr>
            <w:tcW w:w="4225" w:type="dxa"/>
          </w:tcPr>
          <w:p w14:paraId="04DCD2E9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5" w:type="dxa"/>
            <w:shd w:val="clear" w:color="auto" w:fill="auto"/>
          </w:tcPr>
          <w:p w14:paraId="2693E460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2AD0567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2B501AF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E5211" w14:textId="2F9053EC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6F388E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2D98C62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EB5B8C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B246E" w:rsidRPr="008457DC" w14:paraId="79AAFE77" w14:textId="64D58630" w:rsidTr="00550C2B">
        <w:tc>
          <w:tcPr>
            <w:tcW w:w="4225" w:type="dxa"/>
          </w:tcPr>
          <w:p w14:paraId="2E8C0608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D0240B" w14:textId="54811A39" w:rsidR="000B246E" w:rsidRPr="00E172F9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68038A3E" w14:textId="77777777" w:rsidR="000B246E" w:rsidRPr="00E172F9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ADB5AF7" w14:textId="2820129F" w:rsidR="000B246E" w:rsidRPr="00E172F9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  <w:tc>
          <w:tcPr>
            <w:tcW w:w="270" w:type="dxa"/>
            <w:shd w:val="clear" w:color="auto" w:fill="auto"/>
          </w:tcPr>
          <w:p w14:paraId="7C3DABE4" w14:textId="769CBCBE" w:rsidR="000B246E" w:rsidRPr="002B0BD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F834E6" w14:textId="1560440E" w:rsidR="000B246E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124B20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5D8CFDC" w14:textId="17C42B84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246E" w:rsidRPr="008457DC" w14:paraId="4A66A8C5" w14:textId="77777777" w:rsidTr="00550C2B">
        <w:tc>
          <w:tcPr>
            <w:tcW w:w="4225" w:type="dxa"/>
          </w:tcPr>
          <w:p w14:paraId="4F61BD0C" w14:textId="6891D69F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9E5A23" w14:textId="77D7E874" w:rsidR="000B246E" w:rsidRPr="00E172F9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CF4D652" w14:textId="77777777" w:rsidR="000B246E" w:rsidRPr="00E172F9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7CEC6F3" w14:textId="014D1248" w:rsidR="000B246E" w:rsidRPr="00E172F9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2B35D33" w14:textId="77777777" w:rsidR="000B246E" w:rsidRPr="002B0BD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0B505C" w14:textId="291F9578" w:rsidR="000B246E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16A34D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E839E8E" w14:textId="2EBB0956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9DD" w:rsidRPr="008457DC" w14:paraId="77DCC1D2" w14:textId="77777777" w:rsidTr="00550C2B">
        <w:tc>
          <w:tcPr>
            <w:tcW w:w="4225" w:type="dxa"/>
          </w:tcPr>
          <w:p w14:paraId="78E2EFA7" w14:textId="0943778D" w:rsidR="000529DD" w:rsidRPr="008457DC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10DE11" w14:textId="30FD9716" w:rsidR="000529DD" w:rsidRPr="00E172F9" w:rsidRDefault="00C37D0D" w:rsidP="00C3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63240A84" w14:textId="77777777" w:rsidR="000529DD" w:rsidRPr="00E172F9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8B449B5" w14:textId="2A590392" w:rsidR="000529DD" w:rsidRDefault="000529DD" w:rsidP="0005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D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7CAA34" w14:textId="77777777" w:rsidR="000529DD" w:rsidRPr="002B0BDF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9A53B3" w14:textId="39FC9A28" w:rsidR="000529DD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6F89C674" w14:textId="77777777" w:rsidR="000529DD" w:rsidRPr="008457DC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38F3479" w14:textId="609EFDFD" w:rsidR="000529DD" w:rsidRDefault="000529DD" w:rsidP="0005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0529DD" w:rsidRPr="008457DC" w14:paraId="0A211B0D" w14:textId="77777777" w:rsidTr="00550C2B">
        <w:tc>
          <w:tcPr>
            <w:tcW w:w="4225" w:type="dxa"/>
          </w:tcPr>
          <w:p w14:paraId="595470D8" w14:textId="47804253" w:rsidR="000529DD" w:rsidRPr="008457DC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79FAAB" w14:textId="0B9A0508" w:rsidR="000529DD" w:rsidRPr="00E172F9" w:rsidRDefault="00C37D0D" w:rsidP="00C3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3D9230B0" w14:textId="77777777" w:rsidR="000529DD" w:rsidRPr="00E172F9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C629D1D" w14:textId="1E7D420C" w:rsidR="000529DD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E323ED2" w14:textId="77777777" w:rsidR="000529DD" w:rsidRPr="002B0BDF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A0DD99" w14:textId="4BA8356E" w:rsidR="000529DD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621238" w14:textId="77777777" w:rsidR="000529DD" w:rsidRPr="008457DC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361CDCD" w14:textId="11450939" w:rsidR="000529DD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246E" w:rsidRPr="008457DC" w14:paraId="4ADFE37A" w14:textId="65FE0BE5" w:rsidTr="003756B1">
        <w:tc>
          <w:tcPr>
            <w:tcW w:w="4225" w:type="dxa"/>
          </w:tcPr>
          <w:p w14:paraId="1F773B1B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shd w:val="clear" w:color="auto" w:fill="auto"/>
          </w:tcPr>
          <w:p w14:paraId="3C233FBE" w14:textId="4516331D" w:rsidR="000B246E" w:rsidRPr="00E172F9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2F513A0F" w14:textId="77777777" w:rsidR="000B246E" w:rsidRPr="00E172F9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A2D29B7" w14:textId="6857DA49" w:rsidR="000B246E" w:rsidRPr="00E172F9" w:rsidRDefault="000529D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11A62A46" w14:textId="788B021A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B07C46" w14:textId="0F16A6FD" w:rsidR="000B246E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9C4FCA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ADC15D" w14:textId="7F4F1C9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7D0D" w:rsidRPr="008457DC" w14:paraId="1DAF9199" w14:textId="77777777" w:rsidTr="003756B1">
        <w:tc>
          <w:tcPr>
            <w:tcW w:w="4225" w:type="dxa"/>
          </w:tcPr>
          <w:p w14:paraId="66770F29" w14:textId="6F4507DF" w:rsidR="00C37D0D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  <w:shd w:val="clear" w:color="auto" w:fill="auto"/>
          </w:tcPr>
          <w:p w14:paraId="008D7A34" w14:textId="464BF371" w:rsidR="00C37D0D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4E95DC5B" w14:textId="77777777" w:rsidR="00C37D0D" w:rsidRPr="00E172F9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6336321" w14:textId="6AC71296" w:rsidR="00C37D0D" w:rsidRDefault="00C37D0D" w:rsidP="00C3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6EC6A6" w14:textId="77777777" w:rsidR="00C37D0D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7AA18" w14:textId="7310EC35" w:rsidR="00C37D0D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D521C1" w14:textId="77777777" w:rsidR="00C37D0D" w:rsidRPr="008457DC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97CA415" w14:textId="3B8C6DE2" w:rsidR="00C37D0D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246E" w:rsidRPr="008457DC" w14:paraId="536AC18F" w14:textId="77777777" w:rsidTr="002A1DBA">
        <w:trPr>
          <w:trHeight w:hRule="exact" w:val="317"/>
        </w:trPr>
        <w:tc>
          <w:tcPr>
            <w:tcW w:w="4225" w:type="dxa"/>
          </w:tcPr>
          <w:p w14:paraId="6234FEF1" w14:textId="2BCD4E25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262560D5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30099D5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1A3AAC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9BE78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E1CADE0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4751A0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134C80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46E" w:rsidRPr="008457DC" w14:paraId="64EBCD01" w14:textId="77777777" w:rsidTr="009C3E4C">
        <w:trPr>
          <w:trHeight w:hRule="exact" w:val="443"/>
        </w:trPr>
        <w:tc>
          <w:tcPr>
            <w:tcW w:w="4225" w:type="dxa"/>
          </w:tcPr>
          <w:p w14:paraId="230CC655" w14:textId="24E59F12" w:rsidR="000B246E" w:rsidRPr="00151D5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1D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5" w:type="dxa"/>
          </w:tcPr>
          <w:p w14:paraId="3C217BF4" w14:textId="77777777" w:rsidR="000B246E" w:rsidRPr="00151D5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B9D07A5" w14:textId="77777777" w:rsidR="000B246E" w:rsidRPr="00151D5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23B3424" w14:textId="77777777" w:rsidR="000B246E" w:rsidRPr="00151D5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BEB79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9542BF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2E764B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7D2471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46E" w:rsidRPr="008457DC" w14:paraId="29951C75" w14:textId="77777777" w:rsidTr="009C3E4C">
        <w:trPr>
          <w:trHeight w:hRule="exact" w:val="443"/>
        </w:trPr>
        <w:tc>
          <w:tcPr>
            <w:tcW w:w="4225" w:type="dxa"/>
          </w:tcPr>
          <w:p w14:paraId="5FF6332B" w14:textId="71F6713F" w:rsidR="000B246E" w:rsidRPr="00151D5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1D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</w:tcPr>
          <w:p w14:paraId="0315EEA3" w14:textId="6B42A536" w:rsidR="000B246E" w:rsidRPr="00151D5F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2" w:type="dxa"/>
          </w:tcPr>
          <w:p w14:paraId="7B7099E9" w14:textId="77777777" w:rsidR="000B246E" w:rsidRPr="00151D5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9CD706A" w14:textId="36773607" w:rsidR="000B246E" w:rsidRPr="00151D5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D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5E6B26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6416613" w14:textId="06CE8692" w:rsidR="000B246E" w:rsidRPr="008457DC" w:rsidRDefault="00246923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F5B580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40DE18" w14:textId="56D0F75B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246E" w:rsidRPr="008457DC" w14:paraId="59AAB5E6" w14:textId="77777777" w:rsidTr="00550C2B">
        <w:trPr>
          <w:trHeight w:hRule="exact" w:val="443"/>
        </w:trPr>
        <w:tc>
          <w:tcPr>
            <w:tcW w:w="4225" w:type="dxa"/>
          </w:tcPr>
          <w:p w14:paraId="37C8995A" w14:textId="491A91F6" w:rsidR="000B246E" w:rsidRPr="00151D5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D5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1085" w:type="dxa"/>
            <w:shd w:val="clear" w:color="auto" w:fill="auto"/>
          </w:tcPr>
          <w:p w14:paraId="25AFE937" w14:textId="1B76E23D" w:rsidR="000B246E" w:rsidRPr="00151D5F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272" w:type="dxa"/>
            <w:shd w:val="clear" w:color="auto" w:fill="auto"/>
          </w:tcPr>
          <w:p w14:paraId="68929C73" w14:textId="77777777" w:rsidR="000B246E" w:rsidRPr="00151D5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B88CDD4" w14:textId="5DB2731E" w:rsidR="000B246E" w:rsidRPr="00151D5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D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4D26FE" w14:textId="77777777" w:rsidR="000B246E" w:rsidRPr="00550C2B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DA41B" w14:textId="68DD6A30" w:rsidR="000B246E" w:rsidRPr="00550C2B" w:rsidRDefault="00246923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236" w:type="dxa"/>
          </w:tcPr>
          <w:p w14:paraId="0DED84BE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C0A13E9" w14:textId="102C934F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246E" w:rsidRPr="008457DC" w14:paraId="381C6EF7" w14:textId="77777777" w:rsidTr="00550C2B">
        <w:trPr>
          <w:trHeight w:hRule="exact" w:val="443"/>
        </w:trPr>
        <w:tc>
          <w:tcPr>
            <w:tcW w:w="4225" w:type="dxa"/>
          </w:tcPr>
          <w:p w14:paraId="1B8AC339" w14:textId="561A81F8" w:rsidR="000B246E" w:rsidRPr="00151D5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51D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shd w:val="clear" w:color="auto" w:fill="auto"/>
          </w:tcPr>
          <w:p w14:paraId="35702ECF" w14:textId="22E7EF1F" w:rsidR="000B246E" w:rsidRPr="00151D5F" w:rsidRDefault="00C37D0D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2" w:type="dxa"/>
            <w:shd w:val="clear" w:color="auto" w:fill="auto"/>
          </w:tcPr>
          <w:p w14:paraId="2BC09185" w14:textId="77777777" w:rsidR="000B246E" w:rsidRPr="00151D5F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59B5863" w14:textId="67560D0B" w:rsidR="000B246E" w:rsidRPr="00151D5F" w:rsidRDefault="00C37D0D" w:rsidP="00C3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039A82DE" w14:textId="77777777" w:rsidR="000B246E" w:rsidRPr="00550C2B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9B3B44" w14:textId="113FB2BE" w:rsidR="000B246E" w:rsidRPr="00550C2B" w:rsidRDefault="00246923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3D7785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1EFEA9" w14:textId="29AE46F6" w:rsidR="000B246E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6923" w:rsidRPr="008457DC" w14:paraId="51FE02DB" w14:textId="77777777" w:rsidTr="00550C2B">
        <w:trPr>
          <w:trHeight w:hRule="exact" w:val="443"/>
        </w:trPr>
        <w:tc>
          <w:tcPr>
            <w:tcW w:w="4225" w:type="dxa"/>
          </w:tcPr>
          <w:p w14:paraId="2666B31D" w14:textId="606E4FD4" w:rsidR="00246923" w:rsidRPr="00151D5F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51D5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1085" w:type="dxa"/>
            <w:shd w:val="clear" w:color="auto" w:fill="auto"/>
          </w:tcPr>
          <w:p w14:paraId="4CF2212C" w14:textId="02F9687D" w:rsidR="00246923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72" w:type="dxa"/>
            <w:shd w:val="clear" w:color="auto" w:fill="auto"/>
          </w:tcPr>
          <w:p w14:paraId="7FEF7351" w14:textId="77777777" w:rsidR="00246923" w:rsidRPr="00151D5F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027DE91" w14:textId="352A292D" w:rsidR="00246923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D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922922" w14:textId="77777777" w:rsidR="00246923" w:rsidRPr="00550C2B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40C9A0" w14:textId="53B8EDCD" w:rsidR="00246923" w:rsidRPr="00550C2B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83FBE1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862D124" w14:textId="2D7A6BCF" w:rsidR="00246923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6923" w:rsidRPr="008457DC" w14:paraId="58E7CEEE" w14:textId="27AAB7D5" w:rsidTr="009C3E4C">
        <w:tc>
          <w:tcPr>
            <w:tcW w:w="4225" w:type="dxa"/>
          </w:tcPr>
          <w:p w14:paraId="1077D05F" w14:textId="60D1F394" w:rsidR="00246923" w:rsidRPr="00151D5F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151D5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</w:tcPr>
          <w:p w14:paraId="5F8188FA" w14:textId="15DF87AA" w:rsidR="00246923" w:rsidRPr="006028E6" w:rsidRDefault="006F38B1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28E6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2" w:type="dxa"/>
          </w:tcPr>
          <w:p w14:paraId="0770CF11" w14:textId="77777777" w:rsidR="00246923" w:rsidRPr="006028E6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DC47667" w14:textId="7FADF46C" w:rsidR="00246923" w:rsidRPr="006028E6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28E6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44FEFBE0" w14:textId="47B91231" w:rsidR="00246923" w:rsidRPr="002B0BDF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118B88" w14:textId="7887B5F3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229B01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A12A7E" w14:textId="20193BC8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6923" w:rsidRPr="008457DC" w14:paraId="7F2201BF" w14:textId="77777777" w:rsidTr="002A1DBA">
        <w:trPr>
          <w:trHeight w:val="353"/>
        </w:trPr>
        <w:tc>
          <w:tcPr>
            <w:tcW w:w="4225" w:type="dxa"/>
          </w:tcPr>
          <w:p w14:paraId="6F3324ED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181C88F1" w14:textId="77777777" w:rsidR="00246923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9BE4E4F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4CEEE7D" w14:textId="77777777" w:rsidR="00246923" w:rsidRPr="002B0BDF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FF753" w14:textId="77777777" w:rsidR="00246923" w:rsidRPr="002B0BDF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FCA52" w14:textId="77777777" w:rsidR="00246923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619B35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F8C2987" w14:textId="77777777" w:rsidR="00246923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923" w:rsidRPr="008457DC" w14:paraId="3FE6B768" w14:textId="77777777" w:rsidTr="002A1DBA">
        <w:trPr>
          <w:trHeight w:val="353"/>
        </w:trPr>
        <w:tc>
          <w:tcPr>
            <w:tcW w:w="4225" w:type="dxa"/>
          </w:tcPr>
          <w:p w14:paraId="2AA162FF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0C5F902E" w14:textId="77777777" w:rsidR="00246923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92AE963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E48490B" w14:textId="77777777" w:rsidR="00246923" w:rsidRPr="002B0BDF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26E8D1" w14:textId="77777777" w:rsidR="00246923" w:rsidRPr="002B0BDF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BE47C9" w14:textId="77777777" w:rsidR="00246923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D4A3CB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9C57F2" w14:textId="77777777" w:rsidR="00246923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923" w:rsidRPr="008457DC" w14:paraId="76FE8873" w14:textId="77777777" w:rsidTr="002A1DBA">
        <w:trPr>
          <w:trHeight w:val="353"/>
        </w:trPr>
        <w:tc>
          <w:tcPr>
            <w:tcW w:w="4225" w:type="dxa"/>
          </w:tcPr>
          <w:p w14:paraId="7AA5D1D3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466F96CB" w14:textId="77777777" w:rsidR="00246923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1F8CF6D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13A4EBC" w14:textId="77777777" w:rsidR="00246923" w:rsidRPr="002B0BDF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B365F" w14:textId="77777777" w:rsidR="00246923" w:rsidRPr="002B0BDF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91BD92" w14:textId="77777777" w:rsidR="00246923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224DF5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715B646" w14:textId="77777777" w:rsidR="00246923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923" w:rsidRPr="008457DC" w14:paraId="38568FC0" w14:textId="77777777" w:rsidTr="002A1DBA">
        <w:trPr>
          <w:trHeight w:val="353"/>
        </w:trPr>
        <w:tc>
          <w:tcPr>
            <w:tcW w:w="4225" w:type="dxa"/>
          </w:tcPr>
          <w:p w14:paraId="639E06D3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4078B900" w14:textId="77777777" w:rsidR="00246923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25E0180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B6C76CD" w14:textId="77777777" w:rsidR="00246923" w:rsidRPr="002B0BDF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64E25" w14:textId="77777777" w:rsidR="00246923" w:rsidRPr="002B0BDF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0B9B6" w14:textId="77777777" w:rsidR="00246923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A12D8C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75D10B4" w14:textId="77777777" w:rsidR="00246923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923" w:rsidRPr="008457DC" w14:paraId="064E7C95" w14:textId="77777777" w:rsidTr="002A1DBA">
        <w:trPr>
          <w:trHeight w:val="353"/>
        </w:trPr>
        <w:tc>
          <w:tcPr>
            <w:tcW w:w="4225" w:type="dxa"/>
          </w:tcPr>
          <w:p w14:paraId="4C9377DD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506A4901" w14:textId="77777777" w:rsidR="00246923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87F7E89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E261912" w14:textId="77777777" w:rsidR="00246923" w:rsidRPr="002B0BDF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CB66F" w14:textId="77777777" w:rsidR="00246923" w:rsidRPr="002B0BDF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F9393" w14:textId="77777777" w:rsidR="00246923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9D1A50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3073379" w14:textId="77777777" w:rsidR="00246923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923" w:rsidRPr="008457DC" w14:paraId="716CAFE3" w14:textId="0BA46128" w:rsidTr="008017A3">
        <w:tc>
          <w:tcPr>
            <w:tcW w:w="4225" w:type="dxa"/>
            <w:shd w:val="clear" w:color="auto" w:fill="auto"/>
          </w:tcPr>
          <w:p w14:paraId="40FDEF67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5" w:type="dxa"/>
            <w:shd w:val="clear" w:color="auto" w:fill="auto"/>
          </w:tcPr>
          <w:p w14:paraId="68D60C98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76AE1CAD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08F038C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87DE83" w14:textId="1721892C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701A76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B3F6AA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A0A8A69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923" w:rsidRPr="008457DC" w14:paraId="0EBFA188" w14:textId="157B16B4" w:rsidTr="00822622">
        <w:tc>
          <w:tcPr>
            <w:tcW w:w="4225" w:type="dxa"/>
            <w:shd w:val="clear" w:color="auto" w:fill="auto"/>
          </w:tcPr>
          <w:p w14:paraId="71A49E2F" w14:textId="77777777" w:rsidR="00246923" w:rsidRPr="008457DC" w:rsidRDefault="00246923" w:rsidP="00246923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8457DC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535561B1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0D919D71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651BF3C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2229B4" w14:textId="724EBE6E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A6AE1E" w14:textId="70FE7A9F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727290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0A1EAF5" w14:textId="5B766203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923" w:rsidRPr="008457DC" w14:paraId="36C6BB20" w14:textId="05439E54" w:rsidTr="00822622">
        <w:tc>
          <w:tcPr>
            <w:tcW w:w="4225" w:type="dxa"/>
            <w:shd w:val="clear" w:color="auto" w:fill="auto"/>
          </w:tcPr>
          <w:p w14:paraId="68A4A0DE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5" w:type="dxa"/>
            <w:shd w:val="clear" w:color="auto" w:fill="auto"/>
          </w:tcPr>
          <w:p w14:paraId="0EBC42E9" w14:textId="74B400BE" w:rsidR="00246923" w:rsidRPr="00822622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2" w:type="dxa"/>
            <w:shd w:val="clear" w:color="auto" w:fill="auto"/>
          </w:tcPr>
          <w:p w14:paraId="675FAB73" w14:textId="77777777" w:rsidR="00246923" w:rsidRPr="00822622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C414D91" w14:textId="381DBA13" w:rsidR="00246923" w:rsidRPr="00822622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50499801" w14:textId="79055A1B" w:rsidR="00246923" w:rsidRPr="00822622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594085" w14:textId="2D92DB29" w:rsidR="00246923" w:rsidRPr="00822622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6" w:type="dxa"/>
            <w:shd w:val="clear" w:color="auto" w:fill="auto"/>
          </w:tcPr>
          <w:p w14:paraId="250D0636" w14:textId="77777777" w:rsidR="00246923" w:rsidRPr="00822622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7FB3FB90" w14:textId="68392DA9" w:rsidR="00246923" w:rsidRPr="00822622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246923" w:rsidRPr="008457DC" w14:paraId="5F4819D2" w14:textId="77777777" w:rsidTr="000529DD">
        <w:tc>
          <w:tcPr>
            <w:tcW w:w="4225" w:type="dxa"/>
            <w:shd w:val="clear" w:color="auto" w:fill="auto"/>
          </w:tcPr>
          <w:p w14:paraId="39EC0FB9" w14:textId="354C728D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302403E0" w14:textId="388D7388" w:rsidR="00246923" w:rsidRPr="00822622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70B56FC7" w14:textId="77777777" w:rsidR="00246923" w:rsidRPr="00822622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7B8E2977" w14:textId="677837A0" w:rsidR="00246923" w:rsidRPr="00822622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7D9A3F5" w14:textId="77777777" w:rsidR="00246923" w:rsidRPr="00822622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73ACDF" w14:textId="75EE90F4" w:rsidR="00246923" w:rsidRPr="00822622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7BBA9B2" w14:textId="77777777" w:rsidR="00246923" w:rsidRPr="00822622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56A04D4" w14:textId="74998DB9" w:rsidR="00246923" w:rsidRPr="00822622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46923" w:rsidRPr="008457DC" w14:paraId="591F9306" w14:textId="77777777" w:rsidTr="000529DD">
        <w:tc>
          <w:tcPr>
            <w:tcW w:w="4225" w:type="dxa"/>
            <w:shd w:val="clear" w:color="auto" w:fill="auto"/>
          </w:tcPr>
          <w:p w14:paraId="27B18862" w14:textId="48548882" w:rsidR="00246923" w:rsidRPr="000529DD" w:rsidRDefault="00246923" w:rsidP="008C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29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C9DD5C" w14:textId="346DA761" w:rsidR="00246923" w:rsidRPr="000529DD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72" w:type="dxa"/>
            <w:shd w:val="clear" w:color="auto" w:fill="auto"/>
          </w:tcPr>
          <w:p w14:paraId="3B3DF062" w14:textId="77777777" w:rsidR="00246923" w:rsidRPr="000529DD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BB0E6" w14:textId="7BA2692F" w:rsidR="00246923" w:rsidRPr="000529DD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29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56FE4477" w14:textId="77777777" w:rsidR="00246923" w:rsidRPr="000529DD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56C0F" w14:textId="7DDD6ADA" w:rsidR="00246923" w:rsidRPr="000529DD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36" w:type="dxa"/>
            <w:shd w:val="clear" w:color="auto" w:fill="auto"/>
          </w:tcPr>
          <w:p w14:paraId="465F6BB1" w14:textId="77777777" w:rsidR="00246923" w:rsidRPr="000529DD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34309" w14:textId="20BE9B34" w:rsidR="00246923" w:rsidRPr="000529DD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29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</w:tr>
    </w:tbl>
    <w:p w14:paraId="23E73FF1" w14:textId="77777777" w:rsidR="00246923" w:rsidRDefault="00246923" w:rsidP="0047729C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309BF25" w14:textId="325938DD" w:rsidR="00C70195" w:rsidRPr="008457DC" w:rsidRDefault="003E33F2" w:rsidP="0047729C">
      <w:pPr>
        <w:ind w:left="54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ยอดคงเ</w:t>
      </w:r>
      <w:r w:rsidR="00953669" w:rsidRPr="008457DC">
        <w:rPr>
          <w:rFonts w:asciiTheme="majorBidi" w:hAnsiTheme="majorBidi" w:cstheme="majorBidi"/>
          <w:sz w:val="30"/>
          <w:szCs w:val="30"/>
          <w:cs/>
        </w:rPr>
        <w:t>หลือ</w:t>
      </w:r>
      <w:r w:rsidR="004E2D42" w:rsidRPr="008457DC">
        <w:rPr>
          <w:rFonts w:asciiTheme="majorBidi" w:hAnsiTheme="majorBidi" w:cstheme="majorBidi"/>
          <w:sz w:val="30"/>
          <w:szCs w:val="30"/>
          <w:cs/>
        </w:rPr>
        <w:t>กับ</w:t>
      </w:r>
      <w:r w:rsidR="00E86BAC" w:rsidRPr="008457DC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4E2D42" w:rsidRPr="008457DC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953669" w:rsidRPr="008457DC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E51C18" w:rsidRPr="008457DC">
        <w:rPr>
          <w:rFonts w:asciiTheme="majorBidi" w:hAnsiTheme="majorBidi" w:cstheme="majorBidi"/>
          <w:sz w:val="30"/>
          <w:szCs w:val="30"/>
        </w:rPr>
        <w:t>3</w:t>
      </w:r>
      <w:r w:rsidR="00301852">
        <w:rPr>
          <w:rFonts w:asciiTheme="majorBidi" w:hAnsiTheme="majorBidi" w:cstheme="majorBidi"/>
          <w:sz w:val="30"/>
          <w:szCs w:val="30"/>
        </w:rPr>
        <w:t>0</w:t>
      </w:r>
      <w:r w:rsidR="005B0733" w:rsidRPr="008457DC">
        <w:rPr>
          <w:rFonts w:asciiTheme="majorBidi" w:hAnsiTheme="majorBidi" w:cstheme="majorBidi"/>
          <w:sz w:val="30"/>
          <w:szCs w:val="30"/>
        </w:rPr>
        <w:t xml:space="preserve"> </w:t>
      </w:r>
      <w:r w:rsidR="005B0733" w:rsidRPr="008457DC">
        <w:rPr>
          <w:rFonts w:asciiTheme="majorBidi" w:hAnsiTheme="majorBidi" w:cstheme="majorBidi"/>
          <w:sz w:val="30"/>
          <w:szCs w:val="30"/>
          <w:cs/>
        </w:rPr>
        <w:t>ม</w:t>
      </w:r>
      <w:r w:rsidR="00301852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5B0733" w:rsidRPr="008457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51C18" w:rsidRPr="008457DC">
        <w:rPr>
          <w:rFonts w:asciiTheme="majorBidi" w:hAnsiTheme="majorBidi" w:cstheme="majorBidi"/>
          <w:sz w:val="30"/>
          <w:szCs w:val="30"/>
        </w:rPr>
        <w:t>256</w:t>
      </w:r>
      <w:r w:rsidR="005B0733" w:rsidRPr="008457DC">
        <w:rPr>
          <w:rFonts w:asciiTheme="majorBidi" w:hAnsiTheme="majorBidi" w:cstheme="majorBidi"/>
          <w:sz w:val="30"/>
          <w:szCs w:val="30"/>
        </w:rPr>
        <w:t>5</w:t>
      </w:r>
      <w:r w:rsidR="00E86BAC" w:rsidRPr="008457DC">
        <w:rPr>
          <w:rFonts w:asciiTheme="majorBidi" w:hAnsiTheme="majorBidi" w:cstheme="majorBidi"/>
          <w:sz w:val="30"/>
          <w:szCs w:val="30"/>
        </w:rPr>
        <w:t xml:space="preserve"> </w:t>
      </w:r>
      <w:r w:rsidR="00E86BAC" w:rsidRPr="008457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51C18" w:rsidRPr="008457DC">
        <w:rPr>
          <w:rFonts w:asciiTheme="majorBidi" w:hAnsiTheme="majorBidi" w:cstheme="majorBidi"/>
          <w:sz w:val="30"/>
          <w:szCs w:val="30"/>
        </w:rPr>
        <w:t>31</w:t>
      </w:r>
      <w:r w:rsidR="00953669" w:rsidRPr="008457DC">
        <w:rPr>
          <w:rFonts w:asciiTheme="majorBidi" w:hAnsiTheme="majorBidi" w:cstheme="majorBidi"/>
          <w:sz w:val="30"/>
          <w:szCs w:val="30"/>
          <w:rtl/>
          <w:cs/>
        </w:rPr>
        <w:t xml:space="preserve"> ธันวาคม </w:t>
      </w:r>
      <w:r w:rsidR="00E51C18" w:rsidRPr="008457DC">
        <w:rPr>
          <w:rFonts w:asciiTheme="majorBidi" w:hAnsiTheme="majorBidi" w:cstheme="majorBidi"/>
          <w:sz w:val="30"/>
          <w:szCs w:val="30"/>
        </w:rPr>
        <w:t>256</w:t>
      </w:r>
      <w:r w:rsidR="005B0733" w:rsidRPr="008457DC">
        <w:rPr>
          <w:rFonts w:asciiTheme="majorBidi" w:hAnsiTheme="majorBidi" w:cstheme="majorBidi"/>
          <w:sz w:val="30"/>
          <w:szCs w:val="30"/>
        </w:rPr>
        <w:t>4</w:t>
      </w:r>
      <w:r w:rsidR="00E86BAC" w:rsidRPr="008457DC">
        <w:rPr>
          <w:rFonts w:asciiTheme="majorBidi" w:hAnsiTheme="majorBidi" w:cstheme="majorBidi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781093D" w14:textId="77777777" w:rsidR="008C7563" w:rsidRPr="008457DC" w:rsidRDefault="008C7563" w:rsidP="00706B1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rtl/>
          <w:cs/>
          <w:lang w:val="th-TH" w:bidi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184"/>
        <w:gridCol w:w="897"/>
        <w:gridCol w:w="9"/>
        <w:gridCol w:w="252"/>
        <w:gridCol w:w="14"/>
        <w:gridCol w:w="1075"/>
        <w:gridCol w:w="7"/>
        <w:gridCol w:w="264"/>
        <w:gridCol w:w="6"/>
        <w:gridCol w:w="1076"/>
        <w:gridCol w:w="17"/>
        <w:gridCol w:w="224"/>
        <w:gridCol w:w="31"/>
        <w:gridCol w:w="1078"/>
      </w:tblGrid>
      <w:tr w:rsidR="00DC5B59" w:rsidRPr="008457DC" w14:paraId="4BC9D045" w14:textId="16A51553" w:rsidTr="008C7563">
        <w:tc>
          <w:tcPr>
            <w:tcW w:w="4226" w:type="dxa"/>
          </w:tcPr>
          <w:p w14:paraId="0103E89E" w14:textId="77777777" w:rsidR="00DC5B59" w:rsidRPr="008457DC" w:rsidRDefault="00DC5B59" w:rsidP="00D1440F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2431" w:type="dxa"/>
            <w:gridSpan w:val="6"/>
          </w:tcPr>
          <w:p w14:paraId="1BC8467B" w14:textId="54EE3030" w:rsidR="00DC5B59" w:rsidRPr="008457DC" w:rsidRDefault="00DC5B5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1" w:type="dxa"/>
            <w:gridSpan w:val="2"/>
          </w:tcPr>
          <w:p w14:paraId="74CA8282" w14:textId="6A1939F7" w:rsidR="00DC5B59" w:rsidRPr="008457DC" w:rsidRDefault="00DC5B5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6"/>
          </w:tcPr>
          <w:p w14:paraId="562FCD05" w14:textId="585BFD6A" w:rsidR="00DC5B59" w:rsidRPr="008457DC" w:rsidRDefault="00DC5B5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8C7563" w:rsidRPr="008457DC" w14:paraId="56CD7819" w14:textId="02D917AE" w:rsidTr="008C7563">
        <w:tc>
          <w:tcPr>
            <w:tcW w:w="4226" w:type="dxa"/>
          </w:tcPr>
          <w:p w14:paraId="1847CFD2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15FC5C38" w14:textId="6E289279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0185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301852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61" w:type="dxa"/>
            <w:gridSpan w:val="2"/>
          </w:tcPr>
          <w:p w14:paraId="0D6A9B47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4DD3987B" w14:textId="441050BA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  <w:gridSpan w:val="2"/>
          </w:tcPr>
          <w:p w14:paraId="498D8E89" w14:textId="17FDA9F8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56A1EE2B" w14:textId="0AB5D2EF" w:rsidR="008C7563" w:rsidRPr="008457DC" w:rsidRDefault="00301852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185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01852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1" w:type="dxa"/>
            <w:gridSpan w:val="2"/>
          </w:tcPr>
          <w:p w14:paraId="1D3ABDA4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gridSpan w:val="2"/>
          </w:tcPr>
          <w:p w14:paraId="718A0422" w14:textId="5F4569FF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C7563" w:rsidRPr="008457DC" w14:paraId="5C084B49" w14:textId="77777777" w:rsidTr="008C7563">
        <w:tc>
          <w:tcPr>
            <w:tcW w:w="4226" w:type="dxa"/>
          </w:tcPr>
          <w:p w14:paraId="41AD53FB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317B8C57" w14:textId="7B092817" w:rsidR="008C7563" w:rsidRPr="008457DC" w:rsidDel="005765CD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1" w:type="dxa"/>
            <w:gridSpan w:val="2"/>
          </w:tcPr>
          <w:p w14:paraId="6BC3BC5F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4F1E6F63" w14:textId="13338EFB" w:rsidR="008C7563" w:rsidRPr="008457DC" w:rsidDel="005765CD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1" w:type="dxa"/>
            <w:gridSpan w:val="2"/>
          </w:tcPr>
          <w:p w14:paraId="5DA411F0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7A511061" w14:textId="78EA231F" w:rsidR="008C7563" w:rsidRPr="008457DC" w:rsidDel="005765CD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  <w:gridSpan w:val="2"/>
          </w:tcPr>
          <w:p w14:paraId="12EE6488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gridSpan w:val="2"/>
          </w:tcPr>
          <w:p w14:paraId="5E9382A8" w14:textId="754AEEA6" w:rsidR="008C7563" w:rsidRPr="008457DC" w:rsidDel="005765CD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C7563" w:rsidRPr="008457DC" w14:paraId="773536CC" w14:textId="64CFF174" w:rsidTr="008C7563">
        <w:tc>
          <w:tcPr>
            <w:tcW w:w="4226" w:type="dxa"/>
          </w:tcPr>
          <w:p w14:paraId="238538B7" w14:textId="77777777" w:rsidR="008C7563" w:rsidRPr="008457DC" w:rsidRDefault="008C7563" w:rsidP="008C7563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5134" w:type="dxa"/>
            <w:gridSpan w:val="14"/>
          </w:tcPr>
          <w:p w14:paraId="0F4EEC80" w14:textId="1FA0C56C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8C7563" w:rsidRPr="008457DC" w14:paraId="7768B274" w14:textId="7298F7DF" w:rsidTr="008C7563">
        <w:tc>
          <w:tcPr>
            <w:tcW w:w="4226" w:type="dxa"/>
          </w:tcPr>
          <w:p w14:paraId="4F84254C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1" w:type="dxa"/>
            <w:gridSpan w:val="2"/>
          </w:tcPr>
          <w:p w14:paraId="1B97B1BF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258ABDC3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569E9F5B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gridSpan w:val="2"/>
          </w:tcPr>
          <w:p w14:paraId="1E5444C5" w14:textId="0FB25832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21DF03D3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03A2695B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gridSpan w:val="2"/>
          </w:tcPr>
          <w:p w14:paraId="08B08847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7563" w:rsidRPr="008457DC" w14:paraId="113C414C" w14:textId="0E68D341" w:rsidTr="008C7563">
        <w:tc>
          <w:tcPr>
            <w:tcW w:w="4226" w:type="dxa"/>
          </w:tcPr>
          <w:p w14:paraId="069301DB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  <w:gridSpan w:val="2"/>
          </w:tcPr>
          <w:p w14:paraId="50BAEFD2" w14:textId="6DBAFBB8" w:rsidR="008C7563" w:rsidRPr="008457DC" w:rsidRDefault="00C37D0D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14:paraId="2E8F2D26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45C3C6D2" w14:textId="6E282466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02AF5317" w14:textId="19276E94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1B1342F1" w14:textId="671698BB" w:rsidR="008C7563" w:rsidRPr="008457DC" w:rsidRDefault="0024692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3,015</w:t>
            </w:r>
          </w:p>
        </w:tc>
        <w:tc>
          <w:tcPr>
            <w:tcW w:w="241" w:type="dxa"/>
            <w:gridSpan w:val="2"/>
          </w:tcPr>
          <w:p w14:paraId="4CFBEA20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gridSpan w:val="2"/>
          </w:tcPr>
          <w:p w14:paraId="77519E8B" w14:textId="2034B663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2,717</w:t>
            </w:r>
          </w:p>
        </w:tc>
      </w:tr>
      <w:tr w:rsidR="008C7563" w:rsidRPr="008457DC" w14:paraId="2E3D75B7" w14:textId="67AA80AE" w:rsidTr="008C7563">
        <w:tc>
          <w:tcPr>
            <w:tcW w:w="4226" w:type="dxa"/>
          </w:tcPr>
          <w:p w14:paraId="4FA1AB65" w14:textId="77777777" w:rsidR="008C7563" w:rsidRPr="008457DC" w:rsidRDefault="008C7563" w:rsidP="008C75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1" w:type="dxa"/>
            <w:gridSpan w:val="2"/>
          </w:tcPr>
          <w:p w14:paraId="083910AB" w14:textId="004A4030" w:rsidR="008C7563" w:rsidRPr="008457DC" w:rsidRDefault="00C37D0D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61" w:type="dxa"/>
            <w:gridSpan w:val="2"/>
          </w:tcPr>
          <w:p w14:paraId="104134D5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30949883" w14:textId="69127233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71" w:type="dxa"/>
            <w:gridSpan w:val="2"/>
          </w:tcPr>
          <w:p w14:paraId="4FAB97DB" w14:textId="12533733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04ED843B" w14:textId="68EE2136" w:rsidR="008C7563" w:rsidRPr="008457DC" w:rsidRDefault="0024692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26F66C7B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gridSpan w:val="2"/>
          </w:tcPr>
          <w:p w14:paraId="56AC6221" w14:textId="5627899C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5127" w:rsidRPr="008457DC" w14:paraId="1B6DCA94" w14:textId="77777777" w:rsidTr="008C7563">
        <w:tc>
          <w:tcPr>
            <w:tcW w:w="4226" w:type="dxa"/>
          </w:tcPr>
          <w:p w14:paraId="17116F1D" w14:textId="7440201A" w:rsidR="00EB5127" w:rsidRPr="008457DC" w:rsidRDefault="00EB5127" w:rsidP="008C75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1" w:type="dxa"/>
            <w:gridSpan w:val="2"/>
          </w:tcPr>
          <w:p w14:paraId="12E05E1D" w14:textId="3B8D2583" w:rsidR="00EB5127" w:rsidRPr="00E172F9" w:rsidRDefault="00C37D0D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1" w:type="dxa"/>
            <w:gridSpan w:val="2"/>
          </w:tcPr>
          <w:p w14:paraId="44874950" w14:textId="77777777" w:rsidR="00EB5127" w:rsidRPr="00E172F9" w:rsidRDefault="00EB5127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1514668B" w14:textId="190C712E" w:rsidR="00EB5127" w:rsidRPr="00E172F9" w:rsidRDefault="00EB5127" w:rsidP="00EB5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72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4AAEAC3A" w14:textId="77777777" w:rsidR="00EB5127" w:rsidRPr="008457DC" w:rsidRDefault="00EB5127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2A11FCB9" w14:textId="127D084F" w:rsidR="00EB5127" w:rsidRPr="008457DC" w:rsidRDefault="0024692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0F18FBE8" w14:textId="77777777" w:rsidR="00EB5127" w:rsidRPr="008457DC" w:rsidRDefault="00EB5127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gridSpan w:val="2"/>
          </w:tcPr>
          <w:p w14:paraId="4C84BDAF" w14:textId="7F059CE1" w:rsidR="00EB5127" w:rsidRPr="008457DC" w:rsidRDefault="00EB5127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7563" w:rsidRPr="008457DC" w14:paraId="76F8D4ED" w14:textId="2DD4FECB" w:rsidTr="008C7563">
        <w:tc>
          <w:tcPr>
            <w:tcW w:w="4226" w:type="dxa"/>
          </w:tcPr>
          <w:p w14:paraId="2F9D31BF" w14:textId="6F6690B1" w:rsidR="008C7563" w:rsidRPr="008457DC" w:rsidRDefault="00FD0865" w:rsidP="008C75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8A3DAF" w14:textId="462E2CF6" w:rsidR="008C7563" w:rsidRPr="008457DC" w:rsidRDefault="00C37D0D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261" w:type="dxa"/>
            <w:gridSpan w:val="2"/>
          </w:tcPr>
          <w:p w14:paraId="1E6D3F7D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295AE0" w14:textId="3D60E2D2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271" w:type="dxa"/>
            <w:gridSpan w:val="2"/>
          </w:tcPr>
          <w:p w14:paraId="2D90339E" w14:textId="1CA33DF4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1911FD" w14:textId="1478CE0C" w:rsidR="008C7563" w:rsidRPr="008457DC" w:rsidRDefault="0024692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3,015</w:t>
            </w:r>
          </w:p>
        </w:tc>
        <w:tc>
          <w:tcPr>
            <w:tcW w:w="241" w:type="dxa"/>
            <w:gridSpan w:val="2"/>
          </w:tcPr>
          <w:p w14:paraId="2CD3C55E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47724D" w14:textId="7380A26F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2,717</w:t>
            </w:r>
          </w:p>
        </w:tc>
      </w:tr>
      <w:tr w:rsidR="008C7563" w:rsidRPr="008457DC" w14:paraId="1990126F" w14:textId="77777777" w:rsidTr="00CA0A42">
        <w:tc>
          <w:tcPr>
            <w:tcW w:w="4226" w:type="dxa"/>
          </w:tcPr>
          <w:p w14:paraId="65ABDADC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gridSpan w:val="2"/>
          </w:tcPr>
          <w:p w14:paraId="0CF81898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24D43D90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7D4A7595" w14:textId="77777777" w:rsidR="008C7563" w:rsidRPr="008457DC" w:rsidRDefault="008C7563" w:rsidP="008C7563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gridSpan w:val="2"/>
          </w:tcPr>
          <w:p w14:paraId="2C8DBEC8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54DCB6A0" w14:textId="77777777" w:rsidR="008C7563" w:rsidRPr="008457DC" w:rsidRDefault="008C7563" w:rsidP="008C7563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1" w:type="dxa"/>
            <w:gridSpan w:val="2"/>
          </w:tcPr>
          <w:p w14:paraId="32570C44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gridSpan w:val="2"/>
          </w:tcPr>
          <w:p w14:paraId="507E5502" w14:textId="77777777" w:rsidR="008C7563" w:rsidRPr="008457DC" w:rsidRDefault="008C7563" w:rsidP="008C7563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C7563" w:rsidRPr="008457DC" w14:paraId="2FED6CB6" w14:textId="6C455E31" w:rsidTr="00710BA3">
        <w:tc>
          <w:tcPr>
            <w:tcW w:w="4226" w:type="dxa"/>
          </w:tcPr>
          <w:p w14:paraId="3D8A1BD2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1" w:type="dxa"/>
            <w:gridSpan w:val="2"/>
          </w:tcPr>
          <w:p w14:paraId="765A1A15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79A78CD0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2BD20B10" w14:textId="77777777" w:rsidR="008C7563" w:rsidRPr="008457DC" w:rsidRDefault="008C7563" w:rsidP="008C7563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gridSpan w:val="2"/>
          </w:tcPr>
          <w:p w14:paraId="33FF3643" w14:textId="1D7D6D98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60D16CD3" w14:textId="77777777" w:rsidR="008C7563" w:rsidRPr="008457DC" w:rsidRDefault="008C7563" w:rsidP="008C7563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5D48B53D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95DD627" w14:textId="77777777" w:rsidR="008C7563" w:rsidRPr="008457DC" w:rsidRDefault="008C7563" w:rsidP="008C7563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65C9C" w:rsidRPr="008457DC" w14:paraId="64360E55" w14:textId="77777777" w:rsidTr="00710BA3">
        <w:tc>
          <w:tcPr>
            <w:tcW w:w="4226" w:type="dxa"/>
          </w:tcPr>
          <w:p w14:paraId="44CA748C" w14:textId="3C2500FE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</w:tcPr>
          <w:p w14:paraId="25E5E85E" w14:textId="747FBDB1" w:rsidR="00365C9C" w:rsidRDefault="00C37D0D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14:paraId="001018E5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bottom w:val="double" w:sz="4" w:space="0" w:color="auto"/>
            </w:tcBorders>
          </w:tcPr>
          <w:p w14:paraId="0497CC42" w14:textId="3322851C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4E83A2E5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B0D050D" w14:textId="704EDB47" w:rsidR="00365C9C" w:rsidRDefault="00246923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10B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2D878D87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44D4AA9" w14:textId="543B3A4E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</w:tr>
      <w:tr w:rsidR="00365C9C" w:rsidRPr="008457DC" w14:paraId="4EB02EE4" w14:textId="77777777" w:rsidTr="00CA0A42">
        <w:tc>
          <w:tcPr>
            <w:tcW w:w="4226" w:type="dxa"/>
          </w:tcPr>
          <w:p w14:paraId="4A68A15E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gridSpan w:val="2"/>
            <w:tcBorders>
              <w:top w:val="double" w:sz="4" w:space="0" w:color="auto"/>
            </w:tcBorders>
          </w:tcPr>
          <w:p w14:paraId="2B036964" w14:textId="77777777" w:rsidR="00365C9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3CEEFDCA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double" w:sz="4" w:space="0" w:color="auto"/>
            </w:tcBorders>
          </w:tcPr>
          <w:p w14:paraId="378B0DC4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6C9BFACE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6F1B28A" w14:textId="77777777" w:rsidR="00365C9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15B1BCA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F461569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7F89" w:rsidRPr="008457DC" w14:paraId="3E2058F6" w14:textId="77777777" w:rsidTr="00CA0A42">
        <w:tc>
          <w:tcPr>
            <w:tcW w:w="4226" w:type="dxa"/>
          </w:tcPr>
          <w:p w14:paraId="49B983FA" w14:textId="660E7A08" w:rsidR="002F7F89" w:rsidRPr="008457DC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1" w:type="dxa"/>
            <w:gridSpan w:val="2"/>
          </w:tcPr>
          <w:p w14:paraId="6D08E21D" w14:textId="77777777" w:rsidR="002F7F89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08D759A4" w14:textId="77777777" w:rsidR="002F7F89" w:rsidRPr="008457DC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489699A8" w14:textId="77777777" w:rsidR="002F7F89" w:rsidRPr="008457DC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54919AE5" w14:textId="77777777" w:rsidR="002F7F89" w:rsidRPr="008457DC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0F02D5D" w14:textId="77777777" w:rsidR="002F7F89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9093163" w14:textId="77777777" w:rsidR="002F7F89" w:rsidRPr="008457DC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00B86C53" w14:textId="77777777" w:rsidR="002F7F89" w:rsidRPr="008457DC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7F89" w:rsidRPr="008457DC" w14:paraId="0BF8B127" w14:textId="77777777" w:rsidTr="00CA0A42">
        <w:tc>
          <w:tcPr>
            <w:tcW w:w="4226" w:type="dxa"/>
          </w:tcPr>
          <w:p w14:paraId="461940DE" w14:textId="57898BD8" w:rsidR="002F7F89" w:rsidRPr="008457DC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</w:tcPr>
          <w:p w14:paraId="51DA6C80" w14:textId="639D37D1" w:rsidR="002F7F89" w:rsidRPr="00057EA1" w:rsidRDefault="00C37D0D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14:paraId="43813AE6" w14:textId="77777777" w:rsidR="002F7F89" w:rsidRPr="00057EA1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bottom w:val="double" w:sz="4" w:space="0" w:color="auto"/>
            </w:tcBorders>
          </w:tcPr>
          <w:p w14:paraId="4FBD5F92" w14:textId="2070E20C" w:rsidR="002F7F89" w:rsidRPr="00057EA1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7E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2F0851F6" w14:textId="77777777" w:rsidR="002F7F89" w:rsidRPr="00057EA1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D3D0FC0" w14:textId="6A24968B" w:rsidR="002F7F89" w:rsidRPr="00B4642B" w:rsidRDefault="00246923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15,634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5A921A3B" w14:textId="77777777" w:rsidR="002F7F89" w:rsidRPr="00B4642B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2052F6A" w14:textId="15BFCC84" w:rsidR="002F7F89" w:rsidRPr="00B4642B" w:rsidRDefault="00057EA1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64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17,656</w:t>
            </w:r>
          </w:p>
        </w:tc>
      </w:tr>
      <w:tr w:rsidR="00D85E91" w:rsidRPr="008457DC" w14:paraId="6F8CFE46" w14:textId="77777777" w:rsidTr="00481CF6">
        <w:tc>
          <w:tcPr>
            <w:tcW w:w="4226" w:type="dxa"/>
          </w:tcPr>
          <w:p w14:paraId="34EAF38F" w14:textId="77777777" w:rsidR="00D85E91" w:rsidRPr="002F7F89" w:rsidRDefault="00D85E91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gridSpan w:val="2"/>
            <w:tcBorders>
              <w:top w:val="double" w:sz="4" w:space="0" w:color="auto"/>
            </w:tcBorders>
          </w:tcPr>
          <w:p w14:paraId="348E7623" w14:textId="77777777" w:rsidR="00D85E91" w:rsidRDefault="00D85E91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5856F79A" w14:textId="77777777" w:rsidR="00D85E91" w:rsidRPr="008457DC" w:rsidRDefault="00D85E91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double" w:sz="4" w:space="0" w:color="auto"/>
            </w:tcBorders>
          </w:tcPr>
          <w:p w14:paraId="1B65B573" w14:textId="77777777" w:rsidR="00D85E91" w:rsidRDefault="00D85E91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27EEC2D6" w14:textId="77777777" w:rsidR="00D85E91" w:rsidRPr="008457DC" w:rsidRDefault="00D85E91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DB55F37" w14:textId="77777777" w:rsidR="00D85E91" w:rsidRDefault="00D85E91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021281CC" w14:textId="77777777" w:rsidR="00D85E91" w:rsidRPr="008457DC" w:rsidRDefault="00D85E91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B0A2729" w14:textId="77777777" w:rsidR="00D85E91" w:rsidRPr="008457DC" w:rsidRDefault="00D85E91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7F89" w:rsidRPr="008457DC" w14:paraId="0E0156BF" w14:textId="77777777" w:rsidTr="002F7F89">
        <w:tc>
          <w:tcPr>
            <w:tcW w:w="4226" w:type="dxa"/>
          </w:tcPr>
          <w:p w14:paraId="201F95E0" w14:textId="437B8EDC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1" w:type="dxa"/>
            <w:gridSpan w:val="2"/>
          </w:tcPr>
          <w:p w14:paraId="76C5847E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  <w:gridSpan w:val="2"/>
          </w:tcPr>
          <w:p w14:paraId="1278D8FA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4128A465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gridSpan w:val="2"/>
          </w:tcPr>
          <w:p w14:paraId="4F378BA9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20F5AB7D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0BC08CC4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gridSpan w:val="2"/>
          </w:tcPr>
          <w:p w14:paraId="74E4F113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7F89" w:rsidRPr="008457DC" w14:paraId="4D8D45FF" w14:textId="77777777" w:rsidTr="00B4642B">
        <w:tc>
          <w:tcPr>
            <w:tcW w:w="4226" w:type="dxa"/>
          </w:tcPr>
          <w:p w14:paraId="6469A624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  <w:gridSpan w:val="2"/>
            <w:shd w:val="clear" w:color="auto" w:fill="auto"/>
          </w:tcPr>
          <w:p w14:paraId="44179B3B" w14:textId="21734B55" w:rsidR="002F7F89" w:rsidRPr="0031765B" w:rsidRDefault="00C37D0D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58AAEC57" w14:textId="77777777" w:rsidR="002F7F89" w:rsidRPr="0031765B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14:paraId="3039B181" w14:textId="77777777" w:rsidR="002F7F89" w:rsidRPr="0031765B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6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305B6AEB" w14:textId="77777777" w:rsidR="002F7F89" w:rsidRPr="00B4642B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E219708" w14:textId="24E9CAE2" w:rsidR="002F7F89" w:rsidRPr="00B4642B" w:rsidRDefault="00246923" w:rsidP="00B4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1,403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29ABE9B2" w14:textId="77777777" w:rsidR="002F7F89" w:rsidRPr="00B4642B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33118B2" w14:textId="5F9C2DA3" w:rsidR="002F7F89" w:rsidRPr="00B4642B" w:rsidRDefault="00035996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1,365</w:t>
            </w:r>
          </w:p>
        </w:tc>
      </w:tr>
      <w:tr w:rsidR="00057EA1" w:rsidRPr="008457DC" w14:paraId="4853444F" w14:textId="77777777" w:rsidTr="00035996">
        <w:tc>
          <w:tcPr>
            <w:tcW w:w="4226" w:type="dxa"/>
          </w:tcPr>
          <w:p w14:paraId="2F93A78C" w14:textId="60264059" w:rsidR="00057EA1" w:rsidRPr="008457DC" w:rsidRDefault="00057EA1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F8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14:paraId="4E8F61BA" w14:textId="5F1DBFC3" w:rsidR="00057EA1" w:rsidRPr="0031765B" w:rsidRDefault="00C37D0D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14:paraId="6DA4FB6D" w14:textId="77777777" w:rsidR="00057EA1" w:rsidRPr="0031765B" w:rsidRDefault="00057EA1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14:paraId="6D4E8326" w14:textId="398E7CAA" w:rsidR="00057EA1" w:rsidRPr="0031765B" w:rsidRDefault="00B4642B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176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780A4110" w14:textId="77777777" w:rsidR="00057EA1" w:rsidRPr="002F7F89" w:rsidRDefault="00057EA1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6EF12F" w14:textId="0BD53D60" w:rsidR="00057EA1" w:rsidRPr="00B4642B" w:rsidRDefault="00246923" w:rsidP="00F3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(335)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072760FC" w14:textId="77777777" w:rsidR="00057EA1" w:rsidRPr="00B4642B" w:rsidRDefault="00057EA1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C04CE9" w14:textId="01EC0BEB" w:rsidR="00057EA1" w:rsidRPr="00035996" w:rsidRDefault="00035996" w:rsidP="0003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35996">
              <w:rPr>
                <w:rFonts w:asciiTheme="majorBidi" w:hAnsiTheme="majorBidi" w:cstheme="majorBidi"/>
                <w:sz w:val="30"/>
                <w:szCs w:val="30"/>
              </w:rPr>
              <w:t>(344)</w:t>
            </w:r>
          </w:p>
        </w:tc>
      </w:tr>
      <w:tr w:rsidR="00057EA1" w:rsidRPr="008457DC" w14:paraId="181FB4D2" w14:textId="77777777" w:rsidTr="00035996">
        <w:tc>
          <w:tcPr>
            <w:tcW w:w="4226" w:type="dxa"/>
          </w:tcPr>
          <w:p w14:paraId="739DBE77" w14:textId="6DFF2697" w:rsidR="00057EA1" w:rsidRPr="008457DC" w:rsidRDefault="00EB113B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A0D764" w14:textId="13528B69" w:rsidR="00057EA1" w:rsidRPr="002F7F89" w:rsidRDefault="00C37D0D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14:paraId="0673CA0F" w14:textId="77777777" w:rsidR="00057EA1" w:rsidRPr="002F7F89" w:rsidRDefault="00057EA1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1B53CE" w14:textId="0D68D24B" w:rsidR="00057EA1" w:rsidRPr="002F7F89" w:rsidRDefault="00B4642B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6A6ABBB5" w14:textId="77777777" w:rsidR="00057EA1" w:rsidRPr="002F7F89" w:rsidRDefault="00057EA1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FFF99" w14:textId="62227F4B" w:rsidR="00057EA1" w:rsidRPr="002F7F89" w:rsidRDefault="00246923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1,068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49ED5930" w14:textId="77777777" w:rsidR="00057EA1" w:rsidRPr="00B4642B" w:rsidRDefault="00057EA1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360A7" w14:textId="72F273EF" w:rsidR="00057EA1" w:rsidRPr="002F7F89" w:rsidRDefault="00035996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1,021</w:t>
            </w:r>
          </w:p>
        </w:tc>
      </w:tr>
      <w:tr w:rsidR="00F02BDD" w:rsidRPr="008457DC" w14:paraId="6920D889" w14:textId="77777777" w:rsidTr="008C545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410" w:type="dxa"/>
            <w:gridSpan w:val="2"/>
            <w:hideMark/>
          </w:tcPr>
          <w:p w14:paraId="303243CC" w14:textId="48DB5004" w:rsidR="00F02BDD" w:rsidRPr="00794F19" w:rsidRDefault="00794F19" w:rsidP="00794F1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349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กลับรายการ</w:t>
            </w:r>
            <w:r w:rsidR="00F02BDD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</w:t>
            </w:r>
            <w:r w:rsidR="00595BAA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ตที่คาด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ว่าจ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ะเกิดขึ้น</w:t>
            </w:r>
          </w:p>
        </w:tc>
        <w:tc>
          <w:tcPr>
            <w:tcW w:w="2254" w:type="dxa"/>
            <w:gridSpan w:val="6"/>
            <w:hideMark/>
          </w:tcPr>
          <w:p w14:paraId="135FA7AD" w14:textId="2C309FDD" w:rsidR="00F02BDD" w:rsidRPr="008457DC" w:rsidRDefault="00F02BDD" w:rsidP="00794F1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7B06506" w14:textId="77777777" w:rsidR="00F02BDD" w:rsidRPr="008457DC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6" w:type="dxa"/>
            <w:gridSpan w:val="5"/>
            <w:hideMark/>
          </w:tcPr>
          <w:p w14:paraId="25207478" w14:textId="0CA0D715" w:rsidR="00F02BDD" w:rsidRPr="008457DC" w:rsidRDefault="00F02BDD" w:rsidP="00794F1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02BDD" w:rsidRPr="008457DC" w14:paraId="77F83719" w14:textId="77777777" w:rsidTr="008C545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410" w:type="dxa"/>
            <w:gridSpan w:val="2"/>
            <w:hideMark/>
          </w:tcPr>
          <w:p w14:paraId="2C2001C6" w14:textId="4252C98F" w:rsidR="00F02BDD" w:rsidRPr="008457DC" w:rsidRDefault="00794F19" w:rsidP="00F02B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B406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0B40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0B406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906" w:type="dxa"/>
            <w:gridSpan w:val="2"/>
            <w:hideMark/>
          </w:tcPr>
          <w:p w14:paraId="62F0C206" w14:textId="0A169996" w:rsidR="00F02BDD" w:rsidRPr="008457DC" w:rsidRDefault="00E51C18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-97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024E" w:rsidRPr="008457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6" w:type="dxa"/>
            <w:gridSpan w:val="2"/>
          </w:tcPr>
          <w:p w14:paraId="495049C1" w14:textId="77777777" w:rsidR="00F02BDD" w:rsidRPr="008457DC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hideMark/>
          </w:tcPr>
          <w:p w14:paraId="282A4855" w14:textId="6EF07191" w:rsidR="00F02BDD" w:rsidRPr="008457DC" w:rsidRDefault="00E51C18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-97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024E" w:rsidRPr="008457D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7925A8D6" w14:textId="77777777" w:rsidR="00F02BDD" w:rsidRPr="008457DC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340" w:right="-131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hideMark/>
          </w:tcPr>
          <w:p w14:paraId="34CB1048" w14:textId="0C196F01" w:rsidR="00F02BDD" w:rsidRPr="008457DC" w:rsidRDefault="00E51C18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-97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024E" w:rsidRPr="008457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5" w:type="dxa"/>
            <w:gridSpan w:val="2"/>
          </w:tcPr>
          <w:p w14:paraId="6D3C5B6B" w14:textId="77777777" w:rsidR="00F02BDD" w:rsidRPr="008457DC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hideMark/>
          </w:tcPr>
          <w:p w14:paraId="3F8BF9BA" w14:textId="6D6F377E" w:rsidR="00F02BDD" w:rsidRPr="008457DC" w:rsidRDefault="00E51C18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-97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024E" w:rsidRPr="008457D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02BDD" w:rsidRPr="008457DC" w14:paraId="3D6D42EA" w14:textId="77777777" w:rsidTr="008C545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410" w:type="dxa"/>
            <w:gridSpan w:val="2"/>
            <w:hideMark/>
          </w:tcPr>
          <w:p w14:paraId="0866B4D1" w14:textId="2480418D" w:rsidR="00F02BDD" w:rsidRPr="008457DC" w:rsidRDefault="00F02B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0" w:type="dxa"/>
            <w:gridSpan w:val="13"/>
            <w:hideMark/>
          </w:tcPr>
          <w:p w14:paraId="67337DC8" w14:textId="77777777" w:rsidR="00F02BDD" w:rsidRPr="008457DC" w:rsidRDefault="00F02BD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02BDD" w:rsidRPr="008457DC" w14:paraId="387A3644" w14:textId="77777777" w:rsidTr="008C545D">
        <w:tblPrEx>
          <w:tblLook w:val="04A0" w:firstRow="1" w:lastRow="0" w:firstColumn="1" w:lastColumn="0" w:noHBand="0" w:noVBand="1"/>
        </w:tblPrEx>
        <w:tc>
          <w:tcPr>
            <w:tcW w:w="4410" w:type="dxa"/>
            <w:gridSpan w:val="2"/>
            <w:hideMark/>
          </w:tcPr>
          <w:p w14:paraId="5659E13E" w14:textId="52740BAD" w:rsidR="00F02BDD" w:rsidRPr="008457DC" w:rsidRDefault="00F02BDD" w:rsidP="00F02B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  <w:r w:rsidR="00C1741C"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ระยะ</w:t>
            </w:r>
            <w:r w:rsidR="00481CF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906" w:type="dxa"/>
            <w:gridSpan w:val="2"/>
          </w:tcPr>
          <w:p w14:paraId="5122DD3E" w14:textId="60BB0060" w:rsidR="00F02BDD" w:rsidRPr="008457DC" w:rsidRDefault="00C37D0D" w:rsidP="0079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6" w:type="dxa"/>
            <w:gridSpan w:val="2"/>
          </w:tcPr>
          <w:p w14:paraId="418E6592" w14:textId="77777777" w:rsidR="00F02BDD" w:rsidRPr="008457DC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0EDB67E9" w14:textId="2E5CC0EC" w:rsidR="00F02BDD" w:rsidRPr="008457DC" w:rsidRDefault="00EB5127" w:rsidP="00E6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22E0F44" w14:textId="77777777" w:rsidR="00F02BDD" w:rsidRPr="008457DC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gridSpan w:val="2"/>
          </w:tcPr>
          <w:p w14:paraId="0C0C7155" w14:textId="38091CC5" w:rsidR="00F02BDD" w:rsidRPr="008457DC" w:rsidRDefault="00246923" w:rsidP="004B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255" w:type="dxa"/>
            <w:gridSpan w:val="2"/>
          </w:tcPr>
          <w:p w14:paraId="5464843F" w14:textId="77777777" w:rsidR="00F02BDD" w:rsidRPr="008457DC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F3251D5" w14:textId="70EE7F63" w:rsidR="00F02BDD" w:rsidRPr="008457DC" w:rsidRDefault="00E051EF" w:rsidP="00E0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ADDAF82" w14:textId="7A5396BB" w:rsidR="00F02BDD" w:rsidRPr="008457DC" w:rsidRDefault="00F02BDD" w:rsidP="00C46572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07"/>
        <w:gridCol w:w="252"/>
        <w:gridCol w:w="1107"/>
        <w:gridCol w:w="243"/>
        <w:gridCol w:w="1107"/>
        <w:gridCol w:w="237"/>
        <w:gridCol w:w="1104"/>
      </w:tblGrid>
      <w:tr w:rsidR="00AE0F2A" w:rsidRPr="008457DC" w14:paraId="36EA3B45" w14:textId="31D25C6B" w:rsidTr="00CD1A8B">
        <w:trPr>
          <w:trHeight w:val="144"/>
          <w:tblHeader/>
        </w:trPr>
        <w:tc>
          <w:tcPr>
            <w:tcW w:w="4212" w:type="dxa"/>
          </w:tcPr>
          <w:p w14:paraId="74623F1E" w14:textId="40413FCB" w:rsidR="00AE0F2A" w:rsidRPr="008457DC" w:rsidRDefault="00AE0F2A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0887E408" w14:textId="20372836" w:rsidR="00AE0F2A" w:rsidRPr="008457DC" w:rsidRDefault="00AE0F2A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718DCC67" w14:textId="4317F111" w:rsidR="00AE0F2A" w:rsidRPr="008457DC" w:rsidRDefault="00AE0F2A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6E303DA0" w14:textId="00847044" w:rsidR="00AE0F2A" w:rsidRPr="008457DC" w:rsidRDefault="00AE0F2A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8A024E" w:rsidRPr="008457DC" w14:paraId="041A1786" w14:textId="4BB90B46" w:rsidTr="00CD1A8B">
        <w:trPr>
          <w:trHeight w:val="144"/>
          <w:tblHeader/>
        </w:trPr>
        <w:tc>
          <w:tcPr>
            <w:tcW w:w="4212" w:type="dxa"/>
          </w:tcPr>
          <w:p w14:paraId="52F0A2D4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4A373E8" w14:textId="6A303D72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B406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0B4067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52" w:type="dxa"/>
          </w:tcPr>
          <w:p w14:paraId="3DA283C4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EA5D30B" w14:textId="226E0891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5A9E027E" w14:textId="6043CBFD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D29022" w14:textId="75179DF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B406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0B4067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37" w:type="dxa"/>
          </w:tcPr>
          <w:p w14:paraId="7AF06BEC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4693B6F" w14:textId="00F7E5A6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A024E" w:rsidRPr="008457DC" w14:paraId="184B012D" w14:textId="77777777" w:rsidTr="00CD1A8B">
        <w:trPr>
          <w:trHeight w:val="144"/>
          <w:tblHeader/>
        </w:trPr>
        <w:tc>
          <w:tcPr>
            <w:tcW w:w="4212" w:type="dxa"/>
          </w:tcPr>
          <w:p w14:paraId="2BF51FB8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5CE9C6C" w14:textId="2B62D4D5" w:rsidR="008A024E" w:rsidRPr="008457DC" w:rsidDel="005765CD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1253DF7C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6B16274" w14:textId="52939C70" w:rsidR="008A024E" w:rsidRPr="008457DC" w:rsidDel="005765CD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4E1ABDC7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2EF59A0" w14:textId="0FFC7777" w:rsidR="008A024E" w:rsidRPr="008457DC" w:rsidDel="005765CD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634E4343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C775029" w14:textId="3B357DE1" w:rsidR="008A024E" w:rsidRPr="008457DC" w:rsidDel="005765CD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A024E" w:rsidRPr="008457DC" w14:paraId="04C58581" w14:textId="32AD46AB" w:rsidTr="00CD1A8B">
        <w:trPr>
          <w:trHeight w:val="144"/>
          <w:tblHeader/>
        </w:trPr>
        <w:tc>
          <w:tcPr>
            <w:tcW w:w="4212" w:type="dxa"/>
          </w:tcPr>
          <w:p w14:paraId="78052F71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57" w:type="dxa"/>
            <w:gridSpan w:val="7"/>
          </w:tcPr>
          <w:p w14:paraId="3C7CCEEF" w14:textId="3A9F9012" w:rsidR="008A024E" w:rsidRPr="008457DC" w:rsidRDefault="008A024E" w:rsidP="008A024E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8A024E" w:rsidRPr="008457DC" w14:paraId="2380C7FE" w14:textId="1B1B853D" w:rsidTr="00CD1A8B">
        <w:trPr>
          <w:trHeight w:val="144"/>
        </w:trPr>
        <w:tc>
          <w:tcPr>
            <w:tcW w:w="4212" w:type="dxa"/>
          </w:tcPr>
          <w:p w14:paraId="289F4C74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157" w:type="dxa"/>
            <w:gridSpan w:val="7"/>
          </w:tcPr>
          <w:p w14:paraId="09D3238B" w14:textId="08519DE1" w:rsidR="008A024E" w:rsidRPr="008457DC" w:rsidRDefault="008A024E" w:rsidP="008A024E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8A024E" w:rsidRPr="008457DC" w14:paraId="5AA82B8B" w14:textId="04074FAF" w:rsidTr="00CD1A8B">
        <w:trPr>
          <w:trHeight w:val="144"/>
        </w:trPr>
        <w:tc>
          <w:tcPr>
            <w:tcW w:w="4212" w:type="dxa"/>
          </w:tcPr>
          <w:p w14:paraId="1E850F6E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14:paraId="71ADA342" w14:textId="010A5CCA" w:rsidR="008A024E" w:rsidRPr="008457DC" w:rsidRDefault="00C37D0D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D5D12F0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6AC53AE" w14:textId="1FA68DDC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C1339E3" w14:textId="02D6401E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8A0A717" w14:textId="624ADCE3" w:rsidR="008A024E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237" w:type="dxa"/>
          </w:tcPr>
          <w:p w14:paraId="1636C6F2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E7ADE1F" w14:textId="7FD04D32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</w:tr>
      <w:tr w:rsidR="008A024E" w:rsidRPr="008457DC" w14:paraId="4ED28FF1" w14:textId="412010FF" w:rsidTr="00CD1A8B">
        <w:tc>
          <w:tcPr>
            <w:tcW w:w="4212" w:type="dxa"/>
          </w:tcPr>
          <w:p w14:paraId="009B5D00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7" w:type="dxa"/>
          </w:tcPr>
          <w:p w14:paraId="634B72E2" w14:textId="72F35CC2" w:rsidR="008A024E" w:rsidRPr="008457DC" w:rsidRDefault="00C37D0D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52" w:type="dxa"/>
          </w:tcPr>
          <w:p w14:paraId="6083368C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4D07420" w14:textId="10116B3B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43" w:type="dxa"/>
          </w:tcPr>
          <w:p w14:paraId="6C03AC3D" w14:textId="253E9E8D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3F39E56" w14:textId="6D08EC05" w:rsidR="008A024E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40E44F4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0277F3D9" w14:textId="6756CF72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3F1E" w:rsidRPr="008457DC" w14:paraId="01FCBC6A" w14:textId="77777777" w:rsidTr="00CD1A8B">
        <w:tc>
          <w:tcPr>
            <w:tcW w:w="4212" w:type="dxa"/>
          </w:tcPr>
          <w:p w14:paraId="2D068B6C" w14:textId="7AD058EE" w:rsidR="00673F1E" w:rsidRPr="008457DC" w:rsidRDefault="00673F1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</w:tcPr>
          <w:p w14:paraId="6F1F878C" w14:textId="25F0AEE1" w:rsidR="00673F1E" w:rsidRDefault="00673F1E" w:rsidP="00673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79FF37B" w14:textId="77777777" w:rsidR="00673F1E" w:rsidRPr="008457DC" w:rsidRDefault="00673F1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E4C85A2" w14:textId="2D8CF245" w:rsidR="00673F1E" w:rsidRPr="008457DC" w:rsidRDefault="00673F1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43" w:type="dxa"/>
          </w:tcPr>
          <w:p w14:paraId="18AF6A6D" w14:textId="77777777" w:rsidR="00673F1E" w:rsidRPr="008457DC" w:rsidRDefault="00673F1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C929185" w14:textId="71ADAEC5" w:rsidR="00673F1E" w:rsidRDefault="00673F1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DE55E74" w14:textId="77777777" w:rsidR="00673F1E" w:rsidRPr="008457DC" w:rsidRDefault="00673F1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3655864" w14:textId="2F16A584" w:rsidR="00673F1E" w:rsidRPr="008457DC" w:rsidRDefault="00673F1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024E" w:rsidRPr="008457DC" w14:paraId="412B1398" w14:textId="4E22E101" w:rsidTr="00CD1A8B">
        <w:tc>
          <w:tcPr>
            <w:tcW w:w="4212" w:type="dxa"/>
          </w:tcPr>
          <w:p w14:paraId="5BC79C61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3C72CC0" w14:textId="18A4CF34" w:rsidR="008A024E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52" w:type="dxa"/>
          </w:tcPr>
          <w:p w14:paraId="5B0C90B9" w14:textId="77777777" w:rsidR="008A024E" w:rsidRPr="008457DC" w:rsidRDefault="008A024E" w:rsidP="008A024E">
            <w:pPr>
              <w:pStyle w:val="a0"/>
              <w:tabs>
                <w:tab w:val="decimal" w:pos="97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C18F448" w14:textId="10002C3C" w:rsidR="008A024E" w:rsidRPr="008457DC" w:rsidRDefault="00673F1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243" w:type="dxa"/>
          </w:tcPr>
          <w:p w14:paraId="3460374A" w14:textId="3D42D655" w:rsidR="008A024E" w:rsidRPr="008457DC" w:rsidRDefault="008A024E" w:rsidP="008A024E">
            <w:pPr>
              <w:pStyle w:val="a0"/>
              <w:tabs>
                <w:tab w:val="decimal" w:pos="88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A35D025" w14:textId="07D51A5F" w:rsidR="008A024E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  <w:tc>
          <w:tcPr>
            <w:tcW w:w="237" w:type="dxa"/>
          </w:tcPr>
          <w:p w14:paraId="2D7F1979" w14:textId="77777777" w:rsidR="008A024E" w:rsidRPr="008457DC" w:rsidRDefault="008A024E" w:rsidP="008A024E">
            <w:pPr>
              <w:pStyle w:val="a0"/>
              <w:tabs>
                <w:tab w:val="decimal" w:pos="88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0000FE5E" w14:textId="065F97FD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</w:tr>
      <w:tr w:rsidR="008A024E" w:rsidRPr="008457DC" w14:paraId="646D384D" w14:textId="5E1E3421" w:rsidTr="00CA0A42">
        <w:tc>
          <w:tcPr>
            <w:tcW w:w="4212" w:type="dxa"/>
          </w:tcPr>
          <w:p w14:paraId="59E4CF0C" w14:textId="35AB7DBD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7" w:type="dxa"/>
          </w:tcPr>
          <w:p w14:paraId="39E7DAD9" w14:textId="6E4AB038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14:paraId="0EC3885B" w14:textId="77777777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</w:tcPr>
          <w:p w14:paraId="7E52D682" w14:textId="6CF0D5E5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4AFC360F" w14:textId="6E4ACEFC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</w:tcPr>
          <w:p w14:paraId="48B2A89A" w14:textId="1313780A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08FAFCE8" w14:textId="77777777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1FC50568" w14:textId="154BAC08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A024E" w:rsidRPr="008457DC" w14:paraId="43A30DDB" w14:textId="77777777" w:rsidTr="00CA0A42">
        <w:tc>
          <w:tcPr>
            <w:tcW w:w="4212" w:type="dxa"/>
          </w:tcPr>
          <w:p w14:paraId="5F48A4C8" w14:textId="4ADD9F69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07" w:type="dxa"/>
          </w:tcPr>
          <w:p w14:paraId="00E66AB2" w14:textId="54B09F6D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297E092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78EF378" w14:textId="175F1DB4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21F0AF1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BF36E27" w14:textId="5208DE98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4D5CDA0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93E3C7B" w14:textId="5B54F2FE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923" w:rsidRPr="008457DC" w14:paraId="487B1DDE" w14:textId="77777777" w:rsidTr="00CA0A42">
        <w:tc>
          <w:tcPr>
            <w:tcW w:w="4212" w:type="dxa"/>
          </w:tcPr>
          <w:p w14:paraId="6B8884AD" w14:textId="42A3C0E0" w:rsidR="00246923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14:paraId="6F56CDA4" w14:textId="3D1CE7B5" w:rsidR="00246923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01C02E3" w14:textId="77777777" w:rsidR="00246923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DA7B778" w14:textId="53CFF003" w:rsidR="00246923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6368449" w14:textId="77777777" w:rsidR="00246923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47DAA95" w14:textId="5F5B162C" w:rsidR="00246923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3405C33D" w14:textId="77777777" w:rsidR="00246923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C1FBBF9" w14:textId="189E51C4" w:rsidR="00246923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73F1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46923" w:rsidRPr="008457DC" w14:paraId="363D28D8" w14:textId="77777777" w:rsidTr="00246923">
        <w:tc>
          <w:tcPr>
            <w:tcW w:w="4212" w:type="dxa"/>
          </w:tcPr>
          <w:p w14:paraId="23856497" w14:textId="1BEC21A9" w:rsidR="00246923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F70ACC0" w14:textId="12F26BDC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52" w:type="dxa"/>
          </w:tcPr>
          <w:p w14:paraId="30A02EEC" w14:textId="77777777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C34E02A" w14:textId="5AD085E8" w:rsidR="00246923" w:rsidRPr="008457DC" w:rsidRDefault="00673F1E" w:rsidP="00673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3886939" w14:textId="77777777" w:rsidR="00246923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033991DE" w14:textId="446E7E96" w:rsidR="00246923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529DA32D" w14:textId="77777777" w:rsidR="00246923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0489D1AA" w14:textId="33213AA8" w:rsidR="00246923" w:rsidRPr="008457DC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024E" w:rsidRPr="008457DC" w14:paraId="35F24D1D" w14:textId="77777777" w:rsidTr="00246923">
        <w:tc>
          <w:tcPr>
            <w:tcW w:w="4212" w:type="dxa"/>
          </w:tcPr>
          <w:p w14:paraId="308D9E8A" w14:textId="6A34FFB0" w:rsidR="008A024E" w:rsidRPr="008457DC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407F1CB" w14:textId="24CFD1BF" w:rsidR="008A024E" w:rsidRPr="00246923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69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52" w:type="dxa"/>
          </w:tcPr>
          <w:p w14:paraId="7FD3D488" w14:textId="77777777" w:rsidR="008A024E" w:rsidRPr="00246923" w:rsidRDefault="008A024E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C8D52CC" w14:textId="5E4FA3C3" w:rsidR="008A024E" w:rsidRPr="00673F1E" w:rsidRDefault="00673F1E" w:rsidP="00673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4AE63CE" w14:textId="77777777" w:rsidR="008A024E" w:rsidRPr="00246923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7ADE0" w14:textId="5DFB09D8" w:rsidR="008A024E" w:rsidRPr="00246923" w:rsidRDefault="00246923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69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101654A0" w14:textId="77777777" w:rsidR="008A024E" w:rsidRPr="00246923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94754" w14:textId="608EA158" w:rsidR="008A024E" w:rsidRPr="00246923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69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73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4D15D3CA" w14:textId="40C54EE4" w:rsidR="001E047B" w:rsidRPr="007823A6" w:rsidRDefault="001E047B" w:rsidP="008A22EF">
      <w:pPr>
        <w:pStyle w:val="NoSpacing"/>
        <w:rPr>
          <w:rFonts w:asciiTheme="majorBidi" w:hAnsiTheme="majorBidi" w:cstheme="majorBidi"/>
          <w:sz w:val="20"/>
          <w:szCs w:val="2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07"/>
        <w:gridCol w:w="252"/>
        <w:gridCol w:w="1107"/>
        <w:gridCol w:w="243"/>
        <w:gridCol w:w="1107"/>
        <w:gridCol w:w="237"/>
        <w:gridCol w:w="1104"/>
      </w:tblGrid>
      <w:tr w:rsidR="001F6122" w:rsidRPr="008457DC" w14:paraId="1A750E2B" w14:textId="77777777" w:rsidTr="00617036">
        <w:tc>
          <w:tcPr>
            <w:tcW w:w="4212" w:type="dxa"/>
          </w:tcPr>
          <w:p w14:paraId="2DDB24C6" w14:textId="6844F84D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7" w:type="dxa"/>
          </w:tcPr>
          <w:p w14:paraId="4B1E969F" w14:textId="77777777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6F8531AB" w14:textId="77777777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3CF5A24" w14:textId="77777777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4C1FC02" w14:textId="77777777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40EDA5E7" w14:textId="77777777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78026C33" w14:textId="77777777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0FFDE634" w14:textId="77777777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122" w:rsidRPr="008457DC" w14:paraId="385AFA77" w14:textId="77777777" w:rsidTr="00D954FC">
        <w:tc>
          <w:tcPr>
            <w:tcW w:w="4212" w:type="dxa"/>
          </w:tcPr>
          <w:p w14:paraId="17AD40B8" w14:textId="23A5B858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shd w:val="clear" w:color="auto" w:fill="auto"/>
          </w:tcPr>
          <w:p w14:paraId="6C98960D" w14:textId="7D0AB4D4" w:rsidR="001F6122" w:rsidRPr="00CA0A42" w:rsidRDefault="00C37D0D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4C16E4E" w14:textId="77777777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BB16A4B" w14:textId="1B6A9B14" w:rsidR="001F6122" w:rsidRPr="00CA0A42" w:rsidRDefault="00F51087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0A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047B5C8" w14:textId="77777777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A15A148" w14:textId="67D1B1ED" w:rsidR="001F6122" w:rsidRPr="008F5306" w:rsidRDefault="00246923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14:paraId="6AD92903" w14:textId="77777777" w:rsidR="001F6122" w:rsidRPr="008F5306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28073A79" w14:textId="29E8F1D7" w:rsidR="001F6122" w:rsidRPr="008F5306" w:rsidRDefault="003F4D18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F6122" w:rsidRPr="008457DC" w14:paraId="0CD1A472" w14:textId="77777777" w:rsidTr="00FC787A">
        <w:tc>
          <w:tcPr>
            <w:tcW w:w="4212" w:type="dxa"/>
          </w:tcPr>
          <w:p w14:paraId="15477E26" w14:textId="34705BC1" w:rsidR="001F6122" w:rsidRPr="008457DC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2BF4640" w14:textId="04DAFA2E" w:rsidR="001F6122" w:rsidRPr="00D77A24" w:rsidRDefault="00C37D0D" w:rsidP="00A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52" w:type="dxa"/>
            <w:shd w:val="clear" w:color="auto" w:fill="auto"/>
          </w:tcPr>
          <w:p w14:paraId="2EF70C46" w14:textId="77777777" w:rsidR="001F6122" w:rsidRPr="00D77A24" w:rsidRDefault="001F6122" w:rsidP="00A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569E9931" w14:textId="0B316D90" w:rsidR="001F6122" w:rsidRPr="00F55114" w:rsidRDefault="00F55114" w:rsidP="00A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51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1D67DCBF" w14:textId="77777777" w:rsidR="001F6122" w:rsidRPr="00D77A24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348C4D1A" w14:textId="0D6B5925" w:rsidR="001F6122" w:rsidRPr="00D77A24" w:rsidRDefault="00246923" w:rsidP="008F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7" w:type="dxa"/>
            <w:shd w:val="clear" w:color="auto" w:fill="auto"/>
          </w:tcPr>
          <w:p w14:paraId="05769D64" w14:textId="77777777" w:rsidR="001F6122" w:rsidRPr="00D77A24" w:rsidRDefault="001F6122" w:rsidP="008F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3280A89F" w14:textId="5E34FB2F" w:rsidR="001F6122" w:rsidRPr="00D77A24" w:rsidRDefault="00D954FC" w:rsidP="008F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F6122" w:rsidRPr="008457DC" w14:paraId="329650A7" w14:textId="77777777" w:rsidTr="00D954FC">
        <w:tc>
          <w:tcPr>
            <w:tcW w:w="4212" w:type="dxa"/>
          </w:tcPr>
          <w:p w14:paraId="619E643B" w14:textId="77777777" w:rsidR="001F6122" w:rsidRPr="00D77A24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A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81BD4" w14:textId="601649E2" w:rsidR="001F6122" w:rsidRPr="00A435E7" w:rsidRDefault="00C37D0D" w:rsidP="00A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252" w:type="dxa"/>
            <w:shd w:val="clear" w:color="auto" w:fill="auto"/>
          </w:tcPr>
          <w:p w14:paraId="5ED0592C" w14:textId="77777777" w:rsidR="001F6122" w:rsidRPr="00A435E7" w:rsidRDefault="001F6122" w:rsidP="00A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9DFEC" w14:textId="256B0E56" w:rsidR="001F6122" w:rsidRPr="00F55114" w:rsidRDefault="00F55114" w:rsidP="00A4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1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02105301" w14:textId="77777777" w:rsidR="001F6122" w:rsidRPr="00D77A24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D00FD" w14:textId="5894DDF0" w:rsidR="001F6122" w:rsidRPr="00246923" w:rsidRDefault="00246923" w:rsidP="008F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69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37" w:type="dxa"/>
            <w:shd w:val="clear" w:color="auto" w:fill="auto"/>
          </w:tcPr>
          <w:p w14:paraId="702BC985" w14:textId="77777777" w:rsidR="001F6122" w:rsidRPr="00D77A24" w:rsidRDefault="001F6122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EDB77" w14:textId="5767CF72" w:rsidR="001F6122" w:rsidRPr="00D77A24" w:rsidRDefault="003F4D18" w:rsidP="00D9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2F7F89" w:rsidRPr="008457DC" w14:paraId="33DBC643" w14:textId="77777777" w:rsidTr="00617036">
        <w:tc>
          <w:tcPr>
            <w:tcW w:w="4212" w:type="dxa"/>
          </w:tcPr>
          <w:p w14:paraId="14111179" w14:textId="77777777" w:rsidR="002F7F89" w:rsidRPr="007823A6" w:rsidRDefault="002F7F89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6DD7FBC3" w14:textId="77777777" w:rsidR="002F7F89" w:rsidRPr="007823A6" w:rsidRDefault="002F7F89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11E25982" w14:textId="77777777" w:rsidR="002F7F89" w:rsidRPr="007823A6" w:rsidRDefault="002F7F89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339098D5" w14:textId="77777777" w:rsidR="002F7F89" w:rsidRPr="007823A6" w:rsidRDefault="002F7F89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4D43FD98" w14:textId="77777777" w:rsidR="002F7F89" w:rsidRPr="007823A6" w:rsidRDefault="002F7F89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44647E5E" w14:textId="77777777" w:rsidR="002F7F89" w:rsidRPr="007823A6" w:rsidRDefault="002F7F89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5E50C74B" w14:textId="77777777" w:rsidR="002F7F89" w:rsidRPr="007823A6" w:rsidRDefault="002F7F89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shd w:val="clear" w:color="auto" w:fill="auto"/>
          </w:tcPr>
          <w:p w14:paraId="5BFA7EB5" w14:textId="77777777" w:rsidR="002F7F89" w:rsidRPr="007823A6" w:rsidRDefault="002F7F89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F7F89" w:rsidRPr="008457DC" w14:paraId="24FE9E81" w14:textId="77777777" w:rsidTr="008D28B4">
        <w:tc>
          <w:tcPr>
            <w:tcW w:w="4212" w:type="dxa"/>
          </w:tcPr>
          <w:p w14:paraId="2568B811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07" w:type="dxa"/>
          </w:tcPr>
          <w:p w14:paraId="3D6A395F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F27B925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1F68CCC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A84251C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A906317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0361A82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16A3CD10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7F89" w:rsidRPr="008457DC" w14:paraId="34EBC42C" w14:textId="77777777" w:rsidTr="00550C2B">
        <w:tc>
          <w:tcPr>
            <w:tcW w:w="4212" w:type="dxa"/>
          </w:tcPr>
          <w:p w14:paraId="57137D79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107" w:type="dxa"/>
            <w:shd w:val="clear" w:color="auto" w:fill="auto"/>
          </w:tcPr>
          <w:p w14:paraId="21C17728" w14:textId="521D4003" w:rsidR="002F7F89" w:rsidRPr="00550C2B" w:rsidRDefault="00C37D0D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604F819" w14:textId="77777777" w:rsidR="002F7F89" w:rsidRPr="00550C2B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7AEA442" w14:textId="0BE813D8" w:rsidR="002F7F89" w:rsidRPr="00550C2B" w:rsidRDefault="00C16B48" w:rsidP="00C1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243" w:type="dxa"/>
            <w:shd w:val="clear" w:color="auto" w:fill="auto"/>
          </w:tcPr>
          <w:p w14:paraId="61E05543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633CAA5" w14:textId="62131814" w:rsidR="002F7F89" w:rsidRPr="008F5306" w:rsidRDefault="00246923" w:rsidP="008F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BF21DF1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2738615" w14:textId="3F8A5C7D" w:rsidR="002F7F89" w:rsidRPr="008F5306" w:rsidRDefault="008F5306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5306"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</w:tr>
      <w:tr w:rsidR="002F7F89" w:rsidRPr="00D77A24" w14:paraId="154ECED7" w14:textId="77777777" w:rsidTr="00550C2B">
        <w:tc>
          <w:tcPr>
            <w:tcW w:w="4212" w:type="dxa"/>
          </w:tcPr>
          <w:p w14:paraId="53D19F14" w14:textId="77777777" w:rsidR="002F7F89" w:rsidRPr="008457DC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shd w:val="clear" w:color="auto" w:fill="auto"/>
          </w:tcPr>
          <w:p w14:paraId="2BD0ACF7" w14:textId="472D95EC" w:rsidR="002F7F89" w:rsidRPr="00550C2B" w:rsidRDefault="00C37D0D" w:rsidP="00F5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F884C61" w14:textId="77777777" w:rsidR="002F7F89" w:rsidRPr="00550C2B" w:rsidRDefault="002F7F89" w:rsidP="00F5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AE71E79" w14:textId="29D1899D" w:rsidR="002F7F89" w:rsidRPr="00550C2B" w:rsidRDefault="00F51087" w:rsidP="00F5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0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F88DDE5" w14:textId="77777777" w:rsidR="002F7F89" w:rsidRPr="00D77A24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40B5A782" w14:textId="4D8765EB" w:rsidR="002F7F89" w:rsidRPr="00D77A24" w:rsidRDefault="00246923" w:rsidP="008F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1,046</w:t>
            </w:r>
          </w:p>
        </w:tc>
        <w:tc>
          <w:tcPr>
            <w:tcW w:w="237" w:type="dxa"/>
            <w:shd w:val="clear" w:color="auto" w:fill="auto"/>
          </w:tcPr>
          <w:p w14:paraId="13E7EFE2" w14:textId="77777777" w:rsidR="002F7F89" w:rsidRPr="00D77A24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43EA79C8" w14:textId="1F2F4D47" w:rsidR="002F7F89" w:rsidRPr="00D77A24" w:rsidRDefault="008F5306" w:rsidP="008F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1,314</w:t>
            </w:r>
          </w:p>
        </w:tc>
      </w:tr>
      <w:tr w:rsidR="002F7F89" w:rsidRPr="00D77A24" w14:paraId="17AB2AD2" w14:textId="77777777" w:rsidTr="00550C2B">
        <w:tc>
          <w:tcPr>
            <w:tcW w:w="4212" w:type="dxa"/>
          </w:tcPr>
          <w:p w14:paraId="0B61D823" w14:textId="77777777" w:rsidR="002F7F89" w:rsidRPr="00D77A24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A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AD7BE0" w14:textId="56378C9F" w:rsidR="002F7F89" w:rsidRPr="00C37D0D" w:rsidRDefault="00C37D0D" w:rsidP="00C3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1760CF3" w14:textId="77777777" w:rsidR="002F7F89" w:rsidRPr="00550C2B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BB88B" w14:textId="70F56B5B" w:rsidR="002F7F89" w:rsidRPr="00550C2B" w:rsidRDefault="00C16B48" w:rsidP="00C1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1,320</w:t>
            </w:r>
          </w:p>
        </w:tc>
        <w:tc>
          <w:tcPr>
            <w:tcW w:w="243" w:type="dxa"/>
            <w:shd w:val="clear" w:color="auto" w:fill="auto"/>
          </w:tcPr>
          <w:p w14:paraId="0043867D" w14:textId="77777777" w:rsidR="002F7F89" w:rsidRPr="00C16B48" w:rsidRDefault="002F7F89" w:rsidP="00C16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B22A8" w14:textId="321E928D" w:rsidR="002F7F89" w:rsidRPr="008F5306" w:rsidRDefault="00246923" w:rsidP="008F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1,046</w:t>
            </w:r>
          </w:p>
        </w:tc>
        <w:tc>
          <w:tcPr>
            <w:tcW w:w="237" w:type="dxa"/>
            <w:shd w:val="clear" w:color="auto" w:fill="auto"/>
          </w:tcPr>
          <w:p w14:paraId="29BD582F" w14:textId="77777777" w:rsidR="002F7F89" w:rsidRPr="00D77A24" w:rsidRDefault="002F7F89" w:rsidP="00C2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CBA12" w14:textId="6A6BD00F" w:rsidR="002F7F89" w:rsidRPr="00D77A24" w:rsidRDefault="008F5306" w:rsidP="008F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53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2,634</w:t>
            </w:r>
          </w:p>
        </w:tc>
      </w:tr>
    </w:tbl>
    <w:p w14:paraId="597F340D" w14:textId="5DB9921D" w:rsidR="000F3D53" w:rsidRDefault="000F3D53" w:rsidP="008A22EF">
      <w:pPr>
        <w:pStyle w:val="NoSpacing"/>
        <w:rPr>
          <w:rFonts w:asciiTheme="majorBidi" w:hAnsiTheme="majorBidi" w:cstheme="majorBidi"/>
          <w:sz w:val="20"/>
          <w:szCs w:val="20"/>
        </w:rPr>
      </w:pPr>
    </w:p>
    <w:p w14:paraId="5CE2EDD8" w14:textId="08CB4DF1" w:rsidR="00C37D0D" w:rsidRDefault="00C37D0D" w:rsidP="008A22EF">
      <w:pPr>
        <w:pStyle w:val="NoSpacing"/>
        <w:rPr>
          <w:rFonts w:asciiTheme="majorBidi" w:hAnsiTheme="majorBidi" w:cstheme="majorBidi"/>
          <w:sz w:val="20"/>
          <w:szCs w:val="20"/>
        </w:rPr>
      </w:pPr>
    </w:p>
    <w:p w14:paraId="7A79BB30" w14:textId="2B0F19D3" w:rsidR="00C37D0D" w:rsidRDefault="00C37D0D" w:rsidP="008A22EF">
      <w:pPr>
        <w:pStyle w:val="NoSpacing"/>
        <w:rPr>
          <w:rFonts w:asciiTheme="majorBidi" w:hAnsiTheme="majorBidi" w:cstheme="majorBidi"/>
          <w:sz w:val="20"/>
          <w:szCs w:val="20"/>
        </w:rPr>
      </w:pPr>
    </w:p>
    <w:p w14:paraId="7D5E7104" w14:textId="77777777" w:rsidR="00C37D0D" w:rsidRPr="007823A6" w:rsidRDefault="00C37D0D" w:rsidP="008A22EF">
      <w:pPr>
        <w:pStyle w:val="NoSpacing"/>
        <w:rPr>
          <w:rFonts w:asciiTheme="majorBidi" w:hAnsiTheme="majorBidi" w:cstheme="majorBidi"/>
          <w:sz w:val="20"/>
          <w:szCs w:val="20"/>
        </w:rPr>
      </w:pPr>
    </w:p>
    <w:p w14:paraId="79E48FA7" w14:textId="7AC5DFC3" w:rsidR="007071C0" w:rsidRPr="008457DC" w:rsidRDefault="001E2F35" w:rsidP="00801A33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8457DC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7071C0" w:rsidRPr="008457DC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</w:t>
      </w:r>
      <w:r w:rsidR="009477AB" w:rsidRPr="008457DC">
        <w:rPr>
          <w:rFonts w:asciiTheme="majorBidi" w:hAnsiTheme="majorBidi" w:cstheme="majorBidi"/>
          <w:sz w:val="30"/>
          <w:szCs w:val="30"/>
          <w:u w:val="none"/>
          <w:cs/>
        </w:rPr>
        <w:t xml:space="preserve">บริษัทย่อย </w:t>
      </w:r>
      <w:r w:rsidR="007071C0" w:rsidRPr="008457DC">
        <w:rPr>
          <w:rFonts w:asciiTheme="majorBidi" w:hAnsiTheme="majorBidi" w:cstheme="majorBidi"/>
          <w:sz w:val="30"/>
          <w:szCs w:val="30"/>
          <w:u w:val="none"/>
          <w:cs/>
        </w:rPr>
        <w:t>บริษัทร่วมและการร่วมค้า</w:t>
      </w:r>
    </w:p>
    <w:p w14:paraId="196BB737" w14:textId="6C772C16" w:rsidR="009477AB" w:rsidRPr="007823A6" w:rsidRDefault="009477AB" w:rsidP="009477AB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07"/>
        <w:gridCol w:w="252"/>
        <w:gridCol w:w="1107"/>
        <w:gridCol w:w="243"/>
        <w:gridCol w:w="1107"/>
        <w:gridCol w:w="237"/>
        <w:gridCol w:w="1104"/>
      </w:tblGrid>
      <w:tr w:rsidR="003E0618" w:rsidRPr="008457DC" w14:paraId="15DB8A34" w14:textId="77777777" w:rsidTr="00067326">
        <w:tc>
          <w:tcPr>
            <w:tcW w:w="4212" w:type="dxa"/>
          </w:tcPr>
          <w:p w14:paraId="5D14F14F" w14:textId="6BF89809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466" w:type="dxa"/>
            <w:gridSpan w:val="3"/>
          </w:tcPr>
          <w:p w14:paraId="468CB7FA" w14:textId="341AAD9A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1F7AC511" w14:textId="77777777" w:rsidR="003E0618" w:rsidRPr="008457DC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14:paraId="08BEAC10" w14:textId="2762C6D9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E0618" w:rsidRPr="008457DC" w14:paraId="6D9E078B" w14:textId="77777777" w:rsidTr="00AF26CD">
        <w:tc>
          <w:tcPr>
            <w:tcW w:w="4212" w:type="dxa"/>
          </w:tcPr>
          <w:p w14:paraId="5DA0BA5C" w14:textId="2496592F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B406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0B40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0B406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07" w:type="dxa"/>
          </w:tcPr>
          <w:p w14:paraId="7A1A3662" w14:textId="210F9731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  <w:shd w:val="clear" w:color="auto" w:fill="auto"/>
          </w:tcPr>
          <w:p w14:paraId="5AA53B12" w14:textId="77777777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FD809EB" w14:textId="0D71CFAE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6E0130D2" w14:textId="77777777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EBAC7D3" w14:textId="33362B20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  <w:shd w:val="clear" w:color="auto" w:fill="auto"/>
          </w:tcPr>
          <w:p w14:paraId="1E90B3E9" w14:textId="77777777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3052A559" w14:textId="56B401C1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E0618" w:rsidRPr="008457DC" w14:paraId="4C8DD57A" w14:textId="77777777" w:rsidTr="005A0AED">
        <w:tc>
          <w:tcPr>
            <w:tcW w:w="4212" w:type="dxa"/>
          </w:tcPr>
          <w:p w14:paraId="151FC003" w14:textId="77777777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</w:tcPr>
          <w:p w14:paraId="2A95B6AD" w14:textId="4C21A159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E0618" w:rsidRPr="008457DC" w14:paraId="1F96865B" w14:textId="77777777" w:rsidTr="00AF26CD">
        <w:tc>
          <w:tcPr>
            <w:tcW w:w="4212" w:type="dxa"/>
          </w:tcPr>
          <w:p w14:paraId="6AB2A76A" w14:textId="5423A222" w:rsidR="003E0618" w:rsidRPr="008457DC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shd w:val="clear" w:color="auto" w:fill="auto"/>
          </w:tcPr>
          <w:p w14:paraId="62CD8205" w14:textId="2ABCDB13" w:rsidR="003E0618" w:rsidRPr="00CA0A42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101E4F8" w14:textId="77777777" w:rsidR="003E0618" w:rsidRPr="008457DC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40B9A7D4" w14:textId="55BF661A" w:rsidR="003E0618" w:rsidRPr="00CA0A42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D685087" w14:textId="77777777" w:rsidR="003E0618" w:rsidRPr="008457DC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5E60830" w14:textId="6BAFE3B4" w:rsidR="003E0618" w:rsidRPr="008F5306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4D4D54E" w14:textId="77777777" w:rsidR="003E0618" w:rsidRPr="008F5306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6407F031" w14:textId="4F96EA86" w:rsidR="003E0618" w:rsidRPr="008F5306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0618" w:rsidRPr="008457DC" w14:paraId="5B2FB09A" w14:textId="77777777" w:rsidTr="00212A30">
        <w:tc>
          <w:tcPr>
            <w:tcW w:w="4212" w:type="dxa"/>
          </w:tcPr>
          <w:p w14:paraId="2086AEAA" w14:textId="2518D029" w:rsidR="003E0618" w:rsidRPr="008457DC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จำหน่ายเงินลงทุนในบริษัทย่อย</w:t>
            </w:r>
          </w:p>
        </w:tc>
        <w:tc>
          <w:tcPr>
            <w:tcW w:w="1107" w:type="dxa"/>
            <w:shd w:val="clear" w:color="auto" w:fill="auto"/>
          </w:tcPr>
          <w:p w14:paraId="69E782B4" w14:textId="2B229D97" w:rsidR="003E0618" w:rsidRPr="00CA0A42" w:rsidRDefault="00C37D0D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18E1026" w14:textId="77777777" w:rsidR="003E0618" w:rsidRPr="008457DC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20E7D0F" w14:textId="1712B7F5" w:rsidR="003E0618" w:rsidRPr="00CA0A42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0E0A103" w14:textId="77777777" w:rsidR="003E0618" w:rsidRPr="008457DC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48DAD9B" w14:textId="50E1EB7E" w:rsidR="003E0618" w:rsidRDefault="00246923" w:rsidP="00D2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(634)</w:t>
            </w:r>
          </w:p>
        </w:tc>
        <w:tc>
          <w:tcPr>
            <w:tcW w:w="237" w:type="dxa"/>
            <w:shd w:val="clear" w:color="auto" w:fill="auto"/>
          </w:tcPr>
          <w:p w14:paraId="3A49F205" w14:textId="77777777" w:rsidR="003E0618" w:rsidRPr="008F5306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41D67412" w14:textId="39F28491" w:rsidR="003E0618" w:rsidRPr="00212A30" w:rsidRDefault="00D97C5F" w:rsidP="00D9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3E0618" w:rsidRPr="008457DC" w14:paraId="31D23F09" w14:textId="77777777" w:rsidTr="006E1A68">
        <w:tc>
          <w:tcPr>
            <w:tcW w:w="4212" w:type="dxa"/>
          </w:tcPr>
          <w:p w14:paraId="6CAD22E1" w14:textId="48100F4D" w:rsidR="003E0618" w:rsidRPr="008457DC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91FF910" w14:textId="6A047C80" w:rsidR="003E0618" w:rsidRPr="00D77A24" w:rsidRDefault="00C37D0D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AA2C73B" w14:textId="77777777" w:rsidR="003E0618" w:rsidRPr="00D77A24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01C21C45" w14:textId="4427F79D" w:rsidR="003E0618" w:rsidRPr="00F55114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EC343E2" w14:textId="77777777" w:rsidR="003E0618" w:rsidRPr="00D77A24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40FED26" w14:textId="27D64053" w:rsidR="003E0618" w:rsidRPr="00D77A24" w:rsidRDefault="00246923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237" w:type="dxa"/>
            <w:shd w:val="clear" w:color="auto" w:fill="auto"/>
          </w:tcPr>
          <w:p w14:paraId="2209B68E" w14:textId="77777777" w:rsidR="003E0618" w:rsidRPr="00D77A24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69AD20DA" w14:textId="1D47B7C5" w:rsidR="003E0618" w:rsidRPr="00212A30" w:rsidRDefault="00212A30" w:rsidP="00212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2A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0618" w:rsidRPr="008457DC" w14:paraId="41C8EB30" w14:textId="77777777" w:rsidTr="006E1A68">
        <w:tc>
          <w:tcPr>
            <w:tcW w:w="4212" w:type="dxa"/>
          </w:tcPr>
          <w:p w14:paraId="69C90F10" w14:textId="77777777" w:rsidR="003E0618" w:rsidRPr="00D77A24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A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53CE00" w14:textId="4CF675CD" w:rsidR="003E0618" w:rsidRPr="003E0618" w:rsidRDefault="00C37D0D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712B322" w14:textId="77777777" w:rsidR="003E0618" w:rsidRPr="00A435E7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F1716" w14:textId="4C53120F" w:rsidR="003E0618" w:rsidRPr="003E0618" w:rsidRDefault="003E0618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0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7D58ADF" w14:textId="77777777" w:rsidR="003E0618" w:rsidRPr="00D77A24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D6BBA" w14:textId="2479D3D3" w:rsidR="003E0618" w:rsidRPr="0002104B" w:rsidRDefault="0002104B" w:rsidP="00021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10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6923" w:rsidRPr="000210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</w:t>
            </w:r>
            <w:r w:rsidRPr="000210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D5A6275" w14:textId="77777777" w:rsidR="003E0618" w:rsidRPr="00D77A24" w:rsidRDefault="003E0618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022EF" w14:textId="0D90ADA5" w:rsidR="003E0618" w:rsidRPr="00D97C5F" w:rsidRDefault="00D97C5F" w:rsidP="00D9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7C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(1)</w:t>
            </w:r>
          </w:p>
        </w:tc>
      </w:tr>
      <w:tr w:rsidR="00FB0FA2" w:rsidRPr="008457DC" w14:paraId="2C79370E" w14:textId="77777777" w:rsidTr="00FB0FA2">
        <w:tc>
          <w:tcPr>
            <w:tcW w:w="4212" w:type="dxa"/>
          </w:tcPr>
          <w:p w14:paraId="4654B88B" w14:textId="77777777" w:rsidR="00FB0FA2" w:rsidRPr="00D77A24" w:rsidRDefault="00FB0FA2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3B3898B1" w14:textId="77777777" w:rsidR="00FB0FA2" w:rsidRDefault="00FB0FA2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546A33C" w14:textId="77777777" w:rsidR="00FB0FA2" w:rsidRPr="00A435E7" w:rsidRDefault="00FB0FA2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01F0DB9D" w14:textId="77777777" w:rsidR="00FB0FA2" w:rsidRPr="003E0618" w:rsidRDefault="00FB0FA2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025CCF6" w14:textId="77777777" w:rsidR="00FB0FA2" w:rsidRPr="00D77A24" w:rsidRDefault="00FB0FA2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1534B251" w14:textId="77777777" w:rsidR="00FB0FA2" w:rsidRPr="00246923" w:rsidRDefault="00FB0FA2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21A999B4" w14:textId="77777777" w:rsidR="00FB0FA2" w:rsidRPr="00D77A24" w:rsidRDefault="00FB0FA2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</w:tcPr>
          <w:p w14:paraId="027A64C9" w14:textId="77777777" w:rsidR="00FB0FA2" w:rsidRPr="00D97C5F" w:rsidRDefault="00FB0FA2" w:rsidP="00D9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787E" w:rsidRPr="008457DC" w14:paraId="33FE4EAD" w14:textId="77777777" w:rsidTr="003E0618">
        <w:tc>
          <w:tcPr>
            <w:tcW w:w="4212" w:type="dxa"/>
          </w:tcPr>
          <w:p w14:paraId="62415C79" w14:textId="52CF3AB4" w:rsidR="0043787E" w:rsidRPr="008457D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7" w:type="dxa"/>
          </w:tcPr>
          <w:p w14:paraId="00857E0E" w14:textId="77777777" w:rsidR="0043787E" w:rsidRPr="008457D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1C418860" w14:textId="77777777" w:rsidR="0043787E" w:rsidRPr="008457D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9198194" w14:textId="77777777" w:rsidR="0043787E" w:rsidRPr="008457D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28CBA50" w14:textId="77777777" w:rsidR="0043787E" w:rsidRPr="008457D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BD438FC" w14:textId="77777777" w:rsidR="0043787E" w:rsidRPr="008457D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79AFA4C" w14:textId="77777777" w:rsidR="0043787E" w:rsidRPr="008457D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1F810735" w14:textId="77777777" w:rsidR="0043787E" w:rsidRPr="008457D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787E" w:rsidRPr="008457DC" w14:paraId="1BDACE50" w14:textId="77777777" w:rsidTr="003E0618">
        <w:tc>
          <w:tcPr>
            <w:tcW w:w="4212" w:type="dxa"/>
          </w:tcPr>
          <w:p w14:paraId="3E1D1532" w14:textId="1F480E0D" w:rsidR="0043787E" w:rsidRPr="008457D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7CC2EA8A" w14:textId="00533F20" w:rsidR="0043787E" w:rsidRPr="003E0618" w:rsidRDefault="00C37D0D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69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5CACA5FE" w14:textId="77777777" w:rsidR="0043787E" w:rsidRPr="003E0618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6668F6D5" w14:textId="099CC29C" w:rsidR="0043787E" w:rsidRPr="003E0618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6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97C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Pr="003E06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63D2495B" w14:textId="77777777" w:rsidR="0043787E" w:rsidRPr="003E0618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15550B31" w14:textId="2E73B187" w:rsidR="0043787E" w:rsidRPr="003E0618" w:rsidRDefault="00ED0BCF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A9B1630" w14:textId="77777777" w:rsidR="0043787E" w:rsidRPr="003E0618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</w:tcPr>
          <w:p w14:paraId="2AAF22E7" w14:textId="0965FA60" w:rsidR="0043787E" w:rsidRPr="003E0618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6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3787E" w:rsidRPr="00D77A24" w14:paraId="6911B0C0" w14:textId="77777777" w:rsidTr="003E0618">
        <w:tc>
          <w:tcPr>
            <w:tcW w:w="4212" w:type="dxa"/>
          </w:tcPr>
          <w:p w14:paraId="34299719" w14:textId="58EC2C4F" w:rsidR="0043787E" w:rsidRPr="00BD5CC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3A967139" w14:textId="0E8329ED" w:rsidR="0043787E" w:rsidRPr="00BD5CC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38827B10" w14:textId="77777777" w:rsidR="0043787E" w:rsidRPr="00BD5CC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00B7E91C" w14:textId="2614FEE4" w:rsidR="0043787E" w:rsidRPr="00BD5CC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</w:tcPr>
          <w:p w14:paraId="2A7697E9" w14:textId="77777777" w:rsidR="0043787E" w:rsidRPr="00BD5CC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22AE9D17" w14:textId="5077FC40" w:rsidR="0043787E" w:rsidRPr="00BD5CC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1FCD395C" w14:textId="77777777" w:rsidR="0043787E" w:rsidRPr="00BD5CC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shd w:val="clear" w:color="auto" w:fill="auto"/>
          </w:tcPr>
          <w:p w14:paraId="1F1E50E2" w14:textId="2A4FBFA6" w:rsidR="0043787E" w:rsidRPr="00BD5CC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3787E" w:rsidRPr="00D77A24" w14:paraId="0E5D78F8" w14:textId="77777777" w:rsidTr="003E0618">
        <w:tc>
          <w:tcPr>
            <w:tcW w:w="4212" w:type="dxa"/>
          </w:tcPr>
          <w:p w14:paraId="66B6923F" w14:textId="5F050B8A" w:rsidR="0043787E" w:rsidRPr="008457DC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7" w:type="dxa"/>
            <w:shd w:val="clear" w:color="auto" w:fill="auto"/>
          </w:tcPr>
          <w:p w14:paraId="051570FA" w14:textId="4C6A5312" w:rsidR="0043787E" w:rsidRPr="00550C2B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29BE47D" w14:textId="77777777" w:rsidR="0043787E" w:rsidRPr="00550C2B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19955B1" w14:textId="2EDF6D21" w:rsidR="0043787E" w:rsidRPr="00550C2B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2794FAE" w14:textId="77777777" w:rsidR="0043787E" w:rsidRPr="00D77A24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2F27AAA" w14:textId="1EBF6055" w:rsidR="0043787E" w:rsidRPr="003E0618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2B5884EF" w14:textId="77777777" w:rsidR="0043787E" w:rsidRPr="003E0618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7DF07FA3" w14:textId="776CA9EA" w:rsidR="0043787E" w:rsidRPr="003E0618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787E" w:rsidRPr="00D77A24" w14:paraId="70660BA8" w14:textId="77777777" w:rsidTr="00D97C5F">
        <w:tc>
          <w:tcPr>
            <w:tcW w:w="4212" w:type="dxa"/>
          </w:tcPr>
          <w:p w14:paraId="32F6732C" w14:textId="60EFB3B5" w:rsidR="0043787E" w:rsidRPr="00D77A24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107" w:type="dxa"/>
            <w:shd w:val="clear" w:color="auto" w:fill="auto"/>
          </w:tcPr>
          <w:p w14:paraId="33AD37DA" w14:textId="1DB4A0FF" w:rsidR="0043787E" w:rsidRPr="00D97C5F" w:rsidRDefault="00C37D0D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52" w:type="dxa"/>
            <w:shd w:val="clear" w:color="auto" w:fill="auto"/>
          </w:tcPr>
          <w:p w14:paraId="17446A02" w14:textId="77777777" w:rsidR="0043787E" w:rsidRPr="00D97C5F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6A390F7" w14:textId="6F65462A" w:rsidR="0043787E" w:rsidRPr="00D97C5F" w:rsidRDefault="00D97C5F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7C5F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43" w:type="dxa"/>
            <w:shd w:val="clear" w:color="auto" w:fill="auto"/>
          </w:tcPr>
          <w:p w14:paraId="3BFD1D16" w14:textId="77777777" w:rsidR="0043787E" w:rsidRPr="00D97C5F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851A829" w14:textId="276E5A51" w:rsidR="0043787E" w:rsidRPr="00D97C5F" w:rsidRDefault="00ED0BCF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FAD1E8F" w14:textId="77777777" w:rsidR="0043787E" w:rsidRPr="00D97C5F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F7A42EB" w14:textId="17F79FE6" w:rsidR="0043787E" w:rsidRPr="00D97C5F" w:rsidRDefault="0043787E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7C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7C5F" w:rsidRPr="00D77A24" w14:paraId="24E91D64" w14:textId="77777777" w:rsidTr="00D97C5F">
        <w:tc>
          <w:tcPr>
            <w:tcW w:w="4212" w:type="dxa"/>
          </w:tcPr>
          <w:p w14:paraId="6CC9E7DD" w14:textId="0FE191D5" w:rsidR="00D97C5F" w:rsidRPr="008457DC" w:rsidRDefault="00D97C5F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8D0E9CC" w14:textId="18A3BCCC" w:rsidR="00D97C5F" w:rsidRPr="00C37D0D" w:rsidRDefault="00C37D0D" w:rsidP="00C3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37D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6923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C37D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21A5E8CA" w14:textId="77777777" w:rsidR="00D97C5F" w:rsidRPr="00D97C5F" w:rsidRDefault="00D97C5F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4E05144" w14:textId="59058EF1" w:rsidR="00D97C5F" w:rsidRPr="00C37D0D" w:rsidRDefault="00D97C5F" w:rsidP="00C3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C37D0D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43" w:type="dxa"/>
            <w:shd w:val="clear" w:color="auto" w:fill="auto"/>
          </w:tcPr>
          <w:p w14:paraId="5C9A8D45" w14:textId="77777777" w:rsidR="00D97C5F" w:rsidRPr="00D97C5F" w:rsidRDefault="00D97C5F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302A7BBD" w14:textId="4F8B99D6" w:rsidR="00D97C5F" w:rsidRPr="00D97C5F" w:rsidRDefault="00ED0BCF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8D9DC2C" w14:textId="77777777" w:rsidR="00D97C5F" w:rsidRPr="00D97C5F" w:rsidRDefault="00D97C5F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08E06E03" w14:textId="4073BBA8" w:rsidR="00D97C5F" w:rsidRPr="00D97C5F" w:rsidRDefault="00D97C5F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7C5F" w:rsidRPr="00D77A24" w14:paraId="1362A156" w14:textId="77777777" w:rsidTr="00D97C5F">
        <w:tc>
          <w:tcPr>
            <w:tcW w:w="4212" w:type="dxa"/>
          </w:tcPr>
          <w:p w14:paraId="175428B5" w14:textId="617A338B" w:rsidR="00D97C5F" w:rsidRPr="00D97C5F" w:rsidRDefault="00D97C5F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7C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A7861" w14:textId="4CB234C1" w:rsidR="00D97C5F" w:rsidRPr="003E0618" w:rsidRDefault="00C37D0D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52" w:type="dxa"/>
            <w:shd w:val="clear" w:color="auto" w:fill="auto"/>
          </w:tcPr>
          <w:p w14:paraId="30D8E5CD" w14:textId="77777777" w:rsidR="00D97C5F" w:rsidRPr="003E0618" w:rsidRDefault="00D97C5F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4A4AB" w14:textId="3209E3C5" w:rsidR="00D97C5F" w:rsidRPr="003E0618" w:rsidRDefault="00D97C5F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43" w:type="dxa"/>
            <w:shd w:val="clear" w:color="auto" w:fill="auto"/>
          </w:tcPr>
          <w:p w14:paraId="435DFAA1" w14:textId="77777777" w:rsidR="00D97C5F" w:rsidRPr="003E0618" w:rsidRDefault="00D97C5F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4C969" w14:textId="39997A5D" w:rsidR="00D97C5F" w:rsidRPr="003E0618" w:rsidRDefault="00ED0BCF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08F693B" w14:textId="77777777" w:rsidR="00D97C5F" w:rsidRPr="003E0618" w:rsidRDefault="00D97C5F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4DD17" w14:textId="32F2F3A0" w:rsidR="00D97C5F" w:rsidRPr="003E0618" w:rsidRDefault="00D97C5F" w:rsidP="0043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5A20E6B" w14:textId="2489CB08" w:rsidR="00891068" w:rsidRPr="00BD5CCC" w:rsidRDefault="00891068" w:rsidP="003E0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56AD1DEF" w14:textId="36BA9455" w:rsidR="005F5485" w:rsidRPr="00BD5CCC" w:rsidRDefault="00DE2CFD" w:rsidP="005D7D8E">
      <w:pPr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BD5CCC">
        <w:rPr>
          <w:rFonts w:asciiTheme="majorBidi" w:hAnsiTheme="majorBidi" w:hint="cs"/>
          <w:spacing w:val="-4"/>
          <w:sz w:val="30"/>
          <w:szCs w:val="30"/>
          <w:cs/>
        </w:rPr>
        <w:t>ในวันที่</w:t>
      </w:r>
      <w:r w:rsidRPr="00BD5CC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D5CCC">
        <w:rPr>
          <w:rFonts w:asciiTheme="majorBidi" w:hAnsiTheme="majorBidi"/>
          <w:spacing w:val="-4"/>
          <w:sz w:val="30"/>
          <w:szCs w:val="30"/>
        </w:rPr>
        <w:t>28</w:t>
      </w:r>
      <w:r w:rsidRPr="00BD5CC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D5CCC">
        <w:rPr>
          <w:rFonts w:asciiTheme="majorBidi" w:hAnsiTheme="majorBidi" w:hint="cs"/>
          <w:spacing w:val="-4"/>
          <w:sz w:val="30"/>
          <w:szCs w:val="30"/>
          <w:cs/>
        </w:rPr>
        <w:t>กุมภาพันธ์</w:t>
      </w:r>
      <w:r w:rsidRPr="00BD5CC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D5CCC">
        <w:rPr>
          <w:rFonts w:asciiTheme="majorBidi" w:hAnsiTheme="majorBidi"/>
          <w:spacing w:val="-4"/>
          <w:sz w:val="30"/>
          <w:szCs w:val="30"/>
        </w:rPr>
        <w:t>2565</w:t>
      </w:r>
      <w:r w:rsidRPr="00BD5CC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D5CCC">
        <w:rPr>
          <w:rFonts w:asciiTheme="majorBidi" w:hAnsiTheme="majorBidi" w:hint="cs"/>
          <w:spacing w:val="-4"/>
          <w:sz w:val="30"/>
          <w:szCs w:val="30"/>
          <w:cs/>
        </w:rPr>
        <w:t>กลุ่มบริษัทและบริษัทได้ขายส่วนได้เสียในบริษัทย่อย</w:t>
      </w:r>
      <w:r w:rsidR="0042498A" w:rsidRPr="00BD5CCC">
        <w:rPr>
          <w:rFonts w:asciiTheme="majorBidi" w:hAnsiTheme="majorBidi" w:hint="cs"/>
          <w:spacing w:val="-4"/>
          <w:sz w:val="30"/>
          <w:szCs w:val="30"/>
          <w:cs/>
        </w:rPr>
        <w:t>ให้</w:t>
      </w:r>
      <w:r w:rsidR="005D7D8E" w:rsidRPr="005D7D8E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="005D7D8E" w:rsidRPr="005D7D8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D7D8E" w:rsidRPr="005D7D8E">
        <w:rPr>
          <w:rFonts w:asciiTheme="majorBidi" w:hAnsiTheme="majorBidi" w:hint="cs"/>
          <w:spacing w:val="-4"/>
          <w:sz w:val="30"/>
          <w:szCs w:val="30"/>
          <w:cs/>
        </w:rPr>
        <w:t>เบทาโกรโฮลดิ้ง</w:t>
      </w:r>
      <w:r w:rsidR="005D7D8E" w:rsidRPr="005D7D8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D7D8E" w:rsidRPr="005D7D8E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="005D7D8E">
        <w:rPr>
          <w:rFonts w:asciiTheme="majorBidi" w:hAnsiTheme="majorBidi"/>
          <w:spacing w:val="-4"/>
          <w:sz w:val="30"/>
          <w:szCs w:val="30"/>
        </w:rPr>
        <w:t xml:space="preserve"> (</w:t>
      </w:r>
      <w:r w:rsidR="0042498A" w:rsidRPr="005D7D8E">
        <w:rPr>
          <w:rFonts w:asciiTheme="majorBidi" w:hAnsiTheme="majorBidi" w:hint="cs"/>
          <w:spacing w:val="-4"/>
          <w:sz w:val="30"/>
          <w:szCs w:val="30"/>
          <w:cs/>
        </w:rPr>
        <w:t>บริษัทใหญ่</w:t>
      </w:r>
      <w:r w:rsidR="005D7D8E" w:rsidRPr="005D7D8E">
        <w:rPr>
          <w:rFonts w:asciiTheme="majorBidi" w:hAnsiTheme="majorBidi"/>
          <w:spacing w:val="-4"/>
          <w:sz w:val="30"/>
          <w:szCs w:val="30"/>
        </w:rPr>
        <w:t>)</w:t>
      </w:r>
      <w:r w:rsidRPr="005D7D8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D7D8E">
        <w:rPr>
          <w:rFonts w:asciiTheme="majorBidi" w:hAnsiTheme="majorBidi" w:hint="cs"/>
          <w:spacing w:val="-4"/>
          <w:sz w:val="30"/>
          <w:szCs w:val="30"/>
          <w:cs/>
        </w:rPr>
        <w:t>โดยมี</w:t>
      </w:r>
      <w:r w:rsidRPr="00BD5CCC">
        <w:rPr>
          <w:rFonts w:asciiTheme="majorBidi" w:hAnsiTheme="majorBidi" w:hint="cs"/>
          <w:spacing w:val="-4"/>
          <w:sz w:val="30"/>
          <w:szCs w:val="30"/>
          <w:cs/>
        </w:rPr>
        <w:t>ข้อมูลของราคาตามบัญชี</w:t>
      </w:r>
      <w:r w:rsidRPr="00BD5CC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D5CCC">
        <w:rPr>
          <w:rFonts w:asciiTheme="majorBidi" w:hAnsiTheme="majorBidi" w:hint="cs"/>
          <w:spacing w:val="-4"/>
          <w:sz w:val="30"/>
          <w:szCs w:val="30"/>
          <w:cs/>
        </w:rPr>
        <w:t>เงินสดที่ได้รับ</w:t>
      </w:r>
      <w:r w:rsidRPr="00BD5CC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D5CCC">
        <w:rPr>
          <w:rFonts w:asciiTheme="majorBidi" w:hAnsiTheme="majorBidi" w:hint="cs"/>
          <w:spacing w:val="-4"/>
          <w:sz w:val="30"/>
          <w:szCs w:val="30"/>
          <w:cs/>
        </w:rPr>
        <w:t>และผลต่างของมูลค่าที่เกิดจากรายการดังกล่าว</w:t>
      </w:r>
      <w:r w:rsidRPr="00BD5CC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D5CCC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BD5CC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D5CCC">
        <w:rPr>
          <w:rFonts w:asciiTheme="majorBidi" w:hAnsiTheme="majorBidi" w:hint="cs"/>
          <w:spacing w:val="-4"/>
          <w:sz w:val="30"/>
          <w:szCs w:val="30"/>
          <w:cs/>
        </w:rPr>
        <w:t>วันที่จำหน่ายซึ่งรับรู้ในกำไรหรือขาดทุน</w:t>
      </w:r>
      <w:r w:rsidRPr="00BD5CC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D5CCC">
        <w:rPr>
          <w:rFonts w:asciiTheme="majorBidi" w:hAnsiTheme="majorBidi" w:hint="cs"/>
          <w:spacing w:val="-4"/>
          <w:sz w:val="30"/>
          <w:szCs w:val="30"/>
          <w:cs/>
        </w:rPr>
        <w:t>ดังนี้</w:t>
      </w:r>
    </w:p>
    <w:p w14:paraId="525CC261" w14:textId="77777777" w:rsidR="00DE2CFD" w:rsidRPr="00BD5CCC" w:rsidRDefault="00DE2CFD" w:rsidP="00ED597A">
      <w:pPr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Style w:val="TableGrid"/>
        <w:tblW w:w="95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4"/>
        <w:gridCol w:w="1530"/>
        <w:gridCol w:w="1350"/>
        <w:gridCol w:w="245"/>
        <w:gridCol w:w="1016"/>
        <w:gridCol w:w="236"/>
        <w:gridCol w:w="1383"/>
      </w:tblGrid>
      <w:tr w:rsidR="005F5485" w:rsidRPr="005F5485" w14:paraId="496EFA97" w14:textId="77777777" w:rsidTr="000862E8">
        <w:trPr>
          <w:trHeight w:val="20"/>
          <w:tblHeader/>
        </w:trPr>
        <w:tc>
          <w:tcPr>
            <w:tcW w:w="3804" w:type="dxa"/>
            <w:vAlign w:val="bottom"/>
          </w:tcPr>
          <w:p w14:paraId="001BBD28" w14:textId="77777777" w:rsidR="005F5485" w:rsidRPr="005F5485" w:rsidRDefault="005F5485">
            <w:pPr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ko-KR"/>
              </w:rPr>
            </w:pPr>
          </w:p>
        </w:tc>
        <w:tc>
          <w:tcPr>
            <w:tcW w:w="5760" w:type="dxa"/>
            <w:gridSpan w:val="6"/>
            <w:vAlign w:val="bottom"/>
            <w:hideMark/>
          </w:tcPr>
          <w:p w14:paraId="4334535D" w14:textId="77777777" w:rsidR="005F5485" w:rsidRPr="005F5485" w:rsidRDefault="005F5485" w:rsidP="000862E8">
            <w:pPr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0A44AA" w:rsidRPr="005F5485" w14:paraId="3DE66737" w14:textId="77777777" w:rsidTr="000862E8">
        <w:trPr>
          <w:trHeight w:val="20"/>
          <w:tblHeader/>
        </w:trPr>
        <w:tc>
          <w:tcPr>
            <w:tcW w:w="3804" w:type="dxa"/>
            <w:vAlign w:val="bottom"/>
            <w:hideMark/>
          </w:tcPr>
          <w:p w14:paraId="419058FC" w14:textId="77777777" w:rsidR="000A44AA" w:rsidRPr="005F5485" w:rsidRDefault="000A44AA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  <w:t>ชื่อบริษัท</w:t>
            </w: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530" w:type="dxa"/>
            <w:vAlign w:val="bottom"/>
            <w:hideMark/>
          </w:tcPr>
          <w:p w14:paraId="30AA04B4" w14:textId="77777777" w:rsidR="000A44AA" w:rsidRPr="005F5485" w:rsidRDefault="000A44AA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  <w:t>ร้อยละการถือหุ้น</w:t>
            </w:r>
          </w:p>
        </w:tc>
        <w:tc>
          <w:tcPr>
            <w:tcW w:w="1350" w:type="dxa"/>
            <w:vAlign w:val="bottom"/>
            <w:hideMark/>
          </w:tcPr>
          <w:p w14:paraId="05832C56" w14:textId="77777777" w:rsidR="000A44AA" w:rsidRPr="005F5485" w:rsidRDefault="000A44AA">
            <w:pPr>
              <w:ind w:left="-113" w:right="-1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245" w:type="dxa"/>
            <w:vAlign w:val="bottom"/>
          </w:tcPr>
          <w:p w14:paraId="14488289" w14:textId="77777777" w:rsidR="000A44AA" w:rsidRPr="005F5485" w:rsidRDefault="000A44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  <w:hideMark/>
          </w:tcPr>
          <w:p w14:paraId="3CC48A73" w14:textId="77777777" w:rsidR="000A44AA" w:rsidRPr="005F5485" w:rsidRDefault="000A44AA">
            <w:pPr>
              <w:ind w:left="-90" w:right="-83" w:hanging="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เงินสดรับ</w:t>
            </w:r>
          </w:p>
        </w:tc>
        <w:tc>
          <w:tcPr>
            <w:tcW w:w="236" w:type="dxa"/>
            <w:vAlign w:val="bottom"/>
          </w:tcPr>
          <w:p w14:paraId="5B003EF5" w14:textId="77777777" w:rsidR="000A44AA" w:rsidRPr="005F5485" w:rsidRDefault="000A44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83" w:type="dxa"/>
            <w:vAlign w:val="bottom"/>
            <w:hideMark/>
          </w:tcPr>
          <w:p w14:paraId="337C2D66" w14:textId="77777777" w:rsidR="000A44AA" w:rsidRPr="005F5485" w:rsidRDefault="000A44AA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 (ขาดทุน)</w:t>
            </w:r>
          </w:p>
        </w:tc>
      </w:tr>
      <w:tr w:rsidR="000A44AA" w:rsidRPr="005F5485" w14:paraId="3B1EB1D5" w14:textId="77777777" w:rsidTr="000862E8">
        <w:trPr>
          <w:trHeight w:val="20"/>
          <w:tblHeader/>
        </w:trPr>
        <w:tc>
          <w:tcPr>
            <w:tcW w:w="3804" w:type="dxa"/>
            <w:vAlign w:val="bottom"/>
          </w:tcPr>
          <w:p w14:paraId="4B12758F" w14:textId="77777777" w:rsidR="000A44AA" w:rsidRPr="005F5485" w:rsidRDefault="000A44AA">
            <w:pPr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</w:p>
        </w:tc>
        <w:tc>
          <w:tcPr>
            <w:tcW w:w="1530" w:type="dxa"/>
            <w:vAlign w:val="bottom"/>
            <w:hideMark/>
          </w:tcPr>
          <w:p w14:paraId="67F1171B" w14:textId="77777777" w:rsidR="000A44AA" w:rsidRPr="005F5485" w:rsidRDefault="000A44AA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ร้อยละ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4230" w:type="dxa"/>
            <w:gridSpan w:val="5"/>
            <w:vAlign w:val="bottom"/>
            <w:hideMark/>
          </w:tcPr>
          <w:p w14:paraId="271065D0" w14:textId="77777777" w:rsidR="000A44AA" w:rsidRPr="005F5485" w:rsidRDefault="000A44AA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ล้านบาท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0A44AA" w:rsidRPr="005F5485" w14:paraId="245DE669" w14:textId="77777777" w:rsidTr="000862E8">
        <w:trPr>
          <w:trHeight w:val="20"/>
        </w:trPr>
        <w:tc>
          <w:tcPr>
            <w:tcW w:w="3804" w:type="dxa"/>
            <w:vAlign w:val="bottom"/>
            <w:hideMark/>
          </w:tcPr>
          <w:p w14:paraId="5A516A73" w14:textId="63293F5F" w:rsidR="000A44AA" w:rsidRPr="005F5485" w:rsidRDefault="000A44AA">
            <w:pPr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 xml:space="preserve">บริษัท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บี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แอนด์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ที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เรียลตี้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จำกัด</w:t>
            </w:r>
          </w:p>
        </w:tc>
        <w:tc>
          <w:tcPr>
            <w:tcW w:w="1530" w:type="dxa"/>
            <w:vAlign w:val="bottom"/>
            <w:hideMark/>
          </w:tcPr>
          <w:p w14:paraId="07869843" w14:textId="2572DEA5" w:rsidR="000A44AA" w:rsidRPr="005F5485" w:rsidRDefault="000A44AA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97</w:t>
            </w:r>
          </w:p>
        </w:tc>
        <w:tc>
          <w:tcPr>
            <w:tcW w:w="1350" w:type="dxa"/>
            <w:vAlign w:val="bottom"/>
          </w:tcPr>
          <w:p w14:paraId="518C0866" w14:textId="4AA97CA3" w:rsidR="000A44AA" w:rsidRPr="005B7247" w:rsidRDefault="000A44AA" w:rsidP="008D7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B724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245" w:type="dxa"/>
            <w:vAlign w:val="bottom"/>
          </w:tcPr>
          <w:p w14:paraId="042B1008" w14:textId="77777777" w:rsidR="000A44AA" w:rsidRPr="005B7247" w:rsidRDefault="000A44A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0312ABF9" w14:textId="26A3ECBA" w:rsidR="000A44AA" w:rsidRPr="005B7247" w:rsidRDefault="000A44AA" w:rsidP="008D7CDE">
            <w:pPr>
              <w:tabs>
                <w:tab w:val="left" w:pos="72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310</w:t>
            </w:r>
          </w:p>
        </w:tc>
        <w:tc>
          <w:tcPr>
            <w:tcW w:w="236" w:type="dxa"/>
            <w:vAlign w:val="bottom"/>
          </w:tcPr>
          <w:p w14:paraId="7E5C113F" w14:textId="77777777" w:rsidR="000A44AA" w:rsidRPr="005B7247" w:rsidRDefault="000A44A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2D0E9B05" w14:textId="3A1A37BF" w:rsidR="000A44AA" w:rsidRPr="005B7247" w:rsidRDefault="000A44AA" w:rsidP="000A44AA">
            <w:pPr>
              <w:tabs>
                <w:tab w:val="left" w:pos="792"/>
              </w:tabs>
              <w:spacing w:line="240" w:lineRule="auto"/>
              <w:ind w:left="-71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109</w:t>
            </w:r>
          </w:p>
        </w:tc>
      </w:tr>
      <w:tr w:rsidR="000A44AA" w:rsidRPr="005F5485" w14:paraId="6392B871" w14:textId="77777777" w:rsidTr="000862E8">
        <w:trPr>
          <w:trHeight w:val="20"/>
        </w:trPr>
        <w:tc>
          <w:tcPr>
            <w:tcW w:w="3804" w:type="dxa"/>
            <w:vAlign w:val="bottom"/>
            <w:hideMark/>
          </w:tcPr>
          <w:p w14:paraId="415D0A95" w14:textId="1A13D96C" w:rsidR="000A44AA" w:rsidRPr="005F5485" w:rsidRDefault="000A44AA">
            <w:pPr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 เบทาโกร เรสเทอรองท์ จำกัด</w:t>
            </w:r>
          </w:p>
        </w:tc>
        <w:tc>
          <w:tcPr>
            <w:tcW w:w="1530" w:type="dxa"/>
            <w:vAlign w:val="bottom"/>
            <w:hideMark/>
          </w:tcPr>
          <w:p w14:paraId="294CA0CD" w14:textId="3A6E3F84" w:rsidR="000A44AA" w:rsidRPr="005F5485" w:rsidRDefault="000A44AA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99</w:t>
            </w:r>
          </w:p>
        </w:tc>
        <w:tc>
          <w:tcPr>
            <w:tcW w:w="1350" w:type="dxa"/>
            <w:vAlign w:val="bottom"/>
          </w:tcPr>
          <w:p w14:paraId="7BC19AC8" w14:textId="1C9B28C2" w:rsidR="000A44AA" w:rsidRPr="005B7247" w:rsidRDefault="000A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60</w:t>
            </w:r>
          </w:p>
        </w:tc>
        <w:tc>
          <w:tcPr>
            <w:tcW w:w="245" w:type="dxa"/>
            <w:vAlign w:val="bottom"/>
          </w:tcPr>
          <w:p w14:paraId="4D5BE158" w14:textId="77777777" w:rsidR="000A44AA" w:rsidRPr="005B7247" w:rsidRDefault="000A44A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58E0BC04" w14:textId="4135300C" w:rsidR="000A44AA" w:rsidRPr="005B7247" w:rsidRDefault="000A44AA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65</w:t>
            </w:r>
          </w:p>
        </w:tc>
        <w:tc>
          <w:tcPr>
            <w:tcW w:w="236" w:type="dxa"/>
            <w:vAlign w:val="bottom"/>
          </w:tcPr>
          <w:p w14:paraId="4099D77F" w14:textId="77777777" w:rsidR="000A44AA" w:rsidRPr="005B7247" w:rsidRDefault="000A44A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68ECE825" w14:textId="741857D5" w:rsidR="000A44AA" w:rsidRPr="005B7247" w:rsidRDefault="000A44AA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</w:tr>
      <w:tr w:rsidR="000A44AA" w:rsidRPr="005F5485" w14:paraId="3DF53B08" w14:textId="77777777" w:rsidTr="000862E8">
        <w:trPr>
          <w:trHeight w:val="20"/>
        </w:trPr>
        <w:tc>
          <w:tcPr>
            <w:tcW w:w="3804" w:type="dxa"/>
            <w:vAlign w:val="bottom"/>
          </w:tcPr>
          <w:p w14:paraId="5E71062C" w14:textId="5BDD8388" w:rsidR="000A44AA" w:rsidRDefault="000A44AA">
            <w:pPr>
              <w:ind w:left="142" w:right="-120" w:hanging="142"/>
              <w:rPr>
                <w:rFonts w:asciiTheme="majorBidi" w:hAnsi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บริษัท เบทาโกร ดิจิทัล เซอร์วิสเซส จำกัด</w:t>
            </w:r>
          </w:p>
        </w:tc>
        <w:tc>
          <w:tcPr>
            <w:tcW w:w="1530" w:type="dxa"/>
            <w:vAlign w:val="bottom"/>
          </w:tcPr>
          <w:p w14:paraId="69C8E9CF" w14:textId="24312CEB" w:rsidR="000A44AA" w:rsidRPr="005F5485" w:rsidRDefault="000A44AA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99.99</w:t>
            </w:r>
          </w:p>
        </w:tc>
        <w:tc>
          <w:tcPr>
            <w:tcW w:w="1350" w:type="dxa"/>
            <w:vAlign w:val="bottom"/>
          </w:tcPr>
          <w:p w14:paraId="5BBE9771" w14:textId="6EBD19C1" w:rsidR="000A44AA" w:rsidRPr="005B7247" w:rsidRDefault="000A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</w:t>
            </w:r>
          </w:p>
        </w:tc>
        <w:tc>
          <w:tcPr>
            <w:tcW w:w="245" w:type="dxa"/>
            <w:vAlign w:val="bottom"/>
          </w:tcPr>
          <w:p w14:paraId="39C4C3CF" w14:textId="77777777" w:rsidR="000A44AA" w:rsidRPr="005B7247" w:rsidRDefault="000A44A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4C98BC68" w14:textId="42292FF0" w:rsidR="000A44AA" w:rsidRPr="005B7247" w:rsidRDefault="000A44AA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</w:t>
            </w:r>
          </w:p>
        </w:tc>
        <w:tc>
          <w:tcPr>
            <w:tcW w:w="236" w:type="dxa"/>
            <w:vAlign w:val="bottom"/>
          </w:tcPr>
          <w:p w14:paraId="1A80C451" w14:textId="77777777" w:rsidR="000A44AA" w:rsidRPr="005B7247" w:rsidRDefault="000A44A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58F8056E" w14:textId="4A748B7F" w:rsidR="000A44AA" w:rsidRPr="005B7247" w:rsidRDefault="000A44AA" w:rsidP="000A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</w:tr>
      <w:tr w:rsidR="000A44AA" w:rsidRPr="005F5485" w14:paraId="3501CCFA" w14:textId="77777777" w:rsidTr="000862E8">
        <w:trPr>
          <w:trHeight w:val="20"/>
        </w:trPr>
        <w:tc>
          <w:tcPr>
            <w:tcW w:w="3804" w:type="dxa"/>
            <w:vAlign w:val="bottom"/>
          </w:tcPr>
          <w:p w14:paraId="17555957" w14:textId="06AF4871" w:rsidR="000A44AA" w:rsidRDefault="000A44AA">
            <w:pPr>
              <w:ind w:left="142" w:right="-120" w:hanging="14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บริษัท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เบทาโกร</w:t>
            </w:r>
            <w:r w:rsidRPr="00DF6AA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เฟิร์สท์</w:t>
            </w:r>
            <w:r w:rsidRPr="00DF6AA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คอลเลคชั่น</w:t>
            </w: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530" w:type="dxa"/>
            <w:vAlign w:val="bottom"/>
          </w:tcPr>
          <w:p w14:paraId="02BC2F75" w14:textId="37E4BD1C" w:rsidR="000A44AA" w:rsidRPr="005F5485" w:rsidRDefault="000A44AA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81.82</w:t>
            </w:r>
          </w:p>
        </w:tc>
        <w:tc>
          <w:tcPr>
            <w:tcW w:w="1350" w:type="dxa"/>
            <w:vAlign w:val="bottom"/>
          </w:tcPr>
          <w:p w14:paraId="08755547" w14:textId="4BC2C27C" w:rsidR="000A44AA" w:rsidRPr="005B7247" w:rsidRDefault="000A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Pr="005B724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45" w:type="dxa"/>
            <w:vAlign w:val="bottom"/>
          </w:tcPr>
          <w:p w14:paraId="185539FF" w14:textId="77777777" w:rsidR="000A44AA" w:rsidRPr="005B7247" w:rsidRDefault="000A44A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189EB4C3" w14:textId="4120F257" w:rsidR="000A44AA" w:rsidRPr="005B7247" w:rsidRDefault="000A44AA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236" w:type="dxa"/>
            <w:vAlign w:val="bottom"/>
          </w:tcPr>
          <w:p w14:paraId="1B894BDC" w14:textId="77777777" w:rsidR="000A44AA" w:rsidRPr="005B7247" w:rsidRDefault="000A44A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7D2FFCCA" w14:textId="3621D1A6" w:rsidR="000A44AA" w:rsidRPr="005B7247" w:rsidRDefault="000A44AA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7</w:t>
            </w:r>
          </w:p>
        </w:tc>
      </w:tr>
      <w:tr w:rsidR="000A44AA" w:rsidRPr="005F5485" w14:paraId="0F328774" w14:textId="77777777" w:rsidTr="0042498A">
        <w:trPr>
          <w:trHeight w:val="20"/>
        </w:trPr>
        <w:tc>
          <w:tcPr>
            <w:tcW w:w="3804" w:type="dxa"/>
            <w:vAlign w:val="bottom"/>
            <w:hideMark/>
          </w:tcPr>
          <w:p w14:paraId="0EBAC190" w14:textId="3BC0B8BF" w:rsidR="000A44AA" w:rsidRPr="005F5485" w:rsidRDefault="000A44AA">
            <w:pPr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เบทาโกร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เมอร์เมด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จำกัด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vAlign w:val="bottom"/>
            <w:hideMark/>
          </w:tcPr>
          <w:p w14:paraId="7D2D8C37" w14:textId="3C283146" w:rsidR="000A44AA" w:rsidRPr="005F5485" w:rsidRDefault="000A44AA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7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9.99</w:t>
            </w:r>
          </w:p>
        </w:tc>
        <w:tc>
          <w:tcPr>
            <w:tcW w:w="1350" w:type="dxa"/>
            <w:vAlign w:val="bottom"/>
          </w:tcPr>
          <w:p w14:paraId="57691875" w14:textId="57A85483" w:rsidR="000A44AA" w:rsidRPr="005B7247" w:rsidRDefault="000A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B724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13</w:t>
            </w:r>
          </w:p>
        </w:tc>
        <w:tc>
          <w:tcPr>
            <w:tcW w:w="245" w:type="dxa"/>
            <w:vAlign w:val="bottom"/>
          </w:tcPr>
          <w:p w14:paraId="75DC31B8" w14:textId="77777777" w:rsidR="000A44AA" w:rsidRPr="005B7247" w:rsidRDefault="000A44A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1B6C4B4B" w14:textId="216D5A6F" w:rsidR="000A44AA" w:rsidRPr="005B7247" w:rsidRDefault="000A44AA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12</w:t>
            </w:r>
          </w:p>
        </w:tc>
        <w:tc>
          <w:tcPr>
            <w:tcW w:w="236" w:type="dxa"/>
            <w:vAlign w:val="bottom"/>
          </w:tcPr>
          <w:p w14:paraId="24914202" w14:textId="77777777" w:rsidR="000A44AA" w:rsidRPr="005B7247" w:rsidRDefault="000A44A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739DFE52" w14:textId="48A4FC9D" w:rsidR="000A44AA" w:rsidRPr="005B7247" w:rsidRDefault="000A44AA">
            <w:pPr>
              <w:tabs>
                <w:tab w:val="left" w:pos="792"/>
              </w:tabs>
              <w:spacing w:line="240" w:lineRule="auto"/>
              <w:ind w:left="-71"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(1)</w:t>
            </w:r>
          </w:p>
        </w:tc>
      </w:tr>
      <w:tr w:rsidR="0042498A" w:rsidRPr="0042498A" w14:paraId="25B364AC" w14:textId="77777777" w:rsidTr="0042498A">
        <w:trPr>
          <w:trHeight w:val="20"/>
        </w:trPr>
        <w:tc>
          <w:tcPr>
            <w:tcW w:w="3804" w:type="dxa"/>
            <w:vAlign w:val="bottom"/>
          </w:tcPr>
          <w:p w14:paraId="0C7A6736" w14:textId="47A47A46" w:rsidR="0042498A" w:rsidRPr="0042498A" w:rsidRDefault="0042498A">
            <w:pPr>
              <w:ind w:left="142" w:right="-120" w:hanging="142"/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</w:pPr>
            <w:r w:rsidRPr="0042498A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ED63FD5" w14:textId="77777777" w:rsidR="0042498A" w:rsidRPr="0042498A" w:rsidRDefault="0042498A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vAlign w:val="bottom"/>
          </w:tcPr>
          <w:p w14:paraId="0C5BB795" w14:textId="77777777" w:rsidR="0042498A" w:rsidRPr="0042498A" w:rsidRDefault="0042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5" w:type="dxa"/>
            <w:vAlign w:val="bottom"/>
          </w:tcPr>
          <w:p w14:paraId="359E8381" w14:textId="77777777" w:rsidR="0042498A" w:rsidRPr="0042498A" w:rsidRDefault="0042498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1D27C46E" w14:textId="77777777" w:rsidR="0042498A" w:rsidRPr="0042498A" w:rsidRDefault="0042498A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19A77E43" w14:textId="77777777" w:rsidR="0042498A" w:rsidRPr="0042498A" w:rsidRDefault="0042498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3A30F" w14:textId="52FDE319" w:rsidR="0042498A" w:rsidRPr="0042498A" w:rsidRDefault="0042498A">
            <w:pPr>
              <w:tabs>
                <w:tab w:val="left" w:pos="792"/>
              </w:tabs>
              <w:spacing w:line="240" w:lineRule="auto"/>
              <w:ind w:left="-71"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120</w:t>
            </w:r>
          </w:p>
        </w:tc>
      </w:tr>
    </w:tbl>
    <w:p w14:paraId="0DB2F8C2" w14:textId="528D262D" w:rsidR="00ED597A" w:rsidRPr="00BD5CCC" w:rsidRDefault="00ED597A" w:rsidP="00ED597A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5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4"/>
        <w:gridCol w:w="1530"/>
        <w:gridCol w:w="1350"/>
        <w:gridCol w:w="245"/>
        <w:gridCol w:w="1016"/>
        <w:gridCol w:w="236"/>
        <w:gridCol w:w="1383"/>
      </w:tblGrid>
      <w:tr w:rsidR="00DE2CFD" w:rsidRPr="005F5485" w14:paraId="58BBFB59" w14:textId="77777777" w:rsidTr="000862E8">
        <w:trPr>
          <w:trHeight w:val="20"/>
          <w:tblHeader/>
        </w:trPr>
        <w:tc>
          <w:tcPr>
            <w:tcW w:w="3804" w:type="dxa"/>
            <w:vAlign w:val="bottom"/>
          </w:tcPr>
          <w:p w14:paraId="39AE9098" w14:textId="77777777" w:rsidR="00DE2CFD" w:rsidRPr="005F5485" w:rsidRDefault="00DE2CFD" w:rsidP="0055698D">
            <w:pPr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ko-KR"/>
              </w:rPr>
            </w:pPr>
          </w:p>
        </w:tc>
        <w:tc>
          <w:tcPr>
            <w:tcW w:w="5760" w:type="dxa"/>
            <w:gridSpan w:val="6"/>
            <w:vAlign w:val="bottom"/>
            <w:hideMark/>
          </w:tcPr>
          <w:p w14:paraId="78EDE01F" w14:textId="660BF4BD" w:rsidR="00DE2CFD" w:rsidRPr="005F5485" w:rsidRDefault="00DE2CFD" w:rsidP="0055698D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เฉพาะกิจการ</w:t>
            </w:r>
          </w:p>
        </w:tc>
      </w:tr>
      <w:tr w:rsidR="000A44AA" w:rsidRPr="005F5485" w14:paraId="109FD39B" w14:textId="77777777" w:rsidTr="000862E8">
        <w:trPr>
          <w:trHeight w:val="20"/>
          <w:tblHeader/>
        </w:trPr>
        <w:tc>
          <w:tcPr>
            <w:tcW w:w="3804" w:type="dxa"/>
            <w:vAlign w:val="bottom"/>
            <w:hideMark/>
          </w:tcPr>
          <w:p w14:paraId="3EA6695D" w14:textId="77777777" w:rsidR="000A44AA" w:rsidRPr="005F5485" w:rsidRDefault="000A44AA" w:rsidP="0055698D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  <w:t>ชื่อบริษัท</w:t>
            </w: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530" w:type="dxa"/>
            <w:vAlign w:val="bottom"/>
            <w:hideMark/>
          </w:tcPr>
          <w:p w14:paraId="4DF5038D" w14:textId="77777777" w:rsidR="000A44AA" w:rsidRPr="005F5485" w:rsidRDefault="000A44AA" w:rsidP="0055698D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  <w:t>ร้อยละการถือหุ้น</w:t>
            </w:r>
          </w:p>
        </w:tc>
        <w:tc>
          <w:tcPr>
            <w:tcW w:w="1350" w:type="dxa"/>
            <w:vAlign w:val="bottom"/>
            <w:hideMark/>
          </w:tcPr>
          <w:p w14:paraId="4B961309" w14:textId="77777777" w:rsidR="000A44AA" w:rsidRPr="005F5485" w:rsidRDefault="000A44AA" w:rsidP="0055698D">
            <w:pPr>
              <w:ind w:left="-113" w:right="-1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245" w:type="dxa"/>
            <w:vAlign w:val="bottom"/>
          </w:tcPr>
          <w:p w14:paraId="57651FCD" w14:textId="77777777" w:rsidR="000A44AA" w:rsidRPr="005F5485" w:rsidRDefault="000A44AA" w:rsidP="0055698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  <w:hideMark/>
          </w:tcPr>
          <w:p w14:paraId="5D81EC03" w14:textId="77777777" w:rsidR="000A44AA" w:rsidRPr="005F5485" w:rsidRDefault="000A44AA" w:rsidP="0055698D">
            <w:pPr>
              <w:ind w:left="-90" w:right="-83" w:hanging="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เงินสดรับ</w:t>
            </w:r>
          </w:p>
        </w:tc>
        <w:tc>
          <w:tcPr>
            <w:tcW w:w="236" w:type="dxa"/>
            <w:vAlign w:val="bottom"/>
          </w:tcPr>
          <w:p w14:paraId="5C48288C" w14:textId="77777777" w:rsidR="000A44AA" w:rsidRPr="005F5485" w:rsidRDefault="000A44AA" w:rsidP="0055698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83" w:type="dxa"/>
            <w:vAlign w:val="bottom"/>
            <w:hideMark/>
          </w:tcPr>
          <w:p w14:paraId="57486D8E" w14:textId="77777777" w:rsidR="000A44AA" w:rsidRPr="005F5485" w:rsidRDefault="000A44AA" w:rsidP="0055698D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 (ขาดทุน)</w:t>
            </w:r>
          </w:p>
        </w:tc>
      </w:tr>
      <w:tr w:rsidR="000A44AA" w:rsidRPr="005F5485" w14:paraId="7771687A" w14:textId="77777777" w:rsidTr="000862E8">
        <w:trPr>
          <w:trHeight w:val="20"/>
          <w:tblHeader/>
        </w:trPr>
        <w:tc>
          <w:tcPr>
            <w:tcW w:w="3804" w:type="dxa"/>
            <w:vAlign w:val="bottom"/>
          </w:tcPr>
          <w:p w14:paraId="5E858DD1" w14:textId="77777777" w:rsidR="000A44AA" w:rsidRPr="005F5485" w:rsidRDefault="000A44AA" w:rsidP="0055698D">
            <w:pPr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</w:p>
        </w:tc>
        <w:tc>
          <w:tcPr>
            <w:tcW w:w="1530" w:type="dxa"/>
            <w:vAlign w:val="bottom"/>
            <w:hideMark/>
          </w:tcPr>
          <w:p w14:paraId="0AF14BDD" w14:textId="77777777" w:rsidR="000A44AA" w:rsidRPr="005F5485" w:rsidRDefault="000A44AA" w:rsidP="0055698D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ร้อยละ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4230" w:type="dxa"/>
            <w:gridSpan w:val="5"/>
            <w:vAlign w:val="bottom"/>
            <w:hideMark/>
          </w:tcPr>
          <w:p w14:paraId="65F808AB" w14:textId="77777777" w:rsidR="000A44AA" w:rsidRPr="005F5485" w:rsidRDefault="000A44AA" w:rsidP="0055698D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ล้านบาท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0A44AA" w:rsidRPr="005B7247" w14:paraId="41796414" w14:textId="77777777" w:rsidTr="000862E8">
        <w:trPr>
          <w:trHeight w:val="20"/>
        </w:trPr>
        <w:tc>
          <w:tcPr>
            <w:tcW w:w="3804" w:type="dxa"/>
            <w:vAlign w:val="bottom"/>
            <w:hideMark/>
          </w:tcPr>
          <w:p w14:paraId="54C200C9" w14:textId="77777777" w:rsidR="000A44AA" w:rsidRPr="005F5485" w:rsidRDefault="000A44AA" w:rsidP="0055698D">
            <w:pPr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 xml:space="preserve">บริษัท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บี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แอนด์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ที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เรียลตี้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จำกัด</w:t>
            </w:r>
          </w:p>
        </w:tc>
        <w:tc>
          <w:tcPr>
            <w:tcW w:w="1530" w:type="dxa"/>
            <w:vAlign w:val="bottom"/>
            <w:hideMark/>
          </w:tcPr>
          <w:p w14:paraId="24A076EB" w14:textId="77777777" w:rsidR="000A44AA" w:rsidRPr="005F5485" w:rsidRDefault="000A44AA" w:rsidP="008D7CDE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97</w:t>
            </w:r>
          </w:p>
        </w:tc>
        <w:tc>
          <w:tcPr>
            <w:tcW w:w="1350" w:type="dxa"/>
            <w:vAlign w:val="bottom"/>
          </w:tcPr>
          <w:p w14:paraId="3AFEDD87" w14:textId="786BDE50" w:rsidR="000A44AA" w:rsidRPr="00DE2CFD" w:rsidRDefault="000A44AA" w:rsidP="0055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150</w:t>
            </w:r>
          </w:p>
        </w:tc>
        <w:tc>
          <w:tcPr>
            <w:tcW w:w="245" w:type="dxa"/>
            <w:vAlign w:val="bottom"/>
          </w:tcPr>
          <w:p w14:paraId="5E855ACF" w14:textId="77777777" w:rsidR="000A44AA" w:rsidRPr="005B7247" w:rsidRDefault="000A44AA" w:rsidP="0055698D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3CF99E14" w14:textId="77777777" w:rsidR="000A44AA" w:rsidRPr="005B7247" w:rsidRDefault="000A44AA" w:rsidP="0055698D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310</w:t>
            </w:r>
          </w:p>
        </w:tc>
        <w:tc>
          <w:tcPr>
            <w:tcW w:w="236" w:type="dxa"/>
            <w:vAlign w:val="bottom"/>
          </w:tcPr>
          <w:p w14:paraId="4F3227CD" w14:textId="77777777" w:rsidR="000A44AA" w:rsidRPr="005B7247" w:rsidRDefault="000A44AA" w:rsidP="0055698D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522DC8B3" w14:textId="04A637AB" w:rsidR="000A44AA" w:rsidRPr="005B7247" w:rsidRDefault="000A44AA" w:rsidP="0055698D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160</w:t>
            </w:r>
          </w:p>
        </w:tc>
      </w:tr>
      <w:tr w:rsidR="000A44AA" w:rsidRPr="005B7247" w14:paraId="532487AB" w14:textId="77777777" w:rsidTr="000862E8">
        <w:trPr>
          <w:trHeight w:val="20"/>
        </w:trPr>
        <w:tc>
          <w:tcPr>
            <w:tcW w:w="3804" w:type="dxa"/>
            <w:vAlign w:val="bottom"/>
            <w:hideMark/>
          </w:tcPr>
          <w:p w14:paraId="69012011" w14:textId="77777777" w:rsidR="000A44AA" w:rsidRPr="005F5485" w:rsidRDefault="000A44AA" w:rsidP="0055698D">
            <w:pPr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 เบทาโกร เรสเทอรองท์ จำกัด</w:t>
            </w:r>
          </w:p>
        </w:tc>
        <w:tc>
          <w:tcPr>
            <w:tcW w:w="1530" w:type="dxa"/>
            <w:vAlign w:val="bottom"/>
            <w:hideMark/>
          </w:tcPr>
          <w:p w14:paraId="6056ED19" w14:textId="77777777" w:rsidR="000A44AA" w:rsidRPr="005F5485" w:rsidRDefault="000A44AA" w:rsidP="0055698D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99</w:t>
            </w:r>
          </w:p>
        </w:tc>
        <w:tc>
          <w:tcPr>
            <w:tcW w:w="1350" w:type="dxa"/>
            <w:vAlign w:val="bottom"/>
          </w:tcPr>
          <w:p w14:paraId="01D2B1ED" w14:textId="0FAC9E42" w:rsidR="000A44AA" w:rsidRPr="005B7247" w:rsidRDefault="000A44AA" w:rsidP="00556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47</w:t>
            </w:r>
          </w:p>
        </w:tc>
        <w:tc>
          <w:tcPr>
            <w:tcW w:w="245" w:type="dxa"/>
            <w:vAlign w:val="bottom"/>
          </w:tcPr>
          <w:p w14:paraId="0B007C69" w14:textId="77777777" w:rsidR="000A44AA" w:rsidRPr="005B7247" w:rsidRDefault="000A44AA" w:rsidP="0055698D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2CB17B2D" w14:textId="77777777" w:rsidR="000A44AA" w:rsidRPr="005B7247" w:rsidRDefault="000A44AA" w:rsidP="0055698D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65</w:t>
            </w:r>
          </w:p>
        </w:tc>
        <w:tc>
          <w:tcPr>
            <w:tcW w:w="236" w:type="dxa"/>
            <w:vAlign w:val="bottom"/>
          </w:tcPr>
          <w:p w14:paraId="2FCF2C34" w14:textId="77777777" w:rsidR="000A44AA" w:rsidRPr="005B7247" w:rsidRDefault="000A44AA" w:rsidP="0055698D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39DFA0B1" w14:textId="0C9EE0DE" w:rsidR="000A44AA" w:rsidRPr="005B7247" w:rsidRDefault="000A44AA" w:rsidP="0055698D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18</w:t>
            </w:r>
          </w:p>
        </w:tc>
      </w:tr>
      <w:tr w:rsidR="000A44AA" w:rsidRPr="005B7247" w14:paraId="5B2D9922" w14:textId="77777777" w:rsidTr="000862E8">
        <w:trPr>
          <w:trHeight w:val="20"/>
        </w:trPr>
        <w:tc>
          <w:tcPr>
            <w:tcW w:w="3804" w:type="dxa"/>
            <w:vAlign w:val="bottom"/>
          </w:tcPr>
          <w:p w14:paraId="3B7599B7" w14:textId="77777777" w:rsidR="000A44AA" w:rsidRDefault="000A44AA" w:rsidP="0055698D">
            <w:pPr>
              <w:ind w:left="142" w:right="-120" w:hanging="142"/>
              <w:rPr>
                <w:rFonts w:asciiTheme="majorBidi" w:hAnsi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บริษัท เบทาโกร ดิจิทัล เซอร์วิสเซส จำกัด</w:t>
            </w:r>
          </w:p>
        </w:tc>
        <w:tc>
          <w:tcPr>
            <w:tcW w:w="1530" w:type="dxa"/>
            <w:vAlign w:val="bottom"/>
          </w:tcPr>
          <w:p w14:paraId="1BFE23BD" w14:textId="77777777" w:rsidR="000A44AA" w:rsidRPr="005F5485" w:rsidRDefault="000A44AA" w:rsidP="0055698D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99.99</w:t>
            </w:r>
          </w:p>
        </w:tc>
        <w:tc>
          <w:tcPr>
            <w:tcW w:w="1350" w:type="dxa"/>
            <w:vAlign w:val="bottom"/>
          </w:tcPr>
          <w:p w14:paraId="7FADCC91" w14:textId="70C81BD5" w:rsidR="000A44AA" w:rsidRPr="005B7247" w:rsidRDefault="000A44AA" w:rsidP="00DE2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5" w:type="dxa"/>
            <w:vAlign w:val="bottom"/>
          </w:tcPr>
          <w:p w14:paraId="498DDEBF" w14:textId="77777777" w:rsidR="000A44AA" w:rsidRPr="005B7247" w:rsidRDefault="000A44AA" w:rsidP="0055698D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62A719D4" w14:textId="77777777" w:rsidR="000A44AA" w:rsidRPr="005B7247" w:rsidRDefault="000A44AA" w:rsidP="0055698D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</w:t>
            </w:r>
          </w:p>
        </w:tc>
        <w:tc>
          <w:tcPr>
            <w:tcW w:w="236" w:type="dxa"/>
            <w:vAlign w:val="bottom"/>
          </w:tcPr>
          <w:p w14:paraId="3F96CF0E" w14:textId="77777777" w:rsidR="000A44AA" w:rsidRPr="005B7247" w:rsidRDefault="000A44AA" w:rsidP="0055698D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17921B4A" w14:textId="247E5519" w:rsidR="000A44AA" w:rsidRPr="005B7247" w:rsidRDefault="000A44AA" w:rsidP="00DE2CFD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</w:t>
            </w:r>
          </w:p>
        </w:tc>
      </w:tr>
      <w:tr w:rsidR="000A44AA" w:rsidRPr="005B7247" w14:paraId="763CA037" w14:textId="77777777" w:rsidTr="000862E8">
        <w:trPr>
          <w:trHeight w:val="20"/>
        </w:trPr>
        <w:tc>
          <w:tcPr>
            <w:tcW w:w="3804" w:type="dxa"/>
            <w:vAlign w:val="bottom"/>
          </w:tcPr>
          <w:p w14:paraId="7F58907A" w14:textId="4CE81230" w:rsidR="000A44AA" w:rsidRDefault="000A44AA" w:rsidP="0055698D">
            <w:pPr>
              <w:ind w:left="142" w:right="-120" w:hanging="14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บริษัท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เบทาโกร</w:t>
            </w:r>
            <w:r w:rsidRPr="00DF6AA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เฟิร์สท์</w:t>
            </w:r>
            <w:r w:rsidRPr="00DF6AA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คอลเลคชั่น</w:t>
            </w: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530" w:type="dxa"/>
            <w:vAlign w:val="bottom"/>
          </w:tcPr>
          <w:p w14:paraId="6AD029F0" w14:textId="77777777" w:rsidR="000A44AA" w:rsidRPr="005F5485" w:rsidRDefault="000A44AA" w:rsidP="0055698D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81.82</w:t>
            </w:r>
          </w:p>
        </w:tc>
        <w:tc>
          <w:tcPr>
            <w:tcW w:w="1350" w:type="dxa"/>
            <w:vAlign w:val="bottom"/>
          </w:tcPr>
          <w:p w14:paraId="4EE5C071" w14:textId="5B0228A1" w:rsidR="000A44AA" w:rsidRPr="005B7247" w:rsidRDefault="000A44AA" w:rsidP="00DE2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5" w:type="dxa"/>
            <w:vAlign w:val="bottom"/>
          </w:tcPr>
          <w:p w14:paraId="5F148A63" w14:textId="77777777" w:rsidR="000A44AA" w:rsidRPr="005B7247" w:rsidRDefault="000A44AA" w:rsidP="0055698D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320DE1EA" w14:textId="77777777" w:rsidR="000A44AA" w:rsidRPr="005B7247" w:rsidRDefault="000A44AA" w:rsidP="0055698D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236" w:type="dxa"/>
            <w:vAlign w:val="bottom"/>
          </w:tcPr>
          <w:p w14:paraId="59A0A1B4" w14:textId="77777777" w:rsidR="000A44AA" w:rsidRPr="005B7247" w:rsidRDefault="000A44AA" w:rsidP="0055698D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vAlign w:val="bottom"/>
          </w:tcPr>
          <w:p w14:paraId="02684C1D" w14:textId="395AF6B7" w:rsidR="000A44AA" w:rsidRPr="005B7247" w:rsidRDefault="000A44AA" w:rsidP="0055698D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</w:t>
            </w:r>
          </w:p>
        </w:tc>
      </w:tr>
      <w:tr w:rsidR="000A44AA" w:rsidRPr="005B7247" w14:paraId="10702104" w14:textId="77777777" w:rsidTr="0042498A">
        <w:trPr>
          <w:trHeight w:val="20"/>
        </w:trPr>
        <w:tc>
          <w:tcPr>
            <w:tcW w:w="3804" w:type="dxa"/>
            <w:vAlign w:val="bottom"/>
            <w:hideMark/>
          </w:tcPr>
          <w:p w14:paraId="0EDB5A38" w14:textId="77777777" w:rsidR="000A44AA" w:rsidRPr="005F5485" w:rsidRDefault="000A44AA" w:rsidP="0055698D">
            <w:pPr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เบทาโกร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เมอร์เมด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จำกัด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vAlign w:val="bottom"/>
            <w:hideMark/>
          </w:tcPr>
          <w:p w14:paraId="538C9EBD" w14:textId="77777777" w:rsidR="000A44AA" w:rsidRPr="005F5485" w:rsidRDefault="000A44AA" w:rsidP="0055698D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7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9.99</w:t>
            </w:r>
          </w:p>
        </w:tc>
        <w:tc>
          <w:tcPr>
            <w:tcW w:w="1350" w:type="dxa"/>
            <w:vAlign w:val="bottom"/>
          </w:tcPr>
          <w:p w14:paraId="54B29618" w14:textId="317AF3F6" w:rsidR="000A44AA" w:rsidRPr="005B7247" w:rsidRDefault="000A44AA" w:rsidP="00DE2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5" w:type="dxa"/>
            <w:vAlign w:val="bottom"/>
          </w:tcPr>
          <w:p w14:paraId="623503F6" w14:textId="77777777" w:rsidR="000A44AA" w:rsidRPr="005B7247" w:rsidRDefault="000A44AA" w:rsidP="0055698D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26E5EE21" w14:textId="77777777" w:rsidR="000A44AA" w:rsidRPr="005B7247" w:rsidRDefault="000A44AA" w:rsidP="0055698D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12</w:t>
            </w:r>
          </w:p>
        </w:tc>
        <w:tc>
          <w:tcPr>
            <w:tcW w:w="236" w:type="dxa"/>
            <w:vAlign w:val="bottom"/>
          </w:tcPr>
          <w:p w14:paraId="5DED21D5" w14:textId="77777777" w:rsidR="000A44AA" w:rsidRPr="005B7247" w:rsidRDefault="000A44AA" w:rsidP="0055698D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6D37CAE8" w14:textId="31A41E1A" w:rsidR="000A44AA" w:rsidRPr="005B7247" w:rsidRDefault="000A44AA" w:rsidP="008D7CDE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12</w:t>
            </w:r>
          </w:p>
        </w:tc>
      </w:tr>
      <w:tr w:rsidR="0042498A" w:rsidRPr="005B7247" w14:paraId="16A8640E" w14:textId="77777777" w:rsidTr="0042498A">
        <w:trPr>
          <w:trHeight w:val="20"/>
        </w:trPr>
        <w:tc>
          <w:tcPr>
            <w:tcW w:w="3804" w:type="dxa"/>
            <w:vAlign w:val="bottom"/>
          </w:tcPr>
          <w:p w14:paraId="30FB3CF7" w14:textId="3B872260" w:rsidR="0042498A" w:rsidRPr="005F5485" w:rsidRDefault="0042498A" w:rsidP="0042498A">
            <w:pPr>
              <w:ind w:left="142" w:right="-120" w:hanging="142"/>
              <w:rPr>
                <w:rFonts w:asciiTheme="majorBidi" w:hAnsiTheme="majorBidi"/>
                <w:spacing w:val="-6"/>
                <w:sz w:val="30"/>
                <w:szCs w:val="30"/>
                <w:cs/>
              </w:rPr>
            </w:pPr>
            <w:r w:rsidRPr="0042498A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15E968A" w14:textId="77777777" w:rsidR="0042498A" w:rsidRDefault="0042498A" w:rsidP="0042498A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vAlign w:val="bottom"/>
          </w:tcPr>
          <w:p w14:paraId="14C1F890" w14:textId="77777777" w:rsidR="0042498A" w:rsidRDefault="0042498A" w:rsidP="0042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5" w:type="dxa"/>
            <w:vAlign w:val="bottom"/>
          </w:tcPr>
          <w:p w14:paraId="70696A47" w14:textId="77777777" w:rsidR="0042498A" w:rsidRPr="005B7247" w:rsidRDefault="0042498A" w:rsidP="0042498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6" w:type="dxa"/>
            <w:vAlign w:val="bottom"/>
          </w:tcPr>
          <w:p w14:paraId="171F07F4" w14:textId="77777777" w:rsidR="0042498A" w:rsidRDefault="0042498A" w:rsidP="0042498A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1C80CD52" w14:textId="77777777" w:rsidR="0042498A" w:rsidRPr="005B7247" w:rsidRDefault="0042498A" w:rsidP="0042498A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186AD" w14:textId="6CECBA18" w:rsidR="0042498A" w:rsidRDefault="0042498A" w:rsidP="0042498A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194</w:t>
            </w:r>
          </w:p>
        </w:tc>
      </w:tr>
    </w:tbl>
    <w:p w14:paraId="7A9F2DEF" w14:textId="47B225AE" w:rsidR="00ED0BCF" w:rsidRPr="00113BC3" w:rsidRDefault="00ED0BCF" w:rsidP="00ED0BCF">
      <w:pPr>
        <w:pStyle w:val="Heading1"/>
        <w:spacing w:line="240" w:lineRule="auto"/>
        <w:ind w:left="540"/>
        <w:rPr>
          <w:rFonts w:asciiTheme="majorBidi" w:hAnsiTheme="majorBidi" w:cstheme="majorBidi"/>
          <w:sz w:val="20"/>
          <w:szCs w:val="20"/>
          <w:u w:val="none"/>
        </w:rPr>
      </w:pPr>
    </w:p>
    <w:p w14:paraId="5CE76CD9" w14:textId="4FF81089" w:rsidR="005009AD" w:rsidRPr="008457DC" w:rsidRDefault="00783249" w:rsidP="0062424F">
      <w:pPr>
        <w:pStyle w:val="Heading1"/>
        <w:numPr>
          <w:ilvl w:val="0"/>
          <w:numId w:val="21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8457DC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อาคารและอุปกรณ์</w:t>
      </w:r>
    </w:p>
    <w:p w14:paraId="7C48EC09" w14:textId="1E217EDB" w:rsidR="008021BA" w:rsidRPr="00113BC3" w:rsidRDefault="008021BA" w:rsidP="00624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07"/>
        <w:gridCol w:w="252"/>
        <w:gridCol w:w="1107"/>
        <w:gridCol w:w="243"/>
        <w:gridCol w:w="1107"/>
        <w:gridCol w:w="237"/>
        <w:gridCol w:w="1104"/>
      </w:tblGrid>
      <w:tr w:rsidR="00D27EAE" w:rsidRPr="008457DC" w14:paraId="6F3B04C9" w14:textId="77777777" w:rsidTr="00AF26CD">
        <w:tc>
          <w:tcPr>
            <w:tcW w:w="4212" w:type="dxa"/>
          </w:tcPr>
          <w:p w14:paraId="235C2AC7" w14:textId="5544592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6" w:type="dxa"/>
            <w:gridSpan w:val="3"/>
          </w:tcPr>
          <w:p w14:paraId="21E1CB98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6E4C3BA4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14:paraId="7D98EFF8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27EAE" w:rsidRPr="008457DC" w14:paraId="1F2415F1" w14:textId="77777777" w:rsidTr="00AF26CD">
        <w:tc>
          <w:tcPr>
            <w:tcW w:w="4212" w:type="dxa"/>
          </w:tcPr>
          <w:p w14:paraId="4633916C" w14:textId="131A8D40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C3D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C3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3C3D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07" w:type="dxa"/>
          </w:tcPr>
          <w:p w14:paraId="435EC68F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  <w:shd w:val="clear" w:color="auto" w:fill="auto"/>
          </w:tcPr>
          <w:p w14:paraId="25F42C20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34D88BD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70838E94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201AE65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  <w:shd w:val="clear" w:color="auto" w:fill="auto"/>
          </w:tcPr>
          <w:p w14:paraId="158BF817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35B941F5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27EAE" w:rsidRPr="008457DC" w14:paraId="02A2F024" w14:textId="77777777" w:rsidTr="00D27EAE">
        <w:tc>
          <w:tcPr>
            <w:tcW w:w="4212" w:type="dxa"/>
          </w:tcPr>
          <w:p w14:paraId="466A9265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</w:tcPr>
          <w:p w14:paraId="017F105A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27EAE" w:rsidRPr="008457DC" w14:paraId="1A84BCC8" w14:textId="77777777" w:rsidTr="00A22E17">
        <w:tc>
          <w:tcPr>
            <w:tcW w:w="4212" w:type="dxa"/>
          </w:tcPr>
          <w:p w14:paraId="3FE34555" w14:textId="79B88E36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07" w:type="dxa"/>
            <w:shd w:val="clear" w:color="auto" w:fill="auto"/>
          </w:tcPr>
          <w:p w14:paraId="0CE7B252" w14:textId="026FD154" w:rsidR="00D27EAE" w:rsidRPr="00CA0A42" w:rsidRDefault="00246923" w:rsidP="00D2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0FB9"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 w:rsidR="00250FB9" w:rsidRPr="00250FB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50FB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2FB0B640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94C9383" w14:textId="01D85CFE" w:rsidR="00D27EAE" w:rsidRPr="00CA0A42" w:rsidRDefault="003C3DDB" w:rsidP="003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243" w:type="dxa"/>
            <w:shd w:val="clear" w:color="auto" w:fill="auto"/>
          </w:tcPr>
          <w:p w14:paraId="79C3CF65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7F8487B" w14:textId="7586990E" w:rsidR="00D27EAE" w:rsidRPr="008F5306" w:rsidRDefault="00246923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237" w:type="dxa"/>
            <w:shd w:val="clear" w:color="auto" w:fill="auto"/>
          </w:tcPr>
          <w:p w14:paraId="3B017B03" w14:textId="77777777" w:rsidR="00D27EAE" w:rsidRPr="008F5306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42D9043F" w14:textId="19068879" w:rsidR="00D27EAE" w:rsidRPr="008F5306" w:rsidRDefault="003C3DDB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A30C3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C3DDB" w:rsidRPr="008457DC" w14:paraId="02473C78" w14:textId="77777777" w:rsidTr="00A22E17">
        <w:tc>
          <w:tcPr>
            <w:tcW w:w="4212" w:type="dxa"/>
          </w:tcPr>
          <w:p w14:paraId="4FE01225" w14:textId="3743505A" w:rsidR="003C3DDB" w:rsidRPr="003C3DDB" w:rsidRDefault="003C3DDB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C3DDB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ขาดทุนจากการด้อยค่าของอาคารและส่วนปรับปรุง</w:t>
            </w:r>
          </w:p>
        </w:tc>
        <w:tc>
          <w:tcPr>
            <w:tcW w:w="1107" w:type="dxa"/>
            <w:shd w:val="clear" w:color="auto" w:fill="auto"/>
          </w:tcPr>
          <w:p w14:paraId="6224F114" w14:textId="708FFBE3" w:rsidR="003C3DDB" w:rsidRPr="00CA0A42" w:rsidRDefault="00246923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E416BBA" w14:textId="77777777" w:rsidR="003C3DDB" w:rsidRPr="008457DC" w:rsidRDefault="003C3DDB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ECE81C7" w14:textId="363A5319" w:rsidR="003C3DDB" w:rsidRDefault="003C3DDB" w:rsidP="003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43" w:type="dxa"/>
            <w:shd w:val="clear" w:color="auto" w:fill="auto"/>
          </w:tcPr>
          <w:p w14:paraId="0355ACE0" w14:textId="77777777" w:rsidR="003C3DDB" w:rsidRPr="008457DC" w:rsidRDefault="003C3DDB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8D5D157" w14:textId="47AAAE70" w:rsidR="003C3DDB" w:rsidRPr="008F5306" w:rsidRDefault="00246923" w:rsidP="00A22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DCCA06B" w14:textId="77777777" w:rsidR="003C3DDB" w:rsidRPr="008F5306" w:rsidRDefault="003C3DDB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7E32E9FB" w14:textId="49A7FADE" w:rsidR="003C3DDB" w:rsidRDefault="003C3DDB" w:rsidP="003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7EAE" w:rsidRPr="008457DC" w14:paraId="7070C128" w14:textId="77777777" w:rsidTr="00A22E17">
        <w:tc>
          <w:tcPr>
            <w:tcW w:w="4212" w:type="dxa"/>
          </w:tcPr>
          <w:p w14:paraId="714AFA9A" w14:textId="03127B95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D5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07" w:type="dxa"/>
            <w:shd w:val="clear" w:color="auto" w:fill="auto"/>
          </w:tcPr>
          <w:p w14:paraId="647CDDC1" w14:textId="08EC1428" w:rsidR="00D27EAE" w:rsidRPr="00D27EAE" w:rsidRDefault="00246923" w:rsidP="00D2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(396)</w:t>
            </w:r>
          </w:p>
        </w:tc>
        <w:tc>
          <w:tcPr>
            <w:tcW w:w="252" w:type="dxa"/>
            <w:shd w:val="clear" w:color="auto" w:fill="auto"/>
          </w:tcPr>
          <w:p w14:paraId="2554200A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75DDAD4" w14:textId="53053F3A" w:rsidR="00D27EAE" w:rsidRPr="00CA0A42" w:rsidRDefault="003C3DDB" w:rsidP="003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43" w:type="dxa"/>
            <w:shd w:val="clear" w:color="auto" w:fill="auto"/>
          </w:tcPr>
          <w:p w14:paraId="56A0BD86" w14:textId="77777777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F939498" w14:textId="139520DB" w:rsidR="00D27EAE" w:rsidRDefault="00246923" w:rsidP="00D2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  <w:tc>
          <w:tcPr>
            <w:tcW w:w="237" w:type="dxa"/>
            <w:shd w:val="clear" w:color="auto" w:fill="auto"/>
          </w:tcPr>
          <w:p w14:paraId="0BB88009" w14:textId="77777777" w:rsidR="00D27EAE" w:rsidRPr="008F5306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401493A4" w14:textId="6502FB65" w:rsidR="00D27EAE" w:rsidRDefault="003C3DDB" w:rsidP="00A6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D27EAE" w:rsidRPr="008457DC" w14:paraId="2936D309" w14:textId="77777777" w:rsidTr="00E15ABE">
        <w:tc>
          <w:tcPr>
            <w:tcW w:w="4212" w:type="dxa"/>
          </w:tcPr>
          <w:p w14:paraId="30AF1FC8" w14:textId="0D7252F4" w:rsidR="00D27EAE" w:rsidRPr="008457DC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</w:t>
            </w:r>
            <w:r w:rsidR="008C545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07" w:type="dxa"/>
            <w:shd w:val="clear" w:color="auto" w:fill="auto"/>
          </w:tcPr>
          <w:p w14:paraId="4963060F" w14:textId="1BA1DBC2" w:rsidR="00D27EAE" w:rsidRPr="007108D6" w:rsidRDefault="00E15ABE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08D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2" w:type="dxa"/>
            <w:shd w:val="clear" w:color="auto" w:fill="auto"/>
          </w:tcPr>
          <w:p w14:paraId="76EC5572" w14:textId="77777777" w:rsidR="00D27EAE" w:rsidRPr="007108D6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396FB1C" w14:textId="0CDB0A93" w:rsidR="00D27EAE" w:rsidRPr="007108D6" w:rsidRDefault="00E15ABE" w:rsidP="002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108D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14:paraId="322C5563" w14:textId="77777777" w:rsidR="00D27EAE" w:rsidRPr="00D77A24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9D4863D" w14:textId="5B1A208A" w:rsidR="00D27EAE" w:rsidRPr="00D27EAE" w:rsidRDefault="00246923" w:rsidP="00D2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92EB2BF" w14:textId="77777777" w:rsidR="00D27EAE" w:rsidRPr="00D77A24" w:rsidRDefault="00D27EAE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2F8C0209" w14:textId="378A1D05" w:rsidR="00D27EAE" w:rsidRPr="00D77A24" w:rsidRDefault="00A30C34" w:rsidP="00A3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0E05" w:rsidRPr="008457DC" w14:paraId="47837A2B" w14:textId="77777777" w:rsidTr="00A30C34">
        <w:tc>
          <w:tcPr>
            <w:tcW w:w="4212" w:type="dxa"/>
          </w:tcPr>
          <w:p w14:paraId="1ECB9251" w14:textId="7272168B" w:rsidR="00980E05" w:rsidRDefault="00980E05" w:rsidP="0098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โอนไปอสังหาริมทรัพย์เพื่อการลงทุน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 w:rsidRPr="00980E05">
              <w:rPr>
                <w:rFonts w:asciiTheme="majorBidi" w:hAnsiTheme="majorBidi" w:hint="cs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107" w:type="dxa"/>
            <w:shd w:val="clear" w:color="auto" w:fill="auto"/>
          </w:tcPr>
          <w:p w14:paraId="49AE0224" w14:textId="77777777" w:rsidR="00980E05" w:rsidRPr="007108D6" w:rsidRDefault="00980E05" w:rsidP="0098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B8E0AE" w14:textId="3394EF41" w:rsidR="00C37D0D" w:rsidRPr="007108D6" w:rsidRDefault="00C37D0D" w:rsidP="0098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08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9902FFB" w14:textId="77777777" w:rsidR="00980E05" w:rsidRPr="007108D6" w:rsidRDefault="00980E05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9DD9A93" w14:textId="77777777" w:rsidR="00980E05" w:rsidRPr="007108D6" w:rsidRDefault="00980E05" w:rsidP="0098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8D6F92" w14:textId="457FF329" w:rsidR="00980E05" w:rsidRPr="007108D6" w:rsidRDefault="00980E05" w:rsidP="0098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08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BFE3E7E" w14:textId="77777777" w:rsidR="00980E05" w:rsidRPr="00D77A24" w:rsidRDefault="00980E05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580AFE7" w14:textId="77777777" w:rsidR="00980E05" w:rsidRDefault="00980E05" w:rsidP="00D2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B0729D" w14:textId="64E92BF3" w:rsidR="00246923" w:rsidRPr="00D27EAE" w:rsidRDefault="00246923" w:rsidP="00D27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329E135" w14:textId="77777777" w:rsidR="00980E05" w:rsidRPr="00D77A24" w:rsidRDefault="00980E05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4C53F8AB" w14:textId="77777777" w:rsidR="00980E05" w:rsidRDefault="00980E05" w:rsidP="0098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B15E81" w14:textId="627F382B" w:rsidR="00980E05" w:rsidRDefault="00980E05" w:rsidP="0098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</w:tr>
      <w:tr w:rsidR="00250FB9" w:rsidRPr="008457DC" w14:paraId="2FF7D3C7" w14:textId="77777777" w:rsidTr="00A30C34">
        <w:tc>
          <w:tcPr>
            <w:tcW w:w="4212" w:type="dxa"/>
          </w:tcPr>
          <w:p w14:paraId="1319C387" w14:textId="3FFE93D3" w:rsidR="00250FB9" w:rsidRDefault="00250FB9" w:rsidP="0098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โอนไปสิทธิการใช้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 w:rsidR="00F5210E">
              <w:rPr>
                <w:rFonts w:asciiTheme="majorBidi" w:hAnsiTheme="majorBidi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107" w:type="dxa"/>
            <w:shd w:val="clear" w:color="auto" w:fill="auto"/>
          </w:tcPr>
          <w:p w14:paraId="5E6EC61E" w14:textId="25BDD515" w:rsidR="00250FB9" w:rsidRPr="007108D6" w:rsidRDefault="00250FB9" w:rsidP="00250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108D6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EA248E" w:rsidRPr="007108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108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5AB34FF4" w14:textId="77777777" w:rsidR="00250FB9" w:rsidRPr="007108D6" w:rsidRDefault="00250FB9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C0F226D" w14:textId="51487189" w:rsidR="00250FB9" w:rsidRPr="007108D6" w:rsidRDefault="00250FB9" w:rsidP="00250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08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BA880D2" w14:textId="77777777" w:rsidR="00250FB9" w:rsidRPr="00D77A24" w:rsidRDefault="00250FB9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A62CE3B" w14:textId="235F139F" w:rsidR="00250FB9" w:rsidRDefault="00250FB9" w:rsidP="00250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B8E9462" w14:textId="77777777" w:rsidR="00250FB9" w:rsidRPr="00D77A24" w:rsidRDefault="00250FB9" w:rsidP="00A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7DF6378" w14:textId="316348E9" w:rsidR="00250FB9" w:rsidRDefault="00250FB9" w:rsidP="00250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3FFB77B" w14:textId="77777777" w:rsidR="00ED0BCF" w:rsidRPr="00113BC3" w:rsidRDefault="00ED0BCF" w:rsidP="00ED0BCF">
      <w:pPr>
        <w:pStyle w:val="Heading1"/>
        <w:spacing w:line="240" w:lineRule="auto"/>
        <w:ind w:left="540"/>
        <w:rPr>
          <w:rFonts w:asciiTheme="majorBidi" w:hAnsiTheme="majorBidi" w:cstheme="majorBidi"/>
          <w:sz w:val="20"/>
          <w:szCs w:val="20"/>
          <w:u w:val="none"/>
        </w:rPr>
      </w:pPr>
    </w:p>
    <w:p w14:paraId="1A9A6731" w14:textId="528D5B98" w:rsidR="0009779B" w:rsidRPr="00ED2A5C" w:rsidRDefault="0009779B" w:rsidP="00D27EAE">
      <w:pPr>
        <w:pStyle w:val="Heading1"/>
        <w:numPr>
          <w:ilvl w:val="0"/>
          <w:numId w:val="21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D2A5C">
        <w:rPr>
          <w:rFonts w:asciiTheme="majorBidi" w:hAnsiTheme="majorBidi" w:cstheme="majorBidi"/>
          <w:sz w:val="30"/>
          <w:szCs w:val="30"/>
          <w:u w:val="none"/>
          <w:cs/>
        </w:rPr>
        <w:t>สัญญาเช่า</w:t>
      </w:r>
    </w:p>
    <w:p w14:paraId="6F43D9EF" w14:textId="77777777" w:rsidR="00BD0470" w:rsidRPr="00113BC3" w:rsidRDefault="00BD0470" w:rsidP="00BD0470">
      <w:pPr>
        <w:rPr>
          <w:rFonts w:asciiTheme="majorBidi" w:hAnsiTheme="majorBidi" w:cstheme="majorBidi"/>
          <w:sz w:val="20"/>
          <w:szCs w:val="20"/>
        </w:rPr>
      </w:pPr>
    </w:p>
    <w:p w14:paraId="104F2449" w14:textId="6A831FC5" w:rsidR="0045397E" w:rsidRDefault="00D46A21" w:rsidP="0045397E">
      <w:pPr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ED2A5C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ในปี </w:t>
      </w:r>
      <w:r w:rsidR="00E51C18" w:rsidRPr="00ED2A5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83084" w:rsidRPr="00ED2A5C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ED2A5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D51C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="008D51C7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4A268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8F3EAB" w:rsidRPr="004A2680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4A2680">
        <w:rPr>
          <w:rFonts w:asciiTheme="majorBidi" w:hAnsiTheme="majorBidi" w:cstheme="majorBidi"/>
          <w:spacing w:val="-2"/>
          <w:sz w:val="30"/>
          <w:szCs w:val="30"/>
          <w:cs/>
        </w:rPr>
        <w:t>ได้</w:t>
      </w:r>
      <w:r w:rsidRPr="00ED2A5C">
        <w:rPr>
          <w:rFonts w:asciiTheme="majorBidi" w:hAnsiTheme="majorBidi" w:cstheme="majorBidi"/>
          <w:spacing w:val="-2"/>
          <w:sz w:val="30"/>
          <w:szCs w:val="30"/>
          <w:cs/>
        </w:rPr>
        <w:t>เข้าทำสัญญา</w:t>
      </w:r>
      <w:r w:rsidR="00CB26B3" w:rsidRPr="00ED2A5C">
        <w:rPr>
          <w:rFonts w:asciiTheme="majorBidi" w:hAnsiTheme="majorBidi" w:cstheme="majorBidi"/>
          <w:spacing w:val="-2"/>
          <w:sz w:val="30"/>
          <w:szCs w:val="30"/>
          <w:cs/>
        </w:rPr>
        <w:t>เช่าที่ดิน อาคาร และอุปกรณ์</w:t>
      </w:r>
      <w:r w:rsidR="0009779B" w:rsidRPr="00ED2A5C">
        <w:rPr>
          <w:rFonts w:asciiTheme="majorBidi" w:hAnsiTheme="majorBidi" w:cstheme="majorBidi"/>
          <w:spacing w:val="-2"/>
          <w:sz w:val="30"/>
          <w:szCs w:val="30"/>
          <w:cs/>
        </w:rPr>
        <w:t>หลายฉบับ</w:t>
      </w:r>
      <w:r w:rsidRPr="00ED2A5C">
        <w:rPr>
          <w:rFonts w:asciiTheme="majorBidi" w:hAnsiTheme="majorBidi" w:cstheme="majorBidi"/>
          <w:spacing w:val="-2"/>
          <w:sz w:val="30"/>
          <w:szCs w:val="30"/>
          <w:cs/>
        </w:rPr>
        <w:t>เป็นระยะเวลา</w:t>
      </w:r>
      <w:r w:rsidR="0009779B" w:rsidRPr="00ED2A5C">
        <w:rPr>
          <w:rFonts w:asciiTheme="majorBidi" w:hAnsiTheme="majorBidi" w:cstheme="majorBidi"/>
          <w:spacing w:val="-2"/>
          <w:sz w:val="30"/>
          <w:szCs w:val="30"/>
          <w:cs/>
        </w:rPr>
        <w:t>ตั้งแต่</w:t>
      </w:r>
      <w:r w:rsidRPr="00ED2A5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862E8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3E7FA5" w:rsidRPr="00ED2A5C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CB26B3" w:rsidRPr="00ED2A5C">
        <w:rPr>
          <w:rFonts w:asciiTheme="majorBidi" w:hAnsiTheme="majorBidi" w:cstheme="majorBidi"/>
          <w:spacing w:val="-2"/>
          <w:sz w:val="30"/>
          <w:szCs w:val="30"/>
        </w:rPr>
        <w:t xml:space="preserve"> - </w:t>
      </w:r>
      <w:r w:rsidR="00E51C18" w:rsidRPr="00ED2A5C">
        <w:rPr>
          <w:rFonts w:asciiTheme="majorBidi" w:hAnsiTheme="majorBidi" w:cstheme="majorBidi"/>
          <w:spacing w:val="-2"/>
          <w:sz w:val="30"/>
          <w:szCs w:val="30"/>
        </w:rPr>
        <w:t>20</w:t>
      </w:r>
      <w:r w:rsidRPr="00ED2A5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="008F3EAB" w:rsidRPr="00ED2A5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E586D" w:rsidRPr="00ED2A5C">
        <w:rPr>
          <w:rFonts w:asciiTheme="majorBidi" w:hAnsiTheme="majorBidi" w:cstheme="majorBidi"/>
          <w:spacing w:val="-2"/>
          <w:sz w:val="30"/>
          <w:szCs w:val="30"/>
          <w:cs/>
        </w:rPr>
        <w:t>โดยมีการกำหนดอัตราค่าเช่าเป็นรายเดือนและมีสิทธิต่ออายุสัญญาเช่าตา</w:t>
      </w:r>
      <w:r w:rsidR="00A162B3" w:rsidRPr="00ED2A5C">
        <w:rPr>
          <w:rFonts w:asciiTheme="majorBidi" w:hAnsiTheme="majorBidi" w:cstheme="majorBidi"/>
          <w:spacing w:val="-2"/>
          <w:sz w:val="30"/>
          <w:szCs w:val="30"/>
          <w:cs/>
        </w:rPr>
        <w:t>ม</w:t>
      </w:r>
      <w:r w:rsidR="00AE586D" w:rsidRPr="00ED2A5C">
        <w:rPr>
          <w:rFonts w:asciiTheme="majorBidi" w:hAnsiTheme="majorBidi" w:cstheme="majorBidi"/>
          <w:spacing w:val="-2"/>
          <w:sz w:val="30"/>
          <w:szCs w:val="30"/>
          <w:cs/>
        </w:rPr>
        <w:t>ที่ระบุไว้ในสัญญ</w:t>
      </w:r>
      <w:r w:rsidR="0045397E">
        <w:rPr>
          <w:rFonts w:asciiTheme="majorBidi" w:hAnsiTheme="majorBidi" w:cstheme="majorBidi" w:hint="cs"/>
          <w:spacing w:val="-2"/>
          <w:sz w:val="30"/>
          <w:szCs w:val="30"/>
          <w:cs/>
        </w:rPr>
        <w:t>า</w:t>
      </w:r>
    </w:p>
    <w:p w14:paraId="4B17075A" w14:textId="77777777" w:rsidR="0045397E" w:rsidRPr="00113BC3" w:rsidRDefault="0045397E" w:rsidP="0045397E">
      <w:pPr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45509EDE" w14:textId="0044333E" w:rsidR="004F48DC" w:rsidRPr="00A22E17" w:rsidRDefault="004F48DC" w:rsidP="004F48DC">
      <w:pPr>
        <w:pStyle w:val="Heading1"/>
        <w:numPr>
          <w:ilvl w:val="0"/>
          <w:numId w:val="21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A22E17">
        <w:rPr>
          <w:rFonts w:asciiTheme="majorBidi" w:hAnsiTheme="majorBidi" w:cstheme="majorBidi" w:hint="cs"/>
          <w:sz w:val="30"/>
          <w:szCs w:val="30"/>
          <w:u w:val="none"/>
          <w:cs/>
        </w:rPr>
        <w:t>ทุนเรือนหุ้น</w:t>
      </w:r>
    </w:p>
    <w:p w14:paraId="40EB8A7B" w14:textId="77777777" w:rsidR="004F48DC" w:rsidRPr="00113BC3" w:rsidRDefault="004F48DC" w:rsidP="0045397E">
      <w:pPr>
        <w:pStyle w:val="Heading1"/>
        <w:jc w:val="thaiDistribute"/>
        <w:rPr>
          <w:rFonts w:ascii="Angsana New" w:hAnsi="Angsana New" w:cs="Angsana New"/>
          <w:b w:val="0"/>
          <w:bCs w:val="0"/>
          <w:color w:val="000000"/>
          <w:sz w:val="20"/>
          <w:szCs w:val="20"/>
          <w:highlight w:val="yellow"/>
          <w:u w:val="none"/>
        </w:rPr>
      </w:pPr>
    </w:p>
    <w:p w14:paraId="6FD3F345" w14:textId="5217E3CF" w:rsidR="004F48DC" w:rsidRDefault="004F48DC" w:rsidP="0045397E">
      <w:pPr>
        <w:pStyle w:val="Heading1"/>
        <w:ind w:left="540"/>
        <w:jc w:val="thaiDistribute"/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lang w:val="en-GB"/>
        </w:rPr>
      </w:pPr>
      <w:r w:rsidRPr="00ED0BCF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>ในการประชุม</w:t>
      </w:r>
      <w:r w:rsidRPr="00ED0BCF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  <w:lang w:val="en-GB"/>
        </w:rPr>
        <w:t>สามัญประจำปี</w:t>
      </w:r>
      <w:r w:rsidRPr="00ED0BCF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 xml:space="preserve">ของบริษัทเมื่อวันที่ </w:t>
      </w:r>
      <w:r w:rsidRPr="00ED0BCF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lang w:val="en-GB"/>
        </w:rPr>
        <w:t xml:space="preserve">28 </w:t>
      </w:r>
      <w:r w:rsidRPr="00ED0BCF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  <w:lang w:val="en-GB"/>
        </w:rPr>
        <w:t>เมษายน</w:t>
      </w:r>
      <w:r w:rsidRPr="00ED0BCF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 xml:space="preserve"> </w:t>
      </w:r>
      <w:r w:rsidRPr="00ED0BCF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lang w:val="en-GB"/>
        </w:rPr>
        <w:t xml:space="preserve">2565 </w:t>
      </w:r>
      <w:r w:rsidRPr="00ED0BCF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  <w:lang w:val="en-GB"/>
        </w:rPr>
        <w:t>ผู้ถือหุ้น</w:t>
      </w:r>
      <w:r w:rsidRPr="00ED0BCF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>ม</w:t>
      </w:r>
      <w:r w:rsidRPr="00ED0BCF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  <w:lang w:val="en-GB"/>
        </w:rPr>
        <w:t>ี</w:t>
      </w:r>
      <w:r w:rsidRPr="00ED0BCF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>มติ</w:t>
      </w:r>
      <w:r w:rsidRPr="00ED0BCF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  <w:lang w:val="en-GB"/>
        </w:rPr>
        <w:t>อนุมัติ</w:t>
      </w:r>
    </w:p>
    <w:p w14:paraId="798B5F07" w14:textId="77777777" w:rsidR="00E57F2E" w:rsidRPr="00530553" w:rsidRDefault="00E57F2E" w:rsidP="00E57F2E">
      <w:pPr>
        <w:rPr>
          <w:rFonts w:asciiTheme="majorBidi" w:hAnsiTheme="majorBidi" w:cstheme="majorBidi"/>
          <w:sz w:val="16"/>
          <w:szCs w:val="16"/>
          <w:lang w:val="en-GB"/>
        </w:rPr>
      </w:pPr>
    </w:p>
    <w:p w14:paraId="3D87F0DA" w14:textId="77777777" w:rsidR="0045397E" w:rsidRPr="00ED0BCF" w:rsidRDefault="0045397E" w:rsidP="0045397E">
      <w:pPr>
        <w:pStyle w:val="Heading1"/>
        <w:ind w:left="900" w:hanging="324"/>
        <w:jc w:val="thaiDistribute"/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cs/>
        </w:rPr>
      </w:pPr>
      <w:r w:rsidRPr="00ED0BCF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</w:rPr>
        <w:t xml:space="preserve">- </w:t>
      </w:r>
      <w:r w:rsidRPr="00ED0BCF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</w:rPr>
        <w:tab/>
      </w:r>
      <w:r w:rsidRPr="0045397E">
        <w:rPr>
          <w:rFonts w:ascii="Angsana New" w:hAnsi="Angsana New" w:cs="Angsana New" w:hint="cs"/>
          <w:b w:val="0"/>
          <w:bCs w:val="0"/>
          <w:color w:val="000000"/>
          <w:spacing w:val="-12"/>
          <w:sz w:val="30"/>
          <w:szCs w:val="30"/>
          <w:u w:val="none"/>
          <w:cs/>
          <w:lang w:val="en-GB"/>
        </w:rPr>
        <w:t xml:space="preserve">การแตกหุ้นของบริษัทจากจำนวน </w:t>
      </w:r>
      <w:r w:rsidRPr="0045397E">
        <w:rPr>
          <w:rFonts w:ascii="Angsana New" w:hAnsi="Angsana New" w:cs="Angsana New"/>
          <w:b w:val="0"/>
          <w:bCs w:val="0"/>
          <w:color w:val="000000"/>
          <w:spacing w:val="-12"/>
          <w:sz w:val="30"/>
          <w:szCs w:val="30"/>
          <w:u w:val="none"/>
          <w:lang w:val="en-GB"/>
        </w:rPr>
        <w:t xml:space="preserve">1 </w:t>
      </w:r>
      <w:r w:rsidRPr="0045397E">
        <w:rPr>
          <w:rFonts w:ascii="Angsana New" w:hAnsi="Angsana New" w:cs="Angsana New" w:hint="cs"/>
          <w:b w:val="0"/>
          <w:bCs w:val="0"/>
          <w:color w:val="000000"/>
          <w:spacing w:val="-12"/>
          <w:sz w:val="30"/>
          <w:szCs w:val="30"/>
          <w:u w:val="none"/>
          <w:cs/>
          <w:lang w:val="en-GB"/>
        </w:rPr>
        <w:t xml:space="preserve">หุ้น (มูลค่าที่ตราไว้หุ้นละ </w:t>
      </w:r>
      <w:r w:rsidRPr="0045397E">
        <w:rPr>
          <w:rFonts w:ascii="Angsana New" w:hAnsi="Angsana New" w:cs="Angsana New"/>
          <w:b w:val="0"/>
          <w:bCs w:val="0"/>
          <w:color w:val="000000"/>
          <w:spacing w:val="-12"/>
          <w:sz w:val="30"/>
          <w:szCs w:val="30"/>
          <w:u w:val="none"/>
          <w:lang w:val="en-GB"/>
        </w:rPr>
        <w:t xml:space="preserve">10 </w:t>
      </w:r>
      <w:r w:rsidRPr="0045397E">
        <w:rPr>
          <w:rFonts w:ascii="Angsana New" w:hAnsi="Angsana New" w:cs="Angsana New" w:hint="cs"/>
          <w:b w:val="0"/>
          <w:bCs w:val="0"/>
          <w:color w:val="000000"/>
          <w:spacing w:val="-12"/>
          <w:sz w:val="30"/>
          <w:szCs w:val="30"/>
          <w:u w:val="none"/>
          <w:cs/>
          <w:lang w:val="en-GB"/>
        </w:rPr>
        <w:t xml:space="preserve">บาทต่อหุ้น) เป็น </w:t>
      </w:r>
      <w:r w:rsidRPr="0045397E">
        <w:rPr>
          <w:rFonts w:ascii="Angsana New" w:hAnsi="Angsana New" w:cs="Angsana New"/>
          <w:b w:val="0"/>
          <w:bCs w:val="0"/>
          <w:color w:val="000000"/>
          <w:spacing w:val="-12"/>
          <w:sz w:val="30"/>
          <w:szCs w:val="30"/>
          <w:u w:val="none"/>
          <w:lang w:val="en-GB"/>
        </w:rPr>
        <w:t xml:space="preserve">2 </w:t>
      </w:r>
      <w:r w:rsidRPr="0045397E">
        <w:rPr>
          <w:rFonts w:ascii="Angsana New" w:hAnsi="Angsana New" w:cs="Angsana New" w:hint="cs"/>
          <w:b w:val="0"/>
          <w:bCs w:val="0"/>
          <w:color w:val="000000"/>
          <w:spacing w:val="-12"/>
          <w:sz w:val="30"/>
          <w:szCs w:val="30"/>
          <w:u w:val="none"/>
          <w:cs/>
          <w:lang w:val="en-GB"/>
        </w:rPr>
        <w:t xml:space="preserve">หุ้น (มูลค่าที่ตราไว้หุ้นละ </w:t>
      </w:r>
      <w:r w:rsidRPr="0045397E">
        <w:rPr>
          <w:rFonts w:ascii="Angsana New" w:hAnsi="Angsana New" w:cs="Angsana New"/>
          <w:b w:val="0"/>
          <w:bCs w:val="0"/>
          <w:color w:val="000000"/>
          <w:spacing w:val="-12"/>
          <w:sz w:val="30"/>
          <w:szCs w:val="30"/>
          <w:u w:val="none"/>
          <w:lang w:val="en-GB"/>
        </w:rPr>
        <w:t xml:space="preserve">5 </w:t>
      </w:r>
      <w:r w:rsidRPr="0045397E">
        <w:rPr>
          <w:rFonts w:ascii="Angsana New" w:hAnsi="Angsana New" w:cs="Angsana New" w:hint="cs"/>
          <w:b w:val="0"/>
          <w:bCs w:val="0"/>
          <w:color w:val="000000"/>
          <w:spacing w:val="-12"/>
          <w:sz w:val="30"/>
          <w:szCs w:val="30"/>
          <w:u w:val="none"/>
          <w:cs/>
          <w:lang w:val="en-GB"/>
        </w:rPr>
        <w:t>บาทต่อหุ้น)</w:t>
      </w:r>
    </w:p>
    <w:p w14:paraId="51D27239" w14:textId="27A5D6D5" w:rsidR="0045397E" w:rsidRPr="00ED0BCF" w:rsidRDefault="0045397E" w:rsidP="0045397E">
      <w:pPr>
        <w:pStyle w:val="Heading1"/>
        <w:ind w:left="900" w:hanging="324"/>
        <w:jc w:val="thaiDistribute"/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cs/>
        </w:rPr>
      </w:pPr>
      <w:r w:rsidRPr="00ED0BCF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</w:rPr>
        <w:t xml:space="preserve">- </w:t>
      </w:r>
      <w:r w:rsidRPr="00ED0BCF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</w:rPr>
        <w:tab/>
      </w:r>
      <w:r w:rsidR="00E57F2E" w:rsidRPr="00BD4723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</w:rPr>
        <w:t xml:space="preserve">เพิ่มทุนจดทะเบียนของบริษัทไม่เกิน </w:t>
      </w:r>
      <w:r w:rsidR="00E57F2E" w:rsidRPr="00BD4723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</w:rPr>
        <w:t>500</w:t>
      </w:r>
      <w:r w:rsidR="00E57F2E" w:rsidRPr="00BD4723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</w:rPr>
        <w:t xml:space="preserve"> ล้านหุ้น ในอัตราหุ้นละ </w:t>
      </w:r>
      <w:r w:rsidR="00E57F2E" w:rsidRPr="00BD4723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</w:rPr>
        <w:t xml:space="preserve">5 </w:t>
      </w:r>
      <w:r w:rsidR="00E57F2E" w:rsidRPr="00BD4723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</w:rPr>
        <w:t>บาท</w:t>
      </w:r>
    </w:p>
    <w:p w14:paraId="06F10D6B" w14:textId="3655A4A5" w:rsidR="00230FAC" w:rsidRPr="008457DC" w:rsidRDefault="00230FAC" w:rsidP="00131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230FAC" w:rsidRPr="008457DC" w:rsidSect="00B23FE0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9" w:h="16834" w:code="9"/>
          <w:pgMar w:top="691" w:right="929" w:bottom="576" w:left="1152" w:header="720" w:footer="720" w:gutter="0"/>
          <w:pgNumType w:start="16"/>
          <w:cols w:space="720"/>
          <w:titlePg/>
        </w:sectPr>
      </w:pPr>
    </w:p>
    <w:p w14:paraId="5513B7DB" w14:textId="1FFF7CEE" w:rsidR="0009779B" w:rsidRPr="00151D5F" w:rsidRDefault="00EE5CF2" w:rsidP="0009779B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5870C6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Pr="00151D5F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ส่วนงานดำเนินงานและการจำแนกรายได้</w:t>
      </w:r>
    </w:p>
    <w:p w14:paraId="288262B2" w14:textId="77777777" w:rsidR="00EE5CF2" w:rsidRPr="00A2780D" w:rsidRDefault="00EE5CF2" w:rsidP="00594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bookmarkStart w:id="2" w:name="_Hlk101808080"/>
    </w:p>
    <w:p w14:paraId="1D28F2B1" w14:textId="4E59FEDC" w:rsidR="00230FAC" w:rsidRPr="00A2780D" w:rsidRDefault="00230FAC" w:rsidP="00A27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ข้อมูลเกี่ยวกับส่วนงานที่รายงานสำหรับงวด</w:t>
      </w:r>
      <w:r w:rsidR="001A4025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หก</w:t>
      </w:r>
      <w:r w:rsidR="00C223F1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เดือน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สิ้นสุด 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</w:rPr>
        <w:t>3</w:t>
      </w:r>
      <w:r w:rsidR="001A4025">
        <w:rPr>
          <w:rFonts w:asciiTheme="majorBidi" w:hAnsiTheme="majorBidi" w:cstheme="majorBidi"/>
          <w:b/>
          <w:bCs/>
          <w:i/>
          <w:iCs/>
          <w:sz w:val="26"/>
          <w:szCs w:val="26"/>
        </w:rPr>
        <w:t>0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 ม</w:t>
      </w:r>
      <w:r w:rsidR="001A4025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ิถุนายน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 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</w:rPr>
        <w:t>2565</w:t>
      </w:r>
    </w:p>
    <w:p w14:paraId="46F321AE" w14:textId="77777777" w:rsidR="00230FAC" w:rsidRPr="00A2780D" w:rsidRDefault="00230FAC" w:rsidP="0023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2"/>
        <w:gridCol w:w="987"/>
        <w:gridCol w:w="180"/>
        <w:gridCol w:w="13"/>
        <w:gridCol w:w="894"/>
        <w:gridCol w:w="182"/>
        <w:gridCol w:w="7"/>
        <w:gridCol w:w="983"/>
        <w:gridCol w:w="182"/>
        <w:gridCol w:w="990"/>
        <w:gridCol w:w="85"/>
        <w:gridCol w:w="98"/>
        <w:gridCol w:w="84"/>
        <w:gridCol w:w="1268"/>
        <w:gridCol w:w="48"/>
        <w:gridCol w:w="136"/>
        <w:gridCol w:w="50"/>
        <w:gridCol w:w="1032"/>
        <w:gridCol w:w="132"/>
        <w:gridCol w:w="52"/>
        <w:gridCol w:w="128"/>
        <w:gridCol w:w="858"/>
        <w:gridCol w:w="132"/>
        <w:gridCol w:w="48"/>
        <w:gridCol w:w="133"/>
        <w:gridCol w:w="862"/>
        <w:gridCol w:w="184"/>
        <w:gridCol w:w="991"/>
        <w:gridCol w:w="184"/>
        <w:gridCol w:w="1055"/>
      </w:tblGrid>
      <w:tr w:rsidR="00230FAC" w:rsidRPr="00A2780D" w14:paraId="218CA0E3" w14:textId="77777777" w:rsidTr="00C10FE9">
        <w:trPr>
          <w:cantSplit/>
          <w:trHeight w:val="299"/>
          <w:tblHeader/>
        </w:trPr>
        <w:tc>
          <w:tcPr>
            <w:tcW w:w="2692" w:type="dxa"/>
          </w:tcPr>
          <w:p w14:paraId="785FDE95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78" w:type="dxa"/>
            <w:gridSpan w:val="29"/>
          </w:tcPr>
          <w:p w14:paraId="10EAFA2F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30FAC" w:rsidRPr="00A2780D" w14:paraId="57D14F9E" w14:textId="77777777" w:rsidTr="00C10FE9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2B04E6B4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761350B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5E0D828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47567367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5A960CE2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9792B78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48856D9D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1CB03C4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245C46FA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031BB752" w14:textId="07F856C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95477BD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18827B49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60C06008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4F30FBC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538F311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14D195DD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476F0C16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0A2F88C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5C9FEE06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7E7B35F1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0FAC" w:rsidRPr="00A2780D" w14:paraId="524F2218" w14:textId="77777777" w:rsidTr="00C10FE9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13E83DFD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F9EC15D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186CFE4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2864B0E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39E475F3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C8DBCC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3490CFED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2858D91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เนื้อสัตว์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894BEAE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0D63EC3C" w14:textId="09D2C5C2" w:rsidR="00230FAC" w:rsidRPr="00A2780D" w:rsidRDefault="00D75E78" w:rsidP="00C1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</w:t>
            </w:r>
            <w:r w:rsidR="00230FAC"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D6A772A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086A5709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7299A066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0AAB68BC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CDDBB8D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11710676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3811A89F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187EA7B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4DF5DE8B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6C674F03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0FAC" w:rsidRPr="00A2780D" w14:paraId="4723BEE7" w14:textId="77777777" w:rsidTr="00C10FE9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40DBE43C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ECFB2C1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1109719B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3257F278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2" w:type="dxa"/>
            <w:shd w:val="clear" w:color="auto" w:fill="auto"/>
          </w:tcPr>
          <w:p w14:paraId="72FDB10B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97DEFD5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3F66632B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5F74994" w14:textId="05357FAF" w:rsidR="00230FAC" w:rsidRPr="00C10FE9" w:rsidRDefault="00C10FE9" w:rsidP="00C10F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ชนิดไม่แบ่ง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0ACE8E42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31342523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ผลพลอยได้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8817B2B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5A5EF716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839F85D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32F9B472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ต่าง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08C36C8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0E1E676F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3F72B975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2F4196D2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0243BD8D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7BCB73BB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0FAC" w:rsidRPr="00A2780D" w14:paraId="13CCB18E" w14:textId="77777777" w:rsidTr="00C10FE9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415F78F6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6B0556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35CA0B31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231C336A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2" w:type="dxa"/>
            <w:shd w:val="clear" w:color="auto" w:fill="auto"/>
          </w:tcPr>
          <w:p w14:paraId="0BED3078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5691F99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ส่งออก</w:t>
            </w:r>
          </w:p>
        </w:tc>
        <w:tc>
          <w:tcPr>
            <w:tcW w:w="182" w:type="dxa"/>
            <w:shd w:val="clear" w:color="auto" w:fill="auto"/>
          </w:tcPr>
          <w:p w14:paraId="4CEDE64E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DA9213D" w14:textId="16B1AB81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บรรจ</w:t>
            </w:r>
            <w:r w:rsidR="00C10FE9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ุ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3C6D185F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404CCDFA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และอาหารอื่นๆ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D86C503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1640F216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ปศุสัตว์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4940258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4D2AC754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D2DC7CA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60568E43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84" w:type="dxa"/>
            <w:shd w:val="clear" w:color="auto" w:fill="auto"/>
          </w:tcPr>
          <w:p w14:paraId="739C802C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55EDFE09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84" w:type="dxa"/>
            <w:shd w:val="clear" w:color="auto" w:fill="auto"/>
          </w:tcPr>
          <w:p w14:paraId="26378865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3B785E76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30FAC" w:rsidRPr="00A2780D" w14:paraId="1A2CF4D8" w14:textId="77777777" w:rsidTr="00C10FE9">
        <w:trPr>
          <w:cantSplit/>
          <w:trHeight w:val="299"/>
          <w:tblHeader/>
        </w:trPr>
        <w:tc>
          <w:tcPr>
            <w:tcW w:w="2692" w:type="dxa"/>
          </w:tcPr>
          <w:p w14:paraId="2EC46283" w14:textId="77777777" w:rsidR="00230FAC" w:rsidRPr="00A2780D" w:rsidRDefault="00230FAC" w:rsidP="00BE6B14">
            <w:pPr>
              <w:spacing w:line="240" w:lineRule="auto"/>
              <w:ind w:firstLine="19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78" w:type="dxa"/>
            <w:gridSpan w:val="29"/>
          </w:tcPr>
          <w:p w14:paraId="3F0411D5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278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230FAC" w:rsidRPr="00A2780D" w14:paraId="4152B14A" w14:textId="77777777" w:rsidTr="00C10FE9">
        <w:trPr>
          <w:cantSplit/>
        </w:trPr>
        <w:tc>
          <w:tcPr>
            <w:tcW w:w="2692" w:type="dxa"/>
          </w:tcPr>
          <w:p w14:paraId="6F39FCEB" w14:textId="789C8E76" w:rsidR="00230FAC" w:rsidRPr="00A2780D" w:rsidRDefault="00230FAC" w:rsidP="00BE6B14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</w:t>
            </w:r>
            <w:r w:rsidR="00BE6B1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987" w:type="dxa"/>
            <w:vAlign w:val="bottom"/>
          </w:tcPr>
          <w:p w14:paraId="1EA8A561" w14:textId="63A8B900" w:rsidR="00230FAC" w:rsidRPr="00ED0BCF" w:rsidRDefault="00ED0BCF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13,099</w:t>
            </w:r>
          </w:p>
        </w:tc>
        <w:tc>
          <w:tcPr>
            <w:tcW w:w="180" w:type="dxa"/>
            <w:vAlign w:val="bottom"/>
          </w:tcPr>
          <w:p w14:paraId="46DD4431" w14:textId="77777777" w:rsidR="00230FAC" w:rsidRPr="00ED0BCF" w:rsidRDefault="00230FAC" w:rsidP="00230FA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DF05B" w14:textId="1325A570" w:rsidR="00230FAC" w:rsidRPr="00ED0BCF" w:rsidRDefault="00ED0BCF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16,380</w:t>
            </w:r>
          </w:p>
        </w:tc>
        <w:tc>
          <w:tcPr>
            <w:tcW w:w="189" w:type="dxa"/>
            <w:gridSpan w:val="2"/>
          </w:tcPr>
          <w:p w14:paraId="2D4AA3C2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23791502" w14:textId="582DE48B" w:rsidR="00230FAC" w:rsidRPr="00ED0BCF" w:rsidRDefault="00ED0BCF" w:rsidP="00230FA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5,557</w:t>
            </w:r>
          </w:p>
        </w:tc>
        <w:tc>
          <w:tcPr>
            <w:tcW w:w="182" w:type="dxa"/>
            <w:vAlign w:val="bottom"/>
          </w:tcPr>
          <w:p w14:paraId="7727A4CC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6EA135B" w14:textId="37200CC1" w:rsidR="00230FAC" w:rsidRPr="00ED0BCF" w:rsidRDefault="00ED0BCF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4,314</w:t>
            </w:r>
          </w:p>
        </w:tc>
        <w:tc>
          <w:tcPr>
            <w:tcW w:w="182" w:type="dxa"/>
            <w:gridSpan w:val="2"/>
            <w:vAlign w:val="bottom"/>
          </w:tcPr>
          <w:p w14:paraId="1CF55D9B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4CB18" w14:textId="3D1E4EBA" w:rsidR="00230FAC" w:rsidRPr="00ED0BCF" w:rsidRDefault="00ED0BCF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6,819</w:t>
            </w:r>
          </w:p>
        </w:tc>
        <w:tc>
          <w:tcPr>
            <w:tcW w:w="186" w:type="dxa"/>
            <w:gridSpan w:val="2"/>
          </w:tcPr>
          <w:p w14:paraId="14C00BA6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268B8E10" w14:textId="3CA986CA" w:rsidR="00230FAC" w:rsidRPr="00ED0BCF" w:rsidRDefault="00ED0BCF" w:rsidP="00230FA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3,379</w:t>
            </w:r>
          </w:p>
        </w:tc>
        <w:tc>
          <w:tcPr>
            <w:tcW w:w="180" w:type="dxa"/>
            <w:gridSpan w:val="2"/>
            <w:vAlign w:val="bottom"/>
          </w:tcPr>
          <w:p w14:paraId="52D5BC7A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CAC64CA" w14:textId="7B711A0D" w:rsidR="00230FAC" w:rsidRPr="00ED0BCF" w:rsidRDefault="00ED0BCF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2,770</w:t>
            </w:r>
          </w:p>
        </w:tc>
        <w:tc>
          <w:tcPr>
            <w:tcW w:w="181" w:type="dxa"/>
            <w:gridSpan w:val="2"/>
            <w:vAlign w:val="bottom"/>
          </w:tcPr>
          <w:p w14:paraId="2CA39CBC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09BCF" w14:textId="55C2420C" w:rsidR="00230FAC" w:rsidRPr="00ED0BCF" w:rsidRDefault="00ED0BCF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184" w:type="dxa"/>
            <w:vAlign w:val="bottom"/>
          </w:tcPr>
          <w:p w14:paraId="472620ED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1CC9FDF0" w14:textId="5B679843" w:rsidR="00230FAC" w:rsidRPr="00ED0BCF" w:rsidRDefault="00ED0BCF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</w:p>
        </w:tc>
        <w:tc>
          <w:tcPr>
            <w:tcW w:w="184" w:type="dxa"/>
          </w:tcPr>
          <w:p w14:paraId="0C1FB1DD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36F71E50" w14:textId="3DA05EC7" w:rsidR="00230FAC" w:rsidRPr="00ED0BCF" w:rsidRDefault="00ED0BCF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53,285</w:t>
            </w:r>
          </w:p>
        </w:tc>
      </w:tr>
      <w:tr w:rsidR="00230FAC" w:rsidRPr="00A2780D" w14:paraId="28C4CE46" w14:textId="77777777" w:rsidTr="00C10FE9">
        <w:trPr>
          <w:cantSplit/>
        </w:trPr>
        <w:tc>
          <w:tcPr>
            <w:tcW w:w="2692" w:type="dxa"/>
          </w:tcPr>
          <w:p w14:paraId="1C682FA3" w14:textId="47CB5731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</w:t>
            </w:r>
          </w:p>
        </w:tc>
        <w:tc>
          <w:tcPr>
            <w:tcW w:w="987" w:type="dxa"/>
            <w:vAlign w:val="bottom"/>
          </w:tcPr>
          <w:p w14:paraId="63F84C31" w14:textId="308903D8" w:rsidR="00230FAC" w:rsidRPr="00ED0BCF" w:rsidRDefault="00ED0BCF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</w:p>
        </w:tc>
        <w:tc>
          <w:tcPr>
            <w:tcW w:w="180" w:type="dxa"/>
            <w:vAlign w:val="bottom"/>
          </w:tcPr>
          <w:p w14:paraId="478FD4AF" w14:textId="77777777" w:rsidR="00230FAC" w:rsidRPr="00ED0BCF" w:rsidRDefault="00230FAC" w:rsidP="00230FA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F1217" w14:textId="33509090" w:rsidR="00230FAC" w:rsidRPr="00ED0BCF" w:rsidRDefault="00ED0BCF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1,711</w:t>
            </w:r>
          </w:p>
        </w:tc>
        <w:tc>
          <w:tcPr>
            <w:tcW w:w="189" w:type="dxa"/>
            <w:gridSpan w:val="2"/>
          </w:tcPr>
          <w:p w14:paraId="4FC5F85C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78D5D2EF" w14:textId="210F6065" w:rsidR="00230FAC" w:rsidRPr="00ED0BCF" w:rsidRDefault="00ED0BCF" w:rsidP="00230FA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665</w:t>
            </w:r>
          </w:p>
        </w:tc>
        <w:tc>
          <w:tcPr>
            <w:tcW w:w="182" w:type="dxa"/>
            <w:vAlign w:val="bottom"/>
          </w:tcPr>
          <w:p w14:paraId="3E0A2225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5CCC115" w14:textId="711DAD42" w:rsidR="00230FAC" w:rsidRPr="00ED0BCF" w:rsidRDefault="00ED0BCF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341</w:t>
            </w:r>
          </w:p>
        </w:tc>
        <w:tc>
          <w:tcPr>
            <w:tcW w:w="182" w:type="dxa"/>
            <w:gridSpan w:val="2"/>
            <w:vAlign w:val="bottom"/>
          </w:tcPr>
          <w:p w14:paraId="3B17FBBA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0D1C8" w14:textId="42A84740" w:rsidR="00230FAC" w:rsidRPr="00ED0BCF" w:rsidRDefault="00ED0BCF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514</w:t>
            </w:r>
          </w:p>
        </w:tc>
        <w:tc>
          <w:tcPr>
            <w:tcW w:w="186" w:type="dxa"/>
            <w:gridSpan w:val="2"/>
          </w:tcPr>
          <w:p w14:paraId="601CBCDF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4986A156" w14:textId="36C0C3AF" w:rsidR="00230FAC" w:rsidRPr="00ED0BCF" w:rsidRDefault="00ED0BCF" w:rsidP="00230FA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466</w:t>
            </w:r>
          </w:p>
        </w:tc>
        <w:tc>
          <w:tcPr>
            <w:tcW w:w="180" w:type="dxa"/>
            <w:gridSpan w:val="2"/>
            <w:vAlign w:val="bottom"/>
          </w:tcPr>
          <w:p w14:paraId="4CE8306A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9639FD" w14:textId="10520D57" w:rsidR="00230FAC" w:rsidRPr="00ED0BCF" w:rsidRDefault="00ED0BCF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309</w:t>
            </w:r>
          </w:p>
        </w:tc>
        <w:tc>
          <w:tcPr>
            <w:tcW w:w="181" w:type="dxa"/>
            <w:gridSpan w:val="2"/>
            <w:vAlign w:val="bottom"/>
          </w:tcPr>
          <w:p w14:paraId="583B4C77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15BDA" w14:textId="1B6169A8" w:rsidR="00230FAC" w:rsidRPr="00ED0BCF" w:rsidRDefault="00ED0BCF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</w:t>
            </w:r>
          </w:p>
        </w:tc>
        <w:tc>
          <w:tcPr>
            <w:tcW w:w="184" w:type="dxa"/>
            <w:vAlign w:val="bottom"/>
          </w:tcPr>
          <w:p w14:paraId="475DBD3F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231E7E2" w14:textId="30493821" w:rsidR="00230FAC" w:rsidRPr="00ED0BCF" w:rsidRDefault="00ED0BCF" w:rsidP="00ED0B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7F99CCAC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4A4DE130" w14:textId="23916E0A" w:rsidR="00230FAC" w:rsidRPr="00ED0BCF" w:rsidRDefault="00ED0BCF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4,113</w:t>
            </w:r>
          </w:p>
        </w:tc>
      </w:tr>
      <w:tr w:rsidR="00230FAC" w:rsidRPr="00A2780D" w14:paraId="0E347C67" w14:textId="77777777" w:rsidTr="00C10FE9">
        <w:trPr>
          <w:cantSplit/>
        </w:trPr>
        <w:tc>
          <w:tcPr>
            <w:tcW w:w="2692" w:type="dxa"/>
          </w:tcPr>
          <w:p w14:paraId="212A131F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7" w:type="dxa"/>
            <w:vAlign w:val="bottom"/>
          </w:tcPr>
          <w:p w14:paraId="662C4EDF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DAAD35" w14:textId="77777777" w:rsidR="00230FAC" w:rsidRPr="00ED0BCF" w:rsidRDefault="00230FAC" w:rsidP="00230FA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3AF2E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65D46B40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212353B0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634E4DD1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E0C44AF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47B3CDC8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A5430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53AC89CE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1D2F91E8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FD449A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33DA12F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E5D6EBA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DA990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70EEAE7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125687D9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1CA640EA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31150383" w14:textId="26296A25" w:rsidR="00230FAC" w:rsidRPr="00ED0BCF" w:rsidRDefault="00ED0BCF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906</w:t>
            </w:r>
          </w:p>
        </w:tc>
      </w:tr>
      <w:tr w:rsidR="00230FAC" w:rsidRPr="00A2780D" w14:paraId="5BA987FE" w14:textId="77777777" w:rsidTr="00C10FE9">
        <w:trPr>
          <w:cantSplit/>
        </w:trPr>
        <w:tc>
          <w:tcPr>
            <w:tcW w:w="2692" w:type="dxa"/>
          </w:tcPr>
          <w:p w14:paraId="0E953DA8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87" w:type="dxa"/>
            <w:vAlign w:val="bottom"/>
          </w:tcPr>
          <w:p w14:paraId="0E6B1F64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9FEC23" w14:textId="77777777" w:rsidR="00230FAC" w:rsidRPr="00ED0BCF" w:rsidRDefault="00230FAC" w:rsidP="00230FA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2C605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6EE37658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27400794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5E6F8B1C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838A2E9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2FCEBA82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5DC6D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2F761B37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60FEC9BF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98E8A24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56542E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6E83F06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6D2F9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549875CB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7EBD6B1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2D983E5C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449D2537" w14:textId="7E542F93" w:rsidR="00230FAC" w:rsidRPr="00ED0BCF" w:rsidRDefault="00ED0BCF" w:rsidP="006C173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(302)</w:t>
            </w:r>
          </w:p>
        </w:tc>
      </w:tr>
      <w:tr w:rsidR="00230FAC" w:rsidRPr="00A2780D" w14:paraId="1087AE0A" w14:textId="77777777" w:rsidTr="00C10FE9">
        <w:trPr>
          <w:cantSplit/>
        </w:trPr>
        <w:tc>
          <w:tcPr>
            <w:tcW w:w="2692" w:type="dxa"/>
          </w:tcPr>
          <w:p w14:paraId="11D31363" w14:textId="7C0BC0F2" w:rsidR="00230FAC" w:rsidRPr="00A2780D" w:rsidRDefault="006C173F" w:rsidP="00230FAC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</w:t>
            </w:r>
            <w:r w:rsidR="00230FAC"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87" w:type="dxa"/>
            <w:vAlign w:val="bottom"/>
          </w:tcPr>
          <w:p w14:paraId="699B76F5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2F857A" w14:textId="77777777" w:rsidR="00230FAC" w:rsidRPr="00ED0BCF" w:rsidRDefault="00230FAC" w:rsidP="00230FA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03F16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6E20F772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01C1C30F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164C6A2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1224E077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2BC3F4C4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1CB1E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4F2A07A1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1A737B24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16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B47CAC6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C3AFEB2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E49DAAA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68A17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CFC887F" w14:textId="77777777" w:rsidR="00230FAC" w:rsidRPr="00ED0BCF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6F0D3871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693B2BC1" w14:textId="77777777" w:rsidR="00230FAC" w:rsidRPr="00ED0BCF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1E0A69C0" w14:textId="5948B767" w:rsidR="00230FAC" w:rsidRPr="00ED0BCF" w:rsidRDefault="00ED0BCF" w:rsidP="006C173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(92)</w:t>
            </w:r>
          </w:p>
        </w:tc>
      </w:tr>
      <w:tr w:rsidR="00ED0BCF" w:rsidRPr="00A2780D" w14:paraId="2FD078DE" w14:textId="77777777" w:rsidTr="00C10FE9">
        <w:trPr>
          <w:cantSplit/>
        </w:trPr>
        <w:tc>
          <w:tcPr>
            <w:tcW w:w="2692" w:type="dxa"/>
          </w:tcPr>
          <w:p w14:paraId="1799C913" w14:textId="4F60493F" w:rsidR="00ED0BCF" w:rsidRDefault="00ED0BCF" w:rsidP="00230FAC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กำไร</w:t>
            </w:r>
            <w:r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</w:t>
            </w: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ตราสารอนุพันธ์</w:t>
            </w:r>
            <w:r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987" w:type="dxa"/>
            <w:vAlign w:val="bottom"/>
          </w:tcPr>
          <w:p w14:paraId="01C3A1F1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284B54" w14:textId="77777777" w:rsidR="00ED0BCF" w:rsidRPr="00ED0BCF" w:rsidRDefault="00ED0BCF" w:rsidP="00230FA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EB8E0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60672E4F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71686ABB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4DD38690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6DE1B41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51C85764" w14:textId="77777777" w:rsidR="00ED0BCF" w:rsidRPr="00ED0BCF" w:rsidRDefault="00ED0BCF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D7BCF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1F137DEE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49D2E31C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16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A5F863C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AD7632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029C6A88" w14:textId="77777777" w:rsidR="00ED0BCF" w:rsidRPr="00ED0BCF" w:rsidRDefault="00ED0BCF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F9B61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CE8A603" w14:textId="77777777" w:rsidR="00ED0BCF" w:rsidRPr="00ED0BCF" w:rsidRDefault="00ED0BCF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0435C6C4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1E17027B" w14:textId="77777777" w:rsidR="00ED0BCF" w:rsidRPr="00ED0BCF" w:rsidRDefault="00ED0BCF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73C6E1C7" w14:textId="55B0C41B" w:rsidR="00ED0BCF" w:rsidRPr="00ED0BCF" w:rsidRDefault="00ED0BCF" w:rsidP="00B825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0BC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</w:tr>
      <w:tr w:rsidR="00230FAC" w:rsidRPr="00A2780D" w14:paraId="34299739" w14:textId="77777777" w:rsidTr="00C10FE9">
        <w:trPr>
          <w:cantSplit/>
          <w:trHeight w:val="299"/>
        </w:trPr>
        <w:tc>
          <w:tcPr>
            <w:tcW w:w="2692" w:type="dxa"/>
          </w:tcPr>
          <w:p w14:paraId="402C6D74" w14:textId="07E24091" w:rsidR="00230FAC" w:rsidRPr="00A2780D" w:rsidRDefault="00230FAC" w:rsidP="00230FAC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CB051B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บริษัทร่วมและการร่วมค้า</w:t>
            </w:r>
          </w:p>
        </w:tc>
        <w:tc>
          <w:tcPr>
            <w:tcW w:w="987" w:type="dxa"/>
            <w:vAlign w:val="bottom"/>
          </w:tcPr>
          <w:p w14:paraId="036FE159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24BD84" w14:textId="77777777" w:rsidR="00230FAC" w:rsidRPr="00A2780D" w:rsidRDefault="00230FAC" w:rsidP="00230FA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8754E7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34D12E1C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57E2BC51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05F4897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5270A88A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46FE8E40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3F81B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6371E8E4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24005ECD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D41AE7F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BD017AE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9292403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74A99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61D5C2AC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609A1A52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12F0B3D4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372F7F0B" w14:textId="6FC2008E" w:rsidR="00230FAC" w:rsidRPr="00B825E3" w:rsidRDefault="00ED0BCF" w:rsidP="00B825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25E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(1)</w:t>
            </w:r>
          </w:p>
        </w:tc>
      </w:tr>
      <w:tr w:rsidR="00230FAC" w:rsidRPr="00A2780D" w14:paraId="3341AAE6" w14:textId="77777777" w:rsidTr="00C10FE9">
        <w:trPr>
          <w:cantSplit/>
          <w:trHeight w:val="299"/>
        </w:trPr>
        <w:tc>
          <w:tcPr>
            <w:tcW w:w="2692" w:type="dxa"/>
          </w:tcPr>
          <w:p w14:paraId="3A9B3176" w14:textId="77777777" w:rsidR="00230FAC" w:rsidRPr="00A2780D" w:rsidRDefault="00230FAC" w:rsidP="00230FAC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87" w:type="dxa"/>
            <w:vAlign w:val="bottom"/>
          </w:tcPr>
          <w:p w14:paraId="6EC547D8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620A5A" w14:textId="77777777" w:rsidR="00230FAC" w:rsidRPr="00A2780D" w:rsidRDefault="00230FAC" w:rsidP="00230FA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3F34A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69093A7E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2215E119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C693015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A6671B8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7255C63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612D0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141C8F08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26A7D4BD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F991E4B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02BEF9A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30939DF2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F0CD5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43C06EC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0DE2406A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3BCDCA38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60D3AA85" w14:textId="54128EF5" w:rsidR="00230FAC" w:rsidRPr="006C173F" w:rsidRDefault="00ED0BCF" w:rsidP="006C173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(734)</w:t>
            </w:r>
          </w:p>
        </w:tc>
      </w:tr>
      <w:tr w:rsidR="00230FAC" w:rsidRPr="00A2780D" w14:paraId="00507A10" w14:textId="77777777" w:rsidTr="00C10FE9">
        <w:trPr>
          <w:cantSplit/>
          <w:trHeight w:val="299"/>
        </w:trPr>
        <w:tc>
          <w:tcPr>
            <w:tcW w:w="2692" w:type="dxa"/>
          </w:tcPr>
          <w:p w14:paraId="794619AF" w14:textId="595BAB21" w:rsidR="00230FAC" w:rsidRPr="00A2780D" w:rsidRDefault="00230FAC" w:rsidP="00230FAC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</w:t>
            </w:r>
            <w:r w:rsidR="00D76A7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987" w:type="dxa"/>
            <w:vAlign w:val="bottom"/>
          </w:tcPr>
          <w:p w14:paraId="11545081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AA11723" w14:textId="77777777" w:rsidR="00230FAC" w:rsidRPr="00A2780D" w:rsidRDefault="00230FAC" w:rsidP="00230FA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19559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74CB45EE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3546AA0E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2F6B8D2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E1D330B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413C166C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4F697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3FE4D207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485A21D9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D14A5D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C1EA508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EADF62E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A071E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B8003E1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921C3D9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1F635871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49D39" w14:textId="1F25DD5B" w:rsidR="00230FAC" w:rsidRPr="00A2780D" w:rsidRDefault="00ED0BCF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3,892</w:t>
            </w:r>
          </w:p>
        </w:tc>
      </w:tr>
      <w:tr w:rsidR="00D76A7C" w:rsidRPr="00A2780D" w14:paraId="6BF4C3FD" w14:textId="77777777" w:rsidTr="00D76A7C">
        <w:trPr>
          <w:cantSplit/>
          <w:trHeight w:val="299"/>
        </w:trPr>
        <w:tc>
          <w:tcPr>
            <w:tcW w:w="2692" w:type="dxa"/>
          </w:tcPr>
          <w:p w14:paraId="3E441E10" w14:textId="77777777" w:rsidR="00D76A7C" w:rsidRPr="00A2780D" w:rsidRDefault="00D76A7C" w:rsidP="00230FAC">
            <w:pPr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564227D3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FEA597" w14:textId="77777777" w:rsidR="00D76A7C" w:rsidRPr="00A2780D" w:rsidRDefault="00D76A7C" w:rsidP="00230FA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366D3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6F2C85BD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1A13A2BE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E5708E5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BFD2A08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6A426406" w14:textId="77777777" w:rsidR="00D76A7C" w:rsidRPr="00A2780D" w:rsidRDefault="00D76A7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42268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09A8BCA9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295A60CF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B40AEA2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B7830A0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5CEE57AB" w14:textId="77777777" w:rsidR="00D76A7C" w:rsidRPr="00A2780D" w:rsidRDefault="00D76A7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62A64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7B50E0E" w14:textId="77777777" w:rsidR="00D76A7C" w:rsidRPr="00A2780D" w:rsidRDefault="00D76A7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47E8ECC0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4DCF6E65" w14:textId="77777777" w:rsidR="00D76A7C" w:rsidRPr="00A2780D" w:rsidRDefault="00D76A7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29CB0111" w14:textId="77777777" w:rsidR="00D76A7C" w:rsidRDefault="00D76A7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30FAC" w:rsidRPr="00A2780D" w14:paraId="32EB4CE0" w14:textId="77777777" w:rsidTr="00C10FE9">
        <w:trPr>
          <w:cantSplit/>
        </w:trPr>
        <w:tc>
          <w:tcPr>
            <w:tcW w:w="2692" w:type="dxa"/>
          </w:tcPr>
          <w:p w14:paraId="74186610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8A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87" w:type="dxa"/>
            <w:vAlign w:val="bottom"/>
          </w:tcPr>
          <w:p w14:paraId="67105FDB" w14:textId="6A2D9E3C" w:rsidR="00230FAC" w:rsidRPr="00A2780D" w:rsidRDefault="00ED0BCF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342</w:t>
            </w:r>
          </w:p>
        </w:tc>
        <w:tc>
          <w:tcPr>
            <w:tcW w:w="180" w:type="dxa"/>
            <w:vAlign w:val="bottom"/>
          </w:tcPr>
          <w:p w14:paraId="7A3A520F" w14:textId="77777777" w:rsidR="00230FAC" w:rsidRPr="00A2780D" w:rsidRDefault="00230FAC" w:rsidP="00230FA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B132B" w14:textId="2FDC24CD" w:rsidR="00230FAC" w:rsidRPr="00A2780D" w:rsidRDefault="00ED0BCF" w:rsidP="00230FA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686</w:t>
            </w:r>
          </w:p>
        </w:tc>
        <w:tc>
          <w:tcPr>
            <w:tcW w:w="189" w:type="dxa"/>
            <w:gridSpan w:val="2"/>
          </w:tcPr>
          <w:p w14:paraId="68CB2D10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558CB3D9" w14:textId="585ACAF7" w:rsidR="00230FAC" w:rsidRPr="00A2780D" w:rsidRDefault="00ED0BCF" w:rsidP="00230FA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</w:t>
            </w:r>
            <w:r w:rsidR="008015C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182" w:type="dxa"/>
            <w:vAlign w:val="bottom"/>
          </w:tcPr>
          <w:p w14:paraId="11DC8166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535CD94E" w14:textId="0B4959C6" w:rsidR="00230FAC" w:rsidRPr="00A2780D" w:rsidRDefault="00ED0BCF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181</w:t>
            </w:r>
          </w:p>
        </w:tc>
        <w:tc>
          <w:tcPr>
            <w:tcW w:w="182" w:type="dxa"/>
            <w:gridSpan w:val="2"/>
            <w:vAlign w:val="bottom"/>
          </w:tcPr>
          <w:p w14:paraId="2C096878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982FB" w14:textId="1B551C37" w:rsidR="00230FAC" w:rsidRPr="00A2780D" w:rsidRDefault="00ED0BCF" w:rsidP="00230FA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285</w:t>
            </w:r>
          </w:p>
        </w:tc>
        <w:tc>
          <w:tcPr>
            <w:tcW w:w="186" w:type="dxa"/>
            <w:gridSpan w:val="2"/>
          </w:tcPr>
          <w:p w14:paraId="2222CAA6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2BC518B3" w14:textId="11460A0F" w:rsidR="00230FAC" w:rsidRPr="00A2780D" w:rsidRDefault="00ED0BCF" w:rsidP="00230FA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142</w:t>
            </w:r>
          </w:p>
        </w:tc>
        <w:tc>
          <w:tcPr>
            <w:tcW w:w="180" w:type="dxa"/>
            <w:gridSpan w:val="2"/>
            <w:vAlign w:val="bottom"/>
          </w:tcPr>
          <w:p w14:paraId="43514F10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152EFF5" w14:textId="3BBEEFED" w:rsidR="00230FAC" w:rsidRPr="00A2780D" w:rsidRDefault="00ED0BCF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3042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8015C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</w:p>
        </w:tc>
        <w:tc>
          <w:tcPr>
            <w:tcW w:w="181" w:type="dxa"/>
            <w:gridSpan w:val="2"/>
            <w:vAlign w:val="bottom"/>
          </w:tcPr>
          <w:p w14:paraId="05CC4700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C78EF" w14:textId="3FEC0E15" w:rsidR="00230FAC" w:rsidRPr="00A2780D" w:rsidRDefault="00ED0BCF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</w:t>
            </w:r>
          </w:p>
        </w:tc>
        <w:tc>
          <w:tcPr>
            <w:tcW w:w="184" w:type="dxa"/>
            <w:vAlign w:val="bottom"/>
          </w:tcPr>
          <w:p w14:paraId="27482990" w14:textId="77777777" w:rsidR="00230FAC" w:rsidRPr="00A2780D" w:rsidRDefault="00230FAC" w:rsidP="00230FA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166F50C2" w14:textId="5DE5238E" w:rsidR="00230FAC" w:rsidRPr="00A2780D" w:rsidRDefault="00ED0BCF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4779D4FA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27EC64FF" w14:textId="1668D909" w:rsidR="00230FAC" w:rsidRPr="00A2780D" w:rsidRDefault="00ED0BCF" w:rsidP="00230F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</w:t>
            </w:r>
            <w:r w:rsidR="0063042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</w:t>
            </w:r>
          </w:p>
        </w:tc>
      </w:tr>
    </w:tbl>
    <w:p w14:paraId="01C05DCE" w14:textId="20DAE8A1" w:rsidR="00D76A7C" w:rsidRPr="00A2780D" w:rsidRDefault="00D76A7C" w:rsidP="00D76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ข้อมูลเกี่ยวกับส่วนงานที่รายงานสำหรับงวด</w:t>
      </w:r>
      <w:r w:rsidR="001A4025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หก</w:t>
      </w:r>
      <w:r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เดือน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สิ้นสุด 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</w:rPr>
        <w:t>3</w:t>
      </w:r>
      <w:r w:rsidR="001A4025">
        <w:rPr>
          <w:rFonts w:asciiTheme="majorBidi" w:hAnsiTheme="majorBidi" w:cstheme="majorBidi"/>
          <w:b/>
          <w:bCs/>
          <w:i/>
          <w:iCs/>
          <w:sz w:val="26"/>
          <w:szCs w:val="26"/>
        </w:rPr>
        <w:t>0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 ม</w:t>
      </w:r>
      <w:r w:rsidR="001A4025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ิถุนายน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 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</w:rPr>
        <w:t>256</w:t>
      </w:r>
      <w:r>
        <w:rPr>
          <w:rFonts w:asciiTheme="majorBidi" w:hAnsiTheme="majorBidi" w:cstheme="majorBidi"/>
          <w:b/>
          <w:bCs/>
          <w:i/>
          <w:iCs/>
          <w:sz w:val="26"/>
          <w:szCs w:val="26"/>
        </w:rPr>
        <w:t>4</w:t>
      </w:r>
    </w:p>
    <w:p w14:paraId="4BDB55C4" w14:textId="77777777" w:rsidR="00D76A7C" w:rsidRPr="00A2780D" w:rsidRDefault="00D76A7C" w:rsidP="00D76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2"/>
        <w:gridCol w:w="987"/>
        <w:gridCol w:w="180"/>
        <w:gridCol w:w="13"/>
        <w:gridCol w:w="894"/>
        <w:gridCol w:w="182"/>
        <w:gridCol w:w="7"/>
        <w:gridCol w:w="983"/>
        <w:gridCol w:w="182"/>
        <w:gridCol w:w="990"/>
        <w:gridCol w:w="85"/>
        <w:gridCol w:w="98"/>
        <w:gridCol w:w="84"/>
        <w:gridCol w:w="1268"/>
        <w:gridCol w:w="48"/>
        <w:gridCol w:w="136"/>
        <w:gridCol w:w="50"/>
        <w:gridCol w:w="1032"/>
        <w:gridCol w:w="132"/>
        <w:gridCol w:w="52"/>
        <w:gridCol w:w="128"/>
        <w:gridCol w:w="858"/>
        <w:gridCol w:w="132"/>
        <w:gridCol w:w="48"/>
        <w:gridCol w:w="133"/>
        <w:gridCol w:w="862"/>
        <w:gridCol w:w="184"/>
        <w:gridCol w:w="991"/>
        <w:gridCol w:w="184"/>
        <w:gridCol w:w="1055"/>
      </w:tblGrid>
      <w:tr w:rsidR="00D76A7C" w:rsidRPr="00A2780D" w14:paraId="431FCD74" w14:textId="77777777" w:rsidTr="00C000CF">
        <w:trPr>
          <w:cantSplit/>
          <w:trHeight w:val="299"/>
          <w:tblHeader/>
        </w:trPr>
        <w:tc>
          <w:tcPr>
            <w:tcW w:w="2692" w:type="dxa"/>
          </w:tcPr>
          <w:p w14:paraId="3876274F" w14:textId="77777777" w:rsidR="00D76A7C" w:rsidRPr="00A2780D" w:rsidRDefault="00D76A7C" w:rsidP="00C000C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78" w:type="dxa"/>
            <w:gridSpan w:val="29"/>
          </w:tcPr>
          <w:p w14:paraId="27CEC9C8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6A7C" w:rsidRPr="00A2780D" w14:paraId="1F7F0058" w14:textId="77777777" w:rsidTr="00C000CF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3619C624" w14:textId="77777777" w:rsidR="00D76A7C" w:rsidRPr="00A2780D" w:rsidRDefault="00D76A7C" w:rsidP="00C000C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5D3153E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5DE2ADE9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5C369AEF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35E2B41E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524AEF3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7B588820" w14:textId="77777777" w:rsidR="00D76A7C" w:rsidRPr="00A2780D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E6B2A64" w14:textId="77777777" w:rsidR="00D76A7C" w:rsidRPr="00A2780D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045EE0F" w14:textId="77777777" w:rsidR="00D76A7C" w:rsidRPr="00A2780D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55CA83F9" w14:textId="25A721E5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535CF15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0C563A7D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630E896D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3FBB0765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5177DA5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713BCF25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1E86C517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3343C691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4A257FE4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1BA83827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6A7C" w:rsidRPr="00A2780D" w14:paraId="7EBB269F" w14:textId="77777777" w:rsidTr="00C000CF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663CF114" w14:textId="77777777" w:rsidR="00D76A7C" w:rsidRPr="00A2780D" w:rsidRDefault="00D76A7C" w:rsidP="00C000C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AF9868C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61AB937B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0E45C1BC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2525F9ED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CF1CE84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238C7A7E" w14:textId="77777777" w:rsidR="00D76A7C" w:rsidRPr="00A2780D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F43F3C3" w14:textId="77777777" w:rsidR="00D76A7C" w:rsidRPr="00A2780D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เนื้อสัตว์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CEB5E53" w14:textId="77777777" w:rsidR="00D76A7C" w:rsidRPr="00A2780D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7C8E71DC" w14:textId="0015631F" w:rsidR="00D76A7C" w:rsidRPr="00A2780D" w:rsidRDefault="00D75E78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ร่วมและ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FB311B5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13BB58A6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5449094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026B410E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7AB6DE8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36A4437D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56BDD399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4B6B6F78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73A03518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6421C623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6A7C" w:rsidRPr="00A2780D" w14:paraId="5D0508D3" w14:textId="77777777" w:rsidTr="00C000CF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6CC58FE7" w14:textId="77777777" w:rsidR="00D76A7C" w:rsidRPr="00A2780D" w:rsidRDefault="00D76A7C" w:rsidP="00C000C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722E91B8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7F9922F8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30DF9049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2" w:type="dxa"/>
            <w:shd w:val="clear" w:color="auto" w:fill="auto"/>
          </w:tcPr>
          <w:p w14:paraId="0BAF14AB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6B896EC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0282BB6C" w14:textId="77777777" w:rsidR="00D76A7C" w:rsidRPr="00A2780D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C5CCFFC" w14:textId="77777777" w:rsidR="00D76A7C" w:rsidRPr="00C10FE9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ชนิดไม่แบ่ง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3FA3E7C4" w14:textId="77777777" w:rsidR="00D76A7C" w:rsidRPr="00A2780D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0DFF264B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ผลพลอยได้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106CC7CB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839613B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C53EDE7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0ADA65C0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ต่าง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77E3E61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412C01F4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5053CB13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39A28526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2ADAD634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285842BD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6A7C" w:rsidRPr="00A2780D" w14:paraId="1D86D666" w14:textId="77777777" w:rsidTr="00C000CF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25308163" w14:textId="77777777" w:rsidR="00D76A7C" w:rsidRPr="00A2780D" w:rsidRDefault="00D76A7C" w:rsidP="00C000C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50E07AAC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4ECEEBCE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73391713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2" w:type="dxa"/>
            <w:shd w:val="clear" w:color="auto" w:fill="auto"/>
          </w:tcPr>
          <w:p w14:paraId="70371A8D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D028DBC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ส่งออก</w:t>
            </w:r>
          </w:p>
        </w:tc>
        <w:tc>
          <w:tcPr>
            <w:tcW w:w="182" w:type="dxa"/>
            <w:shd w:val="clear" w:color="auto" w:fill="auto"/>
          </w:tcPr>
          <w:p w14:paraId="3604182D" w14:textId="77777777" w:rsidR="00D76A7C" w:rsidRPr="00A2780D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62036A3" w14:textId="77777777" w:rsidR="00D76A7C" w:rsidRPr="00A2780D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บรรจ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ุ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2CDCDF36" w14:textId="77777777" w:rsidR="00D76A7C" w:rsidRPr="00A2780D" w:rsidRDefault="00D76A7C" w:rsidP="00C000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306BE5D9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และอาหารอื่นๆ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65D7765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ABA350F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ปศุสัตว์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14925259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4C6DE843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F743A91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18F7998E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84" w:type="dxa"/>
            <w:shd w:val="clear" w:color="auto" w:fill="auto"/>
          </w:tcPr>
          <w:p w14:paraId="6DCA9DFF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111C2F6F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84" w:type="dxa"/>
            <w:shd w:val="clear" w:color="auto" w:fill="auto"/>
          </w:tcPr>
          <w:p w14:paraId="0154691B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1E50D1A1" w14:textId="77777777" w:rsidR="00D76A7C" w:rsidRPr="00A2780D" w:rsidRDefault="00D76A7C" w:rsidP="00C00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76A7C" w:rsidRPr="00A2780D" w14:paraId="1E9F10AC" w14:textId="77777777" w:rsidTr="00C000CF">
        <w:trPr>
          <w:cantSplit/>
          <w:trHeight w:val="299"/>
          <w:tblHeader/>
        </w:trPr>
        <w:tc>
          <w:tcPr>
            <w:tcW w:w="2692" w:type="dxa"/>
          </w:tcPr>
          <w:p w14:paraId="58DBBBEA" w14:textId="77777777" w:rsidR="00D76A7C" w:rsidRPr="00A2780D" w:rsidRDefault="00D76A7C" w:rsidP="00C000CF">
            <w:pPr>
              <w:spacing w:line="240" w:lineRule="auto"/>
              <w:ind w:firstLine="19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78" w:type="dxa"/>
            <w:gridSpan w:val="29"/>
          </w:tcPr>
          <w:p w14:paraId="00C4F2B1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278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76A7C" w:rsidRPr="00A2780D" w14:paraId="2D82474B" w14:textId="77777777" w:rsidTr="00C000CF">
        <w:trPr>
          <w:cantSplit/>
        </w:trPr>
        <w:tc>
          <w:tcPr>
            <w:tcW w:w="2692" w:type="dxa"/>
          </w:tcPr>
          <w:p w14:paraId="78880DA0" w14:textId="77777777" w:rsidR="00D76A7C" w:rsidRPr="00A2780D" w:rsidRDefault="00D76A7C" w:rsidP="00C000CF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987" w:type="dxa"/>
            <w:vAlign w:val="bottom"/>
          </w:tcPr>
          <w:p w14:paraId="167FACF6" w14:textId="36EB3630" w:rsidR="00D76A7C" w:rsidRPr="00A2780D" w:rsidRDefault="00C37D0D" w:rsidP="00C000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12,503</w:t>
            </w:r>
          </w:p>
        </w:tc>
        <w:tc>
          <w:tcPr>
            <w:tcW w:w="180" w:type="dxa"/>
            <w:vAlign w:val="bottom"/>
          </w:tcPr>
          <w:p w14:paraId="3B1B1A55" w14:textId="77777777" w:rsidR="00D76A7C" w:rsidRPr="00A2780D" w:rsidRDefault="00D76A7C" w:rsidP="00C000C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DF4DD" w14:textId="40D3B37C" w:rsidR="00D76A7C" w:rsidRPr="00A2780D" w:rsidRDefault="00C37D0D" w:rsidP="00C000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12,647</w:t>
            </w:r>
          </w:p>
        </w:tc>
        <w:tc>
          <w:tcPr>
            <w:tcW w:w="189" w:type="dxa"/>
            <w:gridSpan w:val="2"/>
          </w:tcPr>
          <w:p w14:paraId="0D378ECA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276DA052" w14:textId="470EB041" w:rsidR="00D76A7C" w:rsidRPr="00A2780D" w:rsidRDefault="00C37D0D" w:rsidP="00C000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5,078</w:t>
            </w:r>
          </w:p>
        </w:tc>
        <w:tc>
          <w:tcPr>
            <w:tcW w:w="182" w:type="dxa"/>
            <w:vAlign w:val="bottom"/>
          </w:tcPr>
          <w:p w14:paraId="33AC2176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D8C8421" w14:textId="2F8A0E21" w:rsidR="00D76A7C" w:rsidRPr="00A2780D" w:rsidRDefault="00C37D0D" w:rsidP="00C000C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2,383</w:t>
            </w:r>
          </w:p>
        </w:tc>
        <w:tc>
          <w:tcPr>
            <w:tcW w:w="182" w:type="dxa"/>
            <w:gridSpan w:val="2"/>
            <w:vAlign w:val="bottom"/>
          </w:tcPr>
          <w:p w14:paraId="42B5E524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4795B" w14:textId="7857EADA" w:rsidR="00D76A7C" w:rsidRPr="00A2780D" w:rsidRDefault="00C37D0D" w:rsidP="002728A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4,887</w:t>
            </w:r>
          </w:p>
        </w:tc>
        <w:tc>
          <w:tcPr>
            <w:tcW w:w="186" w:type="dxa"/>
            <w:gridSpan w:val="2"/>
          </w:tcPr>
          <w:p w14:paraId="2D508BC0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060E099D" w14:textId="16D04229" w:rsidR="00D76A7C" w:rsidRPr="00A2780D" w:rsidRDefault="00C37D0D" w:rsidP="00C000C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2,215</w:t>
            </w:r>
          </w:p>
        </w:tc>
        <w:tc>
          <w:tcPr>
            <w:tcW w:w="180" w:type="dxa"/>
            <w:gridSpan w:val="2"/>
            <w:vAlign w:val="bottom"/>
          </w:tcPr>
          <w:p w14:paraId="63937CBD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C253B0C" w14:textId="2B981549" w:rsidR="00D76A7C" w:rsidRPr="00A2780D" w:rsidRDefault="00C37D0D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2,237</w:t>
            </w:r>
          </w:p>
        </w:tc>
        <w:tc>
          <w:tcPr>
            <w:tcW w:w="181" w:type="dxa"/>
            <w:gridSpan w:val="2"/>
            <w:vAlign w:val="bottom"/>
          </w:tcPr>
          <w:p w14:paraId="2B5713C7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E79A8" w14:textId="5D6A5D82" w:rsidR="00D76A7C" w:rsidRPr="00A2780D" w:rsidRDefault="00C37D0D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662</w:t>
            </w:r>
          </w:p>
        </w:tc>
        <w:tc>
          <w:tcPr>
            <w:tcW w:w="184" w:type="dxa"/>
            <w:vAlign w:val="bottom"/>
          </w:tcPr>
          <w:p w14:paraId="48ADFCFE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55CF89BE" w14:textId="521F2AFB" w:rsidR="00D76A7C" w:rsidRPr="00A2780D" w:rsidRDefault="00C37D0D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184" w:type="dxa"/>
          </w:tcPr>
          <w:p w14:paraId="15E42654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6C9F11FF" w14:textId="4897914D" w:rsidR="00D76A7C" w:rsidRPr="00A2780D" w:rsidRDefault="00C37D0D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42,655</w:t>
            </w:r>
          </w:p>
        </w:tc>
      </w:tr>
      <w:tr w:rsidR="00D76A7C" w:rsidRPr="00A2780D" w14:paraId="15754BBB" w14:textId="77777777" w:rsidTr="00C000CF">
        <w:trPr>
          <w:cantSplit/>
        </w:trPr>
        <w:tc>
          <w:tcPr>
            <w:tcW w:w="2692" w:type="dxa"/>
          </w:tcPr>
          <w:p w14:paraId="79F5D232" w14:textId="48ACC377" w:rsidR="00D76A7C" w:rsidRPr="00A2780D" w:rsidRDefault="00D76A7C" w:rsidP="00C000C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</w:t>
            </w:r>
          </w:p>
        </w:tc>
        <w:tc>
          <w:tcPr>
            <w:tcW w:w="987" w:type="dxa"/>
            <w:vAlign w:val="bottom"/>
          </w:tcPr>
          <w:p w14:paraId="668DD314" w14:textId="6513975E" w:rsidR="00D76A7C" w:rsidRPr="00A2780D" w:rsidRDefault="00C37D0D" w:rsidP="00C000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339</w:t>
            </w:r>
          </w:p>
        </w:tc>
        <w:tc>
          <w:tcPr>
            <w:tcW w:w="180" w:type="dxa"/>
            <w:vAlign w:val="bottom"/>
          </w:tcPr>
          <w:p w14:paraId="69E79D79" w14:textId="77777777" w:rsidR="00D76A7C" w:rsidRPr="00A2780D" w:rsidRDefault="00D76A7C" w:rsidP="00C000C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12AC8" w14:textId="49C186F1" w:rsidR="00D76A7C" w:rsidRPr="00A2780D" w:rsidRDefault="00C37D0D" w:rsidP="00C000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485</w:t>
            </w:r>
          </w:p>
        </w:tc>
        <w:tc>
          <w:tcPr>
            <w:tcW w:w="189" w:type="dxa"/>
            <w:gridSpan w:val="2"/>
          </w:tcPr>
          <w:p w14:paraId="5D233636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2AE3A3B0" w14:textId="198C8C7A" w:rsidR="00D76A7C" w:rsidRPr="00A2780D" w:rsidRDefault="00C37D0D" w:rsidP="00C000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182" w:type="dxa"/>
            <w:vAlign w:val="bottom"/>
          </w:tcPr>
          <w:p w14:paraId="7A0B6A41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2F83F38" w14:textId="435E57C5" w:rsidR="00D76A7C" w:rsidRPr="00A2780D" w:rsidRDefault="00C37D0D" w:rsidP="00C000C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</w:t>
            </w:r>
          </w:p>
        </w:tc>
        <w:tc>
          <w:tcPr>
            <w:tcW w:w="182" w:type="dxa"/>
            <w:gridSpan w:val="2"/>
            <w:vAlign w:val="bottom"/>
          </w:tcPr>
          <w:p w14:paraId="289E07B5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A85B7" w14:textId="1251806D" w:rsidR="00D76A7C" w:rsidRPr="00A2780D" w:rsidRDefault="00C37D0D" w:rsidP="00C000C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201</w:t>
            </w:r>
          </w:p>
        </w:tc>
        <w:tc>
          <w:tcPr>
            <w:tcW w:w="186" w:type="dxa"/>
            <w:gridSpan w:val="2"/>
          </w:tcPr>
          <w:p w14:paraId="3008AAF4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57931494" w14:textId="268BE950" w:rsidR="00D76A7C" w:rsidRPr="00A2780D" w:rsidRDefault="00C37D0D" w:rsidP="00C000C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</w:t>
            </w:r>
          </w:p>
        </w:tc>
        <w:tc>
          <w:tcPr>
            <w:tcW w:w="180" w:type="dxa"/>
            <w:gridSpan w:val="2"/>
            <w:vAlign w:val="bottom"/>
          </w:tcPr>
          <w:p w14:paraId="4089459C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D405553" w14:textId="26ED4FBD" w:rsidR="00D76A7C" w:rsidRPr="00A2780D" w:rsidRDefault="00C37D0D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269</w:t>
            </w:r>
          </w:p>
        </w:tc>
        <w:tc>
          <w:tcPr>
            <w:tcW w:w="181" w:type="dxa"/>
            <w:gridSpan w:val="2"/>
            <w:vAlign w:val="bottom"/>
          </w:tcPr>
          <w:p w14:paraId="58164152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4BD7B" w14:textId="066CCEC5" w:rsidR="00D76A7C" w:rsidRPr="00A2780D" w:rsidRDefault="00C37D0D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</w:t>
            </w:r>
          </w:p>
        </w:tc>
        <w:tc>
          <w:tcPr>
            <w:tcW w:w="184" w:type="dxa"/>
            <w:vAlign w:val="bottom"/>
          </w:tcPr>
          <w:p w14:paraId="4475F798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CA848DF" w14:textId="10C0D2BA" w:rsidR="00D76A7C" w:rsidRPr="00A2780D" w:rsidRDefault="00C37D0D" w:rsidP="005C5A14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F009E3A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35C303CB" w14:textId="045CA883" w:rsidR="00D76A7C" w:rsidRPr="00A2780D" w:rsidRDefault="00C37D0D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1,376</w:t>
            </w:r>
          </w:p>
        </w:tc>
      </w:tr>
      <w:tr w:rsidR="00D76A7C" w:rsidRPr="00A2780D" w14:paraId="1D1A6C6D" w14:textId="77777777" w:rsidTr="00C000CF">
        <w:trPr>
          <w:cantSplit/>
        </w:trPr>
        <w:tc>
          <w:tcPr>
            <w:tcW w:w="2692" w:type="dxa"/>
          </w:tcPr>
          <w:p w14:paraId="4FE6F543" w14:textId="77777777" w:rsidR="00D76A7C" w:rsidRPr="00A2780D" w:rsidRDefault="00D76A7C" w:rsidP="00C000C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7" w:type="dxa"/>
            <w:vAlign w:val="bottom"/>
          </w:tcPr>
          <w:p w14:paraId="6A5BEB3F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5CBCE8" w14:textId="77777777" w:rsidR="00D76A7C" w:rsidRPr="00A2780D" w:rsidRDefault="00D76A7C" w:rsidP="00C000C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7F522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4D1405EC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14341038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C5EF3E2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51BF0024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27753328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84359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477C818D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0E82DE5C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D99249F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71EC041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1C244F2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BCEC1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F97AFF6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49462EC8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247D9443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00AD8D82" w14:textId="6DFD0837" w:rsidR="00D76A7C" w:rsidRPr="00A2780D" w:rsidRDefault="00C37D0D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292</w:t>
            </w:r>
          </w:p>
        </w:tc>
      </w:tr>
      <w:tr w:rsidR="00D76A7C" w:rsidRPr="00A2780D" w14:paraId="7B813106" w14:textId="77777777" w:rsidTr="00C000CF">
        <w:trPr>
          <w:cantSplit/>
        </w:trPr>
        <w:tc>
          <w:tcPr>
            <w:tcW w:w="2692" w:type="dxa"/>
          </w:tcPr>
          <w:p w14:paraId="19BE4DEB" w14:textId="77777777" w:rsidR="00D76A7C" w:rsidRPr="00A2780D" w:rsidRDefault="00D76A7C" w:rsidP="00C000C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87" w:type="dxa"/>
            <w:vAlign w:val="bottom"/>
          </w:tcPr>
          <w:p w14:paraId="34BFF7D1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92DB0A" w14:textId="77777777" w:rsidR="00D76A7C" w:rsidRPr="00A2780D" w:rsidRDefault="00D76A7C" w:rsidP="00C000C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9E31D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6EBAB4D6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0BB865C3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C24B299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6E4595E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6145576B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78FC5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3A93419F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3E494E6C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D526106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C60EA35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D05FAF3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91451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150D51AD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3B03230E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02649553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67C13E55" w14:textId="07DA4ED2" w:rsidR="00D76A7C" w:rsidRPr="006C173F" w:rsidRDefault="00C37D0D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(268)</w:t>
            </w:r>
          </w:p>
        </w:tc>
      </w:tr>
      <w:tr w:rsidR="00D76A7C" w:rsidRPr="00A2780D" w14:paraId="288BB6F7" w14:textId="77777777" w:rsidTr="00C000CF">
        <w:trPr>
          <w:cantSplit/>
        </w:trPr>
        <w:tc>
          <w:tcPr>
            <w:tcW w:w="2692" w:type="dxa"/>
          </w:tcPr>
          <w:p w14:paraId="2642A479" w14:textId="00D83003" w:rsidR="00D76A7C" w:rsidRPr="00A2780D" w:rsidRDefault="00B825E3" w:rsidP="00C000CF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กำไร</w:t>
            </w:r>
            <w:r w:rsidR="00D76A7C"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87" w:type="dxa"/>
            <w:vAlign w:val="bottom"/>
          </w:tcPr>
          <w:p w14:paraId="65AC8202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046E94" w14:textId="77777777" w:rsidR="00D76A7C" w:rsidRPr="00A2780D" w:rsidRDefault="00D76A7C" w:rsidP="00C000C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2F42B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592DC546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4BF5FC59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6DECE14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1C94B6C0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1033A34B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C28EC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758AB3CF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6520F060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16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BB28D88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BEC8182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B312FAB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E8BFD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184D2CB9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63B97771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5D2819C4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66716DBC" w14:textId="02E8A209" w:rsidR="00D76A7C" w:rsidRPr="00A2780D" w:rsidRDefault="00C37D0D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</w:p>
        </w:tc>
      </w:tr>
      <w:tr w:rsidR="00B825E3" w:rsidRPr="00A2780D" w14:paraId="328C1D32" w14:textId="77777777" w:rsidTr="00C000CF">
        <w:trPr>
          <w:cantSplit/>
        </w:trPr>
        <w:tc>
          <w:tcPr>
            <w:tcW w:w="2692" w:type="dxa"/>
          </w:tcPr>
          <w:p w14:paraId="431C5951" w14:textId="4F9754A0" w:rsidR="00B825E3" w:rsidRDefault="00B825E3" w:rsidP="00C000CF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</w:t>
            </w:r>
            <w:r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</w:t>
            </w: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ตราสารอนุพันธ์</w:t>
            </w:r>
            <w:r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987" w:type="dxa"/>
            <w:vAlign w:val="bottom"/>
          </w:tcPr>
          <w:p w14:paraId="319B3F9C" w14:textId="77777777" w:rsidR="00B825E3" w:rsidRPr="00A2780D" w:rsidRDefault="00B825E3" w:rsidP="00C000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E40C94" w14:textId="77777777" w:rsidR="00B825E3" w:rsidRPr="00A2780D" w:rsidRDefault="00B825E3" w:rsidP="00C000C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3597D" w14:textId="77777777" w:rsidR="00B825E3" w:rsidRPr="00A2780D" w:rsidRDefault="00B825E3" w:rsidP="00C000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6F4CF470" w14:textId="77777777" w:rsidR="00B825E3" w:rsidRPr="00A2780D" w:rsidRDefault="00B825E3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764A5955" w14:textId="77777777" w:rsidR="00B825E3" w:rsidRPr="00A2780D" w:rsidRDefault="00B825E3" w:rsidP="00C000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D51FA68" w14:textId="77777777" w:rsidR="00B825E3" w:rsidRPr="00A2780D" w:rsidRDefault="00B825E3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D002A3D" w14:textId="77777777" w:rsidR="00B825E3" w:rsidRPr="00A2780D" w:rsidRDefault="00B825E3" w:rsidP="00C000C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A616AC9" w14:textId="77777777" w:rsidR="00B825E3" w:rsidRPr="00A2780D" w:rsidRDefault="00B825E3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A67FA" w14:textId="77777777" w:rsidR="00B825E3" w:rsidRPr="00A2780D" w:rsidRDefault="00B825E3" w:rsidP="00C000CF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2F83BC2F" w14:textId="77777777" w:rsidR="00B825E3" w:rsidRPr="00A2780D" w:rsidRDefault="00B825E3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6BD73329" w14:textId="77777777" w:rsidR="00B825E3" w:rsidRPr="00A2780D" w:rsidRDefault="00B825E3" w:rsidP="00C000C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16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9D28ECD" w14:textId="77777777" w:rsidR="00B825E3" w:rsidRPr="00A2780D" w:rsidRDefault="00B825E3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DBD1F52" w14:textId="77777777" w:rsidR="00B825E3" w:rsidRPr="00A2780D" w:rsidRDefault="00B825E3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3B676641" w14:textId="77777777" w:rsidR="00B825E3" w:rsidRPr="00A2780D" w:rsidRDefault="00B825E3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AA0CF" w14:textId="77777777" w:rsidR="00B825E3" w:rsidRPr="00A2780D" w:rsidRDefault="00B825E3" w:rsidP="00C000C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6087ECD4" w14:textId="77777777" w:rsidR="00B825E3" w:rsidRPr="00A2780D" w:rsidRDefault="00B825E3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599573BB" w14:textId="77777777" w:rsidR="00B825E3" w:rsidRPr="00A2780D" w:rsidRDefault="00B825E3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5585AA4B" w14:textId="77777777" w:rsidR="00B825E3" w:rsidRPr="00A2780D" w:rsidRDefault="00B825E3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03E2E587" w14:textId="0863C32E" w:rsidR="00B825E3" w:rsidRDefault="00B825E3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(27)</w:t>
            </w:r>
          </w:p>
        </w:tc>
      </w:tr>
      <w:tr w:rsidR="00D76A7C" w:rsidRPr="00A2780D" w14:paraId="5F915DC8" w14:textId="77777777" w:rsidTr="00C000CF">
        <w:trPr>
          <w:cantSplit/>
          <w:trHeight w:val="299"/>
        </w:trPr>
        <w:tc>
          <w:tcPr>
            <w:tcW w:w="2692" w:type="dxa"/>
          </w:tcPr>
          <w:p w14:paraId="12F6EA44" w14:textId="77777777" w:rsidR="00D76A7C" w:rsidRPr="00A2780D" w:rsidRDefault="00D76A7C" w:rsidP="00C000CF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บริษัทร่วมและการร่วมค้า</w:t>
            </w:r>
          </w:p>
        </w:tc>
        <w:tc>
          <w:tcPr>
            <w:tcW w:w="987" w:type="dxa"/>
            <w:vAlign w:val="bottom"/>
          </w:tcPr>
          <w:p w14:paraId="2585DF96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BDF4FC4" w14:textId="77777777" w:rsidR="00D76A7C" w:rsidRPr="00A2780D" w:rsidRDefault="00D76A7C" w:rsidP="00C000C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3D69C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6B4D18A7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07B7B3C9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D78D5E6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0FB2B505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55D739D6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2A959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78B796AB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361C0812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C6E6E62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38D8941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7D772EE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60F904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363DDF27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EA6A6B1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5A55D819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2A502467" w14:textId="14A2CF63" w:rsidR="00D76A7C" w:rsidRPr="00FB0FA2" w:rsidRDefault="00C37D0D" w:rsidP="00FB0FA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B0F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B825E3" w:rsidRPr="00FB0F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</w:tr>
      <w:tr w:rsidR="00D76A7C" w:rsidRPr="00A2780D" w14:paraId="0AB37CA8" w14:textId="77777777" w:rsidTr="00C000CF">
        <w:trPr>
          <w:cantSplit/>
          <w:trHeight w:val="299"/>
        </w:trPr>
        <w:tc>
          <w:tcPr>
            <w:tcW w:w="2692" w:type="dxa"/>
          </w:tcPr>
          <w:p w14:paraId="66C79DBE" w14:textId="77777777" w:rsidR="00D76A7C" w:rsidRPr="00A2780D" w:rsidRDefault="00D76A7C" w:rsidP="00C000CF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87" w:type="dxa"/>
            <w:vAlign w:val="bottom"/>
          </w:tcPr>
          <w:p w14:paraId="12FB64EF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5BCF4F" w14:textId="77777777" w:rsidR="00D76A7C" w:rsidRPr="00A2780D" w:rsidRDefault="00D76A7C" w:rsidP="00C000C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CE32A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37139774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05A604C7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4D11EC48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3A26384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47D0A53B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F9FF4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31880D1D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4B6BD139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4660B0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F7DF68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0427DB7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D934C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1C689ED5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4A20B25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07928C5F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1C1FCACB" w14:textId="4350EBEC" w:rsidR="00D76A7C" w:rsidRPr="006C173F" w:rsidRDefault="00C37D0D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(254)</w:t>
            </w:r>
          </w:p>
        </w:tc>
      </w:tr>
      <w:tr w:rsidR="00D76A7C" w:rsidRPr="00A2780D" w14:paraId="68AA4825" w14:textId="77777777" w:rsidTr="00C000CF">
        <w:trPr>
          <w:cantSplit/>
          <w:trHeight w:val="299"/>
        </w:trPr>
        <w:tc>
          <w:tcPr>
            <w:tcW w:w="2692" w:type="dxa"/>
          </w:tcPr>
          <w:p w14:paraId="22C1E145" w14:textId="77777777" w:rsidR="00D76A7C" w:rsidRPr="00A2780D" w:rsidRDefault="00D76A7C" w:rsidP="00C000CF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987" w:type="dxa"/>
            <w:vAlign w:val="bottom"/>
          </w:tcPr>
          <w:p w14:paraId="02EBDC4D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6F2D59" w14:textId="77777777" w:rsidR="00D76A7C" w:rsidRPr="00A2780D" w:rsidRDefault="00D76A7C" w:rsidP="00C000C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B6BBB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25D0987C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4E76A5B0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8BF2635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18298DDB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0D33D2CB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A6D1F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2EA8FAA8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23A4C1F2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B11C43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F95E46B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468D1EA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9BDDA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6C04FE61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169FB332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07AA44A2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7A88F" w14:textId="1504CEA7" w:rsidR="00D76A7C" w:rsidRPr="00A2780D" w:rsidRDefault="00C37D0D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1,168</w:t>
            </w:r>
          </w:p>
        </w:tc>
      </w:tr>
      <w:tr w:rsidR="00D76A7C" w:rsidRPr="00A2780D" w14:paraId="4E4F569A" w14:textId="77777777" w:rsidTr="00D76A7C">
        <w:trPr>
          <w:cantSplit/>
          <w:trHeight w:val="299"/>
        </w:trPr>
        <w:tc>
          <w:tcPr>
            <w:tcW w:w="2692" w:type="dxa"/>
          </w:tcPr>
          <w:p w14:paraId="4E595584" w14:textId="77777777" w:rsidR="00D76A7C" w:rsidRPr="00A2780D" w:rsidRDefault="00D76A7C" w:rsidP="00C000CF">
            <w:pPr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54328A49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EFEA7D" w14:textId="77777777" w:rsidR="00D76A7C" w:rsidRPr="00A2780D" w:rsidRDefault="00D76A7C" w:rsidP="00C000C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37A53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0C78B5D8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0DE4E455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1184196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3A98CD84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1311195F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0711E1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34459957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6D1865B6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02DF6A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541DFB7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B305322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22FAC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11B97BF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4A99786A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7CAD686D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238C0959" w14:textId="77777777" w:rsidR="00D76A7C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D76A7C" w:rsidRPr="00A2780D" w14:paraId="15079EFF" w14:textId="77777777" w:rsidTr="00C37D0D">
        <w:trPr>
          <w:cantSplit/>
          <w:trHeight w:val="155"/>
        </w:trPr>
        <w:tc>
          <w:tcPr>
            <w:tcW w:w="2692" w:type="dxa"/>
          </w:tcPr>
          <w:p w14:paraId="679E973E" w14:textId="77777777" w:rsidR="00D76A7C" w:rsidRPr="00A2780D" w:rsidRDefault="00D76A7C" w:rsidP="00C000C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8A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87" w:type="dxa"/>
            <w:vAlign w:val="bottom"/>
          </w:tcPr>
          <w:p w14:paraId="4A1D23A1" w14:textId="3096A27B" w:rsidR="00D76A7C" w:rsidRPr="00A2780D" w:rsidRDefault="00C37D0D" w:rsidP="00C000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285</w:t>
            </w:r>
          </w:p>
        </w:tc>
        <w:tc>
          <w:tcPr>
            <w:tcW w:w="180" w:type="dxa"/>
            <w:vAlign w:val="bottom"/>
          </w:tcPr>
          <w:p w14:paraId="5AECA5DD" w14:textId="77777777" w:rsidR="00D76A7C" w:rsidRPr="00A2780D" w:rsidRDefault="00D76A7C" w:rsidP="00C000CF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3E8F9" w14:textId="4D6521D2" w:rsidR="00D76A7C" w:rsidRPr="00A2780D" w:rsidRDefault="00C37D0D" w:rsidP="00C000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692</w:t>
            </w:r>
          </w:p>
        </w:tc>
        <w:tc>
          <w:tcPr>
            <w:tcW w:w="189" w:type="dxa"/>
            <w:gridSpan w:val="2"/>
          </w:tcPr>
          <w:p w14:paraId="022D828F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26F66338" w14:textId="7035C87B" w:rsidR="00D76A7C" w:rsidRPr="00A2780D" w:rsidRDefault="00C37D0D" w:rsidP="00C000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278</w:t>
            </w:r>
          </w:p>
        </w:tc>
        <w:tc>
          <w:tcPr>
            <w:tcW w:w="182" w:type="dxa"/>
            <w:vAlign w:val="bottom"/>
          </w:tcPr>
          <w:p w14:paraId="554928D2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2AFEA16" w14:textId="389BE38B" w:rsidR="00D76A7C" w:rsidRPr="00A2780D" w:rsidRDefault="00C37D0D" w:rsidP="00C000C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130</w:t>
            </w:r>
          </w:p>
        </w:tc>
        <w:tc>
          <w:tcPr>
            <w:tcW w:w="182" w:type="dxa"/>
            <w:gridSpan w:val="2"/>
            <w:vAlign w:val="bottom"/>
          </w:tcPr>
          <w:p w14:paraId="61B43A1D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64892" w14:textId="6471F1D2" w:rsidR="00D76A7C" w:rsidRPr="00A2780D" w:rsidRDefault="00C37D0D" w:rsidP="00C000CF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  <w:r w:rsidR="00B825E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6" w:type="dxa"/>
            <w:gridSpan w:val="2"/>
          </w:tcPr>
          <w:p w14:paraId="09BAE14F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61624620" w14:textId="39D71053" w:rsidR="00D76A7C" w:rsidRPr="00A2780D" w:rsidRDefault="00C37D0D" w:rsidP="00C000C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121</w:t>
            </w:r>
          </w:p>
        </w:tc>
        <w:tc>
          <w:tcPr>
            <w:tcW w:w="180" w:type="dxa"/>
            <w:gridSpan w:val="2"/>
            <w:vAlign w:val="bottom"/>
          </w:tcPr>
          <w:p w14:paraId="12291CD5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E43DDBC" w14:textId="39A49473" w:rsidR="00D76A7C" w:rsidRPr="00A2780D" w:rsidRDefault="008015CA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57</w:t>
            </w:r>
          </w:p>
        </w:tc>
        <w:tc>
          <w:tcPr>
            <w:tcW w:w="181" w:type="dxa"/>
            <w:gridSpan w:val="2"/>
            <w:vAlign w:val="bottom"/>
          </w:tcPr>
          <w:p w14:paraId="1C9E64A5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7BE46" w14:textId="293449DF" w:rsidR="00D76A7C" w:rsidRPr="00A2780D" w:rsidRDefault="00C37D0D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</w:t>
            </w:r>
          </w:p>
        </w:tc>
        <w:tc>
          <w:tcPr>
            <w:tcW w:w="184" w:type="dxa"/>
            <w:vAlign w:val="bottom"/>
          </w:tcPr>
          <w:p w14:paraId="099B3CFA" w14:textId="77777777" w:rsidR="00D76A7C" w:rsidRPr="00A2780D" w:rsidRDefault="00D76A7C" w:rsidP="00C000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237F097B" w14:textId="3EB11F4C" w:rsidR="00D76A7C" w:rsidRPr="00A2780D" w:rsidRDefault="00C37D0D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</w:p>
        </w:tc>
        <w:tc>
          <w:tcPr>
            <w:tcW w:w="184" w:type="dxa"/>
          </w:tcPr>
          <w:p w14:paraId="5B9B722C" w14:textId="77777777" w:rsidR="00D76A7C" w:rsidRPr="00A2780D" w:rsidRDefault="00D76A7C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7577EE8D" w14:textId="57401712" w:rsidR="00D76A7C" w:rsidRPr="00A2780D" w:rsidRDefault="00C37D0D" w:rsidP="00C000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</w:t>
            </w:r>
            <w:r w:rsidR="008015C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900</w:t>
            </w:r>
          </w:p>
        </w:tc>
      </w:tr>
    </w:tbl>
    <w:p w14:paraId="17ABD59E" w14:textId="51A1FE6E" w:rsidR="00D76A7C" w:rsidRPr="00D76A7C" w:rsidRDefault="00D76A7C" w:rsidP="00D76A7C">
      <w:pPr>
        <w:rPr>
          <w:rFonts w:asciiTheme="majorBidi" w:eastAsia="Times New Roman" w:hAnsiTheme="majorBidi" w:cstheme="majorBidi"/>
          <w:sz w:val="30"/>
          <w:szCs w:val="30"/>
          <w:cs/>
        </w:rPr>
        <w:sectPr w:rsidR="00D76A7C" w:rsidRPr="00D76A7C" w:rsidSect="00A96A58">
          <w:headerReference w:type="default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bookmarkEnd w:id="2"/>
    <w:p w14:paraId="65F5AD2A" w14:textId="01A9829D" w:rsidR="004146FF" w:rsidRPr="00B20F02" w:rsidRDefault="00086D58" w:rsidP="003435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ข้อมูลส่วนงาน</w:t>
      </w:r>
      <w:r w:rsidR="004146FF" w:rsidRPr="00B20F02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ภูมิศาสตร์</w:t>
      </w:r>
    </w:p>
    <w:p w14:paraId="1D010CC9" w14:textId="77777777" w:rsidR="004146FF" w:rsidRPr="00B20F02" w:rsidRDefault="004146FF" w:rsidP="004146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</w:p>
    <w:p w14:paraId="4C543D68" w14:textId="78D85F4D" w:rsidR="004146FF" w:rsidRPr="00B20F02" w:rsidRDefault="004146FF" w:rsidP="0034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B20F0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</w:t>
      </w:r>
      <w:r w:rsidR="00086D58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ข้อมูลส่วนงาน</w:t>
      </w:r>
      <w:r w:rsidRPr="00B20F0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ภูมิศาสตร์ รายได้แยกตามที่ตั้งทางภูมิศาสตร์ของลูกค้า</w:t>
      </w:r>
    </w:p>
    <w:p w14:paraId="56C49612" w14:textId="77777777" w:rsidR="004146FF" w:rsidRPr="00B20F02" w:rsidRDefault="004146FF" w:rsidP="004146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530"/>
        <w:gridCol w:w="270"/>
        <w:gridCol w:w="1440"/>
      </w:tblGrid>
      <w:tr w:rsidR="00DC1694" w:rsidRPr="00B20F02" w14:paraId="6E2AC7CF" w14:textId="77777777" w:rsidTr="00BA2575">
        <w:trPr>
          <w:tblHeader/>
        </w:trPr>
        <w:tc>
          <w:tcPr>
            <w:tcW w:w="5850" w:type="dxa"/>
            <w:shd w:val="clear" w:color="auto" w:fill="auto"/>
          </w:tcPr>
          <w:p w14:paraId="4EBE21D4" w14:textId="616E9943" w:rsidR="004146FF" w:rsidRPr="00B20F02" w:rsidRDefault="004146FF" w:rsidP="00EB5127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14:paraId="6F24B46E" w14:textId="77777777" w:rsidR="004146FF" w:rsidRPr="00B20F02" w:rsidRDefault="004146FF" w:rsidP="00DC1694">
            <w:pPr>
              <w:tabs>
                <w:tab w:val="clear" w:pos="907"/>
                <w:tab w:val="left" w:pos="720"/>
                <w:tab w:val="left" w:pos="2467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C7181" w:rsidRPr="00B20F02" w14:paraId="67EB996D" w14:textId="77777777" w:rsidTr="00BA2575">
        <w:trPr>
          <w:tblHeader/>
        </w:trPr>
        <w:tc>
          <w:tcPr>
            <w:tcW w:w="5850" w:type="dxa"/>
            <w:shd w:val="clear" w:color="auto" w:fill="auto"/>
          </w:tcPr>
          <w:p w14:paraId="7A40471B" w14:textId="4B07246C" w:rsidR="004C7181" w:rsidRPr="00B20F02" w:rsidRDefault="00D76A7C" w:rsidP="00EB5127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A402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A40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1A402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F4E134" w14:textId="5807765D" w:rsidR="004C7181" w:rsidRPr="00B20F02" w:rsidRDefault="004C7181" w:rsidP="006C173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6C173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704E3F" w14:textId="77777777" w:rsidR="004C7181" w:rsidRPr="00B20F02" w:rsidRDefault="004C7181" w:rsidP="006C173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676B63A" w14:textId="3154A9B9" w:rsidR="004C7181" w:rsidRPr="006C173F" w:rsidRDefault="004C7181" w:rsidP="006C173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C173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6C173F" w:rsidRPr="006C173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</w:tr>
      <w:tr w:rsidR="00DC1694" w:rsidRPr="00B20F02" w14:paraId="44E546BD" w14:textId="77777777" w:rsidTr="00BA2575">
        <w:trPr>
          <w:tblHeader/>
        </w:trPr>
        <w:tc>
          <w:tcPr>
            <w:tcW w:w="5850" w:type="dxa"/>
            <w:shd w:val="clear" w:color="auto" w:fill="auto"/>
          </w:tcPr>
          <w:p w14:paraId="5469CF73" w14:textId="77777777" w:rsidR="004146FF" w:rsidRPr="00B20F02" w:rsidRDefault="004146FF" w:rsidP="00EB5127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14:paraId="7A485B58" w14:textId="77777777" w:rsidR="004146FF" w:rsidRPr="00B20F02" w:rsidRDefault="004146FF" w:rsidP="00DC1694">
            <w:pPr>
              <w:tabs>
                <w:tab w:val="left" w:pos="720"/>
              </w:tabs>
              <w:ind w:right="-14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4C7181" w:rsidRPr="00B20F02" w14:paraId="7E6C293F" w14:textId="77777777" w:rsidTr="00BA2575">
        <w:tc>
          <w:tcPr>
            <w:tcW w:w="5850" w:type="dxa"/>
            <w:shd w:val="clear" w:color="auto" w:fill="auto"/>
            <w:hideMark/>
          </w:tcPr>
          <w:p w14:paraId="2AD79F99" w14:textId="77777777" w:rsidR="004C7181" w:rsidRPr="00B20F02" w:rsidRDefault="004C7181" w:rsidP="00EB5127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2D126961" w14:textId="5EF4B7DF" w:rsidR="004C7181" w:rsidRPr="00B20F02" w:rsidRDefault="00B825E3" w:rsidP="00EB51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44,282</w:t>
            </w:r>
          </w:p>
        </w:tc>
        <w:tc>
          <w:tcPr>
            <w:tcW w:w="270" w:type="dxa"/>
            <w:shd w:val="clear" w:color="auto" w:fill="auto"/>
          </w:tcPr>
          <w:p w14:paraId="36617BF1" w14:textId="77777777" w:rsidR="004C7181" w:rsidRPr="00B20F02" w:rsidRDefault="004C7181" w:rsidP="00EB512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4DC8DE3" w14:textId="555F27D0" w:rsidR="004C7181" w:rsidRPr="00B20F02" w:rsidRDefault="00C37D0D" w:rsidP="00DC1694">
            <w:pPr>
              <w:pStyle w:val="acctfourfigures"/>
              <w:tabs>
                <w:tab w:val="left" w:pos="720"/>
              </w:tabs>
              <w:spacing w:line="240" w:lineRule="atLeast"/>
              <w:ind w:left="-79" w:firstLine="5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34,797</w:t>
            </w:r>
          </w:p>
        </w:tc>
      </w:tr>
      <w:tr w:rsidR="004C7181" w:rsidRPr="00B20F02" w14:paraId="58766540" w14:textId="77777777" w:rsidTr="00BA2575">
        <w:tc>
          <w:tcPr>
            <w:tcW w:w="5850" w:type="dxa"/>
            <w:shd w:val="clear" w:color="auto" w:fill="auto"/>
            <w:hideMark/>
          </w:tcPr>
          <w:p w14:paraId="167748AE" w14:textId="77777777" w:rsidR="004C7181" w:rsidRPr="00B20F02" w:rsidRDefault="004C7181" w:rsidP="00EB512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เอเชียตะวันออกเฉียงใต้</w:t>
            </w:r>
          </w:p>
        </w:tc>
        <w:tc>
          <w:tcPr>
            <w:tcW w:w="1530" w:type="dxa"/>
            <w:shd w:val="clear" w:color="auto" w:fill="auto"/>
          </w:tcPr>
          <w:p w14:paraId="792BF92C" w14:textId="6B15357C" w:rsidR="004C7181" w:rsidRPr="00B20F02" w:rsidRDefault="00B825E3" w:rsidP="00EB51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3,487</w:t>
            </w:r>
          </w:p>
        </w:tc>
        <w:tc>
          <w:tcPr>
            <w:tcW w:w="270" w:type="dxa"/>
            <w:shd w:val="clear" w:color="auto" w:fill="auto"/>
          </w:tcPr>
          <w:p w14:paraId="27031581" w14:textId="77777777" w:rsidR="004C7181" w:rsidRPr="00B20F02" w:rsidRDefault="004C7181" w:rsidP="00EB512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3C5CCDE8" w14:textId="708E920B" w:rsidR="004C7181" w:rsidRPr="00B20F02" w:rsidRDefault="00C37D0D" w:rsidP="00EB512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2,833</w:t>
            </w:r>
          </w:p>
        </w:tc>
      </w:tr>
      <w:tr w:rsidR="004C7181" w:rsidRPr="00B20F02" w14:paraId="0D384FCC" w14:textId="77777777" w:rsidTr="00BA2575">
        <w:tc>
          <w:tcPr>
            <w:tcW w:w="5850" w:type="dxa"/>
            <w:shd w:val="clear" w:color="auto" w:fill="auto"/>
          </w:tcPr>
          <w:p w14:paraId="51171BCB" w14:textId="77777777" w:rsidR="004C7181" w:rsidRPr="00B20F02" w:rsidRDefault="004C7181" w:rsidP="00EB5127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val="en-GB" w:eastAsia="th-TH"/>
              </w:rPr>
            </w:pPr>
            <w:r w:rsidRPr="00B20F02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  <w:t>เอเชีย (ยกเว้น เอเชียตะวันออกเฉียงใต้)</w:t>
            </w:r>
          </w:p>
        </w:tc>
        <w:tc>
          <w:tcPr>
            <w:tcW w:w="1530" w:type="dxa"/>
            <w:shd w:val="clear" w:color="auto" w:fill="auto"/>
          </w:tcPr>
          <w:p w14:paraId="7E9228E3" w14:textId="521FBB23" w:rsidR="004C7181" w:rsidRPr="00B20F02" w:rsidRDefault="00B825E3" w:rsidP="00EB51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3,153</w:t>
            </w:r>
          </w:p>
        </w:tc>
        <w:tc>
          <w:tcPr>
            <w:tcW w:w="270" w:type="dxa"/>
            <w:shd w:val="clear" w:color="auto" w:fill="auto"/>
          </w:tcPr>
          <w:p w14:paraId="48378D1E" w14:textId="77777777" w:rsidR="004C7181" w:rsidRPr="00B20F02" w:rsidRDefault="004C7181" w:rsidP="00EB512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62D8D18" w14:textId="7CCD4B0E" w:rsidR="004C7181" w:rsidRPr="004C7181" w:rsidRDefault="00C37D0D" w:rsidP="00DC169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3,200</w:t>
            </w:r>
          </w:p>
        </w:tc>
      </w:tr>
      <w:tr w:rsidR="004C7181" w:rsidRPr="00B20F02" w14:paraId="45C2112F" w14:textId="77777777" w:rsidTr="00BA2575">
        <w:tc>
          <w:tcPr>
            <w:tcW w:w="5850" w:type="dxa"/>
            <w:shd w:val="clear" w:color="auto" w:fill="auto"/>
          </w:tcPr>
          <w:p w14:paraId="4A09BD8F" w14:textId="142AD248" w:rsidR="004C7181" w:rsidRPr="00B20F02" w:rsidRDefault="004C7181" w:rsidP="00EB5127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2B9EC11" w14:textId="1EE205D0" w:rsidR="004C7181" w:rsidRPr="00B20F02" w:rsidRDefault="00B825E3" w:rsidP="00EB51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2,363</w:t>
            </w:r>
          </w:p>
        </w:tc>
        <w:tc>
          <w:tcPr>
            <w:tcW w:w="270" w:type="dxa"/>
            <w:shd w:val="clear" w:color="auto" w:fill="auto"/>
          </w:tcPr>
          <w:p w14:paraId="61A22F33" w14:textId="77777777" w:rsidR="004C7181" w:rsidRPr="00B20F02" w:rsidRDefault="004C7181" w:rsidP="00EB512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F9AE71" w14:textId="2A142B81" w:rsidR="004C7181" w:rsidRPr="00B20F02" w:rsidRDefault="00C37D0D" w:rsidP="00DC169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1,825</w:t>
            </w:r>
          </w:p>
        </w:tc>
      </w:tr>
      <w:tr w:rsidR="004C7181" w:rsidRPr="00B20F02" w14:paraId="6EF74481" w14:textId="77777777" w:rsidTr="00BA2575">
        <w:tc>
          <w:tcPr>
            <w:tcW w:w="5850" w:type="dxa"/>
            <w:shd w:val="clear" w:color="auto" w:fill="auto"/>
          </w:tcPr>
          <w:p w14:paraId="0BAECEB2" w14:textId="4B5A72FC" w:rsidR="004C7181" w:rsidRPr="00B20F02" w:rsidRDefault="004C7181" w:rsidP="00EB5127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C3132" w14:textId="51BF56C9" w:rsidR="004C7181" w:rsidRPr="006C173F" w:rsidRDefault="00B825E3" w:rsidP="00EB51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53,285</w:t>
            </w:r>
          </w:p>
        </w:tc>
        <w:tc>
          <w:tcPr>
            <w:tcW w:w="270" w:type="dxa"/>
            <w:shd w:val="clear" w:color="auto" w:fill="auto"/>
          </w:tcPr>
          <w:p w14:paraId="3C381D49" w14:textId="77777777" w:rsidR="004C7181" w:rsidRPr="006C173F" w:rsidRDefault="004C7181" w:rsidP="00EB512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8565B" w14:textId="20E1C1D4" w:rsidR="004C7181" w:rsidRPr="006C173F" w:rsidRDefault="00C37D0D" w:rsidP="00DC169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42,655</w:t>
            </w:r>
          </w:p>
        </w:tc>
      </w:tr>
    </w:tbl>
    <w:p w14:paraId="3ECCE8EC" w14:textId="77777777" w:rsidR="004146FF" w:rsidRPr="00B20F02" w:rsidRDefault="004146FF" w:rsidP="002617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313"/>
        <w:jc w:val="thaiDistribute"/>
        <w:rPr>
          <w:rFonts w:asciiTheme="majorBidi" w:hAnsiTheme="majorBidi" w:cstheme="majorBidi"/>
          <w:sz w:val="30"/>
          <w:szCs w:val="30"/>
        </w:rPr>
      </w:pPr>
    </w:p>
    <w:p w14:paraId="56108CC2" w14:textId="77777777" w:rsidR="004146FF" w:rsidRPr="00B20F02" w:rsidRDefault="004146FF" w:rsidP="00343569">
      <w:pPr>
        <w:tabs>
          <w:tab w:val="clear" w:pos="227"/>
          <w:tab w:val="clear" w:pos="454"/>
          <w:tab w:val="clear" w:pos="680"/>
          <w:tab w:val="left" w:pos="720"/>
        </w:tabs>
        <w:ind w:left="360" w:right="-313" w:firstLine="1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53F4E550" w14:textId="77777777" w:rsidR="004146FF" w:rsidRPr="00B20F02" w:rsidRDefault="004146FF" w:rsidP="004146FF">
      <w:pPr>
        <w:tabs>
          <w:tab w:val="clear" w:pos="227"/>
          <w:tab w:val="clear" w:pos="454"/>
          <w:tab w:val="clear" w:pos="680"/>
          <w:tab w:val="left" w:pos="720"/>
        </w:tabs>
        <w:ind w:left="297" w:right="-31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50E0B0C" w14:textId="621EAB5C" w:rsidR="004146FF" w:rsidRDefault="004146FF" w:rsidP="00343569">
      <w:pPr>
        <w:tabs>
          <w:tab w:val="clear" w:pos="227"/>
          <w:tab w:val="clear" w:pos="454"/>
          <w:tab w:val="clear" w:pos="680"/>
          <w:tab w:val="left" w:pos="720"/>
        </w:tabs>
        <w:ind w:left="540" w:right="-313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B825E3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>
        <w:rPr>
          <w:rFonts w:asciiTheme="majorBidi" w:hAnsiTheme="majorBidi" w:cstheme="majorBidi" w:hint="cs"/>
          <w:sz w:val="30"/>
          <w:szCs w:val="30"/>
          <w:cs/>
        </w:rPr>
        <w:t>สิ้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นสุดวันที่ </w:t>
      </w:r>
      <w:r w:rsidRPr="00B20F02">
        <w:rPr>
          <w:rFonts w:asciiTheme="majorBidi" w:hAnsiTheme="majorBidi" w:cstheme="majorBidi"/>
          <w:sz w:val="30"/>
          <w:szCs w:val="30"/>
        </w:rPr>
        <w:t>3</w:t>
      </w:r>
      <w:r w:rsidR="001A4025">
        <w:rPr>
          <w:rFonts w:asciiTheme="majorBidi" w:hAnsiTheme="majorBidi" w:cstheme="majorBidi"/>
          <w:sz w:val="30"/>
          <w:szCs w:val="30"/>
        </w:rPr>
        <w:t>0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</w:t>
      </w:r>
      <w:r w:rsidR="001A4025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B20F02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รายได้ส่วนใหญ่ของกลุ่มบริษัทและบริษัทมีจังหวะเวลา</w:t>
      </w:r>
      <w:r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ในการรับรู้รายได้เป็น ณ เวลาใดเวลาหนึ่ง</w:t>
      </w:r>
    </w:p>
    <w:p w14:paraId="2D88457D" w14:textId="77777777" w:rsidR="005870C6" w:rsidRPr="00B20F02" w:rsidRDefault="005870C6" w:rsidP="00BA73DC">
      <w:pPr>
        <w:tabs>
          <w:tab w:val="clear" w:pos="227"/>
          <w:tab w:val="clear" w:pos="454"/>
          <w:tab w:val="clear" w:pos="680"/>
          <w:tab w:val="left" w:pos="720"/>
        </w:tabs>
        <w:ind w:right="-313"/>
        <w:jc w:val="thaiDistribute"/>
        <w:rPr>
          <w:rFonts w:asciiTheme="majorBidi" w:hAnsiTheme="majorBidi" w:cstheme="majorBidi"/>
          <w:sz w:val="30"/>
          <w:szCs w:val="30"/>
        </w:rPr>
      </w:pPr>
    </w:p>
    <w:p w14:paraId="73AC428E" w14:textId="77777777" w:rsidR="00A301C5" w:rsidRDefault="00E132E7" w:rsidP="00343569">
      <w:pPr>
        <w:pStyle w:val="Heading1"/>
        <w:numPr>
          <w:ilvl w:val="0"/>
          <w:numId w:val="21"/>
        </w:numPr>
        <w:tabs>
          <w:tab w:val="left" w:pos="450"/>
        </w:tabs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5870C6">
        <w:rPr>
          <w:rFonts w:asciiTheme="majorBidi" w:hAnsiTheme="majorBidi" w:cstheme="majorBidi"/>
          <w:sz w:val="30"/>
          <w:szCs w:val="30"/>
          <w:u w:val="none"/>
        </w:rPr>
        <w:tab/>
      </w:r>
      <w:r w:rsidR="00A301C5" w:rsidRPr="00B76AD3">
        <w:rPr>
          <w:rFonts w:asciiTheme="majorBidi" w:hAnsiTheme="majorBidi" w:cstheme="majorBidi" w:hint="cs"/>
          <w:sz w:val="30"/>
          <w:szCs w:val="30"/>
          <w:u w:val="none"/>
          <w:cs/>
        </w:rPr>
        <w:t>ภาษีเงินได้</w:t>
      </w:r>
    </w:p>
    <w:p w14:paraId="32823919" w14:textId="77777777" w:rsidR="00A301C5" w:rsidRPr="0020753C" w:rsidRDefault="00A301C5" w:rsidP="00A301C5">
      <w:pPr>
        <w:rPr>
          <w:sz w:val="30"/>
          <w:szCs w:val="30"/>
        </w:rPr>
      </w:pPr>
    </w:p>
    <w:p w14:paraId="5302CF30" w14:textId="52F27538" w:rsidR="00561F1E" w:rsidRDefault="00A301C5" w:rsidP="00561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60AB">
        <w:rPr>
          <w:rFonts w:asciiTheme="majorBidi" w:hAnsiTheme="majorBidi" w:cstheme="majorBidi" w:hint="cs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1A4025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E960AB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E960AB">
        <w:rPr>
          <w:rFonts w:asciiTheme="majorBidi" w:hAnsiTheme="majorBidi" w:cstheme="majorBidi"/>
          <w:sz w:val="30"/>
          <w:szCs w:val="30"/>
        </w:rPr>
        <w:t>3</w:t>
      </w:r>
      <w:r w:rsidR="001A4025">
        <w:rPr>
          <w:rFonts w:asciiTheme="majorBidi" w:hAnsiTheme="majorBidi" w:cstheme="majorBidi"/>
          <w:sz w:val="30"/>
          <w:szCs w:val="30"/>
        </w:rPr>
        <w:t>0</w:t>
      </w:r>
      <w:r w:rsidRPr="00E960AB">
        <w:rPr>
          <w:rFonts w:asciiTheme="majorBidi" w:hAnsiTheme="majorBidi" w:cstheme="majorBidi"/>
          <w:sz w:val="30"/>
          <w:szCs w:val="30"/>
        </w:rPr>
        <w:t xml:space="preserve"> </w:t>
      </w:r>
      <w:r w:rsidRPr="00E960AB">
        <w:rPr>
          <w:rFonts w:asciiTheme="majorBidi" w:hAnsiTheme="majorBidi" w:cstheme="majorBidi" w:hint="cs"/>
          <w:sz w:val="30"/>
          <w:szCs w:val="30"/>
          <w:cs/>
        </w:rPr>
        <w:t>ม</w:t>
      </w:r>
      <w:r w:rsidR="001A4025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E960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60AB">
        <w:rPr>
          <w:rFonts w:asciiTheme="majorBidi" w:hAnsiTheme="majorBidi" w:cstheme="majorBidi"/>
          <w:sz w:val="30"/>
          <w:szCs w:val="30"/>
        </w:rPr>
        <w:t xml:space="preserve">2565 </w:t>
      </w:r>
      <w:r w:rsidRPr="00E960AB">
        <w:rPr>
          <w:rFonts w:asciiTheme="majorBidi" w:hAnsiTheme="majorBidi" w:cstheme="majorBidi" w:hint="cs"/>
          <w:sz w:val="30"/>
          <w:szCs w:val="30"/>
          <w:cs/>
        </w:rPr>
        <w:t xml:space="preserve">คือร้อยละ </w:t>
      </w:r>
      <w:r w:rsidR="00B825E3">
        <w:rPr>
          <w:rFonts w:asciiTheme="majorBidi" w:hAnsiTheme="majorBidi" w:cstheme="majorBidi"/>
          <w:sz w:val="30"/>
          <w:szCs w:val="30"/>
        </w:rPr>
        <w:t>15.86</w:t>
      </w:r>
      <w:r w:rsidRPr="00E960AB">
        <w:rPr>
          <w:rFonts w:asciiTheme="majorBidi" w:hAnsiTheme="majorBidi" w:cstheme="majorBidi" w:hint="cs"/>
          <w:sz w:val="30"/>
          <w:szCs w:val="30"/>
          <w:cs/>
        </w:rPr>
        <w:t xml:space="preserve"> และ ร้อยละ </w:t>
      </w:r>
      <w:r w:rsidR="00B825E3">
        <w:rPr>
          <w:rFonts w:asciiTheme="majorBidi" w:hAnsiTheme="majorBidi" w:cstheme="majorBidi"/>
          <w:sz w:val="30"/>
          <w:szCs w:val="30"/>
        </w:rPr>
        <w:t>2.74</w:t>
      </w:r>
      <w:r w:rsidRPr="00E960AB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5E5E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60AB">
        <w:rPr>
          <w:rFonts w:asciiTheme="majorBidi" w:hAnsiTheme="majorBidi" w:cstheme="majorBidi"/>
          <w:i/>
          <w:iCs/>
          <w:sz w:val="30"/>
          <w:szCs w:val="30"/>
        </w:rPr>
        <w:t xml:space="preserve">(2564: </w:t>
      </w:r>
      <w:r w:rsidRPr="00E960A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B825E3">
        <w:rPr>
          <w:rFonts w:asciiTheme="majorBidi" w:hAnsiTheme="majorBidi" w:cstheme="majorBidi"/>
          <w:i/>
          <w:iCs/>
          <w:sz w:val="30"/>
          <w:szCs w:val="30"/>
        </w:rPr>
        <w:t>17.85</w:t>
      </w:r>
      <w:r w:rsidRPr="00E960A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960A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ร้อยละ </w:t>
      </w:r>
      <w:r w:rsidR="00B825E3">
        <w:rPr>
          <w:rFonts w:asciiTheme="majorBidi" w:hAnsiTheme="majorBidi" w:cstheme="majorBidi"/>
          <w:i/>
          <w:iCs/>
          <w:sz w:val="30"/>
          <w:szCs w:val="30"/>
        </w:rPr>
        <w:t>8.10</w:t>
      </w:r>
      <w:r w:rsidRPr="00E960A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960AB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E960AB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E960AB">
        <w:rPr>
          <w:rFonts w:asciiTheme="majorBidi" w:hAnsiTheme="majorBidi" w:cstheme="majorBidi"/>
          <w:sz w:val="30"/>
          <w:szCs w:val="30"/>
        </w:rPr>
        <w:t xml:space="preserve"> </w:t>
      </w:r>
      <w:r w:rsidRPr="00BA73DC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="00F56D7D">
        <w:rPr>
          <w:rFonts w:asciiTheme="majorBidi" w:hAnsiTheme="majorBidi" w:cstheme="majorBidi" w:hint="cs"/>
          <w:sz w:val="30"/>
          <w:szCs w:val="30"/>
          <w:cs/>
        </w:rPr>
        <w:t>ปัจจัยดังนี้</w:t>
      </w:r>
    </w:p>
    <w:p w14:paraId="1CCB6A12" w14:textId="4F13F4F3" w:rsidR="00F56D7D" w:rsidRDefault="00862C10" w:rsidP="00862C10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="00F56D7D">
        <w:rPr>
          <w:rFonts w:asciiTheme="majorBidi" w:hAnsiTheme="majorBidi" w:cstheme="majorBidi" w:hint="cs"/>
          <w:sz w:val="30"/>
          <w:szCs w:val="30"/>
          <w:cs/>
        </w:rPr>
        <w:t xml:space="preserve">การลดภาษีเงินได้ </w:t>
      </w:r>
      <w:r w:rsidR="00F56D7D">
        <w:rPr>
          <w:rFonts w:asciiTheme="majorBidi" w:hAnsiTheme="majorBidi" w:cstheme="majorBidi"/>
          <w:sz w:val="30"/>
          <w:szCs w:val="30"/>
        </w:rPr>
        <w:t>-</w:t>
      </w:r>
      <w:r w:rsidR="00F56D7D">
        <w:rPr>
          <w:rFonts w:asciiTheme="majorBidi" w:hAnsiTheme="majorBidi" w:cstheme="majorBidi" w:hint="cs"/>
          <w:sz w:val="30"/>
          <w:szCs w:val="30"/>
          <w:cs/>
        </w:rPr>
        <w:t xml:space="preserve"> กิจการที่ได้รับการส่งเสริมการลงทุน</w:t>
      </w:r>
    </w:p>
    <w:p w14:paraId="48AD0212" w14:textId="4BA8F2E8" w:rsidR="00F56D7D" w:rsidRDefault="00862C10" w:rsidP="00F56D7D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="00F56D7D">
        <w:rPr>
          <w:rFonts w:asciiTheme="majorBidi" w:hAnsiTheme="majorBidi" w:cstheme="majorBidi" w:hint="cs"/>
          <w:sz w:val="30"/>
          <w:szCs w:val="30"/>
          <w:cs/>
        </w:rPr>
        <w:t>รายได้เงินปันผลที่ไม่ต้องเสียภาษี</w:t>
      </w:r>
    </w:p>
    <w:p w14:paraId="52130672" w14:textId="2B7B85F3" w:rsidR="00F56D7D" w:rsidRPr="00F56D7D" w:rsidRDefault="00862C10" w:rsidP="00F56D7D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="00F56D7D">
        <w:rPr>
          <w:rFonts w:asciiTheme="majorBidi" w:hAnsiTheme="majorBidi" w:cstheme="majorBidi" w:hint="cs"/>
          <w:sz w:val="30"/>
          <w:szCs w:val="30"/>
          <w:cs/>
        </w:rPr>
        <w:t>รายจ่ายที่มีสิทธิหักได้เพิ่ม</w:t>
      </w:r>
    </w:p>
    <w:p w14:paraId="25D1AE17" w14:textId="53325BDC" w:rsidR="00A301C5" w:rsidRDefault="00A301C5" w:rsidP="00A301C5">
      <w:pPr>
        <w:pStyle w:val="Heading1"/>
        <w:ind w:left="540"/>
        <w:rPr>
          <w:rFonts w:asciiTheme="majorBidi" w:hAnsiTheme="majorBidi" w:cstheme="majorBidi"/>
          <w:sz w:val="30"/>
          <w:szCs w:val="30"/>
          <w:u w:val="none"/>
        </w:rPr>
      </w:pPr>
    </w:p>
    <w:p w14:paraId="4DFAD90B" w14:textId="2B6557D5" w:rsidR="002617A6" w:rsidRDefault="002617A6" w:rsidP="002617A6"/>
    <w:p w14:paraId="69E7623D" w14:textId="6CB0B285" w:rsidR="002617A6" w:rsidRDefault="002617A6" w:rsidP="002617A6"/>
    <w:p w14:paraId="51BD9BE4" w14:textId="7212522A" w:rsidR="002617A6" w:rsidRDefault="002617A6" w:rsidP="002617A6"/>
    <w:p w14:paraId="43E71B61" w14:textId="1412377A" w:rsidR="002617A6" w:rsidRDefault="002617A6" w:rsidP="002617A6"/>
    <w:p w14:paraId="19E6F1A1" w14:textId="77777777" w:rsidR="002617A6" w:rsidRPr="002617A6" w:rsidRDefault="002617A6" w:rsidP="002617A6"/>
    <w:p w14:paraId="7D64614F" w14:textId="77777777" w:rsidR="00BA73DC" w:rsidRPr="00BA73DC" w:rsidRDefault="00BA73DC" w:rsidP="00BA73DC"/>
    <w:p w14:paraId="23029B4A" w14:textId="653B73FC" w:rsidR="00E132E7" w:rsidRPr="005870C6" w:rsidRDefault="00E132E7" w:rsidP="005870C6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5870C6"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กำไรต่อหุ้น</w:t>
      </w:r>
    </w:p>
    <w:p w14:paraId="603AB0A8" w14:textId="77777777" w:rsidR="005870C6" w:rsidRPr="00B76AD3" w:rsidRDefault="005870C6" w:rsidP="005870C6">
      <w:pPr>
        <w:tabs>
          <w:tab w:val="clear" w:pos="227"/>
          <w:tab w:val="clear" w:pos="454"/>
          <w:tab w:val="clear" w:pos="680"/>
          <w:tab w:val="left" w:pos="720"/>
        </w:tabs>
        <w:ind w:left="630" w:right="-313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tbl>
      <w:tblPr>
        <w:tblW w:w="90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58"/>
        <w:gridCol w:w="980"/>
        <w:gridCol w:w="267"/>
        <w:gridCol w:w="983"/>
        <w:gridCol w:w="267"/>
        <w:gridCol w:w="972"/>
        <w:gridCol w:w="267"/>
        <w:gridCol w:w="894"/>
      </w:tblGrid>
      <w:tr w:rsidR="005870C6" w:rsidRPr="002728A4" w14:paraId="5A7574E4" w14:textId="77777777" w:rsidTr="005870C6">
        <w:trPr>
          <w:trHeight w:val="393"/>
        </w:trPr>
        <w:tc>
          <w:tcPr>
            <w:tcW w:w="2452" w:type="pct"/>
          </w:tcPr>
          <w:p w14:paraId="5419439C" w14:textId="77777777" w:rsidR="005870C6" w:rsidRPr="005B4235" w:rsidRDefault="005870C6" w:rsidP="000F3D53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227" w:type="pct"/>
            <w:gridSpan w:val="3"/>
          </w:tcPr>
          <w:p w14:paraId="6843951B" w14:textId="77777777" w:rsidR="005870C6" w:rsidRPr="005B4235" w:rsidRDefault="005870C6" w:rsidP="000F3D5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3BC1A0F" w14:textId="77777777" w:rsidR="005870C6" w:rsidRPr="005B4235" w:rsidRDefault="005870C6" w:rsidP="000F3D5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pct"/>
            <w:gridSpan w:val="3"/>
          </w:tcPr>
          <w:p w14:paraId="62405E7B" w14:textId="77777777" w:rsidR="005870C6" w:rsidRPr="005B4235" w:rsidRDefault="005870C6" w:rsidP="000F3D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870C6" w:rsidRPr="002728A4" w14:paraId="7554A062" w14:textId="77777777" w:rsidTr="005870C6">
        <w:trPr>
          <w:trHeight w:val="402"/>
        </w:trPr>
        <w:tc>
          <w:tcPr>
            <w:tcW w:w="2452" w:type="pct"/>
          </w:tcPr>
          <w:p w14:paraId="6712315B" w14:textId="70D3665A" w:rsidR="005870C6" w:rsidRPr="00E610FA" w:rsidRDefault="005870C6" w:rsidP="00E610FA">
            <w:pPr>
              <w:spacing w:line="240" w:lineRule="auto"/>
              <w:ind w:left="-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25E3"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610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303928" w:rsidRPr="00E610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E610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303928"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39" w:type="pct"/>
          </w:tcPr>
          <w:p w14:paraId="3FFC6ACB" w14:textId="77777777" w:rsidR="005870C6" w:rsidRPr="005B4235" w:rsidRDefault="005870C6" w:rsidP="005870C6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5199B574" w14:textId="77777777" w:rsidR="005870C6" w:rsidRPr="005B4235" w:rsidRDefault="005870C6" w:rsidP="005870C6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0D2F677" w14:textId="77777777" w:rsidR="005870C6" w:rsidRPr="005B4235" w:rsidRDefault="005870C6" w:rsidP="005870C6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0845E61C" w14:textId="77777777" w:rsidR="005870C6" w:rsidRPr="005B4235" w:rsidRDefault="005870C6" w:rsidP="005870C6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C998075" w14:textId="77777777" w:rsidR="005870C6" w:rsidRPr="005B4235" w:rsidRDefault="005870C6" w:rsidP="005870C6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27E202DD" w14:textId="77777777" w:rsidR="005870C6" w:rsidRPr="005B4235" w:rsidRDefault="005870C6" w:rsidP="005870C6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2494A397" w14:textId="77777777" w:rsidR="005870C6" w:rsidRPr="005B4235" w:rsidRDefault="005870C6" w:rsidP="005870C6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870C6" w:rsidRPr="002728A4" w14:paraId="1F84451C" w14:textId="77777777" w:rsidTr="005870C6">
        <w:trPr>
          <w:trHeight w:val="393"/>
        </w:trPr>
        <w:tc>
          <w:tcPr>
            <w:tcW w:w="2452" w:type="pct"/>
          </w:tcPr>
          <w:p w14:paraId="4A99C936" w14:textId="77777777" w:rsidR="005870C6" w:rsidRPr="005B4235" w:rsidRDefault="005870C6" w:rsidP="000F3D53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8" w:type="pct"/>
            <w:gridSpan w:val="7"/>
          </w:tcPr>
          <w:p w14:paraId="08C8EEF8" w14:textId="77777777" w:rsidR="005870C6" w:rsidRPr="005B4235" w:rsidRDefault="005870C6" w:rsidP="000F3D5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870C6" w:rsidRPr="002728A4" w14:paraId="64DD2381" w14:textId="77777777" w:rsidTr="00C71400">
        <w:trPr>
          <w:trHeight w:val="393"/>
        </w:trPr>
        <w:tc>
          <w:tcPr>
            <w:tcW w:w="2452" w:type="pct"/>
          </w:tcPr>
          <w:p w14:paraId="305C12AC" w14:textId="77777777" w:rsidR="005870C6" w:rsidRPr="005B4235" w:rsidRDefault="005870C6" w:rsidP="000F3D53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539" w:type="pct"/>
          </w:tcPr>
          <w:p w14:paraId="57451F9C" w14:textId="77777777" w:rsidR="005870C6" w:rsidRPr="005B4235" w:rsidRDefault="005870C6" w:rsidP="000F3D53">
            <w:pPr>
              <w:pStyle w:val="BodyText"/>
              <w:tabs>
                <w:tab w:val="clear" w:pos="907"/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DA7652" w14:textId="77777777" w:rsidR="005870C6" w:rsidRPr="005B4235" w:rsidRDefault="005870C6" w:rsidP="000F3D5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4F9E8AE" w14:textId="77777777" w:rsidR="005870C6" w:rsidRPr="005B4235" w:rsidRDefault="005870C6" w:rsidP="000F3D53">
            <w:pPr>
              <w:pStyle w:val="BodyText"/>
              <w:tabs>
                <w:tab w:val="clear" w:pos="907"/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601A3B" w14:textId="77777777" w:rsidR="005870C6" w:rsidRPr="005B4235" w:rsidRDefault="005870C6" w:rsidP="000F3D5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3BDAF3B2" w14:textId="77777777" w:rsidR="005870C6" w:rsidRPr="005B4235" w:rsidRDefault="005870C6" w:rsidP="000F3D53">
            <w:pPr>
              <w:pStyle w:val="BodyText"/>
              <w:tabs>
                <w:tab w:val="clear" w:pos="907"/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9C3B839" w14:textId="77777777" w:rsidR="005870C6" w:rsidRPr="005B4235" w:rsidRDefault="005870C6" w:rsidP="000F3D5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447F5B44" w14:textId="77777777" w:rsidR="005870C6" w:rsidRPr="005B4235" w:rsidRDefault="005870C6" w:rsidP="000F3D53">
            <w:pPr>
              <w:pStyle w:val="BodyText"/>
              <w:tabs>
                <w:tab w:val="clear" w:pos="680"/>
                <w:tab w:val="decimal" w:pos="698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70C6" w:rsidRPr="00FB0FA2" w14:paraId="0AA890C8" w14:textId="77777777" w:rsidTr="00C71400">
        <w:trPr>
          <w:trHeight w:val="384"/>
        </w:trPr>
        <w:tc>
          <w:tcPr>
            <w:tcW w:w="2452" w:type="pct"/>
          </w:tcPr>
          <w:p w14:paraId="12A809F8" w14:textId="77777777" w:rsidR="005870C6" w:rsidRPr="005B4235" w:rsidRDefault="005870C6" w:rsidP="000F3D53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39" w:type="pct"/>
          </w:tcPr>
          <w:p w14:paraId="53933D78" w14:textId="3A73140E" w:rsidR="005870C6" w:rsidRPr="005B4235" w:rsidRDefault="00B825E3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1,869</w:t>
            </w:r>
          </w:p>
        </w:tc>
        <w:tc>
          <w:tcPr>
            <w:tcW w:w="147" w:type="pct"/>
          </w:tcPr>
          <w:p w14:paraId="52A9FE48" w14:textId="77777777" w:rsidR="005870C6" w:rsidRPr="005B4235" w:rsidRDefault="005870C6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5E8CFA41" w14:textId="343008DF" w:rsidR="005870C6" w:rsidRPr="005B4235" w:rsidRDefault="00B825E3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147" w:type="pct"/>
          </w:tcPr>
          <w:p w14:paraId="6169713E" w14:textId="77777777" w:rsidR="005870C6" w:rsidRPr="005B4235" w:rsidRDefault="005870C6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252A4B5D" w14:textId="6339DC95" w:rsidR="005870C6" w:rsidRPr="005B4235" w:rsidRDefault="00B825E3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3,478</w:t>
            </w:r>
          </w:p>
        </w:tc>
        <w:tc>
          <w:tcPr>
            <w:tcW w:w="147" w:type="pct"/>
          </w:tcPr>
          <w:p w14:paraId="629A0194" w14:textId="77777777" w:rsidR="005870C6" w:rsidRPr="005B4235" w:rsidRDefault="005870C6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493B7FF4" w14:textId="5C3C8F72" w:rsidR="005870C6" w:rsidRPr="00FB0FA2" w:rsidRDefault="00B825E3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FA2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="006B662A" w:rsidRPr="00FB0FA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5B4235" w:rsidRPr="002728A4" w14:paraId="79C4D8EA" w14:textId="77777777" w:rsidTr="00C71400">
        <w:trPr>
          <w:trHeight w:val="384"/>
        </w:trPr>
        <w:tc>
          <w:tcPr>
            <w:tcW w:w="2452" w:type="pct"/>
          </w:tcPr>
          <w:p w14:paraId="6AA214DA" w14:textId="08A3A6D1" w:rsidR="005B4235" w:rsidRPr="00C71400" w:rsidRDefault="005B4235" w:rsidP="000F3D53">
            <w:pPr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จำนวนหุ้นสามัญออก ณ วันที่ </w:t>
            </w:r>
            <w:r w:rsidRPr="00C7140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39" w:type="pct"/>
          </w:tcPr>
          <w:p w14:paraId="6706D4F2" w14:textId="0E22FD3C" w:rsidR="005B4235" w:rsidRPr="005B4235" w:rsidRDefault="00C37D0D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</w:tcPr>
          <w:p w14:paraId="0C243B62" w14:textId="77777777" w:rsidR="005B4235" w:rsidRPr="005B4235" w:rsidRDefault="005B4235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506CE8E" w14:textId="00ECAE04" w:rsidR="005B4235" w:rsidRPr="005B4235" w:rsidRDefault="00B825E3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7" w:type="pct"/>
          </w:tcPr>
          <w:p w14:paraId="512F0104" w14:textId="77777777" w:rsidR="005B4235" w:rsidRPr="005B4235" w:rsidRDefault="005B4235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346D1B8" w14:textId="63DB66E2" w:rsidR="005B4235" w:rsidRPr="005B4235" w:rsidRDefault="00C37D0D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</w:tcPr>
          <w:p w14:paraId="1EE83C77" w14:textId="77777777" w:rsidR="005B4235" w:rsidRPr="005B4235" w:rsidRDefault="005B4235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4E6452AF" w14:textId="5E4A5A52" w:rsidR="005B4235" w:rsidRPr="005B4235" w:rsidRDefault="00B825E3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5B4235" w:rsidRPr="002728A4" w14:paraId="30732965" w14:textId="77777777" w:rsidTr="005B4235">
        <w:trPr>
          <w:trHeight w:val="384"/>
        </w:trPr>
        <w:tc>
          <w:tcPr>
            <w:tcW w:w="2452" w:type="pct"/>
          </w:tcPr>
          <w:p w14:paraId="625ECEC1" w14:textId="38DB37D4" w:rsidR="005B4235" w:rsidRPr="00C71400" w:rsidRDefault="005B4235" w:rsidP="000F3D53">
            <w:pPr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6A2EA88A" w14:textId="508E9729" w:rsidR="005B4235" w:rsidRPr="005B4235" w:rsidRDefault="00C37D0D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</w:tcPr>
          <w:p w14:paraId="1B049B97" w14:textId="77777777" w:rsidR="005B4235" w:rsidRPr="005B4235" w:rsidRDefault="005B4235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1AD1A116" w14:textId="2EEFDC93" w:rsidR="005B4235" w:rsidRPr="005B4235" w:rsidRDefault="00B825E3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7" w:type="pct"/>
          </w:tcPr>
          <w:p w14:paraId="771D896D" w14:textId="77777777" w:rsidR="005B4235" w:rsidRPr="005B4235" w:rsidRDefault="005B4235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432E22E4" w14:textId="3C34BE78" w:rsidR="005B4235" w:rsidRPr="005B4235" w:rsidRDefault="00C37D0D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</w:tcPr>
          <w:p w14:paraId="5BFD6E40" w14:textId="77777777" w:rsidR="005B4235" w:rsidRPr="005B4235" w:rsidRDefault="005B4235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247B7CE5" w14:textId="12E029DD" w:rsidR="005B4235" w:rsidRPr="005B4235" w:rsidRDefault="00B825E3" w:rsidP="005870C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5870C6" w:rsidRPr="002728A4" w14:paraId="2ED156CF" w14:textId="77777777" w:rsidTr="005B4235">
        <w:trPr>
          <w:trHeight w:val="393"/>
        </w:trPr>
        <w:tc>
          <w:tcPr>
            <w:tcW w:w="2452" w:type="pct"/>
          </w:tcPr>
          <w:p w14:paraId="7FC6F3A9" w14:textId="3FEDEF92" w:rsidR="005870C6" w:rsidRPr="005B4235" w:rsidRDefault="005870C6" w:rsidP="000F3D53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5B4235"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  <w:r w:rsidR="005B4235"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5B4235"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B4235" w:rsidRPr="005B42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(</w:t>
            </w:r>
            <w:r w:rsidR="005B4235"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572060A9" w14:textId="77777777" w:rsidR="005870C6" w:rsidRDefault="005870C6" w:rsidP="000F3D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E7EA4A4" w14:textId="291B1CC8" w:rsidR="00C37D0D" w:rsidRPr="005B4235" w:rsidRDefault="00C37D0D" w:rsidP="000F3D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147" w:type="pct"/>
          </w:tcPr>
          <w:p w14:paraId="2B7EE000" w14:textId="77777777" w:rsidR="005870C6" w:rsidRPr="005B4235" w:rsidRDefault="005870C6" w:rsidP="000F3D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4D3F8A2" w14:textId="77777777" w:rsidR="00C37D0D" w:rsidRDefault="00C37D0D" w:rsidP="000F3D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D643139" w14:textId="70A64D35" w:rsidR="00B825E3" w:rsidRPr="005B4235" w:rsidRDefault="00B825E3" w:rsidP="000F3D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47" w:type="pct"/>
          </w:tcPr>
          <w:p w14:paraId="47C12DA6" w14:textId="77777777" w:rsidR="005870C6" w:rsidRPr="005B4235" w:rsidRDefault="005870C6" w:rsidP="000F3D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73418B2E" w14:textId="77777777" w:rsidR="005870C6" w:rsidRDefault="005870C6" w:rsidP="000F3D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9012041" w14:textId="37FC358C" w:rsidR="00C37D0D" w:rsidRPr="005B4235" w:rsidRDefault="00C37D0D" w:rsidP="000F3D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147" w:type="pct"/>
          </w:tcPr>
          <w:p w14:paraId="1B3F4D7C" w14:textId="77777777" w:rsidR="005870C6" w:rsidRPr="005B4235" w:rsidRDefault="005870C6" w:rsidP="000F3D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2E4E11B2" w14:textId="77777777" w:rsidR="00C37D0D" w:rsidRDefault="00C37D0D" w:rsidP="000F3D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68C48CA" w14:textId="41083DB3" w:rsidR="00B825E3" w:rsidRPr="005B4235" w:rsidRDefault="00B825E3" w:rsidP="000F3D5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</w:tr>
      <w:tr w:rsidR="005870C6" w:rsidRPr="002728A4" w14:paraId="1A611666" w14:textId="77777777" w:rsidTr="005870C6">
        <w:trPr>
          <w:trHeight w:val="393"/>
        </w:trPr>
        <w:tc>
          <w:tcPr>
            <w:tcW w:w="2452" w:type="pct"/>
          </w:tcPr>
          <w:p w14:paraId="2FFC0C7B" w14:textId="0B6DA531" w:rsidR="005870C6" w:rsidRPr="005B4235" w:rsidRDefault="005870C6" w:rsidP="000F3D53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="002617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B42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5B4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</w:tcPr>
          <w:p w14:paraId="737796E2" w14:textId="39EEFC6E" w:rsidR="005870C6" w:rsidRPr="005B4235" w:rsidRDefault="00B825E3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1.25</w:t>
            </w:r>
          </w:p>
        </w:tc>
        <w:tc>
          <w:tcPr>
            <w:tcW w:w="147" w:type="pct"/>
          </w:tcPr>
          <w:p w14:paraId="4DE451E3" w14:textId="77777777" w:rsidR="005870C6" w:rsidRPr="005B4235" w:rsidRDefault="005870C6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14:paraId="4B265FFC" w14:textId="435E52A9" w:rsidR="005870C6" w:rsidRPr="005B4235" w:rsidRDefault="00B825E3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0.66</w:t>
            </w:r>
          </w:p>
        </w:tc>
        <w:tc>
          <w:tcPr>
            <w:tcW w:w="147" w:type="pct"/>
          </w:tcPr>
          <w:p w14:paraId="1A3D1D51" w14:textId="77777777" w:rsidR="005870C6" w:rsidRPr="005B4235" w:rsidRDefault="005870C6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</w:tcPr>
          <w:p w14:paraId="359A6CF1" w14:textId="084A0277" w:rsidR="005870C6" w:rsidRPr="005B4235" w:rsidRDefault="00B825E3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2.32</w:t>
            </w:r>
          </w:p>
        </w:tc>
        <w:tc>
          <w:tcPr>
            <w:tcW w:w="147" w:type="pct"/>
          </w:tcPr>
          <w:p w14:paraId="00521C17" w14:textId="77777777" w:rsidR="005870C6" w:rsidRPr="005B4235" w:rsidRDefault="005870C6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</w:tcPr>
          <w:p w14:paraId="690C5D38" w14:textId="4E263C91" w:rsidR="005870C6" w:rsidRPr="005B4235" w:rsidRDefault="00B825E3" w:rsidP="005870C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1.47</w:t>
            </w:r>
          </w:p>
        </w:tc>
      </w:tr>
    </w:tbl>
    <w:p w14:paraId="2E91E1F7" w14:textId="6A1EDA22" w:rsidR="002728A4" w:rsidRDefault="002728A4" w:rsidP="00A83E09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2"/>
          <w:sz w:val="24"/>
          <w:szCs w:val="24"/>
        </w:rPr>
      </w:pPr>
    </w:p>
    <w:tbl>
      <w:tblPr>
        <w:tblW w:w="90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58"/>
        <w:gridCol w:w="980"/>
        <w:gridCol w:w="267"/>
        <w:gridCol w:w="983"/>
        <w:gridCol w:w="267"/>
        <w:gridCol w:w="972"/>
        <w:gridCol w:w="267"/>
        <w:gridCol w:w="894"/>
      </w:tblGrid>
      <w:tr w:rsidR="00B825E3" w:rsidRPr="002728A4" w14:paraId="61DE48A0" w14:textId="77777777" w:rsidTr="00C0296B">
        <w:trPr>
          <w:trHeight w:val="393"/>
        </w:trPr>
        <w:tc>
          <w:tcPr>
            <w:tcW w:w="2452" w:type="pct"/>
          </w:tcPr>
          <w:p w14:paraId="5DFA4C12" w14:textId="77777777" w:rsidR="00B825E3" w:rsidRPr="005B4235" w:rsidRDefault="00B825E3" w:rsidP="00C0296B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227" w:type="pct"/>
            <w:gridSpan w:val="3"/>
          </w:tcPr>
          <w:p w14:paraId="66452694" w14:textId="77777777" w:rsidR="00B825E3" w:rsidRPr="005B4235" w:rsidRDefault="00B825E3" w:rsidP="00C0296B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5E5E605" w14:textId="77777777" w:rsidR="00B825E3" w:rsidRPr="005B4235" w:rsidRDefault="00B825E3" w:rsidP="00C0296B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pct"/>
            <w:gridSpan w:val="3"/>
          </w:tcPr>
          <w:p w14:paraId="5FB5F0A8" w14:textId="77777777" w:rsidR="00B825E3" w:rsidRPr="005B4235" w:rsidRDefault="00B825E3" w:rsidP="00C029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825E3" w:rsidRPr="002728A4" w14:paraId="4487B41B" w14:textId="77777777" w:rsidTr="00C0296B">
        <w:trPr>
          <w:trHeight w:val="402"/>
        </w:trPr>
        <w:tc>
          <w:tcPr>
            <w:tcW w:w="2452" w:type="pct"/>
          </w:tcPr>
          <w:p w14:paraId="27951C09" w14:textId="77777777" w:rsidR="00B825E3" w:rsidRPr="00E610FA" w:rsidRDefault="00B825E3" w:rsidP="00E610FA">
            <w:pPr>
              <w:spacing w:line="240" w:lineRule="auto"/>
              <w:ind w:left="-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610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9" w:type="pct"/>
          </w:tcPr>
          <w:p w14:paraId="1E614D0E" w14:textId="77777777" w:rsidR="00B825E3" w:rsidRPr="005B4235" w:rsidRDefault="00B825E3" w:rsidP="00C0296B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15D5C604" w14:textId="77777777" w:rsidR="00B825E3" w:rsidRPr="005B4235" w:rsidRDefault="00B825E3" w:rsidP="00C0296B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51A3635" w14:textId="77777777" w:rsidR="00B825E3" w:rsidRPr="005B4235" w:rsidRDefault="00B825E3" w:rsidP="00C0296B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99E7648" w14:textId="77777777" w:rsidR="00B825E3" w:rsidRPr="005B4235" w:rsidRDefault="00B825E3" w:rsidP="00C0296B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6F2C78A0" w14:textId="77777777" w:rsidR="00B825E3" w:rsidRPr="005B4235" w:rsidRDefault="00B825E3" w:rsidP="00C0296B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181C957A" w14:textId="77777777" w:rsidR="00B825E3" w:rsidRPr="005B4235" w:rsidRDefault="00B825E3" w:rsidP="00C0296B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1B9F2CD5" w14:textId="77777777" w:rsidR="00B825E3" w:rsidRPr="005B4235" w:rsidRDefault="00B825E3" w:rsidP="00C0296B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825E3" w:rsidRPr="002728A4" w14:paraId="5BC4EE35" w14:textId="77777777" w:rsidTr="00C0296B">
        <w:trPr>
          <w:trHeight w:val="393"/>
        </w:trPr>
        <w:tc>
          <w:tcPr>
            <w:tcW w:w="2452" w:type="pct"/>
          </w:tcPr>
          <w:p w14:paraId="251549A6" w14:textId="77777777" w:rsidR="00B825E3" w:rsidRPr="005B4235" w:rsidRDefault="00B825E3" w:rsidP="00C0296B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8" w:type="pct"/>
            <w:gridSpan w:val="7"/>
          </w:tcPr>
          <w:p w14:paraId="3CB736FA" w14:textId="77777777" w:rsidR="00B825E3" w:rsidRPr="005B4235" w:rsidRDefault="00B825E3" w:rsidP="00C0296B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825E3" w:rsidRPr="002728A4" w14:paraId="74DD2A15" w14:textId="77777777" w:rsidTr="00C0296B">
        <w:trPr>
          <w:trHeight w:val="393"/>
        </w:trPr>
        <w:tc>
          <w:tcPr>
            <w:tcW w:w="2452" w:type="pct"/>
          </w:tcPr>
          <w:p w14:paraId="2CF35BD8" w14:textId="77777777" w:rsidR="00B825E3" w:rsidRPr="005B4235" w:rsidRDefault="00B825E3" w:rsidP="00C0296B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539" w:type="pct"/>
          </w:tcPr>
          <w:p w14:paraId="0F173939" w14:textId="77777777" w:rsidR="00B825E3" w:rsidRPr="005B4235" w:rsidRDefault="00B825E3" w:rsidP="00C0296B">
            <w:pPr>
              <w:pStyle w:val="BodyText"/>
              <w:tabs>
                <w:tab w:val="clear" w:pos="907"/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8FB0BB0" w14:textId="77777777" w:rsidR="00B825E3" w:rsidRPr="005B4235" w:rsidRDefault="00B825E3" w:rsidP="00C0296B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1FC1975" w14:textId="77777777" w:rsidR="00B825E3" w:rsidRPr="005B4235" w:rsidRDefault="00B825E3" w:rsidP="00C0296B">
            <w:pPr>
              <w:pStyle w:val="BodyText"/>
              <w:tabs>
                <w:tab w:val="clear" w:pos="907"/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697205" w14:textId="77777777" w:rsidR="00B825E3" w:rsidRPr="005B4235" w:rsidRDefault="00B825E3" w:rsidP="00C0296B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6B4825D2" w14:textId="77777777" w:rsidR="00B825E3" w:rsidRPr="005B4235" w:rsidRDefault="00B825E3" w:rsidP="00C0296B">
            <w:pPr>
              <w:pStyle w:val="BodyText"/>
              <w:tabs>
                <w:tab w:val="clear" w:pos="907"/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DFDABB" w14:textId="77777777" w:rsidR="00B825E3" w:rsidRPr="005B4235" w:rsidRDefault="00B825E3" w:rsidP="00C0296B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2BD71213" w14:textId="77777777" w:rsidR="00B825E3" w:rsidRPr="005B4235" w:rsidRDefault="00B825E3" w:rsidP="00C0296B">
            <w:pPr>
              <w:pStyle w:val="BodyText"/>
              <w:tabs>
                <w:tab w:val="clear" w:pos="680"/>
                <w:tab w:val="decimal" w:pos="698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5E3" w:rsidRPr="002728A4" w14:paraId="7D2597FE" w14:textId="77777777" w:rsidTr="00C0296B">
        <w:trPr>
          <w:trHeight w:val="384"/>
        </w:trPr>
        <w:tc>
          <w:tcPr>
            <w:tcW w:w="2452" w:type="pct"/>
          </w:tcPr>
          <w:p w14:paraId="63A456E5" w14:textId="77777777" w:rsidR="00B825E3" w:rsidRPr="005B4235" w:rsidRDefault="00B825E3" w:rsidP="00C0296B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39" w:type="pct"/>
          </w:tcPr>
          <w:p w14:paraId="32A6855B" w14:textId="5C00AFA8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3,839</w:t>
            </w:r>
          </w:p>
        </w:tc>
        <w:tc>
          <w:tcPr>
            <w:tcW w:w="147" w:type="pct"/>
          </w:tcPr>
          <w:p w14:paraId="3956B8B2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4EF846D3" w14:textId="7D7B3BC4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1,199</w:t>
            </w:r>
          </w:p>
        </w:tc>
        <w:tc>
          <w:tcPr>
            <w:tcW w:w="147" w:type="pct"/>
          </w:tcPr>
          <w:p w14:paraId="25C1F567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1CF047B6" w14:textId="0F5DA1CB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4,250</w:t>
            </w:r>
          </w:p>
        </w:tc>
        <w:tc>
          <w:tcPr>
            <w:tcW w:w="147" w:type="pct"/>
          </w:tcPr>
          <w:p w14:paraId="48FBDC0C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0135846A" w14:textId="1446A5A2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1,256</w:t>
            </w:r>
          </w:p>
        </w:tc>
      </w:tr>
      <w:tr w:rsidR="00B825E3" w:rsidRPr="002728A4" w14:paraId="2C86CE99" w14:textId="77777777" w:rsidTr="00C0296B">
        <w:trPr>
          <w:trHeight w:val="384"/>
        </w:trPr>
        <w:tc>
          <w:tcPr>
            <w:tcW w:w="2452" w:type="pct"/>
          </w:tcPr>
          <w:p w14:paraId="2644E20A" w14:textId="77777777" w:rsidR="00B825E3" w:rsidRPr="00C71400" w:rsidRDefault="00B825E3" w:rsidP="00C0296B">
            <w:pPr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จำนวนหุ้นสามัญออก ณ วันที่ </w:t>
            </w:r>
            <w:r w:rsidRPr="00C7140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39" w:type="pct"/>
          </w:tcPr>
          <w:p w14:paraId="3BA054E7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</w:tcPr>
          <w:p w14:paraId="10E5EF66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01DC87C" w14:textId="38D19062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7" w:type="pct"/>
          </w:tcPr>
          <w:p w14:paraId="71A1323B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501104EF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</w:tcPr>
          <w:p w14:paraId="37F71646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1D1E3FEB" w14:textId="51979A55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B825E3" w:rsidRPr="002728A4" w14:paraId="71D2C3A9" w14:textId="77777777" w:rsidTr="00C0296B">
        <w:trPr>
          <w:trHeight w:val="384"/>
        </w:trPr>
        <w:tc>
          <w:tcPr>
            <w:tcW w:w="2452" w:type="pct"/>
          </w:tcPr>
          <w:p w14:paraId="4AB08E36" w14:textId="77777777" w:rsidR="00B825E3" w:rsidRPr="00C71400" w:rsidRDefault="00B825E3" w:rsidP="00C0296B">
            <w:pPr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724C8428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</w:tcPr>
          <w:p w14:paraId="7C76EADD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91D15B2" w14:textId="30564073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7" w:type="pct"/>
          </w:tcPr>
          <w:p w14:paraId="6BD63FC7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559A7B6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</w:tcPr>
          <w:p w14:paraId="2B83B2AE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766A9493" w14:textId="4336BAF2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B825E3" w:rsidRPr="002728A4" w14:paraId="5265EB21" w14:textId="77777777" w:rsidTr="00C0296B">
        <w:trPr>
          <w:trHeight w:val="393"/>
        </w:trPr>
        <w:tc>
          <w:tcPr>
            <w:tcW w:w="2452" w:type="pct"/>
          </w:tcPr>
          <w:p w14:paraId="3DA918C4" w14:textId="77777777" w:rsidR="00B825E3" w:rsidRPr="005B4235" w:rsidRDefault="00B825E3" w:rsidP="00C0296B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1B27E01C" w14:textId="77777777" w:rsidR="00B825E3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3CD61E5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147" w:type="pct"/>
          </w:tcPr>
          <w:p w14:paraId="59317238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61BC73BE" w14:textId="77777777" w:rsidR="00B825E3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2CD6449" w14:textId="7B5401FF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47" w:type="pct"/>
          </w:tcPr>
          <w:p w14:paraId="0C8D1F56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1CF7DF6A" w14:textId="77777777" w:rsidR="00B825E3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C42AFAF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147" w:type="pct"/>
          </w:tcPr>
          <w:p w14:paraId="555AC608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3BF7D57F" w14:textId="77777777" w:rsidR="00B825E3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A08E5D5" w14:textId="13D9F520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</w:tr>
      <w:tr w:rsidR="00B825E3" w:rsidRPr="002728A4" w14:paraId="6F6E97A8" w14:textId="77777777" w:rsidTr="00C0296B">
        <w:trPr>
          <w:trHeight w:val="393"/>
        </w:trPr>
        <w:tc>
          <w:tcPr>
            <w:tcW w:w="2452" w:type="pct"/>
          </w:tcPr>
          <w:p w14:paraId="2AFA2728" w14:textId="77777777" w:rsidR="00B825E3" w:rsidRPr="005B4235" w:rsidRDefault="00B825E3" w:rsidP="00C0296B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B42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5B4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</w:tcPr>
          <w:p w14:paraId="59BCFF06" w14:textId="503C020B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2.56</w:t>
            </w:r>
          </w:p>
        </w:tc>
        <w:tc>
          <w:tcPr>
            <w:tcW w:w="147" w:type="pct"/>
          </w:tcPr>
          <w:p w14:paraId="42906CAF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14:paraId="39A657CE" w14:textId="0A056BF3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2.00</w:t>
            </w:r>
          </w:p>
        </w:tc>
        <w:tc>
          <w:tcPr>
            <w:tcW w:w="147" w:type="pct"/>
          </w:tcPr>
          <w:p w14:paraId="3D8358B2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</w:tcPr>
          <w:p w14:paraId="72EE7CDA" w14:textId="3EFEE76C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2.83</w:t>
            </w:r>
          </w:p>
        </w:tc>
        <w:tc>
          <w:tcPr>
            <w:tcW w:w="147" w:type="pct"/>
          </w:tcPr>
          <w:p w14:paraId="4238AF61" w14:textId="77777777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</w:tcPr>
          <w:p w14:paraId="13AD0391" w14:textId="13C746EB" w:rsidR="00B825E3" w:rsidRPr="005B4235" w:rsidRDefault="00B825E3" w:rsidP="00C0296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2.09</w:t>
            </w:r>
          </w:p>
        </w:tc>
      </w:tr>
    </w:tbl>
    <w:p w14:paraId="3CA340D0" w14:textId="77777777" w:rsidR="00B825E3" w:rsidRPr="00B76AD3" w:rsidRDefault="00B825E3" w:rsidP="00A83E09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2"/>
          <w:sz w:val="24"/>
          <w:szCs w:val="24"/>
        </w:rPr>
      </w:pPr>
    </w:p>
    <w:p w14:paraId="6B974FA9" w14:textId="2854F8E2" w:rsidR="00BF3188" w:rsidRPr="0048614B" w:rsidRDefault="00281C43" w:rsidP="005B4235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>ไม่มี</w:t>
      </w:r>
      <w:r>
        <w:rPr>
          <w:rFonts w:asciiTheme="majorBidi" w:hAnsiTheme="majorBidi" w:cstheme="majorBidi" w:hint="cs"/>
          <w:sz w:val="30"/>
          <w:szCs w:val="30"/>
          <w:cs/>
        </w:rPr>
        <w:t>ผลกระทบจาก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>การปรับลด</w:t>
      </w:r>
      <w:r w:rsidR="00A1001D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>หุ้นสามัญสำหรับงวด</w:t>
      </w:r>
      <w:r w:rsidR="005C5A14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303928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48614B">
        <w:rPr>
          <w:rFonts w:asciiTheme="majorBidi" w:hAnsiTheme="majorBidi" w:cstheme="majorBidi"/>
          <w:sz w:val="30"/>
          <w:szCs w:val="30"/>
        </w:rPr>
        <w:t>3</w:t>
      </w:r>
      <w:r w:rsidR="00303928">
        <w:rPr>
          <w:rFonts w:asciiTheme="majorBidi" w:hAnsiTheme="majorBidi" w:cstheme="majorBidi"/>
          <w:sz w:val="30"/>
          <w:szCs w:val="30"/>
        </w:rPr>
        <w:t>0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 xml:space="preserve"> ม</w:t>
      </w:r>
      <w:r w:rsidR="00303928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8614B">
        <w:rPr>
          <w:rFonts w:asciiTheme="majorBidi" w:hAnsiTheme="majorBidi" w:cstheme="majorBidi"/>
          <w:sz w:val="30"/>
          <w:szCs w:val="30"/>
        </w:rPr>
        <w:t xml:space="preserve">2565 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8614B">
        <w:rPr>
          <w:rFonts w:asciiTheme="majorBidi" w:hAnsiTheme="majorBidi" w:cstheme="majorBidi"/>
          <w:sz w:val="30"/>
          <w:szCs w:val="30"/>
        </w:rPr>
        <w:t>2564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 xml:space="preserve"> ดังนั้น กำไรต่อหุ้นปรับลด</w:t>
      </w:r>
      <w:r w:rsidR="00A1001D">
        <w:rPr>
          <w:rFonts w:asciiTheme="majorBidi" w:hAnsiTheme="majorBidi" w:cstheme="majorBidi" w:hint="cs"/>
          <w:sz w:val="30"/>
          <w:szCs w:val="30"/>
          <w:cs/>
        </w:rPr>
        <w:t>จึง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>มีมูลค่าเท่ากับกำไรต่อหุ้นขั้นพื้นฐาน</w:t>
      </w:r>
    </w:p>
    <w:p w14:paraId="45AAAE20" w14:textId="77777777" w:rsidR="00BF3188" w:rsidRPr="00561F1E" w:rsidRDefault="00BF3188" w:rsidP="005B4235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6B127F0" w14:textId="40A9B8B9" w:rsidR="002728A4" w:rsidRPr="005B4235" w:rsidRDefault="009F07E3" w:rsidP="005B4235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เนื่องจากการแตกหุ้นของบริษัทจากจำนวน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หุ้น เป็น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 w:rsidR="00881BDE">
        <w:rPr>
          <w:rFonts w:asciiTheme="majorBidi" w:hAnsiTheme="majorBidi" w:cstheme="majorBidi" w:hint="cs"/>
          <w:sz w:val="30"/>
          <w:szCs w:val="30"/>
          <w:cs/>
        </w:rPr>
        <w:t>หุ้น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1001D">
        <w:rPr>
          <w:rFonts w:asciiTheme="majorBidi" w:hAnsiTheme="majorBidi" w:cstheme="majorBidi"/>
          <w:sz w:val="30"/>
          <w:szCs w:val="30"/>
        </w:rPr>
        <w:t>(</w:t>
      </w:r>
      <w:r w:rsidR="00A1001D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ดูหมายเหตุข้อ </w:t>
      </w:r>
      <w:r w:rsidR="00FB0FA2">
        <w:rPr>
          <w:rFonts w:asciiTheme="majorBidi" w:hAnsiTheme="majorBidi" w:cstheme="majorBidi"/>
          <w:sz w:val="30"/>
          <w:szCs w:val="30"/>
        </w:rPr>
        <w:t>6</w:t>
      </w:r>
      <w:r w:rsidR="00A1001D">
        <w:rPr>
          <w:rFonts w:asciiTheme="majorBidi" w:hAnsiTheme="majorBidi" w:cstheme="majorBidi"/>
          <w:sz w:val="30"/>
          <w:szCs w:val="30"/>
        </w:rPr>
        <w:t>)</w:t>
      </w:r>
      <w:r w:rsidR="006C55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728A4" w:rsidRPr="005B4235">
        <w:rPr>
          <w:rFonts w:asciiTheme="majorBidi" w:hAnsiTheme="majorBidi" w:cstheme="majorBidi" w:hint="cs"/>
          <w:sz w:val="30"/>
          <w:szCs w:val="30"/>
          <w:cs/>
        </w:rPr>
        <w:t>บริษัทจึงได้ปรับปรุงจำนวน</w:t>
      </w:r>
      <w:r w:rsidR="00881BDE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="002728A4" w:rsidRPr="005B4235">
        <w:rPr>
          <w:rFonts w:asciiTheme="majorBidi" w:hAnsiTheme="majorBidi" w:cstheme="majorBidi" w:hint="cs"/>
          <w:sz w:val="30"/>
          <w:szCs w:val="30"/>
          <w:cs/>
        </w:rPr>
        <w:t>หุ้นสามัญถัวเฉลี่ยถ่วงน้ำหนักใหม่เพื่อใช้ในการคำนวณกำไรต่อหุ้นขั้นพื้นฐานสำหรับงวด</w:t>
      </w:r>
      <w:r w:rsidR="005C5A14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8B52DF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2728A4" w:rsidRPr="005B4235">
        <w:rPr>
          <w:rFonts w:asciiTheme="majorBidi" w:hAnsiTheme="majorBidi" w:cstheme="majorBidi" w:hint="cs"/>
          <w:sz w:val="30"/>
          <w:szCs w:val="30"/>
          <w:cs/>
        </w:rPr>
        <w:t>เดือนสิ้นสุดวันที่</w:t>
      </w:r>
      <w:r w:rsidR="005C5A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4235" w:rsidRPr="005B4235">
        <w:rPr>
          <w:rFonts w:asciiTheme="majorBidi" w:hAnsiTheme="majorBidi" w:cstheme="majorBidi"/>
          <w:sz w:val="30"/>
          <w:szCs w:val="30"/>
        </w:rPr>
        <w:t>3</w:t>
      </w:r>
      <w:r w:rsidR="008B52DF">
        <w:rPr>
          <w:rFonts w:asciiTheme="majorBidi" w:hAnsiTheme="majorBidi" w:cstheme="majorBidi"/>
          <w:sz w:val="30"/>
          <w:szCs w:val="30"/>
        </w:rPr>
        <w:t>0</w:t>
      </w:r>
      <w:r w:rsidR="005B4235" w:rsidRPr="005B4235">
        <w:rPr>
          <w:rFonts w:asciiTheme="majorBidi" w:hAnsiTheme="majorBidi" w:cstheme="majorBidi"/>
          <w:sz w:val="30"/>
          <w:szCs w:val="30"/>
        </w:rPr>
        <w:t xml:space="preserve"> </w:t>
      </w:r>
      <w:r w:rsidR="005B4235" w:rsidRPr="005B4235">
        <w:rPr>
          <w:rFonts w:asciiTheme="majorBidi" w:hAnsiTheme="majorBidi" w:cstheme="majorBidi" w:hint="cs"/>
          <w:sz w:val="30"/>
          <w:szCs w:val="30"/>
          <w:cs/>
        </w:rPr>
        <w:t>ม</w:t>
      </w:r>
      <w:r w:rsidR="008B52DF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2728A4" w:rsidRPr="005B42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28A4" w:rsidRPr="005B4235">
        <w:rPr>
          <w:rFonts w:asciiTheme="majorBidi" w:hAnsiTheme="majorBidi" w:cstheme="majorBidi"/>
          <w:sz w:val="30"/>
          <w:szCs w:val="30"/>
        </w:rPr>
        <w:t>256</w:t>
      </w:r>
      <w:r w:rsidR="005B4235" w:rsidRPr="005B4235">
        <w:rPr>
          <w:rFonts w:asciiTheme="majorBidi" w:hAnsiTheme="majorBidi" w:cstheme="majorBidi"/>
          <w:sz w:val="30"/>
          <w:szCs w:val="30"/>
        </w:rPr>
        <w:t>5</w:t>
      </w:r>
      <w:r w:rsidR="002728A4" w:rsidRPr="005B42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7CEC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D77CEC">
        <w:rPr>
          <w:rFonts w:asciiTheme="majorBidi" w:hAnsiTheme="majorBidi" w:cstheme="majorBidi"/>
          <w:sz w:val="30"/>
          <w:szCs w:val="30"/>
        </w:rPr>
        <w:t xml:space="preserve">2564 </w:t>
      </w:r>
      <w:r w:rsidR="002728A4" w:rsidRPr="005B4235">
        <w:rPr>
          <w:rFonts w:asciiTheme="majorBidi" w:hAnsiTheme="majorBidi" w:cstheme="majorBidi" w:hint="cs"/>
          <w:sz w:val="30"/>
          <w:szCs w:val="30"/>
          <w:cs/>
        </w:rPr>
        <w:t>โดยถือเสมือนว่าการเปลี่ยนแปลงมูลค่าหุ้น</w:t>
      </w:r>
      <w:r w:rsidR="005B4235" w:rsidRPr="005B4235">
        <w:rPr>
          <w:rFonts w:asciiTheme="majorBidi" w:hAnsiTheme="majorBidi" w:cstheme="majorBidi" w:hint="cs"/>
          <w:sz w:val="30"/>
          <w:szCs w:val="30"/>
          <w:cs/>
        </w:rPr>
        <w:t>ดัง</w:t>
      </w:r>
      <w:r w:rsidR="002728A4" w:rsidRPr="005B4235">
        <w:rPr>
          <w:rFonts w:asciiTheme="majorBidi" w:hAnsiTheme="majorBidi" w:cstheme="majorBidi" w:hint="cs"/>
          <w:sz w:val="30"/>
          <w:szCs w:val="30"/>
          <w:cs/>
        </w:rPr>
        <w:t>กล่าวเกิดขึ้นตั้งแต่วันที่</w:t>
      </w:r>
      <w:r w:rsidR="002728A4" w:rsidRPr="005B42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5A14">
        <w:rPr>
          <w:rFonts w:asciiTheme="majorBidi" w:hAnsiTheme="majorBidi" w:cstheme="majorBidi"/>
          <w:sz w:val="30"/>
          <w:szCs w:val="30"/>
          <w:cs/>
        </w:rPr>
        <w:br/>
      </w:r>
      <w:r w:rsidR="002728A4" w:rsidRPr="005B4235">
        <w:rPr>
          <w:rFonts w:asciiTheme="majorBidi" w:hAnsiTheme="majorBidi" w:cstheme="majorBidi"/>
          <w:sz w:val="30"/>
          <w:szCs w:val="30"/>
        </w:rPr>
        <w:t xml:space="preserve">1 </w:t>
      </w:r>
      <w:r w:rsidR="002728A4" w:rsidRPr="005B4235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="002728A4" w:rsidRPr="005B42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28A4" w:rsidRPr="005B4235">
        <w:rPr>
          <w:rFonts w:asciiTheme="majorBidi" w:hAnsiTheme="majorBidi" w:cstheme="majorBidi"/>
          <w:sz w:val="30"/>
          <w:szCs w:val="30"/>
        </w:rPr>
        <w:t>25</w:t>
      </w:r>
      <w:r w:rsidR="005B4235" w:rsidRPr="005B4235">
        <w:rPr>
          <w:rFonts w:asciiTheme="majorBidi" w:hAnsiTheme="majorBidi" w:cstheme="majorBidi"/>
          <w:sz w:val="30"/>
          <w:szCs w:val="30"/>
        </w:rPr>
        <w:t>64</w:t>
      </w:r>
    </w:p>
    <w:p w14:paraId="01A819B9" w14:textId="77777777" w:rsidR="00BA73DC" w:rsidRPr="00B76AD3" w:rsidRDefault="00BA73DC" w:rsidP="00A2780D">
      <w:pPr>
        <w:rPr>
          <w:rFonts w:asciiTheme="majorBidi" w:hAnsiTheme="majorBidi" w:cstheme="majorBidi"/>
          <w:sz w:val="24"/>
          <w:szCs w:val="24"/>
        </w:rPr>
      </w:pPr>
    </w:p>
    <w:p w14:paraId="6F77002A" w14:textId="64937429" w:rsidR="00433199" w:rsidRDefault="005C5A14" w:rsidP="00433199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เงินปันผล</w:t>
      </w:r>
    </w:p>
    <w:p w14:paraId="07DC240C" w14:textId="77777777" w:rsidR="00433199" w:rsidRPr="00433199" w:rsidRDefault="00433199" w:rsidP="00433199"/>
    <w:p w14:paraId="7E8FD757" w14:textId="77777777" w:rsidR="00433199" w:rsidRPr="00B20F02" w:rsidRDefault="00433199" w:rsidP="00433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6F452A20" w14:textId="77777777" w:rsidR="00433199" w:rsidRPr="00B20F02" w:rsidRDefault="00433199" w:rsidP="00433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980"/>
        <w:gridCol w:w="2070"/>
        <w:gridCol w:w="1278"/>
        <w:gridCol w:w="236"/>
        <w:gridCol w:w="1294"/>
      </w:tblGrid>
      <w:tr w:rsidR="00433199" w:rsidRPr="00B20F02" w14:paraId="6F846840" w14:textId="77777777" w:rsidTr="00C0296B">
        <w:tc>
          <w:tcPr>
            <w:tcW w:w="2520" w:type="dxa"/>
            <w:vAlign w:val="bottom"/>
          </w:tcPr>
          <w:p w14:paraId="4B6E01D7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56496474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070" w:type="dxa"/>
            <w:vAlign w:val="bottom"/>
          </w:tcPr>
          <w:p w14:paraId="589F9DB1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E716A2F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600399F0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0535789D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F60CC24" w14:textId="77777777" w:rsidR="00433199" w:rsidRPr="00B20F02" w:rsidDel="00D43E7A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33199" w:rsidRPr="00B20F02" w14:paraId="64BB670E" w14:textId="77777777" w:rsidTr="00C0296B">
        <w:tc>
          <w:tcPr>
            <w:tcW w:w="2520" w:type="dxa"/>
          </w:tcPr>
          <w:p w14:paraId="45A06419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52CEEDF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7D4A80C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543F8F54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56A617C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D2A8EF6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33199" w:rsidRPr="00B20F02" w14:paraId="2D0D386E" w14:textId="77777777" w:rsidTr="00C0296B">
        <w:tc>
          <w:tcPr>
            <w:tcW w:w="2520" w:type="dxa"/>
          </w:tcPr>
          <w:p w14:paraId="046D6F50" w14:textId="0F3CE3A1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980" w:type="dxa"/>
          </w:tcPr>
          <w:p w14:paraId="755400C3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2AE3B97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130E858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4E65AA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69F0199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3199" w:rsidRPr="00B20F02" w14:paraId="675864B0" w14:textId="77777777" w:rsidTr="00C0296B">
        <w:tc>
          <w:tcPr>
            <w:tcW w:w="2520" w:type="dxa"/>
          </w:tcPr>
          <w:p w14:paraId="6F3A9260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980" w:type="dxa"/>
          </w:tcPr>
          <w:p w14:paraId="350E527B" w14:textId="5A36E45E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070" w:type="dxa"/>
          </w:tcPr>
          <w:p w14:paraId="017EF7DA" w14:textId="69FC9CED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8" w:type="dxa"/>
          </w:tcPr>
          <w:p w14:paraId="7EF71E63" w14:textId="2ABD41F4" w:rsidR="00433199" w:rsidRPr="00B20F02" w:rsidRDefault="00CC4CDD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3319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955C502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A73CBA6" w14:textId="385EB489" w:rsidR="00433199" w:rsidRPr="00B20F02" w:rsidRDefault="00433199" w:rsidP="00723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1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433199" w:rsidRPr="00B20F02" w14:paraId="4CC92BE6" w14:textId="77777777" w:rsidTr="00C0296B">
        <w:tc>
          <w:tcPr>
            <w:tcW w:w="2520" w:type="dxa"/>
          </w:tcPr>
          <w:p w14:paraId="30B21DE3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C3165F5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E212F56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A21CD15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C58C7A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AAE2BD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3199" w:rsidRPr="00B20F02" w14:paraId="6C77AA34" w14:textId="77777777" w:rsidTr="00C0296B">
        <w:tc>
          <w:tcPr>
            <w:tcW w:w="2520" w:type="dxa"/>
          </w:tcPr>
          <w:p w14:paraId="5CA5FC15" w14:textId="282B2F3E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980" w:type="dxa"/>
          </w:tcPr>
          <w:p w14:paraId="66C49030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DDC641F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AF9B535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A971B8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77C73EA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3199" w:rsidRPr="00B20F02" w14:paraId="7387820D" w14:textId="77777777" w:rsidTr="00C0296B">
        <w:tc>
          <w:tcPr>
            <w:tcW w:w="2520" w:type="dxa"/>
          </w:tcPr>
          <w:p w14:paraId="22001FBB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980" w:type="dxa"/>
          </w:tcPr>
          <w:p w14:paraId="79CE0E64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0" w:type="dxa"/>
          </w:tcPr>
          <w:p w14:paraId="710AFAC7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</w:tcPr>
          <w:p w14:paraId="4D438639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4.5</w:t>
            </w:r>
          </w:p>
        </w:tc>
        <w:tc>
          <w:tcPr>
            <w:tcW w:w="236" w:type="dxa"/>
          </w:tcPr>
          <w:p w14:paraId="32812222" w14:textId="77777777" w:rsidR="00433199" w:rsidRPr="00B20F02" w:rsidRDefault="00433199" w:rsidP="00C0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F073BA2" w14:textId="77777777" w:rsidR="00433199" w:rsidRPr="00B20F02" w:rsidRDefault="00433199" w:rsidP="00723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10"/>
              </w:tabs>
              <w:spacing w:line="380" w:lineRule="exact"/>
              <w:ind w:lef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1,350</w:t>
            </w:r>
          </w:p>
        </w:tc>
      </w:tr>
    </w:tbl>
    <w:p w14:paraId="7FBF8710" w14:textId="77777777" w:rsidR="005C5A14" w:rsidRDefault="005C5A14" w:rsidP="00433199">
      <w:pPr>
        <w:pStyle w:val="Heading1"/>
        <w:rPr>
          <w:rFonts w:asciiTheme="majorBidi" w:hAnsiTheme="majorBidi" w:cstheme="majorBidi"/>
          <w:sz w:val="30"/>
          <w:szCs w:val="30"/>
          <w:u w:val="none"/>
        </w:rPr>
      </w:pPr>
    </w:p>
    <w:p w14:paraId="5C5CF665" w14:textId="06763442" w:rsidR="005C5A14" w:rsidRPr="005C5A14" w:rsidRDefault="0091358E" w:rsidP="005C5A14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883708">
        <w:rPr>
          <w:rFonts w:asciiTheme="majorBidi" w:hAnsiTheme="majorBidi" w:cstheme="majorBidi"/>
          <w:sz w:val="30"/>
          <w:szCs w:val="30"/>
          <w:u w:val="none"/>
        </w:rPr>
        <w:tab/>
      </w:r>
      <w:r w:rsidR="00C75BD8" w:rsidRPr="00883708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เครื่องมือทางการเงิน</w:t>
      </w:r>
    </w:p>
    <w:p w14:paraId="6601237A" w14:textId="77777777" w:rsidR="00B76AD3" w:rsidRPr="00B76AD3" w:rsidRDefault="00B76AD3" w:rsidP="00B76AD3">
      <w:pPr>
        <w:rPr>
          <w:sz w:val="4"/>
          <w:szCs w:val="4"/>
          <w:cs/>
        </w:rPr>
      </w:pPr>
    </w:p>
    <w:p w14:paraId="6FFEBD36" w14:textId="57402CBC" w:rsidR="00D40951" w:rsidRPr="00883708" w:rsidRDefault="00D40951" w:rsidP="004E3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837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AADAE77" w14:textId="77777777" w:rsidR="00D40951" w:rsidRPr="00B76AD3" w:rsidRDefault="00D4095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7EDC10D" w14:textId="490C1206" w:rsidR="009F07E3" w:rsidRDefault="00D40951" w:rsidP="00B76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</w:t>
      </w:r>
      <w:r w:rsidRPr="005A32CB">
        <w:rPr>
          <w:rFonts w:asciiTheme="majorBidi" w:hAnsiTheme="majorBidi" w:cstheme="majorBidi"/>
          <w:sz w:val="30"/>
          <w:szCs w:val="30"/>
          <w:cs/>
        </w:rPr>
        <w:t>ยุติธรรม แต่</w:t>
      </w:r>
      <w:r w:rsidRPr="008457DC">
        <w:rPr>
          <w:rFonts w:asciiTheme="majorBidi" w:hAnsiTheme="majorBidi" w:cstheme="majorBidi"/>
          <w:sz w:val="30"/>
          <w:szCs w:val="30"/>
          <w:cs/>
        </w:rPr>
        <w:t>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9DD86F7" w14:textId="328F741E" w:rsidR="00BA73DC" w:rsidRDefault="00BA73DC" w:rsidP="00B76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95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331"/>
        <w:gridCol w:w="1059"/>
        <w:gridCol w:w="277"/>
        <w:gridCol w:w="1205"/>
        <w:gridCol w:w="277"/>
        <w:gridCol w:w="993"/>
        <w:gridCol w:w="277"/>
        <w:gridCol w:w="675"/>
        <w:gridCol w:w="277"/>
        <w:gridCol w:w="675"/>
        <w:gridCol w:w="277"/>
        <w:gridCol w:w="675"/>
        <w:gridCol w:w="277"/>
        <w:gridCol w:w="675"/>
      </w:tblGrid>
      <w:tr w:rsidR="00B804EA" w:rsidRPr="008457DC" w14:paraId="3C5A5D08" w14:textId="77777777" w:rsidTr="005C5A14">
        <w:trPr>
          <w:trHeight w:val="264"/>
          <w:tblHeader/>
        </w:trPr>
        <w:tc>
          <w:tcPr>
            <w:tcW w:w="2331" w:type="dxa"/>
            <w:vAlign w:val="bottom"/>
          </w:tcPr>
          <w:p w14:paraId="06F64EEB" w14:textId="77777777" w:rsidR="00B804EA" w:rsidRPr="00883708" w:rsidRDefault="00B804EA" w:rsidP="0024397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619" w:type="dxa"/>
            <w:gridSpan w:val="13"/>
          </w:tcPr>
          <w:p w14:paraId="6E07CD42" w14:textId="6A911D99" w:rsidR="00B804EA" w:rsidRPr="00883708" w:rsidRDefault="00B804EA" w:rsidP="002439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รวม</w:t>
            </w:r>
          </w:p>
        </w:tc>
      </w:tr>
      <w:tr w:rsidR="00B804EA" w:rsidRPr="008457DC" w14:paraId="244F7664" w14:textId="77777777" w:rsidTr="005C5A14">
        <w:trPr>
          <w:trHeight w:val="264"/>
          <w:tblHeader/>
        </w:trPr>
        <w:tc>
          <w:tcPr>
            <w:tcW w:w="2331" w:type="dxa"/>
            <w:vAlign w:val="bottom"/>
          </w:tcPr>
          <w:p w14:paraId="1E15879D" w14:textId="77777777" w:rsidR="00B804EA" w:rsidRPr="00883708" w:rsidRDefault="00B804EA" w:rsidP="0024397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4763" w:type="dxa"/>
            <w:gridSpan w:val="7"/>
          </w:tcPr>
          <w:p w14:paraId="295AE62F" w14:textId="5EB453E6" w:rsidR="00B804EA" w:rsidRPr="00883708" w:rsidRDefault="00B804EA" w:rsidP="002439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F0E6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มูลค่าตามบัญชี</w:t>
            </w:r>
          </w:p>
        </w:tc>
        <w:tc>
          <w:tcPr>
            <w:tcW w:w="2856" w:type="dxa"/>
            <w:gridSpan w:val="6"/>
          </w:tcPr>
          <w:p w14:paraId="1808CA8E" w14:textId="4C0E3C66" w:rsidR="00B804EA" w:rsidRPr="00883708" w:rsidRDefault="00B804EA" w:rsidP="002439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มูลค่ายุติธรรม</w:t>
            </w:r>
          </w:p>
        </w:tc>
      </w:tr>
      <w:tr w:rsidR="00B76AD3" w:rsidRPr="008457DC" w14:paraId="03462B69" w14:textId="77777777" w:rsidTr="005C5A14">
        <w:trPr>
          <w:trHeight w:val="264"/>
          <w:tblHeader/>
        </w:trPr>
        <w:tc>
          <w:tcPr>
            <w:tcW w:w="2331" w:type="dxa"/>
            <w:vAlign w:val="bottom"/>
          </w:tcPr>
          <w:p w14:paraId="21465038" w14:textId="77777777" w:rsidR="00B76AD3" w:rsidRPr="00883708" w:rsidRDefault="00B76AD3" w:rsidP="00B76AD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07422D3B" w14:textId="77777777" w:rsidR="00B76AD3" w:rsidRPr="00883708" w:rsidRDefault="00B76AD3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CDF73E" w14:textId="77777777" w:rsidR="00B76AD3" w:rsidRDefault="00B76AD3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892D1F3" w14:textId="77777777" w:rsidR="00B76AD3" w:rsidRPr="00883708" w:rsidRDefault="00B76AD3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18033E3" w14:textId="31902AB9" w:rsidR="00B76AD3" w:rsidRPr="00883708" w:rsidRDefault="00B76AD3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เครื่องมือที่ใช้ในการป้องกัน</w:t>
            </w:r>
            <w:r w:rsidR="00B804EA">
              <w:rPr>
                <w:rFonts w:asciiTheme="majorBidi" w:hAnsiTheme="majorBidi" w:cstheme="majorBidi"/>
                <w:cs/>
              </w:rPr>
              <w:br/>
            </w:r>
            <w:r w:rsidRPr="00883708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277" w:type="dxa"/>
          </w:tcPr>
          <w:p w14:paraId="4E534024" w14:textId="77777777" w:rsidR="00B76AD3" w:rsidRPr="00883708" w:rsidRDefault="00B76AD3" w:rsidP="00B76AD3">
            <w:pPr>
              <w:pStyle w:val="NoSpacing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205" w:type="dxa"/>
          </w:tcPr>
          <w:p w14:paraId="6AD07327" w14:textId="76801D86" w:rsidR="00B76AD3" w:rsidRPr="00883708" w:rsidRDefault="00B76AD3" w:rsidP="00B76AD3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883708">
              <w:rPr>
                <w:rFonts w:asciiTheme="majorBidi" w:hAnsiTheme="majorBidi" w:cstheme="majorBidi"/>
                <w:sz w:val="22"/>
                <w:cs/>
              </w:rPr>
              <w:t>เครื่องมือทางการเงินที่วั</w:t>
            </w:r>
            <w:r w:rsidR="00B804EA">
              <w:rPr>
                <w:rFonts w:asciiTheme="majorBidi" w:hAnsiTheme="majorBidi" w:cstheme="majorBidi" w:hint="cs"/>
                <w:sz w:val="22"/>
                <w:cs/>
              </w:rPr>
              <w:t>ด</w:t>
            </w:r>
            <w:r w:rsidRPr="00883708">
              <w:rPr>
                <w:rFonts w:asciiTheme="majorBidi" w:hAnsiTheme="majorBidi" w:cstheme="majorBidi"/>
                <w:sz w:val="22"/>
                <w:cs/>
              </w:rPr>
              <w:t>มูลค่าด้วย</w:t>
            </w:r>
            <w:r w:rsidR="00B804EA">
              <w:rPr>
                <w:rFonts w:asciiTheme="majorBidi" w:hAnsiTheme="majorBidi" w:cstheme="majorBidi"/>
                <w:sz w:val="22"/>
                <w:cs/>
              </w:rPr>
              <w:br/>
            </w:r>
            <w:r w:rsidRPr="00883708">
              <w:rPr>
                <w:rFonts w:asciiTheme="majorBidi" w:hAnsiTheme="majorBidi" w:cstheme="majorBidi"/>
                <w:sz w:val="22"/>
                <w:cs/>
              </w:rPr>
              <w:t>มูลค่</w:t>
            </w:r>
            <w:r>
              <w:rPr>
                <w:rFonts w:asciiTheme="majorBidi" w:hAnsiTheme="majorBidi" w:cstheme="majorBidi" w:hint="cs"/>
                <w:sz w:val="22"/>
                <w:cs/>
              </w:rPr>
              <w:t>า</w:t>
            </w:r>
            <w:r w:rsidRPr="00883708">
              <w:rPr>
                <w:rFonts w:asciiTheme="majorBidi" w:hAnsiTheme="majorBidi" w:cstheme="majorBidi"/>
                <w:sz w:val="22"/>
                <w:cs/>
              </w:rPr>
              <w:t>ยุติธรรมผ่านกำไรหรื</w:t>
            </w:r>
            <w:r>
              <w:rPr>
                <w:rFonts w:asciiTheme="majorBidi" w:hAnsiTheme="majorBidi" w:cstheme="majorBidi" w:hint="cs"/>
                <w:sz w:val="22"/>
                <w:cs/>
              </w:rPr>
              <w:t>อ</w:t>
            </w:r>
            <w:r w:rsidRPr="00883708">
              <w:rPr>
                <w:rFonts w:asciiTheme="majorBidi" w:hAnsiTheme="majorBidi" w:cstheme="majorBidi"/>
                <w:sz w:val="22"/>
                <w:cs/>
              </w:rPr>
              <w:t>ขาดทุน</w:t>
            </w:r>
          </w:p>
        </w:tc>
        <w:tc>
          <w:tcPr>
            <w:tcW w:w="277" w:type="dxa"/>
          </w:tcPr>
          <w:p w14:paraId="59DE8359" w14:textId="77777777" w:rsidR="00B76AD3" w:rsidRPr="00883708" w:rsidRDefault="00B76AD3" w:rsidP="00B76AD3">
            <w:pPr>
              <w:pStyle w:val="NoSpacing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93" w:type="dxa"/>
            <w:vAlign w:val="bottom"/>
          </w:tcPr>
          <w:p w14:paraId="4861C1A0" w14:textId="26D72C20" w:rsidR="00B76AD3" w:rsidRPr="00883708" w:rsidRDefault="00B76AD3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7" w:type="dxa"/>
          </w:tcPr>
          <w:p w14:paraId="694DFE39" w14:textId="77777777" w:rsidR="00B76AD3" w:rsidRPr="00883708" w:rsidRDefault="00B76AD3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5" w:type="dxa"/>
            <w:vAlign w:val="bottom"/>
          </w:tcPr>
          <w:p w14:paraId="701ECE82" w14:textId="27C47D93" w:rsidR="00B76AD3" w:rsidRPr="00883708" w:rsidRDefault="00B76AD3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77" w:type="dxa"/>
          </w:tcPr>
          <w:p w14:paraId="68E55074" w14:textId="77777777" w:rsidR="00B76AD3" w:rsidRPr="00883708" w:rsidRDefault="00B76AD3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5" w:type="dxa"/>
            <w:vAlign w:val="bottom"/>
          </w:tcPr>
          <w:p w14:paraId="404C5C77" w14:textId="381241DA" w:rsidR="00B76AD3" w:rsidRPr="00883708" w:rsidRDefault="00B76AD3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883708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83708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77" w:type="dxa"/>
          </w:tcPr>
          <w:p w14:paraId="4C841167" w14:textId="77777777" w:rsidR="00B76AD3" w:rsidRPr="00883708" w:rsidRDefault="00B76AD3" w:rsidP="00B76AD3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19C83E6" w14:textId="2F750CAE" w:rsidR="00B76AD3" w:rsidRPr="00883708" w:rsidRDefault="00B76AD3" w:rsidP="00B76AD3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883708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77" w:type="dxa"/>
          </w:tcPr>
          <w:p w14:paraId="6C7CBC1C" w14:textId="77777777" w:rsidR="00B76AD3" w:rsidRPr="00883708" w:rsidRDefault="00B76AD3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5" w:type="dxa"/>
            <w:vAlign w:val="bottom"/>
          </w:tcPr>
          <w:p w14:paraId="084968CD" w14:textId="387449CD" w:rsidR="00B76AD3" w:rsidRPr="00883708" w:rsidRDefault="00B76AD3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B804EA" w:rsidRPr="008457DC" w14:paraId="1782A5EB" w14:textId="77777777" w:rsidTr="005C5A14">
        <w:trPr>
          <w:trHeight w:val="264"/>
          <w:tblHeader/>
        </w:trPr>
        <w:tc>
          <w:tcPr>
            <w:tcW w:w="2331" w:type="dxa"/>
            <w:vAlign w:val="bottom"/>
          </w:tcPr>
          <w:p w14:paraId="2DCA44AA" w14:textId="77777777" w:rsidR="00B804EA" w:rsidRPr="00883708" w:rsidRDefault="00B804EA" w:rsidP="00B76AD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619" w:type="dxa"/>
            <w:gridSpan w:val="13"/>
          </w:tcPr>
          <w:p w14:paraId="38AB1CF5" w14:textId="4E714A13" w:rsidR="00B804EA" w:rsidRPr="00883708" w:rsidRDefault="00B804EA" w:rsidP="00B76A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(</w:t>
            </w: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ล้านบาท</w:t>
            </w: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  <w:lang w:val="en-US" w:bidi="th-TH"/>
              </w:rPr>
              <w:t>)</w:t>
            </w:r>
          </w:p>
        </w:tc>
      </w:tr>
      <w:tr w:rsidR="00B76AD3" w:rsidRPr="008457DC" w14:paraId="3621B17C" w14:textId="77777777" w:rsidTr="00B76AD3">
        <w:trPr>
          <w:trHeight w:val="264"/>
        </w:trPr>
        <w:tc>
          <w:tcPr>
            <w:tcW w:w="2331" w:type="dxa"/>
          </w:tcPr>
          <w:p w14:paraId="79D4AF68" w14:textId="4184FD81" w:rsidR="00B76AD3" w:rsidRPr="00883708" w:rsidRDefault="00B76AD3" w:rsidP="00B76AD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</w:t>
            </w:r>
            <w:r w:rsidR="00FD332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0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</w:t>
            </w:r>
            <w:r w:rsidR="00FD332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ิถุนายน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2565</w:t>
            </w:r>
          </w:p>
        </w:tc>
        <w:tc>
          <w:tcPr>
            <w:tcW w:w="1059" w:type="dxa"/>
          </w:tcPr>
          <w:p w14:paraId="6F5A1DE4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7" w:type="dxa"/>
          </w:tcPr>
          <w:p w14:paraId="6F39B06E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13326EDD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10D3D45A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122E1C7A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0E072FE4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44C500D0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54BD143D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7F01D6D5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049B9BB9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60B1C2E0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1E8DEDD5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45E9D1C8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B76AD3" w:rsidRPr="008457DC" w14:paraId="681EAFED" w14:textId="77777777" w:rsidTr="00B76AD3">
        <w:trPr>
          <w:trHeight w:val="264"/>
        </w:trPr>
        <w:tc>
          <w:tcPr>
            <w:tcW w:w="2331" w:type="dxa"/>
            <w:hideMark/>
          </w:tcPr>
          <w:p w14:paraId="7BA32494" w14:textId="77777777" w:rsidR="00B76AD3" w:rsidRPr="00883708" w:rsidRDefault="00B76AD3" w:rsidP="00B76AD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59" w:type="dxa"/>
          </w:tcPr>
          <w:p w14:paraId="3CBF3741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7" w:type="dxa"/>
          </w:tcPr>
          <w:p w14:paraId="0EB78B43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32664A3B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193A7873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255AA374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213D66B2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4B996E11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58204CE1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43C6DEB8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3F5B196D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24EB499C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7173A56F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7C9E8344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B76AD3" w:rsidRPr="008457DC" w14:paraId="1DA662E2" w14:textId="77777777" w:rsidTr="00B76AD3">
        <w:trPr>
          <w:trHeight w:val="264"/>
        </w:trPr>
        <w:tc>
          <w:tcPr>
            <w:tcW w:w="2331" w:type="dxa"/>
          </w:tcPr>
          <w:p w14:paraId="7C500A69" w14:textId="77777777" w:rsidR="00B76AD3" w:rsidRPr="00883708" w:rsidRDefault="00B76AD3" w:rsidP="00B76AD3">
            <w:pPr>
              <w:ind w:left="-14" w:right="-90" w:firstLine="1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059" w:type="dxa"/>
          </w:tcPr>
          <w:p w14:paraId="25AC4CE4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7" w:type="dxa"/>
          </w:tcPr>
          <w:p w14:paraId="5E0E8C49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6F28B4F8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07B36FE1" w14:textId="77777777" w:rsidR="00B76AD3" w:rsidRPr="00883708" w:rsidRDefault="00B76AD3" w:rsidP="00B76AD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4FBD9AA7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37E2CF23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13313CB9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62F331DD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09528C92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3EE76FFE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4FC02A88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1A2C7348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364F5CC3" w14:textId="77777777" w:rsidR="00B76AD3" w:rsidRPr="00883708" w:rsidRDefault="00B76AD3" w:rsidP="00B76A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B76AD3" w:rsidRPr="008457DC" w14:paraId="261782E2" w14:textId="77777777" w:rsidTr="00B76AD3">
        <w:trPr>
          <w:trHeight w:val="262"/>
        </w:trPr>
        <w:tc>
          <w:tcPr>
            <w:tcW w:w="2331" w:type="dxa"/>
          </w:tcPr>
          <w:p w14:paraId="132C3ADE" w14:textId="77777777" w:rsidR="00B76AD3" w:rsidRPr="00883708" w:rsidRDefault="00B76AD3" w:rsidP="00B76AD3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340"/>
              </w:tabs>
              <w:ind w:left="160" w:right="-90" w:hanging="180"/>
              <w:rPr>
                <w:rFonts w:asciiTheme="majorBidi" w:hAnsiTheme="majorBidi" w:cstheme="majorBidi"/>
                <w:sz w:val="22"/>
              </w:rPr>
            </w:pPr>
            <w:r w:rsidRPr="00883708">
              <w:rPr>
                <w:rFonts w:asciiTheme="majorBidi" w:hAnsiTheme="majorBidi" w:cstheme="majorBidi"/>
                <w:sz w:val="22"/>
                <w:cs/>
              </w:rPr>
              <w:t>ตราสารทุนที่ไม่อยู่ใน</w:t>
            </w:r>
          </w:p>
          <w:p w14:paraId="22DB040F" w14:textId="2803BF33" w:rsidR="00B76AD3" w:rsidRPr="00883708" w:rsidRDefault="00B76AD3" w:rsidP="00B76AD3">
            <w:pPr>
              <w:pStyle w:val="ListParagraph"/>
              <w:tabs>
                <w:tab w:val="clear" w:pos="227"/>
                <w:tab w:val="clear" w:pos="454"/>
              </w:tabs>
              <w:ind w:left="160" w:right="-90" w:hanging="154"/>
              <w:rPr>
                <w:rFonts w:asciiTheme="majorBidi" w:hAnsiTheme="majorBidi" w:cstheme="majorBidi"/>
                <w:sz w:val="22"/>
                <w:cs/>
              </w:rPr>
            </w:pPr>
            <w:r>
              <w:rPr>
                <w:rFonts w:asciiTheme="majorBidi" w:hAnsiTheme="majorBidi" w:cstheme="majorBidi"/>
                <w:sz w:val="22"/>
              </w:rPr>
              <w:tab/>
            </w:r>
            <w:r w:rsidRPr="00883708">
              <w:rPr>
                <w:rFonts w:asciiTheme="majorBidi" w:hAnsiTheme="majorBidi" w:cstheme="majorBidi"/>
                <w:sz w:val="22"/>
                <w:cs/>
              </w:rPr>
              <w:t>ความต้องการของตลาด</w:t>
            </w:r>
          </w:p>
        </w:tc>
        <w:tc>
          <w:tcPr>
            <w:tcW w:w="1059" w:type="dxa"/>
          </w:tcPr>
          <w:p w14:paraId="7A63CC19" w14:textId="77777777" w:rsidR="00B76AD3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3E19EDB" w14:textId="6199CD89" w:rsidR="003A011B" w:rsidRPr="00474F47" w:rsidRDefault="003A011B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71980DCC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0B862731" w14:textId="77777777" w:rsidR="00B76AD3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6F8A95C" w14:textId="349A43C4" w:rsidR="003A011B" w:rsidRPr="00883708" w:rsidRDefault="003A011B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5C85F8AD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64505A6" w14:textId="39C5277C" w:rsidR="00B76AD3" w:rsidRPr="00474F47" w:rsidRDefault="003A011B" w:rsidP="00B76AD3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277" w:type="dxa"/>
          </w:tcPr>
          <w:p w14:paraId="40F6727E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99326A9" w14:textId="5B889E15" w:rsidR="00B76AD3" w:rsidRPr="00883708" w:rsidRDefault="003A011B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77" w:type="dxa"/>
            <w:vAlign w:val="bottom"/>
          </w:tcPr>
          <w:p w14:paraId="2D3F07E6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C83F609" w14:textId="232563E6" w:rsidR="00B76AD3" w:rsidRPr="00883708" w:rsidRDefault="003A011B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7" w:type="dxa"/>
            <w:vAlign w:val="bottom"/>
          </w:tcPr>
          <w:p w14:paraId="6D82BC0A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B74C6BD" w14:textId="6C7620FB" w:rsidR="00B76AD3" w:rsidRPr="00883708" w:rsidRDefault="003A011B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7" w:type="dxa"/>
          </w:tcPr>
          <w:p w14:paraId="59F92B48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6FE5534" w14:textId="0ADC2064" w:rsidR="00B76AD3" w:rsidRPr="00883708" w:rsidRDefault="003A011B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</w:tr>
      <w:tr w:rsidR="003A011B" w:rsidRPr="008457DC" w14:paraId="54EED422" w14:textId="77777777" w:rsidTr="00B76AD3">
        <w:trPr>
          <w:trHeight w:val="262"/>
        </w:trPr>
        <w:tc>
          <w:tcPr>
            <w:tcW w:w="2331" w:type="dxa"/>
          </w:tcPr>
          <w:p w14:paraId="254B8F81" w14:textId="4D48BA72" w:rsidR="003A011B" w:rsidRPr="003A011B" w:rsidRDefault="003A011B" w:rsidP="003A011B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2"/>
                <w:cs/>
              </w:rPr>
            </w:pP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59" w:type="dxa"/>
          </w:tcPr>
          <w:p w14:paraId="5ECD1CC1" w14:textId="1638D225" w:rsidR="003A011B" w:rsidRDefault="003A011B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7DD51098" w14:textId="77777777" w:rsidR="003A011B" w:rsidRPr="003A011B" w:rsidRDefault="003A011B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5" w:type="dxa"/>
          </w:tcPr>
          <w:p w14:paraId="71EA9A6A" w14:textId="7FE3A681" w:rsidR="003A011B" w:rsidRPr="003A011B" w:rsidRDefault="00771B49" w:rsidP="00E610FA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277" w:type="dxa"/>
          </w:tcPr>
          <w:p w14:paraId="5032D6CF" w14:textId="77777777" w:rsidR="003A011B" w:rsidRPr="003A011B" w:rsidRDefault="003A011B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4967983E" w14:textId="38807E7E" w:rsidR="003A011B" w:rsidRPr="00FB0FA2" w:rsidRDefault="003A011B" w:rsidP="00FB0F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B0FA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</w:tcPr>
          <w:p w14:paraId="26486295" w14:textId="77777777" w:rsidR="003A011B" w:rsidRPr="003A011B" w:rsidRDefault="003A011B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75" w:type="dxa"/>
            <w:vAlign w:val="bottom"/>
          </w:tcPr>
          <w:p w14:paraId="41FAC2B9" w14:textId="1852CDF1" w:rsidR="003A011B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277" w:type="dxa"/>
            <w:vAlign w:val="bottom"/>
          </w:tcPr>
          <w:p w14:paraId="4C0D0FD1" w14:textId="77777777" w:rsidR="003A011B" w:rsidRPr="003A011B" w:rsidRDefault="003A011B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75" w:type="dxa"/>
            <w:vAlign w:val="bottom"/>
          </w:tcPr>
          <w:p w14:paraId="2C24B23F" w14:textId="6A4B07C5" w:rsidR="003A011B" w:rsidRPr="003A011B" w:rsidRDefault="00771B49" w:rsidP="003A011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</w:p>
        </w:tc>
        <w:tc>
          <w:tcPr>
            <w:tcW w:w="277" w:type="dxa"/>
            <w:vAlign w:val="bottom"/>
          </w:tcPr>
          <w:p w14:paraId="16D6F541" w14:textId="6F365551" w:rsidR="003A011B" w:rsidRPr="00883708" w:rsidRDefault="003A011B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F8B7456" w14:textId="19305B96" w:rsidR="003A011B" w:rsidRDefault="003A011B" w:rsidP="003A011B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33FAEA26" w14:textId="77777777" w:rsidR="003A011B" w:rsidRPr="003A011B" w:rsidRDefault="003A011B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75" w:type="dxa"/>
            <w:vAlign w:val="bottom"/>
          </w:tcPr>
          <w:p w14:paraId="3BF584A7" w14:textId="599F5C0F" w:rsidR="003A011B" w:rsidRPr="003A011B" w:rsidRDefault="00771B49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</w:tr>
      <w:tr w:rsidR="00B76AD3" w:rsidRPr="008457DC" w14:paraId="34B38F6F" w14:textId="77777777" w:rsidTr="00B76AD3">
        <w:trPr>
          <w:trHeight w:val="264"/>
        </w:trPr>
        <w:tc>
          <w:tcPr>
            <w:tcW w:w="2331" w:type="dxa"/>
          </w:tcPr>
          <w:p w14:paraId="028EB935" w14:textId="77777777" w:rsidR="00B76AD3" w:rsidRPr="00883708" w:rsidRDefault="00B76AD3" w:rsidP="00B76AD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</w:tcPr>
          <w:p w14:paraId="3863D1CA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6873FA50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4456CE4A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5134D70E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6CECF17D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58F9410B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D412DEB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788B71ED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EA67731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3377016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0D3DB4C" w14:textId="77777777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0A90F49D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604E434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71B49" w:rsidRPr="008457DC" w14:paraId="550305B6" w14:textId="77777777" w:rsidTr="00B76AD3">
        <w:trPr>
          <w:trHeight w:val="264"/>
        </w:trPr>
        <w:tc>
          <w:tcPr>
            <w:tcW w:w="2331" w:type="dxa"/>
          </w:tcPr>
          <w:p w14:paraId="314C2EDF" w14:textId="77777777" w:rsidR="00771B49" w:rsidRPr="00883708" w:rsidRDefault="00771B49" w:rsidP="00B76AD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</w:tcPr>
          <w:p w14:paraId="52AEDDB4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197C212D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4A118C92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1E4A92FC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DF58E23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405A9E38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F74AB73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69E24433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85F483F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6A636C0E" w14:textId="77777777" w:rsidR="00771B49" w:rsidRPr="00883708" w:rsidRDefault="00771B49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33546C2" w14:textId="77777777" w:rsidR="00771B49" w:rsidRPr="00883708" w:rsidRDefault="00771B49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DE822A5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D85E731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71B49" w:rsidRPr="008457DC" w14:paraId="69AFF74F" w14:textId="77777777" w:rsidTr="00B76AD3">
        <w:trPr>
          <w:trHeight w:val="264"/>
        </w:trPr>
        <w:tc>
          <w:tcPr>
            <w:tcW w:w="2331" w:type="dxa"/>
          </w:tcPr>
          <w:p w14:paraId="7DFC47AC" w14:textId="4CB4682C" w:rsidR="00771B49" w:rsidRPr="00883708" w:rsidRDefault="00771B49" w:rsidP="00B76AD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lastRenderedPageBreak/>
              <w:t xml:space="preserve">ณ วันที่ 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0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ิถุนายน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2565</w:t>
            </w:r>
          </w:p>
        </w:tc>
        <w:tc>
          <w:tcPr>
            <w:tcW w:w="1059" w:type="dxa"/>
          </w:tcPr>
          <w:p w14:paraId="52568BD7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5D3FA8C5" w14:textId="77777777" w:rsidR="00771B49" w:rsidRPr="00C00BCB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05" w:type="dxa"/>
          </w:tcPr>
          <w:p w14:paraId="6E3A7C75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54C58E1D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9E9C0E2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5799697A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370632F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7999D132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CFB642D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733ED34F" w14:textId="77777777" w:rsidR="00771B49" w:rsidRPr="00883708" w:rsidRDefault="00771B49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C3D6A0C" w14:textId="77777777" w:rsidR="00771B49" w:rsidRPr="00883708" w:rsidRDefault="00771B49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6B1A1B02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38B14F5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B76AD3" w:rsidRPr="008457DC" w14:paraId="481CC0F1" w14:textId="77777777" w:rsidTr="00B76AD3">
        <w:trPr>
          <w:trHeight w:val="264"/>
        </w:trPr>
        <w:tc>
          <w:tcPr>
            <w:tcW w:w="2331" w:type="dxa"/>
          </w:tcPr>
          <w:p w14:paraId="67926891" w14:textId="77777777" w:rsidR="00B76AD3" w:rsidRPr="00883708" w:rsidRDefault="00B76AD3" w:rsidP="00B76AD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59" w:type="dxa"/>
          </w:tcPr>
          <w:p w14:paraId="76C27B4F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1E017079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3844A5A7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3C93CD63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17EA7FD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42FF6289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A740280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F90D572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68DE301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6C4A7FD1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11668B2" w14:textId="77777777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53BB1A34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BE916CE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B76AD3" w:rsidRPr="008457DC" w14:paraId="19BAAA0C" w14:textId="77777777" w:rsidTr="00B76AD3">
        <w:trPr>
          <w:trHeight w:val="264"/>
        </w:trPr>
        <w:tc>
          <w:tcPr>
            <w:tcW w:w="2331" w:type="dxa"/>
          </w:tcPr>
          <w:p w14:paraId="1222AACE" w14:textId="77777777" w:rsidR="00B76AD3" w:rsidRPr="00883708" w:rsidRDefault="00B76AD3" w:rsidP="00B76AD3">
            <w:pPr>
              <w:tabs>
                <w:tab w:val="clear" w:pos="227"/>
              </w:tabs>
              <w:ind w:left="160" w:right="-90" w:hanging="17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 xml:space="preserve"> </w:t>
            </w: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br/>
              <w:t>จากสถาบันการเงิน</w:t>
            </w:r>
          </w:p>
        </w:tc>
        <w:tc>
          <w:tcPr>
            <w:tcW w:w="1059" w:type="dxa"/>
          </w:tcPr>
          <w:p w14:paraId="1FE203D4" w14:textId="77777777" w:rsidR="00B76AD3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DE1E0C3" w14:textId="3CB9AE36" w:rsidR="003A011B" w:rsidRPr="00883708" w:rsidRDefault="003A011B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7D784E7C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723D0AD2" w14:textId="77777777" w:rsidR="00B76AD3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D094461" w14:textId="2AD510FA" w:rsidR="003A011B" w:rsidRPr="00883708" w:rsidRDefault="003A011B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5790F6EF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F0848BA" w14:textId="1902D28A" w:rsidR="00B76AD3" w:rsidRPr="00883708" w:rsidRDefault="003A011B" w:rsidP="00B76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30</w:t>
            </w:r>
          </w:p>
        </w:tc>
        <w:tc>
          <w:tcPr>
            <w:tcW w:w="277" w:type="dxa"/>
          </w:tcPr>
          <w:p w14:paraId="6BDAE3A8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75C86F0" w14:textId="5B17F5C3" w:rsidR="00B76AD3" w:rsidRPr="00883708" w:rsidRDefault="003A011B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30</w:t>
            </w:r>
          </w:p>
        </w:tc>
        <w:tc>
          <w:tcPr>
            <w:tcW w:w="277" w:type="dxa"/>
            <w:vAlign w:val="bottom"/>
          </w:tcPr>
          <w:p w14:paraId="43B17609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F53E022" w14:textId="734D47F0" w:rsidR="00B76AD3" w:rsidRPr="00883708" w:rsidRDefault="003A011B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  <w:vAlign w:val="bottom"/>
          </w:tcPr>
          <w:p w14:paraId="0FCA55B7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0470D65" w14:textId="44E47961" w:rsidR="00B76AD3" w:rsidRPr="00883708" w:rsidRDefault="00FB0FA2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277" w:type="dxa"/>
            <w:vAlign w:val="bottom"/>
          </w:tcPr>
          <w:p w14:paraId="20D9B336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ABCD816" w14:textId="0C9C0D77" w:rsidR="00B76AD3" w:rsidRPr="00883708" w:rsidRDefault="00FB0FA2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29</w:t>
            </w:r>
          </w:p>
        </w:tc>
      </w:tr>
      <w:tr w:rsidR="00B76AD3" w:rsidRPr="008457DC" w14:paraId="6AF9A421" w14:textId="77777777" w:rsidTr="00B76AD3">
        <w:trPr>
          <w:trHeight w:val="264"/>
        </w:trPr>
        <w:tc>
          <w:tcPr>
            <w:tcW w:w="2331" w:type="dxa"/>
          </w:tcPr>
          <w:p w14:paraId="291A50F9" w14:textId="77777777" w:rsidR="00B76AD3" w:rsidRPr="00883708" w:rsidRDefault="00B76AD3" w:rsidP="00B76AD3">
            <w:pPr>
              <w:tabs>
                <w:tab w:val="clear" w:pos="227"/>
                <w:tab w:val="left" w:pos="165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59" w:type="dxa"/>
            <w:vAlign w:val="bottom"/>
          </w:tcPr>
          <w:p w14:paraId="71A1264A" w14:textId="243DD3FA" w:rsidR="00B76AD3" w:rsidRPr="0032547F" w:rsidRDefault="003A011B" w:rsidP="00B76AD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90" w:right="-11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88</w:t>
            </w:r>
          </w:p>
        </w:tc>
        <w:tc>
          <w:tcPr>
            <w:tcW w:w="277" w:type="dxa"/>
          </w:tcPr>
          <w:p w14:paraId="4E46C9D0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0CB8FDD1" w14:textId="4AF915DF" w:rsidR="00B76AD3" w:rsidRPr="00883708" w:rsidRDefault="003A011B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2FEDF8D1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567E7CC" w14:textId="1C53AB03" w:rsidR="00B76AD3" w:rsidRPr="00883708" w:rsidRDefault="003A011B" w:rsidP="00B76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</w:tcPr>
          <w:p w14:paraId="3E345214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83DA25A" w14:textId="482A6412" w:rsidR="00B76AD3" w:rsidRPr="00883708" w:rsidRDefault="003A011B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88</w:t>
            </w:r>
          </w:p>
        </w:tc>
        <w:tc>
          <w:tcPr>
            <w:tcW w:w="277" w:type="dxa"/>
            <w:vAlign w:val="bottom"/>
          </w:tcPr>
          <w:p w14:paraId="6F8A55C5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DE0CAEC" w14:textId="4A68B8F6" w:rsidR="00B76AD3" w:rsidRPr="00883708" w:rsidRDefault="003A011B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88</w:t>
            </w:r>
          </w:p>
        </w:tc>
        <w:tc>
          <w:tcPr>
            <w:tcW w:w="277" w:type="dxa"/>
            <w:vAlign w:val="bottom"/>
          </w:tcPr>
          <w:p w14:paraId="43D595D4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3E1B48A" w14:textId="3595E68B" w:rsidR="00B76AD3" w:rsidRPr="00883708" w:rsidRDefault="003A011B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7" w:type="dxa"/>
            <w:vAlign w:val="bottom"/>
          </w:tcPr>
          <w:p w14:paraId="34D7F9C2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C956968" w14:textId="72DC3E27" w:rsidR="00B76AD3" w:rsidRPr="00883708" w:rsidRDefault="003A011B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88</w:t>
            </w:r>
          </w:p>
        </w:tc>
      </w:tr>
      <w:tr w:rsidR="00B76AD3" w:rsidRPr="008457DC" w14:paraId="22771DE9" w14:textId="77777777" w:rsidTr="00B76AD3">
        <w:trPr>
          <w:trHeight w:val="264"/>
        </w:trPr>
        <w:tc>
          <w:tcPr>
            <w:tcW w:w="2331" w:type="dxa"/>
          </w:tcPr>
          <w:p w14:paraId="061A6EAB" w14:textId="77777777" w:rsidR="00B76AD3" w:rsidRPr="00883708" w:rsidRDefault="00B76AD3" w:rsidP="00B76AD3">
            <w:pPr>
              <w:tabs>
                <w:tab w:val="clear" w:pos="227"/>
                <w:tab w:val="left" w:pos="165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59" w:type="dxa"/>
          </w:tcPr>
          <w:p w14:paraId="3F144028" w14:textId="72F9EC31" w:rsidR="00B76AD3" w:rsidRPr="00883708" w:rsidRDefault="003A011B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06EE148E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76972CC7" w14:textId="50C8D7B0" w:rsidR="00B76AD3" w:rsidRPr="00883708" w:rsidRDefault="003A011B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209DBA0B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16DC882" w14:textId="05AE4D2E" w:rsidR="00B76AD3" w:rsidRPr="00883708" w:rsidRDefault="003A011B" w:rsidP="00B76AD3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9,997</w:t>
            </w:r>
          </w:p>
        </w:tc>
        <w:tc>
          <w:tcPr>
            <w:tcW w:w="277" w:type="dxa"/>
          </w:tcPr>
          <w:p w14:paraId="2BB1F20D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49FB9DB" w14:textId="3A7EC177" w:rsidR="00B76AD3" w:rsidRPr="00883708" w:rsidRDefault="003A011B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9,997</w:t>
            </w:r>
          </w:p>
        </w:tc>
        <w:tc>
          <w:tcPr>
            <w:tcW w:w="277" w:type="dxa"/>
            <w:vAlign w:val="bottom"/>
          </w:tcPr>
          <w:p w14:paraId="5EA9FE4B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6D14E7F" w14:textId="2DDC6CC5" w:rsidR="00B76AD3" w:rsidRPr="00883708" w:rsidRDefault="003A011B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9,9</w:t>
            </w:r>
            <w:r w:rsidR="00234AD1">
              <w:rPr>
                <w:rFonts w:asciiTheme="majorBidi" w:hAnsiTheme="majorBidi" w:cstheme="majorBidi"/>
                <w:szCs w:val="22"/>
              </w:rPr>
              <w:t>66</w:t>
            </w:r>
          </w:p>
        </w:tc>
        <w:tc>
          <w:tcPr>
            <w:tcW w:w="277" w:type="dxa"/>
            <w:vAlign w:val="bottom"/>
          </w:tcPr>
          <w:p w14:paraId="66BD3833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421E31C" w14:textId="52BA312C" w:rsidR="00B76AD3" w:rsidRPr="00883708" w:rsidRDefault="003A011B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7" w:type="dxa"/>
            <w:vAlign w:val="bottom"/>
          </w:tcPr>
          <w:p w14:paraId="23124FD6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08D9418" w14:textId="12C1FD01" w:rsidR="00B76AD3" w:rsidRPr="00883708" w:rsidRDefault="003A011B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9,9</w:t>
            </w:r>
            <w:r w:rsidR="00234AD1">
              <w:rPr>
                <w:rFonts w:asciiTheme="majorBidi" w:hAnsiTheme="majorBidi" w:cstheme="majorBidi"/>
                <w:szCs w:val="22"/>
                <w:lang w:val="en-US"/>
              </w:rPr>
              <w:t>66</w:t>
            </w:r>
          </w:p>
        </w:tc>
      </w:tr>
      <w:tr w:rsidR="00771B49" w:rsidRPr="008457DC" w14:paraId="22D2AFA1" w14:textId="77777777" w:rsidTr="00B76AD3">
        <w:trPr>
          <w:trHeight w:val="264"/>
        </w:trPr>
        <w:tc>
          <w:tcPr>
            <w:tcW w:w="2331" w:type="dxa"/>
          </w:tcPr>
          <w:p w14:paraId="45D5FCAA" w14:textId="47C9A226" w:rsidR="00771B49" w:rsidRPr="00883708" w:rsidRDefault="00771B49" w:rsidP="00B76AD3">
            <w:pPr>
              <w:tabs>
                <w:tab w:val="clear" w:pos="227"/>
                <w:tab w:val="left" w:pos="165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059" w:type="dxa"/>
          </w:tcPr>
          <w:p w14:paraId="3D4AE405" w14:textId="61F1F646" w:rsidR="00771B49" w:rsidRPr="00771B49" w:rsidRDefault="00771B49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771B4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7D1A5A9F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7713788C" w14:textId="1A81C562" w:rsidR="00771B49" w:rsidRPr="00771B49" w:rsidRDefault="00771B49" w:rsidP="00E610FA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771B4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</w:t>
            </w:r>
          </w:p>
        </w:tc>
        <w:tc>
          <w:tcPr>
            <w:tcW w:w="277" w:type="dxa"/>
          </w:tcPr>
          <w:p w14:paraId="41049D8D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91D0C74" w14:textId="7F7DEDEE" w:rsidR="00771B49" w:rsidRPr="00771B49" w:rsidRDefault="00771B49" w:rsidP="00771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71B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</w:tcPr>
          <w:p w14:paraId="1A739D01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05AE130" w14:textId="1D1DBF8B" w:rsidR="00771B49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277" w:type="dxa"/>
            <w:vAlign w:val="bottom"/>
          </w:tcPr>
          <w:p w14:paraId="197DE6A0" w14:textId="77777777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E054917" w14:textId="194A098C" w:rsidR="00771B49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277" w:type="dxa"/>
            <w:vAlign w:val="bottom"/>
          </w:tcPr>
          <w:p w14:paraId="7BD1BD56" w14:textId="5B648994" w:rsidR="00771B49" w:rsidRPr="00771B49" w:rsidRDefault="00771B49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5" w:type="dxa"/>
            <w:vAlign w:val="bottom"/>
          </w:tcPr>
          <w:p w14:paraId="38597F1C" w14:textId="3057A2C5" w:rsidR="00771B49" w:rsidRPr="00771B49" w:rsidRDefault="00771B49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771B49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7" w:type="dxa"/>
            <w:vAlign w:val="bottom"/>
          </w:tcPr>
          <w:p w14:paraId="5C6E1A2E" w14:textId="472E9188" w:rsidR="00771B49" w:rsidRPr="00883708" w:rsidRDefault="00771B49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6EF3BB8" w14:textId="6091FB5A" w:rsidR="00771B49" w:rsidRPr="00771B49" w:rsidRDefault="00771B49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szCs w:val="22"/>
              </w:rPr>
            </w:pPr>
            <w:r w:rsidRPr="00771B49">
              <w:rPr>
                <w:rFonts w:asciiTheme="majorBidi" w:hAnsiTheme="majorBidi" w:cstheme="majorBidi"/>
                <w:szCs w:val="22"/>
              </w:rPr>
              <w:t>3</w:t>
            </w:r>
          </w:p>
        </w:tc>
      </w:tr>
      <w:tr w:rsidR="00B76AD3" w:rsidRPr="008457DC" w14:paraId="526B8D6D" w14:textId="77777777" w:rsidTr="00B76AD3">
        <w:trPr>
          <w:trHeight w:val="264"/>
        </w:trPr>
        <w:tc>
          <w:tcPr>
            <w:tcW w:w="2331" w:type="dxa"/>
          </w:tcPr>
          <w:p w14:paraId="6A721461" w14:textId="77777777" w:rsidR="00B76AD3" w:rsidRPr="00883708" w:rsidRDefault="00B76AD3" w:rsidP="00B76AD3">
            <w:pPr>
              <w:tabs>
                <w:tab w:val="clear" w:pos="227"/>
                <w:tab w:val="left" w:pos="165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59" w:type="dxa"/>
          </w:tcPr>
          <w:p w14:paraId="3584BCCF" w14:textId="78E713DA" w:rsidR="00B76AD3" w:rsidRPr="00883708" w:rsidDel="00634405" w:rsidRDefault="003A011B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404C166F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420573DF" w14:textId="4407664F" w:rsidR="00B76AD3" w:rsidRPr="00883708" w:rsidRDefault="003A011B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663AF9CB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86D45FD" w14:textId="15E1D9A5" w:rsidR="00B76AD3" w:rsidRPr="00883708" w:rsidRDefault="003A011B" w:rsidP="00B76AD3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1,156</w:t>
            </w:r>
          </w:p>
        </w:tc>
        <w:tc>
          <w:tcPr>
            <w:tcW w:w="277" w:type="dxa"/>
            <w:shd w:val="clear" w:color="auto" w:fill="auto"/>
          </w:tcPr>
          <w:p w14:paraId="7322F1D2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EA3E93F" w14:textId="547DA5C5" w:rsidR="00B76AD3" w:rsidRPr="00883708" w:rsidRDefault="003A011B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1,156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137D55B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24EDF2DC" w14:textId="3C29697B" w:rsidR="00B76AD3" w:rsidRPr="00883708" w:rsidRDefault="003A011B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78AB9A9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0017D23" w14:textId="6D04078F" w:rsidR="00B76AD3" w:rsidRPr="00883708" w:rsidRDefault="003A011B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1,077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42A5B0A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77F378BB" w14:textId="138F7222" w:rsidR="00B76AD3" w:rsidRPr="00883708" w:rsidRDefault="003A011B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1,077</w:t>
            </w:r>
          </w:p>
        </w:tc>
      </w:tr>
      <w:tr w:rsidR="00B76AD3" w:rsidRPr="008457DC" w14:paraId="5FFBA5C5" w14:textId="77777777" w:rsidTr="00B76AD3">
        <w:trPr>
          <w:trHeight w:val="264"/>
        </w:trPr>
        <w:tc>
          <w:tcPr>
            <w:tcW w:w="2331" w:type="dxa"/>
          </w:tcPr>
          <w:p w14:paraId="7EAF2C52" w14:textId="4EFB5A30" w:rsidR="00B76AD3" w:rsidRPr="00883708" w:rsidRDefault="00B76AD3" w:rsidP="00B76AD3">
            <w:pPr>
              <w:tabs>
                <w:tab w:val="clear" w:pos="227"/>
                <w:tab w:val="left" w:pos="165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59" w:type="dxa"/>
          </w:tcPr>
          <w:p w14:paraId="21445282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551DFD7F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7A92DAC8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6EE02F34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2F1676B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</w:tcPr>
          <w:p w14:paraId="321955CE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0FD82E6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  <w:vAlign w:val="bottom"/>
          </w:tcPr>
          <w:p w14:paraId="68937AD5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D539FC2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7" w:type="dxa"/>
            <w:vAlign w:val="bottom"/>
          </w:tcPr>
          <w:p w14:paraId="3C24D29B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BB06B55" w14:textId="77777777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6A1292B7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593539D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B76AD3" w:rsidRPr="008457DC" w14:paraId="5B0B10E1" w14:textId="77777777" w:rsidTr="00B76AD3">
        <w:trPr>
          <w:trHeight w:val="264"/>
        </w:trPr>
        <w:tc>
          <w:tcPr>
            <w:tcW w:w="2331" w:type="dxa"/>
          </w:tcPr>
          <w:p w14:paraId="7B9894E7" w14:textId="345B7DC2" w:rsidR="00B76AD3" w:rsidRPr="00883708" w:rsidRDefault="00B76AD3" w:rsidP="00B76AD3">
            <w:pPr>
              <w:tabs>
                <w:tab w:val="clear" w:pos="227"/>
                <w:tab w:val="left" w:pos="165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2564</w:t>
            </w:r>
          </w:p>
        </w:tc>
        <w:tc>
          <w:tcPr>
            <w:tcW w:w="1059" w:type="dxa"/>
          </w:tcPr>
          <w:p w14:paraId="279559A8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279D3FB3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56A17C4F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0C2ACB14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53E181A2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</w:tcPr>
          <w:p w14:paraId="0D36F6F3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10AC8C9D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</w:tcPr>
          <w:p w14:paraId="469B2FB0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66ED4849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7" w:type="dxa"/>
          </w:tcPr>
          <w:p w14:paraId="37FB10A1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</w:tcPr>
          <w:p w14:paraId="35B9D0D9" w14:textId="77777777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dxa"/>
          </w:tcPr>
          <w:p w14:paraId="348DDEF0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41AE6951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B76AD3" w:rsidRPr="008457DC" w14:paraId="4621AB57" w14:textId="77777777" w:rsidTr="00B76AD3">
        <w:trPr>
          <w:trHeight w:val="264"/>
        </w:trPr>
        <w:tc>
          <w:tcPr>
            <w:tcW w:w="2331" w:type="dxa"/>
          </w:tcPr>
          <w:p w14:paraId="57E0D38F" w14:textId="14B70AC4" w:rsidR="00B76AD3" w:rsidRPr="00883708" w:rsidRDefault="00B76AD3" w:rsidP="00B76AD3">
            <w:pPr>
              <w:tabs>
                <w:tab w:val="clear" w:pos="227"/>
                <w:tab w:val="left" w:pos="165"/>
              </w:tabs>
              <w:ind w:left="161" w:right="-90" w:hanging="16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59" w:type="dxa"/>
          </w:tcPr>
          <w:p w14:paraId="67210916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79667FA8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6C3C5B19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627FACB7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36BA5A14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</w:tcPr>
          <w:p w14:paraId="261E8231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7B754BDE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</w:tcPr>
          <w:p w14:paraId="5DEC7B15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32284AEB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7" w:type="dxa"/>
          </w:tcPr>
          <w:p w14:paraId="4ECEDBFB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</w:tcPr>
          <w:p w14:paraId="70DA1861" w14:textId="77777777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dxa"/>
          </w:tcPr>
          <w:p w14:paraId="79E6262A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0D530CE0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B76AD3" w:rsidRPr="008457DC" w14:paraId="38FAFB4A" w14:textId="77777777" w:rsidTr="00B76AD3">
        <w:trPr>
          <w:trHeight w:val="264"/>
        </w:trPr>
        <w:tc>
          <w:tcPr>
            <w:tcW w:w="2331" w:type="dxa"/>
          </w:tcPr>
          <w:p w14:paraId="2FD659F0" w14:textId="0F8725B8" w:rsidR="00B76AD3" w:rsidRPr="00883708" w:rsidRDefault="00B76AD3" w:rsidP="00B76AD3">
            <w:pPr>
              <w:tabs>
                <w:tab w:val="clear" w:pos="227"/>
                <w:tab w:val="left" w:pos="165"/>
              </w:tabs>
              <w:ind w:left="161" w:right="-90" w:hanging="16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059" w:type="dxa"/>
          </w:tcPr>
          <w:p w14:paraId="4D4524AD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709CEE8A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4F782156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</w:tcPr>
          <w:p w14:paraId="4EA3CE29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17F33C6E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</w:tcPr>
          <w:p w14:paraId="6962039A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70311B43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</w:tcPr>
          <w:p w14:paraId="26EFBDE5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67EF4C46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7" w:type="dxa"/>
          </w:tcPr>
          <w:p w14:paraId="624E076C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</w:tcPr>
          <w:p w14:paraId="667FACF3" w14:textId="77777777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dxa"/>
          </w:tcPr>
          <w:p w14:paraId="4B1AC3A3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5CD02A7E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B76AD3" w:rsidRPr="008457DC" w14:paraId="6B910CB8" w14:textId="77777777" w:rsidTr="00B76AD3">
        <w:trPr>
          <w:trHeight w:val="264"/>
        </w:trPr>
        <w:tc>
          <w:tcPr>
            <w:tcW w:w="2331" w:type="dxa"/>
          </w:tcPr>
          <w:p w14:paraId="36A1F185" w14:textId="77777777" w:rsidR="00B76AD3" w:rsidRPr="00883708" w:rsidRDefault="00B76AD3" w:rsidP="00B76AD3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340"/>
              </w:tabs>
              <w:ind w:left="160" w:right="-90" w:hanging="180"/>
              <w:rPr>
                <w:rFonts w:asciiTheme="majorBidi" w:hAnsiTheme="majorBidi" w:cstheme="majorBidi"/>
                <w:sz w:val="22"/>
              </w:rPr>
            </w:pPr>
            <w:r w:rsidRPr="00883708">
              <w:rPr>
                <w:rFonts w:asciiTheme="majorBidi" w:hAnsiTheme="majorBidi" w:cstheme="majorBidi"/>
                <w:sz w:val="22"/>
                <w:cs/>
              </w:rPr>
              <w:t>ตราสารทุนที่ไม่อยู่ใน</w:t>
            </w:r>
          </w:p>
          <w:p w14:paraId="47AA6856" w14:textId="3086C3AE" w:rsidR="00B76AD3" w:rsidRPr="00883708" w:rsidRDefault="00B76AD3" w:rsidP="00B76AD3">
            <w:pPr>
              <w:tabs>
                <w:tab w:val="clear" w:pos="227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83708">
              <w:rPr>
                <w:rFonts w:asciiTheme="majorBidi" w:hAnsiTheme="majorBidi" w:cstheme="majorBidi"/>
                <w:sz w:val="22"/>
                <w:szCs w:val="22"/>
                <w:cs/>
              </w:rPr>
              <w:t>ความต้องการของตลาด</w:t>
            </w:r>
          </w:p>
        </w:tc>
        <w:tc>
          <w:tcPr>
            <w:tcW w:w="1059" w:type="dxa"/>
          </w:tcPr>
          <w:p w14:paraId="157CBFB1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F717FAF" w14:textId="6DD29DAC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88370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</w:tcPr>
          <w:p w14:paraId="703C519C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43F7CE6A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513C362" w14:textId="14B686F6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723B6E3A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CB0CAEF" w14:textId="361F0085" w:rsidR="00B76AD3" w:rsidRPr="00883708" w:rsidRDefault="00B76AD3" w:rsidP="00281C43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277" w:type="dxa"/>
          </w:tcPr>
          <w:p w14:paraId="45660180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5545AB2" w14:textId="5E63B845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77" w:type="dxa"/>
            <w:vAlign w:val="bottom"/>
          </w:tcPr>
          <w:p w14:paraId="40285EA4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0299554" w14:textId="687A8B75" w:rsidR="00B76AD3" w:rsidRPr="00883708" w:rsidRDefault="00B76AD3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7" w:type="dxa"/>
            <w:vAlign w:val="bottom"/>
          </w:tcPr>
          <w:p w14:paraId="46528DD5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81807CE" w14:textId="4044F965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7" w:type="dxa"/>
          </w:tcPr>
          <w:p w14:paraId="7CF06B75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E5770D9" w14:textId="31207521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</w:tr>
      <w:tr w:rsidR="00B76AD3" w:rsidRPr="008457DC" w14:paraId="79FB023B" w14:textId="77777777" w:rsidTr="00B76AD3">
        <w:trPr>
          <w:trHeight w:val="264"/>
        </w:trPr>
        <w:tc>
          <w:tcPr>
            <w:tcW w:w="2331" w:type="dxa"/>
          </w:tcPr>
          <w:p w14:paraId="6575F33A" w14:textId="2D918F04" w:rsidR="00B76AD3" w:rsidRPr="002A1789" w:rsidRDefault="00B76AD3" w:rsidP="00B76AD3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59" w:type="dxa"/>
          </w:tcPr>
          <w:p w14:paraId="7900E709" w14:textId="4428506A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32AC44D9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15DA06FC" w14:textId="59A1C2AE" w:rsidR="00B76AD3" w:rsidRPr="00C223F1" w:rsidRDefault="00B76AD3" w:rsidP="00E610FA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223F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14</w:t>
            </w:r>
          </w:p>
        </w:tc>
        <w:tc>
          <w:tcPr>
            <w:tcW w:w="277" w:type="dxa"/>
          </w:tcPr>
          <w:p w14:paraId="684AB654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65D838E" w14:textId="4BA757DB" w:rsidR="00B76AD3" w:rsidRPr="00771B49" w:rsidRDefault="00B76AD3" w:rsidP="00771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71B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</w:tcPr>
          <w:p w14:paraId="7C8CC8D5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0018319" w14:textId="6DE2572E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/>
              </w:rPr>
              <w:t>14</w:t>
            </w:r>
          </w:p>
        </w:tc>
        <w:tc>
          <w:tcPr>
            <w:tcW w:w="277" w:type="dxa"/>
          </w:tcPr>
          <w:p w14:paraId="150F2955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0A31F95F" w14:textId="2C2DC89F" w:rsidR="00B76AD3" w:rsidRPr="00550C2B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bidi="th-TH"/>
              </w:rPr>
              <w:t>14</w:t>
            </w:r>
          </w:p>
        </w:tc>
        <w:tc>
          <w:tcPr>
            <w:tcW w:w="277" w:type="dxa"/>
          </w:tcPr>
          <w:p w14:paraId="3A3870E4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24FBF0A" w14:textId="737638C0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7" w:type="dxa"/>
          </w:tcPr>
          <w:p w14:paraId="686097E8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</w:tcPr>
          <w:p w14:paraId="5CB07EBD" w14:textId="196C1869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bidi="th-TH"/>
              </w:rPr>
              <w:t>14</w:t>
            </w:r>
          </w:p>
        </w:tc>
      </w:tr>
      <w:tr w:rsidR="005C5A14" w:rsidRPr="008457DC" w14:paraId="03AD11DE" w14:textId="77777777" w:rsidTr="00B76AD3">
        <w:trPr>
          <w:trHeight w:val="264"/>
        </w:trPr>
        <w:tc>
          <w:tcPr>
            <w:tcW w:w="2331" w:type="dxa"/>
          </w:tcPr>
          <w:p w14:paraId="26307EB0" w14:textId="77777777" w:rsidR="005C5A14" w:rsidRPr="00883708" w:rsidRDefault="005C5A14" w:rsidP="00B76AD3">
            <w:pPr>
              <w:pStyle w:val="ListParagraph"/>
              <w:tabs>
                <w:tab w:val="clear" w:pos="227"/>
              </w:tabs>
              <w:ind w:left="340" w:right="-90"/>
              <w:rPr>
                <w:rFonts w:asciiTheme="majorBidi" w:hAnsiTheme="majorBidi" w:cstheme="majorBidi"/>
                <w:sz w:val="22"/>
                <w:cs/>
                <w:lang w:val="en-GB"/>
              </w:rPr>
            </w:pPr>
          </w:p>
        </w:tc>
        <w:tc>
          <w:tcPr>
            <w:tcW w:w="1059" w:type="dxa"/>
          </w:tcPr>
          <w:p w14:paraId="2D78EA33" w14:textId="77777777" w:rsidR="005C5A14" w:rsidRPr="00883708" w:rsidRDefault="005C5A14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</w:tcPr>
          <w:p w14:paraId="12BD6C37" w14:textId="77777777" w:rsidR="005C5A14" w:rsidRPr="00883708" w:rsidRDefault="005C5A14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07ED2A9D" w14:textId="77777777" w:rsidR="005C5A14" w:rsidRPr="00883708" w:rsidRDefault="005C5A14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</w:tcPr>
          <w:p w14:paraId="30887817" w14:textId="77777777" w:rsidR="005C5A14" w:rsidRPr="00883708" w:rsidRDefault="005C5A14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E73E6E3" w14:textId="77777777" w:rsidR="005C5A14" w:rsidRPr="00883708" w:rsidRDefault="005C5A14" w:rsidP="00B76AD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518" w:right="-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7" w:type="dxa"/>
          </w:tcPr>
          <w:p w14:paraId="3F6D9F2E" w14:textId="77777777" w:rsidR="005C5A14" w:rsidRPr="00883708" w:rsidRDefault="005C5A14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B808658" w14:textId="77777777" w:rsidR="005C5A14" w:rsidRPr="00883708" w:rsidRDefault="005C5A14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7" w:type="dxa"/>
            <w:vAlign w:val="bottom"/>
          </w:tcPr>
          <w:p w14:paraId="3CAEC79E" w14:textId="77777777" w:rsidR="005C5A14" w:rsidRPr="00883708" w:rsidRDefault="005C5A14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82CD6BC" w14:textId="77777777" w:rsidR="005C5A14" w:rsidRPr="00883708" w:rsidRDefault="005C5A14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0B36B813" w14:textId="77777777" w:rsidR="005C5A14" w:rsidRPr="00883708" w:rsidRDefault="005C5A14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D407935" w14:textId="77777777" w:rsidR="005C5A14" w:rsidRPr="00883708" w:rsidRDefault="005C5A14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D76CAF5" w14:textId="77777777" w:rsidR="005C5A14" w:rsidRPr="00883708" w:rsidRDefault="005C5A14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154F7A4" w14:textId="77777777" w:rsidR="005C5A14" w:rsidRPr="00883708" w:rsidRDefault="005C5A14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B76AD3" w:rsidRPr="008457DC" w14:paraId="4F04DEB0" w14:textId="77777777" w:rsidTr="00B76AD3">
        <w:trPr>
          <w:trHeight w:val="264"/>
        </w:trPr>
        <w:tc>
          <w:tcPr>
            <w:tcW w:w="2331" w:type="dxa"/>
          </w:tcPr>
          <w:p w14:paraId="6451D222" w14:textId="08DFDAD6" w:rsidR="00B76AD3" w:rsidRPr="002A1789" w:rsidRDefault="00B76AD3" w:rsidP="00B76AD3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59" w:type="dxa"/>
          </w:tcPr>
          <w:p w14:paraId="31F7488E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</w:tcPr>
          <w:p w14:paraId="76A74021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09543C4F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</w:tcPr>
          <w:p w14:paraId="7F9A6229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A52F2AA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518" w:right="-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7" w:type="dxa"/>
          </w:tcPr>
          <w:p w14:paraId="7B343341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C9F3A1A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7" w:type="dxa"/>
            <w:vAlign w:val="bottom"/>
          </w:tcPr>
          <w:p w14:paraId="2384CA18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9D3468F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946C6DF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B483AA4" w14:textId="77777777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4CFE996B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E5070D1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B76AD3" w:rsidRPr="008457DC" w14:paraId="4AFB8379" w14:textId="77777777" w:rsidTr="00B76AD3">
        <w:trPr>
          <w:trHeight w:val="264"/>
        </w:trPr>
        <w:tc>
          <w:tcPr>
            <w:tcW w:w="2331" w:type="dxa"/>
          </w:tcPr>
          <w:p w14:paraId="778E743F" w14:textId="2DEFA1DC" w:rsidR="00B76AD3" w:rsidRPr="002A1789" w:rsidRDefault="00B76AD3" w:rsidP="00B76AD3">
            <w:pPr>
              <w:tabs>
                <w:tab w:val="clear" w:pos="227"/>
              </w:tabs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 xml:space="preserve"> </w:t>
            </w: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br/>
              <w:t>จากสถาบันการเงิน</w:t>
            </w:r>
          </w:p>
        </w:tc>
        <w:tc>
          <w:tcPr>
            <w:tcW w:w="1059" w:type="dxa"/>
          </w:tcPr>
          <w:p w14:paraId="5D2133C9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F0E9970" w14:textId="5DCC8F11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5E211D9A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0B997258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7797476" w14:textId="18C4546A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4975B2B3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16F135C" w14:textId="0E32F1B0" w:rsidR="00B76AD3" w:rsidRPr="00883708" w:rsidRDefault="00B76AD3" w:rsidP="00281C43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30</w:t>
            </w:r>
          </w:p>
        </w:tc>
        <w:tc>
          <w:tcPr>
            <w:tcW w:w="277" w:type="dxa"/>
          </w:tcPr>
          <w:p w14:paraId="6D466EFC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21CAD16" w14:textId="536EA415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30</w:t>
            </w:r>
          </w:p>
        </w:tc>
        <w:tc>
          <w:tcPr>
            <w:tcW w:w="277" w:type="dxa"/>
            <w:vAlign w:val="bottom"/>
          </w:tcPr>
          <w:p w14:paraId="6129026D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6EEA791" w14:textId="35A2879B" w:rsidR="00B76AD3" w:rsidRPr="00883708" w:rsidRDefault="00B76AD3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  <w:vAlign w:val="bottom"/>
          </w:tcPr>
          <w:p w14:paraId="6C9F4F2C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6AD4199" w14:textId="37392452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77" w:type="dxa"/>
            <w:vAlign w:val="bottom"/>
          </w:tcPr>
          <w:p w14:paraId="2FBA52BD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A04F36E" w14:textId="26331D8E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31</w:t>
            </w:r>
          </w:p>
        </w:tc>
      </w:tr>
      <w:tr w:rsidR="00B76AD3" w:rsidRPr="008457DC" w14:paraId="321DA749" w14:textId="77777777" w:rsidTr="00B76AD3">
        <w:trPr>
          <w:trHeight w:val="264"/>
        </w:trPr>
        <w:tc>
          <w:tcPr>
            <w:tcW w:w="2331" w:type="dxa"/>
          </w:tcPr>
          <w:p w14:paraId="3204816A" w14:textId="36A756A4" w:rsidR="00B76AD3" w:rsidRPr="002A1789" w:rsidRDefault="00B76AD3" w:rsidP="00B76AD3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59" w:type="dxa"/>
            <w:vAlign w:val="bottom"/>
          </w:tcPr>
          <w:p w14:paraId="71E586C3" w14:textId="4CB3911E" w:rsidR="00B76AD3" w:rsidRPr="0032547F" w:rsidRDefault="00B76AD3" w:rsidP="00B76AD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90" w:right="-11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2547F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57</w:t>
            </w:r>
          </w:p>
        </w:tc>
        <w:tc>
          <w:tcPr>
            <w:tcW w:w="277" w:type="dxa"/>
          </w:tcPr>
          <w:p w14:paraId="0D6FDD15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17811405" w14:textId="1FD306F0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4DE9CFCB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03BDA5F" w14:textId="7B2A3584" w:rsidR="00B76AD3" w:rsidRPr="00883708" w:rsidRDefault="00B76AD3" w:rsidP="00771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</w:tcPr>
          <w:p w14:paraId="53353997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BEF2FD8" w14:textId="1D54039D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 w:bidi="th-TH"/>
              </w:rPr>
              <w:t>57</w:t>
            </w:r>
          </w:p>
        </w:tc>
        <w:tc>
          <w:tcPr>
            <w:tcW w:w="277" w:type="dxa"/>
            <w:vAlign w:val="bottom"/>
          </w:tcPr>
          <w:p w14:paraId="620B5113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74C8BC1" w14:textId="2412893E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50C2B">
              <w:rPr>
                <w:rFonts w:asciiTheme="majorBidi" w:hAnsiTheme="majorBidi" w:cstheme="majorBidi"/>
                <w:szCs w:val="22"/>
                <w:lang w:bidi="th-TH"/>
              </w:rPr>
              <w:t>57</w:t>
            </w:r>
          </w:p>
        </w:tc>
        <w:tc>
          <w:tcPr>
            <w:tcW w:w="277" w:type="dxa"/>
            <w:vAlign w:val="bottom"/>
          </w:tcPr>
          <w:p w14:paraId="2E9A5A9C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292D0EF" w14:textId="7627E444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7" w:type="dxa"/>
            <w:vAlign w:val="bottom"/>
          </w:tcPr>
          <w:p w14:paraId="05665EDC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351BF1E" w14:textId="736CEF40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 w:bidi="th-TH"/>
              </w:rPr>
              <w:t>57</w:t>
            </w:r>
          </w:p>
        </w:tc>
      </w:tr>
      <w:tr w:rsidR="00B76AD3" w:rsidRPr="008457DC" w14:paraId="136E1F0C" w14:textId="77777777" w:rsidTr="00B76AD3">
        <w:trPr>
          <w:trHeight w:val="264"/>
        </w:trPr>
        <w:tc>
          <w:tcPr>
            <w:tcW w:w="2331" w:type="dxa"/>
          </w:tcPr>
          <w:p w14:paraId="609F30C7" w14:textId="02A9C0E4" w:rsidR="00B76AD3" w:rsidRPr="002A1789" w:rsidRDefault="00B76AD3" w:rsidP="00B76AD3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59" w:type="dxa"/>
          </w:tcPr>
          <w:p w14:paraId="561F202D" w14:textId="4559A0C7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03224F0B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563F13AA" w14:textId="1A79C3BF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4CE24337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633EC57" w14:textId="472D121D" w:rsidR="00B76AD3" w:rsidRPr="00883708" w:rsidRDefault="00B76AD3" w:rsidP="00281C43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 w:bidi="th-TH"/>
              </w:rPr>
              <w:t>10,000</w:t>
            </w:r>
          </w:p>
        </w:tc>
        <w:tc>
          <w:tcPr>
            <w:tcW w:w="277" w:type="dxa"/>
          </w:tcPr>
          <w:p w14:paraId="50FEA271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3AAA4E9" w14:textId="271CADFD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Pr="00883708">
              <w:rPr>
                <w:rFonts w:asciiTheme="majorBidi" w:hAnsiTheme="majorBidi" w:cstheme="majorBidi"/>
                <w:szCs w:val="22"/>
              </w:rPr>
              <w:t>,</w:t>
            </w:r>
            <w:r w:rsidRPr="00883708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277" w:type="dxa"/>
            <w:vAlign w:val="bottom"/>
          </w:tcPr>
          <w:p w14:paraId="54857302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7A3BDCC" w14:textId="7947E93D" w:rsidR="00B76AD3" w:rsidRPr="00550C2B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50C2B">
              <w:rPr>
                <w:rFonts w:asciiTheme="majorBidi" w:hAnsiTheme="majorBidi" w:cstheme="majorBidi"/>
                <w:szCs w:val="22"/>
                <w:lang w:bidi="th-TH"/>
              </w:rPr>
              <w:t>10</w:t>
            </w:r>
            <w:r w:rsidRPr="0088370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50C2B">
              <w:rPr>
                <w:rFonts w:asciiTheme="majorBidi" w:hAnsiTheme="majorBidi" w:cstheme="majorBidi"/>
                <w:szCs w:val="22"/>
                <w:lang w:bidi="th-TH"/>
              </w:rPr>
              <w:t>099</w:t>
            </w:r>
          </w:p>
        </w:tc>
        <w:tc>
          <w:tcPr>
            <w:tcW w:w="277" w:type="dxa"/>
            <w:vAlign w:val="bottom"/>
          </w:tcPr>
          <w:p w14:paraId="5FB5408E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77A74C2" w14:textId="56CBC28B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7" w:type="dxa"/>
            <w:vAlign w:val="bottom"/>
          </w:tcPr>
          <w:p w14:paraId="3FDE02E7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3223C3F" w14:textId="61F33239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/>
              </w:rPr>
              <w:t>10,099</w:t>
            </w:r>
          </w:p>
        </w:tc>
      </w:tr>
      <w:tr w:rsidR="00B76AD3" w:rsidRPr="008457DC" w14:paraId="5C99B373" w14:textId="77777777" w:rsidTr="00B76AD3">
        <w:trPr>
          <w:trHeight w:val="264"/>
        </w:trPr>
        <w:tc>
          <w:tcPr>
            <w:tcW w:w="2331" w:type="dxa"/>
          </w:tcPr>
          <w:p w14:paraId="5A4EF82D" w14:textId="0CDAAE91" w:rsidR="00B76AD3" w:rsidRPr="002A1789" w:rsidRDefault="00B76AD3" w:rsidP="00B76AD3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059" w:type="dxa"/>
          </w:tcPr>
          <w:p w14:paraId="2293B8BB" w14:textId="2B6E583F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1822A45E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04087A1A" w14:textId="433C39F6" w:rsidR="00B76AD3" w:rsidRPr="00C223F1" w:rsidRDefault="00B76AD3" w:rsidP="00E610FA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223F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</w:t>
            </w:r>
          </w:p>
        </w:tc>
        <w:tc>
          <w:tcPr>
            <w:tcW w:w="277" w:type="dxa"/>
          </w:tcPr>
          <w:p w14:paraId="5440E3A7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393CE8B" w14:textId="21FFDDB5" w:rsidR="00B76AD3" w:rsidRPr="00771B49" w:rsidRDefault="00B76AD3" w:rsidP="00771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71B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</w:tcPr>
          <w:p w14:paraId="78677293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3A36791" w14:textId="6FE93182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277" w:type="dxa"/>
            <w:vAlign w:val="bottom"/>
          </w:tcPr>
          <w:p w14:paraId="1EC8EA63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F750000" w14:textId="5AD5BF4C" w:rsidR="00B76AD3" w:rsidRPr="00550C2B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50C2B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</w:p>
        </w:tc>
        <w:tc>
          <w:tcPr>
            <w:tcW w:w="277" w:type="dxa"/>
            <w:vAlign w:val="bottom"/>
          </w:tcPr>
          <w:p w14:paraId="668DC768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827BE97" w14:textId="55189A14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7" w:type="dxa"/>
            <w:vAlign w:val="bottom"/>
          </w:tcPr>
          <w:p w14:paraId="57C79094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E0262EC" w14:textId="2BDBD872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</w:tr>
      <w:tr w:rsidR="00B76AD3" w:rsidRPr="008457DC" w14:paraId="5B28CFA7" w14:textId="77777777" w:rsidTr="00B76AD3">
        <w:trPr>
          <w:trHeight w:val="264"/>
        </w:trPr>
        <w:tc>
          <w:tcPr>
            <w:tcW w:w="2331" w:type="dxa"/>
          </w:tcPr>
          <w:p w14:paraId="3E6CF6DE" w14:textId="47B33201" w:rsidR="00B76AD3" w:rsidRPr="002A1789" w:rsidRDefault="00B76AD3" w:rsidP="00B76AD3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59" w:type="dxa"/>
          </w:tcPr>
          <w:p w14:paraId="75477751" w14:textId="40921F43" w:rsidR="00B76AD3" w:rsidRPr="00883708" w:rsidRDefault="00B76AD3" w:rsidP="00B76AD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51B94201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</w:tcPr>
          <w:p w14:paraId="4B2609A3" w14:textId="40C63172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88370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</w:tcPr>
          <w:p w14:paraId="0D4C93ED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7EDCD2A" w14:textId="2156F104" w:rsidR="00B76AD3" w:rsidRPr="00883708" w:rsidRDefault="00B76AD3" w:rsidP="00281C43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 w:bidi="th-TH"/>
              </w:rPr>
              <w:t>1,135</w:t>
            </w:r>
          </w:p>
        </w:tc>
        <w:tc>
          <w:tcPr>
            <w:tcW w:w="277" w:type="dxa"/>
          </w:tcPr>
          <w:p w14:paraId="58E49DDF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5895724" w14:textId="1F68DB48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88370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883708">
              <w:rPr>
                <w:rFonts w:asciiTheme="majorBidi" w:hAnsiTheme="majorBidi" w:cstheme="majorBidi"/>
                <w:szCs w:val="22"/>
                <w:lang w:val="en-US" w:bidi="th-TH"/>
              </w:rPr>
              <w:t>135</w:t>
            </w:r>
          </w:p>
        </w:tc>
        <w:tc>
          <w:tcPr>
            <w:tcW w:w="277" w:type="dxa"/>
            <w:vAlign w:val="bottom"/>
          </w:tcPr>
          <w:p w14:paraId="10E0E5D5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1E7E56F" w14:textId="6791D0C5" w:rsidR="00B76AD3" w:rsidRPr="00883708" w:rsidRDefault="00B76AD3" w:rsidP="00B76AD3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val="en-US"/>
              </w:rPr>
            </w:pPr>
            <w:r w:rsidRPr="0088370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38598839" w14:textId="77777777" w:rsidR="00B76AD3" w:rsidRPr="00883708" w:rsidRDefault="00B76AD3" w:rsidP="00B76AD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DCBD5B0" w14:textId="600310E6" w:rsidR="00B76AD3" w:rsidRPr="00883708" w:rsidRDefault="00B76AD3" w:rsidP="00B76AD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</w:rPr>
              <w:t>1,044</w:t>
            </w:r>
          </w:p>
        </w:tc>
        <w:tc>
          <w:tcPr>
            <w:tcW w:w="277" w:type="dxa"/>
            <w:vAlign w:val="bottom"/>
          </w:tcPr>
          <w:p w14:paraId="6FD1AFC1" w14:textId="77777777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A5071C1" w14:textId="70AC20A4" w:rsidR="00B76AD3" w:rsidRPr="00883708" w:rsidRDefault="00B76AD3" w:rsidP="00B76A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883708">
              <w:rPr>
                <w:rFonts w:asciiTheme="majorBidi" w:hAnsiTheme="majorBidi" w:cstheme="majorBidi"/>
                <w:szCs w:val="22"/>
                <w:lang w:val="en-US" w:bidi="th-TH"/>
              </w:rPr>
              <w:t>1,044</w:t>
            </w:r>
          </w:p>
        </w:tc>
      </w:tr>
    </w:tbl>
    <w:p w14:paraId="621C5B9C" w14:textId="400D4117" w:rsidR="00883708" w:rsidRDefault="00883708"/>
    <w:p w14:paraId="5786F8C7" w14:textId="7002D9EF" w:rsidR="00771B49" w:rsidRDefault="00771B49"/>
    <w:p w14:paraId="2F3DAB24" w14:textId="77777777" w:rsidR="00771B49" w:rsidRDefault="00771B49"/>
    <w:tbl>
      <w:tblPr>
        <w:tblW w:w="9978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390"/>
        <w:gridCol w:w="1039"/>
        <w:gridCol w:w="272"/>
        <w:gridCol w:w="1183"/>
        <w:gridCol w:w="272"/>
        <w:gridCol w:w="975"/>
        <w:gridCol w:w="276"/>
        <w:gridCol w:w="663"/>
        <w:gridCol w:w="272"/>
        <w:gridCol w:w="663"/>
        <w:gridCol w:w="272"/>
        <w:gridCol w:w="663"/>
        <w:gridCol w:w="272"/>
        <w:gridCol w:w="766"/>
      </w:tblGrid>
      <w:tr w:rsidR="00B804EA" w:rsidRPr="009F0E67" w14:paraId="3561E22F" w14:textId="77777777" w:rsidTr="005C5A14">
        <w:trPr>
          <w:trHeight w:val="263"/>
          <w:tblHeader/>
        </w:trPr>
        <w:tc>
          <w:tcPr>
            <w:tcW w:w="2390" w:type="dxa"/>
            <w:vAlign w:val="bottom"/>
          </w:tcPr>
          <w:p w14:paraId="61AB0F90" w14:textId="77777777" w:rsidR="00B804EA" w:rsidRPr="009F0E67" w:rsidRDefault="00B804EA" w:rsidP="0024397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7588" w:type="dxa"/>
            <w:gridSpan w:val="13"/>
          </w:tcPr>
          <w:p w14:paraId="219A3EA4" w14:textId="7D0E8F37" w:rsidR="00B804EA" w:rsidRPr="009F0E67" w:rsidRDefault="00B804EA" w:rsidP="002439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เฉพาะกิจการ</w:t>
            </w:r>
          </w:p>
        </w:tc>
      </w:tr>
      <w:tr w:rsidR="00B804EA" w:rsidRPr="009F0E67" w14:paraId="150599C8" w14:textId="77777777" w:rsidTr="005C5A14">
        <w:trPr>
          <w:trHeight w:val="263"/>
          <w:tblHeader/>
        </w:trPr>
        <w:tc>
          <w:tcPr>
            <w:tcW w:w="2390" w:type="dxa"/>
            <w:vAlign w:val="bottom"/>
          </w:tcPr>
          <w:p w14:paraId="3709DE1E" w14:textId="77777777" w:rsidR="00B804EA" w:rsidRPr="009F0E67" w:rsidRDefault="00B804EA" w:rsidP="0024397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4680" w:type="dxa"/>
            <w:gridSpan w:val="7"/>
          </w:tcPr>
          <w:p w14:paraId="682FD2B4" w14:textId="76FD6B6C" w:rsidR="00B804EA" w:rsidRPr="009F0E67" w:rsidRDefault="00B804EA" w:rsidP="002439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F0E6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มูลค่าตามบัญชี</w:t>
            </w:r>
          </w:p>
        </w:tc>
        <w:tc>
          <w:tcPr>
            <w:tcW w:w="2908" w:type="dxa"/>
            <w:gridSpan w:val="6"/>
          </w:tcPr>
          <w:p w14:paraId="248B749E" w14:textId="657ABD40" w:rsidR="00B804EA" w:rsidRPr="009F0E67" w:rsidRDefault="00B804EA" w:rsidP="002439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มูลค่ายุติธรรม</w:t>
            </w:r>
          </w:p>
        </w:tc>
      </w:tr>
      <w:tr w:rsidR="00B804EA" w:rsidRPr="009F0E67" w14:paraId="4BEAF64E" w14:textId="77777777" w:rsidTr="005C5A14">
        <w:trPr>
          <w:trHeight w:val="263"/>
          <w:tblHeader/>
        </w:trPr>
        <w:tc>
          <w:tcPr>
            <w:tcW w:w="2390" w:type="dxa"/>
            <w:vAlign w:val="bottom"/>
          </w:tcPr>
          <w:p w14:paraId="50F0CFE6" w14:textId="77777777" w:rsidR="00B804EA" w:rsidRPr="009F0E67" w:rsidRDefault="00B804EA" w:rsidP="00B804E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1039" w:type="dxa"/>
          </w:tcPr>
          <w:p w14:paraId="4E4325AC" w14:textId="77777777" w:rsidR="00B804EA" w:rsidRPr="009F0E67" w:rsidRDefault="00B804EA" w:rsidP="00B804E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0109075D" w14:textId="77777777" w:rsidR="00B804EA" w:rsidRPr="009F0E67" w:rsidRDefault="00B804EA" w:rsidP="00B804E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26C2006" w14:textId="77777777" w:rsidR="00B804EA" w:rsidRPr="009F0E67" w:rsidRDefault="00B804EA" w:rsidP="00B804EA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1649C72" w14:textId="19156A96" w:rsidR="00B804EA" w:rsidRPr="009F0E67" w:rsidRDefault="00B804EA" w:rsidP="00B804E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72" w:type="dxa"/>
          </w:tcPr>
          <w:p w14:paraId="4BD29ED9" w14:textId="77777777" w:rsidR="00B804EA" w:rsidRPr="009F0E67" w:rsidRDefault="00B804EA" w:rsidP="00B804EA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83" w:type="dxa"/>
          </w:tcPr>
          <w:p w14:paraId="04AB0D3A" w14:textId="77777777" w:rsidR="00B804EA" w:rsidRDefault="00B804EA" w:rsidP="00B804EA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เครื่องมือทางการเงินที่วัดมูลค่าด้วย</w:t>
            </w:r>
          </w:p>
          <w:p w14:paraId="6A24D813" w14:textId="445B7BD9" w:rsidR="00B804EA" w:rsidRPr="009F0E67" w:rsidRDefault="00B804EA" w:rsidP="00B804EA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2" w:type="dxa"/>
          </w:tcPr>
          <w:p w14:paraId="22824AAA" w14:textId="77777777" w:rsidR="00B804EA" w:rsidRPr="009F0E67" w:rsidRDefault="00B804EA" w:rsidP="00B804EA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75" w:type="dxa"/>
            <w:vAlign w:val="bottom"/>
          </w:tcPr>
          <w:p w14:paraId="7B771599" w14:textId="4ABBC099" w:rsidR="00B804EA" w:rsidRPr="009F0E67" w:rsidRDefault="00B804EA" w:rsidP="00B804E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6" w:type="dxa"/>
          </w:tcPr>
          <w:p w14:paraId="2284977A" w14:textId="77777777" w:rsidR="00B804EA" w:rsidRPr="009F0E67" w:rsidRDefault="00B804EA" w:rsidP="00B804E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63" w:type="dxa"/>
            <w:vAlign w:val="bottom"/>
          </w:tcPr>
          <w:p w14:paraId="53B3F7C3" w14:textId="1FD87990" w:rsidR="00B804EA" w:rsidRPr="009F0E67" w:rsidRDefault="00B804EA" w:rsidP="00B804E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รวม</w:t>
            </w:r>
          </w:p>
        </w:tc>
        <w:tc>
          <w:tcPr>
            <w:tcW w:w="272" w:type="dxa"/>
          </w:tcPr>
          <w:p w14:paraId="3A34E8E1" w14:textId="77777777" w:rsidR="00B804EA" w:rsidRPr="009F0E67" w:rsidRDefault="00B804EA" w:rsidP="00B804E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63" w:type="dxa"/>
            <w:vAlign w:val="bottom"/>
          </w:tcPr>
          <w:p w14:paraId="1AD6CEF1" w14:textId="4EBC43D5" w:rsidR="00B804EA" w:rsidRPr="009F0E67" w:rsidRDefault="00B804EA" w:rsidP="00B804E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ระดับ</w:t>
            </w:r>
            <w:r w:rsidRPr="009F0E6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</w:p>
        </w:tc>
        <w:tc>
          <w:tcPr>
            <w:tcW w:w="272" w:type="dxa"/>
          </w:tcPr>
          <w:p w14:paraId="3DCDA6CD" w14:textId="77777777" w:rsidR="00B804EA" w:rsidRPr="009F0E67" w:rsidRDefault="00B804EA" w:rsidP="00B804EA">
            <w:pPr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584E99B" w14:textId="278316E6" w:rsidR="00B804EA" w:rsidRPr="009F0E67" w:rsidRDefault="00B804EA" w:rsidP="00B804EA">
            <w:pPr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ระดับ</w:t>
            </w:r>
            <w:r w:rsidRPr="009F0E67">
              <w:rPr>
                <w:rFonts w:asciiTheme="majorBidi" w:hAnsiTheme="majorBidi" w:cstheme="majorBidi"/>
                <w:sz w:val="21"/>
                <w:szCs w:val="21"/>
              </w:rPr>
              <w:t xml:space="preserve"> 3</w:t>
            </w:r>
          </w:p>
        </w:tc>
        <w:tc>
          <w:tcPr>
            <w:tcW w:w="272" w:type="dxa"/>
          </w:tcPr>
          <w:p w14:paraId="27029EB3" w14:textId="77777777" w:rsidR="00B804EA" w:rsidRPr="009F0E67" w:rsidRDefault="00B804EA" w:rsidP="00B804E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2A8F0621" w14:textId="6B124B32" w:rsidR="00B804EA" w:rsidRPr="009F0E67" w:rsidRDefault="00B804EA" w:rsidP="00B804E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รวม</w:t>
            </w:r>
          </w:p>
        </w:tc>
      </w:tr>
      <w:tr w:rsidR="00C71400" w:rsidRPr="009F0E67" w14:paraId="321026DD" w14:textId="77777777" w:rsidTr="005C5A14">
        <w:trPr>
          <w:trHeight w:val="263"/>
          <w:tblHeader/>
        </w:trPr>
        <w:tc>
          <w:tcPr>
            <w:tcW w:w="2390" w:type="dxa"/>
            <w:vAlign w:val="bottom"/>
          </w:tcPr>
          <w:p w14:paraId="5B3DCCCF" w14:textId="77777777" w:rsidR="00C71400" w:rsidRPr="009F0E67" w:rsidRDefault="00C71400" w:rsidP="00B804E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7588" w:type="dxa"/>
            <w:gridSpan w:val="13"/>
          </w:tcPr>
          <w:p w14:paraId="404F0218" w14:textId="44781648" w:rsidR="00C71400" w:rsidRPr="009F0E67" w:rsidRDefault="00C71400" w:rsidP="00B804E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(</w:t>
            </w: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ล้านบาท</w:t>
            </w: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  <w:lang w:val="en-US" w:bidi="th-TH"/>
              </w:rPr>
              <w:t>)</w:t>
            </w:r>
          </w:p>
        </w:tc>
      </w:tr>
      <w:tr w:rsidR="00B804EA" w:rsidRPr="009F0E67" w14:paraId="5F77EBDC" w14:textId="77777777" w:rsidTr="00B804EA">
        <w:trPr>
          <w:trHeight w:val="263"/>
        </w:trPr>
        <w:tc>
          <w:tcPr>
            <w:tcW w:w="2390" w:type="dxa"/>
          </w:tcPr>
          <w:p w14:paraId="7D4C82F7" w14:textId="6248441E" w:rsidR="00B804EA" w:rsidRPr="009F0E67" w:rsidRDefault="00B804EA" w:rsidP="00B804E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ณ วันที่ 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3</w:t>
            </w:r>
            <w:r w:rsidR="00FD332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0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 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ม</w:t>
            </w:r>
            <w:r w:rsidR="00FD3327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ิถุนายน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 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2565</w:t>
            </w:r>
          </w:p>
        </w:tc>
        <w:tc>
          <w:tcPr>
            <w:tcW w:w="1039" w:type="dxa"/>
          </w:tcPr>
          <w:p w14:paraId="7B4939BC" w14:textId="77777777" w:rsidR="00B804EA" w:rsidRPr="009F0E67" w:rsidRDefault="00B804EA" w:rsidP="00B804E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4338D2D0" w14:textId="77777777" w:rsidR="00B804EA" w:rsidRPr="009F0E67" w:rsidRDefault="00B804EA" w:rsidP="00B804E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75FC5697" w14:textId="77777777" w:rsidR="00B804EA" w:rsidRPr="009F0E67" w:rsidRDefault="00B804EA" w:rsidP="00B804E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6C92E7AC" w14:textId="77777777" w:rsidR="00B804EA" w:rsidRPr="009F0E67" w:rsidRDefault="00B804EA" w:rsidP="00B804E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</w:tcPr>
          <w:p w14:paraId="188409DE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</w:tcPr>
          <w:p w14:paraId="1C7B3CAD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3ED38713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53F1AFA7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35B17A44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74AC5F50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13D18464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67D09B69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</w:tcPr>
          <w:p w14:paraId="48E6F5FE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B804EA" w:rsidRPr="009F0E67" w14:paraId="4762B25D" w14:textId="77777777" w:rsidTr="00B804EA">
        <w:trPr>
          <w:trHeight w:val="263"/>
        </w:trPr>
        <w:tc>
          <w:tcPr>
            <w:tcW w:w="2390" w:type="dxa"/>
            <w:hideMark/>
          </w:tcPr>
          <w:p w14:paraId="5D81CDDE" w14:textId="77777777" w:rsidR="00B804EA" w:rsidRPr="009F0E67" w:rsidRDefault="00B804EA" w:rsidP="00B804E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39" w:type="dxa"/>
          </w:tcPr>
          <w:p w14:paraId="57C3AD37" w14:textId="77777777" w:rsidR="00B804EA" w:rsidRPr="009F0E67" w:rsidRDefault="00B804EA" w:rsidP="00B804E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08D90295" w14:textId="77777777" w:rsidR="00B804EA" w:rsidRPr="009F0E67" w:rsidRDefault="00B804EA" w:rsidP="00B804E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0844BB50" w14:textId="77777777" w:rsidR="00B804EA" w:rsidRPr="009F0E67" w:rsidRDefault="00B804EA" w:rsidP="00B804E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4FD2B3D8" w14:textId="77777777" w:rsidR="00B804EA" w:rsidRPr="009F0E67" w:rsidRDefault="00B804EA" w:rsidP="00B804E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</w:tcPr>
          <w:p w14:paraId="6675103E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</w:tcPr>
          <w:p w14:paraId="33FD1170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0E92B348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2CF49079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3131E2CD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61D6B141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045B0234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32703479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</w:tcPr>
          <w:p w14:paraId="1599C68C" w14:textId="77777777" w:rsidR="00B804EA" w:rsidRPr="009F0E67" w:rsidRDefault="00B804EA" w:rsidP="00B804E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D2A5C" w:rsidRPr="009F0E67" w14:paraId="6251BC14" w14:textId="77777777" w:rsidTr="00B804EA">
        <w:trPr>
          <w:trHeight w:val="263"/>
        </w:trPr>
        <w:tc>
          <w:tcPr>
            <w:tcW w:w="2390" w:type="dxa"/>
          </w:tcPr>
          <w:p w14:paraId="497CCDF7" w14:textId="77777777" w:rsidR="00ED2A5C" w:rsidRPr="009F0E67" w:rsidRDefault="00ED2A5C" w:rsidP="00ED2A5C">
            <w:pPr>
              <w:ind w:left="-14" w:right="-90" w:hanging="1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เงินให้กู้ยืมระยะยาวแก่กิจการ</w:t>
            </w:r>
          </w:p>
          <w:p w14:paraId="056C25D7" w14:textId="53F661CF" w:rsidR="00ED2A5C" w:rsidRPr="009F0E67" w:rsidRDefault="00ED2A5C" w:rsidP="00ED2A5C">
            <w:pPr>
              <w:ind w:left="160"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ที่เกี่ยวข้องกัน</w:t>
            </w:r>
          </w:p>
        </w:tc>
        <w:tc>
          <w:tcPr>
            <w:tcW w:w="1039" w:type="dxa"/>
          </w:tcPr>
          <w:p w14:paraId="3C557DD5" w14:textId="77777777" w:rsidR="00ED2A5C" w:rsidRDefault="00ED2A5C" w:rsidP="00ED2A5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20F4529E" w14:textId="36C92A2C" w:rsidR="006B662A" w:rsidRPr="009F0E67" w:rsidRDefault="006B662A" w:rsidP="00ED2A5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272" w:type="dxa"/>
          </w:tcPr>
          <w:p w14:paraId="58124300" w14:textId="77777777" w:rsidR="00ED2A5C" w:rsidRPr="009F0E67" w:rsidRDefault="00ED2A5C" w:rsidP="00ED2A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31D6D8BF" w14:textId="77777777" w:rsidR="00ED2A5C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FA13B67" w14:textId="1A45F7BF" w:rsidR="006B662A" w:rsidRPr="009F0E67" w:rsidRDefault="006B662A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7770C78A" w14:textId="77777777" w:rsidR="00ED2A5C" w:rsidRPr="009F0E67" w:rsidRDefault="00ED2A5C" w:rsidP="00ED2A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</w:tcPr>
          <w:p w14:paraId="300AC1E7" w14:textId="77777777" w:rsidR="00ED2A5C" w:rsidRDefault="00ED2A5C" w:rsidP="00ED2A5C">
            <w:pPr>
              <w:pStyle w:val="acctfourfigures"/>
              <w:tabs>
                <w:tab w:val="clear" w:pos="765"/>
                <w:tab w:val="decimal" w:pos="110"/>
                <w:tab w:val="left" w:pos="200"/>
                <w:tab w:val="decimal" w:pos="292"/>
                <w:tab w:val="decimal" w:pos="725"/>
              </w:tabs>
              <w:spacing w:line="240" w:lineRule="atLeast"/>
              <w:ind w:left="-430" w:hanging="20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CA3F344" w14:textId="0071A17A" w:rsidR="006B662A" w:rsidRPr="009F0E67" w:rsidRDefault="006B662A" w:rsidP="00ED2A5C">
            <w:pPr>
              <w:pStyle w:val="acctfourfigures"/>
              <w:tabs>
                <w:tab w:val="clear" w:pos="765"/>
                <w:tab w:val="decimal" w:pos="110"/>
                <w:tab w:val="left" w:pos="200"/>
                <w:tab w:val="decimal" w:pos="292"/>
                <w:tab w:val="decimal" w:pos="725"/>
              </w:tabs>
              <w:spacing w:line="240" w:lineRule="atLeast"/>
              <w:ind w:left="-430" w:hanging="20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1,068</w:t>
            </w:r>
          </w:p>
        </w:tc>
        <w:tc>
          <w:tcPr>
            <w:tcW w:w="276" w:type="dxa"/>
          </w:tcPr>
          <w:p w14:paraId="78B85489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6C32EB3A" w14:textId="77777777" w:rsidR="00ED2A5C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2900DFE" w14:textId="27993648" w:rsidR="006B662A" w:rsidRPr="009F0E67" w:rsidRDefault="006B662A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1,068</w:t>
            </w:r>
          </w:p>
        </w:tc>
        <w:tc>
          <w:tcPr>
            <w:tcW w:w="272" w:type="dxa"/>
          </w:tcPr>
          <w:p w14:paraId="7B75BDC9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72D708CC" w14:textId="77777777" w:rsidR="00ED2A5C" w:rsidRDefault="00ED2A5C" w:rsidP="00ED2A5C">
            <w:pPr>
              <w:pStyle w:val="acctfourfigures"/>
              <w:tabs>
                <w:tab w:val="center" w:pos="29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EFEB32A" w14:textId="3E79760B" w:rsidR="006B662A" w:rsidRPr="009F0E67" w:rsidRDefault="006B662A" w:rsidP="00ED2A5C">
            <w:pPr>
              <w:pStyle w:val="acctfourfigures"/>
              <w:tabs>
                <w:tab w:val="center" w:pos="29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3C2C48DF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568AD1A9" w14:textId="77777777" w:rsidR="00ED2A5C" w:rsidRDefault="00ED2A5C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9F45B2C" w14:textId="3A62DB40" w:rsidR="006B662A" w:rsidRPr="009F0E67" w:rsidRDefault="006B662A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1,089</w:t>
            </w:r>
          </w:p>
        </w:tc>
        <w:tc>
          <w:tcPr>
            <w:tcW w:w="272" w:type="dxa"/>
          </w:tcPr>
          <w:p w14:paraId="7E5A5762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</w:tcPr>
          <w:p w14:paraId="7CE31FB3" w14:textId="77777777" w:rsidR="00ED2A5C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AD757D7" w14:textId="489D650F" w:rsidR="006B662A" w:rsidRPr="009F0E67" w:rsidRDefault="006B662A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1,089</w:t>
            </w:r>
          </w:p>
        </w:tc>
      </w:tr>
      <w:tr w:rsidR="00ED2A5C" w:rsidRPr="009F0E67" w14:paraId="0E8C514E" w14:textId="77777777" w:rsidTr="00B804EA">
        <w:trPr>
          <w:trHeight w:val="263"/>
        </w:trPr>
        <w:tc>
          <w:tcPr>
            <w:tcW w:w="2390" w:type="dxa"/>
          </w:tcPr>
          <w:p w14:paraId="4E6AA12C" w14:textId="77777777" w:rsidR="00ED2A5C" w:rsidRPr="009F0E67" w:rsidRDefault="00ED2A5C" w:rsidP="00ED2A5C">
            <w:pPr>
              <w:ind w:left="-14" w:right="-90" w:firstLine="14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039" w:type="dxa"/>
          </w:tcPr>
          <w:p w14:paraId="6BB5EA7A" w14:textId="77777777" w:rsidR="00ED2A5C" w:rsidRPr="009F0E67" w:rsidRDefault="00ED2A5C" w:rsidP="00ED2A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3CF12DD3" w14:textId="77777777" w:rsidR="00ED2A5C" w:rsidRPr="009F0E67" w:rsidRDefault="00ED2A5C" w:rsidP="00ED2A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0B77D9E3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0FEE91F7" w14:textId="77777777" w:rsidR="00ED2A5C" w:rsidRPr="009F0E67" w:rsidRDefault="00ED2A5C" w:rsidP="00ED2A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</w:tcPr>
          <w:p w14:paraId="578E41E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2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</w:tcPr>
          <w:p w14:paraId="0782B42E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3C46EEDA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2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0845E622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67E9C25A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0DD1E7D7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48B7E139" w14:textId="77777777" w:rsidR="00ED2A5C" w:rsidRPr="009F0E67" w:rsidRDefault="00ED2A5C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51481170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</w:tcPr>
          <w:p w14:paraId="54D1C556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D2A5C" w:rsidRPr="009F0E67" w14:paraId="0ED98629" w14:textId="77777777" w:rsidTr="00B804EA">
        <w:trPr>
          <w:trHeight w:val="593"/>
        </w:trPr>
        <w:tc>
          <w:tcPr>
            <w:tcW w:w="2390" w:type="dxa"/>
            <w:hideMark/>
          </w:tcPr>
          <w:p w14:paraId="3817E7BE" w14:textId="77777777" w:rsidR="00ED2A5C" w:rsidRPr="009F0E67" w:rsidRDefault="00ED2A5C" w:rsidP="00ED2A5C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340"/>
                <w:tab w:val="clear" w:pos="454"/>
                <w:tab w:val="num" w:pos="165"/>
              </w:tabs>
              <w:ind w:left="345" w:right="-90" w:hanging="270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ตราสารทุนที่ไม่อยู่ใน</w:t>
            </w:r>
          </w:p>
          <w:p w14:paraId="082225AA" w14:textId="77777777" w:rsidR="00ED2A5C" w:rsidRPr="009F0E67" w:rsidRDefault="00ED2A5C" w:rsidP="00ED2A5C">
            <w:pPr>
              <w:pStyle w:val="ListParagraph"/>
              <w:tabs>
                <w:tab w:val="clear" w:pos="227"/>
                <w:tab w:val="clear" w:pos="454"/>
              </w:tabs>
              <w:ind w:left="165" w:right="-90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ความต้องการของตลาด</w:t>
            </w:r>
          </w:p>
        </w:tc>
        <w:tc>
          <w:tcPr>
            <w:tcW w:w="1039" w:type="dxa"/>
          </w:tcPr>
          <w:p w14:paraId="41D66EE1" w14:textId="77777777" w:rsidR="00ED2A5C" w:rsidRDefault="00ED2A5C" w:rsidP="00ED2A5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66EADB5" w14:textId="5A688793" w:rsidR="006B662A" w:rsidRPr="009F0E67" w:rsidRDefault="006B662A" w:rsidP="00ED2A5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6F0AE76C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096B4415" w14:textId="77777777" w:rsidR="00ED2A5C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5AAD1BD2" w14:textId="731F8190" w:rsidR="006B662A" w:rsidRPr="009F0E67" w:rsidRDefault="006B662A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272" w:type="dxa"/>
          </w:tcPr>
          <w:p w14:paraId="3E1130F0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</w:tcPr>
          <w:p w14:paraId="7C9092E8" w14:textId="77777777" w:rsidR="00ED2A5C" w:rsidRDefault="00ED2A5C" w:rsidP="00ED2A5C">
            <w:pPr>
              <w:pStyle w:val="acctfourfigures"/>
              <w:tabs>
                <w:tab w:val="clear" w:pos="765"/>
                <w:tab w:val="decimal" w:pos="110"/>
                <w:tab w:val="left" w:pos="200"/>
                <w:tab w:val="decimal" w:pos="292"/>
                <w:tab w:val="decimal" w:pos="725"/>
              </w:tabs>
              <w:spacing w:line="240" w:lineRule="atLeast"/>
              <w:ind w:left="-430" w:hanging="207"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945E1AF" w14:textId="5160D5E7" w:rsidR="006B662A" w:rsidRPr="009F0E67" w:rsidRDefault="006B662A" w:rsidP="00ED2A5C">
            <w:pPr>
              <w:pStyle w:val="acctfourfigures"/>
              <w:tabs>
                <w:tab w:val="clear" w:pos="765"/>
                <w:tab w:val="decimal" w:pos="110"/>
                <w:tab w:val="left" w:pos="200"/>
                <w:tab w:val="decimal" w:pos="292"/>
                <w:tab w:val="decimal" w:pos="725"/>
              </w:tabs>
              <w:spacing w:line="240" w:lineRule="atLeast"/>
              <w:ind w:left="-430" w:hanging="207"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</w:t>
            </w:r>
          </w:p>
        </w:tc>
        <w:tc>
          <w:tcPr>
            <w:tcW w:w="276" w:type="dxa"/>
          </w:tcPr>
          <w:p w14:paraId="08EFEA7E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530CEB26" w14:textId="77777777" w:rsidR="00ED2A5C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FCE43EC" w14:textId="31A5FBE1" w:rsidR="006B662A" w:rsidRPr="009F0E67" w:rsidRDefault="006B662A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272" w:type="dxa"/>
          </w:tcPr>
          <w:p w14:paraId="07108E47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2CB3BC47" w14:textId="77777777" w:rsidR="00ED2A5C" w:rsidRDefault="00ED2A5C" w:rsidP="00ED2A5C">
            <w:pPr>
              <w:pStyle w:val="acctfourfigures"/>
              <w:tabs>
                <w:tab w:val="center" w:pos="29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9B4DB78" w14:textId="064AC777" w:rsidR="006B662A" w:rsidRPr="009F0E67" w:rsidRDefault="006B662A" w:rsidP="00ED2A5C">
            <w:pPr>
              <w:pStyle w:val="acctfourfigures"/>
              <w:tabs>
                <w:tab w:val="center" w:pos="29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1A5463FC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194D783E" w14:textId="77777777" w:rsidR="00ED2A5C" w:rsidRDefault="00ED2A5C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467DFAE" w14:textId="4C0AA5E2" w:rsidR="006B662A" w:rsidRPr="009F0E67" w:rsidRDefault="006B662A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272" w:type="dxa"/>
          </w:tcPr>
          <w:p w14:paraId="2FFD088E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</w:tcPr>
          <w:p w14:paraId="173203B2" w14:textId="77777777" w:rsidR="00ED2A5C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74AE253" w14:textId="74C49495" w:rsidR="006B662A" w:rsidRPr="009F0E67" w:rsidRDefault="006B662A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</w:tr>
      <w:tr w:rsidR="00ED2A5C" w:rsidRPr="009F0E67" w14:paraId="12A7B399" w14:textId="77777777" w:rsidTr="00B804EA">
        <w:trPr>
          <w:trHeight w:val="263"/>
        </w:trPr>
        <w:tc>
          <w:tcPr>
            <w:tcW w:w="2390" w:type="dxa"/>
          </w:tcPr>
          <w:p w14:paraId="5264CFA9" w14:textId="77777777" w:rsidR="00ED2A5C" w:rsidRPr="0026202E" w:rsidRDefault="00ED2A5C" w:rsidP="00ED2A5C">
            <w:pPr>
              <w:ind w:left="-14" w:right="-90" w:hanging="1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1039" w:type="dxa"/>
          </w:tcPr>
          <w:p w14:paraId="007F7657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34EBA95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4FCB6DBB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4A3D7417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4BEEE7BD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</w:tcPr>
          <w:p w14:paraId="273D25E3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6FE34257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7C74EB61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42282E4E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1A852B7F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01E273B8" w14:textId="77777777" w:rsidR="00ED2A5C" w:rsidRPr="009F0E67" w:rsidRDefault="00ED2A5C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677DFF61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67BB2C8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D2A5C" w:rsidRPr="009F0E67" w14:paraId="57A4E1DF" w14:textId="77777777" w:rsidTr="00B804EA">
        <w:trPr>
          <w:trHeight w:val="263"/>
        </w:trPr>
        <w:tc>
          <w:tcPr>
            <w:tcW w:w="2390" w:type="dxa"/>
          </w:tcPr>
          <w:p w14:paraId="46A1C0C9" w14:textId="77777777" w:rsidR="00ED2A5C" w:rsidRPr="009F0E67" w:rsidRDefault="00ED2A5C" w:rsidP="00ED2A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39" w:type="dxa"/>
          </w:tcPr>
          <w:p w14:paraId="466DAE7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78CA1391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7B5D9ECE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51A22BDD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2DA38A8F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</w:tcPr>
          <w:p w14:paraId="7607561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27E3E1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101FF54F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6772D0D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3AC1EBB8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C7CCD1B" w14:textId="77777777" w:rsidR="00ED2A5C" w:rsidRPr="009F0E67" w:rsidRDefault="00ED2A5C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1AD567CB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07FB883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D2A5C" w:rsidRPr="009F0E67" w14:paraId="0ED11047" w14:textId="77777777" w:rsidTr="00B804EA">
        <w:trPr>
          <w:trHeight w:val="263"/>
        </w:trPr>
        <w:tc>
          <w:tcPr>
            <w:tcW w:w="2390" w:type="dxa"/>
          </w:tcPr>
          <w:p w14:paraId="6B79FD94" w14:textId="2A36A73E" w:rsidR="00ED2A5C" w:rsidRPr="008A7D94" w:rsidRDefault="00ED2A5C" w:rsidP="008A7D94">
            <w:pPr>
              <w:tabs>
                <w:tab w:val="clear" w:pos="454"/>
                <w:tab w:val="left" w:pos="165"/>
              </w:tabs>
              <w:ind w:left="161" w:right="-90" w:hanging="175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39" w:type="dxa"/>
          </w:tcPr>
          <w:p w14:paraId="61F65F58" w14:textId="34851EED" w:rsidR="00ED2A5C" w:rsidRPr="009F0E67" w:rsidRDefault="006B662A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43B4992C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775F2E5C" w14:textId="72003B3E" w:rsidR="00ED2A5C" w:rsidRPr="009F0E67" w:rsidRDefault="006B662A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1982651B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03523DF4" w14:textId="725A1924" w:rsidR="00ED2A5C" w:rsidRPr="009F0E67" w:rsidRDefault="006B662A" w:rsidP="00ED2A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30</w:t>
            </w:r>
          </w:p>
        </w:tc>
        <w:tc>
          <w:tcPr>
            <w:tcW w:w="276" w:type="dxa"/>
          </w:tcPr>
          <w:p w14:paraId="051F5D89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F54047A" w14:textId="1F8C92C4" w:rsidR="00ED2A5C" w:rsidRPr="009F0E67" w:rsidRDefault="006B662A" w:rsidP="00ED2A5C">
            <w:pPr>
              <w:pStyle w:val="acctfourfigures"/>
              <w:tabs>
                <w:tab w:val="clear" w:pos="765"/>
                <w:tab w:val="decimal" w:pos="200"/>
                <w:tab w:val="left" w:pos="380"/>
                <w:tab w:val="decimal" w:pos="47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30</w:t>
            </w:r>
          </w:p>
        </w:tc>
        <w:tc>
          <w:tcPr>
            <w:tcW w:w="272" w:type="dxa"/>
            <w:vAlign w:val="bottom"/>
          </w:tcPr>
          <w:p w14:paraId="753C6D29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65E1DA61" w14:textId="6EE72930" w:rsidR="00ED2A5C" w:rsidRPr="009F0E67" w:rsidRDefault="006B662A" w:rsidP="00ED2A5C">
            <w:pPr>
              <w:pStyle w:val="acctfourfigures"/>
              <w:tabs>
                <w:tab w:val="center" w:pos="29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248399CD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67B009CA" w14:textId="45379B4F" w:rsidR="00ED2A5C" w:rsidRPr="009F0E67" w:rsidRDefault="006B662A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29</w:t>
            </w:r>
          </w:p>
        </w:tc>
        <w:tc>
          <w:tcPr>
            <w:tcW w:w="272" w:type="dxa"/>
            <w:vAlign w:val="bottom"/>
          </w:tcPr>
          <w:p w14:paraId="67746CB0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787A81C3" w14:textId="274271E8" w:rsidR="00ED2A5C" w:rsidRPr="009F0E67" w:rsidRDefault="006B662A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29</w:t>
            </w:r>
          </w:p>
        </w:tc>
      </w:tr>
      <w:tr w:rsidR="00ED2A5C" w:rsidRPr="009F0E67" w14:paraId="1AC85DDE" w14:textId="77777777" w:rsidTr="00B804EA">
        <w:trPr>
          <w:trHeight w:val="263"/>
        </w:trPr>
        <w:tc>
          <w:tcPr>
            <w:tcW w:w="2390" w:type="dxa"/>
            <w:hideMark/>
          </w:tcPr>
          <w:p w14:paraId="056A1FC8" w14:textId="77777777" w:rsidR="00ED2A5C" w:rsidRPr="009F0E67" w:rsidRDefault="00ED2A5C" w:rsidP="00ED2A5C">
            <w:pPr>
              <w:tabs>
                <w:tab w:val="clear" w:pos="454"/>
                <w:tab w:val="left" w:pos="165"/>
              </w:tabs>
              <w:ind w:left="161" w:right="-90" w:hanging="17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39" w:type="dxa"/>
            <w:vAlign w:val="bottom"/>
          </w:tcPr>
          <w:p w14:paraId="5351E0AC" w14:textId="4745C11A" w:rsidR="00ED2A5C" w:rsidRPr="009F0E67" w:rsidRDefault="006B662A" w:rsidP="00E610F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90" w:right="-11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88</w:t>
            </w:r>
          </w:p>
        </w:tc>
        <w:tc>
          <w:tcPr>
            <w:tcW w:w="272" w:type="dxa"/>
          </w:tcPr>
          <w:p w14:paraId="0724F5FD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2FFD93AC" w14:textId="67FE2AC8" w:rsidR="00ED2A5C" w:rsidRPr="009F0E67" w:rsidRDefault="006B662A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2E17002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6B2424C1" w14:textId="05D435C1" w:rsidR="00ED2A5C" w:rsidRPr="009F0E67" w:rsidRDefault="006B662A" w:rsidP="00ED2A5C">
            <w:pPr>
              <w:pStyle w:val="acctfourfigures"/>
              <w:tabs>
                <w:tab w:val="clear" w:pos="765"/>
                <w:tab w:val="decimal" w:pos="470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6" w:type="dxa"/>
          </w:tcPr>
          <w:p w14:paraId="64A2EB09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591F99E6" w14:textId="6ABE6236" w:rsidR="00ED2A5C" w:rsidRPr="009F0E67" w:rsidRDefault="006B662A" w:rsidP="00ED2A5C">
            <w:pPr>
              <w:pStyle w:val="acctfourfigures"/>
              <w:tabs>
                <w:tab w:val="clear" w:pos="765"/>
                <w:tab w:val="decimal" w:pos="200"/>
                <w:tab w:val="left" w:pos="380"/>
                <w:tab w:val="decimal" w:pos="47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88</w:t>
            </w:r>
          </w:p>
        </w:tc>
        <w:tc>
          <w:tcPr>
            <w:tcW w:w="272" w:type="dxa"/>
            <w:vAlign w:val="bottom"/>
          </w:tcPr>
          <w:p w14:paraId="2C600065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9BB59EF" w14:textId="1F5031DC" w:rsidR="00ED2A5C" w:rsidRPr="009F0E67" w:rsidRDefault="006B662A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88</w:t>
            </w:r>
          </w:p>
        </w:tc>
        <w:tc>
          <w:tcPr>
            <w:tcW w:w="272" w:type="dxa"/>
            <w:vAlign w:val="bottom"/>
          </w:tcPr>
          <w:p w14:paraId="6375F732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F991D0B" w14:textId="25ED1902" w:rsidR="00ED2A5C" w:rsidRPr="009F0E67" w:rsidRDefault="006B662A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6FFC0DB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33A6A302" w14:textId="7C4D165B" w:rsidR="00ED2A5C" w:rsidRPr="009F0E67" w:rsidRDefault="006B662A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88</w:t>
            </w:r>
          </w:p>
        </w:tc>
      </w:tr>
      <w:tr w:rsidR="00ED2A5C" w:rsidRPr="009F0E67" w14:paraId="19341F8D" w14:textId="77777777" w:rsidTr="00B804EA">
        <w:trPr>
          <w:trHeight w:val="263"/>
        </w:trPr>
        <w:tc>
          <w:tcPr>
            <w:tcW w:w="2390" w:type="dxa"/>
          </w:tcPr>
          <w:p w14:paraId="13C5D4D5" w14:textId="77777777" w:rsidR="00ED2A5C" w:rsidRPr="009F0E67" w:rsidRDefault="00ED2A5C" w:rsidP="00ED2A5C">
            <w:pPr>
              <w:tabs>
                <w:tab w:val="clear" w:pos="454"/>
                <w:tab w:val="left" w:pos="165"/>
              </w:tabs>
              <w:ind w:left="161" w:right="-90" w:hanging="17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หุ้นกู้</w:t>
            </w:r>
          </w:p>
        </w:tc>
        <w:tc>
          <w:tcPr>
            <w:tcW w:w="1039" w:type="dxa"/>
          </w:tcPr>
          <w:p w14:paraId="2782B849" w14:textId="5A0DEE1E" w:rsidR="00ED2A5C" w:rsidRPr="009F0E67" w:rsidRDefault="006B662A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5CE4983E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48B1668D" w14:textId="1CBC3C49" w:rsidR="00ED2A5C" w:rsidRPr="009F0E67" w:rsidRDefault="006B662A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272" w:type="dxa"/>
          </w:tcPr>
          <w:p w14:paraId="58B81BDE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4CDC8BCE" w14:textId="3B767705" w:rsidR="00ED2A5C" w:rsidRPr="009F0E67" w:rsidRDefault="006B662A" w:rsidP="00ED2A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9,997</w:t>
            </w:r>
          </w:p>
        </w:tc>
        <w:tc>
          <w:tcPr>
            <w:tcW w:w="276" w:type="dxa"/>
          </w:tcPr>
          <w:p w14:paraId="43EC4E61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5B87B255" w14:textId="0B0DFEAB" w:rsidR="00ED2A5C" w:rsidRPr="009F0E67" w:rsidRDefault="006B662A" w:rsidP="00ED2A5C">
            <w:pPr>
              <w:pStyle w:val="acctfourfigures"/>
              <w:tabs>
                <w:tab w:val="clear" w:pos="765"/>
                <w:tab w:val="decimal" w:pos="200"/>
                <w:tab w:val="left" w:pos="380"/>
                <w:tab w:val="decimal" w:pos="47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9,997</w:t>
            </w:r>
          </w:p>
        </w:tc>
        <w:tc>
          <w:tcPr>
            <w:tcW w:w="272" w:type="dxa"/>
            <w:vAlign w:val="bottom"/>
          </w:tcPr>
          <w:p w14:paraId="7FD15193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D909CB0" w14:textId="3DD9C5D1" w:rsidR="00ED2A5C" w:rsidRPr="009F0E67" w:rsidRDefault="006B662A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9,9</w:t>
            </w:r>
            <w:r w:rsidR="00234AD1">
              <w:rPr>
                <w:rFonts w:asciiTheme="majorBidi" w:hAnsiTheme="majorBidi" w:cstheme="majorBidi"/>
                <w:sz w:val="21"/>
                <w:szCs w:val="21"/>
              </w:rPr>
              <w:t>66</w:t>
            </w:r>
          </w:p>
        </w:tc>
        <w:tc>
          <w:tcPr>
            <w:tcW w:w="272" w:type="dxa"/>
            <w:vAlign w:val="bottom"/>
          </w:tcPr>
          <w:p w14:paraId="1FD7E0FC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7DEDD3E" w14:textId="13E53846" w:rsidR="00ED2A5C" w:rsidRPr="009F0E67" w:rsidRDefault="006B662A" w:rsidP="00ED2A5C">
            <w:pPr>
              <w:tabs>
                <w:tab w:val="clear" w:pos="227"/>
                <w:tab w:val="clear" w:pos="454"/>
                <w:tab w:val="clear" w:pos="680"/>
                <w:tab w:val="decimal" w:pos="-43"/>
              </w:tabs>
              <w:ind w:left="-43" w:right="-290" w:hanging="21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7BDA681D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04D92384" w14:textId="5BBC4AA7" w:rsidR="00ED2A5C" w:rsidRPr="009F0E67" w:rsidRDefault="006B662A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9,9</w:t>
            </w:r>
            <w:r w:rsidR="00234AD1">
              <w:rPr>
                <w:rFonts w:asciiTheme="majorBidi" w:hAnsiTheme="majorBidi" w:cstheme="majorBidi"/>
                <w:sz w:val="21"/>
                <w:szCs w:val="21"/>
              </w:rPr>
              <w:t>66</w:t>
            </w:r>
          </w:p>
        </w:tc>
      </w:tr>
      <w:tr w:rsidR="006B662A" w:rsidRPr="009F0E67" w14:paraId="4E07A846" w14:textId="77777777" w:rsidTr="00B804EA">
        <w:trPr>
          <w:trHeight w:val="263"/>
        </w:trPr>
        <w:tc>
          <w:tcPr>
            <w:tcW w:w="2390" w:type="dxa"/>
          </w:tcPr>
          <w:p w14:paraId="1D5F8B94" w14:textId="5E014407" w:rsidR="006B662A" w:rsidRPr="009F0E67" w:rsidRDefault="006B662A" w:rsidP="00ED2A5C">
            <w:pPr>
              <w:tabs>
                <w:tab w:val="clear" w:pos="454"/>
                <w:tab w:val="left" w:pos="165"/>
              </w:tabs>
              <w:ind w:left="161" w:right="-90" w:hanging="175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039" w:type="dxa"/>
          </w:tcPr>
          <w:p w14:paraId="757A65C8" w14:textId="257DD918" w:rsidR="006B662A" w:rsidRDefault="006B662A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739FB29F" w14:textId="77777777" w:rsidR="006B662A" w:rsidRPr="009F0E67" w:rsidRDefault="006B662A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50947F76" w14:textId="7C617922" w:rsidR="006B662A" w:rsidRPr="009F0E67" w:rsidRDefault="006B662A" w:rsidP="00CB051B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</w:t>
            </w:r>
          </w:p>
        </w:tc>
        <w:tc>
          <w:tcPr>
            <w:tcW w:w="272" w:type="dxa"/>
          </w:tcPr>
          <w:p w14:paraId="6BEABBE3" w14:textId="77777777" w:rsidR="006B662A" w:rsidRPr="009F0E67" w:rsidRDefault="006B662A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2736F47E" w14:textId="4AC0BF00" w:rsidR="006B662A" w:rsidRPr="009F0E67" w:rsidRDefault="006B662A" w:rsidP="00E610FA">
            <w:pPr>
              <w:pStyle w:val="acctfourfigures"/>
              <w:tabs>
                <w:tab w:val="clear" w:pos="765"/>
                <w:tab w:val="decimal" w:pos="470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6" w:type="dxa"/>
          </w:tcPr>
          <w:p w14:paraId="024E5786" w14:textId="77777777" w:rsidR="006B662A" w:rsidRPr="009F0E67" w:rsidRDefault="006B662A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28069AD" w14:textId="27441B27" w:rsidR="006B662A" w:rsidRPr="009F0E67" w:rsidRDefault="006B662A" w:rsidP="00ED2A5C">
            <w:pPr>
              <w:pStyle w:val="acctfourfigures"/>
              <w:tabs>
                <w:tab w:val="clear" w:pos="765"/>
                <w:tab w:val="decimal" w:pos="200"/>
                <w:tab w:val="left" w:pos="380"/>
                <w:tab w:val="decimal" w:pos="47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72" w:type="dxa"/>
            <w:vAlign w:val="bottom"/>
          </w:tcPr>
          <w:p w14:paraId="6362DBF4" w14:textId="77777777" w:rsidR="006B662A" w:rsidRPr="009F0E67" w:rsidRDefault="006B662A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629D02C5" w14:textId="3967EA56" w:rsidR="006B662A" w:rsidRPr="009F0E67" w:rsidRDefault="006B662A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72" w:type="dxa"/>
            <w:vAlign w:val="bottom"/>
          </w:tcPr>
          <w:p w14:paraId="3C802552" w14:textId="77777777" w:rsidR="006B662A" w:rsidRPr="009F0E67" w:rsidRDefault="006B662A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B2487E5" w14:textId="5BAC8109" w:rsidR="006B662A" w:rsidRPr="009F0E67" w:rsidRDefault="006B662A" w:rsidP="00ED2A5C">
            <w:pPr>
              <w:tabs>
                <w:tab w:val="clear" w:pos="227"/>
                <w:tab w:val="clear" w:pos="454"/>
                <w:tab w:val="clear" w:pos="680"/>
                <w:tab w:val="decimal" w:pos="-43"/>
              </w:tabs>
              <w:ind w:left="-43" w:right="-290" w:hanging="21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637E0C25" w14:textId="77777777" w:rsidR="006B662A" w:rsidRPr="009F0E67" w:rsidRDefault="006B662A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75A4CADE" w14:textId="50AFDF96" w:rsidR="006B662A" w:rsidRPr="009F0E67" w:rsidRDefault="006B662A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</w:tr>
      <w:tr w:rsidR="00ED2A5C" w:rsidRPr="009F0E67" w14:paraId="481CA7C1" w14:textId="77777777" w:rsidTr="00B804EA">
        <w:trPr>
          <w:trHeight w:val="67"/>
        </w:trPr>
        <w:tc>
          <w:tcPr>
            <w:tcW w:w="2390" w:type="dxa"/>
          </w:tcPr>
          <w:p w14:paraId="7FAB1838" w14:textId="77777777" w:rsidR="00ED2A5C" w:rsidRPr="009F0E67" w:rsidRDefault="00ED2A5C" w:rsidP="00ED2A5C">
            <w:pPr>
              <w:tabs>
                <w:tab w:val="clear" w:pos="454"/>
                <w:tab w:val="left" w:pos="165"/>
              </w:tabs>
              <w:ind w:left="161" w:right="-90" w:hanging="175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39" w:type="dxa"/>
            <w:vAlign w:val="bottom"/>
          </w:tcPr>
          <w:p w14:paraId="61CD1ECB" w14:textId="6374CF69" w:rsidR="00ED2A5C" w:rsidRPr="009F0E67" w:rsidRDefault="006B662A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152334BB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02AA9B64" w14:textId="42710B88" w:rsidR="00ED2A5C" w:rsidRPr="009F0E67" w:rsidRDefault="006B662A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6617FA4E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7D0FD1C0" w14:textId="58160261" w:rsidR="00ED2A5C" w:rsidRPr="004D6B50" w:rsidRDefault="006B662A" w:rsidP="00ED2A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48</w:t>
            </w:r>
          </w:p>
        </w:tc>
        <w:tc>
          <w:tcPr>
            <w:tcW w:w="276" w:type="dxa"/>
          </w:tcPr>
          <w:p w14:paraId="62EEB93F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7B458185" w14:textId="7530E37D" w:rsidR="00ED2A5C" w:rsidRPr="009F0E67" w:rsidRDefault="006B662A" w:rsidP="00ED2A5C">
            <w:pPr>
              <w:pStyle w:val="acctfourfigures"/>
              <w:tabs>
                <w:tab w:val="clear" w:pos="765"/>
                <w:tab w:val="decimal" w:pos="200"/>
                <w:tab w:val="left" w:pos="380"/>
                <w:tab w:val="decimal" w:pos="47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48</w:t>
            </w:r>
          </w:p>
        </w:tc>
        <w:tc>
          <w:tcPr>
            <w:tcW w:w="272" w:type="dxa"/>
            <w:vAlign w:val="bottom"/>
          </w:tcPr>
          <w:p w14:paraId="3486D12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7A56702F" w14:textId="6295BFD4" w:rsidR="00ED2A5C" w:rsidRPr="009F0E67" w:rsidRDefault="006B662A" w:rsidP="00ED2A5C">
            <w:pPr>
              <w:pStyle w:val="acctfourfigures"/>
              <w:tabs>
                <w:tab w:val="center" w:pos="29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611AB25C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583953DA" w14:textId="2395E483" w:rsidR="00ED2A5C" w:rsidRPr="009F0E67" w:rsidRDefault="006B662A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40</w:t>
            </w:r>
          </w:p>
        </w:tc>
        <w:tc>
          <w:tcPr>
            <w:tcW w:w="272" w:type="dxa"/>
            <w:vAlign w:val="bottom"/>
          </w:tcPr>
          <w:p w14:paraId="2A52C9A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450E13DC" w14:textId="4A874DE0" w:rsidR="00ED2A5C" w:rsidRPr="009F0E67" w:rsidRDefault="006B662A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40</w:t>
            </w:r>
          </w:p>
        </w:tc>
      </w:tr>
      <w:tr w:rsidR="005C5A14" w:rsidRPr="009F0E67" w14:paraId="0A14FDBE" w14:textId="77777777" w:rsidTr="00B804EA">
        <w:trPr>
          <w:trHeight w:val="263"/>
        </w:trPr>
        <w:tc>
          <w:tcPr>
            <w:tcW w:w="2390" w:type="dxa"/>
          </w:tcPr>
          <w:p w14:paraId="41EDE374" w14:textId="77777777" w:rsidR="005C5A14" w:rsidRPr="009F0E67" w:rsidRDefault="005C5A14" w:rsidP="00ED2A5C">
            <w:pPr>
              <w:ind w:left="161" w:right="-90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5E3BBD9E" w14:textId="77777777" w:rsidR="005C5A14" w:rsidRPr="009F0E67" w:rsidDel="00F44DAC" w:rsidRDefault="005C5A14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</w:tcPr>
          <w:p w14:paraId="34E6467E" w14:textId="77777777" w:rsidR="005C5A14" w:rsidRPr="009F0E67" w:rsidRDefault="005C5A14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012B1F6D" w14:textId="77777777" w:rsidR="005C5A14" w:rsidRPr="009F0E67" w:rsidRDefault="005C5A14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2" w:type="dxa"/>
          </w:tcPr>
          <w:p w14:paraId="6E614F4B" w14:textId="77777777" w:rsidR="005C5A14" w:rsidRPr="009F0E67" w:rsidRDefault="005C5A14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262BE104" w14:textId="77777777" w:rsidR="005C5A14" w:rsidRPr="009F0E67" w:rsidRDefault="005C5A14" w:rsidP="00ED2A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6" w:type="dxa"/>
          </w:tcPr>
          <w:p w14:paraId="7C6423B3" w14:textId="77777777" w:rsidR="005C5A14" w:rsidRPr="009F0E67" w:rsidRDefault="005C5A14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8BA94A5" w14:textId="77777777" w:rsidR="005C5A14" w:rsidRPr="009F0E67" w:rsidDel="005765CD" w:rsidRDefault="005C5A14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18E55948" w14:textId="77777777" w:rsidR="005C5A14" w:rsidRPr="009F0E67" w:rsidRDefault="005C5A14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19EE2BE" w14:textId="77777777" w:rsidR="005C5A14" w:rsidRPr="009F0E67" w:rsidDel="005765CD" w:rsidRDefault="005C5A14" w:rsidP="00ED2A5C">
            <w:pPr>
              <w:pStyle w:val="acctfourfigures"/>
              <w:tabs>
                <w:tab w:val="clear" w:pos="765"/>
                <w:tab w:val="decimal" w:pos="20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376D66B8" w14:textId="77777777" w:rsidR="005C5A14" w:rsidRPr="009F0E67" w:rsidRDefault="005C5A14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7B0A768F" w14:textId="77777777" w:rsidR="005C5A14" w:rsidRPr="009F0E67" w:rsidRDefault="005C5A14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2" w:type="dxa"/>
            <w:vAlign w:val="bottom"/>
          </w:tcPr>
          <w:p w14:paraId="5B73445C" w14:textId="77777777" w:rsidR="005C5A14" w:rsidRPr="009F0E67" w:rsidRDefault="005C5A14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7012535D" w14:textId="77777777" w:rsidR="005C5A14" w:rsidRPr="009F0E67" w:rsidDel="005765CD" w:rsidRDefault="005C5A14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D2A5C" w:rsidRPr="009F0E67" w14:paraId="2CEC35D7" w14:textId="77777777" w:rsidTr="00B804EA">
        <w:trPr>
          <w:trHeight w:val="263"/>
        </w:trPr>
        <w:tc>
          <w:tcPr>
            <w:tcW w:w="2390" w:type="dxa"/>
          </w:tcPr>
          <w:p w14:paraId="53DAA4FD" w14:textId="01C97F24" w:rsidR="00ED2A5C" w:rsidRPr="009F0E67" w:rsidRDefault="00ED2A5C" w:rsidP="00ED2A5C">
            <w:pPr>
              <w:ind w:left="-20" w:right="-90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ณ วันที่ 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31 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ธันวาคม 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2564</w:t>
            </w:r>
          </w:p>
        </w:tc>
        <w:tc>
          <w:tcPr>
            <w:tcW w:w="1039" w:type="dxa"/>
          </w:tcPr>
          <w:p w14:paraId="05F8579A" w14:textId="77777777" w:rsidR="00ED2A5C" w:rsidRPr="009F0E67" w:rsidDel="00F44DAC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</w:tcPr>
          <w:p w14:paraId="234572AF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3A4D5ED8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2" w:type="dxa"/>
          </w:tcPr>
          <w:p w14:paraId="453C51F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</w:tcPr>
          <w:p w14:paraId="28F619B0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6" w:type="dxa"/>
          </w:tcPr>
          <w:p w14:paraId="04444650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4A4A2894" w14:textId="77777777" w:rsidR="00ED2A5C" w:rsidRPr="009F0E67" w:rsidDel="005765CD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1A03947A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17917ECF" w14:textId="77777777" w:rsidR="00ED2A5C" w:rsidRPr="009F0E67" w:rsidDel="005765CD" w:rsidRDefault="00ED2A5C" w:rsidP="00ED2A5C">
            <w:pPr>
              <w:pStyle w:val="acctfourfigures"/>
              <w:tabs>
                <w:tab w:val="clear" w:pos="765"/>
                <w:tab w:val="decimal" w:pos="20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43BA983A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686EB86B" w14:textId="77777777" w:rsidR="00ED2A5C" w:rsidRPr="009F0E67" w:rsidRDefault="00ED2A5C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2" w:type="dxa"/>
          </w:tcPr>
          <w:p w14:paraId="7AA5C86B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</w:tcPr>
          <w:p w14:paraId="4506B21F" w14:textId="77777777" w:rsidR="00ED2A5C" w:rsidRPr="009F0E67" w:rsidDel="005765CD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D2A5C" w:rsidRPr="009F0E67" w14:paraId="738FF266" w14:textId="77777777" w:rsidTr="00B804EA">
        <w:trPr>
          <w:trHeight w:val="263"/>
        </w:trPr>
        <w:tc>
          <w:tcPr>
            <w:tcW w:w="2390" w:type="dxa"/>
          </w:tcPr>
          <w:p w14:paraId="3DB0FABE" w14:textId="2A1F3D94" w:rsidR="00ED2A5C" w:rsidRPr="009F0E67" w:rsidRDefault="00ED2A5C" w:rsidP="00ED2A5C">
            <w:pPr>
              <w:ind w:left="-20" w:right="-90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39" w:type="dxa"/>
          </w:tcPr>
          <w:p w14:paraId="49902D1B" w14:textId="77777777" w:rsidR="00ED2A5C" w:rsidRPr="009F0E67" w:rsidDel="00F44DAC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</w:tcPr>
          <w:p w14:paraId="3B1F35BB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375D275E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2" w:type="dxa"/>
          </w:tcPr>
          <w:p w14:paraId="0BBC1239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</w:tcPr>
          <w:p w14:paraId="1E95C2D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6" w:type="dxa"/>
          </w:tcPr>
          <w:p w14:paraId="725FB413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5C8C292C" w14:textId="77777777" w:rsidR="00ED2A5C" w:rsidRPr="009F0E67" w:rsidDel="005765CD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081468F6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747496CA" w14:textId="77777777" w:rsidR="00ED2A5C" w:rsidRPr="009F0E67" w:rsidDel="005765CD" w:rsidRDefault="00ED2A5C" w:rsidP="00ED2A5C">
            <w:pPr>
              <w:pStyle w:val="acctfourfigures"/>
              <w:tabs>
                <w:tab w:val="clear" w:pos="765"/>
                <w:tab w:val="decimal" w:pos="20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37C9AD42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4F0889C7" w14:textId="77777777" w:rsidR="00ED2A5C" w:rsidRPr="009F0E67" w:rsidRDefault="00ED2A5C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2" w:type="dxa"/>
          </w:tcPr>
          <w:p w14:paraId="159A781A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</w:tcPr>
          <w:p w14:paraId="61FE4AFF" w14:textId="77777777" w:rsidR="00ED2A5C" w:rsidRPr="009F0E67" w:rsidDel="005765CD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D2A5C" w:rsidRPr="009F0E67" w14:paraId="3F9DF0C1" w14:textId="77777777" w:rsidTr="00B804EA">
        <w:trPr>
          <w:trHeight w:val="263"/>
        </w:trPr>
        <w:tc>
          <w:tcPr>
            <w:tcW w:w="2390" w:type="dxa"/>
          </w:tcPr>
          <w:p w14:paraId="2929ECE3" w14:textId="77777777" w:rsidR="00ED2A5C" w:rsidRPr="009F0E67" w:rsidRDefault="00ED2A5C" w:rsidP="00ED2A5C">
            <w:pPr>
              <w:ind w:left="-14" w:right="-90" w:hanging="1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เงินให้กู้ยืมระยะยาวแก่กิจการ</w:t>
            </w:r>
          </w:p>
          <w:p w14:paraId="2AF6F14B" w14:textId="487192F6" w:rsidR="00ED2A5C" w:rsidRPr="009F0E67" w:rsidRDefault="00ED2A5C" w:rsidP="00ED2A5C">
            <w:pPr>
              <w:ind w:left="161"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ที่เกี่ยวข้องกัน</w:t>
            </w:r>
          </w:p>
        </w:tc>
        <w:tc>
          <w:tcPr>
            <w:tcW w:w="1039" w:type="dxa"/>
          </w:tcPr>
          <w:p w14:paraId="481FC0AE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E9386A3" w14:textId="052FC0D6" w:rsidR="00ED2A5C" w:rsidRPr="009F0E67" w:rsidDel="00F44DAC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5CA1047D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14057B41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2836111E" w14:textId="31563838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272" w:type="dxa"/>
          </w:tcPr>
          <w:p w14:paraId="3D3B8058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</w:tcPr>
          <w:p w14:paraId="42DFB557" w14:textId="77777777" w:rsidR="00ED2A5C" w:rsidRPr="009F0E67" w:rsidRDefault="00ED2A5C" w:rsidP="00281C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222F1B2" w14:textId="1B3CA74B" w:rsidR="00ED2A5C" w:rsidRPr="009F0E67" w:rsidRDefault="00ED2A5C" w:rsidP="00281C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1,021</w:t>
            </w:r>
          </w:p>
        </w:tc>
        <w:tc>
          <w:tcPr>
            <w:tcW w:w="276" w:type="dxa"/>
          </w:tcPr>
          <w:p w14:paraId="019EF66F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00EAB62D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A60BFB7" w14:textId="475B8C3A" w:rsidR="00ED2A5C" w:rsidRPr="009F0E67" w:rsidDel="005765CD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1,021</w:t>
            </w:r>
          </w:p>
        </w:tc>
        <w:tc>
          <w:tcPr>
            <w:tcW w:w="272" w:type="dxa"/>
          </w:tcPr>
          <w:p w14:paraId="7CA79C9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15A5A534" w14:textId="77777777" w:rsidR="00ED2A5C" w:rsidRPr="009F0E67" w:rsidRDefault="00ED2A5C" w:rsidP="00ED2A5C">
            <w:pPr>
              <w:pStyle w:val="acctfourfigures"/>
              <w:tabs>
                <w:tab w:val="center" w:pos="29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FBC80DF" w14:textId="0EBF8686" w:rsidR="00ED2A5C" w:rsidRPr="003753AE" w:rsidDel="005765CD" w:rsidRDefault="00ED2A5C" w:rsidP="00ED2A5C">
            <w:pPr>
              <w:pStyle w:val="acctfourfigures"/>
              <w:tabs>
                <w:tab w:val="center" w:pos="29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5DA8DCD4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649872DB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22C877C" w14:textId="477B33E5" w:rsidR="00ED2A5C" w:rsidRPr="009F0E67" w:rsidRDefault="00ED2A5C" w:rsidP="00ED2A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1,0</w:t>
            </w:r>
            <w:r w:rsidRPr="009F0E67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73</w:t>
            </w:r>
          </w:p>
        </w:tc>
        <w:tc>
          <w:tcPr>
            <w:tcW w:w="272" w:type="dxa"/>
          </w:tcPr>
          <w:p w14:paraId="71566B0C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</w:tcPr>
          <w:p w14:paraId="5C82A717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B55A4BF" w14:textId="1B510176" w:rsidR="00ED2A5C" w:rsidRPr="009F0E67" w:rsidDel="005765CD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1,073</w:t>
            </w:r>
          </w:p>
        </w:tc>
      </w:tr>
      <w:tr w:rsidR="00ED2A5C" w:rsidRPr="009F0E67" w14:paraId="3B4B84E6" w14:textId="77777777" w:rsidTr="00B804EA">
        <w:trPr>
          <w:trHeight w:val="263"/>
        </w:trPr>
        <w:tc>
          <w:tcPr>
            <w:tcW w:w="2390" w:type="dxa"/>
          </w:tcPr>
          <w:p w14:paraId="475DB036" w14:textId="5B363A4E" w:rsidR="00ED2A5C" w:rsidRPr="009F0E67" w:rsidRDefault="00ED2A5C" w:rsidP="00ED2A5C">
            <w:pPr>
              <w:ind w:left="-14" w:right="-90" w:hanging="1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039" w:type="dxa"/>
          </w:tcPr>
          <w:p w14:paraId="703DDE0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2" w:type="dxa"/>
          </w:tcPr>
          <w:p w14:paraId="107ADD21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5481EBC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173EA190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</w:tcPr>
          <w:p w14:paraId="291B9591" w14:textId="77777777" w:rsidR="00ED2A5C" w:rsidRPr="009F0E67" w:rsidRDefault="00ED2A5C" w:rsidP="00281C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</w:tcPr>
          <w:p w14:paraId="2245B48B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672BFC4E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1D7B24F0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7FB88A6C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65A34020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42E0053C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</w:tcPr>
          <w:p w14:paraId="2735A11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</w:tcPr>
          <w:p w14:paraId="4F70F3F3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D2A5C" w:rsidRPr="009F0E67" w14:paraId="52DD3BB9" w14:textId="77777777" w:rsidTr="00B804EA">
        <w:trPr>
          <w:trHeight w:val="263"/>
        </w:trPr>
        <w:tc>
          <w:tcPr>
            <w:tcW w:w="2390" w:type="dxa"/>
          </w:tcPr>
          <w:p w14:paraId="0C4910CF" w14:textId="77777777" w:rsidR="00ED2A5C" w:rsidRPr="009F0E67" w:rsidRDefault="00ED2A5C" w:rsidP="00ED2A5C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340"/>
                <w:tab w:val="clear" w:pos="454"/>
                <w:tab w:val="num" w:pos="165"/>
              </w:tabs>
              <w:ind w:left="160" w:right="-90" w:hanging="160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ตราสารทุนที่ไม่อยู่ใน</w:t>
            </w:r>
          </w:p>
          <w:p w14:paraId="77C3E4BF" w14:textId="630D8564" w:rsidR="00ED2A5C" w:rsidRPr="009F0E67" w:rsidRDefault="00ED2A5C" w:rsidP="00ED2A5C">
            <w:pPr>
              <w:ind w:left="160" w:right="-90" w:hanging="160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ความต้องการของตลาด</w:t>
            </w:r>
          </w:p>
        </w:tc>
        <w:tc>
          <w:tcPr>
            <w:tcW w:w="1039" w:type="dxa"/>
          </w:tcPr>
          <w:p w14:paraId="00CD80C3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12B6AAD" w14:textId="66D15DC7" w:rsidR="00ED2A5C" w:rsidRPr="009F0E67" w:rsidRDefault="00ED2A5C" w:rsidP="00ED2A5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69A83FFE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09078A31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76ABE89C" w14:textId="014D322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272" w:type="dxa"/>
          </w:tcPr>
          <w:p w14:paraId="3C0793BF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</w:tcPr>
          <w:p w14:paraId="23F3FEAC" w14:textId="77777777" w:rsidR="00ED2A5C" w:rsidRPr="009F0E67" w:rsidRDefault="00ED2A5C" w:rsidP="00281C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B1898AF" w14:textId="1A4BB45F" w:rsidR="00ED2A5C" w:rsidRPr="009F0E67" w:rsidRDefault="00ED2A5C" w:rsidP="00281C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81C43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276" w:type="dxa"/>
          </w:tcPr>
          <w:p w14:paraId="79A65FB7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0D808A60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EB2F047" w14:textId="1749417F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</w:p>
        </w:tc>
        <w:tc>
          <w:tcPr>
            <w:tcW w:w="272" w:type="dxa"/>
          </w:tcPr>
          <w:p w14:paraId="31B8DD4A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3B2DDE2C" w14:textId="77777777" w:rsidR="00ED2A5C" w:rsidRPr="009F0E67" w:rsidRDefault="00ED2A5C" w:rsidP="00ED2A5C">
            <w:pPr>
              <w:pStyle w:val="acctfourfigures"/>
              <w:tabs>
                <w:tab w:val="center" w:pos="29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AD2DA9D" w14:textId="69B1090F" w:rsidR="00ED2A5C" w:rsidRPr="009F0E67" w:rsidRDefault="00ED2A5C" w:rsidP="00ED2A5C">
            <w:pPr>
              <w:pStyle w:val="acctfourfigures"/>
              <w:tabs>
                <w:tab w:val="center" w:pos="2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ab/>
              <w:t>-</w:t>
            </w:r>
          </w:p>
        </w:tc>
        <w:tc>
          <w:tcPr>
            <w:tcW w:w="272" w:type="dxa"/>
          </w:tcPr>
          <w:p w14:paraId="36199CD7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47B584CD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FA2BBDA" w14:textId="19B48C15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272" w:type="dxa"/>
          </w:tcPr>
          <w:p w14:paraId="710D423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</w:tcPr>
          <w:p w14:paraId="3E6ED2C7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4B1C4F2" w14:textId="3C98EB45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</w:p>
        </w:tc>
      </w:tr>
      <w:tr w:rsidR="00ED2A5C" w:rsidRPr="009F0E67" w14:paraId="021E0CCC" w14:textId="77777777" w:rsidTr="00B804EA">
        <w:trPr>
          <w:trHeight w:val="263"/>
        </w:trPr>
        <w:tc>
          <w:tcPr>
            <w:tcW w:w="2390" w:type="dxa"/>
          </w:tcPr>
          <w:p w14:paraId="1C64E5A3" w14:textId="75CCB05D" w:rsidR="00ED2A5C" w:rsidRPr="009F0E67" w:rsidRDefault="00ED2A5C" w:rsidP="00ED2A5C">
            <w:pPr>
              <w:tabs>
                <w:tab w:val="clear" w:pos="227"/>
                <w:tab w:val="clear" w:pos="454"/>
              </w:tabs>
              <w:ind w:right="-90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39" w:type="dxa"/>
          </w:tcPr>
          <w:p w14:paraId="65CA5C7A" w14:textId="3108BAA0" w:rsidR="00ED2A5C" w:rsidRPr="009F0E67" w:rsidRDefault="00ED2A5C" w:rsidP="00ED2A5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2" w:type="dxa"/>
          </w:tcPr>
          <w:p w14:paraId="1F4AB25A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0FA8EE1B" w14:textId="11026DAC" w:rsidR="00ED2A5C" w:rsidRPr="009F0E67" w:rsidRDefault="00ED2A5C" w:rsidP="00CB051B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14</w:t>
            </w:r>
          </w:p>
        </w:tc>
        <w:tc>
          <w:tcPr>
            <w:tcW w:w="272" w:type="dxa"/>
          </w:tcPr>
          <w:p w14:paraId="5EC33941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</w:tcPr>
          <w:p w14:paraId="3795E8C7" w14:textId="49C8FF8B" w:rsidR="00ED2A5C" w:rsidRPr="00771B49" w:rsidRDefault="00ED2A5C" w:rsidP="00771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71B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6" w:type="dxa"/>
          </w:tcPr>
          <w:p w14:paraId="0D0FDBDC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63" w:type="dxa"/>
          </w:tcPr>
          <w:p w14:paraId="347237ED" w14:textId="085D1784" w:rsidR="00ED2A5C" w:rsidRPr="009F0E67" w:rsidRDefault="00ED2A5C" w:rsidP="00ED2A5C">
            <w:pPr>
              <w:pStyle w:val="acctfourfigures"/>
              <w:tabs>
                <w:tab w:val="decimal" w:pos="554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14</w:t>
            </w:r>
          </w:p>
        </w:tc>
        <w:tc>
          <w:tcPr>
            <w:tcW w:w="272" w:type="dxa"/>
          </w:tcPr>
          <w:p w14:paraId="1CD850FF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63" w:type="dxa"/>
          </w:tcPr>
          <w:p w14:paraId="1C1942CC" w14:textId="5859C45E" w:rsidR="00ED2A5C" w:rsidRPr="009F0E67" w:rsidRDefault="00ED2A5C" w:rsidP="00CB05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B051B">
              <w:rPr>
                <w:rFonts w:asciiTheme="majorBidi" w:hAnsiTheme="majorBidi" w:cstheme="majorBidi"/>
                <w:sz w:val="21"/>
                <w:szCs w:val="21"/>
              </w:rPr>
              <w:t>14</w:t>
            </w:r>
          </w:p>
        </w:tc>
        <w:tc>
          <w:tcPr>
            <w:tcW w:w="272" w:type="dxa"/>
          </w:tcPr>
          <w:p w14:paraId="10244D86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</w:tcPr>
          <w:p w14:paraId="5BBED71C" w14:textId="06CF347A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434F2750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</w:tcPr>
          <w:p w14:paraId="4EA3EF3E" w14:textId="561CD621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14</w:t>
            </w:r>
          </w:p>
        </w:tc>
      </w:tr>
      <w:tr w:rsidR="00ED2A5C" w:rsidRPr="009F0E67" w14:paraId="43CD253C" w14:textId="77777777" w:rsidTr="00B804EA">
        <w:trPr>
          <w:trHeight w:val="263"/>
        </w:trPr>
        <w:tc>
          <w:tcPr>
            <w:tcW w:w="2390" w:type="dxa"/>
          </w:tcPr>
          <w:p w14:paraId="516C977C" w14:textId="77777777" w:rsidR="00ED2A5C" w:rsidRPr="009F0E67" w:rsidRDefault="00ED2A5C" w:rsidP="00ED2A5C">
            <w:pPr>
              <w:pStyle w:val="ListParagraph"/>
              <w:tabs>
                <w:tab w:val="clear" w:pos="227"/>
                <w:tab w:val="clear" w:pos="454"/>
              </w:tabs>
              <w:ind w:left="345" w:right="-90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1039" w:type="dxa"/>
          </w:tcPr>
          <w:p w14:paraId="4DFC43BE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</w:tcPr>
          <w:p w14:paraId="61BFA5BD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10463C13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717B5467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1FCB029F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90" w:right="-11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</w:tcPr>
          <w:p w14:paraId="4A305039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A828478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3C20C503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81666CF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2E72C88D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0484894A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6B939AF8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18AD1A0D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</w:tr>
      <w:tr w:rsidR="00ED2A5C" w:rsidRPr="009F0E67" w14:paraId="19C36498" w14:textId="77777777" w:rsidTr="00B804EA">
        <w:trPr>
          <w:trHeight w:val="263"/>
        </w:trPr>
        <w:tc>
          <w:tcPr>
            <w:tcW w:w="2390" w:type="dxa"/>
          </w:tcPr>
          <w:p w14:paraId="7DA3D394" w14:textId="77F6E492" w:rsidR="00ED2A5C" w:rsidRPr="009F0E67" w:rsidRDefault="00ED2A5C" w:rsidP="00ED2A5C">
            <w:pPr>
              <w:tabs>
                <w:tab w:val="clear" w:pos="227"/>
                <w:tab w:val="clear" w:pos="454"/>
              </w:tabs>
              <w:ind w:right="-90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39" w:type="dxa"/>
          </w:tcPr>
          <w:p w14:paraId="10F8E17C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</w:tcPr>
          <w:p w14:paraId="36EF0A5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0B6BAF1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</w:tcPr>
          <w:p w14:paraId="3D284A16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21573413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90" w:right="-11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</w:tcPr>
          <w:p w14:paraId="29757C38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B2B367B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63D5C0C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FA78606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48CD6A1F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0B6D0E37" w14:textId="77777777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71C71D7B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7EC2FF27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</w:tr>
      <w:tr w:rsidR="00ED2A5C" w:rsidRPr="009F0E67" w14:paraId="011B268D" w14:textId="77777777" w:rsidTr="00B804EA">
        <w:trPr>
          <w:trHeight w:val="263"/>
        </w:trPr>
        <w:tc>
          <w:tcPr>
            <w:tcW w:w="2390" w:type="dxa"/>
          </w:tcPr>
          <w:p w14:paraId="35F7C38E" w14:textId="447BDEDA" w:rsidR="00ED2A5C" w:rsidRPr="009F0E67" w:rsidRDefault="00ED2A5C" w:rsidP="00ED2A5C">
            <w:pPr>
              <w:tabs>
                <w:tab w:val="clear" w:pos="227"/>
                <w:tab w:val="clear" w:pos="454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39" w:type="dxa"/>
          </w:tcPr>
          <w:p w14:paraId="7D15F5E0" w14:textId="5F212E08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4E8683AA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1976032D" w14:textId="075C8792" w:rsidR="00ED2A5C" w:rsidRPr="00F135EC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5F6496D5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50B055A3" w14:textId="17395CEB" w:rsidR="00ED2A5C" w:rsidRPr="009F0E67" w:rsidRDefault="00ED2A5C" w:rsidP="00281C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30</w:t>
            </w:r>
          </w:p>
        </w:tc>
        <w:tc>
          <w:tcPr>
            <w:tcW w:w="276" w:type="dxa"/>
          </w:tcPr>
          <w:p w14:paraId="17D239F7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770673D9" w14:textId="50C81A32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30</w:t>
            </w:r>
          </w:p>
        </w:tc>
        <w:tc>
          <w:tcPr>
            <w:tcW w:w="272" w:type="dxa"/>
            <w:vAlign w:val="bottom"/>
          </w:tcPr>
          <w:p w14:paraId="4D9731BC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F51C89B" w14:textId="032BACEC" w:rsidR="00ED2A5C" w:rsidRPr="009F0E67" w:rsidRDefault="00ED2A5C" w:rsidP="00ED2A5C">
            <w:pPr>
              <w:pStyle w:val="acctfourfigures"/>
              <w:tabs>
                <w:tab w:val="center" w:pos="29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1F89B688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012C392E" w14:textId="2B743805" w:rsidR="00ED2A5C" w:rsidRPr="009F0E67" w:rsidRDefault="00ED2A5C" w:rsidP="00ED2A5C">
            <w:pPr>
              <w:pStyle w:val="acctfourfigures"/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31</w:t>
            </w:r>
          </w:p>
        </w:tc>
        <w:tc>
          <w:tcPr>
            <w:tcW w:w="272" w:type="dxa"/>
            <w:vAlign w:val="bottom"/>
          </w:tcPr>
          <w:p w14:paraId="189A4EEA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72D21922" w14:textId="254B03E4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31</w:t>
            </w:r>
          </w:p>
        </w:tc>
      </w:tr>
      <w:tr w:rsidR="00ED2A5C" w:rsidRPr="009F0E67" w14:paraId="33966698" w14:textId="77777777" w:rsidTr="00B804EA">
        <w:trPr>
          <w:trHeight w:val="263"/>
        </w:trPr>
        <w:tc>
          <w:tcPr>
            <w:tcW w:w="2390" w:type="dxa"/>
          </w:tcPr>
          <w:p w14:paraId="2F594892" w14:textId="2BEA9668" w:rsidR="00ED2A5C" w:rsidRPr="009F0E67" w:rsidRDefault="00ED2A5C" w:rsidP="00ED2A5C">
            <w:pPr>
              <w:tabs>
                <w:tab w:val="clear" w:pos="227"/>
                <w:tab w:val="clear" w:pos="454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39" w:type="dxa"/>
            <w:vAlign w:val="bottom"/>
          </w:tcPr>
          <w:p w14:paraId="0F41C67C" w14:textId="6198EEAB" w:rsidR="00ED2A5C" w:rsidRPr="0032547F" w:rsidRDefault="00ED2A5C" w:rsidP="00E610F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90" w:right="-11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57</w:t>
            </w:r>
          </w:p>
        </w:tc>
        <w:tc>
          <w:tcPr>
            <w:tcW w:w="272" w:type="dxa"/>
          </w:tcPr>
          <w:p w14:paraId="6968346C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5DB007F9" w14:textId="4308FCA0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452EB525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24C585AE" w14:textId="34077A8C" w:rsidR="00ED2A5C" w:rsidRPr="00771B49" w:rsidRDefault="00ED2A5C" w:rsidP="00771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71B4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6" w:type="dxa"/>
          </w:tcPr>
          <w:p w14:paraId="48A6370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B99168D" w14:textId="1DF50DAD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57</w:t>
            </w:r>
          </w:p>
        </w:tc>
        <w:tc>
          <w:tcPr>
            <w:tcW w:w="272" w:type="dxa"/>
            <w:vAlign w:val="bottom"/>
          </w:tcPr>
          <w:p w14:paraId="2B02FC5C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91E61D6" w14:textId="5790EEEF" w:rsidR="00ED2A5C" w:rsidRPr="009F0E67" w:rsidRDefault="00ED2A5C" w:rsidP="00CB05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B051B">
              <w:rPr>
                <w:rFonts w:asciiTheme="majorBidi" w:hAnsiTheme="majorBidi" w:cstheme="majorBidi"/>
                <w:sz w:val="21"/>
                <w:szCs w:val="21"/>
              </w:rPr>
              <w:t>57</w:t>
            </w:r>
          </w:p>
        </w:tc>
        <w:tc>
          <w:tcPr>
            <w:tcW w:w="272" w:type="dxa"/>
            <w:vAlign w:val="bottom"/>
          </w:tcPr>
          <w:p w14:paraId="3D9C18FF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877C8B4" w14:textId="6E2B315F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165B619B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4ABC4456" w14:textId="0A11EE98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57</w:t>
            </w:r>
          </w:p>
        </w:tc>
      </w:tr>
      <w:tr w:rsidR="00ED2A5C" w:rsidRPr="009F0E67" w14:paraId="2411262D" w14:textId="77777777" w:rsidTr="00B804EA">
        <w:trPr>
          <w:trHeight w:val="263"/>
        </w:trPr>
        <w:tc>
          <w:tcPr>
            <w:tcW w:w="2390" w:type="dxa"/>
          </w:tcPr>
          <w:p w14:paraId="47DB7873" w14:textId="40F256E7" w:rsidR="00ED2A5C" w:rsidRPr="009F0E67" w:rsidRDefault="00ED2A5C" w:rsidP="00ED2A5C">
            <w:pPr>
              <w:tabs>
                <w:tab w:val="clear" w:pos="227"/>
                <w:tab w:val="clear" w:pos="454"/>
              </w:tabs>
              <w:ind w:right="-90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หุ้นกู้</w:t>
            </w:r>
          </w:p>
        </w:tc>
        <w:tc>
          <w:tcPr>
            <w:tcW w:w="1039" w:type="dxa"/>
          </w:tcPr>
          <w:p w14:paraId="49A8B017" w14:textId="2BFCAB7E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677833CD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09682A53" w14:textId="174BD6DE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272" w:type="dxa"/>
          </w:tcPr>
          <w:p w14:paraId="7C2C6660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631F21C5" w14:textId="432B6C9C" w:rsidR="00ED2A5C" w:rsidRPr="009F0E67" w:rsidRDefault="00ED2A5C" w:rsidP="00281C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81C43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Pr="009F0E6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281C43">
              <w:rPr>
                <w:rFonts w:asciiTheme="majorBidi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276" w:type="dxa"/>
          </w:tcPr>
          <w:p w14:paraId="3C5F77D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584E41F" w14:textId="73F27E86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</w:t>
            </w:r>
            <w:r w:rsidRPr="009F0E6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000</w:t>
            </w:r>
          </w:p>
        </w:tc>
        <w:tc>
          <w:tcPr>
            <w:tcW w:w="272" w:type="dxa"/>
            <w:vAlign w:val="bottom"/>
          </w:tcPr>
          <w:p w14:paraId="46304683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0264890C" w14:textId="72DD931A" w:rsidR="00ED2A5C" w:rsidRPr="00CB051B" w:rsidRDefault="00ED2A5C" w:rsidP="00CB05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B051B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Pr="009F0E6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B051B">
              <w:rPr>
                <w:rFonts w:asciiTheme="majorBidi" w:hAnsiTheme="majorBidi" w:cstheme="majorBidi"/>
                <w:sz w:val="21"/>
                <w:szCs w:val="21"/>
              </w:rPr>
              <w:t>099</w:t>
            </w:r>
          </w:p>
        </w:tc>
        <w:tc>
          <w:tcPr>
            <w:tcW w:w="272" w:type="dxa"/>
            <w:vAlign w:val="bottom"/>
          </w:tcPr>
          <w:p w14:paraId="65EA46EE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67B013CB" w14:textId="396149BA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68F442D6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7DB501C0" w14:textId="64563305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</w:t>
            </w:r>
            <w:r w:rsidRPr="009F0E6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099</w:t>
            </w:r>
          </w:p>
        </w:tc>
      </w:tr>
      <w:tr w:rsidR="00ED2A5C" w:rsidRPr="009F0E67" w14:paraId="2E181DEC" w14:textId="77777777" w:rsidTr="00B804EA">
        <w:trPr>
          <w:trHeight w:val="263"/>
        </w:trPr>
        <w:tc>
          <w:tcPr>
            <w:tcW w:w="2390" w:type="dxa"/>
          </w:tcPr>
          <w:p w14:paraId="6282BC53" w14:textId="6E40B34F" w:rsidR="00ED2A5C" w:rsidRPr="009F0E67" w:rsidRDefault="00ED2A5C" w:rsidP="00ED2A5C">
            <w:pPr>
              <w:tabs>
                <w:tab w:val="clear" w:pos="227"/>
                <w:tab w:val="clear" w:pos="454"/>
              </w:tabs>
              <w:ind w:right="-90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39" w:type="dxa"/>
            <w:vAlign w:val="bottom"/>
          </w:tcPr>
          <w:p w14:paraId="4C7FB649" w14:textId="432BCFF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5A80EB34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</w:tcPr>
          <w:p w14:paraId="1ECC1E2F" w14:textId="02D610B9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</w:tcPr>
          <w:p w14:paraId="17AEA0F5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5B0C909F" w14:textId="2D9E2D4B" w:rsidR="00ED2A5C" w:rsidRPr="00281C43" w:rsidRDefault="00ED2A5C" w:rsidP="00281C4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42</w:t>
            </w:r>
          </w:p>
        </w:tc>
        <w:tc>
          <w:tcPr>
            <w:tcW w:w="276" w:type="dxa"/>
          </w:tcPr>
          <w:p w14:paraId="0C14FF1A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C8B4C08" w14:textId="283C55DD" w:rsidR="00ED2A5C" w:rsidRPr="009F0E67" w:rsidRDefault="00ED2A5C" w:rsidP="00ED2A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</w:t>
            </w:r>
          </w:p>
        </w:tc>
        <w:tc>
          <w:tcPr>
            <w:tcW w:w="272" w:type="dxa"/>
            <w:vAlign w:val="bottom"/>
          </w:tcPr>
          <w:p w14:paraId="26F0A29A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7B10EC8" w14:textId="562E066A" w:rsidR="00ED2A5C" w:rsidRPr="003753AE" w:rsidRDefault="00ED2A5C" w:rsidP="00ED2A5C">
            <w:pPr>
              <w:pStyle w:val="acctfourfigures"/>
              <w:tabs>
                <w:tab w:val="center" w:pos="290"/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7E90CF3E" w14:textId="77777777" w:rsidR="00ED2A5C" w:rsidRPr="009F0E67" w:rsidRDefault="00ED2A5C" w:rsidP="00ED2A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46B6D65" w14:textId="3EB8F510" w:rsidR="00ED2A5C" w:rsidRPr="009F0E67" w:rsidRDefault="00ED2A5C" w:rsidP="00ED2A5C">
            <w:pPr>
              <w:pStyle w:val="acctfourfigures"/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>38</w:t>
            </w:r>
          </w:p>
        </w:tc>
        <w:tc>
          <w:tcPr>
            <w:tcW w:w="272" w:type="dxa"/>
            <w:vAlign w:val="bottom"/>
          </w:tcPr>
          <w:p w14:paraId="78507682" w14:textId="77777777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6" w:type="dxa"/>
            <w:vAlign w:val="bottom"/>
          </w:tcPr>
          <w:p w14:paraId="41DF499F" w14:textId="589E3782" w:rsidR="00ED2A5C" w:rsidRPr="009F0E67" w:rsidRDefault="00ED2A5C" w:rsidP="00ED2A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38</w:t>
            </w:r>
          </w:p>
        </w:tc>
      </w:tr>
    </w:tbl>
    <w:p w14:paraId="1583ABEE" w14:textId="6BDB56B9" w:rsidR="00B804EA" w:rsidRDefault="00B804EA" w:rsidP="005C5A1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21"/>
          <w:szCs w:val="21"/>
          <w:lang w:val="en-GB" w:eastAsia="en-GB"/>
        </w:rPr>
      </w:pPr>
    </w:p>
    <w:p w14:paraId="589ADE75" w14:textId="48551408" w:rsidR="00771B49" w:rsidRDefault="00771B49" w:rsidP="005C5A1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21"/>
          <w:szCs w:val="21"/>
          <w:lang w:val="en-GB" w:eastAsia="en-GB"/>
        </w:rPr>
      </w:pPr>
    </w:p>
    <w:p w14:paraId="02EE5578" w14:textId="0C5198EA" w:rsidR="00771B49" w:rsidRDefault="00771B49" w:rsidP="005C5A1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21"/>
          <w:szCs w:val="21"/>
          <w:lang w:val="en-GB" w:eastAsia="en-GB"/>
        </w:rPr>
      </w:pPr>
    </w:p>
    <w:p w14:paraId="316404F4" w14:textId="651EDB19" w:rsidR="00771B49" w:rsidRDefault="00771B49" w:rsidP="005C5A1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21"/>
          <w:szCs w:val="21"/>
          <w:lang w:val="en-GB" w:eastAsia="en-GB"/>
        </w:rPr>
      </w:pPr>
    </w:p>
    <w:p w14:paraId="6BC83033" w14:textId="79EDFC13" w:rsidR="00771B49" w:rsidRDefault="00771B49" w:rsidP="005C5A1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21"/>
          <w:szCs w:val="21"/>
          <w:lang w:val="en-GB" w:eastAsia="en-GB"/>
        </w:rPr>
      </w:pPr>
    </w:p>
    <w:p w14:paraId="39EC664E" w14:textId="3D1D8C7D" w:rsidR="00771B49" w:rsidRDefault="00771B49" w:rsidP="005C5A1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21"/>
          <w:szCs w:val="21"/>
          <w:lang w:val="en-GB" w:eastAsia="en-GB"/>
        </w:rPr>
      </w:pPr>
    </w:p>
    <w:p w14:paraId="7C6394E4" w14:textId="77777777" w:rsidR="00E57F2E" w:rsidRPr="009F0E67" w:rsidRDefault="00E57F2E" w:rsidP="005C5A1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21"/>
          <w:szCs w:val="21"/>
          <w:cs/>
          <w:lang w:val="en-GB" w:eastAsia="en-GB"/>
        </w:rPr>
      </w:pPr>
    </w:p>
    <w:p w14:paraId="1ED16594" w14:textId="33D533AE" w:rsidR="003D323F" w:rsidRPr="0029384D" w:rsidRDefault="002F69E4" w:rsidP="00E610FA">
      <w:pPr>
        <w:tabs>
          <w:tab w:val="clear" w:pos="227"/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 w:eastAsia="en-GB"/>
        </w:rPr>
      </w:pPr>
      <w:r w:rsidRPr="0029384D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lastRenderedPageBreak/>
        <w:t>ตารางดังต่อไปนี้แสดงเทคนิคการประเมินมูลค่าของเครื่องมือทาง</w:t>
      </w:r>
      <w:r w:rsidRPr="00E57F2E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การเงิน</w:t>
      </w:r>
      <w:r w:rsidR="00E57F2E" w:rsidRPr="00E57F2E">
        <w:rPr>
          <w:rFonts w:asciiTheme="majorBidi" w:hAnsiTheme="majorBidi" w:cstheme="majorBidi" w:hint="cs"/>
          <w:sz w:val="30"/>
          <w:szCs w:val="30"/>
          <w:cs/>
        </w:rPr>
        <w:t>ที่วัดมูลค่าด้วยราคายุติธรรม</w:t>
      </w:r>
      <w:r w:rsidRPr="00E57F2E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ในงบ</w:t>
      </w:r>
      <w:r w:rsidRPr="0029384D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แสดงฐานะการเงินในระหว่างงวด</w:t>
      </w:r>
    </w:p>
    <w:p w14:paraId="2B55D9E9" w14:textId="0CCC0B68" w:rsidR="00194BCB" w:rsidRPr="0029384D" w:rsidRDefault="00194BCB" w:rsidP="00194BC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5539FD" w:rsidRPr="0029384D" w14:paraId="0356125A" w14:textId="77777777" w:rsidTr="00120D34">
        <w:trPr>
          <w:tblHeader/>
        </w:trPr>
        <w:tc>
          <w:tcPr>
            <w:tcW w:w="2520" w:type="dxa"/>
            <w:hideMark/>
          </w:tcPr>
          <w:p w14:paraId="507FBB12" w14:textId="77777777" w:rsidR="005539FD" w:rsidRPr="0029384D" w:rsidRDefault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</w:tcPr>
          <w:p w14:paraId="4F387A7A" w14:textId="77777777" w:rsidR="005539FD" w:rsidRPr="0029384D" w:rsidRDefault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6514" w:type="dxa"/>
            <w:hideMark/>
          </w:tcPr>
          <w:p w14:paraId="44BF8B76" w14:textId="77777777" w:rsidR="005539FD" w:rsidRPr="0029384D" w:rsidRDefault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5539FD" w:rsidRPr="0029384D" w14:paraId="4BD34426" w14:textId="77777777" w:rsidTr="00120D34">
        <w:tc>
          <w:tcPr>
            <w:tcW w:w="2520" w:type="dxa"/>
          </w:tcPr>
          <w:p w14:paraId="3269C227" w14:textId="747C1F28" w:rsidR="005539FD" w:rsidRPr="0029384D" w:rsidRDefault="005539F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อนุพันธ์</w:t>
            </w:r>
          </w:p>
        </w:tc>
        <w:tc>
          <w:tcPr>
            <w:tcW w:w="236" w:type="dxa"/>
          </w:tcPr>
          <w:p w14:paraId="1E4A2D95" w14:textId="77777777" w:rsidR="005539FD" w:rsidRPr="0029384D" w:rsidRDefault="005539F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1EC377AF" w14:textId="14624D7D" w:rsidR="005539FD" w:rsidRPr="0029384D" w:rsidRDefault="005539F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 xml:space="preserve">การกำหนดราคาสัญญาซื้อขายล่วงหน้า </w:t>
            </w:r>
            <w:r w:rsidRPr="0029384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FE6FAD" w:rsidRPr="0029384D" w14:paraId="10272870" w14:textId="77777777" w:rsidTr="00120D34">
        <w:tc>
          <w:tcPr>
            <w:tcW w:w="2520" w:type="dxa"/>
          </w:tcPr>
          <w:p w14:paraId="389E1C51" w14:textId="1F8E1942" w:rsidR="00FE6FAD" w:rsidRPr="0029384D" w:rsidRDefault="00FE6FA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</w:tcPr>
          <w:p w14:paraId="24B12718" w14:textId="77777777" w:rsidR="00FE6FAD" w:rsidRPr="0029384D" w:rsidRDefault="00FE6FA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3B358B20" w14:textId="54220D02" w:rsidR="00FE6FAD" w:rsidRPr="0029384D" w:rsidDel="000B4D2B" w:rsidRDefault="00FE6FA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9384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การคิดลดกระแสเงินสด โดยใช้แบบจำลองโดยใช้ข้อมูลที่หาได้จากตลาด</w:t>
            </w:r>
            <w:r w:rsidR="00DB4EC1" w:rsidRPr="0029384D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br/>
            </w:r>
            <w:r w:rsidRPr="0029384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(Observable Market Data) </w:t>
            </w:r>
          </w:p>
        </w:tc>
      </w:tr>
    </w:tbl>
    <w:p w14:paraId="3D557993" w14:textId="77777777" w:rsidR="00E57F2E" w:rsidRDefault="00E57F2E" w:rsidP="00E57F2E">
      <w:pPr>
        <w:tabs>
          <w:tab w:val="clear" w:pos="227"/>
          <w:tab w:val="clear" w:pos="454"/>
          <w:tab w:val="left" w:pos="547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97D023F" w14:textId="5DE1070C" w:rsidR="00E57F2E" w:rsidRPr="00530553" w:rsidRDefault="00E57F2E" w:rsidP="00E57F2E">
      <w:pPr>
        <w:pStyle w:val="block"/>
        <w:spacing w:line="240" w:lineRule="auto"/>
        <w:ind w:right="-7"/>
        <w:jc w:val="both"/>
        <w:rPr>
          <w:rFonts w:asciiTheme="majorBidi" w:hAnsiTheme="majorBidi"/>
          <w:b/>
          <w:bCs/>
          <w:i/>
          <w:iCs/>
          <w:spacing w:val="-4"/>
          <w:sz w:val="30"/>
          <w:szCs w:val="30"/>
          <w:lang w:eastAsia="en-GB" w:bidi="th-TH"/>
        </w:rPr>
      </w:pPr>
      <w:r w:rsidRPr="00530553">
        <w:rPr>
          <w:rFonts w:asciiTheme="majorBidi" w:hAnsiTheme="majorBidi" w:hint="cs"/>
          <w:b/>
          <w:bCs/>
          <w:i/>
          <w:iCs/>
          <w:spacing w:val="-4"/>
          <w:sz w:val="30"/>
          <w:szCs w:val="30"/>
          <w:cs/>
          <w:lang w:eastAsia="en-GB" w:bidi="th-TH"/>
        </w:rPr>
        <w:t>เครื่องมือ</w:t>
      </w:r>
      <w:r w:rsidR="00530553" w:rsidRPr="00530553">
        <w:rPr>
          <w:rFonts w:asciiTheme="majorBidi" w:hAnsiTheme="majorBidi" w:hint="cs"/>
          <w:b/>
          <w:bCs/>
          <w:i/>
          <w:iCs/>
          <w:spacing w:val="-4"/>
          <w:sz w:val="30"/>
          <w:szCs w:val="30"/>
          <w:cs/>
          <w:lang w:eastAsia="en-GB" w:bidi="th-TH"/>
        </w:rPr>
        <w:t>ทางการเงินที่วัดมูลค่าด้วยราคาทุนตัดจำหน่าย</w:t>
      </w:r>
    </w:p>
    <w:p w14:paraId="7766304E" w14:textId="5FFAA85C" w:rsidR="00E57F2E" w:rsidRPr="00E57F2E" w:rsidRDefault="00E57F2E" w:rsidP="00E57F2E">
      <w:pPr>
        <w:pStyle w:val="block"/>
        <w:spacing w:line="240" w:lineRule="auto"/>
        <w:ind w:right="-7"/>
        <w:jc w:val="both"/>
        <w:rPr>
          <w:rFonts w:asciiTheme="majorBidi" w:hAnsiTheme="majorBidi" w:cstheme="majorBidi"/>
          <w:spacing w:val="-4"/>
          <w:sz w:val="30"/>
          <w:szCs w:val="30"/>
          <w:cs/>
          <w:lang w:eastAsia="en-GB" w:bidi="th-TH"/>
        </w:rPr>
      </w:pP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กลุ่มบริษัทพิจารณามูลค่ายุติธรรม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ระดับ</w:t>
      </w:r>
      <w:r w:rsidR="00530553">
        <w:rPr>
          <w:rFonts w:asciiTheme="majorBidi" w:hAnsiTheme="majorBidi"/>
          <w:spacing w:val="-4"/>
          <w:sz w:val="30"/>
          <w:szCs w:val="30"/>
          <w:lang w:val="en-US" w:eastAsia="en-GB" w:bidi="th-TH"/>
        </w:rPr>
        <w:t xml:space="preserve"> 2 </w:t>
      </w:r>
      <w:r>
        <w:rPr>
          <w:rFonts w:asciiTheme="majorBidi" w:hAnsiTheme="majorBidi" w:hint="cs"/>
          <w:spacing w:val="-4"/>
          <w:sz w:val="30"/>
          <w:szCs w:val="30"/>
          <w:cs/>
          <w:lang w:val="en-US" w:eastAsia="en-GB" w:bidi="th-TH"/>
        </w:rPr>
        <w:t>สำหรับหุ้นกู้โดยการคำนวณจากราคาซื้อขาย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ที่ประกาศอยู่ในสมาคมตลาด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eastAsia="en-GB" w:bidi="th-TH"/>
        </w:rPr>
        <w:t xml:space="preserve"> 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ตราสารหน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ี้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ไทย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 xml:space="preserve"> 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โดยใช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้ร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าคาปิด</w:t>
      </w:r>
      <w:r w:rsidRPr="00E57F2E">
        <w:rPr>
          <w:rFonts w:asciiTheme="majorBidi" w:hAnsiTheme="majorBidi"/>
          <w:spacing w:val="-4"/>
          <w:sz w:val="30"/>
          <w:szCs w:val="30"/>
          <w:cs/>
          <w:lang w:eastAsia="en-GB" w:bidi="th-TH"/>
        </w:rPr>
        <w:t xml:space="preserve"> 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ณ</w:t>
      </w:r>
      <w:r w:rsidRPr="00E57F2E">
        <w:rPr>
          <w:rFonts w:asciiTheme="majorBidi" w:hAnsiTheme="majorBidi"/>
          <w:spacing w:val="-4"/>
          <w:sz w:val="30"/>
          <w:szCs w:val="30"/>
          <w:cs/>
          <w:lang w:eastAsia="en-GB" w:bidi="th-TH"/>
        </w:rPr>
        <w:t xml:space="preserve"> 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ว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ัน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ที่รายงาน</w:t>
      </w:r>
    </w:p>
    <w:tbl>
      <w:tblPr>
        <w:tblW w:w="933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266"/>
        <w:gridCol w:w="989"/>
        <w:gridCol w:w="181"/>
        <w:gridCol w:w="1067"/>
        <w:gridCol w:w="179"/>
        <w:gridCol w:w="1080"/>
        <w:gridCol w:w="181"/>
        <w:gridCol w:w="1165"/>
      </w:tblGrid>
      <w:tr w:rsidR="0015446E" w:rsidRPr="008457DC" w14:paraId="1FE9A770" w14:textId="77777777" w:rsidTr="00120D34">
        <w:trPr>
          <w:cantSplit/>
          <w:trHeight w:val="391"/>
          <w:tblHeader/>
        </w:trPr>
        <w:tc>
          <w:tcPr>
            <w:tcW w:w="4230" w:type="dxa"/>
            <w:vAlign w:val="bottom"/>
            <w:hideMark/>
          </w:tcPr>
          <w:p w14:paraId="613E4B5A" w14:textId="12FF7EEF" w:rsidR="0015446E" w:rsidRPr="008457DC" w:rsidRDefault="0015446E" w:rsidP="0015446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3" w:name="_Hlk74905001"/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66" w:type="dxa"/>
          </w:tcPr>
          <w:p w14:paraId="2DDD9B9B" w14:textId="77777777" w:rsidR="0015446E" w:rsidRPr="008457DC" w:rsidRDefault="0015446E" w:rsidP="004E6CC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37" w:type="dxa"/>
            <w:gridSpan w:val="3"/>
            <w:vAlign w:val="bottom"/>
          </w:tcPr>
          <w:p w14:paraId="29A74FF8" w14:textId="3D8962C9" w:rsidR="0015446E" w:rsidRPr="008457DC" w:rsidRDefault="0015446E" w:rsidP="004E6CC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457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12B39B96" w14:textId="77777777" w:rsidR="0015446E" w:rsidRPr="008457DC" w:rsidRDefault="0015446E" w:rsidP="004E6CC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0F648FB4" w14:textId="4D28CDF9" w:rsidR="0015446E" w:rsidRPr="008457DC" w:rsidRDefault="0015446E" w:rsidP="004E6CC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446E" w:rsidRPr="008457DC" w14:paraId="0EC2B793" w14:textId="77777777" w:rsidTr="006227F6">
        <w:trPr>
          <w:cantSplit/>
          <w:trHeight w:val="344"/>
          <w:tblHeader/>
        </w:trPr>
        <w:tc>
          <w:tcPr>
            <w:tcW w:w="4230" w:type="dxa"/>
            <w:vAlign w:val="bottom"/>
          </w:tcPr>
          <w:p w14:paraId="61C92C42" w14:textId="4252DAA4" w:rsidR="0015446E" w:rsidRPr="008457DC" w:rsidRDefault="0015446E" w:rsidP="004E6CC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D33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E51C18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FD33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3901B9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3901B9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</w:t>
            </w:r>
            <w:r w:rsidR="00FD33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ิถุนายน</w:t>
            </w:r>
            <w:r w:rsidR="003901B9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E51C18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3901B9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6" w:type="dxa"/>
          </w:tcPr>
          <w:p w14:paraId="7DB3BF22" w14:textId="77777777" w:rsidR="0015446E" w:rsidRPr="008457DC" w:rsidDel="005916DC" w:rsidRDefault="0015446E" w:rsidP="004E6CC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3B86F6A" w14:textId="77777777" w:rsidR="0015446E" w:rsidRPr="008457DC" w:rsidRDefault="0015446E" w:rsidP="004E6CC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05971D4A" w14:textId="77777777" w:rsidR="0015446E" w:rsidRPr="008457DC" w:rsidRDefault="0015446E" w:rsidP="004E6CC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114B4307" w14:textId="77777777" w:rsidR="0015446E" w:rsidRPr="008457DC" w:rsidRDefault="0015446E" w:rsidP="004E6CC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9" w:type="dxa"/>
          </w:tcPr>
          <w:p w14:paraId="0F571E4A" w14:textId="77777777" w:rsidR="0015446E" w:rsidRPr="008457DC" w:rsidRDefault="0015446E" w:rsidP="004E6CC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1BFF2" w14:textId="77777777" w:rsidR="0015446E" w:rsidRPr="008457DC" w:rsidRDefault="0015446E" w:rsidP="004E6CC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3B9D7032" w14:textId="77777777" w:rsidR="0015446E" w:rsidRPr="008457DC" w:rsidRDefault="0015446E" w:rsidP="004E6CC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1E5FA5E" w14:textId="77777777" w:rsidR="0015446E" w:rsidRPr="008457DC" w:rsidRDefault="0015446E" w:rsidP="004E6CCA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15446E" w:rsidRPr="008457DC" w14:paraId="662C88F5" w14:textId="77777777" w:rsidTr="00120D34">
        <w:trPr>
          <w:cantSplit/>
          <w:trHeight w:val="364"/>
          <w:tblHeader/>
        </w:trPr>
        <w:tc>
          <w:tcPr>
            <w:tcW w:w="4230" w:type="dxa"/>
            <w:vAlign w:val="bottom"/>
            <w:hideMark/>
          </w:tcPr>
          <w:p w14:paraId="5F094A8F" w14:textId="3172AB51" w:rsidR="0015446E" w:rsidRPr="008457DC" w:rsidRDefault="0015446E" w:rsidP="004E6CC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027E26B8" w14:textId="2FB3DA47" w:rsidR="0015446E" w:rsidRPr="008457DC" w:rsidRDefault="0015446E" w:rsidP="004E6CC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42" w:type="dxa"/>
            <w:gridSpan w:val="7"/>
            <w:vAlign w:val="bottom"/>
            <w:hideMark/>
          </w:tcPr>
          <w:p w14:paraId="3CA0215C" w14:textId="77777777" w:rsidR="0015446E" w:rsidRPr="008457DC" w:rsidRDefault="0015446E" w:rsidP="004E6CC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A7DF6" w:rsidRPr="008457DC" w14:paraId="0F0DB45C" w14:textId="77777777" w:rsidTr="00386FB1">
        <w:trPr>
          <w:cantSplit/>
          <w:trHeight w:val="364"/>
        </w:trPr>
        <w:tc>
          <w:tcPr>
            <w:tcW w:w="4230" w:type="dxa"/>
          </w:tcPr>
          <w:p w14:paraId="558F1B3C" w14:textId="77777777" w:rsidR="0015446E" w:rsidRPr="008457DC" w:rsidRDefault="0015446E" w:rsidP="004E6CCA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6" w:type="dxa"/>
          </w:tcPr>
          <w:p w14:paraId="6E14ACC7" w14:textId="21C992C9" w:rsidR="0015446E" w:rsidRPr="008457DC" w:rsidRDefault="0015446E" w:rsidP="004E6CCA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2A354249" w14:textId="75CD4500" w:rsidR="0015446E" w:rsidRPr="008457DC" w:rsidRDefault="003A011B" w:rsidP="004E6CC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181" w:type="dxa"/>
            <w:shd w:val="clear" w:color="auto" w:fill="auto"/>
          </w:tcPr>
          <w:p w14:paraId="583CA4E3" w14:textId="77777777" w:rsidR="0015446E" w:rsidRPr="008457DC" w:rsidRDefault="0015446E" w:rsidP="004E6C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298E856A" w14:textId="2CA79E56" w:rsidR="0015446E" w:rsidRPr="008457DC" w:rsidRDefault="003A011B" w:rsidP="004E6C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(321)</w:t>
            </w:r>
          </w:p>
        </w:tc>
        <w:tc>
          <w:tcPr>
            <w:tcW w:w="179" w:type="dxa"/>
            <w:shd w:val="clear" w:color="auto" w:fill="auto"/>
          </w:tcPr>
          <w:p w14:paraId="5BA0EB07" w14:textId="77777777" w:rsidR="0015446E" w:rsidRPr="008457DC" w:rsidRDefault="0015446E" w:rsidP="004E6CC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655C3C" w14:textId="2B8404A9" w:rsidR="0015446E" w:rsidRPr="008457DC" w:rsidRDefault="006B662A" w:rsidP="004E6CC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81" w:type="dxa"/>
            <w:shd w:val="clear" w:color="auto" w:fill="auto"/>
          </w:tcPr>
          <w:p w14:paraId="16904AD5" w14:textId="77777777" w:rsidR="0015446E" w:rsidRPr="008457DC" w:rsidRDefault="0015446E" w:rsidP="004E6C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8938979" w14:textId="4D75A813" w:rsidR="0015446E" w:rsidRPr="008457DC" w:rsidRDefault="006B662A" w:rsidP="004E6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</w:tr>
      <w:bookmarkEnd w:id="3"/>
    </w:tbl>
    <w:p w14:paraId="49E93AA0" w14:textId="77777777" w:rsidR="008133D7" w:rsidRPr="008457DC" w:rsidRDefault="008133D7" w:rsidP="008133D7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933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266"/>
        <w:gridCol w:w="989"/>
        <w:gridCol w:w="181"/>
        <w:gridCol w:w="1067"/>
        <w:gridCol w:w="179"/>
        <w:gridCol w:w="1080"/>
        <w:gridCol w:w="181"/>
        <w:gridCol w:w="1165"/>
      </w:tblGrid>
      <w:tr w:rsidR="00B804EA" w:rsidRPr="008457DC" w14:paraId="5BFB6569" w14:textId="77777777" w:rsidTr="00AF26CD">
        <w:trPr>
          <w:cantSplit/>
          <w:trHeight w:val="391"/>
          <w:tblHeader/>
        </w:trPr>
        <w:tc>
          <w:tcPr>
            <w:tcW w:w="4230" w:type="dxa"/>
            <w:vAlign w:val="bottom"/>
            <w:hideMark/>
          </w:tcPr>
          <w:p w14:paraId="644C841F" w14:textId="77777777" w:rsidR="00B804EA" w:rsidRPr="008457DC" w:rsidRDefault="00B804EA" w:rsidP="00AF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66" w:type="dxa"/>
          </w:tcPr>
          <w:p w14:paraId="66759724" w14:textId="77777777" w:rsidR="00B804EA" w:rsidRPr="008457DC" w:rsidRDefault="00B804EA" w:rsidP="00AF26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37" w:type="dxa"/>
            <w:gridSpan w:val="3"/>
            <w:vAlign w:val="bottom"/>
          </w:tcPr>
          <w:p w14:paraId="48341FE9" w14:textId="77777777" w:rsidR="00B804EA" w:rsidRPr="008457DC" w:rsidRDefault="00B804EA" w:rsidP="00AF26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457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12B913B3" w14:textId="77777777" w:rsidR="00B804EA" w:rsidRPr="008457DC" w:rsidRDefault="00B804EA" w:rsidP="00AF26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61357CA3" w14:textId="77777777" w:rsidR="00B804EA" w:rsidRPr="008457DC" w:rsidRDefault="00B804EA" w:rsidP="00AF26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04EA" w:rsidRPr="008457DC" w14:paraId="6B493DF9" w14:textId="77777777" w:rsidTr="00AF26CD">
        <w:trPr>
          <w:cantSplit/>
          <w:trHeight w:val="344"/>
          <w:tblHeader/>
        </w:trPr>
        <w:tc>
          <w:tcPr>
            <w:tcW w:w="4230" w:type="dxa"/>
            <w:vAlign w:val="bottom"/>
          </w:tcPr>
          <w:p w14:paraId="566E5212" w14:textId="11249DB5" w:rsidR="00B804EA" w:rsidRPr="008457DC" w:rsidRDefault="00B804EA" w:rsidP="00AF26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D33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0E64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</w:t>
            </w:r>
            <w:r w:rsidR="000E64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ิถุนายน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6" w:type="dxa"/>
          </w:tcPr>
          <w:p w14:paraId="614F7014" w14:textId="77777777" w:rsidR="00B804EA" w:rsidRPr="008457DC" w:rsidDel="005916DC" w:rsidRDefault="00B804EA" w:rsidP="00AF26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3F8B8C8D" w14:textId="77777777" w:rsidR="00B804EA" w:rsidRPr="008457DC" w:rsidRDefault="00B804EA" w:rsidP="00AF26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679BDC88" w14:textId="77777777" w:rsidR="00B804EA" w:rsidRPr="008457DC" w:rsidRDefault="00B804EA" w:rsidP="00AF26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6168290B" w14:textId="77777777" w:rsidR="00B804EA" w:rsidRPr="008457DC" w:rsidRDefault="00B804EA" w:rsidP="00AF26C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9" w:type="dxa"/>
          </w:tcPr>
          <w:p w14:paraId="73FB6A74" w14:textId="77777777" w:rsidR="00B804EA" w:rsidRPr="008457DC" w:rsidRDefault="00B804EA" w:rsidP="00AF26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2FCDB8" w14:textId="77777777" w:rsidR="00B804EA" w:rsidRPr="008457DC" w:rsidRDefault="00B804EA" w:rsidP="00AF26C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37F3BCC6" w14:textId="77777777" w:rsidR="00B804EA" w:rsidRPr="008457DC" w:rsidRDefault="00B804EA" w:rsidP="00AF26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1C9DC2DC" w14:textId="77777777" w:rsidR="00B804EA" w:rsidRPr="008457DC" w:rsidRDefault="00B804EA" w:rsidP="00AF26CD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B804EA" w:rsidRPr="008457DC" w14:paraId="6F7B85A7" w14:textId="77777777" w:rsidTr="00AF26CD">
        <w:trPr>
          <w:cantSplit/>
          <w:trHeight w:val="364"/>
          <w:tblHeader/>
        </w:trPr>
        <w:tc>
          <w:tcPr>
            <w:tcW w:w="4230" w:type="dxa"/>
            <w:vAlign w:val="bottom"/>
            <w:hideMark/>
          </w:tcPr>
          <w:p w14:paraId="73DB614E" w14:textId="77777777" w:rsidR="00B804EA" w:rsidRPr="008457DC" w:rsidRDefault="00B804EA" w:rsidP="00AF26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4230E43F" w14:textId="77777777" w:rsidR="00B804EA" w:rsidRPr="008457DC" w:rsidRDefault="00B804EA" w:rsidP="00AF26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42" w:type="dxa"/>
            <w:gridSpan w:val="7"/>
            <w:vAlign w:val="bottom"/>
            <w:hideMark/>
          </w:tcPr>
          <w:p w14:paraId="68B128EA" w14:textId="77777777" w:rsidR="00B804EA" w:rsidRPr="008457DC" w:rsidRDefault="00B804EA" w:rsidP="00AF26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804EA" w:rsidRPr="008457DC" w14:paraId="66E6381A" w14:textId="77777777" w:rsidTr="00203B2F">
        <w:trPr>
          <w:cantSplit/>
          <w:trHeight w:val="364"/>
        </w:trPr>
        <w:tc>
          <w:tcPr>
            <w:tcW w:w="4230" w:type="dxa"/>
          </w:tcPr>
          <w:p w14:paraId="70C3400A" w14:textId="77777777" w:rsidR="00B804EA" w:rsidRPr="008457DC" w:rsidRDefault="00B804EA" w:rsidP="00AF26CD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6" w:type="dxa"/>
          </w:tcPr>
          <w:p w14:paraId="0D7CC0E3" w14:textId="77777777" w:rsidR="00B804EA" w:rsidRPr="008457DC" w:rsidRDefault="00B804EA" w:rsidP="00AF26CD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060084AF" w14:textId="1F6AB7E1" w:rsidR="00B804EA" w:rsidRPr="008457DC" w:rsidRDefault="003A011B" w:rsidP="00AF26C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181" w:type="dxa"/>
            <w:shd w:val="clear" w:color="auto" w:fill="auto"/>
          </w:tcPr>
          <w:p w14:paraId="5CEED43C" w14:textId="77777777" w:rsidR="00B804EA" w:rsidRPr="008457DC" w:rsidRDefault="00B804EA" w:rsidP="00AF26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5150F782" w14:textId="39C52452" w:rsidR="00B804EA" w:rsidRPr="008457DC" w:rsidRDefault="003A011B" w:rsidP="00AF26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(124)</w:t>
            </w:r>
          </w:p>
        </w:tc>
        <w:tc>
          <w:tcPr>
            <w:tcW w:w="179" w:type="dxa"/>
            <w:shd w:val="clear" w:color="auto" w:fill="auto"/>
          </w:tcPr>
          <w:p w14:paraId="2A341DC7" w14:textId="77777777" w:rsidR="00B804EA" w:rsidRPr="008457DC" w:rsidRDefault="00B804EA" w:rsidP="00AF26C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67362F" w14:textId="153A20E1" w:rsidR="00B804EA" w:rsidRPr="008457DC" w:rsidRDefault="003A011B" w:rsidP="00AF26C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81" w:type="dxa"/>
            <w:shd w:val="clear" w:color="auto" w:fill="auto"/>
          </w:tcPr>
          <w:p w14:paraId="0E966937" w14:textId="77777777" w:rsidR="00B804EA" w:rsidRPr="008457DC" w:rsidRDefault="00B804EA" w:rsidP="00AF26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B4F290A" w14:textId="3C472A59" w:rsidR="00B804EA" w:rsidRPr="008457DC" w:rsidRDefault="003A011B" w:rsidP="00AF26C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</w:tr>
    </w:tbl>
    <w:p w14:paraId="0D462C2C" w14:textId="1DBEAE04" w:rsidR="00771B49" w:rsidRPr="0017472C" w:rsidRDefault="00771B49" w:rsidP="00771B49">
      <w:pPr>
        <w:rPr>
          <w:rFonts w:asciiTheme="majorBidi" w:hAnsiTheme="majorBidi" w:cstheme="majorBidi"/>
          <w:sz w:val="30"/>
          <w:szCs w:val="30"/>
        </w:rPr>
      </w:pPr>
    </w:p>
    <w:p w14:paraId="3F5B51ED" w14:textId="2E19C437" w:rsidR="003D3ECA" w:rsidRDefault="003D3ECA" w:rsidP="00771B49">
      <w:pPr>
        <w:rPr>
          <w:sz w:val="30"/>
          <w:szCs w:val="30"/>
        </w:rPr>
      </w:pPr>
    </w:p>
    <w:p w14:paraId="2D892FF3" w14:textId="03013913" w:rsidR="00530553" w:rsidRDefault="00530553" w:rsidP="00771B49">
      <w:pPr>
        <w:rPr>
          <w:sz w:val="30"/>
          <w:szCs w:val="30"/>
        </w:rPr>
      </w:pPr>
    </w:p>
    <w:p w14:paraId="60F73F6E" w14:textId="08493B47" w:rsidR="00530553" w:rsidRDefault="00530553" w:rsidP="00771B49">
      <w:pPr>
        <w:rPr>
          <w:sz w:val="30"/>
          <w:szCs w:val="30"/>
        </w:rPr>
      </w:pPr>
    </w:p>
    <w:p w14:paraId="7C73D4E0" w14:textId="02BA9D86" w:rsidR="00530553" w:rsidRDefault="00530553" w:rsidP="00771B49">
      <w:pPr>
        <w:rPr>
          <w:sz w:val="30"/>
          <w:szCs w:val="30"/>
        </w:rPr>
      </w:pPr>
    </w:p>
    <w:p w14:paraId="4C39D2CE" w14:textId="6158FA5C" w:rsidR="00530553" w:rsidRDefault="00530553" w:rsidP="00771B49">
      <w:pPr>
        <w:rPr>
          <w:sz w:val="30"/>
          <w:szCs w:val="30"/>
        </w:rPr>
      </w:pPr>
    </w:p>
    <w:p w14:paraId="2D897DE1" w14:textId="0EAEEE24" w:rsidR="00530553" w:rsidRDefault="00530553" w:rsidP="00771B49">
      <w:pPr>
        <w:rPr>
          <w:sz w:val="30"/>
          <w:szCs w:val="30"/>
        </w:rPr>
      </w:pPr>
    </w:p>
    <w:p w14:paraId="67F2A6E7" w14:textId="77777777" w:rsidR="00530553" w:rsidRPr="001F7F58" w:rsidRDefault="00530553" w:rsidP="00771B49">
      <w:pPr>
        <w:rPr>
          <w:sz w:val="30"/>
          <w:szCs w:val="30"/>
        </w:rPr>
      </w:pPr>
    </w:p>
    <w:p w14:paraId="52F12A1F" w14:textId="37D468E0" w:rsidR="00B06AC9" w:rsidRPr="008457DC" w:rsidRDefault="00B06AC9" w:rsidP="00001FBB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8457DC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ภาระผูกพัน</w:t>
      </w:r>
      <w:r w:rsidR="00001FBB" w:rsidRPr="008457DC">
        <w:rPr>
          <w:rFonts w:asciiTheme="majorBidi" w:hAnsiTheme="majorBidi" w:cstheme="majorBidi"/>
          <w:sz w:val="30"/>
          <w:szCs w:val="30"/>
          <w:u w:val="none"/>
          <w:cs/>
        </w:rPr>
        <w:t>กับบุคคลหรือกิจการที่ไม่เกี่ยวข้องกัน</w:t>
      </w:r>
    </w:p>
    <w:p w14:paraId="1C480DA4" w14:textId="77777777" w:rsidR="00890F47" w:rsidRPr="008457DC" w:rsidRDefault="00890F47" w:rsidP="005C5A14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1"/>
        <w:gridCol w:w="265"/>
        <w:gridCol w:w="1086"/>
        <w:gridCol w:w="265"/>
        <w:gridCol w:w="1083"/>
        <w:gridCol w:w="265"/>
        <w:gridCol w:w="1085"/>
      </w:tblGrid>
      <w:tr w:rsidR="00E960AB" w:rsidRPr="008457DC" w14:paraId="361B850E" w14:textId="77777777" w:rsidTr="00C51B8E">
        <w:trPr>
          <w:trHeight w:val="273"/>
          <w:tblHeader/>
        </w:trPr>
        <w:tc>
          <w:tcPr>
            <w:tcW w:w="2233" w:type="pct"/>
            <w:shd w:val="clear" w:color="auto" w:fill="auto"/>
          </w:tcPr>
          <w:p w14:paraId="6FCE1CEB" w14:textId="77777777" w:rsidR="00E960AB" w:rsidRPr="008457DC" w:rsidRDefault="00E960AB" w:rsidP="00C17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21A9253E" w14:textId="1523FF51" w:rsidR="00E960AB" w:rsidRPr="008133D7" w:rsidRDefault="00E960AB" w:rsidP="00C17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1067631" w14:textId="77777777" w:rsidR="00E960AB" w:rsidRPr="008133D7" w:rsidRDefault="00E960AB" w:rsidP="00C17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4BA939CF" w14:textId="03AD3DE3" w:rsidR="00E960AB" w:rsidRPr="008133D7" w:rsidRDefault="00E960AB" w:rsidP="00C17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2C4E3E" w:rsidRPr="008457DC" w14:paraId="1B1061E0" w14:textId="77777777" w:rsidTr="00C51B8E">
        <w:trPr>
          <w:trHeight w:val="273"/>
          <w:tblHeader/>
        </w:trPr>
        <w:tc>
          <w:tcPr>
            <w:tcW w:w="2233" w:type="pct"/>
            <w:shd w:val="clear" w:color="auto" w:fill="auto"/>
          </w:tcPr>
          <w:p w14:paraId="42139605" w14:textId="2F78953C" w:rsidR="002C4E3E" w:rsidRPr="002C4E3E" w:rsidRDefault="00E145FC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C4E3E" w:rsidRPr="002C4E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A838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2C4E3E" w:rsidRPr="002C4E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C4E3E" w:rsidRPr="002C4E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A838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83" w:type="pct"/>
            <w:shd w:val="clear" w:color="auto" w:fill="auto"/>
          </w:tcPr>
          <w:p w14:paraId="046F0766" w14:textId="15EEB698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3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327B95C5" w14:textId="77777777" w:rsidR="002C4E3E" w:rsidRPr="008133D7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4A2D6582" w14:textId="01DFAAD5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3D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4A9BF5E1" w14:textId="77777777" w:rsidR="002C4E3E" w:rsidRPr="008133D7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5C34A7C8" w14:textId="7CA95709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3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6B1584D6" w14:textId="77777777" w:rsidR="002C4E3E" w:rsidRPr="008133D7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395F623" w14:textId="077CF42E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3D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C4E3E" w:rsidRPr="008457DC" w14:paraId="2827C351" w14:textId="77777777" w:rsidTr="00C51B8E">
        <w:trPr>
          <w:trHeight w:val="273"/>
          <w:tblHeader/>
        </w:trPr>
        <w:tc>
          <w:tcPr>
            <w:tcW w:w="2233" w:type="pct"/>
            <w:shd w:val="clear" w:color="auto" w:fill="auto"/>
          </w:tcPr>
          <w:p w14:paraId="693ADD02" w14:textId="77777777" w:rsidR="002C4E3E" w:rsidRPr="008457DC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  <w:shd w:val="clear" w:color="auto" w:fill="auto"/>
          </w:tcPr>
          <w:p w14:paraId="62D889B5" w14:textId="7A423599" w:rsidR="002C4E3E" w:rsidRPr="00E960AB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C4E3E" w:rsidRPr="008457DC" w14:paraId="27DA13C8" w14:textId="3542AC88" w:rsidTr="00C51B8E">
        <w:trPr>
          <w:trHeight w:val="341"/>
        </w:trPr>
        <w:tc>
          <w:tcPr>
            <w:tcW w:w="2233" w:type="pct"/>
            <w:shd w:val="clear" w:color="auto" w:fill="auto"/>
          </w:tcPr>
          <w:p w14:paraId="5D73285D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3" w:type="pct"/>
            <w:shd w:val="clear" w:color="auto" w:fill="auto"/>
          </w:tcPr>
          <w:p w14:paraId="25E06362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C517A26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BEF4711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5864E50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4CC7CB96" w14:textId="5CE22D43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5983ADB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59E19F1E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C4E3E" w:rsidRPr="008457DC" w14:paraId="41E4422D" w14:textId="3FA22734" w:rsidTr="00C51B8E">
        <w:trPr>
          <w:trHeight w:val="329"/>
        </w:trPr>
        <w:tc>
          <w:tcPr>
            <w:tcW w:w="2233" w:type="pct"/>
            <w:shd w:val="clear" w:color="auto" w:fill="auto"/>
          </w:tcPr>
          <w:p w14:paraId="7435B4C6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83" w:type="pct"/>
            <w:shd w:val="clear" w:color="auto" w:fill="auto"/>
          </w:tcPr>
          <w:p w14:paraId="4B64F6F5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B62E58C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1EE7802" w14:textId="77777777" w:rsidR="002C4E3E" w:rsidRPr="008457DC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47EA3BE" w14:textId="77777777" w:rsidR="002C4E3E" w:rsidRPr="008457DC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C0D362E" w14:textId="1C7725B6" w:rsidR="002C4E3E" w:rsidRPr="008457DC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2CDFCCD" w14:textId="77777777" w:rsidR="002C4E3E" w:rsidRPr="008457DC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AC6BF8B" w14:textId="77777777" w:rsidR="002C4E3E" w:rsidRPr="008457DC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4E3E" w:rsidRPr="008457DC" w14:paraId="283D9A5D" w14:textId="45AF268A" w:rsidTr="00C51B8E">
        <w:trPr>
          <w:trHeight w:val="318"/>
        </w:trPr>
        <w:tc>
          <w:tcPr>
            <w:tcW w:w="2233" w:type="pct"/>
            <w:shd w:val="clear" w:color="auto" w:fill="auto"/>
          </w:tcPr>
          <w:p w14:paraId="6CCB8C6A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อาคารโรงงานและส่วนปรับปรุง</w:t>
            </w:r>
          </w:p>
        </w:tc>
        <w:tc>
          <w:tcPr>
            <w:tcW w:w="583" w:type="pct"/>
            <w:shd w:val="clear" w:color="auto" w:fill="auto"/>
          </w:tcPr>
          <w:p w14:paraId="57D6B711" w14:textId="4A4D4139" w:rsidR="002C4E3E" w:rsidRPr="008457DC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662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6339EB0E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CC024DE" w14:textId="70C01DE5" w:rsidR="002C4E3E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43" w:type="pct"/>
          </w:tcPr>
          <w:p w14:paraId="425313D8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FFB56CC" w14:textId="1F1CB79F" w:rsidR="002C4E3E" w:rsidRPr="008457DC" w:rsidRDefault="006B662A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3" w:type="pct"/>
          </w:tcPr>
          <w:p w14:paraId="7A65CB7E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B665D50" w14:textId="3D6942DE" w:rsidR="002C4E3E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3A011B" w:rsidRPr="008457DC" w14:paraId="55665402" w14:textId="77777777" w:rsidTr="00C51B8E">
        <w:trPr>
          <w:trHeight w:val="318"/>
        </w:trPr>
        <w:tc>
          <w:tcPr>
            <w:tcW w:w="2233" w:type="pct"/>
            <w:shd w:val="clear" w:color="auto" w:fill="auto"/>
          </w:tcPr>
          <w:p w14:paraId="45D8AC80" w14:textId="323262C3" w:rsidR="003A011B" w:rsidRPr="008457DC" w:rsidRDefault="003A011B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3" w:type="pct"/>
            <w:shd w:val="clear" w:color="auto" w:fill="auto"/>
          </w:tcPr>
          <w:p w14:paraId="245E937A" w14:textId="384E392E" w:rsidR="003A011B" w:rsidRDefault="006B662A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3" w:type="pct"/>
            <w:shd w:val="clear" w:color="auto" w:fill="auto"/>
          </w:tcPr>
          <w:p w14:paraId="5B4C7527" w14:textId="77777777" w:rsidR="003A011B" w:rsidRPr="008457DC" w:rsidRDefault="003A011B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F373E19" w14:textId="2140A0ED" w:rsidR="003A011B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143" w:type="pct"/>
          </w:tcPr>
          <w:p w14:paraId="25561243" w14:textId="77777777" w:rsidR="003A011B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2074B42" w14:textId="120AD649" w:rsidR="003A011B" w:rsidRPr="008457DC" w:rsidRDefault="006B662A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3" w:type="pct"/>
          </w:tcPr>
          <w:p w14:paraId="1CDF28A7" w14:textId="77777777" w:rsidR="003A011B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82743F1" w14:textId="3E6E1005" w:rsidR="003A011B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2C4E3E" w:rsidRPr="008457DC" w14:paraId="4A54626E" w14:textId="5116B674" w:rsidTr="00C51B8E">
        <w:trPr>
          <w:trHeight w:val="318"/>
        </w:trPr>
        <w:tc>
          <w:tcPr>
            <w:tcW w:w="2233" w:type="pct"/>
            <w:shd w:val="clear" w:color="auto" w:fill="auto"/>
          </w:tcPr>
          <w:p w14:paraId="5E57BBD9" w14:textId="7581C426" w:rsidR="002C4E3E" w:rsidRPr="008457DC" w:rsidRDefault="003A011B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11B">
              <w:rPr>
                <w:rFonts w:asciiTheme="majorBidi" w:hAnsiTheme="majorBidi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583" w:type="pct"/>
            <w:shd w:val="clear" w:color="auto" w:fill="auto"/>
          </w:tcPr>
          <w:p w14:paraId="66CE5A68" w14:textId="05F53C84" w:rsidR="002C4E3E" w:rsidRPr="008457DC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14:paraId="156F3B2C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43314CBD" w14:textId="476A5CD2" w:rsidR="002C4E3E" w:rsidRDefault="003A011B" w:rsidP="003A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 w:right="2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559BD1C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73DD655" w14:textId="44CB691D" w:rsidR="002C4E3E" w:rsidRPr="008457DC" w:rsidRDefault="006B662A" w:rsidP="0056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 w:right="2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662EF4A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F626BA9" w14:textId="1895D69F" w:rsidR="002C4E3E" w:rsidRDefault="003A011B" w:rsidP="003A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 w:right="2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4E3E" w:rsidRPr="008457DC" w14:paraId="5165D83E" w14:textId="2DC92556" w:rsidTr="00C51B8E">
        <w:trPr>
          <w:trHeight w:val="329"/>
        </w:trPr>
        <w:tc>
          <w:tcPr>
            <w:tcW w:w="2233" w:type="pct"/>
            <w:shd w:val="clear" w:color="auto" w:fill="auto"/>
          </w:tcPr>
          <w:p w14:paraId="1257EA39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15935" w14:textId="5D22E8EB" w:rsidR="002C4E3E" w:rsidRPr="008457DC" w:rsidRDefault="006B662A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43" w:type="pct"/>
            <w:shd w:val="clear" w:color="auto" w:fill="auto"/>
          </w:tcPr>
          <w:p w14:paraId="0188318E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A99FE" w14:textId="67E9C5F2" w:rsidR="002C4E3E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</w:t>
            </w:r>
          </w:p>
        </w:tc>
        <w:tc>
          <w:tcPr>
            <w:tcW w:w="143" w:type="pct"/>
          </w:tcPr>
          <w:p w14:paraId="71C2875A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1CC42" w14:textId="05400CB5" w:rsidR="002C4E3E" w:rsidRPr="008457DC" w:rsidRDefault="006B662A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143" w:type="pct"/>
          </w:tcPr>
          <w:p w14:paraId="43F3CFD4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A204C" w14:textId="4635E5F2" w:rsidR="002C4E3E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</w:t>
            </w:r>
          </w:p>
        </w:tc>
      </w:tr>
      <w:tr w:rsidR="002C4E3E" w:rsidRPr="008457DC" w14:paraId="3128C01B" w14:textId="51A5C519" w:rsidTr="00C51B8E">
        <w:trPr>
          <w:trHeight w:val="329"/>
        </w:trPr>
        <w:tc>
          <w:tcPr>
            <w:tcW w:w="2233" w:type="pct"/>
            <w:shd w:val="clear" w:color="auto" w:fill="auto"/>
          </w:tcPr>
          <w:p w14:paraId="0225CBB9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7F05296E" w14:textId="77777777" w:rsidR="002C4E3E" w:rsidRPr="008457DC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4136E22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947439F" w14:textId="77777777" w:rsidR="002C4E3E" w:rsidRPr="008457DC" w:rsidRDefault="002C4E3E" w:rsidP="002C4E3E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DF9D579" w14:textId="77777777" w:rsidR="002C4E3E" w:rsidRPr="008457DC" w:rsidRDefault="002C4E3E" w:rsidP="002C4E3E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7874BAA2" w14:textId="4ECF7EFB" w:rsidR="002C4E3E" w:rsidRPr="008457DC" w:rsidRDefault="002C4E3E" w:rsidP="002C4E3E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77EB48D" w14:textId="77777777" w:rsidR="002C4E3E" w:rsidRPr="008457DC" w:rsidRDefault="002C4E3E" w:rsidP="002C4E3E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5F87207A" w14:textId="77777777" w:rsidR="002C4E3E" w:rsidRPr="008457DC" w:rsidRDefault="002C4E3E" w:rsidP="002C4E3E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C4E3E" w:rsidRPr="008457DC" w14:paraId="25307D9D" w14:textId="77777777" w:rsidTr="00C51B8E">
        <w:trPr>
          <w:trHeight w:val="329"/>
        </w:trPr>
        <w:tc>
          <w:tcPr>
            <w:tcW w:w="2233" w:type="pct"/>
            <w:shd w:val="clear" w:color="auto" w:fill="auto"/>
          </w:tcPr>
          <w:p w14:paraId="18D60525" w14:textId="3BFFB6AE" w:rsidR="002C4E3E" w:rsidRPr="008457DC" w:rsidRDefault="002C4E3E" w:rsidP="00165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ภาระผูกพันตามสัญญาบริการคลาวด์และ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สัญญาค่าลิขสิทธิ์และบริการดูแลระบบ</w:t>
            </w:r>
          </w:p>
        </w:tc>
        <w:tc>
          <w:tcPr>
            <w:tcW w:w="583" w:type="pct"/>
            <w:shd w:val="clear" w:color="auto" w:fill="auto"/>
          </w:tcPr>
          <w:p w14:paraId="659019BB" w14:textId="77777777" w:rsidR="002C4E3E" w:rsidRPr="008457DC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4380B19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550EBB10" w14:textId="77777777" w:rsidR="002C4E3E" w:rsidRPr="008457DC" w:rsidRDefault="002C4E3E" w:rsidP="002C4E3E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12B2DC1" w14:textId="77777777" w:rsidR="002C4E3E" w:rsidRPr="008457DC" w:rsidRDefault="002C4E3E" w:rsidP="002C4E3E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0870FE4" w14:textId="77777777" w:rsidR="002C4E3E" w:rsidRPr="008457DC" w:rsidRDefault="002C4E3E" w:rsidP="002C4E3E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879824F" w14:textId="77777777" w:rsidR="002C4E3E" w:rsidRPr="008457DC" w:rsidRDefault="002C4E3E" w:rsidP="002C4E3E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888DA6E" w14:textId="77777777" w:rsidR="002C4E3E" w:rsidRPr="008457DC" w:rsidRDefault="002C4E3E" w:rsidP="002C4E3E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C4E3E" w:rsidRPr="008457DC" w14:paraId="4BAFB4AC" w14:textId="4A85F3A9" w:rsidTr="00C51B8E">
        <w:trPr>
          <w:trHeight w:val="329"/>
        </w:trPr>
        <w:tc>
          <w:tcPr>
            <w:tcW w:w="2233" w:type="pct"/>
            <w:shd w:val="clear" w:color="auto" w:fill="auto"/>
          </w:tcPr>
          <w:p w14:paraId="6D2B6492" w14:textId="5C375AB5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583" w:type="pct"/>
            <w:tcBorders>
              <w:bottom w:val="nil"/>
            </w:tcBorders>
            <w:shd w:val="clear" w:color="auto" w:fill="auto"/>
          </w:tcPr>
          <w:p w14:paraId="34BE335F" w14:textId="09C2AA08" w:rsidR="002C4E3E" w:rsidRPr="008457DC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7FC58093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  <w:shd w:val="clear" w:color="auto" w:fill="auto"/>
          </w:tcPr>
          <w:p w14:paraId="409CEB6D" w14:textId="049BFF26" w:rsidR="002C4E3E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43" w:type="pct"/>
          </w:tcPr>
          <w:p w14:paraId="5F007A21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nil"/>
            </w:tcBorders>
            <w:shd w:val="clear" w:color="auto" w:fill="auto"/>
          </w:tcPr>
          <w:p w14:paraId="56E28907" w14:textId="49C2D4AA" w:rsidR="002C4E3E" w:rsidRPr="008457DC" w:rsidRDefault="006B662A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3" w:type="pct"/>
            <w:tcBorders>
              <w:bottom w:val="nil"/>
            </w:tcBorders>
          </w:tcPr>
          <w:p w14:paraId="29A915BC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shd w:val="clear" w:color="auto" w:fill="auto"/>
          </w:tcPr>
          <w:p w14:paraId="0FE17BE1" w14:textId="6C9EC1F6" w:rsidR="002C4E3E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2C4E3E" w:rsidRPr="008457DC" w14:paraId="6C1F1F64" w14:textId="585A2647" w:rsidTr="00C51B8E">
        <w:trPr>
          <w:trHeight w:val="329"/>
        </w:trPr>
        <w:tc>
          <w:tcPr>
            <w:tcW w:w="2233" w:type="pct"/>
            <w:shd w:val="clear" w:color="auto" w:fill="auto"/>
          </w:tcPr>
          <w:p w14:paraId="050E83F8" w14:textId="5555578F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ปีแต่ไม่เกิน 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18E96D87" w14:textId="3951AA7F" w:rsidR="002C4E3E" w:rsidRPr="008457DC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4E1BA2DE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0F72FA72" w14:textId="34F5D5AD" w:rsidR="002C4E3E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43" w:type="pct"/>
          </w:tcPr>
          <w:p w14:paraId="48FE9CD6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1543FBCA" w14:textId="14D2DAC6" w:rsidR="002C4E3E" w:rsidRPr="008457DC" w:rsidRDefault="006B662A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3" w:type="pct"/>
          </w:tcPr>
          <w:p w14:paraId="41A78359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157B4CD5" w14:textId="5A98D9C1" w:rsidR="002C4E3E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2C4E3E" w:rsidRPr="008457DC" w14:paraId="5DD44E76" w14:textId="363F5575" w:rsidTr="00C51B8E">
        <w:trPr>
          <w:trHeight w:val="329"/>
        </w:trPr>
        <w:tc>
          <w:tcPr>
            <w:tcW w:w="2233" w:type="pct"/>
            <w:shd w:val="clear" w:color="auto" w:fill="auto"/>
          </w:tcPr>
          <w:p w14:paraId="1D7DCC1F" w14:textId="34D2EA3F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C87B1" w14:textId="563B0377" w:rsidR="002C4E3E" w:rsidRPr="008457DC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143" w:type="pct"/>
            <w:shd w:val="clear" w:color="auto" w:fill="auto"/>
          </w:tcPr>
          <w:p w14:paraId="41BE879D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93F0C" w14:textId="4113F08F" w:rsidR="002C4E3E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143" w:type="pct"/>
          </w:tcPr>
          <w:p w14:paraId="5BD48766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564AE" w14:textId="708138C6" w:rsidR="002C4E3E" w:rsidRPr="008457DC" w:rsidRDefault="006B662A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43" w:type="pct"/>
          </w:tcPr>
          <w:p w14:paraId="4CFF08A1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E2752" w14:textId="0F79E14E" w:rsidR="002C4E3E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</w:tr>
      <w:tr w:rsidR="002C4E3E" w:rsidRPr="008457DC" w14:paraId="218ABBFE" w14:textId="77777777" w:rsidTr="00C51B8E">
        <w:trPr>
          <w:trHeight w:val="329"/>
        </w:trPr>
        <w:tc>
          <w:tcPr>
            <w:tcW w:w="2233" w:type="pct"/>
            <w:shd w:val="clear" w:color="auto" w:fill="auto"/>
          </w:tcPr>
          <w:p w14:paraId="672F225C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16461D55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AE00DAA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2078E6AF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9369CB1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1F261954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3A67BFE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74EF75E5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C4E3E" w:rsidRPr="008457DC" w14:paraId="21AA52CB" w14:textId="77777777" w:rsidTr="00C51B8E">
        <w:trPr>
          <w:trHeight w:val="329"/>
        </w:trPr>
        <w:tc>
          <w:tcPr>
            <w:tcW w:w="2233" w:type="pct"/>
            <w:shd w:val="clear" w:color="auto" w:fill="auto"/>
          </w:tcPr>
          <w:p w14:paraId="10790232" w14:textId="49BF09A0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583" w:type="pct"/>
            <w:shd w:val="clear" w:color="auto" w:fill="auto"/>
          </w:tcPr>
          <w:p w14:paraId="0D560412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7E6DA17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2E497CFF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44D17E7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C9AEDE2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EA4BF55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14CFD9E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C4E3E" w:rsidRPr="008457DC" w14:paraId="0BE9FA13" w14:textId="77777777" w:rsidTr="00C51B8E">
        <w:trPr>
          <w:trHeight w:val="329"/>
        </w:trPr>
        <w:tc>
          <w:tcPr>
            <w:tcW w:w="2233" w:type="pct"/>
            <w:shd w:val="clear" w:color="auto" w:fill="auto"/>
          </w:tcPr>
          <w:p w14:paraId="1397A8BF" w14:textId="0767E643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583" w:type="pct"/>
            <w:shd w:val="clear" w:color="auto" w:fill="auto"/>
          </w:tcPr>
          <w:p w14:paraId="3C315671" w14:textId="1FCCA725" w:rsidR="002C4E3E" w:rsidRPr="003A011B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011B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  <w:tc>
          <w:tcPr>
            <w:tcW w:w="143" w:type="pct"/>
            <w:shd w:val="clear" w:color="auto" w:fill="auto"/>
          </w:tcPr>
          <w:p w14:paraId="4BCE0996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A52A5D8" w14:textId="4619D367" w:rsidR="002C4E3E" w:rsidRPr="009911C9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1,672</w:t>
            </w:r>
          </w:p>
        </w:tc>
        <w:tc>
          <w:tcPr>
            <w:tcW w:w="143" w:type="pct"/>
            <w:shd w:val="clear" w:color="auto" w:fill="auto"/>
          </w:tcPr>
          <w:p w14:paraId="0FB12DF5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B3CC55B" w14:textId="144A0235" w:rsidR="002C4E3E" w:rsidRPr="006B662A" w:rsidRDefault="006B662A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662A"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143" w:type="pct"/>
            <w:shd w:val="clear" w:color="auto" w:fill="auto"/>
          </w:tcPr>
          <w:p w14:paraId="056BF420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9812EB8" w14:textId="226F052A" w:rsidR="002C4E3E" w:rsidRPr="009911C9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1,523</w:t>
            </w:r>
          </w:p>
        </w:tc>
      </w:tr>
      <w:tr w:rsidR="002C4E3E" w:rsidRPr="008457DC" w14:paraId="318E5B39" w14:textId="77777777" w:rsidTr="00C51B8E">
        <w:trPr>
          <w:trHeight w:val="329"/>
        </w:trPr>
        <w:tc>
          <w:tcPr>
            <w:tcW w:w="2233" w:type="pct"/>
            <w:shd w:val="clear" w:color="auto" w:fill="auto"/>
          </w:tcPr>
          <w:p w14:paraId="7FE90B78" w14:textId="5861F3CC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="003A011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ซื้อ </w:t>
            </w:r>
            <w:r w:rsidR="003A011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="003A011B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583" w:type="pct"/>
            <w:shd w:val="clear" w:color="auto" w:fill="auto"/>
          </w:tcPr>
          <w:p w14:paraId="2A69FEEB" w14:textId="6BB38FA3" w:rsidR="002C4E3E" w:rsidRPr="003A011B" w:rsidRDefault="006B662A" w:rsidP="006B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 w:right="-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F1E05">
              <w:rPr>
                <w:rFonts w:asciiTheme="majorBidi" w:hAnsiTheme="majorBidi" w:cstheme="majorBidi"/>
                <w:sz w:val="30"/>
                <w:szCs w:val="30"/>
              </w:rPr>
              <w:t>660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3F654ED2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C8D92C6" w14:textId="7E27C259" w:rsidR="002C4E3E" w:rsidRPr="009911C9" w:rsidRDefault="003A011B" w:rsidP="006B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143" w:type="pct"/>
            <w:shd w:val="clear" w:color="auto" w:fill="auto"/>
          </w:tcPr>
          <w:p w14:paraId="4E449084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76908F2" w14:textId="1504E916" w:rsidR="002C4E3E" w:rsidRPr="006B662A" w:rsidRDefault="006B662A" w:rsidP="006B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 w:right="-68"/>
              <w:rPr>
                <w:rFonts w:asciiTheme="majorBidi" w:hAnsiTheme="majorBidi" w:cstheme="majorBidi"/>
                <w:sz w:val="30"/>
                <w:szCs w:val="30"/>
              </w:rPr>
            </w:pPr>
            <w:r w:rsidRPr="006B662A">
              <w:rPr>
                <w:rFonts w:asciiTheme="majorBidi" w:hAnsiTheme="majorBidi" w:cstheme="majorBidi"/>
                <w:sz w:val="30"/>
                <w:szCs w:val="30"/>
              </w:rPr>
              <w:t>(908)</w:t>
            </w:r>
          </w:p>
        </w:tc>
        <w:tc>
          <w:tcPr>
            <w:tcW w:w="143" w:type="pct"/>
            <w:shd w:val="clear" w:color="auto" w:fill="auto"/>
          </w:tcPr>
          <w:p w14:paraId="53890275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A30147A" w14:textId="490CD13B" w:rsidR="002C4E3E" w:rsidRPr="009911C9" w:rsidRDefault="003A011B" w:rsidP="006B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</w:tr>
      <w:tr w:rsidR="002C4E3E" w:rsidRPr="008457DC" w14:paraId="2756C870" w14:textId="77777777" w:rsidTr="00C51B8E">
        <w:trPr>
          <w:trHeight w:val="329"/>
        </w:trPr>
        <w:tc>
          <w:tcPr>
            <w:tcW w:w="2233" w:type="pct"/>
            <w:shd w:val="clear" w:color="auto" w:fill="auto"/>
          </w:tcPr>
          <w:p w14:paraId="23F8C577" w14:textId="732333FB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83" w:type="pct"/>
            <w:shd w:val="clear" w:color="auto" w:fill="auto"/>
          </w:tcPr>
          <w:p w14:paraId="19BC3356" w14:textId="6B4E893F" w:rsidR="002C4E3E" w:rsidRPr="003A011B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C5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F3FF6" w:rsidRPr="00E17C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17C57" w:rsidRPr="00E17C5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640A1A32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29BD397" w14:textId="588BE348" w:rsidR="002C4E3E" w:rsidRPr="009911C9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143" w:type="pct"/>
            <w:shd w:val="clear" w:color="auto" w:fill="auto"/>
          </w:tcPr>
          <w:p w14:paraId="5F11497B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53CD6D1" w14:textId="0A51A554" w:rsidR="002C4E3E" w:rsidRPr="006B662A" w:rsidRDefault="006B662A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66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F3FF6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43" w:type="pct"/>
            <w:shd w:val="clear" w:color="auto" w:fill="auto"/>
          </w:tcPr>
          <w:p w14:paraId="7A09CF50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5632386" w14:textId="0780D2A9" w:rsidR="002C4E3E" w:rsidRPr="009911C9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</w:tr>
      <w:tr w:rsidR="002C4E3E" w:rsidRPr="008457DC" w14:paraId="6FF949FD" w14:textId="77777777" w:rsidTr="00C51B8E">
        <w:trPr>
          <w:trHeight w:val="329"/>
        </w:trPr>
        <w:tc>
          <w:tcPr>
            <w:tcW w:w="2233" w:type="pct"/>
            <w:shd w:val="clear" w:color="auto" w:fill="auto"/>
          </w:tcPr>
          <w:p w14:paraId="1B607ECB" w14:textId="73AD3C62" w:rsidR="002C4E3E" w:rsidRPr="008457DC" w:rsidRDefault="002C4E3E" w:rsidP="00C51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="00C51B8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583" w:type="pct"/>
            <w:shd w:val="clear" w:color="auto" w:fill="auto"/>
          </w:tcPr>
          <w:p w14:paraId="5FECEE5D" w14:textId="6B2206AF" w:rsidR="002C4E3E" w:rsidRPr="003A011B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56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B5562" w:rsidRPr="00AB556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1F81549B" w14:textId="77777777" w:rsidR="002C4E3E" w:rsidRPr="008457DC" w:rsidRDefault="002C4E3E" w:rsidP="002C4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F978A96" w14:textId="21755722" w:rsidR="002C4E3E" w:rsidRPr="004B3D10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43" w:type="pct"/>
            <w:shd w:val="clear" w:color="auto" w:fill="auto"/>
          </w:tcPr>
          <w:p w14:paraId="33AC72E3" w14:textId="77777777" w:rsidR="002C4E3E" w:rsidRPr="004B3D10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9C0327F" w14:textId="33D0B1F5" w:rsidR="002C4E3E" w:rsidRPr="006B662A" w:rsidRDefault="006B662A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662A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3" w:type="pct"/>
            <w:shd w:val="clear" w:color="auto" w:fill="auto"/>
          </w:tcPr>
          <w:p w14:paraId="5D5E2FA4" w14:textId="77777777" w:rsidR="002C4E3E" w:rsidRDefault="002C4E3E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1568A03" w14:textId="4825C2CC" w:rsidR="002C4E3E" w:rsidRPr="00CE3BD4" w:rsidRDefault="003A011B" w:rsidP="002C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</w:tbl>
    <w:p w14:paraId="3EB79166" w14:textId="716E1DAF" w:rsidR="003D3ECA" w:rsidRDefault="003D3ECA" w:rsidP="003D3ECA">
      <w:pPr>
        <w:pStyle w:val="Heading1"/>
        <w:rPr>
          <w:rFonts w:asciiTheme="majorBidi" w:hAnsiTheme="majorBidi" w:cs="Angsana New"/>
          <w:sz w:val="30"/>
          <w:szCs w:val="30"/>
          <w:u w:val="none"/>
        </w:rPr>
      </w:pPr>
    </w:p>
    <w:p w14:paraId="2875B6A4" w14:textId="46EC72FE" w:rsidR="003D3ECA" w:rsidRDefault="003D3ECA" w:rsidP="003D3ECA"/>
    <w:p w14:paraId="780443B3" w14:textId="56A62A87" w:rsidR="003D3ECA" w:rsidRDefault="003D3ECA" w:rsidP="003D3ECA"/>
    <w:p w14:paraId="3FBA6AAA" w14:textId="6D9ACBA1" w:rsidR="003D3ECA" w:rsidRDefault="003D3ECA" w:rsidP="003D3ECA"/>
    <w:p w14:paraId="6682D174" w14:textId="43AA339F" w:rsidR="003D3ECA" w:rsidRDefault="003D3ECA" w:rsidP="003D3ECA"/>
    <w:p w14:paraId="738B247D" w14:textId="3C03C56C" w:rsidR="003D3ECA" w:rsidRDefault="003D3ECA" w:rsidP="003D3ECA"/>
    <w:p w14:paraId="77B99D5E" w14:textId="26D716E3" w:rsidR="003D3ECA" w:rsidRDefault="003D3ECA" w:rsidP="003D3ECA"/>
    <w:p w14:paraId="2495C022" w14:textId="1FF89EA3" w:rsidR="003D3ECA" w:rsidRDefault="003D3ECA" w:rsidP="003D3ECA"/>
    <w:p w14:paraId="1FEA953B" w14:textId="056BACE3" w:rsidR="003D3ECA" w:rsidRDefault="003D3ECA" w:rsidP="003D3ECA"/>
    <w:p w14:paraId="0ED439A3" w14:textId="7EB3EC64" w:rsidR="003D3ECA" w:rsidRDefault="003D3ECA" w:rsidP="003D3ECA"/>
    <w:p w14:paraId="5780B1C9" w14:textId="77777777" w:rsidR="003D3ECA" w:rsidRPr="003D3ECA" w:rsidRDefault="003D3ECA" w:rsidP="003D3ECA"/>
    <w:p w14:paraId="18E8C8F1" w14:textId="2D62B49C" w:rsidR="005C5A14" w:rsidRDefault="005C5A14" w:rsidP="00001FBB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="Angsana New"/>
          <w:sz w:val="30"/>
          <w:szCs w:val="30"/>
          <w:u w:val="none"/>
        </w:rPr>
      </w:pPr>
      <w:r w:rsidRPr="005C5A14">
        <w:rPr>
          <w:rFonts w:asciiTheme="majorBidi" w:hAnsiTheme="majorBidi" w:cs="Angsana New" w:hint="cs"/>
          <w:sz w:val="30"/>
          <w:szCs w:val="30"/>
          <w:u w:val="none"/>
          <w:cs/>
        </w:rPr>
        <w:lastRenderedPageBreak/>
        <w:t>หนี้สินที่</w:t>
      </w:r>
      <w:r w:rsidR="00771B49">
        <w:rPr>
          <w:rFonts w:asciiTheme="majorBidi" w:hAnsiTheme="majorBidi" w:cs="Angsana New" w:hint="cs"/>
          <w:sz w:val="30"/>
          <w:szCs w:val="30"/>
          <w:u w:val="none"/>
          <w:cs/>
        </w:rPr>
        <w:t>อาจเกิดขึ้น</w:t>
      </w:r>
    </w:p>
    <w:p w14:paraId="5A4E2877" w14:textId="77777777" w:rsidR="00CB0ED2" w:rsidRDefault="00CB0ED2" w:rsidP="00CB0ED2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6E0CF96" w14:textId="42DE1712" w:rsidR="005C5A14" w:rsidRPr="00CB0ED2" w:rsidRDefault="00CB0ED2" w:rsidP="00CB0ED2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0ED2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CB0ED2">
        <w:rPr>
          <w:rFonts w:asciiTheme="majorBidi" w:hAnsiTheme="majorBidi" w:cstheme="majorBidi"/>
          <w:sz w:val="30"/>
          <w:szCs w:val="30"/>
        </w:rPr>
        <w:t xml:space="preserve">30 </w:t>
      </w:r>
      <w:r w:rsidRPr="00CB0ED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CB0ED2">
        <w:rPr>
          <w:rFonts w:asciiTheme="majorBidi" w:hAnsiTheme="majorBidi" w:cstheme="majorBidi"/>
          <w:sz w:val="30"/>
          <w:szCs w:val="30"/>
        </w:rPr>
        <w:t>2565</w:t>
      </w:r>
      <w:r w:rsidR="00940F12">
        <w:rPr>
          <w:rFonts w:asciiTheme="majorBidi" w:hAnsiTheme="majorBidi" w:cstheme="majorBidi"/>
          <w:sz w:val="30"/>
          <w:szCs w:val="30"/>
        </w:rPr>
        <w:t xml:space="preserve"> </w:t>
      </w:r>
      <w:r w:rsidR="00940F12" w:rsidRPr="00940F12">
        <w:rPr>
          <w:rFonts w:asciiTheme="majorBidi" w:hAnsiTheme="majorBidi" w:hint="cs"/>
          <w:sz w:val="30"/>
          <w:szCs w:val="30"/>
          <w:cs/>
        </w:rPr>
        <w:t>บริษัท</w:t>
      </w:r>
      <w:r w:rsidR="00940F12" w:rsidRPr="00940F12">
        <w:rPr>
          <w:rFonts w:asciiTheme="majorBidi" w:hAnsiTheme="majorBidi"/>
          <w:sz w:val="30"/>
          <w:szCs w:val="30"/>
          <w:cs/>
        </w:rPr>
        <w:t xml:space="preserve"> </w:t>
      </w:r>
      <w:r w:rsidR="00940F12" w:rsidRPr="00940F12">
        <w:rPr>
          <w:rFonts w:asciiTheme="majorBidi" w:hAnsiTheme="majorBidi" w:hint="cs"/>
          <w:sz w:val="30"/>
          <w:szCs w:val="30"/>
          <w:cs/>
        </w:rPr>
        <w:t>เบทาโกร</w:t>
      </w:r>
      <w:r w:rsidR="00940F12" w:rsidRPr="00940F12">
        <w:rPr>
          <w:rFonts w:asciiTheme="majorBidi" w:hAnsiTheme="majorBidi"/>
          <w:sz w:val="30"/>
          <w:szCs w:val="30"/>
          <w:cs/>
        </w:rPr>
        <w:t xml:space="preserve"> (</w:t>
      </w:r>
      <w:r w:rsidR="00940F12" w:rsidRPr="00940F12">
        <w:rPr>
          <w:rFonts w:asciiTheme="majorBidi" w:hAnsiTheme="majorBidi" w:hint="cs"/>
          <w:sz w:val="30"/>
          <w:szCs w:val="30"/>
          <w:cs/>
        </w:rPr>
        <w:t>กัมพูชา</w:t>
      </w:r>
      <w:r w:rsidR="00940F12" w:rsidRPr="00940F12">
        <w:rPr>
          <w:rFonts w:asciiTheme="majorBidi" w:hAnsiTheme="majorBidi"/>
          <w:sz w:val="30"/>
          <w:szCs w:val="30"/>
          <w:cs/>
        </w:rPr>
        <w:t xml:space="preserve">) </w:t>
      </w:r>
      <w:r w:rsidR="00940F12" w:rsidRPr="00940F12">
        <w:rPr>
          <w:rFonts w:asciiTheme="majorBidi" w:hAnsiTheme="majorBidi" w:hint="cs"/>
          <w:sz w:val="30"/>
          <w:szCs w:val="30"/>
          <w:cs/>
        </w:rPr>
        <w:t>จำกัด</w:t>
      </w:r>
      <w:r w:rsidR="00940F12">
        <w:rPr>
          <w:rFonts w:asciiTheme="majorBidi" w:hAnsiTheme="majorBidi" w:hint="cs"/>
          <w:sz w:val="30"/>
          <w:szCs w:val="30"/>
          <w:cs/>
        </w:rPr>
        <w:t xml:space="preserve"> ซึ่งเป็นบริษัทย่อย </w:t>
      </w:r>
      <w:r w:rsidR="008A7D94">
        <w:rPr>
          <w:rFonts w:asciiTheme="majorBidi" w:hAnsiTheme="majorBidi" w:hint="cs"/>
          <w:sz w:val="30"/>
          <w:szCs w:val="30"/>
          <w:cs/>
        </w:rPr>
        <w:t>ถูก</w:t>
      </w:r>
      <w:r w:rsidR="004131C7">
        <w:rPr>
          <w:rFonts w:asciiTheme="majorBidi" w:hAnsiTheme="majorBidi" w:hint="cs"/>
          <w:sz w:val="30"/>
          <w:szCs w:val="30"/>
          <w:cs/>
        </w:rPr>
        <w:t>ประเมินภาษี</w:t>
      </w:r>
      <w:r w:rsidR="008A7D94">
        <w:rPr>
          <w:rFonts w:asciiTheme="majorBidi" w:hAnsiTheme="majorBidi" w:hint="cs"/>
          <w:sz w:val="30"/>
          <w:szCs w:val="30"/>
          <w:cs/>
        </w:rPr>
        <w:t>เงินได้</w:t>
      </w:r>
      <w:r w:rsidR="00281180">
        <w:rPr>
          <w:rFonts w:asciiTheme="majorBidi" w:hAnsiTheme="majorBidi" w:hint="cs"/>
          <w:sz w:val="30"/>
          <w:szCs w:val="30"/>
          <w:cs/>
        </w:rPr>
        <w:t>เพิ่มเติมจ</w:t>
      </w:r>
      <w:r w:rsidR="004131C7">
        <w:rPr>
          <w:rFonts w:asciiTheme="majorBidi" w:hAnsiTheme="majorBidi" w:hint="cs"/>
          <w:sz w:val="30"/>
          <w:szCs w:val="30"/>
          <w:cs/>
        </w:rPr>
        <w:t>าก</w:t>
      </w:r>
      <w:r w:rsidR="00940F12">
        <w:rPr>
          <w:rFonts w:asciiTheme="majorBidi" w:hAnsiTheme="majorBidi" w:hint="cs"/>
          <w:sz w:val="30"/>
          <w:szCs w:val="30"/>
          <w:cs/>
        </w:rPr>
        <w:t>กา</w:t>
      </w:r>
      <w:r w:rsidR="004131C7">
        <w:rPr>
          <w:rFonts w:asciiTheme="majorBidi" w:hAnsiTheme="majorBidi" w:hint="cs"/>
          <w:sz w:val="30"/>
          <w:szCs w:val="30"/>
          <w:cs/>
        </w:rPr>
        <w:t>รตรวจสอบ</w:t>
      </w:r>
      <w:r w:rsidR="00940F12">
        <w:rPr>
          <w:rFonts w:asciiTheme="majorBidi" w:hAnsiTheme="majorBidi" w:hint="cs"/>
          <w:sz w:val="30"/>
          <w:szCs w:val="30"/>
          <w:cs/>
        </w:rPr>
        <w:t>ภาษี</w:t>
      </w:r>
      <w:r w:rsidR="008A7D94">
        <w:rPr>
          <w:rFonts w:asciiTheme="majorBidi" w:hAnsiTheme="majorBidi" w:hint="cs"/>
          <w:sz w:val="30"/>
          <w:szCs w:val="30"/>
          <w:cs/>
        </w:rPr>
        <w:t>เงินได้</w:t>
      </w:r>
      <w:r w:rsidR="00940F12">
        <w:rPr>
          <w:rFonts w:asciiTheme="majorBidi" w:hAnsiTheme="majorBidi" w:hint="cs"/>
          <w:sz w:val="30"/>
          <w:szCs w:val="30"/>
          <w:cs/>
        </w:rPr>
        <w:t xml:space="preserve">ประจำปี </w:t>
      </w:r>
      <w:r w:rsidR="00940F12">
        <w:rPr>
          <w:rFonts w:asciiTheme="majorBidi" w:hAnsiTheme="majorBidi"/>
          <w:sz w:val="30"/>
          <w:szCs w:val="30"/>
        </w:rPr>
        <w:t xml:space="preserve">2559 </w:t>
      </w:r>
      <w:r w:rsidR="00940F12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940F12">
        <w:rPr>
          <w:rFonts w:asciiTheme="majorBidi" w:hAnsiTheme="majorBidi"/>
          <w:sz w:val="30"/>
          <w:szCs w:val="30"/>
        </w:rPr>
        <w:t xml:space="preserve">2560 </w:t>
      </w:r>
      <w:r w:rsidR="004131C7">
        <w:rPr>
          <w:rFonts w:asciiTheme="majorBidi" w:hAnsiTheme="majorBidi" w:hint="cs"/>
          <w:sz w:val="30"/>
          <w:szCs w:val="30"/>
          <w:cs/>
        </w:rPr>
        <w:t>โดยกรมจัดเก็บภาษีของประเทศกัมพูชา</w:t>
      </w:r>
      <w:r w:rsidR="00940F12">
        <w:rPr>
          <w:rFonts w:asciiTheme="majorBidi" w:hAnsiTheme="majorBidi"/>
          <w:sz w:val="30"/>
          <w:szCs w:val="30"/>
        </w:rPr>
        <w:t xml:space="preserve"> </w:t>
      </w:r>
      <w:r w:rsidR="00940F12">
        <w:rPr>
          <w:rFonts w:asciiTheme="majorBidi" w:hAnsiTheme="majorBidi" w:hint="cs"/>
          <w:sz w:val="30"/>
          <w:szCs w:val="30"/>
          <w:cs/>
        </w:rPr>
        <w:t xml:space="preserve">เป็นจำนวนเงินรวมทั้งสิ้น </w:t>
      </w:r>
      <w:r w:rsidR="00940F12">
        <w:rPr>
          <w:rFonts w:asciiTheme="majorBidi" w:hAnsiTheme="majorBidi"/>
          <w:sz w:val="30"/>
          <w:szCs w:val="30"/>
        </w:rPr>
        <w:t xml:space="preserve">17,527,788,961 </w:t>
      </w:r>
      <w:r w:rsidR="00940F12">
        <w:rPr>
          <w:rFonts w:asciiTheme="majorBidi" w:hAnsiTheme="majorBidi" w:hint="cs"/>
          <w:sz w:val="30"/>
          <w:szCs w:val="30"/>
          <w:cs/>
        </w:rPr>
        <w:t xml:space="preserve">เรียล </w:t>
      </w:r>
      <w:r w:rsidR="00281180">
        <w:rPr>
          <w:rFonts w:asciiTheme="majorBidi" w:hAnsiTheme="majorBidi"/>
          <w:sz w:val="30"/>
          <w:szCs w:val="30"/>
        </w:rPr>
        <w:t>(</w:t>
      </w:r>
      <w:r w:rsidR="008A7D94">
        <w:rPr>
          <w:rFonts w:asciiTheme="majorBidi" w:hAnsiTheme="majorBidi" w:hint="cs"/>
          <w:sz w:val="30"/>
          <w:szCs w:val="30"/>
          <w:cs/>
        </w:rPr>
        <w:t>คิดเป็น</w:t>
      </w:r>
      <w:r w:rsidR="00940F12">
        <w:rPr>
          <w:rFonts w:asciiTheme="majorBidi" w:hAnsiTheme="majorBidi" w:hint="cs"/>
          <w:sz w:val="30"/>
          <w:szCs w:val="30"/>
          <w:cs/>
        </w:rPr>
        <w:t xml:space="preserve">ประมาณ </w:t>
      </w:r>
      <w:r w:rsidR="00940F12">
        <w:rPr>
          <w:rFonts w:asciiTheme="majorBidi" w:hAnsiTheme="majorBidi"/>
          <w:sz w:val="30"/>
          <w:szCs w:val="30"/>
        </w:rPr>
        <w:t xml:space="preserve">152.84 </w:t>
      </w:r>
      <w:r w:rsidR="00940F12">
        <w:rPr>
          <w:rFonts w:asciiTheme="majorBidi" w:hAnsiTheme="majorBidi" w:hint="cs"/>
          <w:sz w:val="30"/>
          <w:szCs w:val="30"/>
          <w:cs/>
        </w:rPr>
        <w:t>ล้านบาท</w:t>
      </w:r>
      <w:r w:rsidR="00281180">
        <w:rPr>
          <w:rFonts w:asciiTheme="majorBidi" w:hAnsiTheme="majorBidi"/>
          <w:sz w:val="30"/>
          <w:szCs w:val="30"/>
        </w:rPr>
        <w:t>)</w:t>
      </w:r>
      <w:r w:rsidR="00940F12">
        <w:rPr>
          <w:rFonts w:asciiTheme="majorBidi" w:hAnsiTheme="majorBidi" w:hint="cs"/>
          <w:sz w:val="30"/>
          <w:szCs w:val="30"/>
          <w:cs/>
        </w:rPr>
        <w:t xml:space="preserve"> บริษัทย่อยได้</w:t>
      </w:r>
      <w:r w:rsidR="008A7D94">
        <w:rPr>
          <w:rFonts w:asciiTheme="majorBidi" w:hAnsiTheme="majorBidi" w:hint="cs"/>
          <w:sz w:val="30"/>
          <w:szCs w:val="30"/>
          <w:cs/>
        </w:rPr>
        <w:t>แต่งตั้ง</w:t>
      </w:r>
      <w:r w:rsidR="00940F12">
        <w:rPr>
          <w:rFonts w:asciiTheme="majorBidi" w:hAnsiTheme="majorBidi" w:hint="cs"/>
          <w:sz w:val="30"/>
          <w:szCs w:val="30"/>
          <w:cs/>
        </w:rPr>
        <w:t>ที่ปรึกษาด้านภาษี</w:t>
      </w:r>
      <w:r w:rsidR="008A7D94">
        <w:rPr>
          <w:rFonts w:asciiTheme="majorBidi" w:hAnsiTheme="majorBidi" w:hint="cs"/>
          <w:sz w:val="30"/>
          <w:szCs w:val="30"/>
          <w:cs/>
        </w:rPr>
        <w:t>เงินได้</w:t>
      </w:r>
      <w:r w:rsidR="00940F12">
        <w:rPr>
          <w:rFonts w:asciiTheme="majorBidi" w:hAnsiTheme="majorBidi" w:hint="cs"/>
          <w:sz w:val="30"/>
          <w:szCs w:val="30"/>
          <w:cs/>
        </w:rPr>
        <w:t>ในการดำเนินการเรื่องดังกล่าวและยื่นหนังสื</w:t>
      </w:r>
      <w:r w:rsidR="004131C7">
        <w:rPr>
          <w:rFonts w:asciiTheme="majorBidi" w:hAnsiTheme="majorBidi" w:hint="cs"/>
          <w:sz w:val="30"/>
          <w:szCs w:val="30"/>
          <w:cs/>
        </w:rPr>
        <w:t>อคัดค้าน</w:t>
      </w:r>
      <w:r w:rsidR="00940F12">
        <w:rPr>
          <w:rFonts w:asciiTheme="majorBidi" w:hAnsiTheme="majorBidi" w:hint="cs"/>
          <w:sz w:val="30"/>
          <w:szCs w:val="30"/>
          <w:cs/>
        </w:rPr>
        <w:t>แก่</w:t>
      </w:r>
      <w:r w:rsidR="00C73B88">
        <w:rPr>
          <w:rFonts w:asciiTheme="majorBidi" w:hAnsiTheme="majorBidi" w:hint="cs"/>
          <w:sz w:val="30"/>
          <w:szCs w:val="30"/>
          <w:cs/>
        </w:rPr>
        <w:t>กรมจัดเก็บภาษี</w:t>
      </w:r>
      <w:r w:rsidR="00940F12">
        <w:rPr>
          <w:rFonts w:asciiTheme="majorBidi" w:hAnsiTheme="majorBidi"/>
          <w:sz w:val="30"/>
          <w:szCs w:val="30"/>
        </w:rPr>
        <w:t xml:space="preserve"> </w:t>
      </w:r>
      <w:r w:rsidR="00DF72BD">
        <w:rPr>
          <w:rFonts w:asciiTheme="majorBidi" w:hAnsiTheme="majorBidi" w:hint="cs"/>
          <w:sz w:val="30"/>
          <w:szCs w:val="30"/>
          <w:cs/>
        </w:rPr>
        <w:t>ในการนี้</w:t>
      </w:r>
      <w:r w:rsidR="00940F12">
        <w:rPr>
          <w:rFonts w:asciiTheme="majorBidi" w:hAnsiTheme="majorBidi" w:hint="cs"/>
          <w:sz w:val="30"/>
          <w:szCs w:val="30"/>
          <w:cs/>
        </w:rPr>
        <w:t>บริษัทย่อย</w:t>
      </w:r>
      <w:r w:rsidR="00DF72BD">
        <w:rPr>
          <w:rFonts w:asciiTheme="majorBidi" w:hAnsiTheme="majorBidi" w:hint="cs"/>
          <w:sz w:val="30"/>
          <w:szCs w:val="30"/>
          <w:cs/>
        </w:rPr>
        <w:t>ได้</w:t>
      </w:r>
      <w:r w:rsidR="00940F12">
        <w:rPr>
          <w:rFonts w:asciiTheme="majorBidi" w:hAnsiTheme="majorBidi" w:hint="cs"/>
          <w:sz w:val="30"/>
          <w:szCs w:val="30"/>
          <w:cs/>
        </w:rPr>
        <w:t>บันทึกประมาณการหนี้สิน</w:t>
      </w:r>
      <w:r w:rsidR="00C73B88">
        <w:rPr>
          <w:rFonts w:asciiTheme="majorBidi" w:hAnsiTheme="majorBidi" w:hint="cs"/>
          <w:sz w:val="30"/>
          <w:szCs w:val="30"/>
          <w:cs/>
        </w:rPr>
        <w:t xml:space="preserve">ในเจ้าหนี้อื่น </w:t>
      </w:r>
      <w:r w:rsidR="008A7D94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="00940F12">
        <w:rPr>
          <w:rFonts w:asciiTheme="majorBidi" w:hAnsiTheme="majorBidi" w:hint="cs"/>
          <w:sz w:val="30"/>
          <w:szCs w:val="30"/>
          <w:cs/>
        </w:rPr>
        <w:t xml:space="preserve">ทั้งสิ้น </w:t>
      </w:r>
      <w:r w:rsidR="00940F12">
        <w:rPr>
          <w:rFonts w:asciiTheme="majorBidi" w:hAnsiTheme="majorBidi"/>
          <w:sz w:val="30"/>
          <w:szCs w:val="30"/>
        </w:rPr>
        <w:t xml:space="preserve">296,362,800 </w:t>
      </w:r>
      <w:r w:rsidR="00940F12">
        <w:rPr>
          <w:rFonts w:asciiTheme="majorBidi" w:hAnsiTheme="majorBidi" w:hint="cs"/>
          <w:sz w:val="30"/>
          <w:szCs w:val="30"/>
          <w:cs/>
        </w:rPr>
        <w:t xml:space="preserve">เรียล </w:t>
      </w:r>
      <w:r w:rsidR="00281180">
        <w:rPr>
          <w:rFonts w:asciiTheme="majorBidi" w:hAnsiTheme="majorBidi"/>
          <w:sz w:val="30"/>
          <w:szCs w:val="30"/>
        </w:rPr>
        <w:t>(</w:t>
      </w:r>
      <w:r w:rsidR="008A7D94">
        <w:rPr>
          <w:rFonts w:asciiTheme="majorBidi" w:hAnsiTheme="majorBidi" w:hint="cs"/>
          <w:sz w:val="30"/>
          <w:szCs w:val="30"/>
          <w:cs/>
        </w:rPr>
        <w:t>คิดเป็น</w:t>
      </w:r>
      <w:r w:rsidR="00940F12">
        <w:rPr>
          <w:rFonts w:asciiTheme="majorBidi" w:hAnsiTheme="majorBidi" w:hint="cs"/>
          <w:sz w:val="30"/>
          <w:szCs w:val="30"/>
          <w:cs/>
        </w:rPr>
        <w:t xml:space="preserve">ประมาณ </w:t>
      </w:r>
      <w:r w:rsidR="00940F12">
        <w:rPr>
          <w:rFonts w:asciiTheme="majorBidi" w:hAnsiTheme="majorBidi"/>
          <w:sz w:val="30"/>
          <w:szCs w:val="30"/>
        </w:rPr>
        <w:t xml:space="preserve">2.58 </w:t>
      </w:r>
      <w:r w:rsidR="00940F12">
        <w:rPr>
          <w:rFonts w:asciiTheme="majorBidi" w:hAnsiTheme="majorBidi" w:hint="cs"/>
          <w:sz w:val="30"/>
          <w:szCs w:val="30"/>
          <w:cs/>
        </w:rPr>
        <w:t>ล้านบาท</w:t>
      </w:r>
      <w:r w:rsidR="00281180">
        <w:rPr>
          <w:rFonts w:asciiTheme="majorBidi" w:hAnsiTheme="majorBidi"/>
          <w:sz w:val="30"/>
          <w:szCs w:val="30"/>
        </w:rPr>
        <w:t>)</w:t>
      </w:r>
      <w:r w:rsidR="00940F12">
        <w:rPr>
          <w:rFonts w:asciiTheme="majorBidi" w:hAnsiTheme="majorBidi" w:hint="cs"/>
          <w:sz w:val="30"/>
          <w:szCs w:val="30"/>
          <w:cs/>
        </w:rPr>
        <w:t xml:space="preserve"> </w:t>
      </w:r>
      <w:r w:rsidR="00DF72BD">
        <w:rPr>
          <w:rFonts w:asciiTheme="majorBidi" w:hAnsiTheme="majorBidi" w:hint="cs"/>
          <w:sz w:val="30"/>
          <w:szCs w:val="30"/>
          <w:cs/>
        </w:rPr>
        <w:t>เนื่องจาก</w:t>
      </w:r>
      <w:r w:rsidR="00940F12">
        <w:rPr>
          <w:rFonts w:asciiTheme="majorBidi" w:hAnsiTheme="majorBidi" w:hint="cs"/>
          <w:sz w:val="30"/>
          <w:szCs w:val="30"/>
          <w:cs/>
        </w:rPr>
        <w:t>บริษัทย่อยเชื่อว่า</w:t>
      </w:r>
      <w:r w:rsidR="00281180">
        <w:rPr>
          <w:rFonts w:asciiTheme="majorBidi" w:hAnsiTheme="majorBidi" w:hint="cs"/>
          <w:sz w:val="30"/>
          <w:szCs w:val="30"/>
          <w:cs/>
        </w:rPr>
        <w:t>มี</w:t>
      </w:r>
      <w:r w:rsidR="00940F12">
        <w:rPr>
          <w:rFonts w:asciiTheme="majorBidi" w:hAnsiTheme="majorBidi" w:hint="cs"/>
          <w:sz w:val="30"/>
          <w:szCs w:val="30"/>
          <w:cs/>
        </w:rPr>
        <w:t>เหตุผล</w:t>
      </w:r>
      <w:r w:rsidR="00DF72BD">
        <w:rPr>
          <w:rFonts w:asciiTheme="majorBidi" w:hAnsiTheme="majorBidi" w:hint="cs"/>
          <w:sz w:val="30"/>
          <w:szCs w:val="30"/>
          <w:cs/>
        </w:rPr>
        <w:t>อย่างน่าเชื่อถือที่จะคัดค้านการประเมินภาษีเงินได้เพิ่มเติมดังกล่าวตามหลักกฎหมายและข้อบังคับทางภาษีเงินได้ ซึ่ง</w:t>
      </w:r>
      <w:r w:rsidR="00940F12">
        <w:rPr>
          <w:rFonts w:asciiTheme="majorBidi" w:hAnsiTheme="majorBidi" w:hint="cs"/>
          <w:sz w:val="30"/>
          <w:szCs w:val="30"/>
          <w:cs/>
        </w:rPr>
        <w:t xml:space="preserve"> ณ วันที่ออกรายงาน</w:t>
      </w:r>
      <w:r w:rsidR="008A7D94">
        <w:rPr>
          <w:rFonts w:asciiTheme="majorBidi" w:hAnsiTheme="majorBidi" w:hint="cs"/>
          <w:sz w:val="30"/>
          <w:szCs w:val="30"/>
          <w:cs/>
        </w:rPr>
        <w:t xml:space="preserve"> </w:t>
      </w:r>
      <w:r w:rsidR="00940F12">
        <w:rPr>
          <w:rFonts w:asciiTheme="majorBidi" w:hAnsiTheme="majorBidi" w:hint="cs"/>
          <w:sz w:val="30"/>
          <w:szCs w:val="30"/>
          <w:cs/>
        </w:rPr>
        <w:t>สถานะของคำร้อง</w:t>
      </w:r>
      <w:r w:rsidR="00DF72BD">
        <w:rPr>
          <w:rFonts w:asciiTheme="majorBidi" w:hAnsiTheme="majorBidi" w:hint="cs"/>
          <w:sz w:val="30"/>
          <w:szCs w:val="30"/>
          <w:cs/>
        </w:rPr>
        <w:t>คัดค้าน</w:t>
      </w:r>
      <w:r w:rsidR="00940F12">
        <w:rPr>
          <w:rFonts w:asciiTheme="majorBidi" w:hAnsiTheme="majorBidi" w:hint="cs"/>
          <w:sz w:val="30"/>
          <w:szCs w:val="30"/>
          <w:cs/>
        </w:rPr>
        <w:t>ของบริษัทย่อยสำหรับ</w:t>
      </w:r>
      <w:r w:rsidR="00C73B88">
        <w:rPr>
          <w:rFonts w:asciiTheme="majorBidi" w:hAnsiTheme="majorBidi" w:hint="cs"/>
          <w:sz w:val="30"/>
          <w:szCs w:val="30"/>
          <w:cs/>
        </w:rPr>
        <w:t>การตรวจสอบ</w:t>
      </w:r>
      <w:r w:rsidR="00940F12">
        <w:rPr>
          <w:rFonts w:asciiTheme="majorBidi" w:hAnsiTheme="majorBidi" w:hint="cs"/>
          <w:sz w:val="30"/>
          <w:szCs w:val="30"/>
          <w:cs/>
        </w:rPr>
        <w:t>ภาษี</w:t>
      </w:r>
      <w:r w:rsidR="008A7D94">
        <w:rPr>
          <w:rFonts w:asciiTheme="majorBidi" w:hAnsiTheme="majorBidi" w:hint="cs"/>
          <w:sz w:val="30"/>
          <w:szCs w:val="30"/>
          <w:cs/>
        </w:rPr>
        <w:t>เงินได้</w:t>
      </w:r>
      <w:r w:rsidR="00940F12">
        <w:rPr>
          <w:rFonts w:asciiTheme="majorBidi" w:hAnsiTheme="majorBidi" w:hint="cs"/>
          <w:sz w:val="30"/>
          <w:szCs w:val="30"/>
          <w:cs/>
        </w:rPr>
        <w:t xml:space="preserve">ประจำปี </w:t>
      </w:r>
      <w:r w:rsidR="00940F12">
        <w:rPr>
          <w:rFonts w:asciiTheme="majorBidi" w:hAnsiTheme="majorBidi"/>
          <w:sz w:val="30"/>
          <w:szCs w:val="30"/>
        </w:rPr>
        <w:t xml:space="preserve">2559 </w:t>
      </w:r>
      <w:r w:rsidR="00940F12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940F12">
        <w:rPr>
          <w:rFonts w:asciiTheme="majorBidi" w:hAnsiTheme="majorBidi"/>
          <w:sz w:val="30"/>
          <w:szCs w:val="30"/>
        </w:rPr>
        <w:t>2560</w:t>
      </w:r>
      <w:r w:rsidR="00940F12">
        <w:rPr>
          <w:rFonts w:asciiTheme="majorBidi" w:hAnsiTheme="majorBidi" w:hint="cs"/>
          <w:sz w:val="30"/>
          <w:szCs w:val="30"/>
          <w:cs/>
        </w:rPr>
        <w:t xml:space="preserve"> </w:t>
      </w:r>
      <w:r w:rsidR="00DF72BD">
        <w:rPr>
          <w:rFonts w:asciiTheme="majorBidi" w:hAnsiTheme="majorBidi" w:hint="cs"/>
          <w:sz w:val="30"/>
          <w:szCs w:val="30"/>
          <w:cs/>
        </w:rPr>
        <w:t>ยัง</w:t>
      </w:r>
      <w:r w:rsidR="00940F12">
        <w:rPr>
          <w:rFonts w:asciiTheme="majorBidi" w:hAnsiTheme="majorBidi" w:hint="cs"/>
          <w:sz w:val="30"/>
          <w:szCs w:val="30"/>
          <w:cs/>
        </w:rPr>
        <w:t>อยู่</w:t>
      </w:r>
      <w:r w:rsidR="00C15F92">
        <w:rPr>
          <w:rFonts w:asciiTheme="majorBidi" w:hAnsiTheme="majorBidi" w:hint="cs"/>
          <w:sz w:val="30"/>
          <w:szCs w:val="30"/>
          <w:cs/>
        </w:rPr>
        <w:t>ในระหว่าง</w:t>
      </w:r>
      <w:r w:rsidR="00DF72BD">
        <w:rPr>
          <w:rFonts w:asciiTheme="majorBidi" w:hAnsiTheme="majorBidi" w:hint="cs"/>
          <w:sz w:val="30"/>
          <w:szCs w:val="30"/>
          <w:cs/>
        </w:rPr>
        <w:t>ขั้นตอน</w:t>
      </w:r>
      <w:r w:rsidR="00C15F92">
        <w:rPr>
          <w:rFonts w:asciiTheme="majorBidi" w:hAnsiTheme="majorBidi" w:hint="cs"/>
          <w:sz w:val="30"/>
          <w:szCs w:val="30"/>
          <w:cs/>
        </w:rPr>
        <w:t>การพิจารณา</w:t>
      </w:r>
    </w:p>
    <w:p w14:paraId="5DA44E8F" w14:textId="77777777" w:rsidR="005C5A14" w:rsidRDefault="005C5A14" w:rsidP="005C5A14">
      <w:pPr>
        <w:pStyle w:val="Heading1"/>
        <w:rPr>
          <w:rFonts w:asciiTheme="majorBidi" w:hAnsiTheme="majorBidi" w:cstheme="majorBidi"/>
          <w:sz w:val="30"/>
          <w:szCs w:val="30"/>
          <w:u w:val="none"/>
          <w:cs/>
        </w:rPr>
      </w:pPr>
    </w:p>
    <w:p w14:paraId="6B5A2D20" w14:textId="35717BBA" w:rsidR="00ED00A6" w:rsidRPr="00B33393" w:rsidRDefault="00001FBB" w:rsidP="00001FBB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33393">
        <w:rPr>
          <w:rFonts w:asciiTheme="majorBidi" w:hAnsiTheme="majorBidi" w:cstheme="majorBidi"/>
          <w:sz w:val="30"/>
          <w:szCs w:val="30"/>
          <w:u w:val="none"/>
          <w:cs/>
        </w:rPr>
        <w:t>เหตุการณ์ภายหลังรอบระยะเวลารายงาน</w:t>
      </w:r>
      <w:r w:rsidR="00613037" w:rsidRPr="00B33393">
        <w:rPr>
          <w:rFonts w:asciiTheme="majorBidi" w:hAnsiTheme="majorBidi" w:cstheme="majorBidi"/>
          <w:sz w:val="30"/>
          <w:szCs w:val="30"/>
          <w:u w:val="none"/>
        </w:rPr>
        <w:tab/>
      </w:r>
    </w:p>
    <w:p w14:paraId="4D6FEF4B" w14:textId="77777777" w:rsidR="0071282F" w:rsidRDefault="0071282F" w:rsidP="0071282F">
      <w:pPr>
        <w:pStyle w:val="ListParagraph"/>
        <w:spacing w:line="240" w:lineRule="auto"/>
        <w:ind w:left="547" w:firstLine="1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04B2FB8" w14:textId="045D5F07" w:rsidR="007C34F7" w:rsidRPr="007C34F7" w:rsidRDefault="007C34F7" w:rsidP="007C34F7">
      <w:pPr>
        <w:pStyle w:val="Heading1"/>
        <w:ind w:left="540"/>
        <w:jc w:val="thaiDistribute"/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lang w:val="en-GB"/>
        </w:rPr>
      </w:pPr>
      <w:r w:rsidRPr="007C34F7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>ในการประชุม</w:t>
      </w:r>
      <w:r w:rsidRPr="007C34F7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  <w:lang w:val="en-GB"/>
        </w:rPr>
        <w:t>คณะกรรมการ</w:t>
      </w:r>
      <w:r w:rsidRPr="007C34F7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 xml:space="preserve">ของบริษัทเมื่อวันที่ </w:t>
      </w:r>
      <w:r w:rsidRPr="007C34F7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</w:rPr>
        <w:t xml:space="preserve">9 </w:t>
      </w:r>
      <w:r w:rsidRPr="007C34F7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</w:rPr>
        <w:t>สิงหาคม</w:t>
      </w:r>
      <w:r w:rsidRPr="007C34F7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 xml:space="preserve"> </w:t>
      </w:r>
      <w:r w:rsidRPr="007C34F7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lang w:val="en-GB"/>
        </w:rPr>
        <w:t xml:space="preserve">2565 </w:t>
      </w:r>
      <w:r w:rsidRPr="007C34F7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  <w:lang w:val="en-GB"/>
        </w:rPr>
        <w:t>คณะกรรมการ</w:t>
      </w:r>
      <w:r w:rsidRPr="007C34F7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>ม</w:t>
      </w:r>
      <w:r w:rsidRPr="007C34F7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  <w:lang w:val="en-GB"/>
        </w:rPr>
        <w:t>ี</w:t>
      </w:r>
      <w:r w:rsidRPr="007C34F7"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>มติ</w:t>
      </w:r>
      <w:r w:rsidRPr="007C34F7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u w:val="none"/>
          <w:cs/>
          <w:lang w:val="en-GB"/>
        </w:rPr>
        <w:t>อนุมัติ</w:t>
      </w:r>
    </w:p>
    <w:p w14:paraId="4F7263A9" w14:textId="77777777" w:rsidR="007C34F7" w:rsidRPr="00787720" w:rsidRDefault="007C34F7" w:rsidP="00F110C5">
      <w:pPr>
        <w:pStyle w:val="Heading1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2BC19F33" w14:textId="033D2807" w:rsidR="007C34F7" w:rsidRPr="00F110C5" w:rsidRDefault="007C34F7" w:rsidP="00F110C5">
      <w:pPr>
        <w:pStyle w:val="Heading1"/>
        <w:ind w:left="900" w:right="65" w:hanging="324"/>
        <w:jc w:val="thaiDistribute"/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</w:pPr>
      <w:r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 xml:space="preserve">- </w:t>
      </w:r>
      <w:r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ab/>
      </w:r>
      <w:r w:rsidRPr="00F110C5">
        <w:rPr>
          <w:rFonts w:asciiTheme="majorBidi" w:eastAsia="Times New Roman" w:hAnsiTheme="majorBidi" w:cs="Angsana New" w:hint="cs"/>
          <w:b w:val="0"/>
          <w:bCs w:val="0"/>
          <w:sz w:val="30"/>
          <w:szCs w:val="30"/>
          <w:u w:val="none"/>
          <w:cs/>
        </w:rPr>
        <w:t>ซื้อหุ้น</w:t>
      </w:r>
      <w:r w:rsidR="00267CDB" w:rsidRPr="00F110C5">
        <w:rPr>
          <w:rFonts w:asciiTheme="majorBidi" w:eastAsia="Times New Roman" w:hAnsiTheme="majorBidi" w:cs="Angsana New" w:hint="cs"/>
          <w:b w:val="0"/>
          <w:bCs w:val="0"/>
          <w:sz w:val="30"/>
          <w:szCs w:val="30"/>
          <w:u w:val="none"/>
          <w:cs/>
        </w:rPr>
        <w:t>สามัญเพิ่มเติมของ</w:t>
      </w:r>
      <w:r w:rsidRPr="00F110C5">
        <w:rPr>
          <w:rFonts w:asciiTheme="majorBidi" w:eastAsia="Times New Roman" w:hAnsiTheme="majorBidi" w:cs="Angsana New" w:hint="cs"/>
          <w:b w:val="0"/>
          <w:bCs w:val="0"/>
          <w:sz w:val="30"/>
          <w:szCs w:val="30"/>
          <w:u w:val="none"/>
          <w:cs/>
        </w:rPr>
        <w:t>บริษัท บี. ฟู้ดส์ โปรดักส์ อินเตอร์เนชั่นแนล จำกัด</w:t>
      </w:r>
      <w:r w:rsidR="00267CDB" w:rsidRPr="00F110C5">
        <w:rPr>
          <w:rFonts w:asciiTheme="majorBidi" w:eastAsia="Times New Roman" w:hAnsiTheme="majorBidi" w:cs="Angsana New" w:hint="cs"/>
          <w:b w:val="0"/>
          <w:bCs w:val="0"/>
          <w:sz w:val="30"/>
          <w:szCs w:val="30"/>
          <w:u w:val="none"/>
          <w:cs/>
        </w:rPr>
        <w:t xml:space="preserve"> ซึ่งเป็นบริษัทย่อย</w:t>
      </w:r>
      <w:r w:rsidRPr="00F110C5">
        <w:rPr>
          <w:rFonts w:asciiTheme="majorBidi" w:eastAsia="Times New Roman" w:hAnsiTheme="majorBidi" w:cs="Angsana New" w:hint="cs"/>
          <w:b w:val="0"/>
          <w:bCs w:val="0"/>
          <w:sz w:val="30"/>
          <w:szCs w:val="30"/>
          <w:u w:val="none"/>
          <w:cs/>
        </w:rPr>
        <w:t xml:space="preserve"> จำนวน </w:t>
      </w:r>
      <w:r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 xml:space="preserve">750,000 </w:t>
      </w:r>
      <w:r w:rsidRPr="00F110C5">
        <w:rPr>
          <w:rFonts w:asciiTheme="majorBidi" w:eastAsia="Times New Roman" w:hAnsiTheme="majorBidi" w:cs="Angsana New" w:hint="cs"/>
          <w:b w:val="0"/>
          <w:bCs w:val="0"/>
          <w:sz w:val="30"/>
          <w:szCs w:val="30"/>
          <w:u w:val="none"/>
          <w:cs/>
        </w:rPr>
        <w:t>หุ้น</w:t>
      </w:r>
      <w:r w:rsidR="00BC7E0C"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 xml:space="preserve"> </w:t>
      </w:r>
      <w:r w:rsidR="008F1DF3" w:rsidRPr="00F110C5">
        <w:rPr>
          <w:rFonts w:asciiTheme="majorBidi" w:eastAsia="Times New Roman" w:hAnsiTheme="majorBidi" w:cs="Angsana New" w:hint="cs"/>
          <w:b w:val="0"/>
          <w:bCs w:val="0"/>
          <w:sz w:val="30"/>
          <w:szCs w:val="30"/>
          <w:u w:val="none"/>
          <w:cs/>
        </w:rPr>
        <w:t xml:space="preserve">เป็นจำนวนเงิน </w:t>
      </w:r>
      <w:r w:rsidR="003E444E"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>648.75</w:t>
      </w:r>
      <w:r w:rsidR="008F1DF3"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 xml:space="preserve"> </w:t>
      </w:r>
      <w:r w:rsidR="008F1DF3" w:rsidRPr="00F110C5">
        <w:rPr>
          <w:rFonts w:asciiTheme="majorBidi" w:eastAsia="Times New Roman" w:hAnsiTheme="majorBidi" w:cs="Angsana New" w:hint="cs"/>
          <w:b w:val="0"/>
          <w:bCs w:val="0"/>
          <w:sz w:val="30"/>
          <w:szCs w:val="30"/>
          <w:u w:val="none"/>
          <w:cs/>
        </w:rPr>
        <w:t xml:space="preserve">ล้านบาท </w:t>
      </w:r>
      <w:r w:rsidR="00BC7E0C" w:rsidRPr="00F110C5">
        <w:rPr>
          <w:rFonts w:asciiTheme="majorBidi" w:eastAsia="Times New Roman" w:hAnsiTheme="majorBidi" w:cs="Angsana New" w:hint="cs"/>
          <w:b w:val="0"/>
          <w:bCs w:val="0"/>
          <w:sz w:val="30"/>
          <w:szCs w:val="30"/>
          <w:u w:val="none"/>
          <w:cs/>
        </w:rPr>
        <w:t xml:space="preserve">ทำให้สัดส่วนความเป็นเจ้าของเพิ่มขึ้นจากร้อยละ </w:t>
      </w:r>
      <w:r w:rsidR="00BC7E0C"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>75.</w:t>
      </w:r>
      <w:r w:rsidR="003E444E"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>0</w:t>
      </w:r>
      <w:r w:rsidR="00BC7E0C"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 xml:space="preserve">0 </w:t>
      </w:r>
      <w:r w:rsidR="00BC7E0C" w:rsidRPr="00F110C5">
        <w:rPr>
          <w:rFonts w:asciiTheme="majorBidi" w:eastAsia="Times New Roman" w:hAnsiTheme="majorBidi" w:cs="Angsana New" w:hint="cs"/>
          <w:b w:val="0"/>
          <w:bCs w:val="0"/>
          <w:sz w:val="30"/>
          <w:szCs w:val="30"/>
          <w:u w:val="none"/>
          <w:cs/>
        </w:rPr>
        <w:t xml:space="preserve">เป็นร้อยละ </w:t>
      </w:r>
      <w:r w:rsidR="00BC7E0C"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>100.0</w:t>
      </w:r>
      <w:r w:rsidR="003E444E"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>0</w:t>
      </w:r>
    </w:p>
    <w:p w14:paraId="288CEE98" w14:textId="52484B9A" w:rsidR="009F7EAC" w:rsidRPr="00F110C5" w:rsidRDefault="007C34F7" w:rsidP="00F110C5">
      <w:pPr>
        <w:pStyle w:val="Heading1"/>
        <w:ind w:left="900" w:hanging="324"/>
        <w:jc w:val="thaiDistribute"/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</w:pPr>
      <w:r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 xml:space="preserve">- </w:t>
      </w:r>
      <w:r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ab/>
      </w:r>
      <w:r w:rsidRPr="00F110C5">
        <w:rPr>
          <w:rFonts w:asciiTheme="majorBidi" w:eastAsia="Times New Roman" w:hAnsiTheme="majorBidi" w:cs="Angsana New" w:hint="cs"/>
          <w:b w:val="0"/>
          <w:bCs w:val="0"/>
          <w:sz w:val="30"/>
          <w:szCs w:val="30"/>
          <w:u w:val="none"/>
          <w:cs/>
        </w:rPr>
        <w:t xml:space="preserve">เพิ่มทุนจดทะเบียนของบริษัท เบทาโกร </w:t>
      </w:r>
      <w:r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>(</w:t>
      </w:r>
      <w:r w:rsidRPr="00F110C5">
        <w:rPr>
          <w:rFonts w:asciiTheme="majorBidi" w:eastAsia="Times New Roman" w:hAnsiTheme="majorBidi" w:cs="Angsana New" w:hint="cs"/>
          <w:b w:val="0"/>
          <w:bCs w:val="0"/>
          <w:sz w:val="30"/>
          <w:szCs w:val="30"/>
          <w:u w:val="none"/>
          <w:cs/>
        </w:rPr>
        <w:t>กัมพูชา) จำกัด</w:t>
      </w:r>
      <w:r w:rsidR="008F1DF3" w:rsidRPr="00F110C5">
        <w:rPr>
          <w:rFonts w:asciiTheme="majorBidi" w:eastAsia="Times New Roman" w:hAnsiTheme="majorBidi" w:cs="Angsana New" w:hint="cs"/>
          <w:b w:val="0"/>
          <w:bCs w:val="0"/>
          <w:sz w:val="30"/>
          <w:szCs w:val="30"/>
          <w:u w:val="none"/>
          <w:cs/>
        </w:rPr>
        <w:t xml:space="preserve"> </w:t>
      </w:r>
      <w:r w:rsidR="004C295B"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>(</w:t>
      </w:r>
      <w:r w:rsidR="002D5633" w:rsidRPr="00F110C5">
        <w:rPr>
          <w:rFonts w:asciiTheme="majorBidi" w:eastAsia="Times New Roman" w:hAnsiTheme="majorBidi" w:cs="Angsana New" w:hint="cs"/>
          <w:b w:val="0"/>
          <w:bCs w:val="0"/>
          <w:sz w:val="30"/>
          <w:szCs w:val="30"/>
          <w:u w:val="none"/>
          <w:cs/>
        </w:rPr>
        <w:t>ซึ่งเป็นบริษัทย่อยที่บริษัทถือหุ้นทั้งหมด</w:t>
      </w:r>
      <w:r w:rsidR="004C295B"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>)</w:t>
      </w:r>
      <w:r w:rsidR="002D5633"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 xml:space="preserve"> </w:t>
      </w:r>
      <w:r w:rsidR="00267CDB" w:rsidRPr="00F110C5">
        <w:rPr>
          <w:rFonts w:asciiTheme="majorBidi" w:eastAsia="Times New Roman" w:hAnsiTheme="majorBidi" w:cs="Angsana New" w:hint="cs"/>
          <w:b w:val="0"/>
          <w:bCs w:val="0"/>
          <w:sz w:val="30"/>
          <w:szCs w:val="30"/>
          <w:u w:val="none"/>
          <w:cs/>
        </w:rPr>
        <w:t>จำนวน</w:t>
      </w:r>
      <w:r w:rsidR="002D5633"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 xml:space="preserve"> </w:t>
      </w:r>
      <w:r w:rsidR="002D5633"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br/>
      </w:r>
      <w:r w:rsidR="00267CDB"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 xml:space="preserve">24 </w:t>
      </w:r>
      <w:r w:rsidR="00267CDB" w:rsidRPr="00F110C5">
        <w:rPr>
          <w:rFonts w:asciiTheme="majorBidi" w:eastAsia="Times New Roman" w:hAnsiTheme="majorBidi" w:cs="Angsana New" w:hint="cs"/>
          <w:b w:val="0"/>
          <w:bCs w:val="0"/>
          <w:sz w:val="30"/>
          <w:szCs w:val="30"/>
          <w:u w:val="none"/>
          <w:cs/>
        </w:rPr>
        <w:t>ล้านเหรียญสหรัฐ</w:t>
      </w:r>
    </w:p>
    <w:p w14:paraId="4A1BB5B0" w14:textId="46379F35" w:rsidR="003E444E" w:rsidRPr="00F110C5" w:rsidRDefault="009F7EAC" w:rsidP="00F110C5">
      <w:pPr>
        <w:pStyle w:val="Heading1"/>
        <w:ind w:left="900" w:hanging="324"/>
        <w:jc w:val="thaiDistribute"/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</w:pPr>
      <w:r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>-</w:t>
      </w:r>
      <w:r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ab/>
      </w:r>
      <w:r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ab/>
      </w:r>
      <w:r w:rsidR="003E444E" w:rsidRPr="00F110C5">
        <w:rPr>
          <w:rFonts w:asciiTheme="majorBidi" w:eastAsia="Times New Roman" w:hAnsiTheme="majorBidi" w:cs="Angsana New" w:hint="cs"/>
          <w:b w:val="0"/>
          <w:bCs w:val="0"/>
          <w:sz w:val="30"/>
          <w:szCs w:val="30"/>
          <w:u w:val="none"/>
          <w:cs/>
        </w:rPr>
        <w:t xml:space="preserve">จัดสรรกำไรเพื่อจ่ายเงินปันผลระหว่างกาลให้แก่ผู้ถือหุ้น เป็นจำนวนรวมไม่เกิน </w:t>
      </w:r>
      <w:r w:rsidR="003E444E"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 xml:space="preserve">10,500 </w:t>
      </w:r>
      <w:r w:rsidR="003E444E" w:rsidRPr="00F110C5">
        <w:rPr>
          <w:rFonts w:asciiTheme="majorBidi" w:eastAsia="Times New Roman" w:hAnsiTheme="majorBidi" w:cs="Angsana New" w:hint="cs"/>
          <w:b w:val="0"/>
          <w:bCs w:val="0"/>
          <w:sz w:val="30"/>
          <w:szCs w:val="30"/>
          <w:u w:val="none"/>
          <w:cs/>
        </w:rPr>
        <w:t>ล้านบาท</w:t>
      </w:r>
      <w:r w:rsidR="003E444E"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 xml:space="preserve"> </w:t>
      </w:r>
      <w:r w:rsid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br/>
      </w:r>
      <w:r w:rsidR="003E444E" w:rsidRPr="00F110C5">
        <w:rPr>
          <w:rFonts w:asciiTheme="majorBidi" w:eastAsia="Times New Roman" w:hAnsiTheme="majorBidi" w:cs="Angsana New" w:hint="cs"/>
          <w:b w:val="0"/>
          <w:bCs w:val="0"/>
          <w:sz w:val="30"/>
          <w:szCs w:val="30"/>
          <w:u w:val="none"/>
          <w:cs/>
        </w:rPr>
        <w:t>โดยเงินปันผลดังกล่าวจะอนุมัติจ่ายในการประชุมคณะกรรมการของบริษัทใน</w:t>
      </w:r>
      <w:r w:rsidR="0032196D">
        <w:rPr>
          <w:rFonts w:asciiTheme="majorBidi" w:eastAsia="Times New Roman" w:hAnsiTheme="majorBidi" w:cs="Angsana New" w:hint="cs"/>
          <w:b w:val="0"/>
          <w:bCs w:val="0"/>
          <w:sz w:val="30"/>
          <w:szCs w:val="30"/>
          <w:u w:val="none"/>
          <w:cs/>
        </w:rPr>
        <w:t>เดือน</w:t>
      </w:r>
      <w:r w:rsidR="003E444E" w:rsidRPr="00F110C5">
        <w:rPr>
          <w:rFonts w:asciiTheme="majorBidi" w:eastAsia="Times New Roman" w:hAnsiTheme="majorBidi" w:cs="Angsana New" w:hint="cs"/>
          <w:b w:val="0"/>
          <w:bCs w:val="0"/>
          <w:sz w:val="30"/>
          <w:szCs w:val="30"/>
          <w:u w:val="none"/>
          <w:cs/>
        </w:rPr>
        <w:t xml:space="preserve">กันยายน </w:t>
      </w:r>
      <w:r w:rsidR="003E444E" w:rsidRPr="00F110C5">
        <w:rPr>
          <w:rFonts w:asciiTheme="majorBidi" w:eastAsia="Times New Roman" w:hAnsiTheme="majorBidi" w:cs="Angsana New"/>
          <w:b w:val="0"/>
          <w:bCs w:val="0"/>
          <w:sz w:val="30"/>
          <w:szCs w:val="30"/>
          <w:u w:val="none"/>
        </w:rPr>
        <w:t>2565</w:t>
      </w:r>
    </w:p>
    <w:p w14:paraId="6285D5F2" w14:textId="24160079" w:rsidR="009F7EAC" w:rsidRDefault="009F7EAC" w:rsidP="009F7EAC">
      <w:pPr>
        <w:pStyle w:val="Heading1"/>
        <w:ind w:left="900" w:hanging="324"/>
        <w:jc w:val="thaiDistribute"/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</w:rPr>
      </w:pPr>
    </w:p>
    <w:p w14:paraId="7495059B" w14:textId="1404FD6D" w:rsidR="003E444E" w:rsidRDefault="003E444E" w:rsidP="003E444E"/>
    <w:p w14:paraId="0C89722E" w14:textId="4CD7C1A2" w:rsidR="009F7EAC" w:rsidRPr="009F7EAC" w:rsidRDefault="009F7EAC" w:rsidP="009F7EAC">
      <w:pPr>
        <w:rPr>
          <w:rFonts w:ascii="Angsana New" w:hAnsi="Angsana New"/>
          <w:color w:val="000000"/>
          <w:sz w:val="30"/>
          <w:szCs w:val="30"/>
          <w:cs/>
        </w:rPr>
      </w:pPr>
    </w:p>
    <w:p w14:paraId="7F3A98F2" w14:textId="2C2205F4" w:rsidR="00C70E37" w:rsidRPr="007A7F9B" w:rsidRDefault="00C70E37" w:rsidP="007C34F7">
      <w:pPr>
        <w:pStyle w:val="ListParagraph"/>
        <w:spacing w:line="240" w:lineRule="auto"/>
        <w:ind w:left="547" w:firstLine="1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C70E37" w:rsidRPr="007A7F9B" w:rsidSect="00A96A58">
      <w:head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FBC06" w14:textId="77777777" w:rsidR="00F3435C" w:rsidRDefault="00F3435C">
      <w:r>
        <w:separator/>
      </w:r>
    </w:p>
  </w:endnote>
  <w:endnote w:type="continuationSeparator" w:id="0">
    <w:p w14:paraId="53D8F805" w14:textId="77777777" w:rsidR="00F3435C" w:rsidRDefault="00F34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29F41" w14:textId="77777777" w:rsidR="000F3D53" w:rsidRPr="009D5A10" w:rsidRDefault="000F3D53">
    <w:pPr>
      <w:pStyle w:val="Footer"/>
      <w:jc w:val="center"/>
      <w:rPr>
        <w:rFonts w:ascii="Angsana New" w:hAnsi="Angsana New"/>
        <w:sz w:val="30"/>
        <w:szCs w:val="30"/>
      </w:rPr>
    </w:pPr>
    <w:r w:rsidRPr="009D5A10">
      <w:rPr>
        <w:rFonts w:ascii="Angsana New" w:hAnsi="Angsana New"/>
        <w:sz w:val="30"/>
        <w:szCs w:val="30"/>
      </w:rPr>
      <w:fldChar w:fldCharType="begin"/>
    </w:r>
    <w:r w:rsidRPr="009D5A10">
      <w:rPr>
        <w:rFonts w:ascii="Angsana New" w:hAnsi="Angsana New"/>
        <w:sz w:val="30"/>
        <w:szCs w:val="30"/>
      </w:rPr>
      <w:instrText xml:space="preserve"> PAGE   \</w:instrText>
    </w:r>
    <w:r w:rsidRPr="009D5A10">
      <w:rPr>
        <w:rFonts w:ascii="Angsana New" w:hAnsi="Angsana New"/>
        <w:sz w:val="30"/>
        <w:szCs w:val="30"/>
        <w:cs/>
      </w:rPr>
      <w:instrText xml:space="preserve">* </w:instrText>
    </w:r>
    <w:r w:rsidRPr="009D5A10">
      <w:rPr>
        <w:rFonts w:ascii="Angsana New" w:hAnsi="Angsana New"/>
        <w:sz w:val="30"/>
        <w:szCs w:val="30"/>
      </w:rPr>
      <w:instrText xml:space="preserve">MERGEFORMAT </w:instrText>
    </w:r>
    <w:r w:rsidRPr="009D5A1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Pr="00E51C18">
      <w:rPr>
        <w:rFonts w:ascii="Angsana New" w:hAnsi="Angsana New"/>
        <w:noProof/>
        <w:sz w:val="30"/>
        <w:szCs w:val="30"/>
      </w:rPr>
      <w:t>7</w:t>
    </w:r>
    <w:r w:rsidRPr="009D5A10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0132" w14:textId="39590EDB" w:rsidR="000F3D53" w:rsidRPr="00B725EC" w:rsidRDefault="000F3D53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10</w:t>
    </w:r>
    <w:r w:rsidRPr="00E51C18">
      <w:rPr>
        <w:rStyle w:val="PageNumber"/>
        <w:rFonts w:ascii="Angsana New" w:hAnsi="Angsana New"/>
        <w:noProof/>
        <w:sz w:val="30"/>
        <w:szCs w:val="30"/>
      </w:rPr>
      <w:t>1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445EC171" w14:textId="77777777" w:rsidR="000F3D53" w:rsidRPr="00BA5365" w:rsidRDefault="000F3D53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5779" w14:textId="77777777" w:rsidR="000F3D53" w:rsidRPr="009D5A10" w:rsidRDefault="000F3D53">
    <w:pPr>
      <w:pStyle w:val="Footer"/>
      <w:jc w:val="center"/>
      <w:rPr>
        <w:rFonts w:ascii="Angsana New" w:hAnsi="Angsana New"/>
        <w:sz w:val="30"/>
        <w:szCs w:val="30"/>
      </w:rPr>
    </w:pPr>
    <w:r w:rsidRPr="009D5A10">
      <w:rPr>
        <w:rFonts w:ascii="Angsana New" w:hAnsi="Angsana New"/>
        <w:sz w:val="30"/>
        <w:szCs w:val="30"/>
      </w:rPr>
      <w:fldChar w:fldCharType="begin"/>
    </w:r>
    <w:r w:rsidRPr="009D5A10">
      <w:rPr>
        <w:rFonts w:ascii="Angsana New" w:hAnsi="Angsana New"/>
        <w:sz w:val="30"/>
        <w:szCs w:val="30"/>
      </w:rPr>
      <w:instrText xml:space="preserve"> PAGE   \</w:instrText>
    </w:r>
    <w:r w:rsidRPr="009D5A10">
      <w:rPr>
        <w:rFonts w:ascii="Angsana New" w:hAnsi="Angsana New"/>
        <w:sz w:val="30"/>
        <w:szCs w:val="30"/>
        <w:cs/>
      </w:rPr>
      <w:instrText xml:space="preserve">* </w:instrText>
    </w:r>
    <w:r w:rsidRPr="009D5A10">
      <w:rPr>
        <w:rFonts w:ascii="Angsana New" w:hAnsi="Angsana New"/>
        <w:sz w:val="30"/>
        <w:szCs w:val="30"/>
      </w:rPr>
      <w:instrText xml:space="preserve">MERGEFORMAT </w:instrText>
    </w:r>
    <w:r w:rsidRPr="009D5A1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Pr="00E51C18">
      <w:rPr>
        <w:rFonts w:ascii="Angsana New" w:hAnsi="Angsana New"/>
        <w:noProof/>
        <w:sz w:val="30"/>
        <w:szCs w:val="30"/>
      </w:rPr>
      <w:t>7</w:t>
    </w:r>
    <w:r w:rsidRPr="009D5A10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E1C20" w14:textId="289BB376" w:rsidR="000F3D53" w:rsidRPr="00B725EC" w:rsidRDefault="000F3D53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11</w:t>
    </w:r>
    <w:r w:rsidRPr="00E51C18">
      <w:rPr>
        <w:rStyle w:val="PageNumber"/>
        <w:rFonts w:ascii="Angsana New" w:hAnsi="Angsana New"/>
        <w:noProof/>
        <w:sz w:val="30"/>
        <w:szCs w:val="30"/>
      </w:rPr>
      <w:t>7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5599DA3B" w14:textId="77777777" w:rsidR="000F3D53" w:rsidRPr="00BA5365" w:rsidRDefault="000F3D53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4D83A" w14:textId="78408FC7" w:rsidR="000F3D53" w:rsidRPr="00B725EC" w:rsidRDefault="000F3D53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E51C18">
      <w:rPr>
        <w:rStyle w:val="PageNumber"/>
        <w:rFonts w:ascii="Angsana New" w:hAnsi="Angsana New"/>
        <w:noProof/>
        <w:sz w:val="30"/>
        <w:szCs w:val="30"/>
      </w:rPr>
      <w:t>7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6957FEF0" w14:textId="77777777" w:rsidR="000F3D53" w:rsidRPr="00BA5365" w:rsidRDefault="000F3D53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212FA" w14:textId="77777777" w:rsidR="00F3435C" w:rsidRDefault="00F3435C">
      <w:r>
        <w:separator/>
      </w:r>
    </w:p>
  </w:footnote>
  <w:footnote w:type="continuationSeparator" w:id="0">
    <w:p w14:paraId="5E11BCC2" w14:textId="77777777" w:rsidR="00F3435C" w:rsidRDefault="00F34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E5D0D" w14:textId="77777777" w:rsidR="000F3D53" w:rsidRPr="008E10A7" w:rsidRDefault="000F3D53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6BD48214" w14:textId="77777777" w:rsidR="000F3D53" w:rsidRDefault="000F3D53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28F289C" w14:textId="242A69E0" w:rsidR="000F3D53" w:rsidRDefault="000F3D53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735579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3</w:t>
    </w:r>
    <w:r w:rsidR="00735579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735579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5915BF83" w14:textId="77777777" w:rsidR="000F3D53" w:rsidRPr="002115BA" w:rsidRDefault="000F3D53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E7103" w14:textId="77777777" w:rsidR="000F3D53" w:rsidRPr="008E10A7" w:rsidRDefault="000F3D53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61D24A0B" w14:textId="77777777" w:rsidR="000F3D53" w:rsidRDefault="000F3D53" w:rsidP="004923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B6F6C8C" w14:textId="27A7ED1E" w:rsidR="000F3D53" w:rsidRDefault="000F3D53" w:rsidP="004923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7C643F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3</w:t>
    </w:r>
    <w:r w:rsidR="007C643F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7C643F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5CA42DEB" w14:textId="77777777" w:rsidR="000F3D53" w:rsidRPr="00AD2B97" w:rsidRDefault="000F3D53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204D0" w14:textId="77777777" w:rsidR="000F3D53" w:rsidRPr="008E10A7" w:rsidRDefault="000F3D53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0FEF8432" w14:textId="77777777" w:rsidR="000F3D53" w:rsidRDefault="000F3D53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2AF238A" w14:textId="19B25229" w:rsidR="000F3D53" w:rsidRDefault="000F3D53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ED4C9B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3</w:t>
    </w:r>
    <w:r w:rsidR="00ED4C9B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ED4C9B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43F359DF" w14:textId="77777777" w:rsidR="000F3D53" w:rsidRPr="002115BA" w:rsidRDefault="000F3D53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EE8B9" w14:textId="77777777" w:rsidR="000F3D53" w:rsidRPr="008E10A7" w:rsidRDefault="000F3D53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1BF2D9C6" w14:textId="77777777" w:rsidR="000F3D53" w:rsidRDefault="000F3D53" w:rsidP="004923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E994F3B" w14:textId="32916388" w:rsidR="000F3D53" w:rsidRDefault="000F3D53" w:rsidP="004923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ED4C9B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3</w:t>
    </w:r>
    <w:r w:rsidR="00ED4C9B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ED4C9B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6A815D27" w14:textId="77777777" w:rsidR="000F3D53" w:rsidRPr="00AD2B97" w:rsidRDefault="000F3D53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9ED69" w14:textId="77777777" w:rsidR="000F3D53" w:rsidRPr="008E10A7" w:rsidRDefault="000F3D53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66E58DA3" w14:textId="77777777" w:rsidR="000F3D53" w:rsidRDefault="000F3D53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F77A4C6" w14:textId="765A61CB" w:rsidR="000F3D53" w:rsidRDefault="000F3D53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102D9B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3</w:t>
    </w:r>
    <w:r w:rsidR="00102D9B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102D9B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BF8EB63" w14:textId="77777777" w:rsidR="000F3D53" w:rsidRPr="002115BA" w:rsidRDefault="000F3D53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F3F07" w14:textId="77777777" w:rsidR="000F3D53" w:rsidRPr="008E10A7" w:rsidRDefault="000F3D53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08D1B7ED" w14:textId="77777777" w:rsidR="000F3D53" w:rsidRDefault="000F3D53" w:rsidP="004923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089C467" w14:textId="4F73CCF4" w:rsidR="000F3D53" w:rsidRDefault="000F3D53" w:rsidP="004923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ED4C9B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3</w:t>
    </w:r>
    <w:r w:rsidR="00ED4C9B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ED4C9B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040A44B" w14:textId="77777777" w:rsidR="000F3D53" w:rsidRPr="00AD2B97" w:rsidRDefault="000F3D53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5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8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1"/>
  </w:num>
  <w:num w:numId="4">
    <w:abstractNumId w:val="6"/>
  </w:num>
  <w:num w:numId="5">
    <w:abstractNumId w:val="27"/>
  </w:num>
  <w:num w:numId="6">
    <w:abstractNumId w:val="9"/>
  </w:num>
  <w:num w:numId="7">
    <w:abstractNumId w:val="10"/>
  </w:num>
  <w:num w:numId="8">
    <w:abstractNumId w:val="23"/>
  </w:num>
  <w:num w:numId="9">
    <w:abstractNumId w:val="22"/>
  </w:num>
  <w:num w:numId="10">
    <w:abstractNumId w:val="20"/>
  </w:num>
  <w:num w:numId="11">
    <w:abstractNumId w:val="19"/>
  </w:num>
  <w:num w:numId="12">
    <w:abstractNumId w:val="8"/>
  </w:num>
  <w:num w:numId="13">
    <w:abstractNumId w:val="26"/>
  </w:num>
  <w:num w:numId="14">
    <w:abstractNumId w:val="31"/>
  </w:num>
  <w:num w:numId="15">
    <w:abstractNumId w:val="30"/>
  </w:num>
  <w:num w:numId="16">
    <w:abstractNumId w:val="29"/>
  </w:num>
  <w:num w:numId="17">
    <w:abstractNumId w:val="0"/>
  </w:num>
  <w:num w:numId="18">
    <w:abstractNumId w:val="16"/>
  </w:num>
  <w:num w:numId="19">
    <w:abstractNumId w:val="24"/>
  </w:num>
  <w:num w:numId="20">
    <w:abstractNumId w:val="4"/>
  </w:num>
  <w:num w:numId="21">
    <w:abstractNumId w:val="18"/>
  </w:num>
  <w:num w:numId="22">
    <w:abstractNumId w:val="25"/>
  </w:num>
  <w:num w:numId="23">
    <w:abstractNumId w:val="2"/>
  </w:num>
  <w:num w:numId="24">
    <w:abstractNumId w:val="7"/>
  </w:num>
  <w:num w:numId="25">
    <w:abstractNumId w:val="21"/>
  </w:num>
  <w:num w:numId="26">
    <w:abstractNumId w:val="13"/>
  </w:num>
  <w:num w:numId="27">
    <w:abstractNumId w:val="12"/>
  </w:num>
  <w:num w:numId="28">
    <w:abstractNumId w:val="28"/>
  </w:num>
  <w:num w:numId="29">
    <w:abstractNumId w:val="3"/>
  </w:num>
  <w:num w:numId="30">
    <w:abstractNumId w:val="14"/>
  </w:num>
  <w:num w:numId="31">
    <w:abstractNumId w:val="15"/>
  </w:num>
  <w:num w:numId="32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76"/>
    <w:rsid w:val="00002273"/>
    <w:rsid w:val="00002500"/>
    <w:rsid w:val="00002668"/>
    <w:rsid w:val="000026FF"/>
    <w:rsid w:val="00002710"/>
    <w:rsid w:val="00002778"/>
    <w:rsid w:val="00002C9B"/>
    <w:rsid w:val="00002FDD"/>
    <w:rsid w:val="000031C2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212"/>
    <w:rsid w:val="000114D2"/>
    <w:rsid w:val="0001156C"/>
    <w:rsid w:val="00011614"/>
    <w:rsid w:val="000119CC"/>
    <w:rsid w:val="000119F6"/>
    <w:rsid w:val="00011B53"/>
    <w:rsid w:val="00011ED7"/>
    <w:rsid w:val="00012195"/>
    <w:rsid w:val="0001223C"/>
    <w:rsid w:val="0001225B"/>
    <w:rsid w:val="00012288"/>
    <w:rsid w:val="0001250B"/>
    <w:rsid w:val="0001255C"/>
    <w:rsid w:val="0001262C"/>
    <w:rsid w:val="00012814"/>
    <w:rsid w:val="00012A1B"/>
    <w:rsid w:val="00012B18"/>
    <w:rsid w:val="00012B66"/>
    <w:rsid w:val="00012BC0"/>
    <w:rsid w:val="00012C09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CAC"/>
    <w:rsid w:val="00015E1C"/>
    <w:rsid w:val="00015E6C"/>
    <w:rsid w:val="00015F13"/>
    <w:rsid w:val="0001628C"/>
    <w:rsid w:val="0001658C"/>
    <w:rsid w:val="000165F8"/>
    <w:rsid w:val="00016693"/>
    <w:rsid w:val="00016761"/>
    <w:rsid w:val="000169B5"/>
    <w:rsid w:val="00016A47"/>
    <w:rsid w:val="00016B3D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EF"/>
    <w:rsid w:val="0002045B"/>
    <w:rsid w:val="00020A85"/>
    <w:rsid w:val="00020B55"/>
    <w:rsid w:val="00020C5F"/>
    <w:rsid w:val="00020D04"/>
    <w:rsid w:val="00020F28"/>
    <w:rsid w:val="0002104B"/>
    <w:rsid w:val="0002128A"/>
    <w:rsid w:val="00021299"/>
    <w:rsid w:val="00021695"/>
    <w:rsid w:val="000219EA"/>
    <w:rsid w:val="00021C98"/>
    <w:rsid w:val="00021F0B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BD0"/>
    <w:rsid w:val="00023CAA"/>
    <w:rsid w:val="00024376"/>
    <w:rsid w:val="0002445B"/>
    <w:rsid w:val="000244E9"/>
    <w:rsid w:val="0002480F"/>
    <w:rsid w:val="00024880"/>
    <w:rsid w:val="00024AC7"/>
    <w:rsid w:val="000251B4"/>
    <w:rsid w:val="000255E9"/>
    <w:rsid w:val="000257DB"/>
    <w:rsid w:val="00026234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30014"/>
    <w:rsid w:val="00030026"/>
    <w:rsid w:val="000301DA"/>
    <w:rsid w:val="000301EB"/>
    <w:rsid w:val="0003031D"/>
    <w:rsid w:val="00030408"/>
    <w:rsid w:val="00030760"/>
    <w:rsid w:val="00030AAB"/>
    <w:rsid w:val="00030BE8"/>
    <w:rsid w:val="00030C9F"/>
    <w:rsid w:val="00030D1F"/>
    <w:rsid w:val="00030D9D"/>
    <w:rsid w:val="00030DCA"/>
    <w:rsid w:val="00030F2D"/>
    <w:rsid w:val="00031009"/>
    <w:rsid w:val="00031019"/>
    <w:rsid w:val="0003162A"/>
    <w:rsid w:val="0003175D"/>
    <w:rsid w:val="00031BE8"/>
    <w:rsid w:val="00031CFD"/>
    <w:rsid w:val="00032008"/>
    <w:rsid w:val="00032072"/>
    <w:rsid w:val="0003208B"/>
    <w:rsid w:val="000321B7"/>
    <w:rsid w:val="000322AC"/>
    <w:rsid w:val="0003247F"/>
    <w:rsid w:val="00032728"/>
    <w:rsid w:val="00032A02"/>
    <w:rsid w:val="00032CD6"/>
    <w:rsid w:val="000336D0"/>
    <w:rsid w:val="00033734"/>
    <w:rsid w:val="00033B77"/>
    <w:rsid w:val="00033C57"/>
    <w:rsid w:val="00033ED0"/>
    <w:rsid w:val="000340A4"/>
    <w:rsid w:val="000342EF"/>
    <w:rsid w:val="000343D8"/>
    <w:rsid w:val="000343E9"/>
    <w:rsid w:val="00034416"/>
    <w:rsid w:val="00034608"/>
    <w:rsid w:val="00034859"/>
    <w:rsid w:val="00034A82"/>
    <w:rsid w:val="00034B90"/>
    <w:rsid w:val="00034E6F"/>
    <w:rsid w:val="00034FA3"/>
    <w:rsid w:val="000350F4"/>
    <w:rsid w:val="00035996"/>
    <w:rsid w:val="000359A5"/>
    <w:rsid w:val="00035AC5"/>
    <w:rsid w:val="00035D19"/>
    <w:rsid w:val="00035E99"/>
    <w:rsid w:val="000361C3"/>
    <w:rsid w:val="00036594"/>
    <w:rsid w:val="0003664B"/>
    <w:rsid w:val="00036655"/>
    <w:rsid w:val="0003665C"/>
    <w:rsid w:val="00036681"/>
    <w:rsid w:val="000366A6"/>
    <w:rsid w:val="000366F4"/>
    <w:rsid w:val="00036BE3"/>
    <w:rsid w:val="00036C82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400A2"/>
    <w:rsid w:val="000401EB"/>
    <w:rsid w:val="000402BF"/>
    <w:rsid w:val="00040B5A"/>
    <w:rsid w:val="00040CC1"/>
    <w:rsid w:val="00040CD5"/>
    <w:rsid w:val="00040D8A"/>
    <w:rsid w:val="00040DCA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878"/>
    <w:rsid w:val="00042998"/>
    <w:rsid w:val="00042ADD"/>
    <w:rsid w:val="00043078"/>
    <w:rsid w:val="000432F2"/>
    <w:rsid w:val="00043380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B8E"/>
    <w:rsid w:val="000450C4"/>
    <w:rsid w:val="000454E5"/>
    <w:rsid w:val="0004565B"/>
    <w:rsid w:val="000459FC"/>
    <w:rsid w:val="00045B37"/>
    <w:rsid w:val="00045BE1"/>
    <w:rsid w:val="00045EF4"/>
    <w:rsid w:val="000461C0"/>
    <w:rsid w:val="00046923"/>
    <w:rsid w:val="00046C2E"/>
    <w:rsid w:val="00046F0C"/>
    <w:rsid w:val="000472F5"/>
    <w:rsid w:val="00047384"/>
    <w:rsid w:val="000475CF"/>
    <w:rsid w:val="00047ADE"/>
    <w:rsid w:val="00047BE9"/>
    <w:rsid w:val="00047FFE"/>
    <w:rsid w:val="0005008B"/>
    <w:rsid w:val="000506FD"/>
    <w:rsid w:val="00050AA4"/>
    <w:rsid w:val="0005106E"/>
    <w:rsid w:val="000512F8"/>
    <w:rsid w:val="00051667"/>
    <w:rsid w:val="00051778"/>
    <w:rsid w:val="000518F2"/>
    <w:rsid w:val="00051941"/>
    <w:rsid w:val="00051D5D"/>
    <w:rsid w:val="00052216"/>
    <w:rsid w:val="00052459"/>
    <w:rsid w:val="000526D9"/>
    <w:rsid w:val="000526DF"/>
    <w:rsid w:val="0005299A"/>
    <w:rsid w:val="000529DD"/>
    <w:rsid w:val="00052F98"/>
    <w:rsid w:val="0005321C"/>
    <w:rsid w:val="00053297"/>
    <w:rsid w:val="00053320"/>
    <w:rsid w:val="00053324"/>
    <w:rsid w:val="0005332E"/>
    <w:rsid w:val="0005337E"/>
    <w:rsid w:val="000534B9"/>
    <w:rsid w:val="000536E5"/>
    <w:rsid w:val="00053B70"/>
    <w:rsid w:val="00053BA3"/>
    <w:rsid w:val="00053D0F"/>
    <w:rsid w:val="00053D90"/>
    <w:rsid w:val="00054348"/>
    <w:rsid w:val="00054377"/>
    <w:rsid w:val="0005447B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AA4"/>
    <w:rsid w:val="00056C42"/>
    <w:rsid w:val="00056D4F"/>
    <w:rsid w:val="00056E74"/>
    <w:rsid w:val="0005776A"/>
    <w:rsid w:val="00057AEE"/>
    <w:rsid w:val="00057B36"/>
    <w:rsid w:val="00057B8D"/>
    <w:rsid w:val="00057BE4"/>
    <w:rsid w:val="00057BF7"/>
    <w:rsid w:val="00057E11"/>
    <w:rsid w:val="00057EA1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23BB"/>
    <w:rsid w:val="00062513"/>
    <w:rsid w:val="00062612"/>
    <w:rsid w:val="00062665"/>
    <w:rsid w:val="00062728"/>
    <w:rsid w:val="00062785"/>
    <w:rsid w:val="00062A59"/>
    <w:rsid w:val="00062B0A"/>
    <w:rsid w:val="00062B9B"/>
    <w:rsid w:val="00062CBA"/>
    <w:rsid w:val="00063851"/>
    <w:rsid w:val="00063C8C"/>
    <w:rsid w:val="00063C9A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F3E"/>
    <w:rsid w:val="0006529D"/>
    <w:rsid w:val="000652E0"/>
    <w:rsid w:val="00065371"/>
    <w:rsid w:val="0006545C"/>
    <w:rsid w:val="00065738"/>
    <w:rsid w:val="000657BD"/>
    <w:rsid w:val="00065FBB"/>
    <w:rsid w:val="00066117"/>
    <w:rsid w:val="00066211"/>
    <w:rsid w:val="000663C4"/>
    <w:rsid w:val="0006641E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A39"/>
    <w:rsid w:val="00067A62"/>
    <w:rsid w:val="00067F5E"/>
    <w:rsid w:val="00070030"/>
    <w:rsid w:val="000702D9"/>
    <w:rsid w:val="000707E4"/>
    <w:rsid w:val="00070E16"/>
    <w:rsid w:val="00070F45"/>
    <w:rsid w:val="00070FA0"/>
    <w:rsid w:val="00070FD0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E3"/>
    <w:rsid w:val="00075E27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8017B"/>
    <w:rsid w:val="000801D5"/>
    <w:rsid w:val="0008036F"/>
    <w:rsid w:val="000804FA"/>
    <w:rsid w:val="00080A0B"/>
    <w:rsid w:val="00080A0F"/>
    <w:rsid w:val="00080E2E"/>
    <w:rsid w:val="00080F4F"/>
    <w:rsid w:val="00080FE4"/>
    <w:rsid w:val="00081056"/>
    <w:rsid w:val="000813CC"/>
    <w:rsid w:val="000815D9"/>
    <w:rsid w:val="000818AB"/>
    <w:rsid w:val="000818CB"/>
    <w:rsid w:val="00081B79"/>
    <w:rsid w:val="00082106"/>
    <w:rsid w:val="00082B70"/>
    <w:rsid w:val="00082BC3"/>
    <w:rsid w:val="00082D2F"/>
    <w:rsid w:val="00082DF0"/>
    <w:rsid w:val="00083029"/>
    <w:rsid w:val="00083227"/>
    <w:rsid w:val="00083269"/>
    <w:rsid w:val="000834B6"/>
    <w:rsid w:val="00083642"/>
    <w:rsid w:val="000837FC"/>
    <w:rsid w:val="00083BFE"/>
    <w:rsid w:val="0008402F"/>
    <w:rsid w:val="00084835"/>
    <w:rsid w:val="000848B6"/>
    <w:rsid w:val="0008492A"/>
    <w:rsid w:val="00084A67"/>
    <w:rsid w:val="00084CCD"/>
    <w:rsid w:val="00084FE4"/>
    <w:rsid w:val="000853FD"/>
    <w:rsid w:val="00085C8D"/>
    <w:rsid w:val="00085D36"/>
    <w:rsid w:val="00085D91"/>
    <w:rsid w:val="00085EA8"/>
    <w:rsid w:val="00085F24"/>
    <w:rsid w:val="000862E8"/>
    <w:rsid w:val="000869D1"/>
    <w:rsid w:val="00086A32"/>
    <w:rsid w:val="00086AB0"/>
    <w:rsid w:val="00086D58"/>
    <w:rsid w:val="00087153"/>
    <w:rsid w:val="000873AA"/>
    <w:rsid w:val="00087A7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E2F"/>
    <w:rsid w:val="00090F19"/>
    <w:rsid w:val="00090F9B"/>
    <w:rsid w:val="00091587"/>
    <w:rsid w:val="00091623"/>
    <w:rsid w:val="0009173F"/>
    <w:rsid w:val="00091CFB"/>
    <w:rsid w:val="0009202B"/>
    <w:rsid w:val="00092044"/>
    <w:rsid w:val="000923AB"/>
    <w:rsid w:val="000925BC"/>
    <w:rsid w:val="000925F4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EC"/>
    <w:rsid w:val="00095439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44D"/>
    <w:rsid w:val="00097688"/>
    <w:rsid w:val="0009777D"/>
    <w:rsid w:val="00097780"/>
    <w:rsid w:val="00097791"/>
    <w:rsid w:val="0009779B"/>
    <w:rsid w:val="00097816"/>
    <w:rsid w:val="00097B5C"/>
    <w:rsid w:val="00097C87"/>
    <w:rsid w:val="00097E15"/>
    <w:rsid w:val="000A00A2"/>
    <w:rsid w:val="000A0333"/>
    <w:rsid w:val="000A042B"/>
    <w:rsid w:val="000A047E"/>
    <w:rsid w:val="000A04A8"/>
    <w:rsid w:val="000A0869"/>
    <w:rsid w:val="000A0884"/>
    <w:rsid w:val="000A0AC4"/>
    <w:rsid w:val="000A0DAC"/>
    <w:rsid w:val="000A129E"/>
    <w:rsid w:val="000A13BE"/>
    <w:rsid w:val="000A1538"/>
    <w:rsid w:val="000A1565"/>
    <w:rsid w:val="000A1AA0"/>
    <w:rsid w:val="000A1D9B"/>
    <w:rsid w:val="000A1E35"/>
    <w:rsid w:val="000A2137"/>
    <w:rsid w:val="000A21C0"/>
    <w:rsid w:val="000A2555"/>
    <w:rsid w:val="000A2A88"/>
    <w:rsid w:val="000A2EE1"/>
    <w:rsid w:val="000A2F81"/>
    <w:rsid w:val="000A2FF0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4AA"/>
    <w:rsid w:val="000A46C1"/>
    <w:rsid w:val="000A4872"/>
    <w:rsid w:val="000A4CD5"/>
    <w:rsid w:val="000A4CDF"/>
    <w:rsid w:val="000A4E1A"/>
    <w:rsid w:val="000A5143"/>
    <w:rsid w:val="000A5291"/>
    <w:rsid w:val="000A5328"/>
    <w:rsid w:val="000A5402"/>
    <w:rsid w:val="000A55E2"/>
    <w:rsid w:val="000A5660"/>
    <w:rsid w:val="000A57D3"/>
    <w:rsid w:val="000A5966"/>
    <w:rsid w:val="000A5974"/>
    <w:rsid w:val="000A5D07"/>
    <w:rsid w:val="000A6147"/>
    <w:rsid w:val="000A6151"/>
    <w:rsid w:val="000A61FB"/>
    <w:rsid w:val="000A6341"/>
    <w:rsid w:val="000A64C5"/>
    <w:rsid w:val="000A6530"/>
    <w:rsid w:val="000A688B"/>
    <w:rsid w:val="000A6957"/>
    <w:rsid w:val="000A6EE1"/>
    <w:rsid w:val="000A6F44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671"/>
    <w:rsid w:val="000B06DD"/>
    <w:rsid w:val="000B0760"/>
    <w:rsid w:val="000B07F2"/>
    <w:rsid w:val="000B09CD"/>
    <w:rsid w:val="000B0FFF"/>
    <w:rsid w:val="000B1096"/>
    <w:rsid w:val="000B18BF"/>
    <w:rsid w:val="000B18E2"/>
    <w:rsid w:val="000B1A97"/>
    <w:rsid w:val="000B1B0A"/>
    <w:rsid w:val="000B1BD9"/>
    <w:rsid w:val="000B1CC7"/>
    <w:rsid w:val="000B1DD9"/>
    <w:rsid w:val="000B22ED"/>
    <w:rsid w:val="000B246E"/>
    <w:rsid w:val="000B2750"/>
    <w:rsid w:val="000B2801"/>
    <w:rsid w:val="000B2A3B"/>
    <w:rsid w:val="000B2BA5"/>
    <w:rsid w:val="000B301E"/>
    <w:rsid w:val="000B307C"/>
    <w:rsid w:val="000B34CB"/>
    <w:rsid w:val="000B371E"/>
    <w:rsid w:val="000B38BC"/>
    <w:rsid w:val="000B39CA"/>
    <w:rsid w:val="000B3AE2"/>
    <w:rsid w:val="000B3C85"/>
    <w:rsid w:val="000B4067"/>
    <w:rsid w:val="000B419C"/>
    <w:rsid w:val="000B4457"/>
    <w:rsid w:val="000B45B3"/>
    <w:rsid w:val="000B48BF"/>
    <w:rsid w:val="000B4B0E"/>
    <w:rsid w:val="000B4C52"/>
    <w:rsid w:val="000B4D2B"/>
    <w:rsid w:val="000B4E53"/>
    <w:rsid w:val="000B516E"/>
    <w:rsid w:val="000B529C"/>
    <w:rsid w:val="000B5604"/>
    <w:rsid w:val="000B595B"/>
    <w:rsid w:val="000B5AA0"/>
    <w:rsid w:val="000B5B1F"/>
    <w:rsid w:val="000B5B80"/>
    <w:rsid w:val="000B5CFE"/>
    <w:rsid w:val="000B6157"/>
    <w:rsid w:val="000B69C5"/>
    <w:rsid w:val="000B6AB7"/>
    <w:rsid w:val="000B6C8A"/>
    <w:rsid w:val="000B6CB0"/>
    <w:rsid w:val="000B7059"/>
    <w:rsid w:val="000B73F7"/>
    <w:rsid w:val="000B748D"/>
    <w:rsid w:val="000B7785"/>
    <w:rsid w:val="000B78B7"/>
    <w:rsid w:val="000B792B"/>
    <w:rsid w:val="000B7ADA"/>
    <w:rsid w:val="000B7CD4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42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D8"/>
    <w:rsid w:val="000C728A"/>
    <w:rsid w:val="000C74B5"/>
    <w:rsid w:val="000C78C3"/>
    <w:rsid w:val="000C7A26"/>
    <w:rsid w:val="000C7D06"/>
    <w:rsid w:val="000C7E64"/>
    <w:rsid w:val="000C7E9F"/>
    <w:rsid w:val="000C7EDE"/>
    <w:rsid w:val="000C7FB7"/>
    <w:rsid w:val="000D0139"/>
    <w:rsid w:val="000D0177"/>
    <w:rsid w:val="000D028B"/>
    <w:rsid w:val="000D0654"/>
    <w:rsid w:val="000D0CC9"/>
    <w:rsid w:val="000D0EEB"/>
    <w:rsid w:val="000D0FC4"/>
    <w:rsid w:val="000D10B1"/>
    <w:rsid w:val="000D10E5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2067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695"/>
    <w:rsid w:val="000D486A"/>
    <w:rsid w:val="000D4BD1"/>
    <w:rsid w:val="000D4CBB"/>
    <w:rsid w:val="000D4F25"/>
    <w:rsid w:val="000D4FC5"/>
    <w:rsid w:val="000D500C"/>
    <w:rsid w:val="000D53CC"/>
    <w:rsid w:val="000D53D2"/>
    <w:rsid w:val="000D544E"/>
    <w:rsid w:val="000D5720"/>
    <w:rsid w:val="000D573F"/>
    <w:rsid w:val="000D59F5"/>
    <w:rsid w:val="000D5A50"/>
    <w:rsid w:val="000D5E91"/>
    <w:rsid w:val="000D5FAB"/>
    <w:rsid w:val="000D60A2"/>
    <w:rsid w:val="000D61AE"/>
    <w:rsid w:val="000D61D3"/>
    <w:rsid w:val="000D66B1"/>
    <w:rsid w:val="000D674E"/>
    <w:rsid w:val="000D6EF9"/>
    <w:rsid w:val="000D71F4"/>
    <w:rsid w:val="000D7348"/>
    <w:rsid w:val="000D7943"/>
    <w:rsid w:val="000D7AD0"/>
    <w:rsid w:val="000D7B29"/>
    <w:rsid w:val="000D7C4E"/>
    <w:rsid w:val="000D7D7A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CBC"/>
    <w:rsid w:val="000E1DDF"/>
    <w:rsid w:val="000E1E36"/>
    <w:rsid w:val="000E1F5F"/>
    <w:rsid w:val="000E1FA2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CC"/>
    <w:rsid w:val="000E4035"/>
    <w:rsid w:val="000E40F1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9B9"/>
    <w:rsid w:val="000E5DB2"/>
    <w:rsid w:val="000E5F05"/>
    <w:rsid w:val="000E5F6B"/>
    <w:rsid w:val="000E5FA9"/>
    <w:rsid w:val="000E645E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3A8"/>
    <w:rsid w:val="000F19FE"/>
    <w:rsid w:val="000F1BED"/>
    <w:rsid w:val="000F1C4B"/>
    <w:rsid w:val="000F1D15"/>
    <w:rsid w:val="000F1E05"/>
    <w:rsid w:val="000F1ED4"/>
    <w:rsid w:val="000F214D"/>
    <w:rsid w:val="000F221D"/>
    <w:rsid w:val="000F23A4"/>
    <w:rsid w:val="000F23D2"/>
    <w:rsid w:val="000F247A"/>
    <w:rsid w:val="000F2505"/>
    <w:rsid w:val="000F2708"/>
    <w:rsid w:val="000F27AD"/>
    <w:rsid w:val="000F2A4E"/>
    <w:rsid w:val="000F2ADA"/>
    <w:rsid w:val="000F2C8F"/>
    <w:rsid w:val="000F2CD4"/>
    <w:rsid w:val="000F2DA8"/>
    <w:rsid w:val="000F31EF"/>
    <w:rsid w:val="000F32E2"/>
    <w:rsid w:val="000F33E7"/>
    <w:rsid w:val="000F37E0"/>
    <w:rsid w:val="000F3D53"/>
    <w:rsid w:val="000F3F60"/>
    <w:rsid w:val="000F411F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639"/>
    <w:rsid w:val="000F66F2"/>
    <w:rsid w:val="000F6822"/>
    <w:rsid w:val="000F691B"/>
    <w:rsid w:val="000F69C3"/>
    <w:rsid w:val="000F733E"/>
    <w:rsid w:val="000F74ED"/>
    <w:rsid w:val="000F755F"/>
    <w:rsid w:val="000F7635"/>
    <w:rsid w:val="000F7874"/>
    <w:rsid w:val="000F79DE"/>
    <w:rsid w:val="000F7C1F"/>
    <w:rsid w:val="000F7CDD"/>
    <w:rsid w:val="000F7D27"/>
    <w:rsid w:val="000F7DF0"/>
    <w:rsid w:val="000F7E69"/>
    <w:rsid w:val="000F7F60"/>
    <w:rsid w:val="00100265"/>
    <w:rsid w:val="00100459"/>
    <w:rsid w:val="001009C0"/>
    <w:rsid w:val="00100D3E"/>
    <w:rsid w:val="00100E40"/>
    <w:rsid w:val="00100FE9"/>
    <w:rsid w:val="00101666"/>
    <w:rsid w:val="0010172D"/>
    <w:rsid w:val="00101A13"/>
    <w:rsid w:val="00101C7F"/>
    <w:rsid w:val="00101D10"/>
    <w:rsid w:val="00101D80"/>
    <w:rsid w:val="001022BC"/>
    <w:rsid w:val="00102343"/>
    <w:rsid w:val="001023F7"/>
    <w:rsid w:val="00102623"/>
    <w:rsid w:val="00102734"/>
    <w:rsid w:val="00102763"/>
    <w:rsid w:val="001029B8"/>
    <w:rsid w:val="001029D9"/>
    <w:rsid w:val="00102CD1"/>
    <w:rsid w:val="00102D9B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F1"/>
    <w:rsid w:val="00104354"/>
    <w:rsid w:val="0010467B"/>
    <w:rsid w:val="0010496B"/>
    <w:rsid w:val="00104A7A"/>
    <w:rsid w:val="00104CE7"/>
    <w:rsid w:val="00105333"/>
    <w:rsid w:val="00105362"/>
    <w:rsid w:val="00105607"/>
    <w:rsid w:val="00105B9B"/>
    <w:rsid w:val="00105C2E"/>
    <w:rsid w:val="00105E34"/>
    <w:rsid w:val="00106738"/>
    <w:rsid w:val="0010683B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10146"/>
    <w:rsid w:val="001101D8"/>
    <w:rsid w:val="00110948"/>
    <w:rsid w:val="00110AC1"/>
    <w:rsid w:val="00110FEC"/>
    <w:rsid w:val="001110B9"/>
    <w:rsid w:val="0011163A"/>
    <w:rsid w:val="00111AFB"/>
    <w:rsid w:val="00111D31"/>
    <w:rsid w:val="001120EE"/>
    <w:rsid w:val="001122CE"/>
    <w:rsid w:val="0011245F"/>
    <w:rsid w:val="001127F4"/>
    <w:rsid w:val="00112910"/>
    <w:rsid w:val="00112B6E"/>
    <w:rsid w:val="00112B8E"/>
    <w:rsid w:val="00112BD4"/>
    <w:rsid w:val="00112DE5"/>
    <w:rsid w:val="00112E2B"/>
    <w:rsid w:val="001130F3"/>
    <w:rsid w:val="0011331E"/>
    <w:rsid w:val="0011336F"/>
    <w:rsid w:val="001135A6"/>
    <w:rsid w:val="00113BC3"/>
    <w:rsid w:val="00113BF6"/>
    <w:rsid w:val="001143C9"/>
    <w:rsid w:val="001144DA"/>
    <w:rsid w:val="00114C04"/>
    <w:rsid w:val="0011518B"/>
    <w:rsid w:val="001153C0"/>
    <w:rsid w:val="0011544C"/>
    <w:rsid w:val="001156CE"/>
    <w:rsid w:val="001159D3"/>
    <w:rsid w:val="00115F3F"/>
    <w:rsid w:val="00115FE0"/>
    <w:rsid w:val="00116027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FB9"/>
    <w:rsid w:val="0012142E"/>
    <w:rsid w:val="0012172B"/>
    <w:rsid w:val="00121D5B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FD1"/>
    <w:rsid w:val="00123148"/>
    <w:rsid w:val="001231F6"/>
    <w:rsid w:val="0012361E"/>
    <w:rsid w:val="00123D9E"/>
    <w:rsid w:val="00124345"/>
    <w:rsid w:val="001243D4"/>
    <w:rsid w:val="00124580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846"/>
    <w:rsid w:val="00126E1C"/>
    <w:rsid w:val="00126F67"/>
    <w:rsid w:val="00126F9D"/>
    <w:rsid w:val="001270C9"/>
    <w:rsid w:val="00127635"/>
    <w:rsid w:val="001277D8"/>
    <w:rsid w:val="00127C53"/>
    <w:rsid w:val="00127E32"/>
    <w:rsid w:val="00127E9E"/>
    <w:rsid w:val="00127EA4"/>
    <w:rsid w:val="001301B4"/>
    <w:rsid w:val="001305C0"/>
    <w:rsid w:val="001305CB"/>
    <w:rsid w:val="0013092D"/>
    <w:rsid w:val="00130BBD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F3A"/>
    <w:rsid w:val="0013222C"/>
    <w:rsid w:val="0013225E"/>
    <w:rsid w:val="00132526"/>
    <w:rsid w:val="0013261D"/>
    <w:rsid w:val="00132832"/>
    <w:rsid w:val="00132ACC"/>
    <w:rsid w:val="00132DB8"/>
    <w:rsid w:val="00132F94"/>
    <w:rsid w:val="00133061"/>
    <w:rsid w:val="00133476"/>
    <w:rsid w:val="001334B5"/>
    <w:rsid w:val="00133634"/>
    <w:rsid w:val="001336A0"/>
    <w:rsid w:val="00133707"/>
    <w:rsid w:val="00133731"/>
    <w:rsid w:val="00133B62"/>
    <w:rsid w:val="001340F5"/>
    <w:rsid w:val="0013456E"/>
    <w:rsid w:val="00134A45"/>
    <w:rsid w:val="00134C0C"/>
    <w:rsid w:val="00134C45"/>
    <w:rsid w:val="00134D05"/>
    <w:rsid w:val="00134D81"/>
    <w:rsid w:val="00134E29"/>
    <w:rsid w:val="00135876"/>
    <w:rsid w:val="00135A5D"/>
    <w:rsid w:val="00135ACB"/>
    <w:rsid w:val="00135D7F"/>
    <w:rsid w:val="00135E26"/>
    <w:rsid w:val="00135F3E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B7"/>
    <w:rsid w:val="00137022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73"/>
    <w:rsid w:val="00142868"/>
    <w:rsid w:val="001428B7"/>
    <w:rsid w:val="00142AC6"/>
    <w:rsid w:val="00142ACA"/>
    <w:rsid w:val="00142E2E"/>
    <w:rsid w:val="00143089"/>
    <w:rsid w:val="001430B7"/>
    <w:rsid w:val="001433ED"/>
    <w:rsid w:val="00143DA4"/>
    <w:rsid w:val="001443E7"/>
    <w:rsid w:val="00144821"/>
    <w:rsid w:val="0014484D"/>
    <w:rsid w:val="001449CC"/>
    <w:rsid w:val="00144AB7"/>
    <w:rsid w:val="00144D38"/>
    <w:rsid w:val="00145380"/>
    <w:rsid w:val="0014542C"/>
    <w:rsid w:val="0014573D"/>
    <w:rsid w:val="00145D09"/>
    <w:rsid w:val="00145D26"/>
    <w:rsid w:val="00145E23"/>
    <w:rsid w:val="0014605C"/>
    <w:rsid w:val="00146090"/>
    <w:rsid w:val="00146119"/>
    <w:rsid w:val="0014624C"/>
    <w:rsid w:val="0014637C"/>
    <w:rsid w:val="00146B18"/>
    <w:rsid w:val="00146BF6"/>
    <w:rsid w:val="00146C34"/>
    <w:rsid w:val="001470AD"/>
    <w:rsid w:val="0014710A"/>
    <w:rsid w:val="00147309"/>
    <w:rsid w:val="00147406"/>
    <w:rsid w:val="001476F0"/>
    <w:rsid w:val="00147985"/>
    <w:rsid w:val="00147FC7"/>
    <w:rsid w:val="00147FE6"/>
    <w:rsid w:val="00150199"/>
    <w:rsid w:val="00150A4A"/>
    <w:rsid w:val="00150B95"/>
    <w:rsid w:val="00150F6B"/>
    <w:rsid w:val="00151094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87C"/>
    <w:rsid w:val="00152E06"/>
    <w:rsid w:val="00152F0A"/>
    <w:rsid w:val="00153611"/>
    <w:rsid w:val="00153640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940"/>
    <w:rsid w:val="00155BEB"/>
    <w:rsid w:val="001569BE"/>
    <w:rsid w:val="001569C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5F"/>
    <w:rsid w:val="00160A5F"/>
    <w:rsid w:val="00160C95"/>
    <w:rsid w:val="00160CA9"/>
    <w:rsid w:val="00160F9D"/>
    <w:rsid w:val="00160FD4"/>
    <w:rsid w:val="00161215"/>
    <w:rsid w:val="0016148D"/>
    <w:rsid w:val="001614A5"/>
    <w:rsid w:val="001614A8"/>
    <w:rsid w:val="00161AC1"/>
    <w:rsid w:val="00161F9B"/>
    <w:rsid w:val="00162003"/>
    <w:rsid w:val="0016253B"/>
    <w:rsid w:val="00162628"/>
    <w:rsid w:val="001626AB"/>
    <w:rsid w:val="001628A2"/>
    <w:rsid w:val="00162ADE"/>
    <w:rsid w:val="00162F4E"/>
    <w:rsid w:val="001631FB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E9F"/>
    <w:rsid w:val="00166300"/>
    <w:rsid w:val="0016716A"/>
    <w:rsid w:val="00167450"/>
    <w:rsid w:val="0016769D"/>
    <w:rsid w:val="00167ADB"/>
    <w:rsid w:val="00167C40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468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F96"/>
    <w:rsid w:val="0017412D"/>
    <w:rsid w:val="001744A7"/>
    <w:rsid w:val="0017472C"/>
    <w:rsid w:val="0017473D"/>
    <w:rsid w:val="00174978"/>
    <w:rsid w:val="00174B9F"/>
    <w:rsid w:val="00174D26"/>
    <w:rsid w:val="00174DDE"/>
    <w:rsid w:val="00175033"/>
    <w:rsid w:val="0017509B"/>
    <w:rsid w:val="00175162"/>
    <w:rsid w:val="001751A4"/>
    <w:rsid w:val="0017539C"/>
    <w:rsid w:val="001753EF"/>
    <w:rsid w:val="001758C0"/>
    <w:rsid w:val="001760D5"/>
    <w:rsid w:val="00176292"/>
    <w:rsid w:val="001763E8"/>
    <w:rsid w:val="00176406"/>
    <w:rsid w:val="00176688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CC1"/>
    <w:rsid w:val="00180D1C"/>
    <w:rsid w:val="00180EEE"/>
    <w:rsid w:val="00180F91"/>
    <w:rsid w:val="001810BA"/>
    <w:rsid w:val="0018132A"/>
    <w:rsid w:val="00181426"/>
    <w:rsid w:val="001815E0"/>
    <w:rsid w:val="00181708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A5F"/>
    <w:rsid w:val="00182AE3"/>
    <w:rsid w:val="00182D1F"/>
    <w:rsid w:val="00182D46"/>
    <w:rsid w:val="00182D88"/>
    <w:rsid w:val="00182E2B"/>
    <w:rsid w:val="00182FA3"/>
    <w:rsid w:val="00183272"/>
    <w:rsid w:val="001837CB"/>
    <w:rsid w:val="00183800"/>
    <w:rsid w:val="00183852"/>
    <w:rsid w:val="00183CF7"/>
    <w:rsid w:val="001841C9"/>
    <w:rsid w:val="001841E5"/>
    <w:rsid w:val="00184567"/>
    <w:rsid w:val="0018489A"/>
    <w:rsid w:val="0018496F"/>
    <w:rsid w:val="001849E0"/>
    <w:rsid w:val="00184A5F"/>
    <w:rsid w:val="00184C15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616F"/>
    <w:rsid w:val="0018620E"/>
    <w:rsid w:val="001864C8"/>
    <w:rsid w:val="00186796"/>
    <w:rsid w:val="0018695E"/>
    <w:rsid w:val="00186C34"/>
    <w:rsid w:val="00186C9F"/>
    <w:rsid w:val="00186CC4"/>
    <w:rsid w:val="00186CFA"/>
    <w:rsid w:val="00186E62"/>
    <w:rsid w:val="001870AC"/>
    <w:rsid w:val="001871E4"/>
    <w:rsid w:val="00187272"/>
    <w:rsid w:val="001872A9"/>
    <w:rsid w:val="00187358"/>
    <w:rsid w:val="001873E9"/>
    <w:rsid w:val="001874F3"/>
    <w:rsid w:val="0018752A"/>
    <w:rsid w:val="001878C8"/>
    <w:rsid w:val="00187A1D"/>
    <w:rsid w:val="00187A8D"/>
    <w:rsid w:val="00187B1A"/>
    <w:rsid w:val="00187B9D"/>
    <w:rsid w:val="00187BF8"/>
    <w:rsid w:val="00187CB8"/>
    <w:rsid w:val="00187FC7"/>
    <w:rsid w:val="001902CB"/>
    <w:rsid w:val="00190346"/>
    <w:rsid w:val="0019053B"/>
    <w:rsid w:val="00190622"/>
    <w:rsid w:val="0019092B"/>
    <w:rsid w:val="00190986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108"/>
    <w:rsid w:val="00192370"/>
    <w:rsid w:val="00192573"/>
    <w:rsid w:val="00192588"/>
    <w:rsid w:val="00192669"/>
    <w:rsid w:val="001928B7"/>
    <w:rsid w:val="00193038"/>
    <w:rsid w:val="00193055"/>
    <w:rsid w:val="00193698"/>
    <w:rsid w:val="001937F8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515B"/>
    <w:rsid w:val="001954FB"/>
    <w:rsid w:val="001956CE"/>
    <w:rsid w:val="00195768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F85"/>
    <w:rsid w:val="001A0540"/>
    <w:rsid w:val="001A069B"/>
    <w:rsid w:val="001A0752"/>
    <w:rsid w:val="001A09E9"/>
    <w:rsid w:val="001A0A4E"/>
    <w:rsid w:val="001A0D01"/>
    <w:rsid w:val="001A0E8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2C7"/>
    <w:rsid w:val="001A442A"/>
    <w:rsid w:val="001A445E"/>
    <w:rsid w:val="001A45DB"/>
    <w:rsid w:val="001A4632"/>
    <w:rsid w:val="001A46F9"/>
    <w:rsid w:val="001A4C28"/>
    <w:rsid w:val="001A4F0C"/>
    <w:rsid w:val="001A5084"/>
    <w:rsid w:val="001A5149"/>
    <w:rsid w:val="001A5284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C6"/>
    <w:rsid w:val="001B066E"/>
    <w:rsid w:val="001B08D4"/>
    <w:rsid w:val="001B09F3"/>
    <w:rsid w:val="001B0B67"/>
    <w:rsid w:val="001B124D"/>
    <w:rsid w:val="001B13EB"/>
    <w:rsid w:val="001B14C1"/>
    <w:rsid w:val="001B162E"/>
    <w:rsid w:val="001B1AF4"/>
    <w:rsid w:val="001B1B7A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E1E"/>
    <w:rsid w:val="001B3FA5"/>
    <w:rsid w:val="001B435D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E3"/>
    <w:rsid w:val="001B5B21"/>
    <w:rsid w:val="001B5C27"/>
    <w:rsid w:val="001B60CE"/>
    <w:rsid w:val="001B637A"/>
    <w:rsid w:val="001B6BA4"/>
    <w:rsid w:val="001B6E55"/>
    <w:rsid w:val="001B6F45"/>
    <w:rsid w:val="001B7078"/>
    <w:rsid w:val="001B72BA"/>
    <w:rsid w:val="001B7338"/>
    <w:rsid w:val="001B747C"/>
    <w:rsid w:val="001B76FE"/>
    <w:rsid w:val="001B7AF6"/>
    <w:rsid w:val="001B7CC8"/>
    <w:rsid w:val="001C03A4"/>
    <w:rsid w:val="001C054F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754"/>
    <w:rsid w:val="001C2AA3"/>
    <w:rsid w:val="001C2AEB"/>
    <w:rsid w:val="001C2DA2"/>
    <w:rsid w:val="001C2F19"/>
    <w:rsid w:val="001C3078"/>
    <w:rsid w:val="001C3973"/>
    <w:rsid w:val="001C3A4F"/>
    <w:rsid w:val="001C3ABC"/>
    <w:rsid w:val="001C3BF5"/>
    <w:rsid w:val="001C3D12"/>
    <w:rsid w:val="001C401F"/>
    <w:rsid w:val="001C404B"/>
    <w:rsid w:val="001C427D"/>
    <w:rsid w:val="001C4B5D"/>
    <w:rsid w:val="001C4C7C"/>
    <w:rsid w:val="001C4E5B"/>
    <w:rsid w:val="001C4F6C"/>
    <w:rsid w:val="001C50F7"/>
    <w:rsid w:val="001C51F3"/>
    <w:rsid w:val="001C537E"/>
    <w:rsid w:val="001C5483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F50"/>
    <w:rsid w:val="001C6FC4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4B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7B"/>
    <w:rsid w:val="001D21FD"/>
    <w:rsid w:val="001D23C3"/>
    <w:rsid w:val="001D242D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FA5"/>
    <w:rsid w:val="001D628F"/>
    <w:rsid w:val="001D6324"/>
    <w:rsid w:val="001D634F"/>
    <w:rsid w:val="001D644C"/>
    <w:rsid w:val="001D64E3"/>
    <w:rsid w:val="001D66FD"/>
    <w:rsid w:val="001D6818"/>
    <w:rsid w:val="001D6842"/>
    <w:rsid w:val="001D6879"/>
    <w:rsid w:val="001D6A41"/>
    <w:rsid w:val="001D6BD0"/>
    <w:rsid w:val="001D6D43"/>
    <w:rsid w:val="001D6DA1"/>
    <w:rsid w:val="001D6F59"/>
    <w:rsid w:val="001D7090"/>
    <w:rsid w:val="001D7105"/>
    <w:rsid w:val="001D76E9"/>
    <w:rsid w:val="001D78EB"/>
    <w:rsid w:val="001D7D76"/>
    <w:rsid w:val="001E0043"/>
    <w:rsid w:val="001E0132"/>
    <w:rsid w:val="001E0310"/>
    <w:rsid w:val="001E047B"/>
    <w:rsid w:val="001E0601"/>
    <w:rsid w:val="001E1018"/>
    <w:rsid w:val="001E10B2"/>
    <w:rsid w:val="001E1260"/>
    <w:rsid w:val="001E1360"/>
    <w:rsid w:val="001E140E"/>
    <w:rsid w:val="001E1530"/>
    <w:rsid w:val="001E15D1"/>
    <w:rsid w:val="001E185A"/>
    <w:rsid w:val="001E197F"/>
    <w:rsid w:val="001E1C3A"/>
    <w:rsid w:val="001E1F87"/>
    <w:rsid w:val="001E209A"/>
    <w:rsid w:val="001E229D"/>
    <w:rsid w:val="001E269E"/>
    <w:rsid w:val="001E2755"/>
    <w:rsid w:val="001E28F2"/>
    <w:rsid w:val="001E2B2A"/>
    <w:rsid w:val="001E2EE3"/>
    <w:rsid w:val="001E2F35"/>
    <w:rsid w:val="001E2F60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4C9"/>
    <w:rsid w:val="001E45C1"/>
    <w:rsid w:val="001E4757"/>
    <w:rsid w:val="001E4B19"/>
    <w:rsid w:val="001E4B32"/>
    <w:rsid w:val="001E4D69"/>
    <w:rsid w:val="001E4DE4"/>
    <w:rsid w:val="001E4E95"/>
    <w:rsid w:val="001E4F6F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7189"/>
    <w:rsid w:val="001E7352"/>
    <w:rsid w:val="001E756E"/>
    <w:rsid w:val="001E7ACF"/>
    <w:rsid w:val="001E7E3A"/>
    <w:rsid w:val="001E7FE1"/>
    <w:rsid w:val="001F0021"/>
    <w:rsid w:val="001F00A5"/>
    <w:rsid w:val="001F02B0"/>
    <w:rsid w:val="001F03C6"/>
    <w:rsid w:val="001F04CC"/>
    <w:rsid w:val="001F076D"/>
    <w:rsid w:val="001F0833"/>
    <w:rsid w:val="001F0A7A"/>
    <w:rsid w:val="001F0BEE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53B"/>
    <w:rsid w:val="001F2551"/>
    <w:rsid w:val="001F29FE"/>
    <w:rsid w:val="001F2A85"/>
    <w:rsid w:val="001F304F"/>
    <w:rsid w:val="001F3180"/>
    <w:rsid w:val="001F33FD"/>
    <w:rsid w:val="001F37CA"/>
    <w:rsid w:val="001F3833"/>
    <w:rsid w:val="001F38D7"/>
    <w:rsid w:val="001F38F0"/>
    <w:rsid w:val="001F3908"/>
    <w:rsid w:val="001F3912"/>
    <w:rsid w:val="001F3A8C"/>
    <w:rsid w:val="001F3F75"/>
    <w:rsid w:val="001F40BC"/>
    <w:rsid w:val="001F40BF"/>
    <w:rsid w:val="001F4111"/>
    <w:rsid w:val="001F4343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1F7F58"/>
    <w:rsid w:val="002001E0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3AD"/>
    <w:rsid w:val="00201608"/>
    <w:rsid w:val="00201662"/>
    <w:rsid w:val="002016E6"/>
    <w:rsid w:val="00201715"/>
    <w:rsid w:val="0020192D"/>
    <w:rsid w:val="00201949"/>
    <w:rsid w:val="00201A8F"/>
    <w:rsid w:val="00201C18"/>
    <w:rsid w:val="00201D31"/>
    <w:rsid w:val="00201EF3"/>
    <w:rsid w:val="00202008"/>
    <w:rsid w:val="002020F1"/>
    <w:rsid w:val="002020F8"/>
    <w:rsid w:val="002022C0"/>
    <w:rsid w:val="0020240F"/>
    <w:rsid w:val="00202444"/>
    <w:rsid w:val="00202501"/>
    <w:rsid w:val="00202A0D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B2F"/>
    <w:rsid w:val="00203EA7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8B0"/>
    <w:rsid w:val="00205ABF"/>
    <w:rsid w:val="00205B66"/>
    <w:rsid w:val="002061E8"/>
    <w:rsid w:val="002063D8"/>
    <w:rsid w:val="002064BA"/>
    <w:rsid w:val="002067D0"/>
    <w:rsid w:val="00206D6A"/>
    <w:rsid w:val="00206FBF"/>
    <w:rsid w:val="00206FF4"/>
    <w:rsid w:val="0020753C"/>
    <w:rsid w:val="002078D3"/>
    <w:rsid w:val="00210107"/>
    <w:rsid w:val="00210297"/>
    <w:rsid w:val="0021032C"/>
    <w:rsid w:val="002106C3"/>
    <w:rsid w:val="00210798"/>
    <w:rsid w:val="00210838"/>
    <w:rsid w:val="00210AF8"/>
    <w:rsid w:val="00210DD8"/>
    <w:rsid w:val="00210EFC"/>
    <w:rsid w:val="00211027"/>
    <w:rsid w:val="0021145F"/>
    <w:rsid w:val="002115BA"/>
    <w:rsid w:val="00211697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A30"/>
    <w:rsid w:val="00212AB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C14"/>
    <w:rsid w:val="00214DA4"/>
    <w:rsid w:val="00214ED4"/>
    <w:rsid w:val="00214F1A"/>
    <w:rsid w:val="0021501F"/>
    <w:rsid w:val="00215743"/>
    <w:rsid w:val="002158AD"/>
    <w:rsid w:val="00215C36"/>
    <w:rsid w:val="00215D5F"/>
    <w:rsid w:val="00215F18"/>
    <w:rsid w:val="002161D4"/>
    <w:rsid w:val="0021654A"/>
    <w:rsid w:val="002165B0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ADA"/>
    <w:rsid w:val="00217BBE"/>
    <w:rsid w:val="00217BF3"/>
    <w:rsid w:val="00220B72"/>
    <w:rsid w:val="00221303"/>
    <w:rsid w:val="002213C4"/>
    <w:rsid w:val="00221629"/>
    <w:rsid w:val="002217C8"/>
    <w:rsid w:val="00221B25"/>
    <w:rsid w:val="00221BE4"/>
    <w:rsid w:val="0022201B"/>
    <w:rsid w:val="0022209C"/>
    <w:rsid w:val="00222415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4331"/>
    <w:rsid w:val="0022433D"/>
    <w:rsid w:val="00224439"/>
    <w:rsid w:val="00224565"/>
    <w:rsid w:val="002245FF"/>
    <w:rsid w:val="00224673"/>
    <w:rsid w:val="002247CC"/>
    <w:rsid w:val="00224A05"/>
    <w:rsid w:val="00224C25"/>
    <w:rsid w:val="00225130"/>
    <w:rsid w:val="00225257"/>
    <w:rsid w:val="002252FF"/>
    <w:rsid w:val="00225405"/>
    <w:rsid w:val="002257F0"/>
    <w:rsid w:val="00225824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0FAC"/>
    <w:rsid w:val="0023125E"/>
    <w:rsid w:val="00231420"/>
    <w:rsid w:val="002315C4"/>
    <w:rsid w:val="00231708"/>
    <w:rsid w:val="002319F3"/>
    <w:rsid w:val="00231ED7"/>
    <w:rsid w:val="00231F36"/>
    <w:rsid w:val="00232345"/>
    <w:rsid w:val="00232770"/>
    <w:rsid w:val="00232845"/>
    <w:rsid w:val="002328FE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90D"/>
    <w:rsid w:val="0023393B"/>
    <w:rsid w:val="00233AC8"/>
    <w:rsid w:val="00233D33"/>
    <w:rsid w:val="00233DDE"/>
    <w:rsid w:val="002341CA"/>
    <w:rsid w:val="002344B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F5F"/>
    <w:rsid w:val="002350E7"/>
    <w:rsid w:val="0023524E"/>
    <w:rsid w:val="002352F6"/>
    <w:rsid w:val="0023539C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812"/>
    <w:rsid w:val="00240876"/>
    <w:rsid w:val="002409B1"/>
    <w:rsid w:val="00240C5E"/>
    <w:rsid w:val="002412B9"/>
    <w:rsid w:val="0024145B"/>
    <w:rsid w:val="00241631"/>
    <w:rsid w:val="00241A6A"/>
    <w:rsid w:val="00241F60"/>
    <w:rsid w:val="0024276C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976"/>
    <w:rsid w:val="00243B6B"/>
    <w:rsid w:val="00243F5C"/>
    <w:rsid w:val="00244088"/>
    <w:rsid w:val="0024436E"/>
    <w:rsid w:val="00244792"/>
    <w:rsid w:val="00244798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CB"/>
    <w:rsid w:val="002457E8"/>
    <w:rsid w:val="00245C47"/>
    <w:rsid w:val="00245F82"/>
    <w:rsid w:val="002460F4"/>
    <w:rsid w:val="002463C3"/>
    <w:rsid w:val="00246443"/>
    <w:rsid w:val="00246923"/>
    <w:rsid w:val="0024697F"/>
    <w:rsid w:val="00246C76"/>
    <w:rsid w:val="00247134"/>
    <w:rsid w:val="00247552"/>
    <w:rsid w:val="002478ED"/>
    <w:rsid w:val="002479F1"/>
    <w:rsid w:val="00247DF3"/>
    <w:rsid w:val="002500EE"/>
    <w:rsid w:val="0025033B"/>
    <w:rsid w:val="00250347"/>
    <w:rsid w:val="00250648"/>
    <w:rsid w:val="00250698"/>
    <w:rsid w:val="00250B1D"/>
    <w:rsid w:val="00250B60"/>
    <w:rsid w:val="00250FB9"/>
    <w:rsid w:val="00251088"/>
    <w:rsid w:val="002519C4"/>
    <w:rsid w:val="00251A32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B6C"/>
    <w:rsid w:val="00254233"/>
    <w:rsid w:val="002545AB"/>
    <w:rsid w:val="002545B7"/>
    <w:rsid w:val="002545C1"/>
    <w:rsid w:val="002545F4"/>
    <w:rsid w:val="00254D1E"/>
    <w:rsid w:val="00254D61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6CC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E7"/>
    <w:rsid w:val="0026054D"/>
    <w:rsid w:val="00260693"/>
    <w:rsid w:val="002608A3"/>
    <w:rsid w:val="002608F4"/>
    <w:rsid w:val="00260C95"/>
    <w:rsid w:val="00260D53"/>
    <w:rsid w:val="002610BA"/>
    <w:rsid w:val="002613B2"/>
    <w:rsid w:val="00261531"/>
    <w:rsid w:val="00261677"/>
    <w:rsid w:val="00261684"/>
    <w:rsid w:val="002617A6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202E"/>
    <w:rsid w:val="002621D3"/>
    <w:rsid w:val="00262440"/>
    <w:rsid w:val="00262505"/>
    <w:rsid w:val="00262B06"/>
    <w:rsid w:val="00262B2D"/>
    <w:rsid w:val="00262C50"/>
    <w:rsid w:val="00262CC1"/>
    <w:rsid w:val="0026320D"/>
    <w:rsid w:val="00263541"/>
    <w:rsid w:val="00263935"/>
    <w:rsid w:val="00263B0B"/>
    <w:rsid w:val="00263CAA"/>
    <w:rsid w:val="00263F1E"/>
    <w:rsid w:val="0026439D"/>
    <w:rsid w:val="0026481A"/>
    <w:rsid w:val="00264851"/>
    <w:rsid w:val="00264BFB"/>
    <w:rsid w:val="00264CCE"/>
    <w:rsid w:val="00264DFA"/>
    <w:rsid w:val="002651A7"/>
    <w:rsid w:val="002651B9"/>
    <w:rsid w:val="00265577"/>
    <w:rsid w:val="002657C7"/>
    <w:rsid w:val="00265B5A"/>
    <w:rsid w:val="00265C1A"/>
    <w:rsid w:val="00265DD7"/>
    <w:rsid w:val="00265E93"/>
    <w:rsid w:val="002664C1"/>
    <w:rsid w:val="00266683"/>
    <w:rsid w:val="002666C8"/>
    <w:rsid w:val="002667B5"/>
    <w:rsid w:val="002668D6"/>
    <w:rsid w:val="002668E2"/>
    <w:rsid w:val="00266A83"/>
    <w:rsid w:val="00266C83"/>
    <w:rsid w:val="00266F95"/>
    <w:rsid w:val="00267095"/>
    <w:rsid w:val="002672C0"/>
    <w:rsid w:val="0026739E"/>
    <w:rsid w:val="00267520"/>
    <w:rsid w:val="002679E9"/>
    <w:rsid w:val="00267A66"/>
    <w:rsid w:val="00267CDB"/>
    <w:rsid w:val="00267F53"/>
    <w:rsid w:val="00267FC9"/>
    <w:rsid w:val="00270103"/>
    <w:rsid w:val="0027010A"/>
    <w:rsid w:val="0027044B"/>
    <w:rsid w:val="00270619"/>
    <w:rsid w:val="0027082D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2179"/>
    <w:rsid w:val="0027282F"/>
    <w:rsid w:val="002728A3"/>
    <w:rsid w:val="002728A4"/>
    <w:rsid w:val="002729A0"/>
    <w:rsid w:val="00272C3F"/>
    <w:rsid w:val="00272EA1"/>
    <w:rsid w:val="00273195"/>
    <w:rsid w:val="00273567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919"/>
    <w:rsid w:val="00274B2F"/>
    <w:rsid w:val="00274BC5"/>
    <w:rsid w:val="00274C34"/>
    <w:rsid w:val="00274CFD"/>
    <w:rsid w:val="00274F7E"/>
    <w:rsid w:val="002755C7"/>
    <w:rsid w:val="00275B8B"/>
    <w:rsid w:val="00275C69"/>
    <w:rsid w:val="00275F91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F4D"/>
    <w:rsid w:val="002772AC"/>
    <w:rsid w:val="00277338"/>
    <w:rsid w:val="0027748F"/>
    <w:rsid w:val="002774F9"/>
    <w:rsid w:val="00277B37"/>
    <w:rsid w:val="00277CF8"/>
    <w:rsid w:val="0028026F"/>
    <w:rsid w:val="002803B5"/>
    <w:rsid w:val="00280862"/>
    <w:rsid w:val="002809BA"/>
    <w:rsid w:val="00280D09"/>
    <w:rsid w:val="002810C1"/>
    <w:rsid w:val="00281180"/>
    <w:rsid w:val="002811AC"/>
    <w:rsid w:val="0028166B"/>
    <w:rsid w:val="00281734"/>
    <w:rsid w:val="0028180E"/>
    <w:rsid w:val="00281C43"/>
    <w:rsid w:val="00281D9A"/>
    <w:rsid w:val="002823E3"/>
    <w:rsid w:val="00282417"/>
    <w:rsid w:val="00282482"/>
    <w:rsid w:val="002825D3"/>
    <w:rsid w:val="0028270C"/>
    <w:rsid w:val="00282739"/>
    <w:rsid w:val="00282803"/>
    <w:rsid w:val="00282B11"/>
    <w:rsid w:val="00282EBB"/>
    <w:rsid w:val="002831C0"/>
    <w:rsid w:val="002833DF"/>
    <w:rsid w:val="0028420D"/>
    <w:rsid w:val="002842F7"/>
    <w:rsid w:val="0028442F"/>
    <w:rsid w:val="002846B9"/>
    <w:rsid w:val="00284846"/>
    <w:rsid w:val="00285120"/>
    <w:rsid w:val="00285522"/>
    <w:rsid w:val="0028589F"/>
    <w:rsid w:val="00285B20"/>
    <w:rsid w:val="00285EB5"/>
    <w:rsid w:val="002863FF"/>
    <w:rsid w:val="00286491"/>
    <w:rsid w:val="0028662A"/>
    <w:rsid w:val="00286A0A"/>
    <w:rsid w:val="00286A3A"/>
    <w:rsid w:val="00286E94"/>
    <w:rsid w:val="002873B7"/>
    <w:rsid w:val="0028747D"/>
    <w:rsid w:val="002875AF"/>
    <w:rsid w:val="0028770C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818"/>
    <w:rsid w:val="00290AE2"/>
    <w:rsid w:val="00290CBA"/>
    <w:rsid w:val="00290D1C"/>
    <w:rsid w:val="002915AB"/>
    <w:rsid w:val="0029172C"/>
    <w:rsid w:val="00291958"/>
    <w:rsid w:val="002919B9"/>
    <w:rsid w:val="002919C5"/>
    <w:rsid w:val="00291AB0"/>
    <w:rsid w:val="00291D66"/>
    <w:rsid w:val="00291EE6"/>
    <w:rsid w:val="00291FEB"/>
    <w:rsid w:val="00292469"/>
    <w:rsid w:val="00292A3A"/>
    <w:rsid w:val="00292C21"/>
    <w:rsid w:val="00292CFC"/>
    <w:rsid w:val="00292DAC"/>
    <w:rsid w:val="00292F42"/>
    <w:rsid w:val="00293013"/>
    <w:rsid w:val="00293054"/>
    <w:rsid w:val="002932CB"/>
    <w:rsid w:val="002933BC"/>
    <w:rsid w:val="00293518"/>
    <w:rsid w:val="00293579"/>
    <w:rsid w:val="002935CA"/>
    <w:rsid w:val="0029384D"/>
    <w:rsid w:val="002938E7"/>
    <w:rsid w:val="002939E4"/>
    <w:rsid w:val="00293B5F"/>
    <w:rsid w:val="00293C1D"/>
    <w:rsid w:val="00293C5E"/>
    <w:rsid w:val="00293C8D"/>
    <w:rsid w:val="002941BA"/>
    <w:rsid w:val="002943D9"/>
    <w:rsid w:val="0029443A"/>
    <w:rsid w:val="0029453F"/>
    <w:rsid w:val="002945A1"/>
    <w:rsid w:val="002947D1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A016B"/>
    <w:rsid w:val="002A0236"/>
    <w:rsid w:val="002A033F"/>
    <w:rsid w:val="002A0379"/>
    <w:rsid w:val="002A0473"/>
    <w:rsid w:val="002A061A"/>
    <w:rsid w:val="002A08AB"/>
    <w:rsid w:val="002A0D67"/>
    <w:rsid w:val="002A0E04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377"/>
    <w:rsid w:val="002A2731"/>
    <w:rsid w:val="002A282D"/>
    <w:rsid w:val="002A28FD"/>
    <w:rsid w:val="002A2940"/>
    <w:rsid w:val="002A2AA4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E0E"/>
    <w:rsid w:val="002A5231"/>
    <w:rsid w:val="002A5364"/>
    <w:rsid w:val="002A5945"/>
    <w:rsid w:val="002A60B0"/>
    <w:rsid w:val="002A6398"/>
    <w:rsid w:val="002A64C3"/>
    <w:rsid w:val="002A67D7"/>
    <w:rsid w:val="002A692D"/>
    <w:rsid w:val="002A6AF0"/>
    <w:rsid w:val="002A6D54"/>
    <w:rsid w:val="002A74FE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DF"/>
    <w:rsid w:val="002B0BF9"/>
    <w:rsid w:val="002B0C02"/>
    <w:rsid w:val="002B0D5F"/>
    <w:rsid w:val="002B129C"/>
    <w:rsid w:val="002B16D3"/>
    <w:rsid w:val="002B1726"/>
    <w:rsid w:val="002B180D"/>
    <w:rsid w:val="002B1CD1"/>
    <w:rsid w:val="002B1DDC"/>
    <w:rsid w:val="002B20F4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A3F"/>
    <w:rsid w:val="002B4BD5"/>
    <w:rsid w:val="002B4DC0"/>
    <w:rsid w:val="002B4FDF"/>
    <w:rsid w:val="002B5019"/>
    <w:rsid w:val="002B5174"/>
    <w:rsid w:val="002B52A7"/>
    <w:rsid w:val="002B538C"/>
    <w:rsid w:val="002B53E2"/>
    <w:rsid w:val="002B5546"/>
    <w:rsid w:val="002B56FB"/>
    <w:rsid w:val="002B5857"/>
    <w:rsid w:val="002B5B0A"/>
    <w:rsid w:val="002B5C6B"/>
    <w:rsid w:val="002B6080"/>
    <w:rsid w:val="002B66E9"/>
    <w:rsid w:val="002B6859"/>
    <w:rsid w:val="002B68D5"/>
    <w:rsid w:val="002B6A52"/>
    <w:rsid w:val="002B6B8E"/>
    <w:rsid w:val="002B6BAC"/>
    <w:rsid w:val="002B6FFF"/>
    <w:rsid w:val="002B7006"/>
    <w:rsid w:val="002B7155"/>
    <w:rsid w:val="002B7196"/>
    <w:rsid w:val="002B7272"/>
    <w:rsid w:val="002B7551"/>
    <w:rsid w:val="002B7590"/>
    <w:rsid w:val="002B7607"/>
    <w:rsid w:val="002B7898"/>
    <w:rsid w:val="002B7ACC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AC4"/>
    <w:rsid w:val="002C1D5E"/>
    <w:rsid w:val="002C1DE2"/>
    <w:rsid w:val="002C20F6"/>
    <w:rsid w:val="002C2221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D1"/>
    <w:rsid w:val="002C34FF"/>
    <w:rsid w:val="002C36A1"/>
    <w:rsid w:val="002C3839"/>
    <w:rsid w:val="002C3A73"/>
    <w:rsid w:val="002C3AB6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49C"/>
    <w:rsid w:val="002C677E"/>
    <w:rsid w:val="002C6CD8"/>
    <w:rsid w:val="002C6CEB"/>
    <w:rsid w:val="002C6D38"/>
    <w:rsid w:val="002C702E"/>
    <w:rsid w:val="002C745C"/>
    <w:rsid w:val="002C7529"/>
    <w:rsid w:val="002C7A16"/>
    <w:rsid w:val="002C7A33"/>
    <w:rsid w:val="002C7A67"/>
    <w:rsid w:val="002C7B83"/>
    <w:rsid w:val="002C7ECC"/>
    <w:rsid w:val="002C7FA1"/>
    <w:rsid w:val="002D01ED"/>
    <w:rsid w:val="002D02AD"/>
    <w:rsid w:val="002D0AC7"/>
    <w:rsid w:val="002D0DD6"/>
    <w:rsid w:val="002D0EAA"/>
    <w:rsid w:val="002D0F16"/>
    <w:rsid w:val="002D12B4"/>
    <w:rsid w:val="002D181E"/>
    <w:rsid w:val="002D19A8"/>
    <w:rsid w:val="002D1AEA"/>
    <w:rsid w:val="002D20FC"/>
    <w:rsid w:val="002D2646"/>
    <w:rsid w:val="002D2739"/>
    <w:rsid w:val="002D281F"/>
    <w:rsid w:val="002D28CD"/>
    <w:rsid w:val="002D2D64"/>
    <w:rsid w:val="002D2ECB"/>
    <w:rsid w:val="002D32DF"/>
    <w:rsid w:val="002D3379"/>
    <w:rsid w:val="002D3512"/>
    <w:rsid w:val="002D3E70"/>
    <w:rsid w:val="002D3E71"/>
    <w:rsid w:val="002D3EBC"/>
    <w:rsid w:val="002D3F6E"/>
    <w:rsid w:val="002D3FAF"/>
    <w:rsid w:val="002D46EA"/>
    <w:rsid w:val="002D4864"/>
    <w:rsid w:val="002D4DB0"/>
    <w:rsid w:val="002D4FFA"/>
    <w:rsid w:val="002D5043"/>
    <w:rsid w:val="002D50D7"/>
    <w:rsid w:val="002D53E7"/>
    <w:rsid w:val="002D5433"/>
    <w:rsid w:val="002D547D"/>
    <w:rsid w:val="002D5622"/>
    <w:rsid w:val="002D5633"/>
    <w:rsid w:val="002D5695"/>
    <w:rsid w:val="002D57AE"/>
    <w:rsid w:val="002D5904"/>
    <w:rsid w:val="002D5BF4"/>
    <w:rsid w:val="002D6297"/>
    <w:rsid w:val="002D6356"/>
    <w:rsid w:val="002D6360"/>
    <w:rsid w:val="002D645E"/>
    <w:rsid w:val="002D67B5"/>
    <w:rsid w:val="002D688F"/>
    <w:rsid w:val="002D6BB8"/>
    <w:rsid w:val="002D6C3B"/>
    <w:rsid w:val="002D6DAF"/>
    <w:rsid w:val="002D6EDD"/>
    <w:rsid w:val="002D6FC7"/>
    <w:rsid w:val="002D7706"/>
    <w:rsid w:val="002D78F4"/>
    <w:rsid w:val="002D7C08"/>
    <w:rsid w:val="002E0072"/>
    <w:rsid w:val="002E01A9"/>
    <w:rsid w:val="002E07C4"/>
    <w:rsid w:val="002E09D0"/>
    <w:rsid w:val="002E0B90"/>
    <w:rsid w:val="002E0EA3"/>
    <w:rsid w:val="002E1635"/>
    <w:rsid w:val="002E1836"/>
    <w:rsid w:val="002E1970"/>
    <w:rsid w:val="002E1D42"/>
    <w:rsid w:val="002E1D60"/>
    <w:rsid w:val="002E1FA5"/>
    <w:rsid w:val="002E2866"/>
    <w:rsid w:val="002E2971"/>
    <w:rsid w:val="002E2983"/>
    <w:rsid w:val="002E2B8C"/>
    <w:rsid w:val="002E2DB1"/>
    <w:rsid w:val="002E2F9C"/>
    <w:rsid w:val="002E3149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A84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242"/>
    <w:rsid w:val="002F024E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AA7"/>
    <w:rsid w:val="002F2DBA"/>
    <w:rsid w:val="002F2FA4"/>
    <w:rsid w:val="002F2FBA"/>
    <w:rsid w:val="002F30C1"/>
    <w:rsid w:val="002F30DD"/>
    <w:rsid w:val="002F368B"/>
    <w:rsid w:val="002F3726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C98"/>
    <w:rsid w:val="002F5D96"/>
    <w:rsid w:val="002F6131"/>
    <w:rsid w:val="002F6189"/>
    <w:rsid w:val="002F660D"/>
    <w:rsid w:val="002F674E"/>
    <w:rsid w:val="002F69E4"/>
    <w:rsid w:val="002F6F81"/>
    <w:rsid w:val="002F7286"/>
    <w:rsid w:val="002F72A0"/>
    <w:rsid w:val="002F74B4"/>
    <w:rsid w:val="002F776F"/>
    <w:rsid w:val="002F7888"/>
    <w:rsid w:val="002F7CD1"/>
    <w:rsid w:val="002F7D9E"/>
    <w:rsid w:val="002F7E1E"/>
    <w:rsid w:val="002F7F89"/>
    <w:rsid w:val="0030033C"/>
    <w:rsid w:val="0030055A"/>
    <w:rsid w:val="00300696"/>
    <w:rsid w:val="0030087A"/>
    <w:rsid w:val="00300CC4"/>
    <w:rsid w:val="00300F7A"/>
    <w:rsid w:val="003013B9"/>
    <w:rsid w:val="003014F4"/>
    <w:rsid w:val="0030152F"/>
    <w:rsid w:val="00301753"/>
    <w:rsid w:val="00301852"/>
    <w:rsid w:val="003019D4"/>
    <w:rsid w:val="00301A55"/>
    <w:rsid w:val="00301B1B"/>
    <w:rsid w:val="00301EEE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430"/>
    <w:rsid w:val="00303556"/>
    <w:rsid w:val="00303626"/>
    <w:rsid w:val="00303928"/>
    <w:rsid w:val="00303A1A"/>
    <w:rsid w:val="00303AFE"/>
    <w:rsid w:val="00303D9D"/>
    <w:rsid w:val="0030436C"/>
    <w:rsid w:val="00304377"/>
    <w:rsid w:val="00304422"/>
    <w:rsid w:val="003046EE"/>
    <w:rsid w:val="00304896"/>
    <w:rsid w:val="003051D1"/>
    <w:rsid w:val="00305241"/>
    <w:rsid w:val="003052EF"/>
    <w:rsid w:val="00305554"/>
    <w:rsid w:val="00305560"/>
    <w:rsid w:val="003055A8"/>
    <w:rsid w:val="00305633"/>
    <w:rsid w:val="00305960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D8"/>
    <w:rsid w:val="00307222"/>
    <w:rsid w:val="00307249"/>
    <w:rsid w:val="003072B3"/>
    <w:rsid w:val="00307301"/>
    <w:rsid w:val="003073C3"/>
    <w:rsid w:val="003073D3"/>
    <w:rsid w:val="00307902"/>
    <w:rsid w:val="00307990"/>
    <w:rsid w:val="003079A9"/>
    <w:rsid w:val="00307A01"/>
    <w:rsid w:val="00307B1B"/>
    <w:rsid w:val="00307C9B"/>
    <w:rsid w:val="00310156"/>
    <w:rsid w:val="0031031B"/>
    <w:rsid w:val="003104B4"/>
    <w:rsid w:val="0031067F"/>
    <w:rsid w:val="00310785"/>
    <w:rsid w:val="00310878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74D"/>
    <w:rsid w:val="003128B5"/>
    <w:rsid w:val="003134FF"/>
    <w:rsid w:val="003135DA"/>
    <w:rsid w:val="00313B3F"/>
    <w:rsid w:val="00313CB7"/>
    <w:rsid w:val="00313F42"/>
    <w:rsid w:val="003141FB"/>
    <w:rsid w:val="003147F9"/>
    <w:rsid w:val="003149E2"/>
    <w:rsid w:val="00314A66"/>
    <w:rsid w:val="00314D98"/>
    <w:rsid w:val="003155D8"/>
    <w:rsid w:val="003155F5"/>
    <w:rsid w:val="0031592B"/>
    <w:rsid w:val="00315BF2"/>
    <w:rsid w:val="00315C01"/>
    <w:rsid w:val="00315D68"/>
    <w:rsid w:val="00315E11"/>
    <w:rsid w:val="00315F63"/>
    <w:rsid w:val="00316064"/>
    <w:rsid w:val="003160F6"/>
    <w:rsid w:val="0031621F"/>
    <w:rsid w:val="00316635"/>
    <w:rsid w:val="003168AD"/>
    <w:rsid w:val="003168B8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13D"/>
    <w:rsid w:val="0032130A"/>
    <w:rsid w:val="003214EE"/>
    <w:rsid w:val="0032157E"/>
    <w:rsid w:val="003215C9"/>
    <w:rsid w:val="003215D6"/>
    <w:rsid w:val="003216EC"/>
    <w:rsid w:val="0032196D"/>
    <w:rsid w:val="00321A58"/>
    <w:rsid w:val="00321AF9"/>
    <w:rsid w:val="00321BC7"/>
    <w:rsid w:val="00321D16"/>
    <w:rsid w:val="00322050"/>
    <w:rsid w:val="003220C0"/>
    <w:rsid w:val="0032241E"/>
    <w:rsid w:val="003225E1"/>
    <w:rsid w:val="003225FC"/>
    <w:rsid w:val="003226E5"/>
    <w:rsid w:val="00322739"/>
    <w:rsid w:val="00323140"/>
    <w:rsid w:val="003231A1"/>
    <w:rsid w:val="003233D2"/>
    <w:rsid w:val="0032357A"/>
    <w:rsid w:val="00323693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754"/>
    <w:rsid w:val="003258B4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EA"/>
    <w:rsid w:val="00326913"/>
    <w:rsid w:val="00326A47"/>
    <w:rsid w:val="00326ECD"/>
    <w:rsid w:val="00327226"/>
    <w:rsid w:val="00327363"/>
    <w:rsid w:val="0032779A"/>
    <w:rsid w:val="0032785B"/>
    <w:rsid w:val="00327BD0"/>
    <w:rsid w:val="00327F2D"/>
    <w:rsid w:val="003300C7"/>
    <w:rsid w:val="00330226"/>
    <w:rsid w:val="00330492"/>
    <w:rsid w:val="00330B15"/>
    <w:rsid w:val="00331133"/>
    <w:rsid w:val="0033122B"/>
    <w:rsid w:val="003313FC"/>
    <w:rsid w:val="003316AE"/>
    <w:rsid w:val="003317BC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D90"/>
    <w:rsid w:val="00335355"/>
    <w:rsid w:val="00335724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70B1"/>
    <w:rsid w:val="0033720C"/>
    <w:rsid w:val="00337510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21"/>
    <w:rsid w:val="0034269A"/>
    <w:rsid w:val="0034290F"/>
    <w:rsid w:val="0034295C"/>
    <w:rsid w:val="00342E20"/>
    <w:rsid w:val="00342E24"/>
    <w:rsid w:val="00343058"/>
    <w:rsid w:val="00343431"/>
    <w:rsid w:val="00343569"/>
    <w:rsid w:val="00343579"/>
    <w:rsid w:val="0034359D"/>
    <w:rsid w:val="0034382B"/>
    <w:rsid w:val="0034391E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9D6"/>
    <w:rsid w:val="00344F59"/>
    <w:rsid w:val="003451BA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FF9"/>
    <w:rsid w:val="0034618D"/>
    <w:rsid w:val="003461BE"/>
    <w:rsid w:val="00346255"/>
    <w:rsid w:val="00346513"/>
    <w:rsid w:val="00346B01"/>
    <w:rsid w:val="00346C64"/>
    <w:rsid w:val="003470E9"/>
    <w:rsid w:val="0034713E"/>
    <w:rsid w:val="003471D6"/>
    <w:rsid w:val="00347343"/>
    <w:rsid w:val="0034738B"/>
    <w:rsid w:val="003474F5"/>
    <w:rsid w:val="0034768B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1442"/>
    <w:rsid w:val="003514A4"/>
    <w:rsid w:val="00351503"/>
    <w:rsid w:val="0035151A"/>
    <w:rsid w:val="003515AD"/>
    <w:rsid w:val="003519D6"/>
    <w:rsid w:val="00351E0F"/>
    <w:rsid w:val="00351EB5"/>
    <w:rsid w:val="0035219B"/>
    <w:rsid w:val="003526D5"/>
    <w:rsid w:val="00352C7C"/>
    <w:rsid w:val="00352E8B"/>
    <w:rsid w:val="00352EB7"/>
    <w:rsid w:val="00352EBE"/>
    <w:rsid w:val="003530DA"/>
    <w:rsid w:val="00353102"/>
    <w:rsid w:val="003533D7"/>
    <w:rsid w:val="00353468"/>
    <w:rsid w:val="003537F0"/>
    <w:rsid w:val="00353913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38F"/>
    <w:rsid w:val="00356436"/>
    <w:rsid w:val="003565CD"/>
    <w:rsid w:val="00356777"/>
    <w:rsid w:val="0035699B"/>
    <w:rsid w:val="0035705E"/>
    <w:rsid w:val="0035716D"/>
    <w:rsid w:val="0035730C"/>
    <w:rsid w:val="003574E8"/>
    <w:rsid w:val="003575AF"/>
    <w:rsid w:val="0035774E"/>
    <w:rsid w:val="00357AE7"/>
    <w:rsid w:val="00357B6C"/>
    <w:rsid w:val="00357BD4"/>
    <w:rsid w:val="00360407"/>
    <w:rsid w:val="003604E8"/>
    <w:rsid w:val="00360525"/>
    <w:rsid w:val="00360DD7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314A"/>
    <w:rsid w:val="00363304"/>
    <w:rsid w:val="003635BB"/>
    <w:rsid w:val="00363653"/>
    <w:rsid w:val="0036373B"/>
    <w:rsid w:val="00363A48"/>
    <w:rsid w:val="00363A4A"/>
    <w:rsid w:val="00363AEB"/>
    <w:rsid w:val="003640DC"/>
    <w:rsid w:val="003641AF"/>
    <w:rsid w:val="0036423C"/>
    <w:rsid w:val="0036441F"/>
    <w:rsid w:val="003645DD"/>
    <w:rsid w:val="003646E2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EE9"/>
    <w:rsid w:val="00367FC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879"/>
    <w:rsid w:val="00371907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23C"/>
    <w:rsid w:val="00373889"/>
    <w:rsid w:val="00373B03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C1E"/>
    <w:rsid w:val="00374E8A"/>
    <w:rsid w:val="0037538F"/>
    <w:rsid w:val="003753AE"/>
    <w:rsid w:val="0037548E"/>
    <w:rsid w:val="00375564"/>
    <w:rsid w:val="0037567F"/>
    <w:rsid w:val="003756B1"/>
    <w:rsid w:val="00375A7B"/>
    <w:rsid w:val="00375B63"/>
    <w:rsid w:val="00375F10"/>
    <w:rsid w:val="003762A0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A11"/>
    <w:rsid w:val="00382A2B"/>
    <w:rsid w:val="003832CA"/>
    <w:rsid w:val="00383567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508F"/>
    <w:rsid w:val="003854C1"/>
    <w:rsid w:val="003855CF"/>
    <w:rsid w:val="0038587A"/>
    <w:rsid w:val="003859B2"/>
    <w:rsid w:val="00385EF8"/>
    <w:rsid w:val="00385FAE"/>
    <w:rsid w:val="003862D8"/>
    <w:rsid w:val="00386430"/>
    <w:rsid w:val="00386630"/>
    <w:rsid w:val="00386780"/>
    <w:rsid w:val="00386919"/>
    <w:rsid w:val="00386C15"/>
    <w:rsid w:val="00386ED2"/>
    <w:rsid w:val="00386FB1"/>
    <w:rsid w:val="003870E3"/>
    <w:rsid w:val="00387225"/>
    <w:rsid w:val="00387280"/>
    <w:rsid w:val="00387425"/>
    <w:rsid w:val="0038786F"/>
    <w:rsid w:val="00387956"/>
    <w:rsid w:val="00387C2E"/>
    <w:rsid w:val="00387E76"/>
    <w:rsid w:val="00387F52"/>
    <w:rsid w:val="003901AA"/>
    <w:rsid w:val="003901B9"/>
    <w:rsid w:val="003901F9"/>
    <w:rsid w:val="0039029A"/>
    <w:rsid w:val="00390366"/>
    <w:rsid w:val="003905A3"/>
    <w:rsid w:val="00390909"/>
    <w:rsid w:val="00390D57"/>
    <w:rsid w:val="00390D91"/>
    <w:rsid w:val="00390E89"/>
    <w:rsid w:val="00390F13"/>
    <w:rsid w:val="003912F2"/>
    <w:rsid w:val="00391475"/>
    <w:rsid w:val="003916F0"/>
    <w:rsid w:val="0039189A"/>
    <w:rsid w:val="003920C9"/>
    <w:rsid w:val="00392122"/>
    <w:rsid w:val="0039218A"/>
    <w:rsid w:val="003921B5"/>
    <w:rsid w:val="003924C7"/>
    <w:rsid w:val="00392635"/>
    <w:rsid w:val="00392BF2"/>
    <w:rsid w:val="00392BFE"/>
    <w:rsid w:val="00393031"/>
    <w:rsid w:val="00393660"/>
    <w:rsid w:val="00393847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98E"/>
    <w:rsid w:val="00395A93"/>
    <w:rsid w:val="00395B28"/>
    <w:rsid w:val="00395BEC"/>
    <w:rsid w:val="00395F2F"/>
    <w:rsid w:val="003962ED"/>
    <w:rsid w:val="003962EE"/>
    <w:rsid w:val="0039649A"/>
    <w:rsid w:val="003964B2"/>
    <w:rsid w:val="003964D4"/>
    <w:rsid w:val="003964FC"/>
    <w:rsid w:val="00396649"/>
    <w:rsid w:val="00396BDF"/>
    <w:rsid w:val="00396F26"/>
    <w:rsid w:val="003971DF"/>
    <w:rsid w:val="0039738B"/>
    <w:rsid w:val="00397460"/>
    <w:rsid w:val="0039753A"/>
    <w:rsid w:val="00397598"/>
    <w:rsid w:val="003977E3"/>
    <w:rsid w:val="00397E78"/>
    <w:rsid w:val="003A011B"/>
    <w:rsid w:val="003A02C4"/>
    <w:rsid w:val="003A0735"/>
    <w:rsid w:val="003A08E2"/>
    <w:rsid w:val="003A092C"/>
    <w:rsid w:val="003A09C0"/>
    <w:rsid w:val="003A09E4"/>
    <w:rsid w:val="003A0F11"/>
    <w:rsid w:val="003A0FA8"/>
    <w:rsid w:val="003A11D5"/>
    <w:rsid w:val="003A1331"/>
    <w:rsid w:val="003A13F5"/>
    <w:rsid w:val="003A1711"/>
    <w:rsid w:val="003A17AB"/>
    <w:rsid w:val="003A17E0"/>
    <w:rsid w:val="003A183F"/>
    <w:rsid w:val="003A1866"/>
    <w:rsid w:val="003A18F3"/>
    <w:rsid w:val="003A1ACD"/>
    <w:rsid w:val="003A1B5D"/>
    <w:rsid w:val="003A1C9A"/>
    <w:rsid w:val="003A1D8E"/>
    <w:rsid w:val="003A1F86"/>
    <w:rsid w:val="003A1FF4"/>
    <w:rsid w:val="003A22E2"/>
    <w:rsid w:val="003A2450"/>
    <w:rsid w:val="003A2571"/>
    <w:rsid w:val="003A257D"/>
    <w:rsid w:val="003A25C8"/>
    <w:rsid w:val="003A26B8"/>
    <w:rsid w:val="003A2DBF"/>
    <w:rsid w:val="003A330B"/>
    <w:rsid w:val="003A34BC"/>
    <w:rsid w:val="003A384B"/>
    <w:rsid w:val="003A3883"/>
    <w:rsid w:val="003A3C08"/>
    <w:rsid w:val="003A3CA2"/>
    <w:rsid w:val="003A3F2C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7DB"/>
    <w:rsid w:val="003A6863"/>
    <w:rsid w:val="003A6B5B"/>
    <w:rsid w:val="003A6D0A"/>
    <w:rsid w:val="003A6E69"/>
    <w:rsid w:val="003A6F2E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6B9"/>
    <w:rsid w:val="003B0A6A"/>
    <w:rsid w:val="003B0ADD"/>
    <w:rsid w:val="003B0CAF"/>
    <w:rsid w:val="003B0EA1"/>
    <w:rsid w:val="003B14AB"/>
    <w:rsid w:val="003B17BC"/>
    <w:rsid w:val="003B17E0"/>
    <w:rsid w:val="003B1CFE"/>
    <w:rsid w:val="003B1E6A"/>
    <w:rsid w:val="003B2390"/>
    <w:rsid w:val="003B24E4"/>
    <w:rsid w:val="003B26FB"/>
    <w:rsid w:val="003B27E1"/>
    <w:rsid w:val="003B2986"/>
    <w:rsid w:val="003B2A1D"/>
    <w:rsid w:val="003B2B0B"/>
    <w:rsid w:val="003B2BD6"/>
    <w:rsid w:val="003B2C0D"/>
    <w:rsid w:val="003B2CE5"/>
    <w:rsid w:val="003B2D56"/>
    <w:rsid w:val="003B2E81"/>
    <w:rsid w:val="003B34E2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5055"/>
    <w:rsid w:val="003B52BD"/>
    <w:rsid w:val="003B5573"/>
    <w:rsid w:val="003B5735"/>
    <w:rsid w:val="003B5A22"/>
    <w:rsid w:val="003B5CF9"/>
    <w:rsid w:val="003B6287"/>
    <w:rsid w:val="003B62C0"/>
    <w:rsid w:val="003B6472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C0E"/>
    <w:rsid w:val="003B7C61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9D6"/>
    <w:rsid w:val="003C1AAF"/>
    <w:rsid w:val="003C1D4E"/>
    <w:rsid w:val="003C1E96"/>
    <w:rsid w:val="003C1FCB"/>
    <w:rsid w:val="003C22E3"/>
    <w:rsid w:val="003C23C3"/>
    <w:rsid w:val="003C2738"/>
    <w:rsid w:val="003C2AE6"/>
    <w:rsid w:val="003C2C35"/>
    <w:rsid w:val="003C2D66"/>
    <w:rsid w:val="003C2F99"/>
    <w:rsid w:val="003C30AD"/>
    <w:rsid w:val="003C3990"/>
    <w:rsid w:val="003C3DDB"/>
    <w:rsid w:val="003C4377"/>
    <w:rsid w:val="003C4460"/>
    <w:rsid w:val="003C4498"/>
    <w:rsid w:val="003C45BC"/>
    <w:rsid w:val="003C4AAE"/>
    <w:rsid w:val="003C4BB2"/>
    <w:rsid w:val="003C4BC7"/>
    <w:rsid w:val="003C4DF5"/>
    <w:rsid w:val="003C5095"/>
    <w:rsid w:val="003C53F6"/>
    <w:rsid w:val="003C54E3"/>
    <w:rsid w:val="003C5567"/>
    <w:rsid w:val="003C576E"/>
    <w:rsid w:val="003C599F"/>
    <w:rsid w:val="003C59E4"/>
    <w:rsid w:val="003C5B27"/>
    <w:rsid w:val="003C5BC1"/>
    <w:rsid w:val="003C5BC2"/>
    <w:rsid w:val="003C5C35"/>
    <w:rsid w:val="003C5C3B"/>
    <w:rsid w:val="003C5CFD"/>
    <w:rsid w:val="003C5DA9"/>
    <w:rsid w:val="003C5E42"/>
    <w:rsid w:val="003C5EE1"/>
    <w:rsid w:val="003C622C"/>
    <w:rsid w:val="003C63AB"/>
    <w:rsid w:val="003C68B3"/>
    <w:rsid w:val="003C69A8"/>
    <w:rsid w:val="003C6ECA"/>
    <w:rsid w:val="003C78B5"/>
    <w:rsid w:val="003C78EA"/>
    <w:rsid w:val="003C7AD2"/>
    <w:rsid w:val="003C7AE1"/>
    <w:rsid w:val="003C7B37"/>
    <w:rsid w:val="003D0044"/>
    <w:rsid w:val="003D0070"/>
    <w:rsid w:val="003D050D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418"/>
    <w:rsid w:val="003D1860"/>
    <w:rsid w:val="003D1B66"/>
    <w:rsid w:val="003D1E70"/>
    <w:rsid w:val="003D1F1F"/>
    <w:rsid w:val="003D1F44"/>
    <w:rsid w:val="003D2462"/>
    <w:rsid w:val="003D2681"/>
    <w:rsid w:val="003D2A80"/>
    <w:rsid w:val="003D2CF8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D6"/>
    <w:rsid w:val="003D408C"/>
    <w:rsid w:val="003D40A3"/>
    <w:rsid w:val="003D40F7"/>
    <w:rsid w:val="003D4163"/>
    <w:rsid w:val="003D43F8"/>
    <w:rsid w:val="003D4AF6"/>
    <w:rsid w:val="003D4C75"/>
    <w:rsid w:val="003D4F23"/>
    <w:rsid w:val="003D504A"/>
    <w:rsid w:val="003D5176"/>
    <w:rsid w:val="003D51CC"/>
    <w:rsid w:val="003D52A8"/>
    <w:rsid w:val="003D5839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87C"/>
    <w:rsid w:val="003D794B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3AC"/>
    <w:rsid w:val="003E33F2"/>
    <w:rsid w:val="003E3659"/>
    <w:rsid w:val="003E3B12"/>
    <w:rsid w:val="003E409C"/>
    <w:rsid w:val="003E4130"/>
    <w:rsid w:val="003E444E"/>
    <w:rsid w:val="003E44FA"/>
    <w:rsid w:val="003E4517"/>
    <w:rsid w:val="003E4619"/>
    <w:rsid w:val="003E46CE"/>
    <w:rsid w:val="003E487F"/>
    <w:rsid w:val="003E4C9B"/>
    <w:rsid w:val="003E4CA3"/>
    <w:rsid w:val="003E500F"/>
    <w:rsid w:val="003E50C9"/>
    <w:rsid w:val="003E5583"/>
    <w:rsid w:val="003E56BA"/>
    <w:rsid w:val="003E56D8"/>
    <w:rsid w:val="003E5708"/>
    <w:rsid w:val="003E5EEA"/>
    <w:rsid w:val="003E661C"/>
    <w:rsid w:val="003E67F4"/>
    <w:rsid w:val="003E68FC"/>
    <w:rsid w:val="003E6A82"/>
    <w:rsid w:val="003E6CB8"/>
    <w:rsid w:val="003E6F89"/>
    <w:rsid w:val="003E713A"/>
    <w:rsid w:val="003E71E1"/>
    <w:rsid w:val="003E72A9"/>
    <w:rsid w:val="003E72F3"/>
    <w:rsid w:val="003E7419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B4"/>
    <w:rsid w:val="003F0959"/>
    <w:rsid w:val="003F0E0F"/>
    <w:rsid w:val="003F105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C9"/>
    <w:rsid w:val="003F3353"/>
    <w:rsid w:val="003F33A0"/>
    <w:rsid w:val="003F34B9"/>
    <w:rsid w:val="003F3895"/>
    <w:rsid w:val="003F3B22"/>
    <w:rsid w:val="003F3C67"/>
    <w:rsid w:val="003F4102"/>
    <w:rsid w:val="003F4461"/>
    <w:rsid w:val="003F4740"/>
    <w:rsid w:val="003F4AEE"/>
    <w:rsid w:val="003F4C12"/>
    <w:rsid w:val="003F4D18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486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90B"/>
    <w:rsid w:val="00402B86"/>
    <w:rsid w:val="00402B9E"/>
    <w:rsid w:val="00402C01"/>
    <w:rsid w:val="00402D06"/>
    <w:rsid w:val="00402E78"/>
    <w:rsid w:val="00402F0D"/>
    <w:rsid w:val="00402F69"/>
    <w:rsid w:val="0040306E"/>
    <w:rsid w:val="004031BD"/>
    <w:rsid w:val="00403225"/>
    <w:rsid w:val="0040364D"/>
    <w:rsid w:val="00403DE5"/>
    <w:rsid w:val="00403E0D"/>
    <w:rsid w:val="00403E11"/>
    <w:rsid w:val="00403E9D"/>
    <w:rsid w:val="00403F01"/>
    <w:rsid w:val="00403FB7"/>
    <w:rsid w:val="004043C0"/>
    <w:rsid w:val="00404462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A8B"/>
    <w:rsid w:val="00405C2F"/>
    <w:rsid w:val="00405D36"/>
    <w:rsid w:val="00405E0F"/>
    <w:rsid w:val="00405FC4"/>
    <w:rsid w:val="0040626B"/>
    <w:rsid w:val="00406672"/>
    <w:rsid w:val="00406799"/>
    <w:rsid w:val="00406892"/>
    <w:rsid w:val="004069DD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ED"/>
    <w:rsid w:val="00410D95"/>
    <w:rsid w:val="00410DE3"/>
    <w:rsid w:val="00410FFC"/>
    <w:rsid w:val="00411154"/>
    <w:rsid w:val="004115A9"/>
    <w:rsid w:val="004118B6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F3"/>
    <w:rsid w:val="00412F7F"/>
    <w:rsid w:val="004131C7"/>
    <w:rsid w:val="0041324A"/>
    <w:rsid w:val="004136FF"/>
    <w:rsid w:val="004137CC"/>
    <w:rsid w:val="004138B6"/>
    <w:rsid w:val="0041405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B55"/>
    <w:rsid w:val="00416C7F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BB"/>
    <w:rsid w:val="00420A14"/>
    <w:rsid w:val="00420F97"/>
    <w:rsid w:val="00421416"/>
    <w:rsid w:val="00421592"/>
    <w:rsid w:val="004215F5"/>
    <w:rsid w:val="004216CF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98A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D49"/>
    <w:rsid w:val="00425E3B"/>
    <w:rsid w:val="00425FA7"/>
    <w:rsid w:val="004260EB"/>
    <w:rsid w:val="004262D8"/>
    <w:rsid w:val="004263EC"/>
    <w:rsid w:val="004267E6"/>
    <w:rsid w:val="00426803"/>
    <w:rsid w:val="00426A8C"/>
    <w:rsid w:val="00426C36"/>
    <w:rsid w:val="0042712F"/>
    <w:rsid w:val="004273F1"/>
    <w:rsid w:val="004275CC"/>
    <w:rsid w:val="00427924"/>
    <w:rsid w:val="0042798B"/>
    <w:rsid w:val="00427C4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D4"/>
    <w:rsid w:val="00431C6D"/>
    <w:rsid w:val="00431CB4"/>
    <w:rsid w:val="00431D3F"/>
    <w:rsid w:val="00431F81"/>
    <w:rsid w:val="00432220"/>
    <w:rsid w:val="004324F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A74"/>
    <w:rsid w:val="00434ACB"/>
    <w:rsid w:val="00434CAC"/>
    <w:rsid w:val="00434E0E"/>
    <w:rsid w:val="004350E2"/>
    <w:rsid w:val="004355DD"/>
    <w:rsid w:val="004356AB"/>
    <w:rsid w:val="00435A9F"/>
    <w:rsid w:val="00435DF2"/>
    <w:rsid w:val="00435EAA"/>
    <w:rsid w:val="0043644A"/>
    <w:rsid w:val="00436624"/>
    <w:rsid w:val="0043662C"/>
    <w:rsid w:val="00436747"/>
    <w:rsid w:val="00436B3B"/>
    <w:rsid w:val="00436B8F"/>
    <w:rsid w:val="00436CE2"/>
    <w:rsid w:val="0043732C"/>
    <w:rsid w:val="004373CE"/>
    <w:rsid w:val="004375BE"/>
    <w:rsid w:val="0043787E"/>
    <w:rsid w:val="004378F1"/>
    <w:rsid w:val="0044007E"/>
    <w:rsid w:val="004400A5"/>
    <w:rsid w:val="004402D4"/>
    <w:rsid w:val="0044034D"/>
    <w:rsid w:val="00440425"/>
    <w:rsid w:val="0044051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38B"/>
    <w:rsid w:val="00442616"/>
    <w:rsid w:val="004427E6"/>
    <w:rsid w:val="00442AE9"/>
    <w:rsid w:val="00442CBD"/>
    <w:rsid w:val="00442E9F"/>
    <w:rsid w:val="00442F00"/>
    <w:rsid w:val="00442F40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F3B"/>
    <w:rsid w:val="00447096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674"/>
    <w:rsid w:val="004508DE"/>
    <w:rsid w:val="00450948"/>
    <w:rsid w:val="004509C4"/>
    <w:rsid w:val="004509F7"/>
    <w:rsid w:val="00450C3A"/>
    <w:rsid w:val="00450CA3"/>
    <w:rsid w:val="00450E0B"/>
    <w:rsid w:val="00450EB1"/>
    <w:rsid w:val="00450FA8"/>
    <w:rsid w:val="00451344"/>
    <w:rsid w:val="0045156F"/>
    <w:rsid w:val="00451A4C"/>
    <w:rsid w:val="00451C4E"/>
    <w:rsid w:val="00451F2C"/>
    <w:rsid w:val="00452517"/>
    <w:rsid w:val="00452838"/>
    <w:rsid w:val="00452850"/>
    <w:rsid w:val="00452956"/>
    <w:rsid w:val="004529BB"/>
    <w:rsid w:val="00452A22"/>
    <w:rsid w:val="00452AA5"/>
    <w:rsid w:val="00452BBD"/>
    <w:rsid w:val="00452C1F"/>
    <w:rsid w:val="004536C4"/>
    <w:rsid w:val="004538AC"/>
    <w:rsid w:val="0045397E"/>
    <w:rsid w:val="00453AF0"/>
    <w:rsid w:val="00453C68"/>
    <w:rsid w:val="00453DC2"/>
    <w:rsid w:val="00453E82"/>
    <w:rsid w:val="00453F4C"/>
    <w:rsid w:val="00453F52"/>
    <w:rsid w:val="0045448F"/>
    <w:rsid w:val="00454535"/>
    <w:rsid w:val="004545F0"/>
    <w:rsid w:val="00454619"/>
    <w:rsid w:val="00454CBF"/>
    <w:rsid w:val="00454DBD"/>
    <w:rsid w:val="00455246"/>
    <w:rsid w:val="004558CD"/>
    <w:rsid w:val="0045593A"/>
    <w:rsid w:val="00455CE0"/>
    <w:rsid w:val="00455E7B"/>
    <w:rsid w:val="00456583"/>
    <w:rsid w:val="004566CB"/>
    <w:rsid w:val="004567A6"/>
    <w:rsid w:val="00456859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C1"/>
    <w:rsid w:val="00461218"/>
    <w:rsid w:val="00461478"/>
    <w:rsid w:val="00461693"/>
    <w:rsid w:val="0046184E"/>
    <w:rsid w:val="00461C01"/>
    <w:rsid w:val="00461C07"/>
    <w:rsid w:val="00461C91"/>
    <w:rsid w:val="00461CB4"/>
    <w:rsid w:val="00461DF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9C2"/>
    <w:rsid w:val="00463C27"/>
    <w:rsid w:val="00463E61"/>
    <w:rsid w:val="00464115"/>
    <w:rsid w:val="00464510"/>
    <w:rsid w:val="004646BC"/>
    <w:rsid w:val="00464739"/>
    <w:rsid w:val="004648DC"/>
    <w:rsid w:val="00464936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23A"/>
    <w:rsid w:val="00466460"/>
    <w:rsid w:val="004665D8"/>
    <w:rsid w:val="00466747"/>
    <w:rsid w:val="00466874"/>
    <w:rsid w:val="00466880"/>
    <w:rsid w:val="00466A70"/>
    <w:rsid w:val="00466CF5"/>
    <w:rsid w:val="00466D83"/>
    <w:rsid w:val="00466F45"/>
    <w:rsid w:val="00466F6F"/>
    <w:rsid w:val="00466FCC"/>
    <w:rsid w:val="00467107"/>
    <w:rsid w:val="00467462"/>
    <w:rsid w:val="00467D14"/>
    <w:rsid w:val="00467E1D"/>
    <w:rsid w:val="00470062"/>
    <w:rsid w:val="00470369"/>
    <w:rsid w:val="00470504"/>
    <w:rsid w:val="00470611"/>
    <w:rsid w:val="00470659"/>
    <w:rsid w:val="00470773"/>
    <w:rsid w:val="004707F3"/>
    <w:rsid w:val="00470EA3"/>
    <w:rsid w:val="00470F79"/>
    <w:rsid w:val="0047111A"/>
    <w:rsid w:val="004715F7"/>
    <w:rsid w:val="0047184D"/>
    <w:rsid w:val="004718E9"/>
    <w:rsid w:val="00471B09"/>
    <w:rsid w:val="00471B6F"/>
    <w:rsid w:val="00471BA6"/>
    <w:rsid w:val="00471D44"/>
    <w:rsid w:val="00471E62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9E6"/>
    <w:rsid w:val="00475CB4"/>
    <w:rsid w:val="00475D1F"/>
    <w:rsid w:val="00475DD1"/>
    <w:rsid w:val="004760C1"/>
    <w:rsid w:val="00476347"/>
    <w:rsid w:val="00476B21"/>
    <w:rsid w:val="00476C21"/>
    <w:rsid w:val="00476E56"/>
    <w:rsid w:val="00476FEC"/>
    <w:rsid w:val="0047729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DD8"/>
    <w:rsid w:val="00477F59"/>
    <w:rsid w:val="004800A9"/>
    <w:rsid w:val="00480207"/>
    <w:rsid w:val="00480418"/>
    <w:rsid w:val="00480573"/>
    <w:rsid w:val="00480779"/>
    <w:rsid w:val="00480A89"/>
    <w:rsid w:val="00480C1B"/>
    <w:rsid w:val="004811DE"/>
    <w:rsid w:val="0048132E"/>
    <w:rsid w:val="00481683"/>
    <w:rsid w:val="00481869"/>
    <w:rsid w:val="00481948"/>
    <w:rsid w:val="00481C62"/>
    <w:rsid w:val="00481CF6"/>
    <w:rsid w:val="00481E9A"/>
    <w:rsid w:val="004821AE"/>
    <w:rsid w:val="00482353"/>
    <w:rsid w:val="00482484"/>
    <w:rsid w:val="00482853"/>
    <w:rsid w:val="00482877"/>
    <w:rsid w:val="00482DEF"/>
    <w:rsid w:val="00482EEF"/>
    <w:rsid w:val="004830C4"/>
    <w:rsid w:val="004830D0"/>
    <w:rsid w:val="00483A6E"/>
    <w:rsid w:val="00483AA0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6ED"/>
    <w:rsid w:val="00487BE4"/>
    <w:rsid w:val="00487C04"/>
    <w:rsid w:val="004900F4"/>
    <w:rsid w:val="00490274"/>
    <w:rsid w:val="004902DB"/>
    <w:rsid w:val="0049088A"/>
    <w:rsid w:val="004908A3"/>
    <w:rsid w:val="00490DD8"/>
    <w:rsid w:val="00491680"/>
    <w:rsid w:val="00491746"/>
    <w:rsid w:val="004917AA"/>
    <w:rsid w:val="00491B80"/>
    <w:rsid w:val="00491BF0"/>
    <w:rsid w:val="00491C57"/>
    <w:rsid w:val="00491FA1"/>
    <w:rsid w:val="00491FF1"/>
    <w:rsid w:val="004923A9"/>
    <w:rsid w:val="0049266F"/>
    <w:rsid w:val="00492720"/>
    <w:rsid w:val="0049283F"/>
    <w:rsid w:val="00492A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C04"/>
    <w:rsid w:val="00493D7A"/>
    <w:rsid w:val="00493E09"/>
    <w:rsid w:val="00493EC5"/>
    <w:rsid w:val="00493FE6"/>
    <w:rsid w:val="0049406D"/>
    <w:rsid w:val="004940F5"/>
    <w:rsid w:val="004944D8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AE"/>
    <w:rsid w:val="0049652A"/>
    <w:rsid w:val="004966BB"/>
    <w:rsid w:val="00496768"/>
    <w:rsid w:val="00496824"/>
    <w:rsid w:val="004969E9"/>
    <w:rsid w:val="00496A5F"/>
    <w:rsid w:val="00496B51"/>
    <w:rsid w:val="00496BB9"/>
    <w:rsid w:val="00496C05"/>
    <w:rsid w:val="00496CF4"/>
    <w:rsid w:val="00496F8E"/>
    <w:rsid w:val="004970D3"/>
    <w:rsid w:val="004975DC"/>
    <w:rsid w:val="0049760D"/>
    <w:rsid w:val="00497808"/>
    <w:rsid w:val="00497A7C"/>
    <w:rsid w:val="004A014D"/>
    <w:rsid w:val="004A016C"/>
    <w:rsid w:val="004A03A7"/>
    <w:rsid w:val="004A0417"/>
    <w:rsid w:val="004A0616"/>
    <w:rsid w:val="004A0671"/>
    <w:rsid w:val="004A0BA9"/>
    <w:rsid w:val="004A0D20"/>
    <w:rsid w:val="004A102B"/>
    <w:rsid w:val="004A1054"/>
    <w:rsid w:val="004A110C"/>
    <w:rsid w:val="004A12F9"/>
    <w:rsid w:val="004A13A3"/>
    <w:rsid w:val="004A13D2"/>
    <w:rsid w:val="004A1682"/>
    <w:rsid w:val="004A1903"/>
    <w:rsid w:val="004A19F8"/>
    <w:rsid w:val="004A1A57"/>
    <w:rsid w:val="004A1F9E"/>
    <w:rsid w:val="004A2287"/>
    <w:rsid w:val="004A2680"/>
    <w:rsid w:val="004A27C1"/>
    <w:rsid w:val="004A2804"/>
    <w:rsid w:val="004A28D3"/>
    <w:rsid w:val="004A2B89"/>
    <w:rsid w:val="004A2B96"/>
    <w:rsid w:val="004A2CAF"/>
    <w:rsid w:val="004A2E34"/>
    <w:rsid w:val="004A2F06"/>
    <w:rsid w:val="004A313B"/>
    <w:rsid w:val="004A3257"/>
    <w:rsid w:val="004A3960"/>
    <w:rsid w:val="004A3984"/>
    <w:rsid w:val="004A39A9"/>
    <w:rsid w:val="004A3DA9"/>
    <w:rsid w:val="004A3DC7"/>
    <w:rsid w:val="004A3E5B"/>
    <w:rsid w:val="004A4039"/>
    <w:rsid w:val="004A417D"/>
    <w:rsid w:val="004A4290"/>
    <w:rsid w:val="004A4414"/>
    <w:rsid w:val="004A45FC"/>
    <w:rsid w:val="004A467F"/>
    <w:rsid w:val="004A46A0"/>
    <w:rsid w:val="004A477A"/>
    <w:rsid w:val="004A4AE3"/>
    <w:rsid w:val="004A4AF6"/>
    <w:rsid w:val="004A4B6B"/>
    <w:rsid w:val="004A5030"/>
    <w:rsid w:val="004A520B"/>
    <w:rsid w:val="004A528E"/>
    <w:rsid w:val="004A5A40"/>
    <w:rsid w:val="004A5B1B"/>
    <w:rsid w:val="004A5DC1"/>
    <w:rsid w:val="004A5E3D"/>
    <w:rsid w:val="004A6196"/>
    <w:rsid w:val="004A61EA"/>
    <w:rsid w:val="004A6564"/>
    <w:rsid w:val="004A66B0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D5B"/>
    <w:rsid w:val="004B0FEB"/>
    <w:rsid w:val="004B139D"/>
    <w:rsid w:val="004B15AE"/>
    <w:rsid w:val="004B15C8"/>
    <w:rsid w:val="004B16E7"/>
    <w:rsid w:val="004B17D7"/>
    <w:rsid w:val="004B1B11"/>
    <w:rsid w:val="004B2264"/>
    <w:rsid w:val="004B25DF"/>
    <w:rsid w:val="004B269B"/>
    <w:rsid w:val="004B27E7"/>
    <w:rsid w:val="004B2C0A"/>
    <w:rsid w:val="004B2C11"/>
    <w:rsid w:val="004B30F2"/>
    <w:rsid w:val="004B330F"/>
    <w:rsid w:val="004B33B8"/>
    <w:rsid w:val="004B36A3"/>
    <w:rsid w:val="004B39B9"/>
    <w:rsid w:val="004B3B97"/>
    <w:rsid w:val="004B3CC6"/>
    <w:rsid w:val="004B3D10"/>
    <w:rsid w:val="004B408A"/>
    <w:rsid w:val="004B411B"/>
    <w:rsid w:val="004B41BC"/>
    <w:rsid w:val="004B4268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5044"/>
    <w:rsid w:val="004B509B"/>
    <w:rsid w:val="004B50E9"/>
    <w:rsid w:val="004B50EA"/>
    <w:rsid w:val="004B52B1"/>
    <w:rsid w:val="004B5326"/>
    <w:rsid w:val="004B5889"/>
    <w:rsid w:val="004B5945"/>
    <w:rsid w:val="004B5992"/>
    <w:rsid w:val="004B5FF9"/>
    <w:rsid w:val="004B6460"/>
    <w:rsid w:val="004B64FB"/>
    <w:rsid w:val="004B6519"/>
    <w:rsid w:val="004B67E9"/>
    <w:rsid w:val="004B69DA"/>
    <w:rsid w:val="004B6AFE"/>
    <w:rsid w:val="004B6B62"/>
    <w:rsid w:val="004B6CAA"/>
    <w:rsid w:val="004B6D4F"/>
    <w:rsid w:val="004B6EF7"/>
    <w:rsid w:val="004B70D0"/>
    <w:rsid w:val="004B722C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F6B"/>
    <w:rsid w:val="004C1046"/>
    <w:rsid w:val="004C1326"/>
    <w:rsid w:val="004C13AC"/>
    <w:rsid w:val="004C19A9"/>
    <w:rsid w:val="004C1A95"/>
    <w:rsid w:val="004C1D77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95B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B6A"/>
    <w:rsid w:val="004C7BAE"/>
    <w:rsid w:val="004C7BD0"/>
    <w:rsid w:val="004C7D8D"/>
    <w:rsid w:val="004C7D9A"/>
    <w:rsid w:val="004C7EDA"/>
    <w:rsid w:val="004C7EFE"/>
    <w:rsid w:val="004D01AD"/>
    <w:rsid w:val="004D0499"/>
    <w:rsid w:val="004D06FE"/>
    <w:rsid w:val="004D0877"/>
    <w:rsid w:val="004D140F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ECB"/>
    <w:rsid w:val="004D2F41"/>
    <w:rsid w:val="004D302C"/>
    <w:rsid w:val="004D30EC"/>
    <w:rsid w:val="004D322B"/>
    <w:rsid w:val="004D32C4"/>
    <w:rsid w:val="004D3589"/>
    <w:rsid w:val="004D371A"/>
    <w:rsid w:val="004D37A2"/>
    <w:rsid w:val="004D39B4"/>
    <w:rsid w:val="004D3AC5"/>
    <w:rsid w:val="004D4163"/>
    <w:rsid w:val="004D438E"/>
    <w:rsid w:val="004D4556"/>
    <w:rsid w:val="004D4656"/>
    <w:rsid w:val="004D49D1"/>
    <w:rsid w:val="004D4B23"/>
    <w:rsid w:val="004D4BF8"/>
    <w:rsid w:val="004D5166"/>
    <w:rsid w:val="004D53D9"/>
    <w:rsid w:val="004D56A1"/>
    <w:rsid w:val="004D56C3"/>
    <w:rsid w:val="004D56C9"/>
    <w:rsid w:val="004D5929"/>
    <w:rsid w:val="004D5ACC"/>
    <w:rsid w:val="004D5D95"/>
    <w:rsid w:val="004D5E1D"/>
    <w:rsid w:val="004D5EF4"/>
    <w:rsid w:val="004D5F90"/>
    <w:rsid w:val="004D689D"/>
    <w:rsid w:val="004D6AA5"/>
    <w:rsid w:val="004D6AC4"/>
    <w:rsid w:val="004D6B50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E07C1"/>
    <w:rsid w:val="004E0DD1"/>
    <w:rsid w:val="004E0F1A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7F0"/>
    <w:rsid w:val="004E2B8A"/>
    <w:rsid w:val="004E2CE2"/>
    <w:rsid w:val="004E2D42"/>
    <w:rsid w:val="004E2F6F"/>
    <w:rsid w:val="004E311E"/>
    <w:rsid w:val="004E3940"/>
    <w:rsid w:val="004E3A4F"/>
    <w:rsid w:val="004E3BAA"/>
    <w:rsid w:val="004E3CF8"/>
    <w:rsid w:val="004E3EF8"/>
    <w:rsid w:val="004E4098"/>
    <w:rsid w:val="004E447B"/>
    <w:rsid w:val="004E46D6"/>
    <w:rsid w:val="004E49F1"/>
    <w:rsid w:val="004E4CA9"/>
    <w:rsid w:val="004E4DAD"/>
    <w:rsid w:val="004E52DC"/>
    <w:rsid w:val="004E54D1"/>
    <w:rsid w:val="004E55C6"/>
    <w:rsid w:val="004E5662"/>
    <w:rsid w:val="004E56C5"/>
    <w:rsid w:val="004E5B91"/>
    <w:rsid w:val="004E5E62"/>
    <w:rsid w:val="004E5FE9"/>
    <w:rsid w:val="004E6011"/>
    <w:rsid w:val="004E61ED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FDF"/>
    <w:rsid w:val="004E7001"/>
    <w:rsid w:val="004E7262"/>
    <w:rsid w:val="004E769D"/>
    <w:rsid w:val="004E79CA"/>
    <w:rsid w:val="004E79D5"/>
    <w:rsid w:val="004E7CCE"/>
    <w:rsid w:val="004F001F"/>
    <w:rsid w:val="004F00EC"/>
    <w:rsid w:val="004F0387"/>
    <w:rsid w:val="004F03AF"/>
    <w:rsid w:val="004F0503"/>
    <w:rsid w:val="004F057D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2F62"/>
    <w:rsid w:val="004F3004"/>
    <w:rsid w:val="004F310F"/>
    <w:rsid w:val="004F3356"/>
    <w:rsid w:val="004F37A1"/>
    <w:rsid w:val="004F39C0"/>
    <w:rsid w:val="004F3CE2"/>
    <w:rsid w:val="004F3E34"/>
    <w:rsid w:val="004F3F31"/>
    <w:rsid w:val="004F42EC"/>
    <w:rsid w:val="004F45B4"/>
    <w:rsid w:val="004F466B"/>
    <w:rsid w:val="004F48DC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165"/>
    <w:rsid w:val="004F6605"/>
    <w:rsid w:val="004F67AA"/>
    <w:rsid w:val="004F6ABE"/>
    <w:rsid w:val="004F6D62"/>
    <w:rsid w:val="004F6EFB"/>
    <w:rsid w:val="004F7809"/>
    <w:rsid w:val="004F7A25"/>
    <w:rsid w:val="004F7AA7"/>
    <w:rsid w:val="004F7B61"/>
    <w:rsid w:val="004F7D57"/>
    <w:rsid w:val="004F7FF8"/>
    <w:rsid w:val="0050039D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125"/>
    <w:rsid w:val="00502352"/>
    <w:rsid w:val="005024B1"/>
    <w:rsid w:val="005024CC"/>
    <w:rsid w:val="005025ED"/>
    <w:rsid w:val="005027BE"/>
    <w:rsid w:val="00502993"/>
    <w:rsid w:val="00502B2C"/>
    <w:rsid w:val="00502F56"/>
    <w:rsid w:val="005033FF"/>
    <w:rsid w:val="0050353B"/>
    <w:rsid w:val="0050372E"/>
    <w:rsid w:val="00503952"/>
    <w:rsid w:val="00503CD5"/>
    <w:rsid w:val="00503CF2"/>
    <w:rsid w:val="00503D21"/>
    <w:rsid w:val="00503EB1"/>
    <w:rsid w:val="005040D2"/>
    <w:rsid w:val="00504103"/>
    <w:rsid w:val="00504222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977"/>
    <w:rsid w:val="00506B5B"/>
    <w:rsid w:val="00506C61"/>
    <w:rsid w:val="00506CEF"/>
    <w:rsid w:val="00506DB7"/>
    <w:rsid w:val="00506EAB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72F"/>
    <w:rsid w:val="00510873"/>
    <w:rsid w:val="005108C7"/>
    <w:rsid w:val="005108D7"/>
    <w:rsid w:val="00510920"/>
    <w:rsid w:val="00510B14"/>
    <w:rsid w:val="00510DE8"/>
    <w:rsid w:val="00511042"/>
    <w:rsid w:val="0051115A"/>
    <w:rsid w:val="005115CB"/>
    <w:rsid w:val="005115E7"/>
    <w:rsid w:val="0051163D"/>
    <w:rsid w:val="00511A3A"/>
    <w:rsid w:val="00511CDB"/>
    <w:rsid w:val="00511FAF"/>
    <w:rsid w:val="00511FDB"/>
    <w:rsid w:val="00512208"/>
    <w:rsid w:val="00512544"/>
    <w:rsid w:val="00512599"/>
    <w:rsid w:val="005126D0"/>
    <w:rsid w:val="005126E3"/>
    <w:rsid w:val="005126F7"/>
    <w:rsid w:val="00512855"/>
    <w:rsid w:val="0051291C"/>
    <w:rsid w:val="005129FC"/>
    <w:rsid w:val="00512A5A"/>
    <w:rsid w:val="00512BA9"/>
    <w:rsid w:val="00512ED8"/>
    <w:rsid w:val="005130CB"/>
    <w:rsid w:val="005131B1"/>
    <w:rsid w:val="00513210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E50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628"/>
    <w:rsid w:val="00526700"/>
    <w:rsid w:val="005267BE"/>
    <w:rsid w:val="005269E0"/>
    <w:rsid w:val="005269F8"/>
    <w:rsid w:val="00526C60"/>
    <w:rsid w:val="00526E8A"/>
    <w:rsid w:val="00526EF2"/>
    <w:rsid w:val="005272C6"/>
    <w:rsid w:val="00527862"/>
    <w:rsid w:val="0052799A"/>
    <w:rsid w:val="00527A11"/>
    <w:rsid w:val="00527AB0"/>
    <w:rsid w:val="00527E93"/>
    <w:rsid w:val="00527F73"/>
    <w:rsid w:val="00527FC6"/>
    <w:rsid w:val="00530117"/>
    <w:rsid w:val="0053038D"/>
    <w:rsid w:val="00530553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81D"/>
    <w:rsid w:val="00532880"/>
    <w:rsid w:val="00532B87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62B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34A"/>
    <w:rsid w:val="0053687F"/>
    <w:rsid w:val="00536DDC"/>
    <w:rsid w:val="005371CF"/>
    <w:rsid w:val="00537579"/>
    <w:rsid w:val="005375F0"/>
    <w:rsid w:val="00537696"/>
    <w:rsid w:val="005377F8"/>
    <w:rsid w:val="00537811"/>
    <w:rsid w:val="00537973"/>
    <w:rsid w:val="00537ADC"/>
    <w:rsid w:val="00537C93"/>
    <w:rsid w:val="00537D13"/>
    <w:rsid w:val="00540016"/>
    <w:rsid w:val="00540172"/>
    <w:rsid w:val="0054025A"/>
    <w:rsid w:val="00540359"/>
    <w:rsid w:val="00540881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C8A"/>
    <w:rsid w:val="00544F4C"/>
    <w:rsid w:val="0054511D"/>
    <w:rsid w:val="005452EF"/>
    <w:rsid w:val="005453B2"/>
    <w:rsid w:val="005453C1"/>
    <w:rsid w:val="005453CC"/>
    <w:rsid w:val="005457E1"/>
    <w:rsid w:val="00545850"/>
    <w:rsid w:val="00545CAA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AE0"/>
    <w:rsid w:val="00547B49"/>
    <w:rsid w:val="00547BE6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C2B"/>
    <w:rsid w:val="00550E6A"/>
    <w:rsid w:val="005512A4"/>
    <w:rsid w:val="0055150D"/>
    <w:rsid w:val="0055181E"/>
    <w:rsid w:val="00551851"/>
    <w:rsid w:val="00551AA8"/>
    <w:rsid w:val="00551FC8"/>
    <w:rsid w:val="00552583"/>
    <w:rsid w:val="005525EF"/>
    <w:rsid w:val="005525F0"/>
    <w:rsid w:val="00552A2F"/>
    <w:rsid w:val="00552A46"/>
    <w:rsid w:val="00552B61"/>
    <w:rsid w:val="00553146"/>
    <w:rsid w:val="0055314F"/>
    <w:rsid w:val="00553371"/>
    <w:rsid w:val="00553389"/>
    <w:rsid w:val="005533FE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D9E"/>
    <w:rsid w:val="00555DA3"/>
    <w:rsid w:val="00555E38"/>
    <w:rsid w:val="00555F9B"/>
    <w:rsid w:val="00556017"/>
    <w:rsid w:val="00556081"/>
    <w:rsid w:val="00556328"/>
    <w:rsid w:val="00556545"/>
    <w:rsid w:val="005566D4"/>
    <w:rsid w:val="00556927"/>
    <w:rsid w:val="00556A50"/>
    <w:rsid w:val="00556A58"/>
    <w:rsid w:val="00556D29"/>
    <w:rsid w:val="00556DAF"/>
    <w:rsid w:val="005571C6"/>
    <w:rsid w:val="005574F7"/>
    <w:rsid w:val="00557A72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F8"/>
    <w:rsid w:val="00561C41"/>
    <w:rsid w:val="00561D61"/>
    <w:rsid w:val="00561F1E"/>
    <w:rsid w:val="00562242"/>
    <w:rsid w:val="00562355"/>
    <w:rsid w:val="00562396"/>
    <w:rsid w:val="00562473"/>
    <w:rsid w:val="005628F0"/>
    <w:rsid w:val="00562946"/>
    <w:rsid w:val="00562FC4"/>
    <w:rsid w:val="00563534"/>
    <w:rsid w:val="00563978"/>
    <w:rsid w:val="00563A1A"/>
    <w:rsid w:val="00563C17"/>
    <w:rsid w:val="00563F29"/>
    <w:rsid w:val="005640A1"/>
    <w:rsid w:val="00564347"/>
    <w:rsid w:val="0056441A"/>
    <w:rsid w:val="00564A17"/>
    <w:rsid w:val="00564CA5"/>
    <w:rsid w:val="00564CB4"/>
    <w:rsid w:val="00564EBE"/>
    <w:rsid w:val="00564FD0"/>
    <w:rsid w:val="005651EA"/>
    <w:rsid w:val="005654F3"/>
    <w:rsid w:val="005655A4"/>
    <w:rsid w:val="00565708"/>
    <w:rsid w:val="00565771"/>
    <w:rsid w:val="00565798"/>
    <w:rsid w:val="00565EDD"/>
    <w:rsid w:val="005660C0"/>
    <w:rsid w:val="005662C6"/>
    <w:rsid w:val="00566774"/>
    <w:rsid w:val="00566A79"/>
    <w:rsid w:val="00566F60"/>
    <w:rsid w:val="005671F2"/>
    <w:rsid w:val="00567313"/>
    <w:rsid w:val="0056779E"/>
    <w:rsid w:val="005677A0"/>
    <w:rsid w:val="0056792A"/>
    <w:rsid w:val="005679FA"/>
    <w:rsid w:val="00567D04"/>
    <w:rsid w:val="005705B8"/>
    <w:rsid w:val="00570A2A"/>
    <w:rsid w:val="00570DEE"/>
    <w:rsid w:val="00570E39"/>
    <w:rsid w:val="005710F6"/>
    <w:rsid w:val="0057123A"/>
    <w:rsid w:val="00571574"/>
    <w:rsid w:val="0057174E"/>
    <w:rsid w:val="00571BF7"/>
    <w:rsid w:val="00571EBD"/>
    <w:rsid w:val="005727A5"/>
    <w:rsid w:val="00572A4B"/>
    <w:rsid w:val="00572CEA"/>
    <w:rsid w:val="005731E3"/>
    <w:rsid w:val="00573360"/>
    <w:rsid w:val="0057374F"/>
    <w:rsid w:val="0057375F"/>
    <w:rsid w:val="00573858"/>
    <w:rsid w:val="00573CF9"/>
    <w:rsid w:val="00573F22"/>
    <w:rsid w:val="00574070"/>
    <w:rsid w:val="00574236"/>
    <w:rsid w:val="0057426C"/>
    <w:rsid w:val="005745A9"/>
    <w:rsid w:val="00574C6C"/>
    <w:rsid w:val="00574D02"/>
    <w:rsid w:val="00574DE0"/>
    <w:rsid w:val="00574EAB"/>
    <w:rsid w:val="00574EE5"/>
    <w:rsid w:val="005754F9"/>
    <w:rsid w:val="005756DD"/>
    <w:rsid w:val="00575801"/>
    <w:rsid w:val="00575BD0"/>
    <w:rsid w:val="00575C4C"/>
    <w:rsid w:val="005761DA"/>
    <w:rsid w:val="0057658A"/>
    <w:rsid w:val="005765CD"/>
    <w:rsid w:val="00576D55"/>
    <w:rsid w:val="00576F2F"/>
    <w:rsid w:val="0057728D"/>
    <w:rsid w:val="00577328"/>
    <w:rsid w:val="005773F2"/>
    <w:rsid w:val="0057772A"/>
    <w:rsid w:val="00577C3C"/>
    <w:rsid w:val="00577F77"/>
    <w:rsid w:val="005802C5"/>
    <w:rsid w:val="00580345"/>
    <w:rsid w:val="005804DF"/>
    <w:rsid w:val="00580999"/>
    <w:rsid w:val="005809B6"/>
    <w:rsid w:val="00580B92"/>
    <w:rsid w:val="00580C14"/>
    <w:rsid w:val="00580C59"/>
    <w:rsid w:val="00580DE5"/>
    <w:rsid w:val="00581386"/>
    <w:rsid w:val="005813CA"/>
    <w:rsid w:val="00581601"/>
    <w:rsid w:val="005817B1"/>
    <w:rsid w:val="005817F3"/>
    <w:rsid w:val="005818FA"/>
    <w:rsid w:val="005821D1"/>
    <w:rsid w:val="005828EC"/>
    <w:rsid w:val="00582D7F"/>
    <w:rsid w:val="00582E1B"/>
    <w:rsid w:val="00582E40"/>
    <w:rsid w:val="00582EF3"/>
    <w:rsid w:val="00582F32"/>
    <w:rsid w:val="0058329C"/>
    <w:rsid w:val="005837C8"/>
    <w:rsid w:val="005838D9"/>
    <w:rsid w:val="005838E9"/>
    <w:rsid w:val="0058399B"/>
    <w:rsid w:val="00583A76"/>
    <w:rsid w:val="00583A9D"/>
    <w:rsid w:val="00583BE6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500A"/>
    <w:rsid w:val="00585406"/>
    <w:rsid w:val="005855EE"/>
    <w:rsid w:val="00585969"/>
    <w:rsid w:val="00585B3A"/>
    <w:rsid w:val="00585EEA"/>
    <w:rsid w:val="005861D3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C13"/>
    <w:rsid w:val="00587D39"/>
    <w:rsid w:val="005902AE"/>
    <w:rsid w:val="005902ED"/>
    <w:rsid w:val="005903E2"/>
    <w:rsid w:val="00590474"/>
    <w:rsid w:val="0059065B"/>
    <w:rsid w:val="0059077C"/>
    <w:rsid w:val="005907E1"/>
    <w:rsid w:val="00590EDA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F5E"/>
    <w:rsid w:val="00592F89"/>
    <w:rsid w:val="005933DC"/>
    <w:rsid w:val="00593A31"/>
    <w:rsid w:val="00593F43"/>
    <w:rsid w:val="0059411D"/>
    <w:rsid w:val="00594AB7"/>
    <w:rsid w:val="00594DBD"/>
    <w:rsid w:val="00594F72"/>
    <w:rsid w:val="005954A4"/>
    <w:rsid w:val="00595525"/>
    <w:rsid w:val="00595784"/>
    <w:rsid w:val="0059587D"/>
    <w:rsid w:val="00595BAA"/>
    <w:rsid w:val="00595FE5"/>
    <w:rsid w:val="00596093"/>
    <w:rsid w:val="005960E8"/>
    <w:rsid w:val="0059620B"/>
    <w:rsid w:val="00596391"/>
    <w:rsid w:val="00596558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C1D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E2"/>
    <w:rsid w:val="005A1231"/>
    <w:rsid w:val="005A16AB"/>
    <w:rsid w:val="005A198B"/>
    <w:rsid w:val="005A1BD7"/>
    <w:rsid w:val="005A208E"/>
    <w:rsid w:val="005A229B"/>
    <w:rsid w:val="005A2A51"/>
    <w:rsid w:val="005A2B66"/>
    <w:rsid w:val="005A2B9D"/>
    <w:rsid w:val="005A2BBF"/>
    <w:rsid w:val="005A2C17"/>
    <w:rsid w:val="005A2E4E"/>
    <w:rsid w:val="005A2E6D"/>
    <w:rsid w:val="005A2E75"/>
    <w:rsid w:val="005A2EBA"/>
    <w:rsid w:val="005A2F4D"/>
    <w:rsid w:val="005A2FB1"/>
    <w:rsid w:val="005A2FC2"/>
    <w:rsid w:val="005A3273"/>
    <w:rsid w:val="005A32CB"/>
    <w:rsid w:val="005A33ED"/>
    <w:rsid w:val="005A344F"/>
    <w:rsid w:val="005A39B3"/>
    <w:rsid w:val="005A3C52"/>
    <w:rsid w:val="005A3DEC"/>
    <w:rsid w:val="005A42D1"/>
    <w:rsid w:val="005A44BB"/>
    <w:rsid w:val="005A4735"/>
    <w:rsid w:val="005A4964"/>
    <w:rsid w:val="005A4AA7"/>
    <w:rsid w:val="005A4BE2"/>
    <w:rsid w:val="005A4D60"/>
    <w:rsid w:val="005A51E8"/>
    <w:rsid w:val="005A5258"/>
    <w:rsid w:val="005A5401"/>
    <w:rsid w:val="005A5555"/>
    <w:rsid w:val="005A5582"/>
    <w:rsid w:val="005A6181"/>
    <w:rsid w:val="005A6209"/>
    <w:rsid w:val="005A6334"/>
    <w:rsid w:val="005A644C"/>
    <w:rsid w:val="005A6569"/>
    <w:rsid w:val="005A687C"/>
    <w:rsid w:val="005A68AD"/>
    <w:rsid w:val="005A6993"/>
    <w:rsid w:val="005A7010"/>
    <w:rsid w:val="005A729B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2D4"/>
    <w:rsid w:val="005B039F"/>
    <w:rsid w:val="005B0516"/>
    <w:rsid w:val="005B0540"/>
    <w:rsid w:val="005B070F"/>
    <w:rsid w:val="005B0733"/>
    <w:rsid w:val="005B07E5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817"/>
    <w:rsid w:val="005B2841"/>
    <w:rsid w:val="005B2AAA"/>
    <w:rsid w:val="005B2B01"/>
    <w:rsid w:val="005B2B13"/>
    <w:rsid w:val="005B2FB4"/>
    <w:rsid w:val="005B3032"/>
    <w:rsid w:val="005B32D6"/>
    <w:rsid w:val="005B349D"/>
    <w:rsid w:val="005B3A28"/>
    <w:rsid w:val="005B3A5A"/>
    <w:rsid w:val="005B3A9B"/>
    <w:rsid w:val="005B3AAB"/>
    <w:rsid w:val="005B3DF8"/>
    <w:rsid w:val="005B3ECA"/>
    <w:rsid w:val="005B3F34"/>
    <w:rsid w:val="005B4180"/>
    <w:rsid w:val="005B4235"/>
    <w:rsid w:val="005B426C"/>
    <w:rsid w:val="005B4489"/>
    <w:rsid w:val="005B4536"/>
    <w:rsid w:val="005B461E"/>
    <w:rsid w:val="005B484F"/>
    <w:rsid w:val="005B4CBC"/>
    <w:rsid w:val="005B4F5D"/>
    <w:rsid w:val="005B5348"/>
    <w:rsid w:val="005B57AD"/>
    <w:rsid w:val="005B597D"/>
    <w:rsid w:val="005B5D57"/>
    <w:rsid w:val="005B5F15"/>
    <w:rsid w:val="005B61ED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9A"/>
    <w:rsid w:val="005B79C8"/>
    <w:rsid w:val="005B7B0B"/>
    <w:rsid w:val="005B7C99"/>
    <w:rsid w:val="005B7D97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599"/>
    <w:rsid w:val="005C36EE"/>
    <w:rsid w:val="005C3780"/>
    <w:rsid w:val="005C39BD"/>
    <w:rsid w:val="005C3BC2"/>
    <w:rsid w:val="005C3C91"/>
    <w:rsid w:val="005C4094"/>
    <w:rsid w:val="005C438B"/>
    <w:rsid w:val="005C4408"/>
    <w:rsid w:val="005C4727"/>
    <w:rsid w:val="005C4835"/>
    <w:rsid w:val="005C5069"/>
    <w:rsid w:val="005C557D"/>
    <w:rsid w:val="005C581B"/>
    <w:rsid w:val="005C5872"/>
    <w:rsid w:val="005C5A14"/>
    <w:rsid w:val="005C5A52"/>
    <w:rsid w:val="005C5A93"/>
    <w:rsid w:val="005C5BD0"/>
    <w:rsid w:val="005C5C57"/>
    <w:rsid w:val="005C6092"/>
    <w:rsid w:val="005C632D"/>
    <w:rsid w:val="005C63B2"/>
    <w:rsid w:val="005C65A0"/>
    <w:rsid w:val="005C6A9B"/>
    <w:rsid w:val="005C6B8C"/>
    <w:rsid w:val="005C6C97"/>
    <w:rsid w:val="005C6F85"/>
    <w:rsid w:val="005C7082"/>
    <w:rsid w:val="005C7140"/>
    <w:rsid w:val="005C75A4"/>
    <w:rsid w:val="005C75F0"/>
    <w:rsid w:val="005C768B"/>
    <w:rsid w:val="005C7986"/>
    <w:rsid w:val="005C7B84"/>
    <w:rsid w:val="005C7BBE"/>
    <w:rsid w:val="005C7D0F"/>
    <w:rsid w:val="005D000D"/>
    <w:rsid w:val="005D0986"/>
    <w:rsid w:val="005D0D7C"/>
    <w:rsid w:val="005D0E29"/>
    <w:rsid w:val="005D11B3"/>
    <w:rsid w:val="005D12EF"/>
    <w:rsid w:val="005D1465"/>
    <w:rsid w:val="005D1930"/>
    <w:rsid w:val="005D19C9"/>
    <w:rsid w:val="005D1A5E"/>
    <w:rsid w:val="005D1B26"/>
    <w:rsid w:val="005D1C54"/>
    <w:rsid w:val="005D1CD6"/>
    <w:rsid w:val="005D1DC7"/>
    <w:rsid w:val="005D1E1D"/>
    <w:rsid w:val="005D1FE0"/>
    <w:rsid w:val="005D23E0"/>
    <w:rsid w:val="005D2572"/>
    <w:rsid w:val="005D26B8"/>
    <w:rsid w:val="005D2826"/>
    <w:rsid w:val="005D2905"/>
    <w:rsid w:val="005D2920"/>
    <w:rsid w:val="005D292F"/>
    <w:rsid w:val="005D2985"/>
    <w:rsid w:val="005D2D8C"/>
    <w:rsid w:val="005D2E60"/>
    <w:rsid w:val="005D2EEE"/>
    <w:rsid w:val="005D304A"/>
    <w:rsid w:val="005D3667"/>
    <w:rsid w:val="005D38C7"/>
    <w:rsid w:val="005D3908"/>
    <w:rsid w:val="005D3BC8"/>
    <w:rsid w:val="005D3F6F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6F"/>
    <w:rsid w:val="005D6C4C"/>
    <w:rsid w:val="005D70B6"/>
    <w:rsid w:val="005D71E2"/>
    <w:rsid w:val="005D764B"/>
    <w:rsid w:val="005D77BB"/>
    <w:rsid w:val="005D78B4"/>
    <w:rsid w:val="005D7D8E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D6"/>
    <w:rsid w:val="005E5EBA"/>
    <w:rsid w:val="005E6725"/>
    <w:rsid w:val="005E6DF6"/>
    <w:rsid w:val="005E725D"/>
    <w:rsid w:val="005E7989"/>
    <w:rsid w:val="005E7AAA"/>
    <w:rsid w:val="005E7B80"/>
    <w:rsid w:val="005E7BA7"/>
    <w:rsid w:val="005E7C0B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1011"/>
    <w:rsid w:val="005F165A"/>
    <w:rsid w:val="005F179F"/>
    <w:rsid w:val="005F1CB2"/>
    <w:rsid w:val="005F1CD6"/>
    <w:rsid w:val="005F1FD7"/>
    <w:rsid w:val="005F1FF7"/>
    <w:rsid w:val="005F22E0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4C59"/>
    <w:rsid w:val="005F5062"/>
    <w:rsid w:val="005F5485"/>
    <w:rsid w:val="005F54A1"/>
    <w:rsid w:val="005F54A3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7092"/>
    <w:rsid w:val="005F7165"/>
    <w:rsid w:val="005F7396"/>
    <w:rsid w:val="005F740C"/>
    <w:rsid w:val="005F7A49"/>
    <w:rsid w:val="005F7BF6"/>
    <w:rsid w:val="005F7DEB"/>
    <w:rsid w:val="005F7DEC"/>
    <w:rsid w:val="005F7E9E"/>
    <w:rsid w:val="005F7EFF"/>
    <w:rsid w:val="006004EA"/>
    <w:rsid w:val="006007C2"/>
    <w:rsid w:val="0060089D"/>
    <w:rsid w:val="00600AF0"/>
    <w:rsid w:val="00600C18"/>
    <w:rsid w:val="006015A6"/>
    <w:rsid w:val="006016E8"/>
    <w:rsid w:val="006017F7"/>
    <w:rsid w:val="00601EFF"/>
    <w:rsid w:val="00601FA9"/>
    <w:rsid w:val="006021E9"/>
    <w:rsid w:val="006026F1"/>
    <w:rsid w:val="0060284A"/>
    <w:rsid w:val="006028D0"/>
    <w:rsid w:val="006028E6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B06"/>
    <w:rsid w:val="00603D5B"/>
    <w:rsid w:val="00603EE3"/>
    <w:rsid w:val="00603F61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F87"/>
    <w:rsid w:val="00606FD5"/>
    <w:rsid w:val="006072A3"/>
    <w:rsid w:val="0060771E"/>
    <w:rsid w:val="00607838"/>
    <w:rsid w:val="0060788D"/>
    <w:rsid w:val="00607D3B"/>
    <w:rsid w:val="00607D78"/>
    <w:rsid w:val="00607DC4"/>
    <w:rsid w:val="00607E81"/>
    <w:rsid w:val="00607F25"/>
    <w:rsid w:val="006100A7"/>
    <w:rsid w:val="00610722"/>
    <w:rsid w:val="0061097A"/>
    <w:rsid w:val="006109DE"/>
    <w:rsid w:val="00610B31"/>
    <w:rsid w:val="00610D40"/>
    <w:rsid w:val="00610E89"/>
    <w:rsid w:val="006111B7"/>
    <w:rsid w:val="006113B4"/>
    <w:rsid w:val="0061184F"/>
    <w:rsid w:val="006119EA"/>
    <w:rsid w:val="00611D11"/>
    <w:rsid w:val="00611F24"/>
    <w:rsid w:val="00611F9A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57"/>
    <w:rsid w:val="00613378"/>
    <w:rsid w:val="00613681"/>
    <w:rsid w:val="006136D3"/>
    <w:rsid w:val="00613820"/>
    <w:rsid w:val="00613906"/>
    <w:rsid w:val="00613BD4"/>
    <w:rsid w:val="00613C12"/>
    <w:rsid w:val="00613D2D"/>
    <w:rsid w:val="00613DD3"/>
    <w:rsid w:val="00613ED5"/>
    <w:rsid w:val="00613FBF"/>
    <w:rsid w:val="006140A8"/>
    <w:rsid w:val="006140CB"/>
    <w:rsid w:val="00614320"/>
    <w:rsid w:val="0061433A"/>
    <w:rsid w:val="006148DE"/>
    <w:rsid w:val="00614BBF"/>
    <w:rsid w:val="00614CC1"/>
    <w:rsid w:val="00615008"/>
    <w:rsid w:val="006150D2"/>
    <w:rsid w:val="006151C3"/>
    <w:rsid w:val="006151CF"/>
    <w:rsid w:val="00615460"/>
    <w:rsid w:val="00615653"/>
    <w:rsid w:val="00615665"/>
    <w:rsid w:val="006156B8"/>
    <w:rsid w:val="00615ADC"/>
    <w:rsid w:val="00615D43"/>
    <w:rsid w:val="00615D77"/>
    <w:rsid w:val="00615F66"/>
    <w:rsid w:val="00616051"/>
    <w:rsid w:val="006161EB"/>
    <w:rsid w:val="00616650"/>
    <w:rsid w:val="00616681"/>
    <w:rsid w:val="00616B5C"/>
    <w:rsid w:val="00616BDD"/>
    <w:rsid w:val="00616EF5"/>
    <w:rsid w:val="00617036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617"/>
    <w:rsid w:val="006206C1"/>
    <w:rsid w:val="006209E1"/>
    <w:rsid w:val="00620B0E"/>
    <w:rsid w:val="00620BCB"/>
    <w:rsid w:val="00620D88"/>
    <w:rsid w:val="006212D0"/>
    <w:rsid w:val="0062135A"/>
    <w:rsid w:val="006214EE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EA"/>
    <w:rsid w:val="00622C0D"/>
    <w:rsid w:val="00622C26"/>
    <w:rsid w:val="00622E5C"/>
    <w:rsid w:val="00622F4C"/>
    <w:rsid w:val="00623223"/>
    <w:rsid w:val="0062326E"/>
    <w:rsid w:val="00623853"/>
    <w:rsid w:val="00623AA1"/>
    <w:rsid w:val="00623F66"/>
    <w:rsid w:val="00624020"/>
    <w:rsid w:val="0062405C"/>
    <w:rsid w:val="0062409D"/>
    <w:rsid w:val="0062421E"/>
    <w:rsid w:val="0062424F"/>
    <w:rsid w:val="00624581"/>
    <w:rsid w:val="006248A6"/>
    <w:rsid w:val="006248DF"/>
    <w:rsid w:val="00624F09"/>
    <w:rsid w:val="00624F40"/>
    <w:rsid w:val="00625004"/>
    <w:rsid w:val="006255FF"/>
    <w:rsid w:val="00625680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CDF"/>
    <w:rsid w:val="00630F7E"/>
    <w:rsid w:val="006311BF"/>
    <w:rsid w:val="006311FD"/>
    <w:rsid w:val="0063124B"/>
    <w:rsid w:val="006314EB"/>
    <w:rsid w:val="0063168D"/>
    <w:rsid w:val="00631729"/>
    <w:rsid w:val="00631BC9"/>
    <w:rsid w:val="00631DCC"/>
    <w:rsid w:val="00631EDF"/>
    <w:rsid w:val="00631F81"/>
    <w:rsid w:val="0063208C"/>
    <w:rsid w:val="006320FA"/>
    <w:rsid w:val="00632233"/>
    <w:rsid w:val="006325B0"/>
    <w:rsid w:val="00632C55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D1"/>
    <w:rsid w:val="00633EB7"/>
    <w:rsid w:val="006342D8"/>
    <w:rsid w:val="00634331"/>
    <w:rsid w:val="00634405"/>
    <w:rsid w:val="0063450A"/>
    <w:rsid w:val="00634870"/>
    <w:rsid w:val="00634896"/>
    <w:rsid w:val="00634B3C"/>
    <w:rsid w:val="00634C6B"/>
    <w:rsid w:val="00634D87"/>
    <w:rsid w:val="00634E0A"/>
    <w:rsid w:val="00634F15"/>
    <w:rsid w:val="00635208"/>
    <w:rsid w:val="006353FE"/>
    <w:rsid w:val="00635660"/>
    <w:rsid w:val="0063588C"/>
    <w:rsid w:val="00635C83"/>
    <w:rsid w:val="00635CCD"/>
    <w:rsid w:val="00635E47"/>
    <w:rsid w:val="006362DF"/>
    <w:rsid w:val="0063648A"/>
    <w:rsid w:val="00636492"/>
    <w:rsid w:val="006364B0"/>
    <w:rsid w:val="00636500"/>
    <w:rsid w:val="00636509"/>
    <w:rsid w:val="00636527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781"/>
    <w:rsid w:val="00637868"/>
    <w:rsid w:val="0063787F"/>
    <w:rsid w:val="006378F2"/>
    <w:rsid w:val="00637B86"/>
    <w:rsid w:val="00637D5C"/>
    <w:rsid w:val="006401C4"/>
    <w:rsid w:val="00640463"/>
    <w:rsid w:val="00640C92"/>
    <w:rsid w:val="00640F0D"/>
    <w:rsid w:val="00641009"/>
    <w:rsid w:val="00641D27"/>
    <w:rsid w:val="00641EEF"/>
    <w:rsid w:val="00641FBC"/>
    <w:rsid w:val="00642F83"/>
    <w:rsid w:val="006436B7"/>
    <w:rsid w:val="00643816"/>
    <w:rsid w:val="006438B1"/>
    <w:rsid w:val="00643916"/>
    <w:rsid w:val="00643ADF"/>
    <w:rsid w:val="00643B40"/>
    <w:rsid w:val="00643EFB"/>
    <w:rsid w:val="0064415A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608E"/>
    <w:rsid w:val="00646173"/>
    <w:rsid w:val="00646217"/>
    <w:rsid w:val="0064643C"/>
    <w:rsid w:val="006465C4"/>
    <w:rsid w:val="00646D17"/>
    <w:rsid w:val="00646E04"/>
    <w:rsid w:val="0064712B"/>
    <w:rsid w:val="00647164"/>
    <w:rsid w:val="006471CF"/>
    <w:rsid w:val="0064773B"/>
    <w:rsid w:val="0064799F"/>
    <w:rsid w:val="00647A18"/>
    <w:rsid w:val="00647A98"/>
    <w:rsid w:val="00647BB5"/>
    <w:rsid w:val="00650079"/>
    <w:rsid w:val="006501E5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6EA"/>
    <w:rsid w:val="006516F4"/>
    <w:rsid w:val="00651732"/>
    <w:rsid w:val="00651BBD"/>
    <w:rsid w:val="00651DCE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E5B"/>
    <w:rsid w:val="00653EA0"/>
    <w:rsid w:val="00654108"/>
    <w:rsid w:val="00654275"/>
    <w:rsid w:val="00654289"/>
    <w:rsid w:val="006552C9"/>
    <w:rsid w:val="00655561"/>
    <w:rsid w:val="006555C9"/>
    <w:rsid w:val="00655927"/>
    <w:rsid w:val="00655A43"/>
    <w:rsid w:val="00655A7F"/>
    <w:rsid w:val="00655ACC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1BF"/>
    <w:rsid w:val="00660204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82"/>
    <w:rsid w:val="006624BE"/>
    <w:rsid w:val="00662795"/>
    <w:rsid w:val="006628E8"/>
    <w:rsid w:val="00662B25"/>
    <w:rsid w:val="00662C73"/>
    <w:rsid w:val="00662DD5"/>
    <w:rsid w:val="00662FC3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EC"/>
    <w:rsid w:val="00665378"/>
    <w:rsid w:val="00665C01"/>
    <w:rsid w:val="00665C8E"/>
    <w:rsid w:val="00665CCA"/>
    <w:rsid w:val="00665F95"/>
    <w:rsid w:val="00666066"/>
    <w:rsid w:val="006663B9"/>
    <w:rsid w:val="00666511"/>
    <w:rsid w:val="006665A9"/>
    <w:rsid w:val="00666BF4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ED"/>
    <w:rsid w:val="00670EE8"/>
    <w:rsid w:val="00670F36"/>
    <w:rsid w:val="00670FDD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C0"/>
    <w:rsid w:val="0067218E"/>
    <w:rsid w:val="006721FB"/>
    <w:rsid w:val="00672445"/>
    <w:rsid w:val="00672845"/>
    <w:rsid w:val="0067298D"/>
    <w:rsid w:val="00672C8D"/>
    <w:rsid w:val="00672D61"/>
    <w:rsid w:val="00672F1B"/>
    <w:rsid w:val="006730F2"/>
    <w:rsid w:val="00673679"/>
    <w:rsid w:val="006739F7"/>
    <w:rsid w:val="00673A37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CE0"/>
    <w:rsid w:val="00674D89"/>
    <w:rsid w:val="00674E12"/>
    <w:rsid w:val="00674EC7"/>
    <w:rsid w:val="00674F4F"/>
    <w:rsid w:val="00674FF9"/>
    <w:rsid w:val="00675109"/>
    <w:rsid w:val="00675186"/>
    <w:rsid w:val="006754AF"/>
    <w:rsid w:val="00675E12"/>
    <w:rsid w:val="0067600B"/>
    <w:rsid w:val="0067628E"/>
    <w:rsid w:val="00676BB3"/>
    <w:rsid w:val="00676BD3"/>
    <w:rsid w:val="00676F20"/>
    <w:rsid w:val="006771E6"/>
    <w:rsid w:val="006774D3"/>
    <w:rsid w:val="0067757F"/>
    <w:rsid w:val="006775C3"/>
    <w:rsid w:val="00677A75"/>
    <w:rsid w:val="00677C0D"/>
    <w:rsid w:val="00677FD0"/>
    <w:rsid w:val="0068005B"/>
    <w:rsid w:val="006806D0"/>
    <w:rsid w:val="00680757"/>
    <w:rsid w:val="00680961"/>
    <w:rsid w:val="00680A5C"/>
    <w:rsid w:val="00680EE8"/>
    <w:rsid w:val="0068101C"/>
    <w:rsid w:val="006810D1"/>
    <w:rsid w:val="00681170"/>
    <w:rsid w:val="00681311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73E"/>
    <w:rsid w:val="006828E9"/>
    <w:rsid w:val="00682DF7"/>
    <w:rsid w:val="00682EB4"/>
    <w:rsid w:val="00682FE7"/>
    <w:rsid w:val="00683084"/>
    <w:rsid w:val="00683145"/>
    <w:rsid w:val="006831C1"/>
    <w:rsid w:val="00683523"/>
    <w:rsid w:val="0068352B"/>
    <w:rsid w:val="0068363E"/>
    <w:rsid w:val="006837F8"/>
    <w:rsid w:val="006839C5"/>
    <w:rsid w:val="00683DE6"/>
    <w:rsid w:val="00683E2E"/>
    <w:rsid w:val="00683F3C"/>
    <w:rsid w:val="006843DA"/>
    <w:rsid w:val="00684971"/>
    <w:rsid w:val="00684A1F"/>
    <w:rsid w:val="00684EAA"/>
    <w:rsid w:val="0068506B"/>
    <w:rsid w:val="006851B0"/>
    <w:rsid w:val="006851DF"/>
    <w:rsid w:val="00685269"/>
    <w:rsid w:val="006853B0"/>
    <w:rsid w:val="006853C8"/>
    <w:rsid w:val="0068553B"/>
    <w:rsid w:val="00685605"/>
    <w:rsid w:val="006857B0"/>
    <w:rsid w:val="00685E64"/>
    <w:rsid w:val="00685F15"/>
    <w:rsid w:val="0068609F"/>
    <w:rsid w:val="006860B7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BB"/>
    <w:rsid w:val="006873CA"/>
    <w:rsid w:val="00687485"/>
    <w:rsid w:val="006877F3"/>
    <w:rsid w:val="0068795D"/>
    <w:rsid w:val="00687B16"/>
    <w:rsid w:val="00687C5F"/>
    <w:rsid w:val="00687FF3"/>
    <w:rsid w:val="00690459"/>
    <w:rsid w:val="006909B3"/>
    <w:rsid w:val="006909E8"/>
    <w:rsid w:val="00690A56"/>
    <w:rsid w:val="00690EE6"/>
    <w:rsid w:val="006911B2"/>
    <w:rsid w:val="0069132D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31A9"/>
    <w:rsid w:val="00693301"/>
    <w:rsid w:val="0069347F"/>
    <w:rsid w:val="00693722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34"/>
    <w:rsid w:val="0069488D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FB"/>
    <w:rsid w:val="00696973"/>
    <w:rsid w:val="006969DA"/>
    <w:rsid w:val="00697506"/>
    <w:rsid w:val="00697568"/>
    <w:rsid w:val="0069769F"/>
    <w:rsid w:val="006977EA"/>
    <w:rsid w:val="006979A9"/>
    <w:rsid w:val="00697A0A"/>
    <w:rsid w:val="00697EEB"/>
    <w:rsid w:val="006A02D6"/>
    <w:rsid w:val="006A0387"/>
    <w:rsid w:val="006A0A8B"/>
    <w:rsid w:val="006A0B85"/>
    <w:rsid w:val="006A0D47"/>
    <w:rsid w:val="006A1204"/>
    <w:rsid w:val="006A147A"/>
    <w:rsid w:val="006A1999"/>
    <w:rsid w:val="006A1B46"/>
    <w:rsid w:val="006A1D79"/>
    <w:rsid w:val="006A1D85"/>
    <w:rsid w:val="006A20B4"/>
    <w:rsid w:val="006A2127"/>
    <w:rsid w:val="006A2338"/>
    <w:rsid w:val="006A2668"/>
    <w:rsid w:val="006A27AF"/>
    <w:rsid w:val="006A27C4"/>
    <w:rsid w:val="006A282E"/>
    <w:rsid w:val="006A288D"/>
    <w:rsid w:val="006A2CA3"/>
    <w:rsid w:val="006A2F88"/>
    <w:rsid w:val="006A3071"/>
    <w:rsid w:val="006A3311"/>
    <w:rsid w:val="006A346E"/>
    <w:rsid w:val="006A3806"/>
    <w:rsid w:val="006A3973"/>
    <w:rsid w:val="006A3A77"/>
    <w:rsid w:val="006A3A99"/>
    <w:rsid w:val="006A422E"/>
    <w:rsid w:val="006A423F"/>
    <w:rsid w:val="006A437D"/>
    <w:rsid w:val="006A4535"/>
    <w:rsid w:val="006A455F"/>
    <w:rsid w:val="006A4767"/>
    <w:rsid w:val="006A48B4"/>
    <w:rsid w:val="006A4A42"/>
    <w:rsid w:val="006A51D2"/>
    <w:rsid w:val="006A550E"/>
    <w:rsid w:val="006A592E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8D0"/>
    <w:rsid w:val="006A6C38"/>
    <w:rsid w:val="006A6D82"/>
    <w:rsid w:val="006A74AE"/>
    <w:rsid w:val="006A774A"/>
    <w:rsid w:val="006A779E"/>
    <w:rsid w:val="006A7804"/>
    <w:rsid w:val="006A79B5"/>
    <w:rsid w:val="006A7CED"/>
    <w:rsid w:val="006B016F"/>
    <w:rsid w:val="006B020A"/>
    <w:rsid w:val="006B03CF"/>
    <w:rsid w:val="006B0442"/>
    <w:rsid w:val="006B04C1"/>
    <w:rsid w:val="006B085C"/>
    <w:rsid w:val="006B08EF"/>
    <w:rsid w:val="006B0988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23"/>
    <w:rsid w:val="006B3415"/>
    <w:rsid w:val="006B3510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80C"/>
    <w:rsid w:val="006B48BE"/>
    <w:rsid w:val="006B4E1C"/>
    <w:rsid w:val="006B4E8F"/>
    <w:rsid w:val="006B516E"/>
    <w:rsid w:val="006B5EED"/>
    <w:rsid w:val="006B6002"/>
    <w:rsid w:val="006B603F"/>
    <w:rsid w:val="006B6289"/>
    <w:rsid w:val="006B62FD"/>
    <w:rsid w:val="006B63B8"/>
    <w:rsid w:val="006B65EF"/>
    <w:rsid w:val="006B662A"/>
    <w:rsid w:val="006B68B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72"/>
    <w:rsid w:val="006C089E"/>
    <w:rsid w:val="006C0A6B"/>
    <w:rsid w:val="006C0C30"/>
    <w:rsid w:val="006C0CFE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40C0"/>
    <w:rsid w:val="006C41EC"/>
    <w:rsid w:val="006C4223"/>
    <w:rsid w:val="006C483A"/>
    <w:rsid w:val="006C4864"/>
    <w:rsid w:val="006C4CD0"/>
    <w:rsid w:val="006C4E4F"/>
    <w:rsid w:val="006C4F21"/>
    <w:rsid w:val="006C5021"/>
    <w:rsid w:val="006C5063"/>
    <w:rsid w:val="006C53BB"/>
    <w:rsid w:val="006C53FD"/>
    <w:rsid w:val="006C5430"/>
    <w:rsid w:val="006C5548"/>
    <w:rsid w:val="006C5758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544"/>
    <w:rsid w:val="006C7556"/>
    <w:rsid w:val="006C7770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219"/>
    <w:rsid w:val="006D16FC"/>
    <w:rsid w:val="006D18A5"/>
    <w:rsid w:val="006D1ACE"/>
    <w:rsid w:val="006D1FCD"/>
    <w:rsid w:val="006D2134"/>
    <w:rsid w:val="006D2236"/>
    <w:rsid w:val="006D24A1"/>
    <w:rsid w:val="006D25D3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F77"/>
    <w:rsid w:val="006E11FA"/>
    <w:rsid w:val="006E124D"/>
    <w:rsid w:val="006E1362"/>
    <w:rsid w:val="006E1A68"/>
    <w:rsid w:val="006E1CBC"/>
    <w:rsid w:val="006E1CDD"/>
    <w:rsid w:val="006E1D90"/>
    <w:rsid w:val="006E1EC3"/>
    <w:rsid w:val="006E2214"/>
    <w:rsid w:val="006E2350"/>
    <w:rsid w:val="006E23DC"/>
    <w:rsid w:val="006E266E"/>
    <w:rsid w:val="006E2934"/>
    <w:rsid w:val="006E29C4"/>
    <w:rsid w:val="006E2B26"/>
    <w:rsid w:val="006E2B7E"/>
    <w:rsid w:val="006E2CCB"/>
    <w:rsid w:val="006E2E2D"/>
    <w:rsid w:val="006E32CB"/>
    <w:rsid w:val="006E3615"/>
    <w:rsid w:val="006E3813"/>
    <w:rsid w:val="006E3A34"/>
    <w:rsid w:val="006E3FFC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932"/>
    <w:rsid w:val="006E596A"/>
    <w:rsid w:val="006E5B64"/>
    <w:rsid w:val="006E5FF6"/>
    <w:rsid w:val="006E618B"/>
    <w:rsid w:val="006E6207"/>
    <w:rsid w:val="006E6841"/>
    <w:rsid w:val="006E6BCC"/>
    <w:rsid w:val="006E6DB6"/>
    <w:rsid w:val="006E6E43"/>
    <w:rsid w:val="006E7035"/>
    <w:rsid w:val="006E7823"/>
    <w:rsid w:val="006E7BEE"/>
    <w:rsid w:val="006E7C49"/>
    <w:rsid w:val="006E7C9D"/>
    <w:rsid w:val="006F0030"/>
    <w:rsid w:val="006F0441"/>
    <w:rsid w:val="006F0666"/>
    <w:rsid w:val="006F06CB"/>
    <w:rsid w:val="006F07D8"/>
    <w:rsid w:val="006F08C8"/>
    <w:rsid w:val="006F0AF5"/>
    <w:rsid w:val="006F0F2E"/>
    <w:rsid w:val="006F11F7"/>
    <w:rsid w:val="006F1292"/>
    <w:rsid w:val="006F1475"/>
    <w:rsid w:val="006F1AD7"/>
    <w:rsid w:val="006F1AE0"/>
    <w:rsid w:val="006F1DF7"/>
    <w:rsid w:val="006F21C9"/>
    <w:rsid w:val="006F23E8"/>
    <w:rsid w:val="006F24E5"/>
    <w:rsid w:val="006F2E81"/>
    <w:rsid w:val="006F2FE4"/>
    <w:rsid w:val="006F33D2"/>
    <w:rsid w:val="006F350E"/>
    <w:rsid w:val="006F38B1"/>
    <w:rsid w:val="006F41D6"/>
    <w:rsid w:val="006F41FB"/>
    <w:rsid w:val="006F4235"/>
    <w:rsid w:val="006F442D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BA"/>
    <w:rsid w:val="006F577E"/>
    <w:rsid w:val="006F5882"/>
    <w:rsid w:val="006F5985"/>
    <w:rsid w:val="006F59B6"/>
    <w:rsid w:val="006F5AED"/>
    <w:rsid w:val="006F5AF0"/>
    <w:rsid w:val="006F5D25"/>
    <w:rsid w:val="006F5F39"/>
    <w:rsid w:val="006F5FC2"/>
    <w:rsid w:val="006F6122"/>
    <w:rsid w:val="006F6B21"/>
    <w:rsid w:val="006F6B6A"/>
    <w:rsid w:val="006F6CBA"/>
    <w:rsid w:val="006F6EA8"/>
    <w:rsid w:val="006F70BD"/>
    <w:rsid w:val="006F71E0"/>
    <w:rsid w:val="006F740B"/>
    <w:rsid w:val="006F7532"/>
    <w:rsid w:val="006F76C3"/>
    <w:rsid w:val="006F7936"/>
    <w:rsid w:val="0070015B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198"/>
    <w:rsid w:val="00701339"/>
    <w:rsid w:val="007014E7"/>
    <w:rsid w:val="00701974"/>
    <w:rsid w:val="007019DC"/>
    <w:rsid w:val="00701A6A"/>
    <w:rsid w:val="00701AF3"/>
    <w:rsid w:val="0070248A"/>
    <w:rsid w:val="0070254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B1B"/>
    <w:rsid w:val="00706E45"/>
    <w:rsid w:val="00706EC5"/>
    <w:rsid w:val="007070FE"/>
    <w:rsid w:val="007071C0"/>
    <w:rsid w:val="00707763"/>
    <w:rsid w:val="00707C01"/>
    <w:rsid w:val="007108D6"/>
    <w:rsid w:val="00710BA3"/>
    <w:rsid w:val="0071116D"/>
    <w:rsid w:val="0071124C"/>
    <w:rsid w:val="007112CF"/>
    <w:rsid w:val="00711485"/>
    <w:rsid w:val="007114A0"/>
    <w:rsid w:val="007114B3"/>
    <w:rsid w:val="00711705"/>
    <w:rsid w:val="00711772"/>
    <w:rsid w:val="00711991"/>
    <w:rsid w:val="00711B6D"/>
    <w:rsid w:val="00711EE7"/>
    <w:rsid w:val="00712112"/>
    <w:rsid w:val="00712145"/>
    <w:rsid w:val="007122B0"/>
    <w:rsid w:val="0071243F"/>
    <w:rsid w:val="00712748"/>
    <w:rsid w:val="0071282F"/>
    <w:rsid w:val="00712A1D"/>
    <w:rsid w:val="00712F8E"/>
    <w:rsid w:val="0071314E"/>
    <w:rsid w:val="0071317B"/>
    <w:rsid w:val="007131D2"/>
    <w:rsid w:val="007138A6"/>
    <w:rsid w:val="007138FF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FDD"/>
    <w:rsid w:val="00715531"/>
    <w:rsid w:val="007155CF"/>
    <w:rsid w:val="0071561E"/>
    <w:rsid w:val="00715828"/>
    <w:rsid w:val="0071596F"/>
    <w:rsid w:val="00715D24"/>
    <w:rsid w:val="00715D28"/>
    <w:rsid w:val="00715F36"/>
    <w:rsid w:val="00716324"/>
    <w:rsid w:val="0071636A"/>
    <w:rsid w:val="00716526"/>
    <w:rsid w:val="007168CE"/>
    <w:rsid w:val="00716B7C"/>
    <w:rsid w:val="00716DBD"/>
    <w:rsid w:val="00716E6D"/>
    <w:rsid w:val="00716FC0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67A"/>
    <w:rsid w:val="00721926"/>
    <w:rsid w:val="00721B39"/>
    <w:rsid w:val="00721D05"/>
    <w:rsid w:val="0072210F"/>
    <w:rsid w:val="007221C1"/>
    <w:rsid w:val="00722323"/>
    <w:rsid w:val="00722362"/>
    <w:rsid w:val="00722941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833"/>
    <w:rsid w:val="00724F52"/>
    <w:rsid w:val="00724F6E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943"/>
    <w:rsid w:val="007339E3"/>
    <w:rsid w:val="007339E7"/>
    <w:rsid w:val="00733A44"/>
    <w:rsid w:val="00733AAC"/>
    <w:rsid w:val="00733B15"/>
    <w:rsid w:val="00733E18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682"/>
    <w:rsid w:val="007367A2"/>
    <w:rsid w:val="007367C6"/>
    <w:rsid w:val="007368D8"/>
    <w:rsid w:val="00736A5F"/>
    <w:rsid w:val="00736B19"/>
    <w:rsid w:val="00736B61"/>
    <w:rsid w:val="00737354"/>
    <w:rsid w:val="007374AA"/>
    <w:rsid w:val="007376CC"/>
    <w:rsid w:val="007377D3"/>
    <w:rsid w:val="00737B32"/>
    <w:rsid w:val="00737CE1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A00"/>
    <w:rsid w:val="00743BFF"/>
    <w:rsid w:val="00743C63"/>
    <w:rsid w:val="00743E22"/>
    <w:rsid w:val="007441A5"/>
    <w:rsid w:val="00744202"/>
    <w:rsid w:val="007442FB"/>
    <w:rsid w:val="007442FE"/>
    <w:rsid w:val="00744481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2B2"/>
    <w:rsid w:val="00745695"/>
    <w:rsid w:val="00745ECB"/>
    <w:rsid w:val="0074626E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98D"/>
    <w:rsid w:val="00747C38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12D"/>
    <w:rsid w:val="007531B2"/>
    <w:rsid w:val="0075332E"/>
    <w:rsid w:val="00753431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43"/>
    <w:rsid w:val="00755F6B"/>
    <w:rsid w:val="007561D5"/>
    <w:rsid w:val="00756268"/>
    <w:rsid w:val="007563C8"/>
    <w:rsid w:val="007565A2"/>
    <w:rsid w:val="00756B9A"/>
    <w:rsid w:val="00756CE3"/>
    <w:rsid w:val="00756ECF"/>
    <w:rsid w:val="007572C8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60079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F0"/>
    <w:rsid w:val="00761404"/>
    <w:rsid w:val="007617C3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4B"/>
    <w:rsid w:val="00766B54"/>
    <w:rsid w:val="00766CC9"/>
    <w:rsid w:val="00766DF7"/>
    <w:rsid w:val="00766F52"/>
    <w:rsid w:val="00767016"/>
    <w:rsid w:val="007672AA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D3"/>
    <w:rsid w:val="00772851"/>
    <w:rsid w:val="007728B3"/>
    <w:rsid w:val="00772B61"/>
    <w:rsid w:val="00772C4F"/>
    <w:rsid w:val="00772F28"/>
    <w:rsid w:val="007737D7"/>
    <w:rsid w:val="007737E2"/>
    <w:rsid w:val="00773826"/>
    <w:rsid w:val="00773BBE"/>
    <w:rsid w:val="00773BD1"/>
    <w:rsid w:val="00773E7F"/>
    <w:rsid w:val="00773EF3"/>
    <w:rsid w:val="00773F9B"/>
    <w:rsid w:val="0077439E"/>
    <w:rsid w:val="007743C0"/>
    <w:rsid w:val="00774538"/>
    <w:rsid w:val="00774757"/>
    <w:rsid w:val="00774D81"/>
    <w:rsid w:val="00774DEA"/>
    <w:rsid w:val="00774E89"/>
    <w:rsid w:val="00774F66"/>
    <w:rsid w:val="00775174"/>
    <w:rsid w:val="00775249"/>
    <w:rsid w:val="007757A1"/>
    <w:rsid w:val="007758EC"/>
    <w:rsid w:val="00775A66"/>
    <w:rsid w:val="00775CBA"/>
    <w:rsid w:val="00775F9C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7014"/>
    <w:rsid w:val="0077707D"/>
    <w:rsid w:val="0077766B"/>
    <w:rsid w:val="007777C6"/>
    <w:rsid w:val="007778C9"/>
    <w:rsid w:val="00777B05"/>
    <w:rsid w:val="00777B34"/>
    <w:rsid w:val="00777CC7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E5"/>
    <w:rsid w:val="00780A08"/>
    <w:rsid w:val="00780D17"/>
    <w:rsid w:val="00780D71"/>
    <w:rsid w:val="00781161"/>
    <w:rsid w:val="007814DA"/>
    <w:rsid w:val="007814E5"/>
    <w:rsid w:val="007814EC"/>
    <w:rsid w:val="007817AB"/>
    <w:rsid w:val="00781A5A"/>
    <w:rsid w:val="00781A7F"/>
    <w:rsid w:val="00781C6D"/>
    <w:rsid w:val="007820A7"/>
    <w:rsid w:val="0078214F"/>
    <w:rsid w:val="00782259"/>
    <w:rsid w:val="007823A6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A80"/>
    <w:rsid w:val="00784116"/>
    <w:rsid w:val="0078422E"/>
    <w:rsid w:val="007842FB"/>
    <w:rsid w:val="00784574"/>
    <w:rsid w:val="007845AB"/>
    <w:rsid w:val="007846FA"/>
    <w:rsid w:val="007847ED"/>
    <w:rsid w:val="00784BD7"/>
    <w:rsid w:val="00784E4D"/>
    <w:rsid w:val="00784E80"/>
    <w:rsid w:val="00784EBF"/>
    <w:rsid w:val="007855C9"/>
    <w:rsid w:val="00785811"/>
    <w:rsid w:val="00785EAD"/>
    <w:rsid w:val="00785EDC"/>
    <w:rsid w:val="007861BF"/>
    <w:rsid w:val="0078669F"/>
    <w:rsid w:val="00786B19"/>
    <w:rsid w:val="00786B92"/>
    <w:rsid w:val="00787133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95"/>
    <w:rsid w:val="0079295C"/>
    <w:rsid w:val="00792A1D"/>
    <w:rsid w:val="00792BFB"/>
    <w:rsid w:val="00792D9F"/>
    <w:rsid w:val="00792F64"/>
    <w:rsid w:val="007930D1"/>
    <w:rsid w:val="00793237"/>
    <w:rsid w:val="00793341"/>
    <w:rsid w:val="0079358F"/>
    <w:rsid w:val="0079359E"/>
    <w:rsid w:val="0079362E"/>
    <w:rsid w:val="007937E7"/>
    <w:rsid w:val="00793ABE"/>
    <w:rsid w:val="00793D5A"/>
    <w:rsid w:val="00793E3A"/>
    <w:rsid w:val="00793E8A"/>
    <w:rsid w:val="007940AA"/>
    <w:rsid w:val="00794555"/>
    <w:rsid w:val="0079481B"/>
    <w:rsid w:val="00794A62"/>
    <w:rsid w:val="00794F19"/>
    <w:rsid w:val="0079522E"/>
    <w:rsid w:val="00795264"/>
    <w:rsid w:val="00795558"/>
    <w:rsid w:val="00795698"/>
    <w:rsid w:val="00795827"/>
    <w:rsid w:val="0079583C"/>
    <w:rsid w:val="007959D3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B9"/>
    <w:rsid w:val="007A026D"/>
    <w:rsid w:val="007A02C1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829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DA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408"/>
    <w:rsid w:val="007A4494"/>
    <w:rsid w:val="007A4537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71D"/>
    <w:rsid w:val="007A57C5"/>
    <w:rsid w:val="007A5B62"/>
    <w:rsid w:val="007A5D39"/>
    <w:rsid w:val="007A5D83"/>
    <w:rsid w:val="007A5DA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38D"/>
    <w:rsid w:val="007B17C0"/>
    <w:rsid w:val="007B1ACC"/>
    <w:rsid w:val="007B1F81"/>
    <w:rsid w:val="007B1F8C"/>
    <w:rsid w:val="007B208E"/>
    <w:rsid w:val="007B252A"/>
    <w:rsid w:val="007B2629"/>
    <w:rsid w:val="007B28A9"/>
    <w:rsid w:val="007B2977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99C"/>
    <w:rsid w:val="007B59EB"/>
    <w:rsid w:val="007B5A5E"/>
    <w:rsid w:val="007B5A8D"/>
    <w:rsid w:val="007B5C6C"/>
    <w:rsid w:val="007B5C84"/>
    <w:rsid w:val="007B5EBC"/>
    <w:rsid w:val="007B61EF"/>
    <w:rsid w:val="007B6444"/>
    <w:rsid w:val="007B675E"/>
    <w:rsid w:val="007B6A8D"/>
    <w:rsid w:val="007B6B3F"/>
    <w:rsid w:val="007B719C"/>
    <w:rsid w:val="007B71B6"/>
    <w:rsid w:val="007B7480"/>
    <w:rsid w:val="007B76CA"/>
    <w:rsid w:val="007B782F"/>
    <w:rsid w:val="007B7A60"/>
    <w:rsid w:val="007B7A63"/>
    <w:rsid w:val="007C028E"/>
    <w:rsid w:val="007C0530"/>
    <w:rsid w:val="007C09DD"/>
    <w:rsid w:val="007C0DA6"/>
    <w:rsid w:val="007C0E11"/>
    <w:rsid w:val="007C0F5B"/>
    <w:rsid w:val="007C1167"/>
    <w:rsid w:val="007C180F"/>
    <w:rsid w:val="007C1AC1"/>
    <w:rsid w:val="007C1D7C"/>
    <w:rsid w:val="007C1EE0"/>
    <w:rsid w:val="007C23E4"/>
    <w:rsid w:val="007C24A0"/>
    <w:rsid w:val="007C2543"/>
    <w:rsid w:val="007C27EF"/>
    <w:rsid w:val="007C284B"/>
    <w:rsid w:val="007C2C0A"/>
    <w:rsid w:val="007C2C74"/>
    <w:rsid w:val="007C2CBC"/>
    <w:rsid w:val="007C2DD8"/>
    <w:rsid w:val="007C30FF"/>
    <w:rsid w:val="007C31FE"/>
    <w:rsid w:val="007C34EB"/>
    <w:rsid w:val="007C34F7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0F6"/>
    <w:rsid w:val="007C5364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635E"/>
    <w:rsid w:val="007C6397"/>
    <w:rsid w:val="007C63EB"/>
    <w:rsid w:val="007C643F"/>
    <w:rsid w:val="007C6706"/>
    <w:rsid w:val="007C68D3"/>
    <w:rsid w:val="007C6CCF"/>
    <w:rsid w:val="007C6E94"/>
    <w:rsid w:val="007C7074"/>
    <w:rsid w:val="007C7076"/>
    <w:rsid w:val="007C763D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77F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A1"/>
    <w:rsid w:val="007D2DD7"/>
    <w:rsid w:val="007D2F1E"/>
    <w:rsid w:val="007D3079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942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700"/>
    <w:rsid w:val="007D77E5"/>
    <w:rsid w:val="007D79F4"/>
    <w:rsid w:val="007D7B32"/>
    <w:rsid w:val="007D7C93"/>
    <w:rsid w:val="007D7D06"/>
    <w:rsid w:val="007D7DCE"/>
    <w:rsid w:val="007D7EEE"/>
    <w:rsid w:val="007E01C6"/>
    <w:rsid w:val="007E0261"/>
    <w:rsid w:val="007E07FB"/>
    <w:rsid w:val="007E1020"/>
    <w:rsid w:val="007E176F"/>
    <w:rsid w:val="007E1A07"/>
    <w:rsid w:val="007E1AA2"/>
    <w:rsid w:val="007E2087"/>
    <w:rsid w:val="007E20AC"/>
    <w:rsid w:val="007E21B0"/>
    <w:rsid w:val="007E2486"/>
    <w:rsid w:val="007E25C8"/>
    <w:rsid w:val="007E2853"/>
    <w:rsid w:val="007E2CD2"/>
    <w:rsid w:val="007E2DE3"/>
    <w:rsid w:val="007E2DEA"/>
    <w:rsid w:val="007E3635"/>
    <w:rsid w:val="007E36C1"/>
    <w:rsid w:val="007E37DD"/>
    <w:rsid w:val="007E3C5F"/>
    <w:rsid w:val="007E3D76"/>
    <w:rsid w:val="007E3DA7"/>
    <w:rsid w:val="007E3E05"/>
    <w:rsid w:val="007E411B"/>
    <w:rsid w:val="007E459D"/>
    <w:rsid w:val="007E4765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C1A"/>
    <w:rsid w:val="007E7C46"/>
    <w:rsid w:val="007E7F9A"/>
    <w:rsid w:val="007F0494"/>
    <w:rsid w:val="007F085B"/>
    <w:rsid w:val="007F0892"/>
    <w:rsid w:val="007F0ABF"/>
    <w:rsid w:val="007F0FE1"/>
    <w:rsid w:val="007F1767"/>
    <w:rsid w:val="007F18F4"/>
    <w:rsid w:val="007F1B5A"/>
    <w:rsid w:val="007F1DFD"/>
    <w:rsid w:val="007F1FB9"/>
    <w:rsid w:val="007F20AF"/>
    <w:rsid w:val="007F219C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670"/>
    <w:rsid w:val="007F39BE"/>
    <w:rsid w:val="007F3D6E"/>
    <w:rsid w:val="007F407B"/>
    <w:rsid w:val="007F4170"/>
    <w:rsid w:val="007F4369"/>
    <w:rsid w:val="007F436E"/>
    <w:rsid w:val="007F43C9"/>
    <w:rsid w:val="007F44E9"/>
    <w:rsid w:val="007F4785"/>
    <w:rsid w:val="007F4C84"/>
    <w:rsid w:val="007F4CD4"/>
    <w:rsid w:val="007F4D14"/>
    <w:rsid w:val="007F5223"/>
    <w:rsid w:val="007F57F2"/>
    <w:rsid w:val="007F58FF"/>
    <w:rsid w:val="007F5923"/>
    <w:rsid w:val="007F5D2A"/>
    <w:rsid w:val="007F5E18"/>
    <w:rsid w:val="007F5E31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C9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800503"/>
    <w:rsid w:val="0080076B"/>
    <w:rsid w:val="0080087C"/>
    <w:rsid w:val="00800E0E"/>
    <w:rsid w:val="008010FF"/>
    <w:rsid w:val="008015CA"/>
    <w:rsid w:val="008015F9"/>
    <w:rsid w:val="008017A3"/>
    <w:rsid w:val="00801A02"/>
    <w:rsid w:val="00801A06"/>
    <w:rsid w:val="00801A33"/>
    <w:rsid w:val="00801A52"/>
    <w:rsid w:val="00801F4A"/>
    <w:rsid w:val="008021BA"/>
    <w:rsid w:val="00802258"/>
    <w:rsid w:val="00802542"/>
    <w:rsid w:val="0080262C"/>
    <w:rsid w:val="00802818"/>
    <w:rsid w:val="00802912"/>
    <w:rsid w:val="008029A1"/>
    <w:rsid w:val="00802ADD"/>
    <w:rsid w:val="00802D95"/>
    <w:rsid w:val="00802E71"/>
    <w:rsid w:val="00802FE6"/>
    <w:rsid w:val="00803157"/>
    <w:rsid w:val="00803251"/>
    <w:rsid w:val="0080328E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2DB"/>
    <w:rsid w:val="008054D0"/>
    <w:rsid w:val="008054D1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5F3"/>
    <w:rsid w:val="00806B91"/>
    <w:rsid w:val="00806C40"/>
    <w:rsid w:val="00806D5B"/>
    <w:rsid w:val="00806DC4"/>
    <w:rsid w:val="0080723C"/>
    <w:rsid w:val="008072D0"/>
    <w:rsid w:val="00807730"/>
    <w:rsid w:val="00807A46"/>
    <w:rsid w:val="00807A88"/>
    <w:rsid w:val="00807BE6"/>
    <w:rsid w:val="00807C3A"/>
    <w:rsid w:val="00807C63"/>
    <w:rsid w:val="00807D3B"/>
    <w:rsid w:val="00807D77"/>
    <w:rsid w:val="00807E3B"/>
    <w:rsid w:val="00807EAE"/>
    <w:rsid w:val="0081058B"/>
    <w:rsid w:val="008105B9"/>
    <w:rsid w:val="008108DE"/>
    <w:rsid w:val="008109AA"/>
    <w:rsid w:val="00810A1F"/>
    <w:rsid w:val="00810DB3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85B"/>
    <w:rsid w:val="0081297B"/>
    <w:rsid w:val="00812B10"/>
    <w:rsid w:val="00812B4D"/>
    <w:rsid w:val="00812CAF"/>
    <w:rsid w:val="00813282"/>
    <w:rsid w:val="00813392"/>
    <w:rsid w:val="008133D7"/>
    <w:rsid w:val="008137F6"/>
    <w:rsid w:val="008137FF"/>
    <w:rsid w:val="0081390A"/>
    <w:rsid w:val="00813B31"/>
    <w:rsid w:val="00813D40"/>
    <w:rsid w:val="00814350"/>
    <w:rsid w:val="0081450B"/>
    <w:rsid w:val="008145B6"/>
    <w:rsid w:val="00814767"/>
    <w:rsid w:val="00814776"/>
    <w:rsid w:val="0081480C"/>
    <w:rsid w:val="00815015"/>
    <w:rsid w:val="00815030"/>
    <w:rsid w:val="00815161"/>
    <w:rsid w:val="00815286"/>
    <w:rsid w:val="008155B2"/>
    <w:rsid w:val="00815668"/>
    <w:rsid w:val="00815A4F"/>
    <w:rsid w:val="00815A69"/>
    <w:rsid w:val="00815B97"/>
    <w:rsid w:val="00815E96"/>
    <w:rsid w:val="008161B6"/>
    <w:rsid w:val="00816627"/>
    <w:rsid w:val="0081693E"/>
    <w:rsid w:val="00816C24"/>
    <w:rsid w:val="00816C36"/>
    <w:rsid w:val="00816F3B"/>
    <w:rsid w:val="00816FE5"/>
    <w:rsid w:val="00817152"/>
    <w:rsid w:val="0081718E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20C5"/>
    <w:rsid w:val="0082221D"/>
    <w:rsid w:val="008225A5"/>
    <w:rsid w:val="00822622"/>
    <w:rsid w:val="00822680"/>
    <w:rsid w:val="00822777"/>
    <w:rsid w:val="00822CFF"/>
    <w:rsid w:val="00822FB0"/>
    <w:rsid w:val="00823151"/>
    <w:rsid w:val="008231BC"/>
    <w:rsid w:val="0082332A"/>
    <w:rsid w:val="008236DA"/>
    <w:rsid w:val="00823737"/>
    <w:rsid w:val="00823BA9"/>
    <w:rsid w:val="0082414A"/>
    <w:rsid w:val="008242F7"/>
    <w:rsid w:val="008244C2"/>
    <w:rsid w:val="0082484E"/>
    <w:rsid w:val="008249AE"/>
    <w:rsid w:val="00824B03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B20"/>
    <w:rsid w:val="00826E54"/>
    <w:rsid w:val="0082707F"/>
    <w:rsid w:val="00827128"/>
    <w:rsid w:val="00827216"/>
    <w:rsid w:val="008275B6"/>
    <w:rsid w:val="00827620"/>
    <w:rsid w:val="00827891"/>
    <w:rsid w:val="00827C27"/>
    <w:rsid w:val="00827C89"/>
    <w:rsid w:val="00827E2D"/>
    <w:rsid w:val="00827E89"/>
    <w:rsid w:val="00827EB3"/>
    <w:rsid w:val="00830098"/>
    <w:rsid w:val="008301BB"/>
    <w:rsid w:val="008302C7"/>
    <w:rsid w:val="00830563"/>
    <w:rsid w:val="008305C2"/>
    <w:rsid w:val="00830C1A"/>
    <w:rsid w:val="00830D95"/>
    <w:rsid w:val="00830DAB"/>
    <w:rsid w:val="00830E22"/>
    <w:rsid w:val="00831263"/>
    <w:rsid w:val="0083129D"/>
    <w:rsid w:val="0083133F"/>
    <w:rsid w:val="008316EE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F97"/>
    <w:rsid w:val="00833140"/>
    <w:rsid w:val="00833346"/>
    <w:rsid w:val="0083339F"/>
    <w:rsid w:val="00833421"/>
    <w:rsid w:val="00833765"/>
    <w:rsid w:val="008338E8"/>
    <w:rsid w:val="00833A34"/>
    <w:rsid w:val="00833A97"/>
    <w:rsid w:val="00833AD8"/>
    <w:rsid w:val="00833EDF"/>
    <w:rsid w:val="00833F99"/>
    <w:rsid w:val="00834400"/>
    <w:rsid w:val="00834603"/>
    <w:rsid w:val="0083469A"/>
    <w:rsid w:val="008348B8"/>
    <w:rsid w:val="00834B57"/>
    <w:rsid w:val="00834B73"/>
    <w:rsid w:val="00835421"/>
    <w:rsid w:val="00835471"/>
    <w:rsid w:val="00835DE5"/>
    <w:rsid w:val="00836662"/>
    <w:rsid w:val="00837476"/>
    <w:rsid w:val="00837772"/>
    <w:rsid w:val="00837985"/>
    <w:rsid w:val="008379E3"/>
    <w:rsid w:val="00837A08"/>
    <w:rsid w:val="00837ACA"/>
    <w:rsid w:val="00837DD3"/>
    <w:rsid w:val="00837ECA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1260"/>
    <w:rsid w:val="00841397"/>
    <w:rsid w:val="00841718"/>
    <w:rsid w:val="0084176A"/>
    <w:rsid w:val="0084198D"/>
    <w:rsid w:val="00841BF9"/>
    <w:rsid w:val="00841C49"/>
    <w:rsid w:val="00841E05"/>
    <w:rsid w:val="008421B9"/>
    <w:rsid w:val="00842459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211"/>
    <w:rsid w:val="00843238"/>
    <w:rsid w:val="00843585"/>
    <w:rsid w:val="008435A1"/>
    <w:rsid w:val="008437AD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D2"/>
    <w:rsid w:val="0084701E"/>
    <w:rsid w:val="00847400"/>
    <w:rsid w:val="00847429"/>
    <w:rsid w:val="008475E4"/>
    <w:rsid w:val="0084781B"/>
    <w:rsid w:val="00847C27"/>
    <w:rsid w:val="00847DC6"/>
    <w:rsid w:val="00847E3D"/>
    <w:rsid w:val="00847E76"/>
    <w:rsid w:val="0085064A"/>
    <w:rsid w:val="0085087E"/>
    <w:rsid w:val="008508E1"/>
    <w:rsid w:val="00850968"/>
    <w:rsid w:val="00850A89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9D7"/>
    <w:rsid w:val="0085539A"/>
    <w:rsid w:val="0085590A"/>
    <w:rsid w:val="00855B79"/>
    <w:rsid w:val="00855EC7"/>
    <w:rsid w:val="00856694"/>
    <w:rsid w:val="008566FD"/>
    <w:rsid w:val="0085672F"/>
    <w:rsid w:val="00856D76"/>
    <w:rsid w:val="00856DB9"/>
    <w:rsid w:val="00856E3E"/>
    <w:rsid w:val="0085708B"/>
    <w:rsid w:val="00857663"/>
    <w:rsid w:val="00857781"/>
    <w:rsid w:val="008578AC"/>
    <w:rsid w:val="00857C4A"/>
    <w:rsid w:val="00857DB5"/>
    <w:rsid w:val="00860074"/>
    <w:rsid w:val="0086007A"/>
    <w:rsid w:val="008602F1"/>
    <w:rsid w:val="008604DB"/>
    <w:rsid w:val="00860755"/>
    <w:rsid w:val="00860CD6"/>
    <w:rsid w:val="00860D43"/>
    <w:rsid w:val="00860E98"/>
    <w:rsid w:val="00860EF7"/>
    <w:rsid w:val="00860F90"/>
    <w:rsid w:val="008611D4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10"/>
    <w:rsid w:val="00862C9A"/>
    <w:rsid w:val="00862FAD"/>
    <w:rsid w:val="008633C0"/>
    <w:rsid w:val="00863494"/>
    <w:rsid w:val="00863625"/>
    <w:rsid w:val="0086388C"/>
    <w:rsid w:val="00863B64"/>
    <w:rsid w:val="00863C19"/>
    <w:rsid w:val="00863CCE"/>
    <w:rsid w:val="008640D7"/>
    <w:rsid w:val="0086438E"/>
    <w:rsid w:val="0086454C"/>
    <w:rsid w:val="008645A5"/>
    <w:rsid w:val="00864758"/>
    <w:rsid w:val="00864866"/>
    <w:rsid w:val="008649EB"/>
    <w:rsid w:val="00864CFF"/>
    <w:rsid w:val="00864D03"/>
    <w:rsid w:val="00864E9F"/>
    <w:rsid w:val="00864F2D"/>
    <w:rsid w:val="00864FAD"/>
    <w:rsid w:val="008651CF"/>
    <w:rsid w:val="00865CDB"/>
    <w:rsid w:val="00865DB8"/>
    <w:rsid w:val="00866163"/>
    <w:rsid w:val="0086639B"/>
    <w:rsid w:val="00866735"/>
    <w:rsid w:val="00866925"/>
    <w:rsid w:val="00866AFE"/>
    <w:rsid w:val="00866B41"/>
    <w:rsid w:val="00866C8D"/>
    <w:rsid w:val="00866D02"/>
    <w:rsid w:val="00866F0A"/>
    <w:rsid w:val="008675F4"/>
    <w:rsid w:val="008675FA"/>
    <w:rsid w:val="00867807"/>
    <w:rsid w:val="0086795B"/>
    <w:rsid w:val="00867A81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8BD"/>
    <w:rsid w:val="008718C4"/>
    <w:rsid w:val="0087199F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94D"/>
    <w:rsid w:val="00873B49"/>
    <w:rsid w:val="00873BFD"/>
    <w:rsid w:val="00873E0F"/>
    <w:rsid w:val="00873E83"/>
    <w:rsid w:val="00873EFD"/>
    <w:rsid w:val="00873F8B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0E3"/>
    <w:rsid w:val="0087538F"/>
    <w:rsid w:val="0087553B"/>
    <w:rsid w:val="008756BD"/>
    <w:rsid w:val="0087593B"/>
    <w:rsid w:val="00875A8E"/>
    <w:rsid w:val="00875C84"/>
    <w:rsid w:val="00875E3B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0B9"/>
    <w:rsid w:val="0088127A"/>
    <w:rsid w:val="008812C9"/>
    <w:rsid w:val="00881478"/>
    <w:rsid w:val="0088185C"/>
    <w:rsid w:val="00881895"/>
    <w:rsid w:val="00881BDE"/>
    <w:rsid w:val="00881C5E"/>
    <w:rsid w:val="00881C96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5028"/>
    <w:rsid w:val="008852EB"/>
    <w:rsid w:val="008856D3"/>
    <w:rsid w:val="00885DFE"/>
    <w:rsid w:val="00885EAA"/>
    <w:rsid w:val="00886120"/>
    <w:rsid w:val="0088645C"/>
    <w:rsid w:val="00886460"/>
    <w:rsid w:val="0088660E"/>
    <w:rsid w:val="008866A5"/>
    <w:rsid w:val="00886EEC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1D3"/>
    <w:rsid w:val="008904AD"/>
    <w:rsid w:val="00890A91"/>
    <w:rsid w:val="00890B57"/>
    <w:rsid w:val="00890D3B"/>
    <w:rsid w:val="00890F47"/>
    <w:rsid w:val="00891050"/>
    <w:rsid w:val="00891068"/>
    <w:rsid w:val="008910A4"/>
    <w:rsid w:val="00891292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1E"/>
    <w:rsid w:val="00893153"/>
    <w:rsid w:val="00893A1D"/>
    <w:rsid w:val="00893AED"/>
    <w:rsid w:val="00893B58"/>
    <w:rsid w:val="00893CBC"/>
    <w:rsid w:val="00893E2F"/>
    <w:rsid w:val="008940E6"/>
    <w:rsid w:val="008942D6"/>
    <w:rsid w:val="0089442B"/>
    <w:rsid w:val="0089476D"/>
    <w:rsid w:val="00894A2E"/>
    <w:rsid w:val="00894C6D"/>
    <w:rsid w:val="00894F07"/>
    <w:rsid w:val="00895199"/>
    <w:rsid w:val="00895885"/>
    <w:rsid w:val="00895F14"/>
    <w:rsid w:val="008966F9"/>
    <w:rsid w:val="008967C0"/>
    <w:rsid w:val="00896988"/>
    <w:rsid w:val="00896A8C"/>
    <w:rsid w:val="00896BB8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43D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CFD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DAB"/>
    <w:rsid w:val="008B1E1D"/>
    <w:rsid w:val="008B1F23"/>
    <w:rsid w:val="008B1FEF"/>
    <w:rsid w:val="008B251E"/>
    <w:rsid w:val="008B26EC"/>
    <w:rsid w:val="008B2977"/>
    <w:rsid w:val="008B2BC6"/>
    <w:rsid w:val="008B2C2D"/>
    <w:rsid w:val="008B2DBF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2DF"/>
    <w:rsid w:val="008B5362"/>
    <w:rsid w:val="008B549A"/>
    <w:rsid w:val="008B56E0"/>
    <w:rsid w:val="008B5BE0"/>
    <w:rsid w:val="008B5D15"/>
    <w:rsid w:val="008B5DF3"/>
    <w:rsid w:val="008B5EAB"/>
    <w:rsid w:val="008B5F4C"/>
    <w:rsid w:val="008B61B1"/>
    <w:rsid w:val="008B626C"/>
    <w:rsid w:val="008B6340"/>
    <w:rsid w:val="008B6426"/>
    <w:rsid w:val="008B6581"/>
    <w:rsid w:val="008B6750"/>
    <w:rsid w:val="008B6B27"/>
    <w:rsid w:val="008B6C6C"/>
    <w:rsid w:val="008B72F5"/>
    <w:rsid w:val="008B77AB"/>
    <w:rsid w:val="008B7F9F"/>
    <w:rsid w:val="008C013F"/>
    <w:rsid w:val="008C08CF"/>
    <w:rsid w:val="008C0A54"/>
    <w:rsid w:val="008C0B26"/>
    <w:rsid w:val="008C0BCB"/>
    <w:rsid w:val="008C0C48"/>
    <w:rsid w:val="008C107A"/>
    <w:rsid w:val="008C10EF"/>
    <w:rsid w:val="008C112D"/>
    <w:rsid w:val="008C152A"/>
    <w:rsid w:val="008C157E"/>
    <w:rsid w:val="008C15B3"/>
    <w:rsid w:val="008C15B5"/>
    <w:rsid w:val="008C1726"/>
    <w:rsid w:val="008C1808"/>
    <w:rsid w:val="008C1885"/>
    <w:rsid w:val="008C19F8"/>
    <w:rsid w:val="008C1B4E"/>
    <w:rsid w:val="008C1B9D"/>
    <w:rsid w:val="008C1D23"/>
    <w:rsid w:val="008C1D93"/>
    <w:rsid w:val="008C1E98"/>
    <w:rsid w:val="008C1EE2"/>
    <w:rsid w:val="008C231B"/>
    <w:rsid w:val="008C2326"/>
    <w:rsid w:val="008C28CB"/>
    <w:rsid w:val="008C29ED"/>
    <w:rsid w:val="008C2A70"/>
    <w:rsid w:val="008C2DEF"/>
    <w:rsid w:val="008C35B0"/>
    <w:rsid w:val="008C35E4"/>
    <w:rsid w:val="008C35F9"/>
    <w:rsid w:val="008C3B33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CDA"/>
    <w:rsid w:val="008C5D59"/>
    <w:rsid w:val="008C5E6E"/>
    <w:rsid w:val="008C612D"/>
    <w:rsid w:val="008C6145"/>
    <w:rsid w:val="008C623A"/>
    <w:rsid w:val="008C6567"/>
    <w:rsid w:val="008C68D9"/>
    <w:rsid w:val="008C69E2"/>
    <w:rsid w:val="008C69F4"/>
    <w:rsid w:val="008C7127"/>
    <w:rsid w:val="008C7149"/>
    <w:rsid w:val="008C72BE"/>
    <w:rsid w:val="008C7563"/>
    <w:rsid w:val="008C7609"/>
    <w:rsid w:val="008C76C7"/>
    <w:rsid w:val="008C7721"/>
    <w:rsid w:val="008C7A24"/>
    <w:rsid w:val="008C7F1C"/>
    <w:rsid w:val="008D0052"/>
    <w:rsid w:val="008D0207"/>
    <w:rsid w:val="008D0261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98"/>
    <w:rsid w:val="008D2FEB"/>
    <w:rsid w:val="008D308F"/>
    <w:rsid w:val="008D3752"/>
    <w:rsid w:val="008D37E1"/>
    <w:rsid w:val="008D38FC"/>
    <w:rsid w:val="008D3A02"/>
    <w:rsid w:val="008D3BB6"/>
    <w:rsid w:val="008D3BD4"/>
    <w:rsid w:val="008D3E14"/>
    <w:rsid w:val="008D3F98"/>
    <w:rsid w:val="008D40B2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60BF"/>
    <w:rsid w:val="008D62B5"/>
    <w:rsid w:val="008D6373"/>
    <w:rsid w:val="008D6498"/>
    <w:rsid w:val="008D666D"/>
    <w:rsid w:val="008D66EB"/>
    <w:rsid w:val="008D6DCC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AE0"/>
    <w:rsid w:val="008E0EAB"/>
    <w:rsid w:val="008E0F78"/>
    <w:rsid w:val="008E10A7"/>
    <w:rsid w:val="008E1329"/>
    <w:rsid w:val="008E1376"/>
    <w:rsid w:val="008E1624"/>
    <w:rsid w:val="008E16D6"/>
    <w:rsid w:val="008E1748"/>
    <w:rsid w:val="008E182F"/>
    <w:rsid w:val="008E19C3"/>
    <w:rsid w:val="008E1AB1"/>
    <w:rsid w:val="008E1B84"/>
    <w:rsid w:val="008E1F0F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C43"/>
    <w:rsid w:val="008E4D99"/>
    <w:rsid w:val="008E51C1"/>
    <w:rsid w:val="008E5954"/>
    <w:rsid w:val="008E596C"/>
    <w:rsid w:val="008E5A57"/>
    <w:rsid w:val="008E5AE0"/>
    <w:rsid w:val="008E5F77"/>
    <w:rsid w:val="008E61D0"/>
    <w:rsid w:val="008E64BD"/>
    <w:rsid w:val="008E661A"/>
    <w:rsid w:val="008E68C5"/>
    <w:rsid w:val="008E6C09"/>
    <w:rsid w:val="008E6C43"/>
    <w:rsid w:val="008E6CEF"/>
    <w:rsid w:val="008E7068"/>
    <w:rsid w:val="008E72AE"/>
    <w:rsid w:val="008E72DD"/>
    <w:rsid w:val="008E7411"/>
    <w:rsid w:val="008E754B"/>
    <w:rsid w:val="008E7C07"/>
    <w:rsid w:val="008E7C13"/>
    <w:rsid w:val="008F0152"/>
    <w:rsid w:val="008F028C"/>
    <w:rsid w:val="008F033D"/>
    <w:rsid w:val="008F0374"/>
    <w:rsid w:val="008F0513"/>
    <w:rsid w:val="008F05A0"/>
    <w:rsid w:val="008F08CF"/>
    <w:rsid w:val="008F09B6"/>
    <w:rsid w:val="008F0B60"/>
    <w:rsid w:val="008F0EA4"/>
    <w:rsid w:val="008F0F5C"/>
    <w:rsid w:val="008F0F86"/>
    <w:rsid w:val="008F1289"/>
    <w:rsid w:val="008F1389"/>
    <w:rsid w:val="008F1A3C"/>
    <w:rsid w:val="008F1B7B"/>
    <w:rsid w:val="008F1BB5"/>
    <w:rsid w:val="008F1DF3"/>
    <w:rsid w:val="008F2763"/>
    <w:rsid w:val="008F2891"/>
    <w:rsid w:val="008F2AC9"/>
    <w:rsid w:val="008F2ACA"/>
    <w:rsid w:val="008F2BC7"/>
    <w:rsid w:val="008F2E4B"/>
    <w:rsid w:val="008F3117"/>
    <w:rsid w:val="008F37B0"/>
    <w:rsid w:val="008F37FB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E39"/>
    <w:rsid w:val="008F4F25"/>
    <w:rsid w:val="008F4F58"/>
    <w:rsid w:val="008F5242"/>
    <w:rsid w:val="008F5306"/>
    <w:rsid w:val="008F53B2"/>
    <w:rsid w:val="008F53BB"/>
    <w:rsid w:val="008F54F7"/>
    <w:rsid w:val="008F5644"/>
    <w:rsid w:val="008F5943"/>
    <w:rsid w:val="008F5DF8"/>
    <w:rsid w:val="008F5F8A"/>
    <w:rsid w:val="008F5FCD"/>
    <w:rsid w:val="008F60C6"/>
    <w:rsid w:val="008F6189"/>
    <w:rsid w:val="008F6351"/>
    <w:rsid w:val="008F6408"/>
    <w:rsid w:val="008F68CB"/>
    <w:rsid w:val="008F6AEE"/>
    <w:rsid w:val="008F6AF6"/>
    <w:rsid w:val="008F6D2D"/>
    <w:rsid w:val="008F70C5"/>
    <w:rsid w:val="008F72A8"/>
    <w:rsid w:val="008F72FB"/>
    <w:rsid w:val="008F73B7"/>
    <w:rsid w:val="008F752A"/>
    <w:rsid w:val="008F7C1A"/>
    <w:rsid w:val="008F7E98"/>
    <w:rsid w:val="008F7E9D"/>
    <w:rsid w:val="00900395"/>
    <w:rsid w:val="00900FC5"/>
    <w:rsid w:val="00901530"/>
    <w:rsid w:val="00901708"/>
    <w:rsid w:val="00901751"/>
    <w:rsid w:val="00901A5A"/>
    <w:rsid w:val="00901B6C"/>
    <w:rsid w:val="00901CBC"/>
    <w:rsid w:val="00901CFA"/>
    <w:rsid w:val="00901FFB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63"/>
    <w:rsid w:val="00903C5B"/>
    <w:rsid w:val="00903D72"/>
    <w:rsid w:val="00903DEB"/>
    <w:rsid w:val="00904317"/>
    <w:rsid w:val="00904602"/>
    <w:rsid w:val="00904845"/>
    <w:rsid w:val="00904D5F"/>
    <w:rsid w:val="00904DB6"/>
    <w:rsid w:val="00904E5B"/>
    <w:rsid w:val="009052EF"/>
    <w:rsid w:val="00905392"/>
    <w:rsid w:val="009054F3"/>
    <w:rsid w:val="00905535"/>
    <w:rsid w:val="009056E4"/>
    <w:rsid w:val="009057A7"/>
    <w:rsid w:val="00905AA7"/>
    <w:rsid w:val="00905AB0"/>
    <w:rsid w:val="00905E94"/>
    <w:rsid w:val="00905F30"/>
    <w:rsid w:val="0090626F"/>
    <w:rsid w:val="0090673E"/>
    <w:rsid w:val="009068C6"/>
    <w:rsid w:val="009068C9"/>
    <w:rsid w:val="00906CA0"/>
    <w:rsid w:val="00906CEE"/>
    <w:rsid w:val="00906F54"/>
    <w:rsid w:val="009071FA"/>
    <w:rsid w:val="00907410"/>
    <w:rsid w:val="009074B6"/>
    <w:rsid w:val="00907B5F"/>
    <w:rsid w:val="00907BA9"/>
    <w:rsid w:val="00907E97"/>
    <w:rsid w:val="00907F47"/>
    <w:rsid w:val="00907F57"/>
    <w:rsid w:val="009100F0"/>
    <w:rsid w:val="00910272"/>
    <w:rsid w:val="0091097C"/>
    <w:rsid w:val="00910B5B"/>
    <w:rsid w:val="00910BA1"/>
    <w:rsid w:val="00910BD7"/>
    <w:rsid w:val="00911436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50B8"/>
    <w:rsid w:val="0091548B"/>
    <w:rsid w:val="00915A0E"/>
    <w:rsid w:val="00915B31"/>
    <w:rsid w:val="00915E5B"/>
    <w:rsid w:val="009160CB"/>
    <w:rsid w:val="0091644F"/>
    <w:rsid w:val="0091655A"/>
    <w:rsid w:val="0091668A"/>
    <w:rsid w:val="00916750"/>
    <w:rsid w:val="00916A4B"/>
    <w:rsid w:val="00916B70"/>
    <w:rsid w:val="00916B9D"/>
    <w:rsid w:val="00916E03"/>
    <w:rsid w:val="00917080"/>
    <w:rsid w:val="0091722A"/>
    <w:rsid w:val="009172C3"/>
    <w:rsid w:val="009172D6"/>
    <w:rsid w:val="00917926"/>
    <w:rsid w:val="009179E9"/>
    <w:rsid w:val="00917D23"/>
    <w:rsid w:val="00917EE7"/>
    <w:rsid w:val="00917F31"/>
    <w:rsid w:val="00917F82"/>
    <w:rsid w:val="00917FB4"/>
    <w:rsid w:val="00920222"/>
    <w:rsid w:val="0092028C"/>
    <w:rsid w:val="00920532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2"/>
    <w:rsid w:val="00921FED"/>
    <w:rsid w:val="00922992"/>
    <w:rsid w:val="00922F81"/>
    <w:rsid w:val="00922FB8"/>
    <w:rsid w:val="0092308C"/>
    <w:rsid w:val="009230C8"/>
    <w:rsid w:val="00923160"/>
    <w:rsid w:val="00923442"/>
    <w:rsid w:val="009238D1"/>
    <w:rsid w:val="009239E0"/>
    <w:rsid w:val="009244F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D0B"/>
    <w:rsid w:val="00926DD6"/>
    <w:rsid w:val="009272B9"/>
    <w:rsid w:val="009274B8"/>
    <w:rsid w:val="009275ED"/>
    <w:rsid w:val="00927685"/>
    <w:rsid w:val="00927D9C"/>
    <w:rsid w:val="00927F68"/>
    <w:rsid w:val="009301EA"/>
    <w:rsid w:val="009302BD"/>
    <w:rsid w:val="009306D9"/>
    <w:rsid w:val="0093088D"/>
    <w:rsid w:val="00930DEA"/>
    <w:rsid w:val="00930E54"/>
    <w:rsid w:val="00930F22"/>
    <w:rsid w:val="009312A7"/>
    <w:rsid w:val="009312E1"/>
    <w:rsid w:val="0093181F"/>
    <w:rsid w:val="00931993"/>
    <w:rsid w:val="00931FBE"/>
    <w:rsid w:val="009322AA"/>
    <w:rsid w:val="009322CF"/>
    <w:rsid w:val="0093268A"/>
    <w:rsid w:val="009326A4"/>
    <w:rsid w:val="0093272E"/>
    <w:rsid w:val="00932830"/>
    <w:rsid w:val="00932C20"/>
    <w:rsid w:val="00932F77"/>
    <w:rsid w:val="009330AB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5015"/>
    <w:rsid w:val="0093516E"/>
    <w:rsid w:val="009354BC"/>
    <w:rsid w:val="009356EA"/>
    <w:rsid w:val="0093614D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CD"/>
    <w:rsid w:val="00937A04"/>
    <w:rsid w:val="00937AC8"/>
    <w:rsid w:val="00937C9A"/>
    <w:rsid w:val="00937D13"/>
    <w:rsid w:val="00937E3A"/>
    <w:rsid w:val="00940385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3FFF"/>
    <w:rsid w:val="009441B6"/>
    <w:rsid w:val="009442AE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6D7"/>
    <w:rsid w:val="0094670A"/>
    <w:rsid w:val="0094670B"/>
    <w:rsid w:val="00946C59"/>
    <w:rsid w:val="00946DC7"/>
    <w:rsid w:val="00946ED7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DD4"/>
    <w:rsid w:val="00950E2D"/>
    <w:rsid w:val="0095134D"/>
    <w:rsid w:val="009513D7"/>
    <w:rsid w:val="00951514"/>
    <w:rsid w:val="009515AD"/>
    <w:rsid w:val="0095181E"/>
    <w:rsid w:val="009524AD"/>
    <w:rsid w:val="009524F9"/>
    <w:rsid w:val="0095255A"/>
    <w:rsid w:val="009526F1"/>
    <w:rsid w:val="00952735"/>
    <w:rsid w:val="00952DB3"/>
    <w:rsid w:val="00952E2B"/>
    <w:rsid w:val="00953024"/>
    <w:rsid w:val="00953669"/>
    <w:rsid w:val="009536A0"/>
    <w:rsid w:val="00953B96"/>
    <w:rsid w:val="00953F03"/>
    <w:rsid w:val="009540CF"/>
    <w:rsid w:val="00954101"/>
    <w:rsid w:val="009542B1"/>
    <w:rsid w:val="0095439A"/>
    <w:rsid w:val="0095445E"/>
    <w:rsid w:val="009544A8"/>
    <w:rsid w:val="009547D7"/>
    <w:rsid w:val="0095490E"/>
    <w:rsid w:val="00954B47"/>
    <w:rsid w:val="00954C1A"/>
    <w:rsid w:val="00954C2D"/>
    <w:rsid w:val="00954F3C"/>
    <w:rsid w:val="009552AF"/>
    <w:rsid w:val="009553E5"/>
    <w:rsid w:val="009553F8"/>
    <w:rsid w:val="00955544"/>
    <w:rsid w:val="0095554A"/>
    <w:rsid w:val="00955885"/>
    <w:rsid w:val="00955A26"/>
    <w:rsid w:val="00955D74"/>
    <w:rsid w:val="00955E8D"/>
    <w:rsid w:val="00955F4F"/>
    <w:rsid w:val="0095604C"/>
    <w:rsid w:val="0095638B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BEA"/>
    <w:rsid w:val="00957C9C"/>
    <w:rsid w:val="0096017D"/>
    <w:rsid w:val="0096070A"/>
    <w:rsid w:val="0096073C"/>
    <w:rsid w:val="00960A73"/>
    <w:rsid w:val="009610D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B34"/>
    <w:rsid w:val="00961B56"/>
    <w:rsid w:val="00961BF1"/>
    <w:rsid w:val="00961D4F"/>
    <w:rsid w:val="00961D8A"/>
    <w:rsid w:val="00961DB1"/>
    <w:rsid w:val="00961FC6"/>
    <w:rsid w:val="00961FCD"/>
    <w:rsid w:val="0096213B"/>
    <w:rsid w:val="009623F9"/>
    <w:rsid w:val="009625C9"/>
    <w:rsid w:val="00962AB4"/>
    <w:rsid w:val="00962DAE"/>
    <w:rsid w:val="00962E3E"/>
    <w:rsid w:val="009630BE"/>
    <w:rsid w:val="00963219"/>
    <w:rsid w:val="0096325B"/>
    <w:rsid w:val="00963713"/>
    <w:rsid w:val="00963718"/>
    <w:rsid w:val="009637A1"/>
    <w:rsid w:val="00963A89"/>
    <w:rsid w:val="00963CE2"/>
    <w:rsid w:val="009640B3"/>
    <w:rsid w:val="0096415A"/>
    <w:rsid w:val="009641E4"/>
    <w:rsid w:val="00964323"/>
    <w:rsid w:val="009643EE"/>
    <w:rsid w:val="0096447B"/>
    <w:rsid w:val="009644D1"/>
    <w:rsid w:val="00964578"/>
    <w:rsid w:val="009648C2"/>
    <w:rsid w:val="00964F11"/>
    <w:rsid w:val="00964FAA"/>
    <w:rsid w:val="00964FC0"/>
    <w:rsid w:val="009652C8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FA"/>
    <w:rsid w:val="0097083F"/>
    <w:rsid w:val="00970C73"/>
    <w:rsid w:val="00970F4E"/>
    <w:rsid w:val="0097110A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962"/>
    <w:rsid w:val="00972A04"/>
    <w:rsid w:val="00972C7B"/>
    <w:rsid w:val="00972CFC"/>
    <w:rsid w:val="00972F7E"/>
    <w:rsid w:val="009730D8"/>
    <w:rsid w:val="00973433"/>
    <w:rsid w:val="0097380D"/>
    <w:rsid w:val="00973C1E"/>
    <w:rsid w:val="00973CF1"/>
    <w:rsid w:val="00973D83"/>
    <w:rsid w:val="00973FD5"/>
    <w:rsid w:val="00974B84"/>
    <w:rsid w:val="0097504F"/>
    <w:rsid w:val="00975237"/>
    <w:rsid w:val="009752AB"/>
    <w:rsid w:val="00975689"/>
    <w:rsid w:val="0097582C"/>
    <w:rsid w:val="009759E5"/>
    <w:rsid w:val="00975A88"/>
    <w:rsid w:val="00975ABB"/>
    <w:rsid w:val="00975BE2"/>
    <w:rsid w:val="00975C83"/>
    <w:rsid w:val="00975D87"/>
    <w:rsid w:val="00975FF2"/>
    <w:rsid w:val="009763FC"/>
    <w:rsid w:val="00976563"/>
    <w:rsid w:val="009765CA"/>
    <w:rsid w:val="00976B76"/>
    <w:rsid w:val="00976CBF"/>
    <w:rsid w:val="00976E3D"/>
    <w:rsid w:val="00976F07"/>
    <w:rsid w:val="0097743B"/>
    <w:rsid w:val="00977A41"/>
    <w:rsid w:val="00977D60"/>
    <w:rsid w:val="00977DB3"/>
    <w:rsid w:val="00980104"/>
    <w:rsid w:val="009806A0"/>
    <w:rsid w:val="00980781"/>
    <w:rsid w:val="0098089C"/>
    <w:rsid w:val="009808AB"/>
    <w:rsid w:val="00980E05"/>
    <w:rsid w:val="00980F1A"/>
    <w:rsid w:val="009812BA"/>
    <w:rsid w:val="00981360"/>
    <w:rsid w:val="00981742"/>
    <w:rsid w:val="00981828"/>
    <w:rsid w:val="0098183F"/>
    <w:rsid w:val="00981853"/>
    <w:rsid w:val="00981C0E"/>
    <w:rsid w:val="00981C43"/>
    <w:rsid w:val="00981D16"/>
    <w:rsid w:val="00981E60"/>
    <w:rsid w:val="00981FA8"/>
    <w:rsid w:val="00981FD0"/>
    <w:rsid w:val="009822D0"/>
    <w:rsid w:val="009823E7"/>
    <w:rsid w:val="009826DE"/>
    <w:rsid w:val="00982773"/>
    <w:rsid w:val="00982858"/>
    <w:rsid w:val="00982971"/>
    <w:rsid w:val="00982B31"/>
    <w:rsid w:val="00982ED7"/>
    <w:rsid w:val="00983058"/>
    <w:rsid w:val="009831DD"/>
    <w:rsid w:val="00983615"/>
    <w:rsid w:val="009837DB"/>
    <w:rsid w:val="0098384C"/>
    <w:rsid w:val="00983894"/>
    <w:rsid w:val="00983E25"/>
    <w:rsid w:val="00984036"/>
    <w:rsid w:val="009843F8"/>
    <w:rsid w:val="00984C7E"/>
    <w:rsid w:val="00984CBA"/>
    <w:rsid w:val="00984D1D"/>
    <w:rsid w:val="0098501A"/>
    <w:rsid w:val="00985127"/>
    <w:rsid w:val="00985300"/>
    <w:rsid w:val="0098539E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FAF"/>
    <w:rsid w:val="00991025"/>
    <w:rsid w:val="009911C9"/>
    <w:rsid w:val="00991509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B36"/>
    <w:rsid w:val="00992BC8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A7F"/>
    <w:rsid w:val="00994BBE"/>
    <w:rsid w:val="00994D9D"/>
    <w:rsid w:val="00995056"/>
    <w:rsid w:val="00995469"/>
    <w:rsid w:val="009955D8"/>
    <w:rsid w:val="00995B98"/>
    <w:rsid w:val="009961CC"/>
    <w:rsid w:val="009962F8"/>
    <w:rsid w:val="00996317"/>
    <w:rsid w:val="00996986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709"/>
    <w:rsid w:val="0099777D"/>
    <w:rsid w:val="009978E5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C1E"/>
    <w:rsid w:val="009A2E8D"/>
    <w:rsid w:val="009A32B3"/>
    <w:rsid w:val="009A3380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F1B"/>
    <w:rsid w:val="009A7FDF"/>
    <w:rsid w:val="009B0051"/>
    <w:rsid w:val="009B0302"/>
    <w:rsid w:val="009B055B"/>
    <w:rsid w:val="009B0886"/>
    <w:rsid w:val="009B08B0"/>
    <w:rsid w:val="009B0917"/>
    <w:rsid w:val="009B0CEE"/>
    <w:rsid w:val="009B1237"/>
    <w:rsid w:val="009B12E8"/>
    <w:rsid w:val="009B1A50"/>
    <w:rsid w:val="009B1BC1"/>
    <w:rsid w:val="009B202A"/>
    <w:rsid w:val="009B21A2"/>
    <w:rsid w:val="009B225A"/>
    <w:rsid w:val="009B230F"/>
    <w:rsid w:val="009B24F4"/>
    <w:rsid w:val="009B254C"/>
    <w:rsid w:val="009B25EF"/>
    <w:rsid w:val="009B3179"/>
    <w:rsid w:val="009B333D"/>
    <w:rsid w:val="009B33E1"/>
    <w:rsid w:val="009B3470"/>
    <w:rsid w:val="009B3602"/>
    <w:rsid w:val="009B39FA"/>
    <w:rsid w:val="009B3A03"/>
    <w:rsid w:val="009B3AEA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F"/>
    <w:rsid w:val="009B5524"/>
    <w:rsid w:val="009B5556"/>
    <w:rsid w:val="009B5705"/>
    <w:rsid w:val="009B59AF"/>
    <w:rsid w:val="009B5A24"/>
    <w:rsid w:val="009B5A43"/>
    <w:rsid w:val="009B5B0F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466"/>
    <w:rsid w:val="009B6767"/>
    <w:rsid w:val="009B6AB8"/>
    <w:rsid w:val="009B6BEF"/>
    <w:rsid w:val="009B6C08"/>
    <w:rsid w:val="009B6E6E"/>
    <w:rsid w:val="009B6F14"/>
    <w:rsid w:val="009B6FBB"/>
    <w:rsid w:val="009B70CE"/>
    <w:rsid w:val="009B725A"/>
    <w:rsid w:val="009B7354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1186"/>
    <w:rsid w:val="009C1307"/>
    <w:rsid w:val="009C1470"/>
    <w:rsid w:val="009C149C"/>
    <w:rsid w:val="009C14B9"/>
    <w:rsid w:val="009C14CB"/>
    <w:rsid w:val="009C16CC"/>
    <w:rsid w:val="009C1720"/>
    <w:rsid w:val="009C182F"/>
    <w:rsid w:val="009C1A9C"/>
    <w:rsid w:val="009C1B29"/>
    <w:rsid w:val="009C1B37"/>
    <w:rsid w:val="009C1D05"/>
    <w:rsid w:val="009C1E9E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E4C"/>
    <w:rsid w:val="009C3F6F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79C"/>
    <w:rsid w:val="009C58A2"/>
    <w:rsid w:val="009C5A18"/>
    <w:rsid w:val="009C5A32"/>
    <w:rsid w:val="009C5A4B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921"/>
    <w:rsid w:val="009D00FC"/>
    <w:rsid w:val="009D0962"/>
    <w:rsid w:val="009D0AAB"/>
    <w:rsid w:val="009D0B1B"/>
    <w:rsid w:val="009D0E7D"/>
    <w:rsid w:val="009D1264"/>
    <w:rsid w:val="009D1283"/>
    <w:rsid w:val="009D1340"/>
    <w:rsid w:val="009D1B70"/>
    <w:rsid w:val="009D1DAB"/>
    <w:rsid w:val="009D2049"/>
    <w:rsid w:val="009D2348"/>
    <w:rsid w:val="009D2475"/>
    <w:rsid w:val="009D288B"/>
    <w:rsid w:val="009D2983"/>
    <w:rsid w:val="009D29C4"/>
    <w:rsid w:val="009D2B86"/>
    <w:rsid w:val="009D2C55"/>
    <w:rsid w:val="009D2C9A"/>
    <w:rsid w:val="009D2D46"/>
    <w:rsid w:val="009D2ED5"/>
    <w:rsid w:val="009D2F06"/>
    <w:rsid w:val="009D2F59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C9"/>
    <w:rsid w:val="009D5EEF"/>
    <w:rsid w:val="009D61C8"/>
    <w:rsid w:val="009D63A4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E006A"/>
    <w:rsid w:val="009E01BB"/>
    <w:rsid w:val="009E05AC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73D"/>
    <w:rsid w:val="009E285D"/>
    <w:rsid w:val="009E30AF"/>
    <w:rsid w:val="009E31F2"/>
    <w:rsid w:val="009E325E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55"/>
    <w:rsid w:val="009E4446"/>
    <w:rsid w:val="009E4677"/>
    <w:rsid w:val="009E467C"/>
    <w:rsid w:val="009E4A39"/>
    <w:rsid w:val="009E5012"/>
    <w:rsid w:val="009E557E"/>
    <w:rsid w:val="009E597E"/>
    <w:rsid w:val="009E59B7"/>
    <w:rsid w:val="009E60C9"/>
    <w:rsid w:val="009E6273"/>
    <w:rsid w:val="009E634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2D1"/>
    <w:rsid w:val="009E7311"/>
    <w:rsid w:val="009E7541"/>
    <w:rsid w:val="009E7723"/>
    <w:rsid w:val="009E7AD7"/>
    <w:rsid w:val="009E7D84"/>
    <w:rsid w:val="009F0089"/>
    <w:rsid w:val="009F0542"/>
    <w:rsid w:val="009F07AC"/>
    <w:rsid w:val="009F07E3"/>
    <w:rsid w:val="009F0811"/>
    <w:rsid w:val="009F0AB4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E9B"/>
    <w:rsid w:val="009F3FF6"/>
    <w:rsid w:val="009F45DE"/>
    <w:rsid w:val="009F4A90"/>
    <w:rsid w:val="009F4B13"/>
    <w:rsid w:val="009F4D49"/>
    <w:rsid w:val="009F4FC4"/>
    <w:rsid w:val="009F54B8"/>
    <w:rsid w:val="009F5526"/>
    <w:rsid w:val="009F5602"/>
    <w:rsid w:val="009F5963"/>
    <w:rsid w:val="009F5A04"/>
    <w:rsid w:val="009F5C9E"/>
    <w:rsid w:val="009F5E1D"/>
    <w:rsid w:val="009F5EA3"/>
    <w:rsid w:val="009F5F5E"/>
    <w:rsid w:val="009F6056"/>
    <w:rsid w:val="009F6273"/>
    <w:rsid w:val="009F65BA"/>
    <w:rsid w:val="009F6C68"/>
    <w:rsid w:val="009F6F07"/>
    <w:rsid w:val="009F6F1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37D"/>
    <w:rsid w:val="00A023CC"/>
    <w:rsid w:val="00A0241C"/>
    <w:rsid w:val="00A025C7"/>
    <w:rsid w:val="00A02784"/>
    <w:rsid w:val="00A02855"/>
    <w:rsid w:val="00A02999"/>
    <w:rsid w:val="00A02D1A"/>
    <w:rsid w:val="00A02D63"/>
    <w:rsid w:val="00A02F15"/>
    <w:rsid w:val="00A0308C"/>
    <w:rsid w:val="00A0310E"/>
    <w:rsid w:val="00A031BD"/>
    <w:rsid w:val="00A0350B"/>
    <w:rsid w:val="00A03572"/>
    <w:rsid w:val="00A03587"/>
    <w:rsid w:val="00A03703"/>
    <w:rsid w:val="00A03BD8"/>
    <w:rsid w:val="00A042C6"/>
    <w:rsid w:val="00A044B5"/>
    <w:rsid w:val="00A0469E"/>
    <w:rsid w:val="00A047BE"/>
    <w:rsid w:val="00A04B8D"/>
    <w:rsid w:val="00A04CAD"/>
    <w:rsid w:val="00A0510A"/>
    <w:rsid w:val="00A052AF"/>
    <w:rsid w:val="00A05786"/>
    <w:rsid w:val="00A058B4"/>
    <w:rsid w:val="00A05C10"/>
    <w:rsid w:val="00A05C46"/>
    <w:rsid w:val="00A0609D"/>
    <w:rsid w:val="00A060C0"/>
    <w:rsid w:val="00A062D8"/>
    <w:rsid w:val="00A063EC"/>
    <w:rsid w:val="00A066D9"/>
    <w:rsid w:val="00A06BF7"/>
    <w:rsid w:val="00A06D85"/>
    <w:rsid w:val="00A0712F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01D"/>
    <w:rsid w:val="00A103B9"/>
    <w:rsid w:val="00A1067B"/>
    <w:rsid w:val="00A10C3A"/>
    <w:rsid w:val="00A10F1B"/>
    <w:rsid w:val="00A10FFD"/>
    <w:rsid w:val="00A11081"/>
    <w:rsid w:val="00A1114B"/>
    <w:rsid w:val="00A11218"/>
    <w:rsid w:val="00A118FF"/>
    <w:rsid w:val="00A11ABD"/>
    <w:rsid w:val="00A11DF8"/>
    <w:rsid w:val="00A121AA"/>
    <w:rsid w:val="00A1243D"/>
    <w:rsid w:val="00A124B3"/>
    <w:rsid w:val="00A126CA"/>
    <w:rsid w:val="00A12805"/>
    <w:rsid w:val="00A12E50"/>
    <w:rsid w:val="00A12E98"/>
    <w:rsid w:val="00A1344D"/>
    <w:rsid w:val="00A13547"/>
    <w:rsid w:val="00A13583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5E4"/>
    <w:rsid w:val="00A1565D"/>
    <w:rsid w:val="00A15AA7"/>
    <w:rsid w:val="00A15D5E"/>
    <w:rsid w:val="00A1606C"/>
    <w:rsid w:val="00A16091"/>
    <w:rsid w:val="00A16178"/>
    <w:rsid w:val="00A162B3"/>
    <w:rsid w:val="00A1645B"/>
    <w:rsid w:val="00A168EB"/>
    <w:rsid w:val="00A16BAA"/>
    <w:rsid w:val="00A16EEE"/>
    <w:rsid w:val="00A17019"/>
    <w:rsid w:val="00A170AD"/>
    <w:rsid w:val="00A1751D"/>
    <w:rsid w:val="00A17642"/>
    <w:rsid w:val="00A17AB3"/>
    <w:rsid w:val="00A17C06"/>
    <w:rsid w:val="00A17CD7"/>
    <w:rsid w:val="00A2011D"/>
    <w:rsid w:val="00A20459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F12"/>
    <w:rsid w:val="00A21F8D"/>
    <w:rsid w:val="00A220EF"/>
    <w:rsid w:val="00A22209"/>
    <w:rsid w:val="00A223EB"/>
    <w:rsid w:val="00A229D2"/>
    <w:rsid w:val="00A22B3F"/>
    <w:rsid w:val="00A22BC5"/>
    <w:rsid w:val="00A22E17"/>
    <w:rsid w:val="00A22E55"/>
    <w:rsid w:val="00A230BC"/>
    <w:rsid w:val="00A23305"/>
    <w:rsid w:val="00A23435"/>
    <w:rsid w:val="00A23481"/>
    <w:rsid w:val="00A23706"/>
    <w:rsid w:val="00A2382C"/>
    <w:rsid w:val="00A23B17"/>
    <w:rsid w:val="00A23E8B"/>
    <w:rsid w:val="00A2400C"/>
    <w:rsid w:val="00A24329"/>
    <w:rsid w:val="00A24A4A"/>
    <w:rsid w:val="00A2581C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2BF"/>
    <w:rsid w:val="00A273DB"/>
    <w:rsid w:val="00A2745C"/>
    <w:rsid w:val="00A274E5"/>
    <w:rsid w:val="00A2780D"/>
    <w:rsid w:val="00A27DD6"/>
    <w:rsid w:val="00A27F18"/>
    <w:rsid w:val="00A30122"/>
    <w:rsid w:val="00A30160"/>
    <w:rsid w:val="00A301C5"/>
    <w:rsid w:val="00A303DF"/>
    <w:rsid w:val="00A304DC"/>
    <w:rsid w:val="00A306AB"/>
    <w:rsid w:val="00A3078C"/>
    <w:rsid w:val="00A30854"/>
    <w:rsid w:val="00A309CF"/>
    <w:rsid w:val="00A309D3"/>
    <w:rsid w:val="00A30C34"/>
    <w:rsid w:val="00A30C80"/>
    <w:rsid w:val="00A30D1E"/>
    <w:rsid w:val="00A30E3D"/>
    <w:rsid w:val="00A30F7C"/>
    <w:rsid w:val="00A31067"/>
    <w:rsid w:val="00A311A3"/>
    <w:rsid w:val="00A3134C"/>
    <w:rsid w:val="00A315D0"/>
    <w:rsid w:val="00A31604"/>
    <w:rsid w:val="00A31A03"/>
    <w:rsid w:val="00A31DFD"/>
    <w:rsid w:val="00A31EA6"/>
    <w:rsid w:val="00A3235D"/>
    <w:rsid w:val="00A32436"/>
    <w:rsid w:val="00A32452"/>
    <w:rsid w:val="00A32741"/>
    <w:rsid w:val="00A32963"/>
    <w:rsid w:val="00A32BBC"/>
    <w:rsid w:val="00A32D1B"/>
    <w:rsid w:val="00A3314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D45"/>
    <w:rsid w:val="00A34F8B"/>
    <w:rsid w:val="00A34FC5"/>
    <w:rsid w:val="00A35564"/>
    <w:rsid w:val="00A35634"/>
    <w:rsid w:val="00A356C6"/>
    <w:rsid w:val="00A35908"/>
    <w:rsid w:val="00A3594B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B9B"/>
    <w:rsid w:val="00A37DD4"/>
    <w:rsid w:val="00A37EB0"/>
    <w:rsid w:val="00A400A4"/>
    <w:rsid w:val="00A400A7"/>
    <w:rsid w:val="00A4018F"/>
    <w:rsid w:val="00A40282"/>
    <w:rsid w:val="00A40486"/>
    <w:rsid w:val="00A405BD"/>
    <w:rsid w:val="00A40826"/>
    <w:rsid w:val="00A40C9C"/>
    <w:rsid w:val="00A40D35"/>
    <w:rsid w:val="00A4160D"/>
    <w:rsid w:val="00A41A4F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A15"/>
    <w:rsid w:val="00A45B52"/>
    <w:rsid w:val="00A45C59"/>
    <w:rsid w:val="00A45E90"/>
    <w:rsid w:val="00A45F22"/>
    <w:rsid w:val="00A46066"/>
    <w:rsid w:val="00A460A8"/>
    <w:rsid w:val="00A463A0"/>
    <w:rsid w:val="00A4651A"/>
    <w:rsid w:val="00A46642"/>
    <w:rsid w:val="00A4676F"/>
    <w:rsid w:val="00A46884"/>
    <w:rsid w:val="00A46AB7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E0A"/>
    <w:rsid w:val="00A50F4A"/>
    <w:rsid w:val="00A5101D"/>
    <w:rsid w:val="00A514C1"/>
    <w:rsid w:val="00A5160A"/>
    <w:rsid w:val="00A51BDF"/>
    <w:rsid w:val="00A51E32"/>
    <w:rsid w:val="00A52260"/>
    <w:rsid w:val="00A522E4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E3F"/>
    <w:rsid w:val="00A53F76"/>
    <w:rsid w:val="00A54069"/>
    <w:rsid w:val="00A54242"/>
    <w:rsid w:val="00A544AC"/>
    <w:rsid w:val="00A544C9"/>
    <w:rsid w:val="00A5470C"/>
    <w:rsid w:val="00A54920"/>
    <w:rsid w:val="00A54EB5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897"/>
    <w:rsid w:val="00A56912"/>
    <w:rsid w:val="00A56C32"/>
    <w:rsid w:val="00A56EEB"/>
    <w:rsid w:val="00A570A3"/>
    <w:rsid w:val="00A57219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119"/>
    <w:rsid w:val="00A63138"/>
    <w:rsid w:val="00A635B8"/>
    <w:rsid w:val="00A637C2"/>
    <w:rsid w:val="00A6386B"/>
    <w:rsid w:val="00A63E30"/>
    <w:rsid w:val="00A63FC6"/>
    <w:rsid w:val="00A644A1"/>
    <w:rsid w:val="00A64509"/>
    <w:rsid w:val="00A646A0"/>
    <w:rsid w:val="00A6488C"/>
    <w:rsid w:val="00A64CFF"/>
    <w:rsid w:val="00A6535F"/>
    <w:rsid w:val="00A654BE"/>
    <w:rsid w:val="00A65B60"/>
    <w:rsid w:val="00A65C42"/>
    <w:rsid w:val="00A65CC9"/>
    <w:rsid w:val="00A66182"/>
    <w:rsid w:val="00A665C7"/>
    <w:rsid w:val="00A66792"/>
    <w:rsid w:val="00A667B0"/>
    <w:rsid w:val="00A667BC"/>
    <w:rsid w:val="00A66898"/>
    <w:rsid w:val="00A66D43"/>
    <w:rsid w:val="00A66E89"/>
    <w:rsid w:val="00A6715B"/>
    <w:rsid w:val="00A67480"/>
    <w:rsid w:val="00A678BC"/>
    <w:rsid w:val="00A67A00"/>
    <w:rsid w:val="00A67B45"/>
    <w:rsid w:val="00A67EAE"/>
    <w:rsid w:val="00A70025"/>
    <w:rsid w:val="00A701C3"/>
    <w:rsid w:val="00A703B4"/>
    <w:rsid w:val="00A70561"/>
    <w:rsid w:val="00A70672"/>
    <w:rsid w:val="00A70898"/>
    <w:rsid w:val="00A7104C"/>
    <w:rsid w:val="00A711E2"/>
    <w:rsid w:val="00A71648"/>
    <w:rsid w:val="00A7177D"/>
    <w:rsid w:val="00A71908"/>
    <w:rsid w:val="00A71D77"/>
    <w:rsid w:val="00A723A7"/>
    <w:rsid w:val="00A72694"/>
    <w:rsid w:val="00A726D5"/>
    <w:rsid w:val="00A727F8"/>
    <w:rsid w:val="00A729F7"/>
    <w:rsid w:val="00A72A3D"/>
    <w:rsid w:val="00A72C0C"/>
    <w:rsid w:val="00A72C20"/>
    <w:rsid w:val="00A7329A"/>
    <w:rsid w:val="00A733E1"/>
    <w:rsid w:val="00A736C4"/>
    <w:rsid w:val="00A7373A"/>
    <w:rsid w:val="00A73C1C"/>
    <w:rsid w:val="00A73CA4"/>
    <w:rsid w:val="00A73F41"/>
    <w:rsid w:val="00A73F4D"/>
    <w:rsid w:val="00A74180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136"/>
    <w:rsid w:val="00A7538A"/>
    <w:rsid w:val="00A754FF"/>
    <w:rsid w:val="00A757EA"/>
    <w:rsid w:val="00A75874"/>
    <w:rsid w:val="00A75A75"/>
    <w:rsid w:val="00A75ACD"/>
    <w:rsid w:val="00A75C32"/>
    <w:rsid w:val="00A75E16"/>
    <w:rsid w:val="00A7615F"/>
    <w:rsid w:val="00A763EA"/>
    <w:rsid w:val="00A76C15"/>
    <w:rsid w:val="00A770F2"/>
    <w:rsid w:val="00A77255"/>
    <w:rsid w:val="00A77378"/>
    <w:rsid w:val="00A77528"/>
    <w:rsid w:val="00A777AE"/>
    <w:rsid w:val="00A7783F"/>
    <w:rsid w:val="00A77844"/>
    <w:rsid w:val="00A77928"/>
    <w:rsid w:val="00A77D61"/>
    <w:rsid w:val="00A80014"/>
    <w:rsid w:val="00A8006B"/>
    <w:rsid w:val="00A8006D"/>
    <w:rsid w:val="00A808C7"/>
    <w:rsid w:val="00A80A80"/>
    <w:rsid w:val="00A80C58"/>
    <w:rsid w:val="00A80E0D"/>
    <w:rsid w:val="00A80E2E"/>
    <w:rsid w:val="00A81158"/>
    <w:rsid w:val="00A81203"/>
    <w:rsid w:val="00A81675"/>
    <w:rsid w:val="00A81719"/>
    <w:rsid w:val="00A8181D"/>
    <w:rsid w:val="00A81914"/>
    <w:rsid w:val="00A819E0"/>
    <w:rsid w:val="00A81A3B"/>
    <w:rsid w:val="00A81D70"/>
    <w:rsid w:val="00A81E38"/>
    <w:rsid w:val="00A81E6B"/>
    <w:rsid w:val="00A81E6E"/>
    <w:rsid w:val="00A8207E"/>
    <w:rsid w:val="00A82602"/>
    <w:rsid w:val="00A82EF7"/>
    <w:rsid w:val="00A83276"/>
    <w:rsid w:val="00A835EC"/>
    <w:rsid w:val="00A8378B"/>
    <w:rsid w:val="00A8382C"/>
    <w:rsid w:val="00A8394D"/>
    <w:rsid w:val="00A83CB8"/>
    <w:rsid w:val="00A83D41"/>
    <w:rsid w:val="00A83E09"/>
    <w:rsid w:val="00A8401C"/>
    <w:rsid w:val="00A8414D"/>
    <w:rsid w:val="00A84418"/>
    <w:rsid w:val="00A8451C"/>
    <w:rsid w:val="00A8531A"/>
    <w:rsid w:val="00A856F9"/>
    <w:rsid w:val="00A858C5"/>
    <w:rsid w:val="00A85DBD"/>
    <w:rsid w:val="00A85E58"/>
    <w:rsid w:val="00A862EE"/>
    <w:rsid w:val="00A86309"/>
    <w:rsid w:val="00A8656B"/>
    <w:rsid w:val="00A86884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B98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D4"/>
    <w:rsid w:val="00A909C5"/>
    <w:rsid w:val="00A90A20"/>
    <w:rsid w:val="00A90C8C"/>
    <w:rsid w:val="00A91181"/>
    <w:rsid w:val="00A911F6"/>
    <w:rsid w:val="00A9131C"/>
    <w:rsid w:val="00A91500"/>
    <w:rsid w:val="00A915CB"/>
    <w:rsid w:val="00A91736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217"/>
    <w:rsid w:val="00A942BF"/>
    <w:rsid w:val="00A9449A"/>
    <w:rsid w:val="00A94A36"/>
    <w:rsid w:val="00A94C12"/>
    <w:rsid w:val="00A94C89"/>
    <w:rsid w:val="00A94CB6"/>
    <w:rsid w:val="00A94CD6"/>
    <w:rsid w:val="00A94FA0"/>
    <w:rsid w:val="00A9516D"/>
    <w:rsid w:val="00A9529E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EB2"/>
    <w:rsid w:val="00A9727A"/>
    <w:rsid w:val="00A97BD7"/>
    <w:rsid w:val="00A97ECB"/>
    <w:rsid w:val="00AA018F"/>
    <w:rsid w:val="00AA05C4"/>
    <w:rsid w:val="00AA0822"/>
    <w:rsid w:val="00AA0949"/>
    <w:rsid w:val="00AA09D6"/>
    <w:rsid w:val="00AA0B73"/>
    <w:rsid w:val="00AA0EC9"/>
    <w:rsid w:val="00AA0F30"/>
    <w:rsid w:val="00AA0FC7"/>
    <w:rsid w:val="00AA10B9"/>
    <w:rsid w:val="00AA1120"/>
    <w:rsid w:val="00AA1286"/>
    <w:rsid w:val="00AA1305"/>
    <w:rsid w:val="00AA13BD"/>
    <w:rsid w:val="00AA15F8"/>
    <w:rsid w:val="00AA1688"/>
    <w:rsid w:val="00AA177B"/>
    <w:rsid w:val="00AA179B"/>
    <w:rsid w:val="00AA1A3F"/>
    <w:rsid w:val="00AA1DD4"/>
    <w:rsid w:val="00AA1ECC"/>
    <w:rsid w:val="00AA1F20"/>
    <w:rsid w:val="00AA20AB"/>
    <w:rsid w:val="00AA2A04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70A"/>
    <w:rsid w:val="00AA3BA2"/>
    <w:rsid w:val="00AA3E16"/>
    <w:rsid w:val="00AA3F21"/>
    <w:rsid w:val="00AA40C5"/>
    <w:rsid w:val="00AA4770"/>
    <w:rsid w:val="00AA4C12"/>
    <w:rsid w:val="00AA4C61"/>
    <w:rsid w:val="00AA4F25"/>
    <w:rsid w:val="00AA5000"/>
    <w:rsid w:val="00AA5286"/>
    <w:rsid w:val="00AA558E"/>
    <w:rsid w:val="00AA55CF"/>
    <w:rsid w:val="00AA55FB"/>
    <w:rsid w:val="00AA5717"/>
    <w:rsid w:val="00AA585F"/>
    <w:rsid w:val="00AA5984"/>
    <w:rsid w:val="00AA5C44"/>
    <w:rsid w:val="00AA67E2"/>
    <w:rsid w:val="00AA680C"/>
    <w:rsid w:val="00AA6E93"/>
    <w:rsid w:val="00AA77CD"/>
    <w:rsid w:val="00AA7AAF"/>
    <w:rsid w:val="00AA7B05"/>
    <w:rsid w:val="00AA7B2D"/>
    <w:rsid w:val="00AA7B9C"/>
    <w:rsid w:val="00AB01A3"/>
    <w:rsid w:val="00AB0211"/>
    <w:rsid w:val="00AB0220"/>
    <w:rsid w:val="00AB0290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9C2"/>
    <w:rsid w:val="00AB3A81"/>
    <w:rsid w:val="00AB3E47"/>
    <w:rsid w:val="00AB3E65"/>
    <w:rsid w:val="00AB3E91"/>
    <w:rsid w:val="00AB42D9"/>
    <w:rsid w:val="00AB430C"/>
    <w:rsid w:val="00AB4406"/>
    <w:rsid w:val="00AB4874"/>
    <w:rsid w:val="00AB4B15"/>
    <w:rsid w:val="00AB4B2D"/>
    <w:rsid w:val="00AB4D89"/>
    <w:rsid w:val="00AB4EE1"/>
    <w:rsid w:val="00AB5067"/>
    <w:rsid w:val="00AB5173"/>
    <w:rsid w:val="00AB52D6"/>
    <w:rsid w:val="00AB540C"/>
    <w:rsid w:val="00AB5562"/>
    <w:rsid w:val="00AB5799"/>
    <w:rsid w:val="00AB5854"/>
    <w:rsid w:val="00AB5AAE"/>
    <w:rsid w:val="00AB5D28"/>
    <w:rsid w:val="00AB5FDC"/>
    <w:rsid w:val="00AB6314"/>
    <w:rsid w:val="00AB65C8"/>
    <w:rsid w:val="00AB66F4"/>
    <w:rsid w:val="00AB69F0"/>
    <w:rsid w:val="00AB6A06"/>
    <w:rsid w:val="00AB6C3D"/>
    <w:rsid w:val="00AB70D2"/>
    <w:rsid w:val="00AB7108"/>
    <w:rsid w:val="00AB770F"/>
    <w:rsid w:val="00AB7A01"/>
    <w:rsid w:val="00AB7A3C"/>
    <w:rsid w:val="00AB7A8C"/>
    <w:rsid w:val="00AB7C56"/>
    <w:rsid w:val="00AB7CD3"/>
    <w:rsid w:val="00AB7CEE"/>
    <w:rsid w:val="00AC0215"/>
    <w:rsid w:val="00AC027A"/>
    <w:rsid w:val="00AC0334"/>
    <w:rsid w:val="00AC06A9"/>
    <w:rsid w:val="00AC0862"/>
    <w:rsid w:val="00AC0A04"/>
    <w:rsid w:val="00AC0F1F"/>
    <w:rsid w:val="00AC114D"/>
    <w:rsid w:val="00AC1482"/>
    <w:rsid w:val="00AC1874"/>
    <w:rsid w:val="00AC191E"/>
    <w:rsid w:val="00AC2266"/>
    <w:rsid w:val="00AC25FB"/>
    <w:rsid w:val="00AC2650"/>
    <w:rsid w:val="00AC2A8C"/>
    <w:rsid w:val="00AC2D9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314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52D"/>
    <w:rsid w:val="00AD0620"/>
    <w:rsid w:val="00AD0816"/>
    <w:rsid w:val="00AD08B4"/>
    <w:rsid w:val="00AD0A4F"/>
    <w:rsid w:val="00AD0AF0"/>
    <w:rsid w:val="00AD0DA5"/>
    <w:rsid w:val="00AD0F47"/>
    <w:rsid w:val="00AD0F99"/>
    <w:rsid w:val="00AD0FFA"/>
    <w:rsid w:val="00AD120D"/>
    <w:rsid w:val="00AD12D1"/>
    <w:rsid w:val="00AD14E8"/>
    <w:rsid w:val="00AD192A"/>
    <w:rsid w:val="00AD1E77"/>
    <w:rsid w:val="00AD2469"/>
    <w:rsid w:val="00AD24E9"/>
    <w:rsid w:val="00AD28FE"/>
    <w:rsid w:val="00AD29CA"/>
    <w:rsid w:val="00AD2B97"/>
    <w:rsid w:val="00AD2E5A"/>
    <w:rsid w:val="00AD2FAB"/>
    <w:rsid w:val="00AD3822"/>
    <w:rsid w:val="00AD398C"/>
    <w:rsid w:val="00AD4752"/>
    <w:rsid w:val="00AD4985"/>
    <w:rsid w:val="00AD50AB"/>
    <w:rsid w:val="00AD533F"/>
    <w:rsid w:val="00AD53C4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712F"/>
    <w:rsid w:val="00AD71A7"/>
    <w:rsid w:val="00AD7458"/>
    <w:rsid w:val="00AD7529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C43"/>
    <w:rsid w:val="00AE2F0E"/>
    <w:rsid w:val="00AE32EF"/>
    <w:rsid w:val="00AE370C"/>
    <w:rsid w:val="00AE39AA"/>
    <w:rsid w:val="00AE39BF"/>
    <w:rsid w:val="00AE3BEE"/>
    <w:rsid w:val="00AE3D56"/>
    <w:rsid w:val="00AE3F67"/>
    <w:rsid w:val="00AE44D9"/>
    <w:rsid w:val="00AE453A"/>
    <w:rsid w:val="00AE45CC"/>
    <w:rsid w:val="00AE4785"/>
    <w:rsid w:val="00AE48BF"/>
    <w:rsid w:val="00AE4994"/>
    <w:rsid w:val="00AE4B6D"/>
    <w:rsid w:val="00AE4B79"/>
    <w:rsid w:val="00AE4C70"/>
    <w:rsid w:val="00AE4F8A"/>
    <w:rsid w:val="00AE54EA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C19"/>
    <w:rsid w:val="00AE6D34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122"/>
    <w:rsid w:val="00AF0408"/>
    <w:rsid w:val="00AF05E1"/>
    <w:rsid w:val="00AF0904"/>
    <w:rsid w:val="00AF0AF3"/>
    <w:rsid w:val="00AF0C0B"/>
    <w:rsid w:val="00AF0FE1"/>
    <w:rsid w:val="00AF13BB"/>
    <w:rsid w:val="00AF165B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7E0"/>
    <w:rsid w:val="00AF3B81"/>
    <w:rsid w:val="00AF3C35"/>
    <w:rsid w:val="00AF3C7E"/>
    <w:rsid w:val="00AF453D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A6"/>
    <w:rsid w:val="00AF635A"/>
    <w:rsid w:val="00AF6431"/>
    <w:rsid w:val="00AF64AE"/>
    <w:rsid w:val="00AF67EF"/>
    <w:rsid w:val="00AF6879"/>
    <w:rsid w:val="00AF6ACE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B19"/>
    <w:rsid w:val="00B00BC4"/>
    <w:rsid w:val="00B00CAB"/>
    <w:rsid w:val="00B00F48"/>
    <w:rsid w:val="00B0101F"/>
    <w:rsid w:val="00B01029"/>
    <w:rsid w:val="00B01142"/>
    <w:rsid w:val="00B012E0"/>
    <w:rsid w:val="00B01BD4"/>
    <w:rsid w:val="00B01D89"/>
    <w:rsid w:val="00B024F6"/>
    <w:rsid w:val="00B02633"/>
    <w:rsid w:val="00B02699"/>
    <w:rsid w:val="00B02816"/>
    <w:rsid w:val="00B028A9"/>
    <w:rsid w:val="00B02F21"/>
    <w:rsid w:val="00B03354"/>
    <w:rsid w:val="00B038D1"/>
    <w:rsid w:val="00B039F5"/>
    <w:rsid w:val="00B03C3A"/>
    <w:rsid w:val="00B03D25"/>
    <w:rsid w:val="00B0422F"/>
    <w:rsid w:val="00B046D6"/>
    <w:rsid w:val="00B04740"/>
    <w:rsid w:val="00B048BB"/>
    <w:rsid w:val="00B049D2"/>
    <w:rsid w:val="00B04D52"/>
    <w:rsid w:val="00B04E38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97D"/>
    <w:rsid w:val="00B06AC9"/>
    <w:rsid w:val="00B06AE6"/>
    <w:rsid w:val="00B06AEC"/>
    <w:rsid w:val="00B06D61"/>
    <w:rsid w:val="00B06F3B"/>
    <w:rsid w:val="00B070B2"/>
    <w:rsid w:val="00B0738E"/>
    <w:rsid w:val="00B077A1"/>
    <w:rsid w:val="00B077B9"/>
    <w:rsid w:val="00B07F06"/>
    <w:rsid w:val="00B10198"/>
    <w:rsid w:val="00B102A6"/>
    <w:rsid w:val="00B105BA"/>
    <w:rsid w:val="00B10870"/>
    <w:rsid w:val="00B10E1D"/>
    <w:rsid w:val="00B11138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3066"/>
    <w:rsid w:val="00B133F1"/>
    <w:rsid w:val="00B139B8"/>
    <w:rsid w:val="00B13C4C"/>
    <w:rsid w:val="00B13C88"/>
    <w:rsid w:val="00B13DBA"/>
    <w:rsid w:val="00B140C0"/>
    <w:rsid w:val="00B141B8"/>
    <w:rsid w:val="00B147DB"/>
    <w:rsid w:val="00B148B7"/>
    <w:rsid w:val="00B14C60"/>
    <w:rsid w:val="00B14DBA"/>
    <w:rsid w:val="00B154F7"/>
    <w:rsid w:val="00B15C2E"/>
    <w:rsid w:val="00B16557"/>
    <w:rsid w:val="00B16683"/>
    <w:rsid w:val="00B16912"/>
    <w:rsid w:val="00B16E6C"/>
    <w:rsid w:val="00B170AE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2B8"/>
    <w:rsid w:val="00B212CD"/>
    <w:rsid w:val="00B21D53"/>
    <w:rsid w:val="00B21DBA"/>
    <w:rsid w:val="00B2217D"/>
    <w:rsid w:val="00B22D62"/>
    <w:rsid w:val="00B22EAC"/>
    <w:rsid w:val="00B22F14"/>
    <w:rsid w:val="00B23105"/>
    <w:rsid w:val="00B2334E"/>
    <w:rsid w:val="00B2372C"/>
    <w:rsid w:val="00B23AF6"/>
    <w:rsid w:val="00B23C9A"/>
    <w:rsid w:val="00B23F34"/>
    <w:rsid w:val="00B23FE0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670"/>
    <w:rsid w:val="00B30776"/>
    <w:rsid w:val="00B30847"/>
    <w:rsid w:val="00B30AC6"/>
    <w:rsid w:val="00B3106B"/>
    <w:rsid w:val="00B312FA"/>
    <w:rsid w:val="00B31530"/>
    <w:rsid w:val="00B31541"/>
    <w:rsid w:val="00B31861"/>
    <w:rsid w:val="00B31E84"/>
    <w:rsid w:val="00B31F4A"/>
    <w:rsid w:val="00B323A7"/>
    <w:rsid w:val="00B323B8"/>
    <w:rsid w:val="00B32466"/>
    <w:rsid w:val="00B324B4"/>
    <w:rsid w:val="00B3271E"/>
    <w:rsid w:val="00B32DBD"/>
    <w:rsid w:val="00B32DF3"/>
    <w:rsid w:val="00B33393"/>
    <w:rsid w:val="00B337D7"/>
    <w:rsid w:val="00B337EC"/>
    <w:rsid w:val="00B338E1"/>
    <w:rsid w:val="00B33937"/>
    <w:rsid w:val="00B33BC9"/>
    <w:rsid w:val="00B33DC1"/>
    <w:rsid w:val="00B33FE3"/>
    <w:rsid w:val="00B3435E"/>
    <w:rsid w:val="00B343C2"/>
    <w:rsid w:val="00B3456E"/>
    <w:rsid w:val="00B34B91"/>
    <w:rsid w:val="00B34D03"/>
    <w:rsid w:val="00B34D0A"/>
    <w:rsid w:val="00B350F1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6E70"/>
    <w:rsid w:val="00B372A3"/>
    <w:rsid w:val="00B3743F"/>
    <w:rsid w:val="00B376B9"/>
    <w:rsid w:val="00B379DC"/>
    <w:rsid w:val="00B37D12"/>
    <w:rsid w:val="00B400BB"/>
    <w:rsid w:val="00B401EA"/>
    <w:rsid w:val="00B4028B"/>
    <w:rsid w:val="00B4037F"/>
    <w:rsid w:val="00B406DA"/>
    <w:rsid w:val="00B406FC"/>
    <w:rsid w:val="00B40810"/>
    <w:rsid w:val="00B40829"/>
    <w:rsid w:val="00B408D1"/>
    <w:rsid w:val="00B40FDF"/>
    <w:rsid w:val="00B41BD8"/>
    <w:rsid w:val="00B41E93"/>
    <w:rsid w:val="00B42085"/>
    <w:rsid w:val="00B421BD"/>
    <w:rsid w:val="00B42473"/>
    <w:rsid w:val="00B424CA"/>
    <w:rsid w:val="00B425BE"/>
    <w:rsid w:val="00B425F8"/>
    <w:rsid w:val="00B4278C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EBF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E4C"/>
    <w:rsid w:val="00B45EF3"/>
    <w:rsid w:val="00B46037"/>
    <w:rsid w:val="00B4642B"/>
    <w:rsid w:val="00B46C0E"/>
    <w:rsid w:val="00B46C95"/>
    <w:rsid w:val="00B46FC2"/>
    <w:rsid w:val="00B46FFB"/>
    <w:rsid w:val="00B470C0"/>
    <w:rsid w:val="00B4747B"/>
    <w:rsid w:val="00B4762E"/>
    <w:rsid w:val="00B4771F"/>
    <w:rsid w:val="00B47870"/>
    <w:rsid w:val="00B47B60"/>
    <w:rsid w:val="00B47BDB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8FF"/>
    <w:rsid w:val="00B53B74"/>
    <w:rsid w:val="00B53B88"/>
    <w:rsid w:val="00B54359"/>
    <w:rsid w:val="00B544E9"/>
    <w:rsid w:val="00B547BB"/>
    <w:rsid w:val="00B547FC"/>
    <w:rsid w:val="00B54AA9"/>
    <w:rsid w:val="00B54E76"/>
    <w:rsid w:val="00B54F2B"/>
    <w:rsid w:val="00B554C9"/>
    <w:rsid w:val="00B555E9"/>
    <w:rsid w:val="00B55980"/>
    <w:rsid w:val="00B559CA"/>
    <w:rsid w:val="00B55BEA"/>
    <w:rsid w:val="00B56305"/>
    <w:rsid w:val="00B564F6"/>
    <w:rsid w:val="00B56754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55D"/>
    <w:rsid w:val="00B57612"/>
    <w:rsid w:val="00B5773A"/>
    <w:rsid w:val="00B57AF5"/>
    <w:rsid w:val="00B57C4D"/>
    <w:rsid w:val="00B57F55"/>
    <w:rsid w:val="00B60062"/>
    <w:rsid w:val="00B60335"/>
    <w:rsid w:val="00B605AA"/>
    <w:rsid w:val="00B60653"/>
    <w:rsid w:val="00B608CA"/>
    <w:rsid w:val="00B609E0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213B"/>
    <w:rsid w:val="00B6220D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4622"/>
    <w:rsid w:val="00B648C3"/>
    <w:rsid w:val="00B64934"/>
    <w:rsid w:val="00B64C9F"/>
    <w:rsid w:val="00B64CD0"/>
    <w:rsid w:val="00B64D91"/>
    <w:rsid w:val="00B64DAF"/>
    <w:rsid w:val="00B65389"/>
    <w:rsid w:val="00B657B9"/>
    <w:rsid w:val="00B6624E"/>
    <w:rsid w:val="00B6651C"/>
    <w:rsid w:val="00B6668D"/>
    <w:rsid w:val="00B66A2C"/>
    <w:rsid w:val="00B66DB4"/>
    <w:rsid w:val="00B66FA0"/>
    <w:rsid w:val="00B670EB"/>
    <w:rsid w:val="00B67268"/>
    <w:rsid w:val="00B67353"/>
    <w:rsid w:val="00B67443"/>
    <w:rsid w:val="00B67D89"/>
    <w:rsid w:val="00B67E7B"/>
    <w:rsid w:val="00B67FB4"/>
    <w:rsid w:val="00B700F9"/>
    <w:rsid w:val="00B701D8"/>
    <w:rsid w:val="00B70484"/>
    <w:rsid w:val="00B70515"/>
    <w:rsid w:val="00B70A67"/>
    <w:rsid w:val="00B70A89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E2A"/>
    <w:rsid w:val="00B72E58"/>
    <w:rsid w:val="00B72E99"/>
    <w:rsid w:val="00B72F53"/>
    <w:rsid w:val="00B72FDC"/>
    <w:rsid w:val="00B730D1"/>
    <w:rsid w:val="00B73427"/>
    <w:rsid w:val="00B7350D"/>
    <w:rsid w:val="00B73B97"/>
    <w:rsid w:val="00B73EFE"/>
    <w:rsid w:val="00B73F70"/>
    <w:rsid w:val="00B74157"/>
    <w:rsid w:val="00B7416A"/>
    <w:rsid w:val="00B7425C"/>
    <w:rsid w:val="00B742B8"/>
    <w:rsid w:val="00B74586"/>
    <w:rsid w:val="00B74AC2"/>
    <w:rsid w:val="00B74B17"/>
    <w:rsid w:val="00B74B4D"/>
    <w:rsid w:val="00B751B7"/>
    <w:rsid w:val="00B7530B"/>
    <w:rsid w:val="00B75629"/>
    <w:rsid w:val="00B7595E"/>
    <w:rsid w:val="00B75C67"/>
    <w:rsid w:val="00B75DB0"/>
    <w:rsid w:val="00B75E59"/>
    <w:rsid w:val="00B75ED6"/>
    <w:rsid w:val="00B76579"/>
    <w:rsid w:val="00B7666A"/>
    <w:rsid w:val="00B76748"/>
    <w:rsid w:val="00B76A59"/>
    <w:rsid w:val="00B76AD3"/>
    <w:rsid w:val="00B76EEA"/>
    <w:rsid w:val="00B76F9E"/>
    <w:rsid w:val="00B774F7"/>
    <w:rsid w:val="00B77526"/>
    <w:rsid w:val="00B776B4"/>
    <w:rsid w:val="00B779F8"/>
    <w:rsid w:val="00B77A0A"/>
    <w:rsid w:val="00B77C4F"/>
    <w:rsid w:val="00B77EDB"/>
    <w:rsid w:val="00B80195"/>
    <w:rsid w:val="00B804EA"/>
    <w:rsid w:val="00B809A0"/>
    <w:rsid w:val="00B80BBD"/>
    <w:rsid w:val="00B81342"/>
    <w:rsid w:val="00B8150E"/>
    <w:rsid w:val="00B81696"/>
    <w:rsid w:val="00B81751"/>
    <w:rsid w:val="00B81BF5"/>
    <w:rsid w:val="00B81CA1"/>
    <w:rsid w:val="00B81EA5"/>
    <w:rsid w:val="00B81ECC"/>
    <w:rsid w:val="00B8246B"/>
    <w:rsid w:val="00B825E3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79A"/>
    <w:rsid w:val="00B838D7"/>
    <w:rsid w:val="00B83E0A"/>
    <w:rsid w:val="00B8407E"/>
    <w:rsid w:val="00B8425F"/>
    <w:rsid w:val="00B843EE"/>
    <w:rsid w:val="00B84400"/>
    <w:rsid w:val="00B845DF"/>
    <w:rsid w:val="00B846A3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620C"/>
    <w:rsid w:val="00B86406"/>
    <w:rsid w:val="00B8659C"/>
    <w:rsid w:val="00B86A9E"/>
    <w:rsid w:val="00B86B45"/>
    <w:rsid w:val="00B86B6B"/>
    <w:rsid w:val="00B870CE"/>
    <w:rsid w:val="00B8743F"/>
    <w:rsid w:val="00B874D9"/>
    <w:rsid w:val="00B87614"/>
    <w:rsid w:val="00B87677"/>
    <w:rsid w:val="00B87A45"/>
    <w:rsid w:val="00B87D02"/>
    <w:rsid w:val="00B87EA1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59A"/>
    <w:rsid w:val="00B93945"/>
    <w:rsid w:val="00B93A78"/>
    <w:rsid w:val="00B93B36"/>
    <w:rsid w:val="00B93B71"/>
    <w:rsid w:val="00B93C69"/>
    <w:rsid w:val="00B93D2F"/>
    <w:rsid w:val="00B93ECC"/>
    <w:rsid w:val="00B93FD1"/>
    <w:rsid w:val="00B94095"/>
    <w:rsid w:val="00B94182"/>
    <w:rsid w:val="00B9447C"/>
    <w:rsid w:val="00B944C6"/>
    <w:rsid w:val="00B9460F"/>
    <w:rsid w:val="00B94655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9EF"/>
    <w:rsid w:val="00B95D40"/>
    <w:rsid w:val="00B96288"/>
    <w:rsid w:val="00B965E1"/>
    <w:rsid w:val="00B96770"/>
    <w:rsid w:val="00B968B4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E53"/>
    <w:rsid w:val="00BA01B3"/>
    <w:rsid w:val="00BA0375"/>
    <w:rsid w:val="00BA0686"/>
    <w:rsid w:val="00BA0ABD"/>
    <w:rsid w:val="00BA0D73"/>
    <w:rsid w:val="00BA0FB2"/>
    <w:rsid w:val="00BA12FD"/>
    <w:rsid w:val="00BA14E8"/>
    <w:rsid w:val="00BA1862"/>
    <w:rsid w:val="00BA1873"/>
    <w:rsid w:val="00BA1A1F"/>
    <w:rsid w:val="00BA1A4A"/>
    <w:rsid w:val="00BA1A99"/>
    <w:rsid w:val="00BA1BD3"/>
    <w:rsid w:val="00BA1D27"/>
    <w:rsid w:val="00BA1D32"/>
    <w:rsid w:val="00BA1D69"/>
    <w:rsid w:val="00BA1E32"/>
    <w:rsid w:val="00BA1FC4"/>
    <w:rsid w:val="00BA2095"/>
    <w:rsid w:val="00BA227A"/>
    <w:rsid w:val="00BA24CF"/>
    <w:rsid w:val="00BA2575"/>
    <w:rsid w:val="00BA267A"/>
    <w:rsid w:val="00BA2833"/>
    <w:rsid w:val="00BA2A39"/>
    <w:rsid w:val="00BA2A5E"/>
    <w:rsid w:val="00BA2C14"/>
    <w:rsid w:val="00BA2D30"/>
    <w:rsid w:val="00BA2DCA"/>
    <w:rsid w:val="00BA2E8E"/>
    <w:rsid w:val="00BA3355"/>
    <w:rsid w:val="00BA3D20"/>
    <w:rsid w:val="00BA3DAF"/>
    <w:rsid w:val="00BA4105"/>
    <w:rsid w:val="00BA411C"/>
    <w:rsid w:val="00BA42B3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6C7"/>
    <w:rsid w:val="00BA5832"/>
    <w:rsid w:val="00BA5964"/>
    <w:rsid w:val="00BA5B4C"/>
    <w:rsid w:val="00BA5B80"/>
    <w:rsid w:val="00BA5D90"/>
    <w:rsid w:val="00BA60BD"/>
    <w:rsid w:val="00BA60E3"/>
    <w:rsid w:val="00BA6798"/>
    <w:rsid w:val="00BA6840"/>
    <w:rsid w:val="00BA6969"/>
    <w:rsid w:val="00BA697C"/>
    <w:rsid w:val="00BA6B42"/>
    <w:rsid w:val="00BA6B90"/>
    <w:rsid w:val="00BA7097"/>
    <w:rsid w:val="00BA7122"/>
    <w:rsid w:val="00BA739E"/>
    <w:rsid w:val="00BA73DC"/>
    <w:rsid w:val="00BA75BC"/>
    <w:rsid w:val="00BA78BB"/>
    <w:rsid w:val="00BA7C8A"/>
    <w:rsid w:val="00BA7D73"/>
    <w:rsid w:val="00BA7D7C"/>
    <w:rsid w:val="00BA7DCE"/>
    <w:rsid w:val="00BA7E14"/>
    <w:rsid w:val="00BB0022"/>
    <w:rsid w:val="00BB00D2"/>
    <w:rsid w:val="00BB0253"/>
    <w:rsid w:val="00BB0269"/>
    <w:rsid w:val="00BB029B"/>
    <w:rsid w:val="00BB05A4"/>
    <w:rsid w:val="00BB0E36"/>
    <w:rsid w:val="00BB0E83"/>
    <w:rsid w:val="00BB0FD6"/>
    <w:rsid w:val="00BB145C"/>
    <w:rsid w:val="00BB1A11"/>
    <w:rsid w:val="00BB1A2B"/>
    <w:rsid w:val="00BB1AB3"/>
    <w:rsid w:val="00BB1C03"/>
    <w:rsid w:val="00BB1CD0"/>
    <w:rsid w:val="00BB20D8"/>
    <w:rsid w:val="00BB2210"/>
    <w:rsid w:val="00BB2289"/>
    <w:rsid w:val="00BB228D"/>
    <w:rsid w:val="00BB236A"/>
    <w:rsid w:val="00BB24E9"/>
    <w:rsid w:val="00BB2669"/>
    <w:rsid w:val="00BB2706"/>
    <w:rsid w:val="00BB27E9"/>
    <w:rsid w:val="00BB29DC"/>
    <w:rsid w:val="00BB2B75"/>
    <w:rsid w:val="00BB3169"/>
    <w:rsid w:val="00BB340D"/>
    <w:rsid w:val="00BB3ACA"/>
    <w:rsid w:val="00BB3E76"/>
    <w:rsid w:val="00BB4021"/>
    <w:rsid w:val="00BB41C8"/>
    <w:rsid w:val="00BB424E"/>
    <w:rsid w:val="00BB430C"/>
    <w:rsid w:val="00BB4599"/>
    <w:rsid w:val="00BB46BD"/>
    <w:rsid w:val="00BB47EC"/>
    <w:rsid w:val="00BB490F"/>
    <w:rsid w:val="00BB4C56"/>
    <w:rsid w:val="00BB4CC7"/>
    <w:rsid w:val="00BB4E08"/>
    <w:rsid w:val="00BB4EFF"/>
    <w:rsid w:val="00BB4F02"/>
    <w:rsid w:val="00BB4F26"/>
    <w:rsid w:val="00BB4F4C"/>
    <w:rsid w:val="00BB51B5"/>
    <w:rsid w:val="00BB5898"/>
    <w:rsid w:val="00BB5906"/>
    <w:rsid w:val="00BB59A1"/>
    <w:rsid w:val="00BB5C2D"/>
    <w:rsid w:val="00BB5DBA"/>
    <w:rsid w:val="00BB612D"/>
    <w:rsid w:val="00BB61A0"/>
    <w:rsid w:val="00BB6556"/>
    <w:rsid w:val="00BB67CE"/>
    <w:rsid w:val="00BB6AE4"/>
    <w:rsid w:val="00BB6D95"/>
    <w:rsid w:val="00BB7373"/>
    <w:rsid w:val="00BB740D"/>
    <w:rsid w:val="00BB7780"/>
    <w:rsid w:val="00BB77B3"/>
    <w:rsid w:val="00BB7860"/>
    <w:rsid w:val="00BB7AB4"/>
    <w:rsid w:val="00BB7AED"/>
    <w:rsid w:val="00BB7AF7"/>
    <w:rsid w:val="00BC01BC"/>
    <w:rsid w:val="00BC020B"/>
    <w:rsid w:val="00BC029E"/>
    <w:rsid w:val="00BC05D9"/>
    <w:rsid w:val="00BC109A"/>
    <w:rsid w:val="00BC1582"/>
    <w:rsid w:val="00BC17F6"/>
    <w:rsid w:val="00BC1C65"/>
    <w:rsid w:val="00BC1C73"/>
    <w:rsid w:val="00BC1D2A"/>
    <w:rsid w:val="00BC21EB"/>
    <w:rsid w:val="00BC25BE"/>
    <w:rsid w:val="00BC25F9"/>
    <w:rsid w:val="00BC25FF"/>
    <w:rsid w:val="00BC27FF"/>
    <w:rsid w:val="00BC29FB"/>
    <w:rsid w:val="00BC2A7E"/>
    <w:rsid w:val="00BC2AB6"/>
    <w:rsid w:val="00BC2AD8"/>
    <w:rsid w:val="00BC2EC8"/>
    <w:rsid w:val="00BC2ED8"/>
    <w:rsid w:val="00BC34B2"/>
    <w:rsid w:val="00BC3591"/>
    <w:rsid w:val="00BC38E3"/>
    <w:rsid w:val="00BC3937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A96"/>
    <w:rsid w:val="00BC5CCB"/>
    <w:rsid w:val="00BC60E9"/>
    <w:rsid w:val="00BC6363"/>
    <w:rsid w:val="00BC6466"/>
    <w:rsid w:val="00BC6B0F"/>
    <w:rsid w:val="00BC6C6B"/>
    <w:rsid w:val="00BC6CB3"/>
    <w:rsid w:val="00BC71E8"/>
    <w:rsid w:val="00BC7784"/>
    <w:rsid w:val="00BC7B76"/>
    <w:rsid w:val="00BC7E0C"/>
    <w:rsid w:val="00BD0470"/>
    <w:rsid w:val="00BD084A"/>
    <w:rsid w:val="00BD0D25"/>
    <w:rsid w:val="00BD1050"/>
    <w:rsid w:val="00BD1052"/>
    <w:rsid w:val="00BD1116"/>
    <w:rsid w:val="00BD11E5"/>
    <w:rsid w:val="00BD125A"/>
    <w:rsid w:val="00BD1676"/>
    <w:rsid w:val="00BD18C2"/>
    <w:rsid w:val="00BD19C8"/>
    <w:rsid w:val="00BD1D1B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C40"/>
    <w:rsid w:val="00BD41A7"/>
    <w:rsid w:val="00BD47F5"/>
    <w:rsid w:val="00BD48A1"/>
    <w:rsid w:val="00BD49C0"/>
    <w:rsid w:val="00BD4A2C"/>
    <w:rsid w:val="00BD4A6A"/>
    <w:rsid w:val="00BD4B63"/>
    <w:rsid w:val="00BD4C57"/>
    <w:rsid w:val="00BD4DFA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CC"/>
    <w:rsid w:val="00BD5CE0"/>
    <w:rsid w:val="00BD5F9D"/>
    <w:rsid w:val="00BD61B8"/>
    <w:rsid w:val="00BD64EB"/>
    <w:rsid w:val="00BD6647"/>
    <w:rsid w:val="00BD68A0"/>
    <w:rsid w:val="00BD6A1C"/>
    <w:rsid w:val="00BD6FF0"/>
    <w:rsid w:val="00BD7288"/>
    <w:rsid w:val="00BD7295"/>
    <w:rsid w:val="00BD76D4"/>
    <w:rsid w:val="00BD7AB6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C9"/>
    <w:rsid w:val="00BE338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E5"/>
    <w:rsid w:val="00BE5F5B"/>
    <w:rsid w:val="00BE61BF"/>
    <w:rsid w:val="00BE61C8"/>
    <w:rsid w:val="00BE6380"/>
    <w:rsid w:val="00BE63CD"/>
    <w:rsid w:val="00BE65AC"/>
    <w:rsid w:val="00BE6838"/>
    <w:rsid w:val="00BE6839"/>
    <w:rsid w:val="00BE6B14"/>
    <w:rsid w:val="00BE6B96"/>
    <w:rsid w:val="00BE6DC9"/>
    <w:rsid w:val="00BE6FAF"/>
    <w:rsid w:val="00BE7024"/>
    <w:rsid w:val="00BE717E"/>
    <w:rsid w:val="00BE755B"/>
    <w:rsid w:val="00BE796C"/>
    <w:rsid w:val="00BE7C21"/>
    <w:rsid w:val="00BF000A"/>
    <w:rsid w:val="00BF003B"/>
    <w:rsid w:val="00BF020C"/>
    <w:rsid w:val="00BF082D"/>
    <w:rsid w:val="00BF0C2B"/>
    <w:rsid w:val="00BF0CFD"/>
    <w:rsid w:val="00BF102A"/>
    <w:rsid w:val="00BF1729"/>
    <w:rsid w:val="00BF1B6F"/>
    <w:rsid w:val="00BF1C6B"/>
    <w:rsid w:val="00BF1CF8"/>
    <w:rsid w:val="00BF1EAA"/>
    <w:rsid w:val="00BF1EAE"/>
    <w:rsid w:val="00BF1EB9"/>
    <w:rsid w:val="00BF2089"/>
    <w:rsid w:val="00BF23D3"/>
    <w:rsid w:val="00BF23F5"/>
    <w:rsid w:val="00BF2822"/>
    <w:rsid w:val="00BF2993"/>
    <w:rsid w:val="00BF2E8C"/>
    <w:rsid w:val="00BF3188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F78"/>
    <w:rsid w:val="00BF608C"/>
    <w:rsid w:val="00BF60DC"/>
    <w:rsid w:val="00BF6142"/>
    <w:rsid w:val="00BF6310"/>
    <w:rsid w:val="00BF656A"/>
    <w:rsid w:val="00BF676A"/>
    <w:rsid w:val="00BF67F6"/>
    <w:rsid w:val="00BF6EC9"/>
    <w:rsid w:val="00BF721F"/>
    <w:rsid w:val="00BF73EA"/>
    <w:rsid w:val="00BF74AF"/>
    <w:rsid w:val="00BF74B0"/>
    <w:rsid w:val="00BF76C3"/>
    <w:rsid w:val="00BF787E"/>
    <w:rsid w:val="00BF78A7"/>
    <w:rsid w:val="00BF7963"/>
    <w:rsid w:val="00BF79A5"/>
    <w:rsid w:val="00BF7AB9"/>
    <w:rsid w:val="00BF7ABD"/>
    <w:rsid w:val="00C00615"/>
    <w:rsid w:val="00C006A6"/>
    <w:rsid w:val="00C007F8"/>
    <w:rsid w:val="00C00930"/>
    <w:rsid w:val="00C00BCB"/>
    <w:rsid w:val="00C00BED"/>
    <w:rsid w:val="00C015EC"/>
    <w:rsid w:val="00C017BD"/>
    <w:rsid w:val="00C01D3F"/>
    <w:rsid w:val="00C01D8A"/>
    <w:rsid w:val="00C02755"/>
    <w:rsid w:val="00C02957"/>
    <w:rsid w:val="00C02EC8"/>
    <w:rsid w:val="00C02F18"/>
    <w:rsid w:val="00C02FC6"/>
    <w:rsid w:val="00C02FFC"/>
    <w:rsid w:val="00C0306D"/>
    <w:rsid w:val="00C03479"/>
    <w:rsid w:val="00C035AE"/>
    <w:rsid w:val="00C0377E"/>
    <w:rsid w:val="00C03BFA"/>
    <w:rsid w:val="00C04468"/>
    <w:rsid w:val="00C0453E"/>
    <w:rsid w:val="00C04723"/>
    <w:rsid w:val="00C04A9A"/>
    <w:rsid w:val="00C04D0C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FF4"/>
    <w:rsid w:val="00C07082"/>
    <w:rsid w:val="00C07285"/>
    <w:rsid w:val="00C07354"/>
    <w:rsid w:val="00C0735C"/>
    <w:rsid w:val="00C075FD"/>
    <w:rsid w:val="00C07896"/>
    <w:rsid w:val="00C07C35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6E6"/>
    <w:rsid w:val="00C1177A"/>
    <w:rsid w:val="00C11A9C"/>
    <w:rsid w:val="00C11B5F"/>
    <w:rsid w:val="00C11BD1"/>
    <w:rsid w:val="00C1213B"/>
    <w:rsid w:val="00C1232F"/>
    <w:rsid w:val="00C124ED"/>
    <w:rsid w:val="00C125A2"/>
    <w:rsid w:val="00C125A7"/>
    <w:rsid w:val="00C126C9"/>
    <w:rsid w:val="00C12756"/>
    <w:rsid w:val="00C1278C"/>
    <w:rsid w:val="00C12BD8"/>
    <w:rsid w:val="00C12DDC"/>
    <w:rsid w:val="00C12E6B"/>
    <w:rsid w:val="00C13030"/>
    <w:rsid w:val="00C131C0"/>
    <w:rsid w:val="00C13324"/>
    <w:rsid w:val="00C134FA"/>
    <w:rsid w:val="00C1364E"/>
    <w:rsid w:val="00C13B28"/>
    <w:rsid w:val="00C13D93"/>
    <w:rsid w:val="00C13F4A"/>
    <w:rsid w:val="00C14292"/>
    <w:rsid w:val="00C14556"/>
    <w:rsid w:val="00C14641"/>
    <w:rsid w:val="00C148AD"/>
    <w:rsid w:val="00C14953"/>
    <w:rsid w:val="00C14ACC"/>
    <w:rsid w:val="00C14ED1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977"/>
    <w:rsid w:val="00C16A44"/>
    <w:rsid w:val="00C16B48"/>
    <w:rsid w:val="00C16C54"/>
    <w:rsid w:val="00C16DD5"/>
    <w:rsid w:val="00C17042"/>
    <w:rsid w:val="00C1704C"/>
    <w:rsid w:val="00C1741C"/>
    <w:rsid w:val="00C17576"/>
    <w:rsid w:val="00C176F9"/>
    <w:rsid w:val="00C177EA"/>
    <w:rsid w:val="00C17CDF"/>
    <w:rsid w:val="00C17EFC"/>
    <w:rsid w:val="00C200D7"/>
    <w:rsid w:val="00C20203"/>
    <w:rsid w:val="00C2052E"/>
    <w:rsid w:val="00C20538"/>
    <w:rsid w:val="00C20572"/>
    <w:rsid w:val="00C206E8"/>
    <w:rsid w:val="00C20B49"/>
    <w:rsid w:val="00C20B4D"/>
    <w:rsid w:val="00C20CEF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85"/>
    <w:rsid w:val="00C245CC"/>
    <w:rsid w:val="00C24B9C"/>
    <w:rsid w:val="00C24DA5"/>
    <w:rsid w:val="00C24EA0"/>
    <w:rsid w:val="00C253FE"/>
    <w:rsid w:val="00C259FA"/>
    <w:rsid w:val="00C25E89"/>
    <w:rsid w:val="00C25EB9"/>
    <w:rsid w:val="00C25FF0"/>
    <w:rsid w:val="00C2604C"/>
    <w:rsid w:val="00C260F2"/>
    <w:rsid w:val="00C26289"/>
    <w:rsid w:val="00C26405"/>
    <w:rsid w:val="00C2658D"/>
    <w:rsid w:val="00C2659F"/>
    <w:rsid w:val="00C26824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6D3"/>
    <w:rsid w:val="00C276FA"/>
    <w:rsid w:val="00C278D1"/>
    <w:rsid w:val="00C27940"/>
    <w:rsid w:val="00C27A04"/>
    <w:rsid w:val="00C302C4"/>
    <w:rsid w:val="00C30365"/>
    <w:rsid w:val="00C30553"/>
    <w:rsid w:val="00C3074B"/>
    <w:rsid w:val="00C30775"/>
    <w:rsid w:val="00C3099F"/>
    <w:rsid w:val="00C30A39"/>
    <w:rsid w:val="00C30A67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FBA"/>
    <w:rsid w:val="00C32121"/>
    <w:rsid w:val="00C32167"/>
    <w:rsid w:val="00C32488"/>
    <w:rsid w:val="00C32560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429F"/>
    <w:rsid w:val="00C342AD"/>
    <w:rsid w:val="00C345F4"/>
    <w:rsid w:val="00C34AF5"/>
    <w:rsid w:val="00C34C8B"/>
    <w:rsid w:val="00C34D69"/>
    <w:rsid w:val="00C34DB0"/>
    <w:rsid w:val="00C34E84"/>
    <w:rsid w:val="00C34FC7"/>
    <w:rsid w:val="00C3526B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3FF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26A"/>
    <w:rsid w:val="00C43A72"/>
    <w:rsid w:val="00C43C6F"/>
    <w:rsid w:val="00C43DA2"/>
    <w:rsid w:val="00C43F50"/>
    <w:rsid w:val="00C4402D"/>
    <w:rsid w:val="00C4416F"/>
    <w:rsid w:val="00C44296"/>
    <w:rsid w:val="00C446B4"/>
    <w:rsid w:val="00C44A40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720"/>
    <w:rsid w:val="00C46834"/>
    <w:rsid w:val="00C46C19"/>
    <w:rsid w:val="00C46D7E"/>
    <w:rsid w:val="00C46F9F"/>
    <w:rsid w:val="00C47174"/>
    <w:rsid w:val="00C476C2"/>
    <w:rsid w:val="00C47701"/>
    <w:rsid w:val="00C47AE3"/>
    <w:rsid w:val="00C47C0C"/>
    <w:rsid w:val="00C47E80"/>
    <w:rsid w:val="00C500F1"/>
    <w:rsid w:val="00C502A7"/>
    <w:rsid w:val="00C5041F"/>
    <w:rsid w:val="00C506EA"/>
    <w:rsid w:val="00C50840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32CB"/>
    <w:rsid w:val="00C534EB"/>
    <w:rsid w:val="00C538B4"/>
    <w:rsid w:val="00C53AAE"/>
    <w:rsid w:val="00C53B1C"/>
    <w:rsid w:val="00C53DED"/>
    <w:rsid w:val="00C53EE3"/>
    <w:rsid w:val="00C5401A"/>
    <w:rsid w:val="00C54088"/>
    <w:rsid w:val="00C54765"/>
    <w:rsid w:val="00C5487A"/>
    <w:rsid w:val="00C5487E"/>
    <w:rsid w:val="00C54ADD"/>
    <w:rsid w:val="00C54C5D"/>
    <w:rsid w:val="00C54C71"/>
    <w:rsid w:val="00C54C73"/>
    <w:rsid w:val="00C54CF4"/>
    <w:rsid w:val="00C54F03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F35"/>
    <w:rsid w:val="00C57387"/>
    <w:rsid w:val="00C5750F"/>
    <w:rsid w:val="00C57597"/>
    <w:rsid w:val="00C575B3"/>
    <w:rsid w:val="00C575B4"/>
    <w:rsid w:val="00C57612"/>
    <w:rsid w:val="00C578FD"/>
    <w:rsid w:val="00C579E0"/>
    <w:rsid w:val="00C57A2B"/>
    <w:rsid w:val="00C57B13"/>
    <w:rsid w:val="00C57CBC"/>
    <w:rsid w:val="00C57E35"/>
    <w:rsid w:val="00C57EEB"/>
    <w:rsid w:val="00C6022B"/>
    <w:rsid w:val="00C60C9E"/>
    <w:rsid w:val="00C60E70"/>
    <w:rsid w:val="00C61399"/>
    <w:rsid w:val="00C61740"/>
    <w:rsid w:val="00C619AC"/>
    <w:rsid w:val="00C61A83"/>
    <w:rsid w:val="00C61B13"/>
    <w:rsid w:val="00C61BE2"/>
    <w:rsid w:val="00C61D87"/>
    <w:rsid w:val="00C61E89"/>
    <w:rsid w:val="00C62114"/>
    <w:rsid w:val="00C62196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4213"/>
    <w:rsid w:val="00C64404"/>
    <w:rsid w:val="00C645C9"/>
    <w:rsid w:val="00C64762"/>
    <w:rsid w:val="00C6485C"/>
    <w:rsid w:val="00C64AB8"/>
    <w:rsid w:val="00C64BBC"/>
    <w:rsid w:val="00C64C49"/>
    <w:rsid w:val="00C64E8C"/>
    <w:rsid w:val="00C64F15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38"/>
    <w:rsid w:val="00C65A84"/>
    <w:rsid w:val="00C65ABC"/>
    <w:rsid w:val="00C65C5A"/>
    <w:rsid w:val="00C65C8A"/>
    <w:rsid w:val="00C660D3"/>
    <w:rsid w:val="00C661AC"/>
    <w:rsid w:val="00C66203"/>
    <w:rsid w:val="00C662A4"/>
    <w:rsid w:val="00C6650E"/>
    <w:rsid w:val="00C66B66"/>
    <w:rsid w:val="00C66BAF"/>
    <w:rsid w:val="00C66C76"/>
    <w:rsid w:val="00C66F24"/>
    <w:rsid w:val="00C66F4F"/>
    <w:rsid w:val="00C6736F"/>
    <w:rsid w:val="00C673E9"/>
    <w:rsid w:val="00C67575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AE7"/>
    <w:rsid w:val="00C71DDC"/>
    <w:rsid w:val="00C71DE6"/>
    <w:rsid w:val="00C71DFB"/>
    <w:rsid w:val="00C7240C"/>
    <w:rsid w:val="00C725A0"/>
    <w:rsid w:val="00C72888"/>
    <w:rsid w:val="00C72D72"/>
    <w:rsid w:val="00C72E41"/>
    <w:rsid w:val="00C7377E"/>
    <w:rsid w:val="00C73B88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C1"/>
    <w:rsid w:val="00C754FE"/>
    <w:rsid w:val="00C7560B"/>
    <w:rsid w:val="00C75BD8"/>
    <w:rsid w:val="00C75E0C"/>
    <w:rsid w:val="00C76017"/>
    <w:rsid w:val="00C760EF"/>
    <w:rsid w:val="00C76158"/>
    <w:rsid w:val="00C7637E"/>
    <w:rsid w:val="00C765B9"/>
    <w:rsid w:val="00C766C9"/>
    <w:rsid w:val="00C767F3"/>
    <w:rsid w:val="00C76B91"/>
    <w:rsid w:val="00C76BD4"/>
    <w:rsid w:val="00C76E84"/>
    <w:rsid w:val="00C76FA0"/>
    <w:rsid w:val="00C77032"/>
    <w:rsid w:val="00C77364"/>
    <w:rsid w:val="00C7757D"/>
    <w:rsid w:val="00C77A0D"/>
    <w:rsid w:val="00C77B23"/>
    <w:rsid w:val="00C8034B"/>
    <w:rsid w:val="00C803DD"/>
    <w:rsid w:val="00C805AE"/>
    <w:rsid w:val="00C807A7"/>
    <w:rsid w:val="00C808AF"/>
    <w:rsid w:val="00C80A28"/>
    <w:rsid w:val="00C80F49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929"/>
    <w:rsid w:val="00C82D18"/>
    <w:rsid w:val="00C82EE8"/>
    <w:rsid w:val="00C82FE6"/>
    <w:rsid w:val="00C831A5"/>
    <w:rsid w:val="00C831FE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D09"/>
    <w:rsid w:val="00C87451"/>
    <w:rsid w:val="00C87505"/>
    <w:rsid w:val="00C8769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C2D"/>
    <w:rsid w:val="00C93E18"/>
    <w:rsid w:val="00C949FA"/>
    <w:rsid w:val="00C94A7C"/>
    <w:rsid w:val="00C94C02"/>
    <w:rsid w:val="00C94C52"/>
    <w:rsid w:val="00C94DFA"/>
    <w:rsid w:val="00C94F46"/>
    <w:rsid w:val="00C951DE"/>
    <w:rsid w:val="00C95384"/>
    <w:rsid w:val="00C95436"/>
    <w:rsid w:val="00C959AA"/>
    <w:rsid w:val="00C961F5"/>
    <w:rsid w:val="00C9653C"/>
    <w:rsid w:val="00C966B7"/>
    <w:rsid w:val="00C96887"/>
    <w:rsid w:val="00C96990"/>
    <w:rsid w:val="00C96B40"/>
    <w:rsid w:val="00C96B4B"/>
    <w:rsid w:val="00C96BD5"/>
    <w:rsid w:val="00C96C4F"/>
    <w:rsid w:val="00C97016"/>
    <w:rsid w:val="00C97259"/>
    <w:rsid w:val="00C974BE"/>
    <w:rsid w:val="00C975DF"/>
    <w:rsid w:val="00C9774E"/>
    <w:rsid w:val="00C97823"/>
    <w:rsid w:val="00C97AD2"/>
    <w:rsid w:val="00C97F49"/>
    <w:rsid w:val="00CA0255"/>
    <w:rsid w:val="00CA047C"/>
    <w:rsid w:val="00CA0786"/>
    <w:rsid w:val="00CA0871"/>
    <w:rsid w:val="00CA0A42"/>
    <w:rsid w:val="00CA0A7F"/>
    <w:rsid w:val="00CA0C96"/>
    <w:rsid w:val="00CA0DE9"/>
    <w:rsid w:val="00CA0E52"/>
    <w:rsid w:val="00CA0E70"/>
    <w:rsid w:val="00CA0FB7"/>
    <w:rsid w:val="00CA1158"/>
    <w:rsid w:val="00CA1319"/>
    <w:rsid w:val="00CA1454"/>
    <w:rsid w:val="00CA1720"/>
    <w:rsid w:val="00CA1A27"/>
    <w:rsid w:val="00CA1DD0"/>
    <w:rsid w:val="00CA200E"/>
    <w:rsid w:val="00CA2105"/>
    <w:rsid w:val="00CA2376"/>
    <w:rsid w:val="00CA250F"/>
    <w:rsid w:val="00CA26D4"/>
    <w:rsid w:val="00CA278A"/>
    <w:rsid w:val="00CA3102"/>
    <w:rsid w:val="00CA3185"/>
    <w:rsid w:val="00CA33FD"/>
    <w:rsid w:val="00CA35C1"/>
    <w:rsid w:val="00CA364E"/>
    <w:rsid w:val="00CA3835"/>
    <w:rsid w:val="00CA39D6"/>
    <w:rsid w:val="00CA3AE4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CD3"/>
    <w:rsid w:val="00CA5ED7"/>
    <w:rsid w:val="00CA5F2F"/>
    <w:rsid w:val="00CA5FEF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1B"/>
    <w:rsid w:val="00CB0523"/>
    <w:rsid w:val="00CB09B8"/>
    <w:rsid w:val="00CB0C09"/>
    <w:rsid w:val="00CB0E9F"/>
    <w:rsid w:val="00CB0ED2"/>
    <w:rsid w:val="00CB0F91"/>
    <w:rsid w:val="00CB0FA3"/>
    <w:rsid w:val="00CB10E4"/>
    <w:rsid w:val="00CB119D"/>
    <w:rsid w:val="00CB13C7"/>
    <w:rsid w:val="00CB142F"/>
    <w:rsid w:val="00CB1894"/>
    <w:rsid w:val="00CB1922"/>
    <w:rsid w:val="00CB198C"/>
    <w:rsid w:val="00CB1E08"/>
    <w:rsid w:val="00CB2317"/>
    <w:rsid w:val="00CB2397"/>
    <w:rsid w:val="00CB26B3"/>
    <w:rsid w:val="00CB2B05"/>
    <w:rsid w:val="00CB2BA9"/>
    <w:rsid w:val="00CB2D8D"/>
    <w:rsid w:val="00CB3091"/>
    <w:rsid w:val="00CB35A1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99A"/>
    <w:rsid w:val="00CB4B77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957"/>
    <w:rsid w:val="00CB7DFD"/>
    <w:rsid w:val="00CB7E96"/>
    <w:rsid w:val="00CB7FE5"/>
    <w:rsid w:val="00CC0033"/>
    <w:rsid w:val="00CC0113"/>
    <w:rsid w:val="00CC0353"/>
    <w:rsid w:val="00CC03B9"/>
    <w:rsid w:val="00CC04A7"/>
    <w:rsid w:val="00CC059F"/>
    <w:rsid w:val="00CC0A03"/>
    <w:rsid w:val="00CC0DF0"/>
    <w:rsid w:val="00CC0ED2"/>
    <w:rsid w:val="00CC0F33"/>
    <w:rsid w:val="00CC10BC"/>
    <w:rsid w:val="00CC112F"/>
    <w:rsid w:val="00CC1431"/>
    <w:rsid w:val="00CC2090"/>
    <w:rsid w:val="00CC2168"/>
    <w:rsid w:val="00CC26B8"/>
    <w:rsid w:val="00CC2CCF"/>
    <w:rsid w:val="00CC334F"/>
    <w:rsid w:val="00CC3359"/>
    <w:rsid w:val="00CC3881"/>
    <w:rsid w:val="00CC3B8B"/>
    <w:rsid w:val="00CC3E24"/>
    <w:rsid w:val="00CC3FA1"/>
    <w:rsid w:val="00CC4158"/>
    <w:rsid w:val="00CC4290"/>
    <w:rsid w:val="00CC45BD"/>
    <w:rsid w:val="00CC474A"/>
    <w:rsid w:val="00CC48FC"/>
    <w:rsid w:val="00CC4949"/>
    <w:rsid w:val="00CC4995"/>
    <w:rsid w:val="00CC4CDD"/>
    <w:rsid w:val="00CC4E5A"/>
    <w:rsid w:val="00CC4F3C"/>
    <w:rsid w:val="00CC5212"/>
    <w:rsid w:val="00CC5717"/>
    <w:rsid w:val="00CC5B57"/>
    <w:rsid w:val="00CC6032"/>
    <w:rsid w:val="00CC62C3"/>
    <w:rsid w:val="00CC64AB"/>
    <w:rsid w:val="00CC6A49"/>
    <w:rsid w:val="00CC708A"/>
    <w:rsid w:val="00CC7198"/>
    <w:rsid w:val="00CC73A3"/>
    <w:rsid w:val="00CC7B63"/>
    <w:rsid w:val="00CC7DE6"/>
    <w:rsid w:val="00CD032A"/>
    <w:rsid w:val="00CD03B4"/>
    <w:rsid w:val="00CD07ED"/>
    <w:rsid w:val="00CD0CBC"/>
    <w:rsid w:val="00CD0E9F"/>
    <w:rsid w:val="00CD0F5B"/>
    <w:rsid w:val="00CD1086"/>
    <w:rsid w:val="00CD13F4"/>
    <w:rsid w:val="00CD1894"/>
    <w:rsid w:val="00CD1A8B"/>
    <w:rsid w:val="00CD1BA7"/>
    <w:rsid w:val="00CD1EBB"/>
    <w:rsid w:val="00CD2807"/>
    <w:rsid w:val="00CD28D8"/>
    <w:rsid w:val="00CD2D2D"/>
    <w:rsid w:val="00CD335D"/>
    <w:rsid w:val="00CD3995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844"/>
    <w:rsid w:val="00CD4D23"/>
    <w:rsid w:val="00CD4E5D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852"/>
    <w:rsid w:val="00CD6A52"/>
    <w:rsid w:val="00CD6C99"/>
    <w:rsid w:val="00CD6D32"/>
    <w:rsid w:val="00CD72C1"/>
    <w:rsid w:val="00CD7835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FD0"/>
    <w:rsid w:val="00CE2054"/>
    <w:rsid w:val="00CE24B9"/>
    <w:rsid w:val="00CE2508"/>
    <w:rsid w:val="00CE26C4"/>
    <w:rsid w:val="00CE297D"/>
    <w:rsid w:val="00CE29DA"/>
    <w:rsid w:val="00CE31E3"/>
    <w:rsid w:val="00CE3427"/>
    <w:rsid w:val="00CE3677"/>
    <w:rsid w:val="00CE37C4"/>
    <w:rsid w:val="00CE3BD4"/>
    <w:rsid w:val="00CE3FDE"/>
    <w:rsid w:val="00CE4072"/>
    <w:rsid w:val="00CE4272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2CC"/>
    <w:rsid w:val="00CE7386"/>
    <w:rsid w:val="00CE7411"/>
    <w:rsid w:val="00CE7872"/>
    <w:rsid w:val="00CE7887"/>
    <w:rsid w:val="00CE797B"/>
    <w:rsid w:val="00CE7CF0"/>
    <w:rsid w:val="00CE7EA8"/>
    <w:rsid w:val="00CE7F46"/>
    <w:rsid w:val="00CF0081"/>
    <w:rsid w:val="00CF04AE"/>
    <w:rsid w:val="00CF0533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A11"/>
    <w:rsid w:val="00CF3C18"/>
    <w:rsid w:val="00CF3FF6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B73"/>
    <w:rsid w:val="00CF6BA5"/>
    <w:rsid w:val="00CF6C3E"/>
    <w:rsid w:val="00CF6EFC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2BA"/>
    <w:rsid w:val="00D003D1"/>
    <w:rsid w:val="00D00432"/>
    <w:rsid w:val="00D00434"/>
    <w:rsid w:val="00D0080B"/>
    <w:rsid w:val="00D008FE"/>
    <w:rsid w:val="00D00A1A"/>
    <w:rsid w:val="00D00CEE"/>
    <w:rsid w:val="00D00DA2"/>
    <w:rsid w:val="00D01835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9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ECC"/>
    <w:rsid w:val="00D040D3"/>
    <w:rsid w:val="00D040E4"/>
    <w:rsid w:val="00D04181"/>
    <w:rsid w:val="00D045E4"/>
    <w:rsid w:val="00D047E8"/>
    <w:rsid w:val="00D04884"/>
    <w:rsid w:val="00D04980"/>
    <w:rsid w:val="00D04ADD"/>
    <w:rsid w:val="00D04D88"/>
    <w:rsid w:val="00D04E1C"/>
    <w:rsid w:val="00D0521F"/>
    <w:rsid w:val="00D05549"/>
    <w:rsid w:val="00D0597E"/>
    <w:rsid w:val="00D05A95"/>
    <w:rsid w:val="00D05BC2"/>
    <w:rsid w:val="00D05FBD"/>
    <w:rsid w:val="00D063B8"/>
    <w:rsid w:val="00D066D9"/>
    <w:rsid w:val="00D06A1F"/>
    <w:rsid w:val="00D06D78"/>
    <w:rsid w:val="00D071F0"/>
    <w:rsid w:val="00D073C4"/>
    <w:rsid w:val="00D07646"/>
    <w:rsid w:val="00D07708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33A"/>
    <w:rsid w:val="00D114EE"/>
    <w:rsid w:val="00D1170A"/>
    <w:rsid w:val="00D11749"/>
    <w:rsid w:val="00D11B97"/>
    <w:rsid w:val="00D11BA7"/>
    <w:rsid w:val="00D11CBB"/>
    <w:rsid w:val="00D11E2A"/>
    <w:rsid w:val="00D1223D"/>
    <w:rsid w:val="00D12391"/>
    <w:rsid w:val="00D12723"/>
    <w:rsid w:val="00D12925"/>
    <w:rsid w:val="00D129AA"/>
    <w:rsid w:val="00D12C91"/>
    <w:rsid w:val="00D12DE2"/>
    <w:rsid w:val="00D12F80"/>
    <w:rsid w:val="00D1329C"/>
    <w:rsid w:val="00D13338"/>
    <w:rsid w:val="00D1369C"/>
    <w:rsid w:val="00D13926"/>
    <w:rsid w:val="00D1409A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756"/>
    <w:rsid w:val="00D15BD9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734"/>
    <w:rsid w:val="00D17A31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1208"/>
    <w:rsid w:val="00D218D3"/>
    <w:rsid w:val="00D21B3B"/>
    <w:rsid w:val="00D21C6E"/>
    <w:rsid w:val="00D21F09"/>
    <w:rsid w:val="00D2219B"/>
    <w:rsid w:val="00D22269"/>
    <w:rsid w:val="00D22750"/>
    <w:rsid w:val="00D227EC"/>
    <w:rsid w:val="00D22842"/>
    <w:rsid w:val="00D229CD"/>
    <w:rsid w:val="00D22A8A"/>
    <w:rsid w:val="00D23210"/>
    <w:rsid w:val="00D239CA"/>
    <w:rsid w:val="00D23CF6"/>
    <w:rsid w:val="00D24437"/>
    <w:rsid w:val="00D2489A"/>
    <w:rsid w:val="00D248C1"/>
    <w:rsid w:val="00D24965"/>
    <w:rsid w:val="00D24B42"/>
    <w:rsid w:val="00D24B8E"/>
    <w:rsid w:val="00D24EC8"/>
    <w:rsid w:val="00D2509B"/>
    <w:rsid w:val="00D252C7"/>
    <w:rsid w:val="00D25480"/>
    <w:rsid w:val="00D255CF"/>
    <w:rsid w:val="00D25644"/>
    <w:rsid w:val="00D257CF"/>
    <w:rsid w:val="00D25A87"/>
    <w:rsid w:val="00D25AB5"/>
    <w:rsid w:val="00D25B6A"/>
    <w:rsid w:val="00D25BDB"/>
    <w:rsid w:val="00D25C8D"/>
    <w:rsid w:val="00D26386"/>
    <w:rsid w:val="00D268A5"/>
    <w:rsid w:val="00D26A32"/>
    <w:rsid w:val="00D26DC0"/>
    <w:rsid w:val="00D274FF"/>
    <w:rsid w:val="00D27523"/>
    <w:rsid w:val="00D275D5"/>
    <w:rsid w:val="00D27641"/>
    <w:rsid w:val="00D27836"/>
    <w:rsid w:val="00D2798D"/>
    <w:rsid w:val="00D27A37"/>
    <w:rsid w:val="00D27A5D"/>
    <w:rsid w:val="00D27AB3"/>
    <w:rsid w:val="00D27E87"/>
    <w:rsid w:val="00D27EAE"/>
    <w:rsid w:val="00D303FD"/>
    <w:rsid w:val="00D30749"/>
    <w:rsid w:val="00D30DD4"/>
    <w:rsid w:val="00D31199"/>
    <w:rsid w:val="00D312CB"/>
    <w:rsid w:val="00D31769"/>
    <w:rsid w:val="00D31B37"/>
    <w:rsid w:val="00D31C29"/>
    <w:rsid w:val="00D3205F"/>
    <w:rsid w:val="00D32244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4DB"/>
    <w:rsid w:val="00D34540"/>
    <w:rsid w:val="00D345D2"/>
    <w:rsid w:val="00D345D4"/>
    <w:rsid w:val="00D34A03"/>
    <w:rsid w:val="00D35056"/>
    <w:rsid w:val="00D350F0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27D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58"/>
    <w:rsid w:val="00D4386C"/>
    <w:rsid w:val="00D43B32"/>
    <w:rsid w:val="00D43C6A"/>
    <w:rsid w:val="00D43D49"/>
    <w:rsid w:val="00D43D6A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E0"/>
    <w:rsid w:val="00D46E4E"/>
    <w:rsid w:val="00D46F45"/>
    <w:rsid w:val="00D46F55"/>
    <w:rsid w:val="00D471BD"/>
    <w:rsid w:val="00D471D9"/>
    <w:rsid w:val="00D47218"/>
    <w:rsid w:val="00D47338"/>
    <w:rsid w:val="00D474A6"/>
    <w:rsid w:val="00D4754D"/>
    <w:rsid w:val="00D4762E"/>
    <w:rsid w:val="00D4773C"/>
    <w:rsid w:val="00D477A2"/>
    <w:rsid w:val="00D47AD9"/>
    <w:rsid w:val="00D504CA"/>
    <w:rsid w:val="00D5059F"/>
    <w:rsid w:val="00D50890"/>
    <w:rsid w:val="00D50A31"/>
    <w:rsid w:val="00D50AA8"/>
    <w:rsid w:val="00D5102E"/>
    <w:rsid w:val="00D51260"/>
    <w:rsid w:val="00D513F7"/>
    <w:rsid w:val="00D51535"/>
    <w:rsid w:val="00D5170B"/>
    <w:rsid w:val="00D51743"/>
    <w:rsid w:val="00D518BE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649"/>
    <w:rsid w:val="00D536AD"/>
    <w:rsid w:val="00D53BBD"/>
    <w:rsid w:val="00D53D55"/>
    <w:rsid w:val="00D53EFF"/>
    <w:rsid w:val="00D5427E"/>
    <w:rsid w:val="00D54647"/>
    <w:rsid w:val="00D546C2"/>
    <w:rsid w:val="00D548CD"/>
    <w:rsid w:val="00D54DAB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60FC"/>
    <w:rsid w:val="00D56162"/>
    <w:rsid w:val="00D5633F"/>
    <w:rsid w:val="00D563CF"/>
    <w:rsid w:val="00D565FF"/>
    <w:rsid w:val="00D566AA"/>
    <w:rsid w:val="00D566F3"/>
    <w:rsid w:val="00D567E1"/>
    <w:rsid w:val="00D56A81"/>
    <w:rsid w:val="00D56C95"/>
    <w:rsid w:val="00D56CE2"/>
    <w:rsid w:val="00D56D52"/>
    <w:rsid w:val="00D56E69"/>
    <w:rsid w:val="00D57458"/>
    <w:rsid w:val="00D57530"/>
    <w:rsid w:val="00D5779F"/>
    <w:rsid w:val="00D57926"/>
    <w:rsid w:val="00D5797D"/>
    <w:rsid w:val="00D57A22"/>
    <w:rsid w:val="00D57DAD"/>
    <w:rsid w:val="00D601AB"/>
    <w:rsid w:val="00D6056A"/>
    <w:rsid w:val="00D605D8"/>
    <w:rsid w:val="00D605E6"/>
    <w:rsid w:val="00D60625"/>
    <w:rsid w:val="00D60627"/>
    <w:rsid w:val="00D60691"/>
    <w:rsid w:val="00D6079A"/>
    <w:rsid w:val="00D60BB9"/>
    <w:rsid w:val="00D60C25"/>
    <w:rsid w:val="00D60D7C"/>
    <w:rsid w:val="00D60FA6"/>
    <w:rsid w:val="00D61028"/>
    <w:rsid w:val="00D61059"/>
    <w:rsid w:val="00D61090"/>
    <w:rsid w:val="00D610C4"/>
    <w:rsid w:val="00D61308"/>
    <w:rsid w:val="00D61491"/>
    <w:rsid w:val="00D6196C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5A3"/>
    <w:rsid w:val="00D635C5"/>
    <w:rsid w:val="00D635D5"/>
    <w:rsid w:val="00D63815"/>
    <w:rsid w:val="00D6386D"/>
    <w:rsid w:val="00D638B0"/>
    <w:rsid w:val="00D638D2"/>
    <w:rsid w:val="00D63B49"/>
    <w:rsid w:val="00D63BDB"/>
    <w:rsid w:val="00D63C83"/>
    <w:rsid w:val="00D6406A"/>
    <w:rsid w:val="00D64085"/>
    <w:rsid w:val="00D640B9"/>
    <w:rsid w:val="00D64162"/>
    <w:rsid w:val="00D641B4"/>
    <w:rsid w:val="00D64682"/>
    <w:rsid w:val="00D64A91"/>
    <w:rsid w:val="00D652BA"/>
    <w:rsid w:val="00D6533C"/>
    <w:rsid w:val="00D653B2"/>
    <w:rsid w:val="00D653F9"/>
    <w:rsid w:val="00D65689"/>
    <w:rsid w:val="00D657D5"/>
    <w:rsid w:val="00D65B19"/>
    <w:rsid w:val="00D65FC0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4E5"/>
    <w:rsid w:val="00D705E3"/>
    <w:rsid w:val="00D70632"/>
    <w:rsid w:val="00D70A1D"/>
    <w:rsid w:val="00D70A6F"/>
    <w:rsid w:val="00D70C90"/>
    <w:rsid w:val="00D70E4E"/>
    <w:rsid w:val="00D7101A"/>
    <w:rsid w:val="00D71139"/>
    <w:rsid w:val="00D713A3"/>
    <w:rsid w:val="00D713DD"/>
    <w:rsid w:val="00D7155F"/>
    <w:rsid w:val="00D71ABA"/>
    <w:rsid w:val="00D71ADE"/>
    <w:rsid w:val="00D71C74"/>
    <w:rsid w:val="00D71D2F"/>
    <w:rsid w:val="00D71F14"/>
    <w:rsid w:val="00D721E4"/>
    <w:rsid w:val="00D722EB"/>
    <w:rsid w:val="00D723A3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8CE"/>
    <w:rsid w:val="00D73A0F"/>
    <w:rsid w:val="00D73B1B"/>
    <w:rsid w:val="00D73BB5"/>
    <w:rsid w:val="00D73C1D"/>
    <w:rsid w:val="00D7404C"/>
    <w:rsid w:val="00D74347"/>
    <w:rsid w:val="00D74557"/>
    <w:rsid w:val="00D7462B"/>
    <w:rsid w:val="00D74763"/>
    <w:rsid w:val="00D74CC7"/>
    <w:rsid w:val="00D74ED3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970"/>
    <w:rsid w:val="00D75B68"/>
    <w:rsid w:val="00D75E78"/>
    <w:rsid w:val="00D7610A"/>
    <w:rsid w:val="00D76472"/>
    <w:rsid w:val="00D76A7C"/>
    <w:rsid w:val="00D76C4F"/>
    <w:rsid w:val="00D76C92"/>
    <w:rsid w:val="00D76CAE"/>
    <w:rsid w:val="00D76F50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F"/>
    <w:rsid w:val="00D819DA"/>
    <w:rsid w:val="00D81B32"/>
    <w:rsid w:val="00D81C88"/>
    <w:rsid w:val="00D8239D"/>
    <w:rsid w:val="00D8244B"/>
    <w:rsid w:val="00D825DC"/>
    <w:rsid w:val="00D8266A"/>
    <w:rsid w:val="00D826CF"/>
    <w:rsid w:val="00D82712"/>
    <w:rsid w:val="00D827DD"/>
    <w:rsid w:val="00D82CF1"/>
    <w:rsid w:val="00D83081"/>
    <w:rsid w:val="00D83168"/>
    <w:rsid w:val="00D832ED"/>
    <w:rsid w:val="00D83491"/>
    <w:rsid w:val="00D835AE"/>
    <w:rsid w:val="00D83708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58"/>
    <w:rsid w:val="00D84B81"/>
    <w:rsid w:val="00D84C83"/>
    <w:rsid w:val="00D84DEE"/>
    <w:rsid w:val="00D84E34"/>
    <w:rsid w:val="00D84EAF"/>
    <w:rsid w:val="00D8531A"/>
    <w:rsid w:val="00D853A4"/>
    <w:rsid w:val="00D85461"/>
    <w:rsid w:val="00D8577C"/>
    <w:rsid w:val="00D859E8"/>
    <w:rsid w:val="00D85B7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97E"/>
    <w:rsid w:val="00D86A3F"/>
    <w:rsid w:val="00D86A41"/>
    <w:rsid w:val="00D86AE9"/>
    <w:rsid w:val="00D86CA9"/>
    <w:rsid w:val="00D86CE0"/>
    <w:rsid w:val="00D873FA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635"/>
    <w:rsid w:val="00D916E0"/>
    <w:rsid w:val="00D91BE6"/>
    <w:rsid w:val="00D91D11"/>
    <w:rsid w:val="00D92314"/>
    <w:rsid w:val="00D923E8"/>
    <w:rsid w:val="00D925E1"/>
    <w:rsid w:val="00D92619"/>
    <w:rsid w:val="00D927DC"/>
    <w:rsid w:val="00D92A3E"/>
    <w:rsid w:val="00D92A58"/>
    <w:rsid w:val="00D92B7A"/>
    <w:rsid w:val="00D92EB3"/>
    <w:rsid w:val="00D92FFB"/>
    <w:rsid w:val="00D932D9"/>
    <w:rsid w:val="00D93620"/>
    <w:rsid w:val="00D9366E"/>
    <w:rsid w:val="00D93A55"/>
    <w:rsid w:val="00D93E40"/>
    <w:rsid w:val="00D94354"/>
    <w:rsid w:val="00D943F2"/>
    <w:rsid w:val="00D944C8"/>
    <w:rsid w:val="00D945D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4FC"/>
    <w:rsid w:val="00D955E7"/>
    <w:rsid w:val="00D95767"/>
    <w:rsid w:val="00D958AF"/>
    <w:rsid w:val="00D95968"/>
    <w:rsid w:val="00D95A4F"/>
    <w:rsid w:val="00D95D1F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E66"/>
    <w:rsid w:val="00D96FD9"/>
    <w:rsid w:val="00D9771D"/>
    <w:rsid w:val="00D97886"/>
    <w:rsid w:val="00D97999"/>
    <w:rsid w:val="00D97A48"/>
    <w:rsid w:val="00D97C5F"/>
    <w:rsid w:val="00D97E7D"/>
    <w:rsid w:val="00D97F3B"/>
    <w:rsid w:val="00D97F99"/>
    <w:rsid w:val="00DA00FE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B8A"/>
    <w:rsid w:val="00DA1F95"/>
    <w:rsid w:val="00DA2026"/>
    <w:rsid w:val="00DA208E"/>
    <w:rsid w:val="00DA2230"/>
    <w:rsid w:val="00DA22AC"/>
    <w:rsid w:val="00DA23E6"/>
    <w:rsid w:val="00DA240B"/>
    <w:rsid w:val="00DA25CD"/>
    <w:rsid w:val="00DA27D9"/>
    <w:rsid w:val="00DA2E57"/>
    <w:rsid w:val="00DA2FF1"/>
    <w:rsid w:val="00DA32FF"/>
    <w:rsid w:val="00DA338E"/>
    <w:rsid w:val="00DA33B3"/>
    <w:rsid w:val="00DA33D3"/>
    <w:rsid w:val="00DA37D3"/>
    <w:rsid w:val="00DA385F"/>
    <w:rsid w:val="00DA38B9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7D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987"/>
    <w:rsid w:val="00DB1AB6"/>
    <w:rsid w:val="00DB1B48"/>
    <w:rsid w:val="00DB1BC8"/>
    <w:rsid w:val="00DB1F32"/>
    <w:rsid w:val="00DB2135"/>
    <w:rsid w:val="00DB2464"/>
    <w:rsid w:val="00DB2581"/>
    <w:rsid w:val="00DB2878"/>
    <w:rsid w:val="00DB2926"/>
    <w:rsid w:val="00DB2AD2"/>
    <w:rsid w:val="00DB2CC5"/>
    <w:rsid w:val="00DB33C6"/>
    <w:rsid w:val="00DB36C5"/>
    <w:rsid w:val="00DB3A1A"/>
    <w:rsid w:val="00DB3AAF"/>
    <w:rsid w:val="00DB3D6B"/>
    <w:rsid w:val="00DB4310"/>
    <w:rsid w:val="00DB448E"/>
    <w:rsid w:val="00DB4E24"/>
    <w:rsid w:val="00DB4E48"/>
    <w:rsid w:val="00DB4EC1"/>
    <w:rsid w:val="00DB4EC4"/>
    <w:rsid w:val="00DB4FCA"/>
    <w:rsid w:val="00DB50D0"/>
    <w:rsid w:val="00DB530F"/>
    <w:rsid w:val="00DB5546"/>
    <w:rsid w:val="00DB5609"/>
    <w:rsid w:val="00DB5C03"/>
    <w:rsid w:val="00DB5D76"/>
    <w:rsid w:val="00DB5D79"/>
    <w:rsid w:val="00DB60F5"/>
    <w:rsid w:val="00DB631A"/>
    <w:rsid w:val="00DB64A4"/>
    <w:rsid w:val="00DB6529"/>
    <w:rsid w:val="00DB6E86"/>
    <w:rsid w:val="00DB70E3"/>
    <w:rsid w:val="00DB7210"/>
    <w:rsid w:val="00DB73CF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72D"/>
    <w:rsid w:val="00DC088E"/>
    <w:rsid w:val="00DC0C7B"/>
    <w:rsid w:val="00DC0E29"/>
    <w:rsid w:val="00DC1488"/>
    <w:rsid w:val="00DC1507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E2E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ADB"/>
    <w:rsid w:val="00DC5B59"/>
    <w:rsid w:val="00DC5D57"/>
    <w:rsid w:val="00DC609C"/>
    <w:rsid w:val="00DC6296"/>
    <w:rsid w:val="00DC6595"/>
    <w:rsid w:val="00DC6665"/>
    <w:rsid w:val="00DC6D3E"/>
    <w:rsid w:val="00DC7109"/>
    <w:rsid w:val="00DC713F"/>
    <w:rsid w:val="00DC7351"/>
    <w:rsid w:val="00DC74E6"/>
    <w:rsid w:val="00DC761B"/>
    <w:rsid w:val="00DC78A4"/>
    <w:rsid w:val="00DC7C87"/>
    <w:rsid w:val="00DC7C88"/>
    <w:rsid w:val="00DC7E27"/>
    <w:rsid w:val="00DC7E83"/>
    <w:rsid w:val="00DC7FD3"/>
    <w:rsid w:val="00DD00CA"/>
    <w:rsid w:val="00DD016C"/>
    <w:rsid w:val="00DD039E"/>
    <w:rsid w:val="00DD0860"/>
    <w:rsid w:val="00DD0A6F"/>
    <w:rsid w:val="00DD0BA5"/>
    <w:rsid w:val="00DD0C99"/>
    <w:rsid w:val="00DD0EDD"/>
    <w:rsid w:val="00DD1087"/>
    <w:rsid w:val="00DD14A0"/>
    <w:rsid w:val="00DD14B5"/>
    <w:rsid w:val="00DD1848"/>
    <w:rsid w:val="00DD194F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214"/>
    <w:rsid w:val="00DD3641"/>
    <w:rsid w:val="00DD38B2"/>
    <w:rsid w:val="00DD39E3"/>
    <w:rsid w:val="00DD39EA"/>
    <w:rsid w:val="00DD3D54"/>
    <w:rsid w:val="00DD3E81"/>
    <w:rsid w:val="00DD4220"/>
    <w:rsid w:val="00DD46F3"/>
    <w:rsid w:val="00DD47D0"/>
    <w:rsid w:val="00DD48F7"/>
    <w:rsid w:val="00DD4DA4"/>
    <w:rsid w:val="00DD51B3"/>
    <w:rsid w:val="00DD51EA"/>
    <w:rsid w:val="00DD5450"/>
    <w:rsid w:val="00DD56F6"/>
    <w:rsid w:val="00DD590F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D8"/>
    <w:rsid w:val="00DE0337"/>
    <w:rsid w:val="00DE044F"/>
    <w:rsid w:val="00DE0646"/>
    <w:rsid w:val="00DE064D"/>
    <w:rsid w:val="00DE096A"/>
    <w:rsid w:val="00DE0BB5"/>
    <w:rsid w:val="00DE0C9C"/>
    <w:rsid w:val="00DE1028"/>
    <w:rsid w:val="00DE10E2"/>
    <w:rsid w:val="00DE10FD"/>
    <w:rsid w:val="00DE1148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C0F"/>
    <w:rsid w:val="00DE2CFD"/>
    <w:rsid w:val="00DE2EA5"/>
    <w:rsid w:val="00DE311D"/>
    <w:rsid w:val="00DE3497"/>
    <w:rsid w:val="00DE39CB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40A"/>
    <w:rsid w:val="00DE44AF"/>
    <w:rsid w:val="00DE4552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CF8"/>
    <w:rsid w:val="00DF1FC9"/>
    <w:rsid w:val="00DF20BE"/>
    <w:rsid w:val="00DF2A3D"/>
    <w:rsid w:val="00DF2D4E"/>
    <w:rsid w:val="00DF3188"/>
    <w:rsid w:val="00DF356E"/>
    <w:rsid w:val="00DF35DC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7B4"/>
    <w:rsid w:val="00DF5ECE"/>
    <w:rsid w:val="00DF6251"/>
    <w:rsid w:val="00DF6611"/>
    <w:rsid w:val="00DF6630"/>
    <w:rsid w:val="00DF6695"/>
    <w:rsid w:val="00DF6AAE"/>
    <w:rsid w:val="00DF6CDD"/>
    <w:rsid w:val="00DF71FA"/>
    <w:rsid w:val="00DF7220"/>
    <w:rsid w:val="00DF7264"/>
    <w:rsid w:val="00DF72BD"/>
    <w:rsid w:val="00DF7371"/>
    <w:rsid w:val="00DF7731"/>
    <w:rsid w:val="00DF78DA"/>
    <w:rsid w:val="00DF7957"/>
    <w:rsid w:val="00DF7A10"/>
    <w:rsid w:val="00DF7C1B"/>
    <w:rsid w:val="00E00004"/>
    <w:rsid w:val="00E00189"/>
    <w:rsid w:val="00E002B6"/>
    <w:rsid w:val="00E0039A"/>
    <w:rsid w:val="00E0074B"/>
    <w:rsid w:val="00E00773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BCF"/>
    <w:rsid w:val="00E01F4B"/>
    <w:rsid w:val="00E02023"/>
    <w:rsid w:val="00E0212C"/>
    <w:rsid w:val="00E02140"/>
    <w:rsid w:val="00E02218"/>
    <w:rsid w:val="00E02414"/>
    <w:rsid w:val="00E0257E"/>
    <w:rsid w:val="00E02696"/>
    <w:rsid w:val="00E02795"/>
    <w:rsid w:val="00E02944"/>
    <w:rsid w:val="00E02A63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9C"/>
    <w:rsid w:val="00E047CE"/>
    <w:rsid w:val="00E04A09"/>
    <w:rsid w:val="00E04B9B"/>
    <w:rsid w:val="00E04D4B"/>
    <w:rsid w:val="00E04D6B"/>
    <w:rsid w:val="00E05045"/>
    <w:rsid w:val="00E051A9"/>
    <w:rsid w:val="00E051CA"/>
    <w:rsid w:val="00E051EF"/>
    <w:rsid w:val="00E051FD"/>
    <w:rsid w:val="00E0536A"/>
    <w:rsid w:val="00E0550A"/>
    <w:rsid w:val="00E0577F"/>
    <w:rsid w:val="00E05A21"/>
    <w:rsid w:val="00E05B65"/>
    <w:rsid w:val="00E05C5B"/>
    <w:rsid w:val="00E05D99"/>
    <w:rsid w:val="00E05EA7"/>
    <w:rsid w:val="00E05F6B"/>
    <w:rsid w:val="00E0606E"/>
    <w:rsid w:val="00E064ED"/>
    <w:rsid w:val="00E06551"/>
    <w:rsid w:val="00E06BB0"/>
    <w:rsid w:val="00E06EA1"/>
    <w:rsid w:val="00E07192"/>
    <w:rsid w:val="00E07236"/>
    <w:rsid w:val="00E072BA"/>
    <w:rsid w:val="00E074ED"/>
    <w:rsid w:val="00E07552"/>
    <w:rsid w:val="00E07754"/>
    <w:rsid w:val="00E079EE"/>
    <w:rsid w:val="00E07A8B"/>
    <w:rsid w:val="00E07B58"/>
    <w:rsid w:val="00E07F58"/>
    <w:rsid w:val="00E07FC4"/>
    <w:rsid w:val="00E10357"/>
    <w:rsid w:val="00E105B1"/>
    <w:rsid w:val="00E10871"/>
    <w:rsid w:val="00E1087C"/>
    <w:rsid w:val="00E10942"/>
    <w:rsid w:val="00E10976"/>
    <w:rsid w:val="00E10A89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99F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FB9"/>
    <w:rsid w:val="00E132A9"/>
    <w:rsid w:val="00E132E7"/>
    <w:rsid w:val="00E13340"/>
    <w:rsid w:val="00E133BF"/>
    <w:rsid w:val="00E135AA"/>
    <w:rsid w:val="00E1369A"/>
    <w:rsid w:val="00E13879"/>
    <w:rsid w:val="00E13A07"/>
    <w:rsid w:val="00E13B7B"/>
    <w:rsid w:val="00E13F3F"/>
    <w:rsid w:val="00E141E4"/>
    <w:rsid w:val="00E141F9"/>
    <w:rsid w:val="00E145FC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50D"/>
    <w:rsid w:val="00E16929"/>
    <w:rsid w:val="00E169C8"/>
    <w:rsid w:val="00E16B81"/>
    <w:rsid w:val="00E16C68"/>
    <w:rsid w:val="00E16C87"/>
    <w:rsid w:val="00E1705E"/>
    <w:rsid w:val="00E17269"/>
    <w:rsid w:val="00E172F9"/>
    <w:rsid w:val="00E1748F"/>
    <w:rsid w:val="00E175EC"/>
    <w:rsid w:val="00E176C1"/>
    <w:rsid w:val="00E17877"/>
    <w:rsid w:val="00E17C57"/>
    <w:rsid w:val="00E17D5B"/>
    <w:rsid w:val="00E17D8F"/>
    <w:rsid w:val="00E17FC4"/>
    <w:rsid w:val="00E20003"/>
    <w:rsid w:val="00E2000D"/>
    <w:rsid w:val="00E200BB"/>
    <w:rsid w:val="00E20149"/>
    <w:rsid w:val="00E20542"/>
    <w:rsid w:val="00E2059B"/>
    <w:rsid w:val="00E20636"/>
    <w:rsid w:val="00E20756"/>
    <w:rsid w:val="00E20899"/>
    <w:rsid w:val="00E21237"/>
    <w:rsid w:val="00E21402"/>
    <w:rsid w:val="00E214C6"/>
    <w:rsid w:val="00E216FE"/>
    <w:rsid w:val="00E217DB"/>
    <w:rsid w:val="00E21ACC"/>
    <w:rsid w:val="00E21B36"/>
    <w:rsid w:val="00E21EA0"/>
    <w:rsid w:val="00E21F33"/>
    <w:rsid w:val="00E22270"/>
    <w:rsid w:val="00E2233A"/>
    <w:rsid w:val="00E224B9"/>
    <w:rsid w:val="00E228DD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872"/>
    <w:rsid w:val="00E24A2B"/>
    <w:rsid w:val="00E24E08"/>
    <w:rsid w:val="00E250C5"/>
    <w:rsid w:val="00E250EF"/>
    <w:rsid w:val="00E2513F"/>
    <w:rsid w:val="00E2532E"/>
    <w:rsid w:val="00E253CB"/>
    <w:rsid w:val="00E25505"/>
    <w:rsid w:val="00E2556D"/>
    <w:rsid w:val="00E257B8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0B9"/>
    <w:rsid w:val="00E2717A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B22"/>
    <w:rsid w:val="00E30C78"/>
    <w:rsid w:val="00E30E2D"/>
    <w:rsid w:val="00E30F07"/>
    <w:rsid w:val="00E3109B"/>
    <w:rsid w:val="00E311EF"/>
    <w:rsid w:val="00E31201"/>
    <w:rsid w:val="00E31374"/>
    <w:rsid w:val="00E3182A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31E2"/>
    <w:rsid w:val="00E332D6"/>
    <w:rsid w:val="00E3353D"/>
    <w:rsid w:val="00E336BE"/>
    <w:rsid w:val="00E338CE"/>
    <w:rsid w:val="00E338F4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690"/>
    <w:rsid w:val="00E357B5"/>
    <w:rsid w:val="00E35B61"/>
    <w:rsid w:val="00E3694F"/>
    <w:rsid w:val="00E36B7E"/>
    <w:rsid w:val="00E3734F"/>
    <w:rsid w:val="00E373DC"/>
    <w:rsid w:val="00E3758E"/>
    <w:rsid w:val="00E37868"/>
    <w:rsid w:val="00E37994"/>
    <w:rsid w:val="00E37F4D"/>
    <w:rsid w:val="00E37FBE"/>
    <w:rsid w:val="00E4003A"/>
    <w:rsid w:val="00E40233"/>
    <w:rsid w:val="00E40318"/>
    <w:rsid w:val="00E405CC"/>
    <w:rsid w:val="00E407BF"/>
    <w:rsid w:val="00E40835"/>
    <w:rsid w:val="00E40A99"/>
    <w:rsid w:val="00E40C95"/>
    <w:rsid w:val="00E40E15"/>
    <w:rsid w:val="00E40E2E"/>
    <w:rsid w:val="00E4122A"/>
    <w:rsid w:val="00E41298"/>
    <w:rsid w:val="00E4150D"/>
    <w:rsid w:val="00E41680"/>
    <w:rsid w:val="00E418F6"/>
    <w:rsid w:val="00E41942"/>
    <w:rsid w:val="00E41CF2"/>
    <w:rsid w:val="00E41D0A"/>
    <w:rsid w:val="00E4204B"/>
    <w:rsid w:val="00E424FC"/>
    <w:rsid w:val="00E42705"/>
    <w:rsid w:val="00E42FE8"/>
    <w:rsid w:val="00E431D0"/>
    <w:rsid w:val="00E432EB"/>
    <w:rsid w:val="00E43582"/>
    <w:rsid w:val="00E4364D"/>
    <w:rsid w:val="00E43907"/>
    <w:rsid w:val="00E43A5B"/>
    <w:rsid w:val="00E43AD3"/>
    <w:rsid w:val="00E441C7"/>
    <w:rsid w:val="00E4429A"/>
    <w:rsid w:val="00E44462"/>
    <w:rsid w:val="00E44566"/>
    <w:rsid w:val="00E449BE"/>
    <w:rsid w:val="00E44A45"/>
    <w:rsid w:val="00E44D0E"/>
    <w:rsid w:val="00E44ED3"/>
    <w:rsid w:val="00E44FDD"/>
    <w:rsid w:val="00E4533B"/>
    <w:rsid w:val="00E456AA"/>
    <w:rsid w:val="00E459E0"/>
    <w:rsid w:val="00E45AE4"/>
    <w:rsid w:val="00E45ECC"/>
    <w:rsid w:val="00E462BC"/>
    <w:rsid w:val="00E46323"/>
    <w:rsid w:val="00E464E5"/>
    <w:rsid w:val="00E466B2"/>
    <w:rsid w:val="00E46C7E"/>
    <w:rsid w:val="00E470E1"/>
    <w:rsid w:val="00E47227"/>
    <w:rsid w:val="00E4772F"/>
    <w:rsid w:val="00E47F03"/>
    <w:rsid w:val="00E50027"/>
    <w:rsid w:val="00E503CE"/>
    <w:rsid w:val="00E50528"/>
    <w:rsid w:val="00E50A15"/>
    <w:rsid w:val="00E50A22"/>
    <w:rsid w:val="00E50FA8"/>
    <w:rsid w:val="00E50FAE"/>
    <w:rsid w:val="00E51017"/>
    <w:rsid w:val="00E51049"/>
    <w:rsid w:val="00E510A2"/>
    <w:rsid w:val="00E51201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A06"/>
    <w:rsid w:val="00E52B83"/>
    <w:rsid w:val="00E52EBA"/>
    <w:rsid w:val="00E531FB"/>
    <w:rsid w:val="00E534A6"/>
    <w:rsid w:val="00E5391B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A5"/>
    <w:rsid w:val="00E554FF"/>
    <w:rsid w:val="00E55544"/>
    <w:rsid w:val="00E55573"/>
    <w:rsid w:val="00E555AB"/>
    <w:rsid w:val="00E558F4"/>
    <w:rsid w:val="00E55908"/>
    <w:rsid w:val="00E55AAD"/>
    <w:rsid w:val="00E56009"/>
    <w:rsid w:val="00E56084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36C"/>
    <w:rsid w:val="00E603A1"/>
    <w:rsid w:val="00E60591"/>
    <w:rsid w:val="00E60780"/>
    <w:rsid w:val="00E60805"/>
    <w:rsid w:val="00E60BD9"/>
    <w:rsid w:val="00E60F22"/>
    <w:rsid w:val="00E60F8A"/>
    <w:rsid w:val="00E6101A"/>
    <w:rsid w:val="00E610FA"/>
    <w:rsid w:val="00E6115A"/>
    <w:rsid w:val="00E61387"/>
    <w:rsid w:val="00E615ED"/>
    <w:rsid w:val="00E61AD9"/>
    <w:rsid w:val="00E61CB6"/>
    <w:rsid w:val="00E61DDE"/>
    <w:rsid w:val="00E6209A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62D"/>
    <w:rsid w:val="00E65634"/>
    <w:rsid w:val="00E656A9"/>
    <w:rsid w:val="00E65D32"/>
    <w:rsid w:val="00E65E56"/>
    <w:rsid w:val="00E66015"/>
    <w:rsid w:val="00E6609D"/>
    <w:rsid w:val="00E660A7"/>
    <w:rsid w:val="00E662A0"/>
    <w:rsid w:val="00E6641D"/>
    <w:rsid w:val="00E66453"/>
    <w:rsid w:val="00E66A5D"/>
    <w:rsid w:val="00E66D77"/>
    <w:rsid w:val="00E66EFD"/>
    <w:rsid w:val="00E673C1"/>
    <w:rsid w:val="00E67406"/>
    <w:rsid w:val="00E6744D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7F9"/>
    <w:rsid w:val="00E70C9A"/>
    <w:rsid w:val="00E70F16"/>
    <w:rsid w:val="00E70F2F"/>
    <w:rsid w:val="00E7123A"/>
    <w:rsid w:val="00E71550"/>
    <w:rsid w:val="00E71670"/>
    <w:rsid w:val="00E719A6"/>
    <w:rsid w:val="00E71E68"/>
    <w:rsid w:val="00E720AE"/>
    <w:rsid w:val="00E720DF"/>
    <w:rsid w:val="00E72216"/>
    <w:rsid w:val="00E72467"/>
    <w:rsid w:val="00E7249F"/>
    <w:rsid w:val="00E72601"/>
    <w:rsid w:val="00E72A31"/>
    <w:rsid w:val="00E72B6F"/>
    <w:rsid w:val="00E72B74"/>
    <w:rsid w:val="00E72EB2"/>
    <w:rsid w:val="00E73512"/>
    <w:rsid w:val="00E73ACA"/>
    <w:rsid w:val="00E73B7F"/>
    <w:rsid w:val="00E73DD5"/>
    <w:rsid w:val="00E73EB3"/>
    <w:rsid w:val="00E741B6"/>
    <w:rsid w:val="00E744D0"/>
    <w:rsid w:val="00E74743"/>
    <w:rsid w:val="00E74AFB"/>
    <w:rsid w:val="00E74C64"/>
    <w:rsid w:val="00E74FE8"/>
    <w:rsid w:val="00E752F3"/>
    <w:rsid w:val="00E75330"/>
    <w:rsid w:val="00E7543E"/>
    <w:rsid w:val="00E75665"/>
    <w:rsid w:val="00E75CBE"/>
    <w:rsid w:val="00E75E12"/>
    <w:rsid w:val="00E76136"/>
    <w:rsid w:val="00E764F8"/>
    <w:rsid w:val="00E76626"/>
    <w:rsid w:val="00E76F7B"/>
    <w:rsid w:val="00E76FA0"/>
    <w:rsid w:val="00E7732E"/>
    <w:rsid w:val="00E77414"/>
    <w:rsid w:val="00E7741D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8E"/>
    <w:rsid w:val="00E807A3"/>
    <w:rsid w:val="00E807DF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310C"/>
    <w:rsid w:val="00E83428"/>
    <w:rsid w:val="00E834CD"/>
    <w:rsid w:val="00E83C2F"/>
    <w:rsid w:val="00E83C4E"/>
    <w:rsid w:val="00E83FDD"/>
    <w:rsid w:val="00E841BA"/>
    <w:rsid w:val="00E84392"/>
    <w:rsid w:val="00E843E0"/>
    <w:rsid w:val="00E84480"/>
    <w:rsid w:val="00E84494"/>
    <w:rsid w:val="00E84778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ABE"/>
    <w:rsid w:val="00E85C78"/>
    <w:rsid w:val="00E861B9"/>
    <w:rsid w:val="00E8634A"/>
    <w:rsid w:val="00E86350"/>
    <w:rsid w:val="00E8639C"/>
    <w:rsid w:val="00E865DC"/>
    <w:rsid w:val="00E866EF"/>
    <w:rsid w:val="00E867E9"/>
    <w:rsid w:val="00E86A20"/>
    <w:rsid w:val="00E86AF7"/>
    <w:rsid w:val="00E86BAC"/>
    <w:rsid w:val="00E86CC5"/>
    <w:rsid w:val="00E86E4E"/>
    <w:rsid w:val="00E86E66"/>
    <w:rsid w:val="00E86EB9"/>
    <w:rsid w:val="00E873A9"/>
    <w:rsid w:val="00E873C3"/>
    <w:rsid w:val="00E873F8"/>
    <w:rsid w:val="00E8759E"/>
    <w:rsid w:val="00E8765C"/>
    <w:rsid w:val="00E87D45"/>
    <w:rsid w:val="00E87D98"/>
    <w:rsid w:val="00E87E5F"/>
    <w:rsid w:val="00E901EC"/>
    <w:rsid w:val="00E90835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BBA"/>
    <w:rsid w:val="00E95090"/>
    <w:rsid w:val="00E9553E"/>
    <w:rsid w:val="00E95B31"/>
    <w:rsid w:val="00E95DAB"/>
    <w:rsid w:val="00E96099"/>
    <w:rsid w:val="00E960AB"/>
    <w:rsid w:val="00E962ED"/>
    <w:rsid w:val="00E9643E"/>
    <w:rsid w:val="00E9652E"/>
    <w:rsid w:val="00E967C3"/>
    <w:rsid w:val="00E968B0"/>
    <w:rsid w:val="00E969E5"/>
    <w:rsid w:val="00E96A46"/>
    <w:rsid w:val="00E96CE4"/>
    <w:rsid w:val="00E96EF7"/>
    <w:rsid w:val="00E96EFB"/>
    <w:rsid w:val="00E96F82"/>
    <w:rsid w:val="00E972A9"/>
    <w:rsid w:val="00E9754E"/>
    <w:rsid w:val="00E9761E"/>
    <w:rsid w:val="00E97883"/>
    <w:rsid w:val="00E978BE"/>
    <w:rsid w:val="00E97AEC"/>
    <w:rsid w:val="00E97CCE"/>
    <w:rsid w:val="00E97D11"/>
    <w:rsid w:val="00EA012B"/>
    <w:rsid w:val="00EA0264"/>
    <w:rsid w:val="00EA03C8"/>
    <w:rsid w:val="00EA0696"/>
    <w:rsid w:val="00EA071C"/>
    <w:rsid w:val="00EA0ECE"/>
    <w:rsid w:val="00EA1024"/>
    <w:rsid w:val="00EA145B"/>
    <w:rsid w:val="00EA1473"/>
    <w:rsid w:val="00EA161F"/>
    <w:rsid w:val="00EA18D2"/>
    <w:rsid w:val="00EA1958"/>
    <w:rsid w:val="00EA1B0F"/>
    <w:rsid w:val="00EA1B44"/>
    <w:rsid w:val="00EA1C8D"/>
    <w:rsid w:val="00EA1E1D"/>
    <w:rsid w:val="00EA1E65"/>
    <w:rsid w:val="00EA1EC6"/>
    <w:rsid w:val="00EA21E9"/>
    <w:rsid w:val="00EA248E"/>
    <w:rsid w:val="00EA2793"/>
    <w:rsid w:val="00EA2BBE"/>
    <w:rsid w:val="00EA2DE3"/>
    <w:rsid w:val="00EA323C"/>
    <w:rsid w:val="00EA336D"/>
    <w:rsid w:val="00EA39F4"/>
    <w:rsid w:val="00EA3AE5"/>
    <w:rsid w:val="00EA3B99"/>
    <w:rsid w:val="00EA41DA"/>
    <w:rsid w:val="00EA4360"/>
    <w:rsid w:val="00EA4411"/>
    <w:rsid w:val="00EA462B"/>
    <w:rsid w:val="00EA4679"/>
    <w:rsid w:val="00EA46E6"/>
    <w:rsid w:val="00EA46EA"/>
    <w:rsid w:val="00EA4787"/>
    <w:rsid w:val="00EA4A4B"/>
    <w:rsid w:val="00EA4FCE"/>
    <w:rsid w:val="00EA5032"/>
    <w:rsid w:val="00EA5060"/>
    <w:rsid w:val="00EA50BC"/>
    <w:rsid w:val="00EA5392"/>
    <w:rsid w:val="00EA562F"/>
    <w:rsid w:val="00EA57C6"/>
    <w:rsid w:val="00EA5BB2"/>
    <w:rsid w:val="00EA6032"/>
    <w:rsid w:val="00EA60D4"/>
    <w:rsid w:val="00EA618F"/>
    <w:rsid w:val="00EA6440"/>
    <w:rsid w:val="00EA658B"/>
    <w:rsid w:val="00EA677A"/>
    <w:rsid w:val="00EA68F3"/>
    <w:rsid w:val="00EA6EFB"/>
    <w:rsid w:val="00EA7382"/>
    <w:rsid w:val="00EA740D"/>
    <w:rsid w:val="00EA76F0"/>
    <w:rsid w:val="00EA7C9D"/>
    <w:rsid w:val="00EA7DEE"/>
    <w:rsid w:val="00EA7F38"/>
    <w:rsid w:val="00EB008F"/>
    <w:rsid w:val="00EB02F7"/>
    <w:rsid w:val="00EB043C"/>
    <w:rsid w:val="00EB0561"/>
    <w:rsid w:val="00EB0C3B"/>
    <w:rsid w:val="00EB0C68"/>
    <w:rsid w:val="00EB0CB7"/>
    <w:rsid w:val="00EB0CF0"/>
    <w:rsid w:val="00EB113B"/>
    <w:rsid w:val="00EB1502"/>
    <w:rsid w:val="00EB1638"/>
    <w:rsid w:val="00EB198C"/>
    <w:rsid w:val="00EB1BF6"/>
    <w:rsid w:val="00EB1D5A"/>
    <w:rsid w:val="00EB1F2D"/>
    <w:rsid w:val="00EB20F3"/>
    <w:rsid w:val="00EB22BB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936"/>
    <w:rsid w:val="00EB4DE6"/>
    <w:rsid w:val="00EB500B"/>
    <w:rsid w:val="00EB50A1"/>
    <w:rsid w:val="00EB5127"/>
    <w:rsid w:val="00EB51CE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639"/>
    <w:rsid w:val="00EB685A"/>
    <w:rsid w:val="00EB69C8"/>
    <w:rsid w:val="00EB6ACC"/>
    <w:rsid w:val="00EB6B7D"/>
    <w:rsid w:val="00EB6DCF"/>
    <w:rsid w:val="00EB6F25"/>
    <w:rsid w:val="00EB7008"/>
    <w:rsid w:val="00EB749A"/>
    <w:rsid w:val="00EB7562"/>
    <w:rsid w:val="00EB75B3"/>
    <w:rsid w:val="00EB7A58"/>
    <w:rsid w:val="00EB7FAD"/>
    <w:rsid w:val="00EC0095"/>
    <w:rsid w:val="00EC0366"/>
    <w:rsid w:val="00EC036D"/>
    <w:rsid w:val="00EC0761"/>
    <w:rsid w:val="00EC083D"/>
    <w:rsid w:val="00EC0B81"/>
    <w:rsid w:val="00EC115D"/>
    <w:rsid w:val="00EC16C1"/>
    <w:rsid w:val="00EC16C2"/>
    <w:rsid w:val="00EC18D8"/>
    <w:rsid w:val="00EC1B08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3206"/>
    <w:rsid w:val="00EC3662"/>
    <w:rsid w:val="00EC386A"/>
    <w:rsid w:val="00EC3B28"/>
    <w:rsid w:val="00EC3B91"/>
    <w:rsid w:val="00EC3BF7"/>
    <w:rsid w:val="00EC3DBC"/>
    <w:rsid w:val="00EC3F1F"/>
    <w:rsid w:val="00EC41D8"/>
    <w:rsid w:val="00EC4661"/>
    <w:rsid w:val="00EC46E1"/>
    <w:rsid w:val="00EC49BA"/>
    <w:rsid w:val="00EC4CC1"/>
    <w:rsid w:val="00EC4F91"/>
    <w:rsid w:val="00EC5018"/>
    <w:rsid w:val="00EC5164"/>
    <w:rsid w:val="00EC51B1"/>
    <w:rsid w:val="00EC537A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9EE"/>
    <w:rsid w:val="00EC6CC7"/>
    <w:rsid w:val="00EC6F69"/>
    <w:rsid w:val="00EC7514"/>
    <w:rsid w:val="00EC75CF"/>
    <w:rsid w:val="00EC7769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BBA"/>
    <w:rsid w:val="00ED1BC1"/>
    <w:rsid w:val="00ED1D9C"/>
    <w:rsid w:val="00ED1EC3"/>
    <w:rsid w:val="00ED22B7"/>
    <w:rsid w:val="00ED2483"/>
    <w:rsid w:val="00ED2614"/>
    <w:rsid w:val="00ED26E4"/>
    <w:rsid w:val="00ED2A51"/>
    <w:rsid w:val="00ED2A5C"/>
    <w:rsid w:val="00ED2C1D"/>
    <w:rsid w:val="00ED2D34"/>
    <w:rsid w:val="00ED2D47"/>
    <w:rsid w:val="00ED398E"/>
    <w:rsid w:val="00ED3ADE"/>
    <w:rsid w:val="00ED3B31"/>
    <w:rsid w:val="00ED3B7F"/>
    <w:rsid w:val="00ED3E58"/>
    <w:rsid w:val="00ED3F40"/>
    <w:rsid w:val="00ED3F4E"/>
    <w:rsid w:val="00ED41D9"/>
    <w:rsid w:val="00ED4232"/>
    <w:rsid w:val="00ED4396"/>
    <w:rsid w:val="00ED44D1"/>
    <w:rsid w:val="00ED4660"/>
    <w:rsid w:val="00ED4772"/>
    <w:rsid w:val="00ED4C2C"/>
    <w:rsid w:val="00ED4C9B"/>
    <w:rsid w:val="00ED4DA1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64A"/>
    <w:rsid w:val="00ED667C"/>
    <w:rsid w:val="00ED66F0"/>
    <w:rsid w:val="00ED6DEA"/>
    <w:rsid w:val="00ED6ED4"/>
    <w:rsid w:val="00ED7290"/>
    <w:rsid w:val="00ED75AF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BCE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F2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225"/>
    <w:rsid w:val="00EE77BF"/>
    <w:rsid w:val="00EE7AE4"/>
    <w:rsid w:val="00EE7C8F"/>
    <w:rsid w:val="00EE7CED"/>
    <w:rsid w:val="00EE7EB8"/>
    <w:rsid w:val="00EF0317"/>
    <w:rsid w:val="00EF0499"/>
    <w:rsid w:val="00EF0782"/>
    <w:rsid w:val="00EF0784"/>
    <w:rsid w:val="00EF07B1"/>
    <w:rsid w:val="00EF0B79"/>
    <w:rsid w:val="00EF0CCA"/>
    <w:rsid w:val="00EF0CF0"/>
    <w:rsid w:val="00EF0DC6"/>
    <w:rsid w:val="00EF0F1C"/>
    <w:rsid w:val="00EF104A"/>
    <w:rsid w:val="00EF1699"/>
    <w:rsid w:val="00EF16A6"/>
    <w:rsid w:val="00EF16AD"/>
    <w:rsid w:val="00EF1A1E"/>
    <w:rsid w:val="00EF1BEE"/>
    <w:rsid w:val="00EF216C"/>
    <w:rsid w:val="00EF2546"/>
    <w:rsid w:val="00EF26A4"/>
    <w:rsid w:val="00EF26B1"/>
    <w:rsid w:val="00EF28F9"/>
    <w:rsid w:val="00EF34EE"/>
    <w:rsid w:val="00EF3B32"/>
    <w:rsid w:val="00EF3D21"/>
    <w:rsid w:val="00EF3FCD"/>
    <w:rsid w:val="00EF4324"/>
    <w:rsid w:val="00EF43D6"/>
    <w:rsid w:val="00EF443B"/>
    <w:rsid w:val="00EF472C"/>
    <w:rsid w:val="00EF4806"/>
    <w:rsid w:val="00EF48B4"/>
    <w:rsid w:val="00EF49AA"/>
    <w:rsid w:val="00EF4B08"/>
    <w:rsid w:val="00EF4B4D"/>
    <w:rsid w:val="00EF5875"/>
    <w:rsid w:val="00EF5DB8"/>
    <w:rsid w:val="00EF5E3F"/>
    <w:rsid w:val="00EF6171"/>
    <w:rsid w:val="00EF6459"/>
    <w:rsid w:val="00EF687E"/>
    <w:rsid w:val="00EF6902"/>
    <w:rsid w:val="00EF693F"/>
    <w:rsid w:val="00EF6B2A"/>
    <w:rsid w:val="00EF6C2F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614"/>
    <w:rsid w:val="00F01830"/>
    <w:rsid w:val="00F01839"/>
    <w:rsid w:val="00F01912"/>
    <w:rsid w:val="00F0196B"/>
    <w:rsid w:val="00F01CF0"/>
    <w:rsid w:val="00F01D65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BB5"/>
    <w:rsid w:val="00F0728A"/>
    <w:rsid w:val="00F073DE"/>
    <w:rsid w:val="00F075D0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B26"/>
    <w:rsid w:val="00F12E4F"/>
    <w:rsid w:val="00F1300B"/>
    <w:rsid w:val="00F130BF"/>
    <w:rsid w:val="00F13260"/>
    <w:rsid w:val="00F13334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35D"/>
    <w:rsid w:val="00F16B8F"/>
    <w:rsid w:val="00F16D28"/>
    <w:rsid w:val="00F16DE7"/>
    <w:rsid w:val="00F17228"/>
    <w:rsid w:val="00F17A8B"/>
    <w:rsid w:val="00F17BF0"/>
    <w:rsid w:val="00F17CF2"/>
    <w:rsid w:val="00F200DF"/>
    <w:rsid w:val="00F2016C"/>
    <w:rsid w:val="00F201C7"/>
    <w:rsid w:val="00F201C9"/>
    <w:rsid w:val="00F202BB"/>
    <w:rsid w:val="00F2073B"/>
    <w:rsid w:val="00F20B0B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F62"/>
    <w:rsid w:val="00F23009"/>
    <w:rsid w:val="00F23609"/>
    <w:rsid w:val="00F2361C"/>
    <w:rsid w:val="00F23949"/>
    <w:rsid w:val="00F239CC"/>
    <w:rsid w:val="00F23D37"/>
    <w:rsid w:val="00F23DCA"/>
    <w:rsid w:val="00F24226"/>
    <w:rsid w:val="00F24326"/>
    <w:rsid w:val="00F248AC"/>
    <w:rsid w:val="00F24E2F"/>
    <w:rsid w:val="00F24F95"/>
    <w:rsid w:val="00F250AD"/>
    <w:rsid w:val="00F253C4"/>
    <w:rsid w:val="00F253EB"/>
    <w:rsid w:val="00F25C3C"/>
    <w:rsid w:val="00F25F8A"/>
    <w:rsid w:val="00F262F3"/>
    <w:rsid w:val="00F26342"/>
    <w:rsid w:val="00F26A4A"/>
    <w:rsid w:val="00F272CC"/>
    <w:rsid w:val="00F27436"/>
    <w:rsid w:val="00F27DCF"/>
    <w:rsid w:val="00F27EF7"/>
    <w:rsid w:val="00F300A9"/>
    <w:rsid w:val="00F303B0"/>
    <w:rsid w:val="00F305C6"/>
    <w:rsid w:val="00F30B0A"/>
    <w:rsid w:val="00F30B29"/>
    <w:rsid w:val="00F30E96"/>
    <w:rsid w:val="00F3105B"/>
    <w:rsid w:val="00F310CC"/>
    <w:rsid w:val="00F313E6"/>
    <w:rsid w:val="00F31509"/>
    <w:rsid w:val="00F31801"/>
    <w:rsid w:val="00F3202C"/>
    <w:rsid w:val="00F3210E"/>
    <w:rsid w:val="00F32590"/>
    <w:rsid w:val="00F32641"/>
    <w:rsid w:val="00F3284E"/>
    <w:rsid w:val="00F32CC5"/>
    <w:rsid w:val="00F32FDC"/>
    <w:rsid w:val="00F330B0"/>
    <w:rsid w:val="00F3319B"/>
    <w:rsid w:val="00F331B8"/>
    <w:rsid w:val="00F331DE"/>
    <w:rsid w:val="00F33349"/>
    <w:rsid w:val="00F3372C"/>
    <w:rsid w:val="00F33A7D"/>
    <w:rsid w:val="00F33C20"/>
    <w:rsid w:val="00F33FA6"/>
    <w:rsid w:val="00F33FF0"/>
    <w:rsid w:val="00F342CC"/>
    <w:rsid w:val="00F3435C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61"/>
    <w:rsid w:val="00F355A7"/>
    <w:rsid w:val="00F35607"/>
    <w:rsid w:val="00F35854"/>
    <w:rsid w:val="00F3591F"/>
    <w:rsid w:val="00F35B98"/>
    <w:rsid w:val="00F35B9B"/>
    <w:rsid w:val="00F35BA6"/>
    <w:rsid w:val="00F35BFF"/>
    <w:rsid w:val="00F35E2B"/>
    <w:rsid w:val="00F35E3D"/>
    <w:rsid w:val="00F3607B"/>
    <w:rsid w:val="00F362B6"/>
    <w:rsid w:val="00F363DE"/>
    <w:rsid w:val="00F36AFF"/>
    <w:rsid w:val="00F36F62"/>
    <w:rsid w:val="00F372C8"/>
    <w:rsid w:val="00F3757C"/>
    <w:rsid w:val="00F375E4"/>
    <w:rsid w:val="00F375E9"/>
    <w:rsid w:val="00F379DC"/>
    <w:rsid w:val="00F37AD2"/>
    <w:rsid w:val="00F37CB1"/>
    <w:rsid w:val="00F37F5B"/>
    <w:rsid w:val="00F37FE1"/>
    <w:rsid w:val="00F4073A"/>
    <w:rsid w:val="00F407A1"/>
    <w:rsid w:val="00F409F5"/>
    <w:rsid w:val="00F40C8B"/>
    <w:rsid w:val="00F40DC4"/>
    <w:rsid w:val="00F40E0F"/>
    <w:rsid w:val="00F40F16"/>
    <w:rsid w:val="00F4115C"/>
    <w:rsid w:val="00F412EB"/>
    <w:rsid w:val="00F4183C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87F"/>
    <w:rsid w:val="00F43B11"/>
    <w:rsid w:val="00F444B7"/>
    <w:rsid w:val="00F4476F"/>
    <w:rsid w:val="00F44837"/>
    <w:rsid w:val="00F44C24"/>
    <w:rsid w:val="00F44DAC"/>
    <w:rsid w:val="00F44E41"/>
    <w:rsid w:val="00F4530C"/>
    <w:rsid w:val="00F4548A"/>
    <w:rsid w:val="00F454BF"/>
    <w:rsid w:val="00F456EF"/>
    <w:rsid w:val="00F45961"/>
    <w:rsid w:val="00F45BDB"/>
    <w:rsid w:val="00F45F1B"/>
    <w:rsid w:val="00F46324"/>
    <w:rsid w:val="00F465DC"/>
    <w:rsid w:val="00F466F3"/>
    <w:rsid w:val="00F46A30"/>
    <w:rsid w:val="00F46C91"/>
    <w:rsid w:val="00F46E56"/>
    <w:rsid w:val="00F46EC7"/>
    <w:rsid w:val="00F46F38"/>
    <w:rsid w:val="00F46FF4"/>
    <w:rsid w:val="00F4718F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766"/>
    <w:rsid w:val="00F507DA"/>
    <w:rsid w:val="00F5082E"/>
    <w:rsid w:val="00F509CB"/>
    <w:rsid w:val="00F50BBE"/>
    <w:rsid w:val="00F50BF1"/>
    <w:rsid w:val="00F50EB0"/>
    <w:rsid w:val="00F51087"/>
    <w:rsid w:val="00F51133"/>
    <w:rsid w:val="00F516BE"/>
    <w:rsid w:val="00F51BB7"/>
    <w:rsid w:val="00F51E11"/>
    <w:rsid w:val="00F5210E"/>
    <w:rsid w:val="00F52138"/>
    <w:rsid w:val="00F5245F"/>
    <w:rsid w:val="00F5263A"/>
    <w:rsid w:val="00F52693"/>
    <w:rsid w:val="00F52A1E"/>
    <w:rsid w:val="00F52A5D"/>
    <w:rsid w:val="00F52A8D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119"/>
    <w:rsid w:val="00F54181"/>
    <w:rsid w:val="00F542A2"/>
    <w:rsid w:val="00F54437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B0E"/>
    <w:rsid w:val="00F56D7D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919"/>
    <w:rsid w:val="00F60F5D"/>
    <w:rsid w:val="00F6104A"/>
    <w:rsid w:val="00F61618"/>
    <w:rsid w:val="00F617F1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AD7"/>
    <w:rsid w:val="00F62C51"/>
    <w:rsid w:val="00F62E40"/>
    <w:rsid w:val="00F62E60"/>
    <w:rsid w:val="00F6308C"/>
    <w:rsid w:val="00F63734"/>
    <w:rsid w:val="00F63A65"/>
    <w:rsid w:val="00F63CC9"/>
    <w:rsid w:val="00F64092"/>
    <w:rsid w:val="00F6416D"/>
    <w:rsid w:val="00F642E4"/>
    <w:rsid w:val="00F645D1"/>
    <w:rsid w:val="00F64CCE"/>
    <w:rsid w:val="00F64F70"/>
    <w:rsid w:val="00F650DF"/>
    <w:rsid w:val="00F654D8"/>
    <w:rsid w:val="00F65A06"/>
    <w:rsid w:val="00F65B27"/>
    <w:rsid w:val="00F66286"/>
    <w:rsid w:val="00F66365"/>
    <w:rsid w:val="00F663DB"/>
    <w:rsid w:val="00F6658D"/>
    <w:rsid w:val="00F66987"/>
    <w:rsid w:val="00F66A82"/>
    <w:rsid w:val="00F66B78"/>
    <w:rsid w:val="00F66C9C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296"/>
    <w:rsid w:val="00F72555"/>
    <w:rsid w:val="00F7256F"/>
    <w:rsid w:val="00F72609"/>
    <w:rsid w:val="00F7266A"/>
    <w:rsid w:val="00F7289B"/>
    <w:rsid w:val="00F72A05"/>
    <w:rsid w:val="00F72C91"/>
    <w:rsid w:val="00F72EA8"/>
    <w:rsid w:val="00F72FDA"/>
    <w:rsid w:val="00F7339E"/>
    <w:rsid w:val="00F73585"/>
    <w:rsid w:val="00F735F7"/>
    <w:rsid w:val="00F736C1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50BD"/>
    <w:rsid w:val="00F755B4"/>
    <w:rsid w:val="00F756FF"/>
    <w:rsid w:val="00F76119"/>
    <w:rsid w:val="00F761B9"/>
    <w:rsid w:val="00F7634E"/>
    <w:rsid w:val="00F76E12"/>
    <w:rsid w:val="00F775CD"/>
    <w:rsid w:val="00F77724"/>
    <w:rsid w:val="00F77A9D"/>
    <w:rsid w:val="00F77B6F"/>
    <w:rsid w:val="00F77E29"/>
    <w:rsid w:val="00F808A9"/>
    <w:rsid w:val="00F80B75"/>
    <w:rsid w:val="00F80E5D"/>
    <w:rsid w:val="00F8130B"/>
    <w:rsid w:val="00F813CA"/>
    <w:rsid w:val="00F81481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3267"/>
    <w:rsid w:val="00F83D16"/>
    <w:rsid w:val="00F841CE"/>
    <w:rsid w:val="00F84470"/>
    <w:rsid w:val="00F8456B"/>
    <w:rsid w:val="00F8482D"/>
    <w:rsid w:val="00F84D69"/>
    <w:rsid w:val="00F8540A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F32"/>
    <w:rsid w:val="00F8612E"/>
    <w:rsid w:val="00F864EF"/>
    <w:rsid w:val="00F86A9C"/>
    <w:rsid w:val="00F86DC1"/>
    <w:rsid w:val="00F86E6C"/>
    <w:rsid w:val="00F86F78"/>
    <w:rsid w:val="00F86FD8"/>
    <w:rsid w:val="00F87044"/>
    <w:rsid w:val="00F87230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724"/>
    <w:rsid w:val="00F907D2"/>
    <w:rsid w:val="00F907F6"/>
    <w:rsid w:val="00F908ED"/>
    <w:rsid w:val="00F90A63"/>
    <w:rsid w:val="00F90AEF"/>
    <w:rsid w:val="00F90B13"/>
    <w:rsid w:val="00F90ED8"/>
    <w:rsid w:val="00F90FB4"/>
    <w:rsid w:val="00F912EC"/>
    <w:rsid w:val="00F9133D"/>
    <w:rsid w:val="00F913F4"/>
    <w:rsid w:val="00F9148B"/>
    <w:rsid w:val="00F914AF"/>
    <w:rsid w:val="00F91656"/>
    <w:rsid w:val="00F9188F"/>
    <w:rsid w:val="00F91ADF"/>
    <w:rsid w:val="00F91CA9"/>
    <w:rsid w:val="00F91D3F"/>
    <w:rsid w:val="00F92218"/>
    <w:rsid w:val="00F92302"/>
    <w:rsid w:val="00F92523"/>
    <w:rsid w:val="00F92768"/>
    <w:rsid w:val="00F92A1E"/>
    <w:rsid w:val="00F92BB3"/>
    <w:rsid w:val="00F92E02"/>
    <w:rsid w:val="00F930DC"/>
    <w:rsid w:val="00F9334C"/>
    <w:rsid w:val="00F933A4"/>
    <w:rsid w:val="00F93502"/>
    <w:rsid w:val="00F9372B"/>
    <w:rsid w:val="00F937AF"/>
    <w:rsid w:val="00F938D9"/>
    <w:rsid w:val="00F93943"/>
    <w:rsid w:val="00F93987"/>
    <w:rsid w:val="00F93DE1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2F5"/>
    <w:rsid w:val="00F95487"/>
    <w:rsid w:val="00F954B0"/>
    <w:rsid w:val="00F9558E"/>
    <w:rsid w:val="00F9572D"/>
    <w:rsid w:val="00F9599A"/>
    <w:rsid w:val="00F95CA3"/>
    <w:rsid w:val="00F960EC"/>
    <w:rsid w:val="00F96273"/>
    <w:rsid w:val="00F96276"/>
    <w:rsid w:val="00F96589"/>
    <w:rsid w:val="00F96618"/>
    <w:rsid w:val="00F966A7"/>
    <w:rsid w:val="00F96755"/>
    <w:rsid w:val="00F96DF4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A87"/>
    <w:rsid w:val="00FA1C8E"/>
    <w:rsid w:val="00FA1DBE"/>
    <w:rsid w:val="00FA1E14"/>
    <w:rsid w:val="00FA1F21"/>
    <w:rsid w:val="00FA1F88"/>
    <w:rsid w:val="00FA2700"/>
    <w:rsid w:val="00FA27FE"/>
    <w:rsid w:val="00FA29C1"/>
    <w:rsid w:val="00FA2B17"/>
    <w:rsid w:val="00FA2B23"/>
    <w:rsid w:val="00FA2DFA"/>
    <w:rsid w:val="00FA30BD"/>
    <w:rsid w:val="00FA36C6"/>
    <w:rsid w:val="00FA3769"/>
    <w:rsid w:val="00FA3937"/>
    <w:rsid w:val="00FA3B8C"/>
    <w:rsid w:val="00FA3D03"/>
    <w:rsid w:val="00FA3E6F"/>
    <w:rsid w:val="00FA41FA"/>
    <w:rsid w:val="00FA433E"/>
    <w:rsid w:val="00FA43B3"/>
    <w:rsid w:val="00FA483C"/>
    <w:rsid w:val="00FA4A44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94"/>
    <w:rsid w:val="00FB0533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5BE"/>
    <w:rsid w:val="00FB270E"/>
    <w:rsid w:val="00FB2899"/>
    <w:rsid w:val="00FB39BD"/>
    <w:rsid w:val="00FB39FB"/>
    <w:rsid w:val="00FB3B13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2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777"/>
    <w:rsid w:val="00FC07E1"/>
    <w:rsid w:val="00FC0975"/>
    <w:rsid w:val="00FC0D1D"/>
    <w:rsid w:val="00FC1040"/>
    <w:rsid w:val="00FC111F"/>
    <w:rsid w:val="00FC11E9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4C1"/>
    <w:rsid w:val="00FC473A"/>
    <w:rsid w:val="00FC4794"/>
    <w:rsid w:val="00FC4A08"/>
    <w:rsid w:val="00FC4B23"/>
    <w:rsid w:val="00FC4D48"/>
    <w:rsid w:val="00FC4F84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732"/>
    <w:rsid w:val="00FC69BB"/>
    <w:rsid w:val="00FC69CD"/>
    <w:rsid w:val="00FC6C8C"/>
    <w:rsid w:val="00FC6D1E"/>
    <w:rsid w:val="00FC6E5A"/>
    <w:rsid w:val="00FC72AF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2212"/>
    <w:rsid w:val="00FD2269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27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C1B"/>
    <w:rsid w:val="00FD4CD8"/>
    <w:rsid w:val="00FD4D10"/>
    <w:rsid w:val="00FD4E88"/>
    <w:rsid w:val="00FD5197"/>
    <w:rsid w:val="00FD5357"/>
    <w:rsid w:val="00FD5407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87F"/>
    <w:rsid w:val="00FE1CA7"/>
    <w:rsid w:val="00FE1D18"/>
    <w:rsid w:val="00FE2213"/>
    <w:rsid w:val="00FE24B8"/>
    <w:rsid w:val="00FE24FE"/>
    <w:rsid w:val="00FE2771"/>
    <w:rsid w:val="00FE2938"/>
    <w:rsid w:val="00FE2995"/>
    <w:rsid w:val="00FE2F9E"/>
    <w:rsid w:val="00FE3250"/>
    <w:rsid w:val="00FE34AC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CC3"/>
    <w:rsid w:val="00FE7D0A"/>
    <w:rsid w:val="00FE7DC4"/>
    <w:rsid w:val="00FE7FAA"/>
    <w:rsid w:val="00FF03DD"/>
    <w:rsid w:val="00FF048E"/>
    <w:rsid w:val="00FF0744"/>
    <w:rsid w:val="00FF0858"/>
    <w:rsid w:val="00FF08FA"/>
    <w:rsid w:val="00FF095D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546"/>
    <w:rsid w:val="00FF35EC"/>
    <w:rsid w:val="00FF3930"/>
    <w:rsid w:val="00FF3AB4"/>
    <w:rsid w:val="00FF3B3B"/>
    <w:rsid w:val="00FF3B47"/>
    <w:rsid w:val="00FF3B88"/>
    <w:rsid w:val="00FF3FEA"/>
    <w:rsid w:val="00FF453E"/>
    <w:rsid w:val="00FF4621"/>
    <w:rsid w:val="00FF494C"/>
    <w:rsid w:val="00FF4A9D"/>
    <w:rsid w:val="00FF4AFD"/>
    <w:rsid w:val="00FF4EE1"/>
    <w:rsid w:val="00FF5272"/>
    <w:rsid w:val="00FF532D"/>
    <w:rsid w:val="00FF5450"/>
    <w:rsid w:val="00FF54DA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E81E4DD"/>
  <w15:docId w15:val="{99E44988-7351-4C85-9ABA-2715FFBF4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5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DE47CD-A4D8-48C1-BECC-74D2E98CC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17</Pages>
  <Words>3533</Words>
  <Characters>14817</Characters>
  <Application>Microsoft Office Word</Application>
  <DocSecurity>0</DocSecurity>
  <Lines>123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เบทาโกร อโกรกรุ๊ป จำกัด (มหาชน)</vt:lpstr>
    </vt:vector>
  </TitlesOfParts>
  <Company>KPMG</Company>
  <LinksUpToDate>false</LinksUpToDate>
  <CharactersWithSpaces>18314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เบทาโกร อโกรกรุ๊ป จำกัด (มหาชน)</dc:title>
  <dc:subject/>
  <dc:creator>Suthipong Janthong</dc:creator>
  <cp:keywords/>
  <dc:description/>
  <cp:lastModifiedBy>Somjai, Nigonyanont</cp:lastModifiedBy>
  <cp:revision>3</cp:revision>
  <cp:lastPrinted>2022-08-10T02:32:00Z</cp:lastPrinted>
  <dcterms:created xsi:type="dcterms:W3CDTF">2022-08-10T03:32:00Z</dcterms:created>
  <dcterms:modified xsi:type="dcterms:W3CDTF">2022-08-10T03:34:00Z</dcterms:modified>
</cp:coreProperties>
</file>