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W w:w="0" w:type="auto"/>
        <w:tblLook w:val="01E0" w:firstRow="1" w:lastRow="1" w:firstColumn="1" w:lastColumn="1" w:noHBand="0" w:noVBand="0"/>
      </w:tblPr>
      <w:tblGrid>
        <w:gridCol w:w="1458"/>
        <w:gridCol w:w="8075"/>
      </w:tblGrid>
      <w:tr w:rsidR="00B37123" w:rsidRPr="00952D1C" w14:paraId="63F20C59" w14:textId="77777777" w:rsidTr="006673C6">
        <w:tc>
          <w:tcPr>
            <w:tcW w:w="1458" w:type="dxa"/>
          </w:tcPr>
          <w:p w14:paraId="0CCBC069" w14:textId="301D3FBF" w:rsidR="00A45E3C" w:rsidRPr="00952D1C" w:rsidRDefault="00A45E3C" w:rsidP="00E7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2D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75" w:type="dxa"/>
          </w:tcPr>
          <w:p w14:paraId="7FA12414" w14:textId="77777777" w:rsidR="00A45E3C" w:rsidRPr="00952D1C" w:rsidRDefault="00A45E3C" w:rsidP="00E7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2D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37123" w:rsidRPr="00952D1C" w14:paraId="5BB399AE" w14:textId="77777777" w:rsidTr="00DB33E5">
        <w:trPr>
          <w:trHeight w:val="425"/>
        </w:trPr>
        <w:tc>
          <w:tcPr>
            <w:tcW w:w="1458" w:type="dxa"/>
          </w:tcPr>
          <w:p w14:paraId="57D0A08D" w14:textId="77777777" w:rsidR="00A45E3C" w:rsidRPr="00952D1C" w:rsidRDefault="00A45E3C" w:rsidP="00E7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75" w:type="dxa"/>
          </w:tcPr>
          <w:p w14:paraId="79AC227A" w14:textId="77777777" w:rsidR="00A45E3C" w:rsidRPr="00952D1C" w:rsidRDefault="00A45E3C" w:rsidP="00E7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37123" w:rsidRPr="00952D1C" w14:paraId="1D338A2F" w14:textId="77777777" w:rsidTr="006673C6">
        <w:tc>
          <w:tcPr>
            <w:tcW w:w="1458" w:type="dxa"/>
          </w:tcPr>
          <w:p w14:paraId="141B8FB1" w14:textId="77777777" w:rsidR="00450397" w:rsidRPr="00952D1C" w:rsidRDefault="00450397" w:rsidP="0045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075" w:type="dxa"/>
          </w:tcPr>
          <w:p w14:paraId="006426DD" w14:textId="33CE2101" w:rsidR="00450397" w:rsidRPr="00952D1C" w:rsidRDefault="003F7E64" w:rsidP="0045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F7E64" w:rsidRPr="00952D1C" w14:paraId="5B065F2E" w14:textId="77777777" w:rsidTr="006673C6">
        <w:tc>
          <w:tcPr>
            <w:tcW w:w="1458" w:type="dxa"/>
          </w:tcPr>
          <w:p w14:paraId="5D48F2C2" w14:textId="77777777" w:rsidR="003F7E64" w:rsidRPr="00952D1C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075" w:type="dxa"/>
          </w:tcPr>
          <w:p w14:paraId="5295E1DB" w14:textId="62B3D5D0" w:rsidR="003F7E64" w:rsidRPr="00952D1C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ผลกระทบจากการแพร่ระบาดของโรคติดเชื้อโคโรนา </w:t>
            </w:r>
            <w:r w:rsidRPr="00952D1C">
              <w:rPr>
                <w:rFonts w:asciiTheme="majorBidi" w:hAnsiTheme="majorBidi" w:cstheme="majorBidi"/>
                <w:sz w:val="30"/>
                <w:szCs w:val="30"/>
              </w:rPr>
              <w:t>2019 (Covid-19)</w:t>
            </w:r>
          </w:p>
        </w:tc>
      </w:tr>
      <w:tr w:rsidR="003F7E64" w:rsidRPr="00952D1C" w14:paraId="5D446CA7" w14:textId="77777777" w:rsidTr="006673C6">
        <w:tc>
          <w:tcPr>
            <w:tcW w:w="1458" w:type="dxa"/>
          </w:tcPr>
          <w:p w14:paraId="1E7E52A3" w14:textId="77777777" w:rsidR="003F7E64" w:rsidRPr="00952D1C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075" w:type="dxa"/>
          </w:tcPr>
          <w:p w14:paraId="6F34F268" w14:textId="764AFACE" w:rsidR="003F7E64" w:rsidRPr="00952D1C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F7E64" w:rsidRPr="00952D1C" w14:paraId="57415F23" w14:textId="77777777" w:rsidTr="006673C6">
        <w:tc>
          <w:tcPr>
            <w:tcW w:w="1458" w:type="dxa"/>
          </w:tcPr>
          <w:p w14:paraId="5958E395" w14:textId="0956EC6B" w:rsidR="003F7E64" w:rsidRPr="00952D1C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075" w:type="dxa"/>
          </w:tcPr>
          <w:p w14:paraId="421FC124" w14:textId="25ACD4F9" w:rsidR="003F7E64" w:rsidRPr="00952D1C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/>
                <w:sz w:val="30"/>
                <w:szCs w:val="30"/>
                <w:cs/>
              </w:rPr>
              <w:t>อสังหาริมทรัพย์</w:t>
            </w:r>
            <w:r w:rsidRPr="00952D1C">
              <w:rPr>
                <w:rFonts w:asciiTheme="majorBidi" w:hAnsiTheme="majorBidi" w:hint="cs"/>
                <w:sz w:val="30"/>
                <w:szCs w:val="30"/>
                <w:cs/>
              </w:rPr>
              <w:t>พัฒนา</w:t>
            </w:r>
            <w:r w:rsidRPr="00952D1C">
              <w:rPr>
                <w:rFonts w:asciiTheme="majorBidi" w:hAnsiTheme="majorBidi"/>
                <w:sz w:val="30"/>
                <w:szCs w:val="30"/>
                <w:cs/>
              </w:rPr>
              <w:t>เพื่อขาย</w:t>
            </w:r>
          </w:p>
        </w:tc>
      </w:tr>
      <w:tr w:rsidR="003F7E64" w:rsidRPr="00952D1C" w14:paraId="1492311A" w14:textId="77777777" w:rsidTr="006673C6">
        <w:tc>
          <w:tcPr>
            <w:tcW w:w="1458" w:type="dxa"/>
          </w:tcPr>
          <w:p w14:paraId="250919A9" w14:textId="66B86CF5" w:rsidR="003F7E64" w:rsidRPr="00952D1C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075" w:type="dxa"/>
          </w:tcPr>
          <w:p w14:paraId="692A3DD0" w14:textId="76669970" w:rsidR="003F7E64" w:rsidRPr="00952D1C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</w:p>
        </w:tc>
      </w:tr>
      <w:tr w:rsidR="003F7E64" w:rsidRPr="00952D1C" w14:paraId="7AE8E2E8" w14:textId="77777777" w:rsidTr="006673C6">
        <w:tc>
          <w:tcPr>
            <w:tcW w:w="1458" w:type="dxa"/>
          </w:tcPr>
          <w:p w14:paraId="4772726F" w14:textId="4C38D3A9" w:rsidR="003F7E64" w:rsidRPr="00952D1C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bookmarkStart w:id="0" w:name="_Hlk86787274"/>
            <w:r w:rsidRPr="00952D1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075" w:type="dxa"/>
          </w:tcPr>
          <w:p w14:paraId="0C9CEAD0" w14:textId="5919440A" w:rsidR="003F7E64" w:rsidRPr="00952D1C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bookmarkEnd w:id="0"/>
      <w:tr w:rsidR="003F7E64" w:rsidRPr="00952D1C" w14:paraId="723E25BC" w14:textId="77777777" w:rsidTr="006673C6">
        <w:tc>
          <w:tcPr>
            <w:tcW w:w="1458" w:type="dxa"/>
          </w:tcPr>
          <w:p w14:paraId="5355EB12" w14:textId="3B1CE05F" w:rsidR="003F7E64" w:rsidRPr="00952D1C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075" w:type="dxa"/>
          </w:tcPr>
          <w:p w14:paraId="2227F712" w14:textId="19A54825" w:rsidR="003F7E64" w:rsidRPr="00952D1C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586292" w:rsidRPr="00952D1C" w14:paraId="51459D53" w14:textId="77777777" w:rsidTr="006673C6">
        <w:tc>
          <w:tcPr>
            <w:tcW w:w="1458" w:type="dxa"/>
          </w:tcPr>
          <w:p w14:paraId="553A7FFA" w14:textId="5DD87E84" w:rsidR="00586292" w:rsidRPr="00416818" w:rsidRDefault="00586292" w:rsidP="0058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681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075" w:type="dxa"/>
          </w:tcPr>
          <w:p w14:paraId="404C7C34" w14:textId="2FCEEFF4" w:rsidR="00586292" w:rsidRPr="00416818" w:rsidRDefault="00586292" w:rsidP="0058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6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</w:t>
            </w:r>
          </w:p>
        </w:tc>
      </w:tr>
      <w:tr w:rsidR="00586292" w:rsidRPr="00952D1C" w14:paraId="7687A2E2" w14:textId="77777777" w:rsidTr="006673C6">
        <w:tc>
          <w:tcPr>
            <w:tcW w:w="1458" w:type="dxa"/>
          </w:tcPr>
          <w:p w14:paraId="76B14919" w14:textId="557A7E45" w:rsidR="00586292" w:rsidRPr="00416818" w:rsidRDefault="00586292" w:rsidP="0058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681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075" w:type="dxa"/>
          </w:tcPr>
          <w:p w14:paraId="0A4E3D05" w14:textId="30D83F6E" w:rsidR="00586292" w:rsidRPr="00416818" w:rsidRDefault="00586292" w:rsidP="00586292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lang w:eastAsia="en-US" w:bidi="th-TH"/>
              </w:rPr>
            </w:pPr>
            <w:r w:rsidRPr="00416818">
              <w:rPr>
                <w:rFonts w:asciiTheme="majorBidi" w:hAnsiTheme="majorBidi" w:cstheme="majorBidi"/>
                <w:sz w:val="30"/>
                <w:szCs w:val="30"/>
                <w:cs/>
              </w:rPr>
              <w:t>คดีฟ้องร้อง</w:t>
            </w:r>
          </w:p>
        </w:tc>
      </w:tr>
      <w:tr w:rsidR="008B312D" w:rsidRPr="00952D1C" w14:paraId="20D7725F" w14:textId="77777777" w:rsidTr="006673C6">
        <w:tc>
          <w:tcPr>
            <w:tcW w:w="1458" w:type="dxa"/>
          </w:tcPr>
          <w:p w14:paraId="79656885" w14:textId="76693F63" w:rsidR="008B312D" w:rsidRPr="00012854" w:rsidRDefault="00912FB8" w:rsidP="0058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12FB8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075" w:type="dxa"/>
          </w:tcPr>
          <w:p w14:paraId="4267BD56" w14:textId="6809F24B" w:rsidR="008B312D" w:rsidRPr="00012854" w:rsidRDefault="00912FB8" w:rsidP="00586292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12FB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</w:tbl>
    <w:p w14:paraId="05C76EC0" w14:textId="422B8F39" w:rsidR="00E54E7D" w:rsidRPr="00952D1C" w:rsidRDefault="004F43E0" w:rsidP="00E707E2">
      <w:pPr>
        <w:pStyle w:val="Header"/>
        <w:widowControl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952D1C">
        <w:rPr>
          <w:rFonts w:ascii="Angsana New" w:hAnsi="Angsana New"/>
          <w:sz w:val="30"/>
          <w:szCs w:val="30"/>
          <w:cs/>
        </w:rPr>
        <w:br w:type="page"/>
      </w:r>
      <w:r w:rsidR="00E54E7D" w:rsidRPr="00952D1C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E54E7D" w:rsidRPr="00952D1C">
        <w:rPr>
          <w:rFonts w:ascii="Angsana New" w:hAnsi="Angsana New" w:hint="cs"/>
          <w:sz w:val="30"/>
          <w:szCs w:val="30"/>
          <w:cs/>
        </w:rPr>
        <w:t>ระหว่างกาล</w:t>
      </w:r>
      <w:r w:rsidR="00E54E7D" w:rsidRPr="00952D1C">
        <w:rPr>
          <w:rFonts w:ascii="Angsana New" w:hAnsi="Angsana New"/>
          <w:sz w:val="30"/>
          <w:szCs w:val="30"/>
          <w:cs/>
        </w:rPr>
        <w:t>นี้</w:t>
      </w:r>
    </w:p>
    <w:p w14:paraId="4EF062B6" w14:textId="77777777" w:rsidR="00A45E3C" w:rsidRPr="00952D1C" w:rsidRDefault="00A45E3C" w:rsidP="00E70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p w14:paraId="7707CB56" w14:textId="37E0E75C" w:rsidR="00A45E3C" w:rsidRPr="003F7E64" w:rsidRDefault="00A45E3C" w:rsidP="003F7E64">
      <w:pPr>
        <w:pStyle w:val="Header"/>
        <w:widowControl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3F7E64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AF522D" w:rsidRPr="003F7E64">
        <w:rPr>
          <w:rFonts w:ascii="Angsana New" w:hAnsi="Angsana New"/>
          <w:sz w:val="30"/>
          <w:szCs w:val="30"/>
          <w:cs/>
        </w:rPr>
        <w:t>คณะกรรมการ</w:t>
      </w:r>
      <w:r w:rsidR="00AF522D" w:rsidRPr="003F7E64">
        <w:rPr>
          <w:rFonts w:ascii="Angsana New" w:hAnsi="Angsana New" w:hint="cs"/>
          <w:sz w:val="30"/>
          <w:szCs w:val="30"/>
          <w:cs/>
        </w:rPr>
        <w:t>เมื่อวันที</w:t>
      </w:r>
      <w:r w:rsidR="00F7345F" w:rsidRPr="003F7E64">
        <w:rPr>
          <w:rFonts w:ascii="Angsana New" w:hAnsi="Angsana New" w:hint="cs"/>
          <w:sz w:val="30"/>
          <w:szCs w:val="30"/>
          <w:cs/>
        </w:rPr>
        <w:t>่</w:t>
      </w:r>
      <w:r w:rsidR="00E2291E" w:rsidRPr="003F7E64">
        <w:rPr>
          <w:rFonts w:ascii="Angsana New" w:hAnsi="Angsana New" w:hint="cs"/>
          <w:sz w:val="30"/>
          <w:szCs w:val="30"/>
        </w:rPr>
        <w:t xml:space="preserve"> </w:t>
      </w:r>
      <w:r w:rsidR="00102483">
        <w:rPr>
          <w:rFonts w:ascii="Angsana New" w:hAnsi="Angsana New"/>
          <w:sz w:val="30"/>
          <w:szCs w:val="30"/>
          <w:lang w:val="en-US"/>
        </w:rPr>
        <w:t>3</w:t>
      </w:r>
      <w:r w:rsidR="007835D6">
        <w:rPr>
          <w:rFonts w:ascii="Angsana New" w:hAnsi="Angsana New"/>
          <w:sz w:val="30"/>
          <w:szCs w:val="30"/>
          <w:lang w:val="en-US"/>
        </w:rPr>
        <w:t xml:space="preserve"> </w:t>
      </w:r>
      <w:r w:rsidR="007835D6">
        <w:rPr>
          <w:rFonts w:ascii="Angsana New" w:hAnsi="Angsana New" w:hint="cs"/>
          <w:sz w:val="30"/>
          <w:szCs w:val="30"/>
          <w:cs/>
          <w:lang w:val="en-US"/>
        </w:rPr>
        <w:t xml:space="preserve">พฤศจิกายน </w:t>
      </w:r>
      <w:r w:rsidR="007835D6">
        <w:rPr>
          <w:rFonts w:ascii="Angsana New" w:hAnsi="Angsana New"/>
          <w:sz w:val="30"/>
          <w:szCs w:val="30"/>
          <w:lang w:val="en-US"/>
        </w:rPr>
        <w:t>2565</w:t>
      </w:r>
    </w:p>
    <w:p w14:paraId="01109FAD" w14:textId="77777777" w:rsidR="00A45E3C" w:rsidRPr="00952D1C" w:rsidRDefault="00A45E3C" w:rsidP="00E70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8AB59B4" w14:textId="766339DF" w:rsidR="00A45E3C" w:rsidRPr="00952D1C" w:rsidRDefault="00A45E3C" w:rsidP="003F7E64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952D1C">
        <w:rPr>
          <w:rFonts w:ascii="Angsana New" w:hAnsi="Angsana New" w:cs="Angsana New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009D1281" w14:textId="77777777" w:rsidR="00A45E3C" w:rsidRPr="00952D1C" w:rsidRDefault="00A45E3C" w:rsidP="00EB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2DC5A92" w14:textId="1BC7BB19" w:rsidR="00450397" w:rsidRDefault="003F7E64" w:rsidP="003F7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bookmarkStart w:id="1" w:name="_Hlk66464858"/>
      <w:r>
        <w:rPr>
          <w:rFonts w:ascii="Angsana New" w:hAnsi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>
        <w:rPr>
          <w:rFonts w:ascii="Angsana New" w:hAnsi="Angsana New"/>
          <w:sz w:val="28"/>
          <w:szCs w:val="28"/>
        </w:rPr>
        <w:t xml:space="preserve">34 </w:t>
      </w:r>
      <w:r>
        <w:rPr>
          <w:rFonts w:ascii="Angsana New" w:hAnsi="Angsana New" w:hint="cs"/>
          <w:sz w:val="28"/>
          <w:szCs w:val="28"/>
          <w:cs/>
        </w:rPr>
        <w:t xml:space="preserve">เรื่อง </w:t>
      </w:r>
      <w:r>
        <w:rPr>
          <w:rFonts w:ascii="Angsana New" w:hAnsi="Angsana New" w:hint="cs"/>
          <w:i/>
          <w:iCs/>
          <w:sz w:val="28"/>
          <w:szCs w:val="28"/>
          <w:cs/>
        </w:rPr>
        <w:t>การรายงานทางการเงินระหว่างกาล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bookmarkEnd w:id="1"/>
      <w:r>
        <w:rPr>
          <w:rFonts w:ascii="Angsana New" w:hAnsi="Angsan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Pr="003F7E64">
        <w:rPr>
          <w:rFonts w:ascii="Angsana New" w:hAnsi="Angsana New" w:hint="cs"/>
          <w:sz w:val="28"/>
          <w:szCs w:val="28"/>
          <w:cs/>
        </w:rPr>
        <w:t>และบริษัทย่อย</w:t>
      </w:r>
      <w:r>
        <w:rPr>
          <w:rFonts w:ascii="Angsana New" w:hAnsi="Angsana New"/>
          <w:sz w:val="28"/>
          <w:szCs w:val="28"/>
          <w:cs/>
        </w:rPr>
        <w:t>สำหรับปีสิ้นสุดวันที่</w:t>
      </w:r>
      <w:r>
        <w:rPr>
          <w:rFonts w:ascii="Angsana New" w:hAnsi="Angsana New"/>
          <w:sz w:val="28"/>
          <w:szCs w:val="28"/>
        </w:rPr>
        <w:t xml:space="preserve"> 31 </w:t>
      </w:r>
      <w:r>
        <w:rPr>
          <w:rFonts w:ascii="Angsana New" w:hAnsi="Angsana New" w:hint="cs"/>
          <w:sz w:val="28"/>
          <w:szCs w:val="28"/>
          <w:cs/>
        </w:rPr>
        <w:t>ธันวาคม</w:t>
      </w:r>
      <w:r>
        <w:rPr>
          <w:rFonts w:ascii="Angsana New" w:hAnsi="Angsana New"/>
          <w:sz w:val="28"/>
          <w:szCs w:val="28"/>
        </w:rPr>
        <w:t xml:space="preserve"> 2564</w:t>
      </w:r>
    </w:p>
    <w:p w14:paraId="5861768A" w14:textId="2E0D6F6A" w:rsidR="001C77C8" w:rsidRDefault="001C77C8" w:rsidP="003F7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A8B4D09" w14:textId="1FB6CC8E" w:rsidR="00450397" w:rsidRPr="00952D1C" w:rsidRDefault="00450397" w:rsidP="00450397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952D1C">
        <w:rPr>
          <w:rFonts w:ascii="Angsana New" w:hAnsi="Angsana New"/>
          <w:sz w:val="30"/>
          <w:szCs w:val="30"/>
          <w:cs/>
          <w:lang w:bidi="th-TH"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952D1C">
        <w:rPr>
          <w:rFonts w:ascii="Angsana New" w:hAnsi="Angsana New"/>
          <w:sz w:val="30"/>
          <w:szCs w:val="30"/>
          <w:lang w:bidi="th-TH"/>
        </w:rPr>
        <w:t xml:space="preserve"> </w:t>
      </w:r>
      <w:r w:rsidRPr="00952D1C">
        <w:rPr>
          <w:rFonts w:ascii="Angsana New" w:hAnsi="Angsana New"/>
          <w:sz w:val="30"/>
          <w:szCs w:val="30"/>
          <w:cs/>
          <w:lang w:bidi="th-TH"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952D1C">
        <w:rPr>
          <w:rFonts w:ascii="Angsana New" w:hAnsi="Angsana New"/>
          <w:sz w:val="30"/>
          <w:szCs w:val="30"/>
          <w:lang w:bidi="th-TH"/>
        </w:rPr>
        <w:t>31</w:t>
      </w:r>
      <w:r w:rsidRPr="00952D1C">
        <w:rPr>
          <w:rFonts w:ascii="Angsana New" w:hAnsi="Angsana New"/>
          <w:sz w:val="30"/>
          <w:szCs w:val="30"/>
          <w:cs/>
          <w:lang w:bidi="th-TH"/>
        </w:rPr>
        <w:t xml:space="preserve"> ธันวาคม </w:t>
      </w:r>
      <w:r w:rsidRPr="00952D1C">
        <w:rPr>
          <w:rFonts w:ascii="Angsana New" w:hAnsi="Angsana New"/>
          <w:sz w:val="30"/>
          <w:szCs w:val="30"/>
          <w:lang w:bidi="th-TH"/>
        </w:rPr>
        <w:t>256</w:t>
      </w:r>
      <w:r w:rsidR="003F7E64">
        <w:rPr>
          <w:rFonts w:ascii="Angsana New" w:hAnsi="Angsana New"/>
          <w:sz w:val="30"/>
          <w:szCs w:val="30"/>
          <w:lang w:val="en-US" w:bidi="th-TH"/>
        </w:rPr>
        <w:t>4</w:t>
      </w:r>
    </w:p>
    <w:p w14:paraId="1A94AF2C" w14:textId="77777777" w:rsidR="005564A6" w:rsidRPr="00EB765C" w:rsidRDefault="005564A6" w:rsidP="00EB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609AC836" w14:textId="4DAEA0FE" w:rsidR="00186F96" w:rsidRPr="003F7E64" w:rsidRDefault="00E17CC9" w:rsidP="003F7E64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3F7E64">
        <w:rPr>
          <w:rFonts w:ascii="Angsana New" w:hAnsi="Angsana New" w:cs="Angsana New"/>
          <w:sz w:val="30"/>
          <w:szCs w:val="30"/>
          <w:cs/>
          <w:lang w:val="th-TH"/>
        </w:rPr>
        <w:t xml:space="preserve">ผลกระทบจากการแพร่ระบาดของโรคติดเชื้อไวรัสโคโรนา </w:t>
      </w:r>
      <w:r w:rsidRPr="003F7E64">
        <w:rPr>
          <w:rFonts w:ascii="Angsana New" w:hAnsi="Angsana New" w:cs="Angsana New"/>
          <w:sz w:val="30"/>
          <w:szCs w:val="30"/>
          <w:lang w:val="th-TH"/>
        </w:rPr>
        <w:t>2019</w:t>
      </w:r>
      <w:r w:rsidRPr="003F7E64">
        <w:rPr>
          <w:rFonts w:ascii="Angsana New" w:hAnsi="Angsana New" w:cs="Angsana New"/>
          <w:sz w:val="30"/>
          <w:szCs w:val="30"/>
          <w:cs/>
          <w:lang w:val="th-TH"/>
        </w:rPr>
        <w:t xml:space="preserve"> (</w:t>
      </w:r>
      <w:r w:rsidRPr="003F7E64">
        <w:rPr>
          <w:rFonts w:ascii="Angsana New" w:hAnsi="Angsana New" w:cs="Angsana New"/>
          <w:sz w:val="30"/>
          <w:szCs w:val="30"/>
          <w:lang w:val="th-TH"/>
        </w:rPr>
        <w:t>COVID-19</w:t>
      </w:r>
      <w:r w:rsidRPr="003F7E64">
        <w:rPr>
          <w:rFonts w:ascii="Angsana New" w:hAnsi="Angsana New" w:cs="Angsana New"/>
          <w:sz w:val="30"/>
          <w:szCs w:val="30"/>
          <w:cs/>
          <w:lang w:val="th-TH"/>
        </w:rPr>
        <w:t>)</w:t>
      </w:r>
    </w:p>
    <w:p w14:paraId="526D751F" w14:textId="77777777" w:rsidR="007F0A33" w:rsidRDefault="007F0A33" w:rsidP="001E186F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</w:rPr>
      </w:pPr>
    </w:p>
    <w:p w14:paraId="1EA851DC" w14:textId="155BBB84" w:rsidR="001E186F" w:rsidRDefault="0007152E" w:rsidP="001E186F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ในปี </w:t>
      </w:r>
      <w:r>
        <w:rPr>
          <w:rFonts w:ascii="Angsana New" w:hAnsi="Angsana New" w:cs="Angsana New"/>
          <w:lang w:val="en-US"/>
        </w:rPr>
        <w:t xml:space="preserve">2565 </w:t>
      </w:r>
      <w:r w:rsidR="00E17CC9" w:rsidRPr="00952D1C">
        <w:rPr>
          <w:rFonts w:ascii="Angsana New" w:hAnsi="Angsana New" w:cs="Angsana New"/>
          <w:cs/>
        </w:rPr>
        <w:t>สถานการณ์การแพร่ระบาดของ COVID-</w:t>
      </w:r>
      <w:r w:rsidR="009735EB" w:rsidRPr="009735EB">
        <w:rPr>
          <w:rFonts w:ascii="Angsana New" w:hAnsi="Angsana New" w:cs="Angsana New"/>
          <w:lang w:val="en-US"/>
        </w:rPr>
        <w:t>19</w:t>
      </w:r>
      <w:r w:rsidR="00E17CC9" w:rsidRPr="00952D1C">
        <w:rPr>
          <w:rFonts w:ascii="Angsana New" w:hAnsi="Angsana New" w:cs="Angsana New"/>
          <w:cs/>
        </w:rPr>
        <w:t xml:space="preserve"> ยังคงเกิดขึ้นอย่างต่อเนื่อง โดยเริ่มมีการแจกจ่ายวัคซีนในระหว่างปี </w:t>
      </w:r>
      <w:r w:rsidR="009735EB" w:rsidRPr="009735EB">
        <w:rPr>
          <w:rFonts w:ascii="Angsana New" w:hAnsi="Angsana New" w:cs="Angsana New" w:hint="cs"/>
          <w:lang w:val="en-US"/>
        </w:rPr>
        <w:t>2564</w:t>
      </w:r>
      <w:r w:rsidR="00E17CC9" w:rsidRPr="00952D1C">
        <w:rPr>
          <w:rFonts w:ascii="Angsana New" w:hAnsi="Angsana New" w:cs="Angsana New"/>
          <w:cs/>
        </w:rPr>
        <w:t xml:space="preserve"> </w:t>
      </w:r>
      <w:r w:rsidR="001E186F">
        <w:rPr>
          <w:rFonts w:ascii="Angsana New" w:hAnsi="Angsana New" w:cs="Angsana New" w:hint="cs"/>
          <w:cs/>
        </w:rPr>
        <w:t>ผู้บริหารมีการติดตามสถานการณ์ดังกล่า</w:t>
      </w:r>
      <w:r w:rsidR="007835D6">
        <w:rPr>
          <w:rFonts w:ascii="Angsana New" w:hAnsi="Angsana New" w:cs="Angsana New" w:hint="cs"/>
          <w:cs/>
        </w:rPr>
        <w:t>ว</w:t>
      </w:r>
      <w:r w:rsidR="001E186F">
        <w:rPr>
          <w:rFonts w:ascii="Angsana New" w:hAnsi="Angsana New" w:cs="Angsana New" w:hint="cs"/>
          <w:cs/>
        </w:rPr>
        <w:t>อย่างใกล้ชิด เพื่อให้มั่นใจว่าพนักงานของบริษัทดังกล่าวปลอดภัยและพยายามอย่าง</w:t>
      </w:r>
      <w:r w:rsidR="003D52CE">
        <w:rPr>
          <w:rFonts w:ascii="Angsana New" w:hAnsi="Angsana New" w:cs="Angsana New" w:hint="cs"/>
          <w:cs/>
        </w:rPr>
        <w:t>ยิ่ง</w:t>
      </w:r>
      <w:r w:rsidR="001E186F">
        <w:rPr>
          <w:rFonts w:ascii="Angsana New" w:hAnsi="Angsana New" w:cs="Angsana New" w:hint="cs"/>
          <w:cs/>
        </w:rPr>
        <w:t xml:space="preserve">ในการควบคุมให้มีผลกระทบต่อธุรกิจน้อยที่สุดเท่าที่จะเป็นไปได้ ทั้งนี้ ณ วันที่ </w:t>
      </w:r>
      <w:r>
        <w:rPr>
          <w:rFonts w:ascii="Angsana New" w:hAnsi="Angsana New" w:cs="Angsana New"/>
          <w:cs/>
        </w:rPr>
        <w:br/>
      </w:r>
      <w:r w:rsidR="001E186F">
        <w:rPr>
          <w:rFonts w:ascii="Angsana New" w:hAnsi="Angsana New" w:cs="Angsana New"/>
          <w:lang w:val="en-US"/>
        </w:rPr>
        <w:t>3</w:t>
      </w:r>
      <w:r w:rsidR="004C0742">
        <w:rPr>
          <w:rFonts w:ascii="Angsana New" w:hAnsi="Angsana New" w:cs="Angsana New"/>
          <w:lang w:val="en-US"/>
        </w:rPr>
        <w:t xml:space="preserve">0 </w:t>
      </w:r>
      <w:r w:rsidR="00D11EAA">
        <w:rPr>
          <w:rFonts w:ascii="Angsana New" w:hAnsi="Angsana New" w:cs="Angsana New" w:hint="cs"/>
          <w:cs/>
          <w:lang w:val="en-US"/>
        </w:rPr>
        <w:t>กันยายน</w:t>
      </w:r>
      <w:r w:rsidR="001E186F">
        <w:rPr>
          <w:rFonts w:ascii="Angsana New" w:hAnsi="Angsana New" w:cs="Angsana New" w:hint="cs"/>
          <w:cs/>
          <w:lang w:val="en-US"/>
        </w:rPr>
        <w:t xml:space="preserve"> </w:t>
      </w:r>
      <w:r w:rsidR="001E186F">
        <w:rPr>
          <w:rFonts w:ascii="Angsana New" w:hAnsi="Angsana New" w:cs="Angsana New"/>
          <w:lang w:val="en-US"/>
        </w:rPr>
        <w:t xml:space="preserve">2565 </w:t>
      </w:r>
      <w:r w:rsidR="001E186F">
        <w:rPr>
          <w:rFonts w:ascii="Angsana New" w:hAnsi="Angsana New" w:cs="Angsana New" w:hint="cs"/>
          <w:cs/>
          <w:lang w:val="en-US"/>
        </w:rPr>
        <w:t>สถานการณ์ของการแพร่ระบาดยังไม่สิ้นสุด ทำให้เกิด</w:t>
      </w:r>
      <w:r w:rsidR="00E17CC9" w:rsidRPr="00952D1C">
        <w:rPr>
          <w:rFonts w:ascii="Angsana New" w:hAnsi="Angsana New" w:cs="Angsana New"/>
          <w:cs/>
        </w:rPr>
        <w:t>ความไม่แน่นอน</w:t>
      </w:r>
      <w:r w:rsidR="001E186F">
        <w:rPr>
          <w:rFonts w:ascii="Angsana New" w:hAnsi="Angsana New" w:cs="Angsana New" w:hint="cs"/>
          <w:cs/>
        </w:rPr>
        <w:t>ในการประมาณการผลกระทบที่คาดว่าจะเกิดขึ้น งบการเงินนี้จึงยังไม่รวมปัจจัยจากสถานการณ์ดังกล่าว</w:t>
      </w:r>
    </w:p>
    <w:p w14:paraId="0BEF1A58" w14:textId="77777777" w:rsidR="001E186F" w:rsidRPr="00EB765C" w:rsidRDefault="001E186F" w:rsidP="00EB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6C53E65" w14:textId="77777777" w:rsidR="003D52CE" w:rsidRDefault="003D5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1E054ABC" w14:textId="1C0429D3" w:rsidR="00E057D7" w:rsidRPr="003F7E64" w:rsidRDefault="00B90DC3" w:rsidP="003F7E64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3F7E64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3741C902" w14:textId="71B911D2" w:rsidR="00473044" w:rsidRDefault="00473044" w:rsidP="00EB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107"/>
        <w:gridCol w:w="244"/>
        <w:gridCol w:w="30"/>
        <w:gridCol w:w="1050"/>
        <w:gridCol w:w="274"/>
        <w:gridCol w:w="1073"/>
        <w:gridCol w:w="268"/>
        <w:gridCol w:w="1103"/>
      </w:tblGrid>
      <w:tr w:rsidR="004C0742" w:rsidRPr="00AD56E0" w14:paraId="087A593E" w14:textId="77777777" w:rsidTr="00B235D2">
        <w:trPr>
          <w:tblHeader/>
        </w:trPr>
        <w:tc>
          <w:tcPr>
            <w:tcW w:w="2255" w:type="pct"/>
          </w:tcPr>
          <w:p w14:paraId="799D873E" w14:textId="77777777" w:rsidR="004C0742" w:rsidRPr="00AD56E0" w:rsidRDefault="004C0742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56E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96" w:type="pct"/>
            <w:gridSpan w:val="4"/>
          </w:tcPr>
          <w:p w14:paraId="2B5A5E45" w14:textId="77777777" w:rsidR="004C0742" w:rsidRPr="00AD56E0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6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44DF4393" w14:textId="77777777" w:rsidR="004C0742" w:rsidRPr="00AD56E0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pct"/>
            <w:gridSpan w:val="3"/>
          </w:tcPr>
          <w:p w14:paraId="44303552" w14:textId="77777777" w:rsidR="004C0742" w:rsidRPr="00AD56E0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6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0742" w:rsidRPr="00AD56E0" w14:paraId="57CAA707" w14:textId="77777777" w:rsidTr="00B235D2">
        <w:trPr>
          <w:tblHeader/>
        </w:trPr>
        <w:tc>
          <w:tcPr>
            <w:tcW w:w="2255" w:type="pct"/>
          </w:tcPr>
          <w:p w14:paraId="58BE59D1" w14:textId="6F2AF9C1" w:rsidR="004C0742" w:rsidRPr="00AD56E0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D56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26A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D56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D56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AD56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26A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0" w:type="pct"/>
            <w:vAlign w:val="center"/>
          </w:tcPr>
          <w:p w14:paraId="19888CE8" w14:textId="1454E884" w:rsidR="004C0742" w:rsidRPr="00AD56E0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56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6" w:type="pct"/>
            <w:gridSpan w:val="2"/>
            <w:vAlign w:val="center"/>
          </w:tcPr>
          <w:p w14:paraId="26925BED" w14:textId="77777777" w:rsidR="004C0742" w:rsidRPr="00AD56E0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vAlign w:val="center"/>
          </w:tcPr>
          <w:p w14:paraId="57DD5D0D" w14:textId="05A56A11" w:rsidR="004C0742" w:rsidRPr="00AD56E0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56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46" w:type="pct"/>
          </w:tcPr>
          <w:p w14:paraId="6247A046" w14:textId="77777777" w:rsidR="004C0742" w:rsidRPr="00AD56E0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vAlign w:val="center"/>
          </w:tcPr>
          <w:p w14:paraId="70DC947D" w14:textId="5A0BD43B" w:rsidR="004C0742" w:rsidRPr="00AD56E0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6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3" w:type="pct"/>
            <w:vAlign w:val="center"/>
          </w:tcPr>
          <w:p w14:paraId="5939714D" w14:textId="77777777" w:rsidR="004C0742" w:rsidRPr="00AD56E0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0BBC7469" w14:textId="47DAAFC5" w:rsidR="004C0742" w:rsidRPr="00AD56E0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6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4C0742" w:rsidRPr="00AD56E0" w14:paraId="46B87A39" w14:textId="77777777" w:rsidTr="00B235D2">
        <w:trPr>
          <w:tblHeader/>
        </w:trPr>
        <w:tc>
          <w:tcPr>
            <w:tcW w:w="2255" w:type="pct"/>
          </w:tcPr>
          <w:p w14:paraId="14768AF1" w14:textId="77777777" w:rsidR="004C0742" w:rsidRPr="00AD56E0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5" w:type="pct"/>
            <w:gridSpan w:val="8"/>
          </w:tcPr>
          <w:p w14:paraId="22BCF966" w14:textId="77777777" w:rsidR="004C0742" w:rsidRPr="00AD56E0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6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D56E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D56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C0742" w:rsidRPr="00AD56E0" w14:paraId="48072B3B" w14:textId="77777777" w:rsidTr="00B235D2">
        <w:tc>
          <w:tcPr>
            <w:tcW w:w="2255" w:type="pct"/>
          </w:tcPr>
          <w:p w14:paraId="2E35B114" w14:textId="77777777" w:rsidR="004C0742" w:rsidRPr="002660EA" w:rsidRDefault="004C0742" w:rsidP="007F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6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590" w:type="pct"/>
          </w:tcPr>
          <w:p w14:paraId="5CD713F8" w14:textId="77777777" w:rsidR="004C0742" w:rsidRPr="00AD56E0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42260AC7" w14:textId="77777777" w:rsidR="004C0742" w:rsidRPr="00AD56E0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48784D88" w14:textId="77777777" w:rsidR="004C0742" w:rsidRPr="00AD56E0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A43410F" w14:textId="77777777" w:rsidR="004C0742" w:rsidRPr="00AD56E0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1123B072" w14:textId="77777777" w:rsidR="004C0742" w:rsidRPr="00AD56E0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134D0A5" w14:textId="77777777" w:rsidR="004C0742" w:rsidRPr="00AD56E0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2350B82" w14:textId="77777777" w:rsidR="004C0742" w:rsidRPr="00AD56E0" w:rsidRDefault="004C0742" w:rsidP="007F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6AE5" w:rsidRPr="00AD56E0" w14:paraId="52F58945" w14:textId="77777777" w:rsidTr="00B235D2">
        <w:tc>
          <w:tcPr>
            <w:tcW w:w="2255" w:type="pct"/>
          </w:tcPr>
          <w:p w14:paraId="56124855" w14:textId="7514F986" w:rsidR="00D26AE5" w:rsidRPr="002660EA" w:rsidRDefault="00D26AE5" w:rsidP="00D26AE5">
            <w:pPr>
              <w:spacing w:line="240" w:lineRule="auto"/>
              <w:jc w:val="thaiDistribute"/>
              <w:rPr>
                <w:rFonts w:ascii="Calibri" w:hAnsi="Calibri" w:cs="Tahoma"/>
                <w:color w:val="000000"/>
                <w:sz w:val="30"/>
                <w:szCs w:val="30"/>
              </w:rPr>
            </w:pPr>
            <w:r w:rsidRPr="002660EA">
              <w:rPr>
                <w:rFonts w:ascii="Calibri" w:hAnsi="Calibri"/>
                <w:color w:val="000000"/>
                <w:sz w:val="30"/>
                <w:szCs w:val="30"/>
                <w:cs/>
              </w:rPr>
              <w:t>ต้นทุนค่าเช่าและ</w:t>
            </w:r>
            <w:r w:rsidR="002660EA" w:rsidRPr="002660EA">
              <w:rPr>
                <w:rFonts w:ascii="Calibri" w:hAnsi="Calibri" w:hint="cs"/>
                <w:color w:val="000000"/>
                <w:sz w:val="30"/>
                <w:szCs w:val="30"/>
                <w:cs/>
              </w:rPr>
              <w:t>ค่า</w:t>
            </w:r>
            <w:r w:rsidRPr="002660EA">
              <w:rPr>
                <w:rFonts w:ascii="Calibri" w:hAnsi="Calibri"/>
                <w:color w:val="000000"/>
                <w:sz w:val="30"/>
                <w:szCs w:val="30"/>
                <w:cs/>
              </w:rPr>
              <w:t>บริการ</w:t>
            </w:r>
          </w:p>
        </w:tc>
        <w:tc>
          <w:tcPr>
            <w:tcW w:w="590" w:type="pct"/>
          </w:tcPr>
          <w:p w14:paraId="166DC3D1" w14:textId="264AAEBE" w:rsidR="00D26AE5" w:rsidRPr="000F67A5" w:rsidRDefault="00A101B2" w:rsidP="00D26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0F67A5">
              <w:rPr>
                <w:rFonts w:ascii="Angsana New" w:hAnsi="Angsana New"/>
                <w:sz w:val="30"/>
                <w:szCs w:val="30"/>
              </w:rPr>
              <w:t>4,767</w:t>
            </w:r>
          </w:p>
        </w:tc>
        <w:tc>
          <w:tcPr>
            <w:tcW w:w="146" w:type="pct"/>
            <w:gridSpan w:val="2"/>
          </w:tcPr>
          <w:p w14:paraId="0BFDE1BA" w14:textId="77777777" w:rsidR="00D26AE5" w:rsidRPr="000F67A5" w:rsidRDefault="00D26AE5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25C943E9" w14:textId="7CE2103C" w:rsidR="00D26AE5" w:rsidRPr="000F67A5" w:rsidRDefault="00D26AE5" w:rsidP="00D26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F67A5">
              <w:rPr>
                <w:rFonts w:ascii="Angsana New" w:hAnsi="Angsana New"/>
                <w:sz w:val="30"/>
                <w:szCs w:val="30"/>
              </w:rPr>
              <w:t>4,095</w:t>
            </w:r>
          </w:p>
        </w:tc>
        <w:tc>
          <w:tcPr>
            <w:tcW w:w="146" w:type="pct"/>
          </w:tcPr>
          <w:p w14:paraId="353F02FC" w14:textId="77777777" w:rsidR="00D26AE5" w:rsidRPr="000F67A5" w:rsidRDefault="00D26AE5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D624002" w14:textId="5F3AAC9E" w:rsidR="00D26AE5" w:rsidRPr="000F67A5" w:rsidRDefault="009C33E2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67A5">
              <w:rPr>
                <w:rFonts w:ascii="Angsana New" w:hAnsi="Angsana New"/>
                <w:sz w:val="30"/>
                <w:szCs w:val="30"/>
                <w:lang w:val="en-US"/>
              </w:rPr>
              <w:t>4,767</w:t>
            </w:r>
          </w:p>
        </w:tc>
        <w:tc>
          <w:tcPr>
            <w:tcW w:w="143" w:type="pct"/>
          </w:tcPr>
          <w:p w14:paraId="4D3E6AFC" w14:textId="77777777" w:rsidR="00D26AE5" w:rsidRPr="000F67A5" w:rsidRDefault="00D26AE5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E9B32B7" w14:textId="3406191B" w:rsidR="00D26AE5" w:rsidRPr="000F67A5" w:rsidRDefault="00D26AE5" w:rsidP="00D26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F67A5">
              <w:rPr>
                <w:rFonts w:ascii="Angsana New" w:hAnsi="Angsana New"/>
                <w:sz w:val="30"/>
                <w:szCs w:val="30"/>
              </w:rPr>
              <w:t>4,095</w:t>
            </w:r>
          </w:p>
        </w:tc>
      </w:tr>
      <w:tr w:rsidR="00D26AE5" w:rsidRPr="00AD56E0" w14:paraId="6298B6E5" w14:textId="77777777" w:rsidTr="00B235D2">
        <w:tc>
          <w:tcPr>
            <w:tcW w:w="2255" w:type="pct"/>
          </w:tcPr>
          <w:p w14:paraId="30A00066" w14:textId="77777777" w:rsidR="00D26AE5" w:rsidRPr="002660EA" w:rsidRDefault="00D26AE5" w:rsidP="00D26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2660EA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ค่าบริหารก่อสร้าง</w:t>
            </w:r>
          </w:p>
        </w:tc>
        <w:tc>
          <w:tcPr>
            <w:tcW w:w="590" w:type="pct"/>
          </w:tcPr>
          <w:p w14:paraId="053C04DA" w14:textId="06634D44" w:rsidR="00D26AE5" w:rsidRPr="000F67A5" w:rsidRDefault="00A101B2" w:rsidP="00D26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F67A5">
              <w:rPr>
                <w:rFonts w:ascii="Angsana New" w:hAnsi="Angsana New"/>
                <w:sz w:val="30"/>
                <w:szCs w:val="30"/>
              </w:rPr>
              <w:t>1,857</w:t>
            </w:r>
          </w:p>
        </w:tc>
        <w:tc>
          <w:tcPr>
            <w:tcW w:w="146" w:type="pct"/>
            <w:gridSpan w:val="2"/>
          </w:tcPr>
          <w:p w14:paraId="6A92D0B8" w14:textId="77777777" w:rsidR="00D26AE5" w:rsidRPr="000F67A5" w:rsidRDefault="00D26AE5" w:rsidP="00D26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1D5E2585" w14:textId="18910D3C" w:rsidR="00D26AE5" w:rsidRPr="000F67A5" w:rsidRDefault="00D26AE5" w:rsidP="00D26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F67A5">
              <w:rPr>
                <w:rFonts w:ascii="Angsana New" w:hAnsi="Angsana New"/>
                <w:sz w:val="30"/>
                <w:szCs w:val="30"/>
              </w:rPr>
              <w:t>2,099</w:t>
            </w:r>
          </w:p>
        </w:tc>
        <w:tc>
          <w:tcPr>
            <w:tcW w:w="146" w:type="pct"/>
          </w:tcPr>
          <w:p w14:paraId="3FD230C4" w14:textId="77777777" w:rsidR="00D26AE5" w:rsidRPr="000F67A5" w:rsidRDefault="00D26AE5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7DA593AF" w14:textId="52EA7DAF" w:rsidR="00D26AE5" w:rsidRPr="000F67A5" w:rsidRDefault="009C33E2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67A5">
              <w:rPr>
                <w:rFonts w:ascii="Angsana New" w:hAnsi="Angsana New"/>
                <w:sz w:val="30"/>
                <w:szCs w:val="30"/>
                <w:lang w:val="en-US"/>
              </w:rPr>
              <w:t>1,857</w:t>
            </w:r>
          </w:p>
        </w:tc>
        <w:tc>
          <w:tcPr>
            <w:tcW w:w="143" w:type="pct"/>
          </w:tcPr>
          <w:p w14:paraId="541FA186" w14:textId="77777777" w:rsidR="00D26AE5" w:rsidRPr="000F67A5" w:rsidRDefault="00D26AE5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C8482BF" w14:textId="72A8026C" w:rsidR="00D26AE5" w:rsidRPr="000F67A5" w:rsidRDefault="00D26AE5" w:rsidP="00D26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F67A5">
              <w:rPr>
                <w:rFonts w:ascii="Angsana New" w:hAnsi="Angsana New"/>
                <w:sz w:val="30"/>
                <w:szCs w:val="30"/>
              </w:rPr>
              <w:t>2,099</w:t>
            </w:r>
          </w:p>
        </w:tc>
      </w:tr>
      <w:tr w:rsidR="00D26AE5" w:rsidRPr="00AD56E0" w14:paraId="2B8EAE33" w14:textId="77777777" w:rsidTr="00B235D2">
        <w:tc>
          <w:tcPr>
            <w:tcW w:w="2255" w:type="pct"/>
          </w:tcPr>
          <w:p w14:paraId="17AD6368" w14:textId="77777777" w:rsidR="00D26AE5" w:rsidRPr="002660EA" w:rsidRDefault="00D26AE5" w:rsidP="00D26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60EA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ค่าใช้จ่ายในการบริหารงาน</w:t>
            </w:r>
          </w:p>
        </w:tc>
        <w:tc>
          <w:tcPr>
            <w:tcW w:w="590" w:type="pct"/>
          </w:tcPr>
          <w:p w14:paraId="71CB5C0D" w14:textId="1673B3C2" w:rsidR="00D26AE5" w:rsidRPr="000F67A5" w:rsidRDefault="00C8332E" w:rsidP="00C83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F67A5"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  <w:r w:rsidRPr="000F67A5">
              <w:rPr>
                <w:rFonts w:ascii="Angsana New" w:hAnsi="Angsana New"/>
                <w:sz w:val="30"/>
                <w:szCs w:val="30"/>
              </w:rPr>
              <w:t>,557</w:t>
            </w:r>
          </w:p>
        </w:tc>
        <w:tc>
          <w:tcPr>
            <w:tcW w:w="146" w:type="pct"/>
            <w:gridSpan w:val="2"/>
          </w:tcPr>
          <w:p w14:paraId="219765AC" w14:textId="77777777" w:rsidR="00D26AE5" w:rsidRPr="000F67A5" w:rsidRDefault="00D26AE5" w:rsidP="00D26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48243034" w14:textId="4138C8E2" w:rsidR="00D26AE5" w:rsidRPr="000F67A5" w:rsidRDefault="00D26AE5" w:rsidP="00D26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F67A5">
              <w:rPr>
                <w:rFonts w:ascii="Angsana New" w:hAnsi="Angsana New" w:hint="cs"/>
                <w:sz w:val="30"/>
                <w:szCs w:val="30"/>
              </w:rPr>
              <w:t>48</w:t>
            </w:r>
            <w:r w:rsidRPr="000F67A5">
              <w:rPr>
                <w:rFonts w:ascii="Angsana New" w:hAnsi="Angsana New"/>
                <w:sz w:val="30"/>
                <w:szCs w:val="30"/>
              </w:rPr>
              <w:t>,</w:t>
            </w:r>
            <w:r w:rsidRPr="000F67A5">
              <w:rPr>
                <w:rFonts w:ascii="Angsana New" w:hAnsi="Angsana New" w:hint="cs"/>
                <w:sz w:val="30"/>
                <w:szCs w:val="30"/>
              </w:rPr>
              <w:t>753</w:t>
            </w:r>
          </w:p>
        </w:tc>
        <w:tc>
          <w:tcPr>
            <w:tcW w:w="146" w:type="pct"/>
          </w:tcPr>
          <w:p w14:paraId="2F5A27FD" w14:textId="77777777" w:rsidR="00D26AE5" w:rsidRPr="000F67A5" w:rsidRDefault="00D26AE5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0BCDA5F" w14:textId="10786DFA" w:rsidR="00D26AE5" w:rsidRPr="000F67A5" w:rsidRDefault="00C8332E" w:rsidP="00C83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67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</w:t>
            </w:r>
            <w:r w:rsidRPr="000F67A5">
              <w:rPr>
                <w:rFonts w:ascii="Angsana New" w:hAnsi="Angsana New"/>
                <w:sz w:val="30"/>
                <w:szCs w:val="30"/>
                <w:lang w:val="en-US"/>
              </w:rPr>
              <w:t>,567</w:t>
            </w:r>
          </w:p>
        </w:tc>
        <w:tc>
          <w:tcPr>
            <w:tcW w:w="143" w:type="pct"/>
          </w:tcPr>
          <w:p w14:paraId="58123099" w14:textId="77777777" w:rsidR="00D26AE5" w:rsidRPr="000F67A5" w:rsidRDefault="00D26AE5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CDF3F5D" w14:textId="555A9359" w:rsidR="00D26AE5" w:rsidRPr="000F67A5" w:rsidRDefault="00D26AE5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F67A5">
              <w:rPr>
                <w:rFonts w:ascii="Angsana New" w:hAnsi="Angsana New"/>
                <w:sz w:val="30"/>
                <w:szCs w:val="30"/>
                <w:lang w:val="en-US"/>
              </w:rPr>
              <w:t>47,763</w:t>
            </w:r>
          </w:p>
        </w:tc>
      </w:tr>
      <w:tr w:rsidR="002334A5" w:rsidRPr="00CF5831" w14:paraId="51E838C6" w14:textId="77777777" w:rsidTr="00B235D2">
        <w:tc>
          <w:tcPr>
            <w:tcW w:w="2255" w:type="pct"/>
          </w:tcPr>
          <w:p w14:paraId="278C2253" w14:textId="46B8EE2D" w:rsidR="002334A5" w:rsidRPr="00CF5831" w:rsidRDefault="002334A5" w:rsidP="00D26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90" w:type="pct"/>
          </w:tcPr>
          <w:p w14:paraId="460D91EF" w14:textId="3F95FBE8" w:rsidR="002334A5" w:rsidRPr="00CF5831" w:rsidRDefault="002334A5" w:rsidP="00D26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" w:type="pct"/>
            <w:gridSpan w:val="2"/>
          </w:tcPr>
          <w:p w14:paraId="11A4581E" w14:textId="77777777" w:rsidR="002334A5" w:rsidRPr="00CF5831" w:rsidRDefault="002334A5" w:rsidP="00D26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0" w:type="pct"/>
          </w:tcPr>
          <w:p w14:paraId="68D525A7" w14:textId="77EDB8A9" w:rsidR="002334A5" w:rsidRPr="00CF5831" w:rsidRDefault="002334A5" w:rsidP="00035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pct"/>
          </w:tcPr>
          <w:p w14:paraId="54125EB2" w14:textId="77777777" w:rsidR="002334A5" w:rsidRPr="00CF5831" w:rsidRDefault="002334A5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2" w:type="pct"/>
          </w:tcPr>
          <w:p w14:paraId="5FC7A323" w14:textId="75D2333D" w:rsidR="002334A5" w:rsidRPr="00CF5831" w:rsidRDefault="002334A5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3" w:type="pct"/>
          </w:tcPr>
          <w:p w14:paraId="08CA52B4" w14:textId="77777777" w:rsidR="002334A5" w:rsidRPr="00CF5831" w:rsidRDefault="002334A5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</w:tcPr>
          <w:p w14:paraId="54D386D3" w14:textId="1C049124" w:rsidR="002334A5" w:rsidRPr="00CF5831" w:rsidRDefault="002334A5" w:rsidP="00035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334A5" w:rsidRPr="007F0A33" w14:paraId="1D2F64C9" w14:textId="77777777" w:rsidTr="00B235D2">
        <w:tc>
          <w:tcPr>
            <w:tcW w:w="2255" w:type="pct"/>
          </w:tcPr>
          <w:p w14:paraId="1BBDA515" w14:textId="7640CDCB" w:rsidR="002334A5" w:rsidRPr="002660EA" w:rsidRDefault="002334A5" w:rsidP="00D26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66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0" w:type="pct"/>
          </w:tcPr>
          <w:p w14:paraId="5572E634" w14:textId="77777777" w:rsidR="002334A5" w:rsidRPr="007F0A33" w:rsidRDefault="002334A5" w:rsidP="00D26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  <w:gridSpan w:val="2"/>
          </w:tcPr>
          <w:p w14:paraId="33F62EFC" w14:textId="77777777" w:rsidR="002334A5" w:rsidRPr="007F0A33" w:rsidRDefault="002334A5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0" w:type="pct"/>
          </w:tcPr>
          <w:p w14:paraId="06754813" w14:textId="77777777" w:rsidR="002334A5" w:rsidRPr="007F0A33" w:rsidRDefault="002334A5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14:paraId="5C5AC22A" w14:textId="77777777" w:rsidR="002334A5" w:rsidRPr="007F0A33" w:rsidRDefault="002334A5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2" w:type="pct"/>
          </w:tcPr>
          <w:p w14:paraId="20D7A71E" w14:textId="77777777" w:rsidR="002334A5" w:rsidRPr="007F0A33" w:rsidRDefault="002334A5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3" w:type="pct"/>
          </w:tcPr>
          <w:p w14:paraId="0C32E5EB" w14:textId="77777777" w:rsidR="002334A5" w:rsidRPr="007F0A33" w:rsidRDefault="002334A5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8" w:type="pct"/>
          </w:tcPr>
          <w:p w14:paraId="17AB2ECE" w14:textId="77777777" w:rsidR="002334A5" w:rsidRPr="007F0A33" w:rsidRDefault="002334A5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334A5" w:rsidRPr="00AD56E0" w14:paraId="1381A384" w14:textId="77777777" w:rsidTr="00B235D2">
        <w:tc>
          <w:tcPr>
            <w:tcW w:w="2255" w:type="pct"/>
          </w:tcPr>
          <w:p w14:paraId="3E3A4597" w14:textId="0DBCFF58" w:rsidR="002334A5" w:rsidRPr="002660EA" w:rsidRDefault="002334A5" w:rsidP="00D26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60EA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0" w:type="pct"/>
          </w:tcPr>
          <w:p w14:paraId="5C8C9223" w14:textId="269C7DAE" w:rsidR="002334A5" w:rsidRPr="00AD56E0" w:rsidRDefault="002334A5" w:rsidP="00D26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,019</w:t>
            </w:r>
          </w:p>
        </w:tc>
        <w:tc>
          <w:tcPr>
            <w:tcW w:w="146" w:type="pct"/>
            <w:gridSpan w:val="2"/>
          </w:tcPr>
          <w:p w14:paraId="17CF3237" w14:textId="77777777" w:rsidR="002334A5" w:rsidRPr="00AD56E0" w:rsidRDefault="002334A5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2C6383C" w14:textId="5C8E4437" w:rsidR="002334A5" w:rsidRPr="00AD56E0" w:rsidRDefault="002334A5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="Angsana New" w:hAnsi="Angsana New"/>
                <w:sz w:val="30"/>
                <w:szCs w:val="30"/>
              </w:rPr>
              <w:t>37,822</w:t>
            </w:r>
          </w:p>
        </w:tc>
        <w:tc>
          <w:tcPr>
            <w:tcW w:w="146" w:type="pct"/>
          </w:tcPr>
          <w:p w14:paraId="0967F785" w14:textId="77777777" w:rsidR="002334A5" w:rsidRPr="00AD56E0" w:rsidRDefault="002334A5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748F52C0" w14:textId="58DBE12C" w:rsidR="002334A5" w:rsidRPr="00AD56E0" w:rsidRDefault="002334A5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23,019</w:t>
            </w:r>
          </w:p>
        </w:tc>
        <w:tc>
          <w:tcPr>
            <w:tcW w:w="143" w:type="pct"/>
          </w:tcPr>
          <w:p w14:paraId="396691BE" w14:textId="77777777" w:rsidR="002334A5" w:rsidRPr="00AD56E0" w:rsidRDefault="002334A5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EF1F646" w14:textId="065A441B" w:rsidR="002334A5" w:rsidRPr="00AD56E0" w:rsidRDefault="002334A5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="Angsana New" w:hAnsi="Angsana New"/>
                <w:sz w:val="30"/>
                <w:szCs w:val="30"/>
              </w:rPr>
              <w:t>37,822</w:t>
            </w:r>
          </w:p>
        </w:tc>
      </w:tr>
      <w:tr w:rsidR="002334A5" w:rsidRPr="00CF5831" w14:paraId="204F82B2" w14:textId="77777777" w:rsidTr="00B235D2">
        <w:tc>
          <w:tcPr>
            <w:tcW w:w="2255" w:type="pct"/>
          </w:tcPr>
          <w:p w14:paraId="6F6AA863" w14:textId="4FF38198" w:rsidR="002334A5" w:rsidRPr="00CF5831" w:rsidRDefault="002334A5" w:rsidP="00D26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</w:tcPr>
          <w:p w14:paraId="69CAC8F6" w14:textId="4BBF907D" w:rsidR="002334A5" w:rsidRPr="00CF5831" w:rsidRDefault="002334A5" w:rsidP="00D26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14:paraId="238C6DE5" w14:textId="77777777" w:rsidR="002334A5" w:rsidRPr="00CF5831" w:rsidRDefault="002334A5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0" w:type="pct"/>
          </w:tcPr>
          <w:p w14:paraId="5D60AC94" w14:textId="0F16F74F" w:rsidR="002334A5" w:rsidRPr="00CF5831" w:rsidRDefault="002334A5" w:rsidP="00D26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pct"/>
          </w:tcPr>
          <w:p w14:paraId="60C9810E" w14:textId="77777777" w:rsidR="002334A5" w:rsidRPr="00CF5831" w:rsidRDefault="002334A5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2" w:type="pct"/>
          </w:tcPr>
          <w:p w14:paraId="2D68E761" w14:textId="7F1A5AC0" w:rsidR="002334A5" w:rsidRPr="00CF5831" w:rsidRDefault="002334A5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3" w:type="pct"/>
          </w:tcPr>
          <w:p w14:paraId="2C81404B" w14:textId="77777777" w:rsidR="002334A5" w:rsidRPr="00CF5831" w:rsidRDefault="002334A5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</w:tcPr>
          <w:p w14:paraId="758C3EBB" w14:textId="31187BC6" w:rsidR="002334A5" w:rsidRPr="00CF5831" w:rsidRDefault="002334A5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334A5" w:rsidRPr="007F0A33" w14:paraId="0D19CBAA" w14:textId="77777777" w:rsidTr="00B235D2">
        <w:tc>
          <w:tcPr>
            <w:tcW w:w="2255" w:type="pct"/>
          </w:tcPr>
          <w:p w14:paraId="2555BCC2" w14:textId="135136DF" w:rsidR="002334A5" w:rsidRPr="002660EA" w:rsidRDefault="002334A5" w:rsidP="00D26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66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65372D00" w14:textId="77777777" w:rsidR="002334A5" w:rsidRPr="007F0A33" w:rsidRDefault="002334A5" w:rsidP="00D26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  <w:gridSpan w:val="2"/>
          </w:tcPr>
          <w:p w14:paraId="10C640A1" w14:textId="77777777" w:rsidR="002334A5" w:rsidRPr="007F0A33" w:rsidRDefault="002334A5" w:rsidP="00D26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60" w:type="pct"/>
          </w:tcPr>
          <w:p w14:paraId="20AA1BFC" w14:textId="77777777" w:rsidR="002334A5" w:rsidRPr="007F0A33" w:rsidRDefault="002334A5" w:rsidP="00D26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14:paraId="39004E91" w14:textId="77777777" w:rsidR="002334A5" w:rsidRPr="007F0A33" w:rsidRDefault="002334A5" w:rsidP="00D26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2" w:type="pct"/>
          </w:tcPr>
          <w:p w14:paraId="5BD2D71B" w14:textId="77777777" w:rsidR="002334A5" w:rsidRPr="007F0A33" w:rsidRDefault="002334A5" w:rsidP="00D26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</w:tcPr>
          <w:p w14:paraId="42931D1F" w14:textId="77777777" w:rsidR="002334A5" w:rsidRPr="007F0A33" w:rsidRDefault="002334A5" w:rsidP="00D26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8" w:type="pct"/>
          </w:tcPr>
          <w:p w14:paraId="20D100D6" w14:textId="77777777" w:rsidR="002334A5" w:rsidRPr="007F0A33" w:rsidRDefault="002334A5" w:rsidP="00D26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2334A5" w:rsidRPr="00AD56E0" w14:paraId="5261D25B" w14:textId="77777777" w:rsidTr="00B235D2">
        <w:tc>
          <w:tcPr>
            <w:tcW w:w="2255" w:type="pct"/>
          </w:tcPr>
          <w:p w14:paraId="31A6FBE5" w14:textId="3C3B017D" w:rsidR="002334A5" w:rsidRPr="002660EA" w:rsidRDefault="002334A5" w:rsidP="00D26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60E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590" w:type="pct"/>
          </w:tcPr>
          <w:p w14:paraId="6E1A5070" w14:textId="3EB4F120" w:rsidR="002334A5" w:rsidRPr="00AD56E0" w:rsidRDefault="002334A5" w:rsidP="0080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28CC723" w14:textId="77777777" w:rsidR="002334A5" w:rsidRPr="00AD56E0" w:rsidRDefault="002334A5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6DC0334C" w14:textId="3E9334DD" w:rsidR="002334A5" w:rsidRPr="00AD56E0" w:rsidRDefault="002334A5" w:rsidP="0080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D56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17CE38D" w14:textId="77777777" w:rsidR="002334A5" w:rsidRPr="00AD56E0" w:rsidRDefault="002334A5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F3242DC" w14:textId="2C6F8A61" w:rsidR="002334A5" w:rsidRPr="00AD56E0" w:rsidRDefault="00174408" w:rsidP="00174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63,007</w:t>
            </w:r>
          </w:p>
        </w:tc>
        <w:tc>
          <w:tcPr>
            <w:tcW w:w="143" w:type="pct"/>
          </w:tcPr>
          <w:p w14:paraId="363BB2F6" w14:textId="77777777" w:rsidR="002334A5" w:rsidRPr="00AD56E0" w:rsidRDefault="002334A5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B4D5FD2" w14:textId="663F43CE" w:rsidR="002334A5" w:rsidRPr="00AD56E0" w:rsidRDefault="002334A5" w:rsidP="0090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660EA">
              <w:rPr>
                <w:rFonts w:ascii="Angsana New" w:hAnsi="Angsana New"/>
                <w:sz w:val="30"/>
                <w:szCs w:val="30"/>
              </w:rPr>
              <w:t>43,083</w:t>
            </w:r>
          </w:p>
        </w:tc>
      </w:tr>
      <w:tr w:rsidR="00F37B3F" w:rsidRPr="00AD56E0" w14:paraId="723BB31A" w14:textId="77777777" w:rsidTr="00B235D2">
        <w:tc>
          <w:tcPr>
            <w:tcW w:w="2255" w:type="pct"/>
          </w:tcPr>
          <w:p w14:paraId="0DCFC973" w14:textId="29C0B3D0" w:rsidR="00F37B3F" w:rsidRPr="002660EA" w:rsidRDefault="00F37B3F" w:rsidP="00D26AE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660EA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90" w:type="pct"/>
          </w:tcPr>
          <w:p w14:paraId="776FF2D4" w14:textId="1BB343F2" w:rsidR="00F37B3F" w:rsidRPr="00AD56E0" w:rsidRDefault="00F37B3F" w:rsidP="00035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1CC395BF" w14:textId="77777777" w:rsidR="00F37B3F" w:rsidRPr="00AD56E0" w:rsidRDefault="00F37B3F" w:rsidP="00035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16547510" w14:textId="59B156DD" w:rsidR="00F37B3F" w:rsidRPr="00AD56E0" w:rsidRDefault="00F37B3F" w:rsidP="00035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D56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11BB4E3" w14:textId="77777777" w:rsidR="00F37B3F" w:rsidRPr="00AD56E0" w:rsidRDefault="00F37B3F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EF74CA4" w14:textId="532C3A51" w:rsidR="00F37B3F" w:rsidRPr="00AD56E0" w:rsidRDefault="00F37B3F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116,921</w:t>
            </w:r>
          </w:p>
        </w:tc>
        <w:tc>
          <w:tcPr>
            <w:tcW w:w="143" w:type="pct"/>
          </w:tcPr>
          <w:p w14:paraId="50442A29" w14:textId="77777777" w:rsidR="00F37B3F" w:rsidRPr="00AD56E0" w:rsidRDefault="00F37B3F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2124707" w14:textId="66B12DEE" w:rsidR="00F37B3F" w:rsidRPr="002660EA" w:rsidRDefault="00F37B3F" w:rsidP="0090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660EA">
              <w:rPr>
                <w:rFonts w:ascii="Angsana New" w:hAnsi="Angsana New"/>
                <w:sz w:val="30"/>
                <w:szCs w:val="30"/>
              </w:rPr>
              <w:t>137,682</w:t>
            </w:r>
          </w:p>
        </w:tc>
      </w:tr>
      <w:tr w:rsidR="00F37B3F" w:rsidRPr="00AD56E0" w14:paraId="4A0C1DFE" w14:textId="77777777" w:rsidTr="00B235D2">
        <w:tc>
          <w:tcPr>
            <w:tcW w:w="2255" w:type="pct"/>
          </w:tcPr>
          <w:p w14:paraId="21BE7B20" w14:textId="0578AAEB" w:rsidR="00F37B3F" w:rsidRDefault="00F37B3F" w:rsidP="00B24E6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24E68">
              <w:rPr>
                <w:rFonts w:ascii="Angsana New" w:hAnsi="Angsana New" w:hint="cs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590" w:type="pct"/>
          </w:tcPr>
          <w:p w14:paraId="2386446E" w14:textId="4D212590" w:rsidR="00F37B3F" w:rsidRDefault="00F37B3F" w:rsidP="00B24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24E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70FC0693" w14:textId="77777777" w:rsidR="00F37B3F" w:rsidRPr="00AD56E0" w:rsidRDefault="00F37B3F" w:rsidP="00B24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F9534B5" w14:textId="33526283" w:rsidR="00F37B3F" w:rsidRDefault="00F37B3F" w:rsidP="00B24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24E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A13CE9B" w14:textId="77777777" w:rsidR="00F37B3F" w:rsidRPr="00AD56E0" w:rsidRDefault="00F37B3F" w:rsidP="00B24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14E9FBC2" w14:textId="7FD3E111" w:rsidR="00F37B3F" w:rsidRDefault="00F37B3F" w:rsidP="00B24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4E68">
              <w:rPr>
                <w:rFonts w:ascii="Angsana New" w:hAnsi="Angsana New"/>
                <w:sz w:val="30"/>
                <w:szCs w:val="30"/>
                <w:lang w:val="en-US"/>
              </w:rPr>
              <w:t>2,954</w:t>
            </w:r>
          </w:p>
        </w:tc>
        <w:tc>
          <w:tcPr>
            <w:tcW w:w="143" w:type="pct"/>
          </w:tcPr>
          <w:p w14:paraId="6F6C0715" w14:textId="77777777" w:rsidR="00F37B3F" w:rsidRPr="00AD56E0" w:rsidRDefault="00F37B3F" w:rsidP="00B24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E58A705" w14:textId="675567BE" w:rsidR="00F37B3F" w:rsidRPr="00B24E68" w:rsidRDefault="00F37B3F" w:rsidP="0090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24E68">
              <w:rPr>
                <w:rFonts w:ascii="Angsana New" w:hAnsi="Angsana New"/>
                <w:sz w:val="30"/>
                <w:szCs w:val="30"/>
              </w:rPr>
              <w:t>2,959</w:t>
            </w:r>
          </w:p>
        </w:tc>
      </w:tr>
      <w:tr w:rsidR="00F37B3F" w:rsidRPr="00AD56E0" w14:paraId="624BC979" w14:textId="77777777" w:rsidTr="00B235D2">
        <w:tc>
          <w:tcPr>
            <w:tcW w:w="2255" w:type="pct"/>
          </w:tcPr>
          <w:p w14:paraId="0B84842E" w14:textId="2701F018" w:rsidR="00F37B3F" w:rsidRDefault="00F37B3F" w:rsidP="00B24E6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590" w:type="pct"/>
          </w:tcPr>
          <w:p w14:paraId="75CF7E52" w14:textId="7A3C98FD" w:rsidR="00F37B3F" w:rsidRDefault="00F37B3F" w:rsidP="00B24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342E1709" w14:textId="77777777" w:rsidR="00F37B3F" w:rsidRPr="00AD56E0" w:rsidRDefault="00F37B3F" w:rsidP="00B24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673688DD" w14:textId="26EF9D1D" w:rsidR="00F37B3F" w:rsidRDefault="00F37B3F" w:rsidP="00B24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D56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22D62E6" w14:textId="77777777" w:rsidR="00F37B3F" w:rsidRPr="00AD56E0" w:rsidRDefault="00F37B3F" w:rsidP="00B24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1237D884" w14:textId="18A3E822" w:rsidR="00F37B3F" w:rsidRDefault="00F37B3F" w:rsidP="00B24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33,547</w:t>
            </w:r>
          </w:p>
        </w:tc>
        <w:tc>
          <w:tcPr>
            <w:tcW w:w="143" w:type="pct"/>
          </w:tcPr>
          <w:p w14:paraId="0379F3F5" w14:textId="77777777" w:rsidR="00F37B3F" w:rsidRPr="00AD56E0" w:rsidRDefault="00F37B3F" w:rsidP="00B24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890B3B9" w14:textId="07EC7B9F" w:rsidR="00F37B3F" w:rsidRPr="00B24E68" w:rsidRDefault="00F37B3F" w:rsidP="0090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660EA">
              <w:rPr>
                <w:rFonts w:ascii="Angsana New" w:hAnsi="Angsana New"/>
                <w:sz w:val="30"/>
                <w:szCs w:val="30"/>
              </w:rPr>
              <w:t>19,172</w:t>
            </w:r>
          </w:p>
        </w:tc>
      </w:tr>
      <w:tr w:rsidR="00F37B3F" w:rsidRPr="00CF5831" w14:paraId="637C3DBE" w14:textId="77777777" w:rsidTr="00B235D2">
        <w:tc>
          <w:tcPr>
            <w:tcW w:w="2255" w:type="pct"/>
          </w:tcPr>
          <w:p w14:paraId="7752EB4C" w14:textId="164F4095" w:rsidR="00F37B3F" w:rsidRPr="00CF5831" w:rsidRDefault="00F37B3F" w:rsidP="00D26AE5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590" w:type="pct"/>
          </w:tcPr>
          <w:p w14:paraId="4319B061" w14:textId="796D41FB" w:rsidR="00F37B3F" w:rsidRPr="00CF5831" w:rsidRDefault="00F37B3F" w:rsidP="00035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14:paraId="4B905720" w14:textId="77777777" w:rsidR="00F37B3F" w:rsidRPr="00CF5831" w:rsidRDefault="00F37B3F" w:rsidP="00035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0" w:type="pct"/>
          </w:tcPr>
          <w:p w14:paraId="7B6B30F3" w14:textId="6F8940AD" w:rsidR="00F37B3F" w:rsidRPr="00CF5831" w:rsidRDefault="00F37B3F" w:rsidP="00035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pct"/>
          </w:tcPr>
          <w:p w14:paraId="5A41E1AC" w14:textId="77777777" w:rsidR="00F37B3F" w:rsidRPr="00CF5831" w:rsidRDefault="00F37B3F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2" w:type="pct"/>
          </w:tcPr>
          <w:p w14:paraId="2C7B6604" w14:textId="7F832ED8" w:rsidR="00F37B3F" w:rsidRPr="00CF5831" w:rsidRDefault="00F37B3F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3" w:type="pct"/>
          </w:tcPr>
          <w:p w14:paraId="15057BD3" w14:textId="77777777" w:rsidR="00F37B3F" w:rsidRPr="00CF5831" w:rsidRDefault="00F37B3F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</w:tcPr>
          <w:p w14:paraId="0E6C155D" w14:textId="66A91A5D" w:rsidR="00F37B3F" w:rsidRPr="00CF5831" w:rsidRDefault="00F37B3F" w:rsidP="0090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37B3F" w:rsidRPr="00AD56E0" w14:paraId="2036D9A7" w14:textId="77777777" w:rsidTr="00B235D2">
        <w:tc>
          <w:tcPr>
            <w:tcW w:w="2255" w:type="pct"/>
          </w:tcPr>
          <w:p w14:paraId="03931CA5" w14:textId="4A17137B" w:rsidR="00F37B3F" w:rsidRPr="002660EA" w:rsidRDefault="00F37B3F" w:rsidP="00D26AE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5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</w:tcPr>
          <w:p w14:paraId="3DBEA1BC" w14:textId="72533C42" w:rsidR="00F37B3F" w:rsidRDefault="00F37B3F" w:rsidP="00035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554F8130" w14:textId="77777777" w:rsidR="00F37B3F" w:rsidRPr="00AD56E0" w:rsidRDefault="00F37B3F" w:rsidP="00035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661BEABF" w14:textId="7E3BB1C0" w:rsidR="00F37B3F" w:rsidRPr="00AD56E0" w:rsidRDefault="00F37B3F" w:rsidP="00035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8099932" w14:textId="77777777" w:rsidR="00F37B3F" w:rsidRPr="00AD56E0" w:rsidRDefault="00F37B3F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346FE04" w14:textId="531F03AB" w:rsidR="00F37B3F" w:rsidRDefault="00F37B3F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558B93AD" w14:textId="77777777" w:rsidR="00F37B3F" w:rsidRPr="00AD56E0" w:rsidRDefault="00F37B3F" w:rsidP="00D2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6AD44D7" w14:textId="67DC86C5" w:rsidR="00F37B3F" w:rsidRPr="005E6174" w:rsidRDefault="00F37B3F" w:rsidP="0090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7B3F" w:rsidRPr="00AD56E0" w14:paraId="2F2836F0" w14:textId="77777777" w:rsidTr="00B235D2">
        <w:tc>
          <w:tcPr>
            <w:tcW w:w="2255" w:type="pct"/>
          </w:tcPr>
          <w:p w14:paraId="30597B44" w14:textId="1929BAE5" w:rsidR="00F37B3F" w:rsidRPr="00B24E68" w:rsidRDefault="00F37B3F" w:rsidP="002660E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DB2B33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590" w:type="pct"/>
          </w:tcPr>
          <w:p w14:paraId="73DA9FFD" w14:textId="4E07375A" w:rsidR="00F37B3F" w:rsidRPr="00B24E68" w:rsidRDefault="00F37B3F" w:rsidP="0080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57,844</w:t>
            </w:r>
          </w:p>
        </w:tc>
        <w:tc>
          <w:tcPr>
            <w:tcW w:w="146" w:type="pct"/>
            <w:gridSpan w:val="2"/>
          </w:tcPr>
          <w:p w14:paraId="2538A745" w14:textId="77777777" w:rsidR="00F37B3F" w:rsidRPr="00B24E68" w:rsidRDefault="00F37B3F" w:rsidP="00035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975CD5F" w14:textId="7AEFDB21" w:rsidR="00F37B3F" w:rsidRPr="00B24E68" w:rsidRDefault="00F37B3F" w:rsidP="0090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660EA">
              <w:rPr>
                <w:rFonts w:ascii="Angsana New" w:hAnsi="Angsana New"/>
                <w:sz w:val="30"/>
                <w:szCs w:val="30"/>
              </w:rPr>
              <w:t>64,357</w:t>
            </w:r>
          </w:p>
        </w:tc>
        <w:tc>
          <w:tcPr>
            <w:tcW w:w="146" w:type="pct"/>
          </w:tcPr>
          <w:p w14:paraId="07547E0C" w14:textId="77777777" w:rsidR="00F37B3F" w:rsidRPr="009061A7" w:rsidRDefault="00F37B3F" w:rsidP="00906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4F743F3E" w14:textId="1B89BAE9" w:rsidR="00F37B3F" w:rsidRPr="00B24E68" w:rsidRDefault="00F37B3F" w:rsidP="0090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9AAFFCC" w14:textId="77777777" w:rsidR="00F37B3F" w:rsidRPr="00B24E68" w:rsidRDefault="00F37B3F" w:rsidP="0026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023F984" w14:textId="2329A5B3" w:rsidR="00F37B3F" w:rsidRPr="00B24E68" w:rsidRDefault="00F37B3F" w:rsidP="0090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35F6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7B3F" w:rsidRPr="00AD56E0" w14:paraId="5F88A5BF" w14:textId="77777777" w:rsidTr="00B235D2">
        <w:tc>
          <w:tcPr>
            <w:tcW w:w="2255" w:type="pct"/>
          </w:tcPr>
          <w:p w14:paraId="34D063F0" w14:textId="0FC6861E" w:rsidR="00F37B3F" w:rsidRPr="00AD56E0" w:rsidRDefault="00F37B3F" w:rsidP="002660E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  <w:r w:rsidRPr="00DB2B33">
              <w:rPr>
                <w:rFonts w:ascii="Angsana New" w:hAnsi="Angsana New"/>
                <w:sz w:val="30"/>
                <w:szCs w:val="30"/>
                <w:cs/>
              </w:rPr>
              <w:t>ค่าเช่าและค่าบริก</w:t>
            </w: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าร</w:t>
            </w:r>
          </w:p>
        </w:tc>
        <w:tc>
          <w:tcPr>
            <w:tcW w:w="590" w:type="pct"/>
          </w:tcPr>
          <w:p w14:paraId="3996C45B" w14:textId="4E13E851" w:rsidR="00F37B3F" w:rsidRPr="00AD56E0" w:rsidRDefault="00F37B3F" w:rsidP="0080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5,400</w:t>
            </w:r>
          </w:p>
        </w:tc>
        <w:tc>
          <w:tcPr>
            <w:tcW w:w="146" w:type="pct"/>
            <w:gridSpan w:val="2"/>
          </w:tcPr>
          <w:p w14:paraId="67F7AC8D" w14:textId="77777777" w:rsidR="00F37B3F" w:rsidRPr="00AD56E0" w:rsidRDefault="00F37B3F" w:rsidP="00035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23A380BB" w14:textId="6CC446D6" w:rsidR="00F37B3F" w:rsidRPr="00AD56E0" w:rsidRDefault="00F37B3F" w:rsidP="00035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D56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28E41CD" w14:textId="77777777" w:rsidR="00F37B3F" w:rsidRPr="00AD56E0" w:rsidRDefault="00F37B3F" w:rsidP="0026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67F3455" w14:textId="40DE70A9" w:rsidR="00F37B3F" w:rsidRPr="00AD56E0" w:rsidRDefault="00F37B3F" w:rsidP="0090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9077912" w14:textId="77777777" w:rsidR="00F37B3F" w:rsidRPr="00AD56E0" w:rsidRDefault="00F37B3F" w:rsidP="0026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EBC795C" w14:textId="3094D30B" w:rsidR="00F37B3F" w:rsidRPr="002660EA" w:rsidRDefault="00F37B3F" w:rsidP="0090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35F6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7B3F" w:rsidRPr="00CF5831" w14:paraId="32749E03" w14:textId="77777777" w:rsidTr="00B235D2">
        <w:tc>
          <w:tcPr>
            <w:tcW w:w="2255" w:type="pct"/>
          </w:tcPr>
          <w:p w14:paraId="1116CC5F" w14:textId="58712A0E" w:rsidR="00F37B3F" w:rsidRPr="00CF5831" w:rsidRDefault="00F37B3F" w:rsidP="0026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0" w:type="pct"/>
          </w:tcPr>
          <w:p w14:paraId="32AB14E8" w14:textId="77777777" w:rsidR="00F37B3F" w:rsidRPr="00CF5831" w:rsidRDefault="00F37B3F" w:rsidP="0026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14:paraId="684DCB31" w14:textId="77777777" w:rsidR="00F37B3F" w:rsidRPr="00CF5831" w:rsidRDefault="00F37B3F" w:rsidP="0026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</w:tcPr>
          <w:p w14:paraId="0B78F883" w14:textId="77777777" w:rsidR="00F37B3F" w:rsidRPr="00CF5831" w:rsidRDefault="00F37B3F" w:rsidP="0026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3AE267AC" w14:textId="77777777" w:rsidR="00F37B3F" w:rsidRPr="00CF5831" w:rsidRDefault="00F37B3F" w:rsidP="0026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2" w:type="pct"/>
          </w:tcPr>
          <w:p w14:paraId="1AB00029" w14:textId="77777777" w:rsidR="00F37B3F" w:rsidRPr="00CF5831" w:rsidRDefault="00F37B3F" w:rsidP="0026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</w:tcPr>
          <w:p w14:paraId="6D02F417" w14:textId="77777777" w:rsidR="00F37B3F" w:rsidRPr="00CF5831" w:rsidRDefault="00F37B3F" w:rsidP="0026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</w:tcPr>
          <w:p w14:paraId="255B1656" w14:textId="02EE1CC2" w:rsidR="00F37B3F" w:rsidRPr="00CF5831" w:rsidRDefault="00F37B3F" w:rsidP="0026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37B3F" w:rsidRPr="00AD56E0" w14:paraId="4DB73D78" w14:textId="77777777" w:rsidTr="00B235D2">
        <w:tc>
          <w:tcPr>
            <w:tcW w:w="2255" w:type="pct"/>
          </w:tcPr>
          <w:p w14:paraId="3EDE987B" w14:textId="7DD5D231" w:rsidR="00F37B3F" w:rsidRPr="00AD56E0" w:rsidRDefault="00F37B3F" w:rsidP="0026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D56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590" w:type="pct"/>
          </w:tcPr>
          <w:p w14:paraId="7C8C73C8" w14:textId="0EEDA681" w:rsidR="00F37B3F" w:rsidRPr="00AD56E0" w:rsidRDefault="00F37B3F" w:rsidP="0026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3342BC57" w14:textId="77777777" w:rsidR="00F37B3F" w:rsidRPr="00AD56E0" w:rsidRDefault="00F37B3F" w:rsidP="0026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224012AD" w14:textId="4E194A5A" w:rsidR="00F37B3F" w:rsidRPr="00AD56E0" w:rsidRDefault="00F37B3F" w:rsidP="0026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F192BC0" w14:textId="77777777" w:rsidR="00F37B3F" w:rsidRPr="00AD56E0" w:rsidRDefault="00F37B3F" w:rsidP="0026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3B0215E" w14:textId="3B462DF8" w:rsidR="00F37B3F" w:rsidRPr="00AD56E0" w:rsidRDefault="00F37B3F" w:rsidP="0026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26FCEAF7" w14:textId="77777777" w:rsidR="00F37B3F" w:rsidRPr="00AD56E0" w:rsidRDefault="00F37B3F" w:rsidP="0026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FCEDB13" w14:textId="0E5E63AE" w:rsidR="00F37B3F" w:rsidRPr="00AD56E0" w:rsidRDefault="00F37B3F" w:rsidP="0026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7B3F" w:rsidRPr="00AD56E0" w14:paraId="635BB759" w14:textId="77777777" w:rsidTr="00B235D2">
        <w:tc>
          <w:tcPr>
            <w:tcW w:w="2255" w:type="pct"/>
          </w:tcPr>
          <w:p w14:paraId="09BE0F12" w14:textId="0E9A31B0" w:rsidR="00F37B3F" w:rsidRPr="00AD56E0" w:rsidRDefault="00F37B3F" w:rsidP="0026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590" w:type="pct"/>
          </w:tcPr>
          <w:p w14:paraId="5B54DD49" w14:textId="24AE0E08" w:rsidR="00F37B3F" w:rsidRPr="00AD56E0" w:rsidRDefault="00F37B3F" w:rsidP="0026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216,030</w:t>
            </w:r>
          </w:p>
        </w:tc>
        <w:tc>
          <w:tcPr>
            <w:tcW w:w="146" w:type="pct"/>
            <w:gridSpan w:val="2"/>
          </w:tcPr>
          <w:p w14:paraId="61BA18C0" w14:textId="77777777" w:rsidR="00F37B3F" w:rsidRPr="00AD56E0" w:rsidRDefault="00F37B3F" w:rsidP="0026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3B5478C8" w14:textId="4002D97D" w:rsidR="00F37B3F" w:rsidRPr="00AD56E0" w:rsidRDefault="00F37B3F" w:rsidP="0026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9735EB">
              <w:rPr>
                <w:rFonts w:ascii="Angsana New" w:hAnsi="Angsana New"/>
                <w:sz w:val="30"/>
                <w:szCs w:val="30"/>
              </w:rPr>
              <w:t>215</w:t>
            </w:r>
            <w:r w:rsidRPr="00952D1C">
              <w:rPr>
                <w:rFonts w:ascii="Angsana New" w:hAnsi="Angsana New"/>
                <w:sz w:val="30"/>
                <w:szCs w:val="30"/>
              </w:rPr>
              <w:t>,</w:t>
            </w:r>
            <w:r w:rsidRPr="009735EB">
              <w:rPr>
                <w:rFonts w:ascii="Angsana New" w:hAnsi="Angsana New"/>
                <w:sz w:val="30"/>
                <w:szCs w:val="30"/>
              </w:rPr>
              <w:t>969</w:t>
            </w:r>
          </w:p>
        </w:tc>
        <w:tc>
          <w:tcPr>
            <w:tcW w:w="146" w:type="pct"/>
          </w:tcPr>
          <w:p w14:paraId="32AA743D" w14:textId="77777777" w:rsidR="00F37B3F" w:rsidRPr="00AD56E0" w:rsidRDefault="00F37B3F" w:rsidP="0026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03A0AFF" w14:textId="668CA889" w:rsidR="00F37B3F" w:rsidRPr="009061A7" w:rsidRDefault="00F37B3F" w:rsidP="00906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113,132</w:t>
            </w:r>
          </w:p>
        </w:tc>
        <w:tc>
          <w:tcPr>
            <w:tcW w:w="143" w:type="pct"/>
          </w:tcPr>
          <w:p w14:paraId="5DC4B360" w14:textId="77777777" w:rsidR="00F37B3F" w:rsidRPr="00AD56E0" w:rsidRDefault="00F37B3F" w:rsidP="0026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E224270" w14:textId="2283906B" w:rsidR="00F37B3F" w:rsidRPr="00035F6E" w:rsidRDefault="00F37B3F" w:rsidP="0090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="Angsana New" w:hAnsi="Angsana New"/>
                <w:sz w:val="30"/>
                <w:szCs w:val="30"/>
              </w:rPr>
              <w:t>113,627</w:t>
            </w:r>
          </w:p>
        </w:tc>
      </w:tr>
      <w:tr w:rsidR="00F37B3F" w:rsidRPr="00AD56E0" w14:paraId="6A36DCCA" w14:textId="77777777" w:rsidTr="00B235D2">
        <w:tc>
          <w:tcPr>
            <w:tcW w:w="2255" w:type="pct"/>
          </w:tcPr>
          <w:p w14:paraId="5095CA6A" w14:textId="2C482573" w:rsidR="00F37B3F" w:rsidRPr="00AD56E0" w:rsidRDefault="00F37B3F" w:rsidP="0026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รายได้ค่าบริหารอสังหาริมทรัพย์</w:t>
            </w:r>
          </w:p>
        </w:tc>
        <w:tc>
          <w:tcPr>
            <w:tcW w:w="590" w:type="pct"/>
          </w:tcPr>
          <w:p w14:paraId="1D8332BB" w14:textId="66D178AD" w:rsidR="00F37B3F" w:rsidRPr="00AD56E0" w:rsidRDefault="00F37B3F" w:rsidP="0026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25,049</w:t>
            </w:r>
          </w:p>
        </w:tc>
        <w:tc>
          <w:tcPr>
            <w:tcW w:w="146" w:type="pct"/>
            <w:gridSpan w:val="2"/>
          </w:tcPr>
          <w:p w14:paraId="4D3DEAD4" w14:textId="77777777" w:rsidR="00F37B3F" w:rsidRPr="00AD56E0" w:rsidRDefault="00F37B3F" w:rsidP="0026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5B669803" w14:textId="0D0F8521" w:rsidR="00F37B3F" w:rsidRPr="00AD56E0" w:rsidRDefault="00F37B3F" w:rsidP="0090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="Angsana New" w:hAnsi="Angsana New"/>
                <w:sz w:val="30"/>
                <w:szCs w:val="30"/>
              </w:rPr>
              <w:t>25,113</w:t>
            </w:r>
          </w:p>
        </w:tc>
        <w:tc>
          <w:tcPr>
            <w:tcW w:w="146" w:type="pct"/>
          </w:tcPr>
          <w:p w14:paraId="09E2927F" w14:textId="77777777" w:rsidR="00F37B3F" w:rsidRPr="00AD56E0" w:rsidRDefault="00F37B3F" w:rsidP="0026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541AB8B9" w14:textId="2772F544" w:rsidR="00F37B3F" w:rsidRPr="009061A7" w:rsidRDefault="00F37B3F" w:rsidP="00906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61A7">
              <w:rPr>
                <w:rFonts w:ascii="Angsana New" w:hAnsi="Angsana New"/>
                <w:sz w:val="30"/>
                <w:szCs w:val="30"/>
                <w:lang w:val="en-US"/>
              </w:rPr>
              <w:t>16,027</w:t>
            </w:r>
          </w:p>
        </w:tc>
        <w:tc>
          <w:tcPr>
            <w:tcW w:w="143" w:type="pct"/>
          </w:tcPr>
          <w:p w14:paraId="202D7FF4" w14:textId="77777777" w:rsidR="00F37B3F" w:rsidRPr="00AD56E0" w:rsidRDefault="00F37B3F" w:rsidP="0026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C9278F4" w14:textId="003806FA" w:rsidR="00F37B3F" w:rsidRPr="00035F6E" w:rsidRDefault="00F37B3F" w:rsidP="0090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="Angsana New" w:hAnsi="Angsana New"/>
                <w:sz w:val="30"/>
                <w:szCs w:val="30"/>
              </w:rPr>
              <w:t>16,068</w:t>
            </w:r>
          </w:p>
        </w:tc>
      </w:tr>
      <w:tr w:rsidR="00F37B3F" w:rsidRPr="007F0A33" w14:paraId="4364F010" w14:textId="77777777" w:rsidTr="00B235D2">
        <w:tc>
          <w:tcPr>
            <w:tcW w:w="2255" w:type="pct"/>
          </w:tcPr>
          <w:p w14:paraId="13AEC0E0" w14:textId="6F4900AE" w:rsidR="00F37B3F" w:rsidRPr="007F0A33" w:rsidRDefault="00F37B3F" w:rsidP="0026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660E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0" w:type="pct"/>
          </w:tcPr>
          <w:p w14:paraId="322A169C" w14:textId="516AC263" w:rsidR="00F37B3F" w:rsidRPr="007F0A33" w:rsidRDefault="00B43C8F" w:rsidP="0080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13B23238" w14:textId="77777777" w:rsidR="00F37B3F" w:rsidRPr="007F0A33" w:rsidRDefault="00F37B3F" w:rsidP="0026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60" w:type="pct"/>
          </w:tcPr>
          <w:p w14:paraId="363D5620" w14:textId="076EBF70" w:rsidR="00F37B3F" w:rsidRPr="009061A7" w:rsidRDefault="00F37B3F" w:rsidP="0026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46" w:type="pct"/>
          </w:tcPr>
          <w:p w14:paraId="6A1DE3E9" w14:textId="77777777" w:rsidR="00F37B3F" w:rsidRPr="007F0A33" w:rsidRDefault="00F37B3F" w:rsidP="0026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2" w:type="pct"/>
          </w:tcPr>
          <w:p w14:paraId="17BD5D21" w14:textId="3EB2EC93" w:rsidR="00F37B3F" w:rsidRPr="009061A7" w:rsidRDefault="00F37B3F" w:rsidP="0090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6AA7BA6" w14:textId="77777777" w:rsidR="00F37B3F" w:rsidRPr="007F0A33" w:rsidRDefault="00F37B3F" w:rsidP="0026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8" w:type="pct"/>
          </w:tcPr>
          <w:p w14:paraId="65568624" w14:textId="712AA8C7" w:rsidR="00F37B3F" w:rsidRPr="009061A7" w:rsidRDefault="00F37B3F" w:rsidP="0090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35F6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7B3F" w:rsidRPr="00AD56E0" w14:paraId="0AC37850" w14:textId="77777777" w:rsidTr="00B235D2">
        <w:tc>
          <w:tcPr>
            <w:tcW w:w="2255" w:type="pct"/>
          </w:tcPr>
          <w:p w14:paraId="6A21D661" w14:textId="03FE7BB8" w:rsidR="00F37B3F" w:rsidRPr="00AD56E0" w:rsidRDefault="00F37B3F" w:rsidP="0026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590" w:type="pct"/>
          </w:tcPr>
          <w:p w14:paraId="2F2A3070" w14:textId="3CE42F24" w:rsidR="00F37B3F" w:rsidRPr="00AD56E0" w:rsidRDefault="00F37B3F" w:rsidP="0026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6,255</w:t>
            </w:r>
          </w:p>
        </w:tc>
        <w:tc>
          <w:tcPr>
            <w:tcW w:w="146" w:type="pct"/>
            <w:gridSpan w:val="2"/>
          </w:tcPr>
          <w:p w14:paraId="0091136E" w14:textId="77777777" w:rsidR="00F37B3F" w:rsidRPr="00AD56E0" w:rsidRDefault="00F37B3F" w:rsidP="0026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58A31529" w14:textId="7C705B15" w:rsidR="00F37B3F" w:rsidRPr="00AD56E0" w:rsidRDefault="00F37B3F" w:rsidP="0026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="Angsana New" w:hAnsi="Angsana New"/>
                <w:sz w:val="30"/>
                <w:szCs w:val="30"/>
              </w:rPr>
              <w:t>3,564</w:t>
            </w:r>
          </w:p>
        </w:tc>
        <w:tc>
          <w:tcPr>
            <w:tcW w:w="146" w:type="pct"/>
          </w:tcPr>
          <w:p w14:paraId="036FBA90" w14:textId="77777777" w:rsidR="00F37B3F" w:rsidRPr="00AD56E0" w:rsidRDefault="00F37B3F" w:rsidP="0026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7054DE22" w14:textId="62F4356E" w:rsidR="00F37B3F" w:rsidRPr="00AD56E0" w:rsidRDefault="00F37B3F" w:rsidP="0090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2DAA48F" w14:textId="77777777" w:rsidR="00F37B3F" w:rsidRPr="00AD56E0" w:rsidRDefault="00F37B3F" w:rsidP="0026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</w:tcPr>
          <w:p w14:paraId="18E7AC23" w14:textId="5AA2E1DD" w:rsidR="00F37B3F" w:rsidRPr="00AD56E0" w:rsidRDefault="00F37B3F" w:rsidP="0090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35F6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7B3F" w:rsidRPr="00CF5831" w14:paraId="07532C59" w14:textId="77777777" w:rsidTr="00B235D2">
        <w:tc>
          <w:tcPr>
            <w:tcW w:w="2255" w:type="pct"/>
          </w:tcPr>
          <w:p w14:paraId="692625B6" w14:textId="35BFBC78" w:rsidR="00F37B3F" w:rsidRPr="00CF5831" w:rsidRDefault="00F37B3F" w:rsidP="0026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590" w:type="pct"/>
          </w:tcPr>
          <w:p w14:paraId="7781B225" w14:textId="17AE11A0" w:rsidR="00F37B3F" w:rsidRPr="00CF5831" w:rsidRDefault="00F37B3F" w:rsidP="0026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14:paraId="459C3F62" w14:textId="77777777" w:rsidR="00F37B3F" w:rsidRPr="00CF5831" w:rsidRDefault="00F37B3F" w:rsidP="0026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0" w:type="pct"/>
          </w:tcPr>
          <w:p w14:paraId="16387BE1" w14:textId="0BE6EC4A" w:rsidR="00F37B3F" w:rsidRPr="00CF5831" w:rsidRDefault="00F37B3F" w:rsidP="0026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pct"/>
          </w:tcPr>
          <w:p w14:paraId="0FF52216" w14:textId="77777777" w:rsidR="00F37B3F" w:rsidRPr="00CF5831" w:rsidRDefault="00F37B3F" w:rsidP="0026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2" w:type="pct"/>
          </w:tcPr>
          <w:p w14:paraId="4A295413" w14:textId="35037919" w:rsidR="00F37B3F" w:rsidRPr="00CF5831" w:rsidRDefault="00F37B3F" w:rsidP="0026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3" w:type="pct"/>
          </w:tcPr>
          <w:p w14:paraId="2E8B2B94" w14:textId="77777777" w:rsidR="00F37B3F" w:rsidRPr="00CF5831" w:rsidRDefault="00F37B3F" w:rsidP="0026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</w:tcPr>
          <w:p w14:paraId="2C139BF7" w14:textId="61497FFC" w:rsidR="00F37B3F" w:rsidRPr="00CF5831" w:rsidRDefault="00F37B3F" w:rsidP="0026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37B3F" w:rsidRPr="00AD56E0" w14:paraId="6FE6E104" w14:textId="77777777" w:rsidTr="00B235D2">
        <w:tc>
          <w:tcPr>
            <w:tcW w:w="2255" w:type="pct"/>
          </w:tcPr>
          <w:p w14:paraId="1CD90F1A" w14:textId="66474781" w:rsidR="00F37B3F" w:rsidRPr="00AD56E0" w:rsidRDefault="00F37B3F" w:rsidP="002660E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D5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กรรมการและผู้บริหาร</w:t>
            </w:r>
          </w:p>
        </w:tc>
        <w:tc>
          <w:tcPr>
            <w:tcW w:w="590" w:type="pct"/>
          </w:tcPr>
          <w:p w14:paraId="4E2517D6" w14:textId="578F1B7E" w:rsidR="00F37B3F" w:rsidRPr="00AD56E0" w:rsidRDefault="00F37B3F" w:rsidP="0026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001039D9" w14:textId="77777777" w:rsidR="00F37B3F" w:rsidRPr="00AD56E0" w:rsidRDefault="00F37B3F" w:rsidP="0026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987E9CA" w14:textId="281EA5BD" w:rsidR="00F37B3F" w:rsidRPr="00AD56E0" w:rsidRDefault="00F37B3F" w:rsidP="0026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E20A774" w14:textId="77777777" w:rsidR="00F37B3F" w:rsidRPr="00AD56E0" w:rsidRDefault="00F37B3F" w:rsidP="0026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5C4CFB3" w14:textId="3AC90BE4" w:rsidR="00F37B3F" w:rsidRPr="00AD56E0" w:rsidRDefault="00F37B3F" w:rsidP="0026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A60BD06" w14:textId="77777777" w:rsidR="00F37B3F" w:rsidRPr="00AD56E0" w:rsidRDefault="00F37B3F" w:rsidP="0026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C407576" w14:textId="4DDA0790" w:rsidR="00F37B3F" w:rsidRPr="00AD56E0" w:rsidRDefault="00F37B3F" w:rsidP="0026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7B3F" w:rsidRPr="00AD56E0" w14:paraId="772A5233" w14:textId="77777777" w:rsidTr="00B235D2">
        <w:tc>
          <w:tcPr>
            <w:tcW w:w="2255" w:type="pct"/>
            <w:shd w:val="clear" w:color="auto" w:fill="auto"/>
          </w:tcPr>
          <w:p w14:paraId="38AFF975" w14:textId="64992F73" w:rsidR="00F37B3F" w:rsidRPr="00DB2B33" w:rsidRDefault="00F37B3F" w:rsidP="002660E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D56E0">
              <w:rPr>
                <w:rFonts w:ascii="Times New Roman" w:hAnsi="Times New Roman" w:hint="cs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590" w:type="pct"/>
          </w:tcPr>
          <w:p w14:paraId="5201BDDE" w14:textId="63BE307B" w:rsidR="00F37B3F" w:rsidRPr="00AD56E0" w:rsidRDefault="00F37B3F" w:rsidP="0026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27DDC89D" w14:textId="77777777" w:rsidR="00F37B3F" w:rsidRPr="00AD56E0" w:rsidRDefault="00F37B3F" w:rsidP="0026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265F625" w14:textId="1256D97F" w:rsidR="00F37B3F" w:rsidRPr="00952D1C" w:rsidRDefault="00F37B3F" w:rsidP="0026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CA0AB61" w14:textId="77777777" w:rsidR="00F37B3F" w:rsidRPr="00AD56E0" w:rsidRDefault="00F37B3F" w:rsidP="0026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ADB7C16" w14:textId="28E28573" w:rsidR="00F37B3F" w:rsidRPr="00AD56E0" w:rsidRDefault="00F37B3F" w:rsidP="000F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1342C4A" w14:textId="77777777" w:rsidR="00F37B3F" w:rsidRPr="00AD56E0" w:rsidRDefault="00F37B3F" w:rsidP="0026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993D39F" w14:textId="15265BFB" w:rsidR="00F37B3F" w:rsidRPr="00952D1C" w:rsidRDefault="00F37B3F" w:rsidP="00035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7B3F" w:rsidRPr="00AD56E0" w14:paraId="2F95AF15" w14:textId="77777777" w:rsidTr="00B235D2">
        <w:tc>
          <w:tcPr>
            <w:tcW w:w="2255" w:type="pct"/>
          </w:tcPr>
          <w:p w14:paraId="7BA35F6E" w14:textId="77777777" w:rsidR="00F37B3F" w:rsidRPr="00AD56E0" w:rsidRDefault="00F37B3F" w:rsidP="0026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D56E0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AD56E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AD56E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07535CA7" w14:textId="45910874" w:rsidR="00F37B3F" w:rsidRPr="00AD56E0" w:rsidRDefault="00F37B3F" w:rsidP="002660E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D56E0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AD56E0">
              <w:rPr>
                <w:rFonts w:ascii="Angsana New" w:hAnsi="Angsana New"/>
                <w:sz w:val="30"/>
                <w:szCs w:val="30"/>
              </w:rPr>
              <w:t>(</w:t>
            </w:r>
            <w:r w:rsidRPr="00AD56E0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รวมค่าตอบแทนกรรมการ)</w:t>
            </w:r>
          </w:p>
        </w:tc>
        <w:tc>
          <w:tcPr>
            <w:tcW w:w="590" w:type="pct"/>
            <w:vAlign w:val="bottom"/>
          </w:tcPr>
          <w:p w14:paraId="2416326F" w14:textId="67FE2FF7" w:rsidR="00F37B3F" w:rsidRPr="00AD56E0" w:rsidRDefault="00F37B3F" w:rsidP="0026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16,404</w:t>
            </w:r>
          </w:p>
        </w:tc>
        <w:tc>
          <w:tcPr>
            <w:tcW w:w="146" w:type="pct"/>
            <w:gridSpan w:val="2"/>
            <w:vAlign w:val="bottom"/>
          </w:tcPr>
          <w:p w14:paraId="029995E8" w14:textId="77777777" w:rsidR="00F37B3F" w:rsidRPr="009061A7" w:rsidRDefault="00F37B3F" w:rsidP="0026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</w:tcPr>
          <w:p w14:paraId="1D83112A" w14:textId="77777777" w:rsidR="00F37B3F" w:rsidRPr="00952D1C" w:rsidRDefault="00F37B3F" w:rsidP="0026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5918A6FE" w14:textId="48364A74" w:rsidR="00F37B3F" w:rsidRPr="00AD56E0" w:rsidRDefault="00F37B3F" w:rsidP="0026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="Angsana New" w:hAnsi="Angsana New"/>
                <w:sz w:val="30"/>
                <w:szCs w:val="30"/>
              </w:rPr>
              <w:t>28,909</w:t>
            </w:r>
          </w:p>
        </w:tc>
        <w:tc>
          <w:tcPr>
            <w:tcW w:w="146" w:type="pct"/>
            <w:vAlign w:val="bottom"/>
          </w:tcPr>
          <w:p w14:paraId="21CB4395" w14:textId="77777777" w:rsidR="00F37B3F" w:rsidRPr="009061A7" w:rsidRDefault="00F37B3F" w:rsidP="0026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vAlign w:val="bottom"/>
          </w:tcPr>
          <w:p w14:paraId="0DEC656D" w14:textId="65D327F1" w:rsidR="00F37B3F" w:rsidRPr="00AD56E0" w:rsidRDefault="00F37B3F" w:rsidP="00906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9061A7">
              <w:rPr>
                <w:rFonts w:ascii="Angsana New" w:hAnsi="Angsana New"/>
                <w:sz w:val="30"/>
                <w:szCs w:val="30"/>
                <w:lang w:val="en-US"/>
              </w:rPr>
              <w:t>16,404</w:t>
            </w:r>
          </w:p>
        </w:tc>
        <w:tc>
          <w:tcPr>
            <w:tcW w:w="143" w:type="pct"/>
            <w:vAlign w:val="bottom"/>
          </w:tcPr>
          <w:p w14:paraId="40FBC636" w14:textId="77777777" w:rsidR="00F37B3F" w:rsidRPr="009061A7" w:rsidRDefault="00F37B3F" w:rsidP="0026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70B046A7" w14:textId="77777777" w:rsidR="00F37B3F" w:rsidRPr="00952D1C" w:rsidRDefault="00F37B3F" w:rsidP="0090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  <w:p w14:paraId="15EFE7A0" w14:textId="35936968" w:rsidR="00F37B3F" w:rsidRPr="009061A7" w:rsidRDefault="00F37B3F" w:rsidP="0090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9061A7">
              <w:rPr>
                <w:rFonts w:ascii="Angsana New" w:hAnsi="Angsana New" w:hint="cs"/>
                <w:sz w:val="30"/>
                <w:szCs w:val="30"/>
              </w:rPr>
              <w:t>28</w:t>
            </w:r>
            <w:r w:rsidRPr="009061A7">
              <w:rPr>
                <w:rFonts w:ascii="Angsana New" w:hAnsi="Angsana New"/>
                <w:sz w:val="30"/>
                <w:szCs w:val="30"/>
              </w:rPr>
              <w:t>,909</w:t>
            </w:r>
          </w:p>
        </w:tc>
      </w:tr>
    </w:tbl>
    <w:p w14:paraId="47E57E40" w14:textId="6B601CD5" w:rsidR="00B90DC3" w:rsidRPr="00DC514A" w:rsidRDefault="00B90DC3" w:rsidP="00915E8A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cs/>
        </w:rPr>
      </w:pPr>
      <w:r w:rsidRPr="00DC514A">
        <w:rPr>
          <w:rFonts w:ascii="Angsana New" w:hAnsi="Angsana New" w:cs="Angsana New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7F0A33">
        <w:rPr>
          <w:rFonts w:ascii="Angsana New" w:hAnsi="Angsana New" w:cs="Angsana New" w:hint="cs"/>
          <w:cs/>
        </w:rPr>
        <w:t xml:space="preserve">30 </w:t>
      </w:r>
      <w:r w:rsidR="001C3D9E">
        <w:rPr>
          <w:rFonts w:ascii="Angsana New" w:hAnsi="Angsana New" w:cs="Angsana New" w:hint="cs"/>
          <w:cs/>
        </w:rPr>
        <w:t>กันยายน</w:t>
      </w:r>
      <w:r w:rsidR="007F0A33">
        <w:rPr>
          <w:rFonts w:ascii="Angsana New" w:hAnsi="Angsana New" w:cs="Angsana New" w:hint="cs"/>
          <w:cs/>
        </w:rPr>
        <w:t xml:space="preserve"> </w:t>
      </w:r>
      <w:r w:rsidR="009735EB" w:rsidRPr="00DC514A">
        <w:rPr>
          <w:rFonts w:ascii="Angsana New" w:hAnsi="Angsana New" w:cs="Angsana New" w:hint="cs"/>
          <w:lang w:val="en-US"/>
        </w:rPr>
        <w:t>256</w:t>
      </w:r>
      <w:r w:rsidR="00250E15" w:rsidRPr="00DC514A">
        <w:rPr>
          <w:rFonts w:ascii="Angsana New" w:hAnsi="Angsana New" w:cs="Angsana New"/>
          <w:lang w:val="en-US"/>
        </w:rPr>
        <w:t>5</w:t>
      </w:r>
      <w:r w:rsidRPr="00DC514A">
        <w:rPr>
          <w:rFonts w:ascii="Angsana New" w:hAnsi="Angsana New" w:cs="Angsana New"/>
          <w:cs/>
        </w:rPr>
        <w:t xml:space="preserve"> และ </w:t>
      </w:r>
      <w:r w:rsidR="009735EB" w:rsidRPr="00DC514A">
        <w:rPr>
          <w:rFonts w:ascii="Angsana New" w:hAnsi="Angsana New" w:cs="Angsana New"/>
          <w:lang w:val="en-US"/>
        </w:rPr>
        <w:t>31</w:t>
      </w:r>
      <w:r w:rsidRPr="00DC514A">
        <w:rPr>
          <w:rFonts w:ascii="Angsana New" w:hAnsi="Angsana New" w:cs="Angsana New"/>
          <w:cs/>
        </w:rPr>
        <w:t xml:space="preserve"> ธันวาคม </w:t>
      </w:r>
      <w:r w:rsidR="009735EB" w:rsidRPr="00DC514A">
        <w:rPr>
          <w:rFonts w:ascii="Angsana New" w:hAnsi="Angsana New" w:cs="Angsana New" w:hint="cs"/>
          <w:lang w:val="en-US"/>
        </w:rPr>
        <w:t>256</w:t>
      </w:r>
      <w:r w:rsidR="00250E15" w:rsidRPr="00DC514A">
        <w:rPr>
          <w:rFonts w:ascii="Angsana New" w:hAnsi="Angsana New" w:cs="Angsana New"/>
          <w:lang w:val="en-US"/>
        </w:rPr>
        <w:t>4</w:t>
      </w:r>
      <w:r w:rsidRPr="00DC514A">
        <w:rPr>
          <w:rFonts w:ascii="Angsana New" w:hAnsi="Angsana New" w:cs="Angsana New"/>
          <w:cs/>
        </w:rPr>
        <w:t xml:space="preserve"> มีดังนี้</w:t>
      </w:r>
    </w:p>
    <w:p w14:paraId="69CCCB38" w14:textId="77777777" w:rsidR="00052BEC" w:rsidRPr="00DC514A" w:rsidRDefault="00052BEC" w:rsidP="004A38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18"/>
        <w:gridCol w:w="1264"/>
        <w:gridCol w:w="268"/>
        <w:gridCol w:w="1184"/>
        <w:gridCol w:w="268"/>
        <w:gridCol w:w="1163"/>
        <w:gridCol w:w="268"/>
        <w:gridCol w:w="1245"/>
      </w:tblGrid>
      <w:tr w:rsidR="00B37123" w:rsidRPr="00952D1C" w14:paraId="7313A768" w14:textId="77777777" w:rsidTr="00647A7F">
        <w:trPr>
          <w:tblHeader/>
        </w:trPr>
        <w:tc>
          <w:tcPr>
            <w:tcW w:w="1982" w:type="pct"/>
          </w:tcPr>
          <w:p w14:paraId="709D0F2A" w14:textId="77777777" w:rsidR="00052BEC" w:rsidRPr="00952D1C" w:rsidRDefault="00052BEC" w:rsidP="00E707E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448" w:type="pct"/>
            <w:gridSpan w:val="3"/>
          </w:tcPr>
          <w:p w14:paraId="545BA6B5" w14:textId="77777777" w:rsidR="00052BEC" w:rsidRPr="00952D1C" w:rsidRDefault="00052BEC" w:rsidP="00E707E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5B174FAF" w14:textId="77777777" w:rsidR="00052BEC" w:rsidRPr="00952D1C" w:rsidRDefault="00052BEC" w:rsidP="00E707E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7" w:type="pct"/>
            <w:gridSpan w:val="3"/>
          </w:tcPr>
          <w:p w14:paraId="2858D5ED" w14:textId="77777777" w:rsidR="00052BEC" w:rsidRPr="00952D1C" w:rsidRDefault="00052BEC" w:rsidP="00E707E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3D9E" w:rsidRPr="00952D1C" w14:paraId="5F13088E" w14:textId="77777777" w:rsidTr="00647A7F">
        <w:trPr>
          <w:tblHeader/>
        </w:trPr>
        <w:tc>
          <w:tcPr>
            <w:tcW w:w="1982" w:type="pct"/>
          </w:tcPr>
          <w:p w14:paraId="29637438" w14:textId="77777777" w:rsidR="001C3D9E" w:rsidRPr="00952D1C" w:rsidRDefault="001C3D9E" w:rsidP="001C3D9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</w:tcPr>
          <w:p w14:paraId="676E42B6" w14:textId="04152E33" w:rsidR="001C3D9E" w:rsidRPr="00952D1C" w:rsidRDefault="001C3D9E" w:rsidP="001C3D9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  <w:vAlign w:val="center"/>
          </w:tcPr>
          <w:p w14:paraId="0C022D11" w14:textId="77777777" w:rsidR="001C3D9E" w:rsidRPr="00952D1C" w:rsidRDefault="001C3D9E" w:rsidP="001C3D9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A879CB3" w14:textId="556AFC10" w:rsidR="001C3D9E" w:rsidRPr="00952D1C" w:rsidRDefault="001C3D9E" w:rsidP="001C3D9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2D1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4F93495B" w14:textId="77777777" w:rsidR="001C3D9E" w:rsidRPr="00952D1C" w:rsidRDefault="001C3D9E" w:rsidP="001C3D9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0720917" w14:textId="67A53600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  <w:vAlign w:val="center"/>
          </w:tcPr>
          <w:p w14:paraId="11D399D0" w14:textId="77777777" w:rsidR="001C3D9E" w:rsidRPr="00952D1C" w:rsidRDefault="001C3D9E" w:rsidP="001C3D9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7DC08DF6" w14:textId="6879C8FB" w:rsidR="001C3D9E" w:rsidRPr="00952D1C" w:rsidRDefault="001C3D9E" w:rsidP="001C3D9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2D1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C3D9E" w:rsidRPr="00952D1C" w14:paraId="74DE0253" w14:textId="77777777" w:rsidTr="00647A7F">
        <w:trPr>
          <w:tblHeader/>
        </w:trPr>
        <w:tc>
          <w:tcPr>
            <w:tcW w:w="1982" w:type="pct"/>
          </w:tcPr>
          <w:p w14:paraId="540A3777" w14:textId="77777777" w:rsidR="001C3D9E" w:rsidRPr="00952D1C" w:rsidRDefault="001C3D9E" w:rsidP="001C3D9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</w:tcPr>
          <w:p w14:paraId="26FEC5A5" w14:textId="7AE5A851" w:rsidR="001C3D9E" w:rsidRPr="00952D1C" w:rsidRDefault="001C3D9E" w:rsidP="001C3D9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  <w:vAlign w:val="center"/>
          </w:tcPr>
          <w:p w14:paraId="16F1169F" w14:textId="77777777" w:rsidR="001C3D9E" w:rsidRPr="00952D1C" w:rsidRDefault="001C3D9E" w:rsidP="001C3D9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9FD96C5" w14:textId="6639175A" w:rsidR="001C3D9E" w:rsidRPr="00952D1C" w:rsidRDefault="001C3D9E" w:rsidP="001C3D9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508DE892" w14:textId="77777777" w:rsidR="001C3D9E" w:rsidRPr="00952D1C" w:rsidRDefault="001C3D9E" w:rsidP="001C3D9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F1FFD2E" w14:textId="13781E4D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  <w:vAlign w:val="center"/>
          </w:tcPr>
          <w:p w14:paraId="3940CD3D" w14:textId="77777777" w:rsidR="001C3D9E" w:rsidRPr="00952D1C" w:rsidRDefault="001C3D9E" w:rsidP="001C3D9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060E7CFF" w14:textId="6ECD3055" w:rsidR="001C3D9E" w:rsidRPr="00952D1C" w:rsidRDefault="001C3D9E" w:rsidP="001C3D9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C3D9E" w:rsidRPr="00952D1C" w14:paraId="564AA316" w14:textId="77777777" w:rsidTr="00647A7F">
        <w:trPr>
          <w:tblHeader/>
        </w:trPr>
        <w:tc>
          <w:tcPr>
            <w:tcW w:w="1982" w:type="pct"/>
          </w:tcPr>
          <w:p w14:paraId="040C1322" w14:textId="77777777" w:rsidR="001C3D9E" w:rsidRPr="00952D1C" w:rsidRDefault="001C3D9E" w:rsidP="001C3D9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18" w:type="pct"/>
            <w:gridSpan w:val="7"/>
          </w:tcPr>
          <w:p w14:paraId="5E469EE5" w14:textId="77777777" w:rsidR="001C3D9E" w:rsidRPr="00952D1C" w:rsidRDefault="001C3D9E" w:rsidP="001C3D9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3D9E" w:rsidRPr="00952D1C" w14:paraId="21E76428" w14:textId="77777777" w:rsidTr="00647A7F">
        <w:tc>
          <w:tcPr>
            <w:tcW w:w="1982" w:type="pct"/>
          </w:tcPr>
          <w:p w14:paraId="085F726A" w14:textId="77777777" w:rsidR="001C3D9E" w:rsidRPr="00952D1C" w:rsidRDefault="001C3D9E" w:rsidP="001C3D9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952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74" w:type="pct"/>
          </w:tcPr>
          <w:p w14:paraId="50B503CE" w14:textId="77777777" w:rsidR="001C3D9E" w:rsidRPr="00952D1C" w:rsidRDefault="001C3D9E" w:rsidP="001C3D9E">
            <w:pPr>
              <w:pStyle w:val="BodyText"/>
              <w:tabs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B5FD19F" w14:textId="77777777" w:rsidR="001C3D9E" w:rsidRPr="00952D1C" w:rsidRDefault="001C3D9E" w:rsidP="001C3D9E">
            <w:pPr>
              <w:pStyle w:val="BodyText"/>
              <w:tabs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5F9AE28" w14:textId="77777777" w:rsidR="001C3D9E" w:rsidRPr="00952D1C" w:rsidRDefault="001C3D9E" w:rsidP="001C3D9E">
            <w:pPr>
              <w:pStyle w:val="BodyText"/>
              <w:spacing w:after="0" w:line="240" w:lineRule="auto"/>
              <w:ind w:left="-108"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69B15DD" w14:textId="77777777" w:rsidR="001C3D9E" w:rsidRPr="00952D1C" w:rsidRDefault="001C3D9E" w:rsidP="001C3D9E">
            <w:pPr>
              <w:pStyle w:val="BodyText"/>
              <w:tabs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6A29740" w14:textId="77777777" w:rsidR="001C3D9E" w:rsidRPr="00952D1C" w:rsidRDefault="001C3D9E" w:rsidP="001C3D9E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6915587" w14:textId="77777777" w:rsidR="001C3D9E" w:rsidRPr="00952D1C" w:rsidRDefault="001C3D9E" w:rsidP="001C3D9E">
            <w:pPr>
              <w:pStyle w:val="BodyText"/>
              <w:tabs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708B0FBB" w14:textId="77777777" w:rsidR="001C3D9E" w:rsidRPr="00952D1C" w:rsidRDefault="001C3D9E" w:rsidP="001C3D9E">
            <w:pPr>
              <w:pStyle w:val="BodyText"/>
              <w:tabs>
                <w:tab w:val="decimal" w:pos="5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3D9E" w:rsidRPr="00952D1C" w14:paraId="65C78372" w14:textId="77777777" w:rsidTr="00647A7F">
        <w:tc>
          <w:tcPr>
            <w:tcW w:w="1982" w:type="pct"/>
          </w:tcPr>
          <w:p w14:paraId="44FA29AC" w14:textId="77777777" w:rsidR="001C3D9E" w:rsidRPr="00952D1C" w:rsidRDefault="001C3D9E" w:rsidP="001C3D9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4C1D8ED7" w14:textId="1B4D8D69" w:rsidR="001C3D9E" w:rsidRPr="00952D1C" w:rsidRDefault="001E4E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4FDA267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14C0A28" w14:textId="19E22636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D2E77F9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ABD6453" w14:textId="72CEEBC5" w:rsidR="001C3D9E" w:rsidRPr="00952D1C" w:rsidRDefault="005E6174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8,595</w:t>
            </w:r>
          </w:p>
        </w:tc>
        <w:tc>
          <w:tcPr>
            <w:tcW w:w="143" w:type="pct"/>
          </w:tcPr>
          <w:p w14:paraId="1EBE87F7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0E72D0F8" w14:textId="0E84A866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6,426</w:t>
            </w:r>
          </w:p>
        </w:tc>
      </w:tr>
      <w:tr w:rsidR="001C3D9E" w:rsidRPr="00952D1C" w14:paraId="55281982" w14:textId="77777777" w:rsidTr="00647A7F">
        <w:tc>
          <w:tcPr>
            <w:tcW w:w="1982" w:type="pct"/>
          </w:tcPr>
          <w:p w14:paraId="0BB25784" w14:textId="77777777" w:rsidR="001C3D9E" w:rsidRPr="00952D1C" w:rsidRDefault="001C3D9E" w:rsidP="001C3D9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53D42018" w14:textId="3772687E" w:rsidR="001C3D9E" w:rsidRPr="00952D1C" w:rsidRDefault="001E4E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16,272</w:t>
            </w:r>
          </w:p>
        </w:tc>
        <w:tc>
          <w:tcPr>
            <w:tcW w:w="143" w:type="pct"/>
          </w:tcPr>
          <w:p w14:paraId="0BE01AF4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F76BB23" w14:textId="13E09F2A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36,007</w:t>
            </w:r>
          </w:p>
        </w:tc>
        <w:tc>
          <w:tcPr>
            <w:tcW w:w="143" w:type="pct"/>
          </w:tcPr>
          <w:p w14:paraId="78F605E7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114D671B" w14:textId="5AEACF82" w:rsidR="001C3D9E" w:rsidRPr="00952D1C" w:rsidRDefault="005E6174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9,274</w:t>
            </w:r>
          </w:p>
        </w:tc>
        <w:tc>
          <w:tcPr>
            <w:tcW w:w="143" w:type="pct"/>
          </w:tcPr>
          <w:p w14:paraId="617937C5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025D6CEB" w14:textId="123D111F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8,149</w:t>
            </w:r>
          </w:p>
        </w:tc>
      </w:tr>
      <w:tr w:rsidR="001C3D9E" w:rsidRPr="00952D1C" w14:paraId="661CB16D" w14:textId="77777777" w:rsidTr="00647A7F">
        <w:tc>
          <w:tcPr>
            <w:tcW w:w="1982" w:type="pct"/>
          </w:tcPr>
          <w:p w14:paraId="68B08B94" w14:textId="255A1D83" w:rsidR="001C3D9E" w:rsidRPr="00952D1C" w:rsidRDefault="001C3D9E" w:rsidP="001C3D9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57E7893A" w14:textId="16056568" w:rsidR="001C3D9E" w:rsidRPr="00952D1C" w:rsidRDefault="001E4E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16,272</w:t>
            </w:r>
          </w:p>
        </w:tc>
        <w:tc>
          <w:tcPr>
            <w:tcW w:w="143" w:type="pct"/>
          </w:tcPr>
          <w:p w14:paraId="68885574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14325BF" w14:textId="2B46D4EB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36,007</w:t>
            </w:r>
          </w:p>
        </w:tc>
        <w:tc>
          <w:tcPr>
            <w:tcW w:w="143" w:type="pct"/>
          </w:tcPr>
          <w:p w14:paraId="180BEBBA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1C5F0228" w14:textId="6930F051" w:rsidR="001C3D9E" w:rsidRPr="00952D1C" w:rsidRDefault="005E6174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17,869</w:t>
            </w:r>
          </w:p>
        </w:tc>
        <w:tc>
          <w:tcPr>
            <w:tcW w:w="143" w:type="pct"/>
          </w:tcPr>
          <w:p w14:paraId="03E28C3B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252A62CA" w14:textId="4BC6915A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14,575</w:t>
            </w:r>
          </w:p>
        </w:tc>
      </w:tr>
      <w:tr w:rsidR="001C3D9E" w:rsidRPr="00135DDF" w14:paraId="3BE5618F" w14:textId="77777777" w:rsidTr="00647A7F">
        <w:tc>
          <w:tcPr>
            <w:tcW w:w="1982" w:type="pct"/>
          </w:tcPr>
          <w:p w14:paraId="59DC7DE8" w14:textId="77777777" w:rsidR="001C3D9E" w:rsidRPr="00135DDF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7AD7174D" w14:textId="77777777" w:rsidR="001C3D9E" w:rsidRPr="00135DDF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pct"/>
          </w:tcPr>
          <w:p w14:paraId="28A5E600" w14:textId="77777777" w:rsidR="001C3D9E" w:rsidRPr="00135DDF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7F755FBE" w14:textId="77777777" w:rsidR="001C3D9E" w:rsidRPr="00135DDF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pct"/>
          </w:tcPr>
          <w:p w14:paraId="54E702BE" w14:textId="77777777" w:rsidR="001C3D9E" w:rsidRPr="00135DDF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3D6123A4" w14:textId="77777777" w:rsidR="001C3D9E" w:rsidRPr="00135DDF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pct"/>
          </w:tcPr>
          <w:p w14:paraId="52A124A4" w14:textId="77777777" w:rsidR="001C3D9E" w:rsidRPr="00135DDF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</w:tcPr>
          <w:p w14:paraId="0B078E29" w14:textId="77777777" w:rsidR="001C3D9E" w:rsidRPr="00135DDF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C3D9E" w:rsidRPr="00952D1C" w14:paraId="123E6AD2" w14:textId="77777777" w:rsidTr="00647A7F">
        <w:tc>
          <w:tcPr>
            <w:tcW w:w="1982" w:type="pct"/>
          </w:tcPr>
          <w:p w14:paraId="732E4DA7" w14:textId="00F78A2A" w:rsidR="001C3D9E" w:rsidRPr="00952D1C" w:rsidRDefault="001C3D9E" w:rsidP="001C3D9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 </w:t>
            </w:r>
          </w:p>
        </w:tc>
        <w:tc>
          <w:tcPr>
            <w:tcW w:w="674" w:type="pct"/>
          </w:tcPr>
          <w:p w14:paraId="5265E3D9" w14:textId="5900B137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9E2D021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D5742B9" w14:textId="337C14D2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7A7B104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173E9908" w14:textId="7EB87E4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3" w:type="pct"/>
          </w:tcPr>
          <w:p w14:paraId="578192AF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20E5280E" w14:textId="3A379289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4E9E" w:rsidRPr="00952D1C" w14:paraId="1A8D171D" w14:textId="77777777" w:rsidTr="00647A7F">
        <w:tc>
          <w:tcPr>
            <w:tcW w:w="1982" w:type="pct"/>
          </w:tcPr>
          <w:p w14:paraId="0055DF95" w14:textId="102AC024" w:rsidR="001E4E9E" w:rsidRPr="001E4E9E" w:rsidRDefault="001E4E9E" w:rsidP="001C3D9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74" w:type="pct"/>
          </w:tcPr>
          <w:p w14:paraId="796F0549" w14:textId="5CB77730" w:rsidR="001E4E9E" w:rsidRPr="001E4E9E" w:rsidRDefault="001E4E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4E9E">
              <w:rPr>
                <w:rFonts w:asciiTheme="majorBidi" w:hAnsiTheme="majorBidi" w:cstheme="majorBidi" w:hint="cs"/>
                <w:sz w:val="30"/>
                <w:szCs w:val="30"/>
                <w:cs/>
              </w:rPr>
              <w:t>530</w:t>
            </w:r>
          </w:p>
        </w:tc>
        <w:tc>
          <w:tcPr>
            <w:tcW w:w="143" w:type="pct"/>
          </w:tcPr>
          <w:p w14:paraId="332AAE29" w14:textId="77777777" w:rsidR="001E4E9E" w:rsidRPr="001E4E9E" w:rsidRDefault="001E4E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7683317" w14:textId="632094D7" w:rsidR="001E4E9E" w:rsidRPr="00952D1C" w:rsidRDefault="005E6174" w:rsidP="00FF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37CA4D0" w14:textId="77777777" w:rsidR="001E4E9E" w:rsidRPr="00952D1C" w:rsidRDefault="001E4E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1FCBA6E4" w14:textId="489DA71B" w:rsidR="001E4E9E" w:rsidRPr="00952D1C" w:rsidRDefault="005E6174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  <w:tc>
          <w:tcPr>
            <w:tcW w:w="143" w:type="pct"/>
          </w:tcPr>
          <w:p w14:paraId="62CE3ECF" w14:textId="77777777" w:rsidR="001E4E9E" w:rsidRPr="00952D1C" w:rsidRDefault="001E4E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1D4C7E11" w14:textId="73FAFABB" w:rsidR="001E4E9E" w:rsidRPr="00952D1C" w:rsidRDefault="005E6174" w:rsidP="00FF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3D9E" w:rsidRPr="00952D1C" w14:paraId="53560E6D" w14:textId="77777777" w:rsidTr="00647A7F">
        <w:tc>
          <w:tcPr>
            <w:tcW w:w="1982" w:type="pct"/>
          </w:tcPr>
          <w:p w14:paraId="5A839A71" w14:textId="45AA1896" w:rsidR="001C3D9E" w:rsidRPr="00952D1C" w:rsidRDefault="001C3D9E" w:rsidP="001C3D9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05C8BE91" w14:textId="0564624E" w:rsidR="001C3D9E" w:rsidRPr="00952D1C" w:rsidRDefault="001E4E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0143682B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1FFE289" w14:textId="0623C9FC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0A25BFE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FAFE36D" w14:textId="54E0AA2E" w:rsidR="001C3D9E" w:rsidRPr="00952D1C" w:rsidRDefault="005E6174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51,215</w:t>
            </w:r>
          </w:p>
        </w:tc>
        <w:tc>
          <w:tcPr>
            <w:tcW w:w="143" w:type="pct"/>
          </w:tcPr>
          <w:p w14:paraId="69B474A5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64" w:type="pct"/>
          </w:tcPr>
          <w:p w14:paraId="4AEBCE4C" w14:textId="4BBC4722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36,767</w:t>
            </w:r>
          </w:p>
        </w:tc>
      </w:tr>
      <w:tr w:rsidR="001C3D9E" w:rsidRPr="00952D1C" w14:paraId="22A8E82E" w14:textId="77777777" w:rsidTr="00647A7F">
        <w:tc>
          <w:tcPr>
            <w:tcW w:w="1982" w:type="pct"/>
          </w:tcPr>
          <w:p w14:paraId="27745D1E" w14:textId="74CA219C" w:rsidR="001C3D9E" w:rsidRPr="00952D1C" w:rsidRDefault="001C3D9E" w:rsidP="001C3D9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3625027E" w14:textId="6EE152D6" w:rsidR="001C3D9E" w:rsidRPr="00952D1C" w:rsidRDefault="001E4E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,804</w:t>
            </w:r>
          </w:p>
        </w:tc>
        <w:tc>
          <w:tcPr>
            <w:tcW w:w="143" w:type="pct"/>
          </w:tcPr>
          <w:p w14:paraId="44DD7743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F3516DC" w14:textId="26086C4A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2,652</w:t>
            </w:r>
          </w:p>
        </w:tc>
        <w:tc>
          <w:tcPr>
            <w:tcW w:w="143" w:type="pct"/>
          </w:tcPr>
          <w:p w14:paraId="32BAE7BD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47591434" w14:textId="05BFAB4E" w:rsidR="001C3D9E" w:rsidRPr="00952D1C" w:rsidRDefault="005E6174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1,808</w:t>
            </w:r>
          </w:p>
        </w:tc>
        <w:tc>
          <w:tcPr>
            <w:tcW w:w="143" w:type="pct"/>
          </w:tcPr>
          <w:p w14:paraId="3F68E0DD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35874D30" w14:textId="1101B0D5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1,650</w:t>
            </w:r>
          </w:p>
        </w:tc>
      </w:tr>
      <w:tr w:rsidR="001C3D9E" w:rsidRPr="00952D1C" w14:paraId="039148D5" w14:textId="77777777" w:rsidTr="00647A7F">
        <w:tc>
          <w:tcPr>
            <w:tcW w:w="1982" w:type="pct"/>
          </w:tcPr>
          <w:p w14:paraId="40D5A2FE" w14:textId="4B89025F" w:rsidR="001C3D9E" w:rsidRPr="00952D1C" w:rsidRDefault="001C3D9E" w:rsidP="001C3D9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5EDAB98C" w14:textId="2FD032ED" w:rsidR="001C3D9E" w:rsidRPr="00952D1C" w:rsidRDefault="001E4E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3,334</w:t>
            </w:r>
          </w:p>
        </w:tc>
        <w:tc>
          <w:tcPr>
            <w:tcW w:w="143" w:type="pct"/>
          </w:tcPr>
          <w:p w14:paraId="080D1072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83C9E0F" w14:textId="2C2F1F03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2,652</w:t>
            </w:r>
          </w:p>
        </w:tc>
        <w:tc>
          <w:tcPr>
            <w:tcW w:w="143" w:type="pct"/>
          </w:tcPr>
          <w:p w14:paraId="48888B94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95F766C" w14:textId="3F9FE6FC" w:rsidR="001C3D9E" w:rsidRPr="00952D1C" w:rsidRDefault="00D8678D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53,123</w:t>
            </w:r>
          </w:p>
        </w:tc>
        <w:tc>
          <w:tcPr>
            <w:tcW w:w="143" w:type="pct"/>
          </w:tcPr>
          <w:p w14:paraId="1E4ED5EB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51715330" w14:textId="08E987D1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38,417</w:t>
            </w:r>
          </w:p>
        </w:tc>
      </w:tr>
      <w:tr w:rsidR="001C3D9E" w:rsidRPr="00135DDF" w14:paraId="563CF886" w14:textId="77777777" w:rsidTr="00647A7F">
        <w:tc>
          <w:tcPr>
            <w:tcW w:w="1982" w:type="pct"/>
          </w:tcPr>
          <w:p w14:paraId="7BEA3ED3" w14:textId="77777777" w:rsidR="001C3D9E" w:rsidRPr="00135DDF" w:rsidRDefault="001C3D9E" w:rsidP="001C3D9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ja-JP"/>
              </w:rPr>
            </w:pPr>
          </w:p>
        </w:tc>
        <w:tc>
          <w:tcPr>
            <w:tcW w:w="674" w:type="pct"/>
          </w:tcPr>
          <w:p w14:paraId="647922E8" w14:textId="77777777" w:rsidR="001C3D9E" w:rsidRPr="00135DDF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3" w:type="pct"/>
          </w:tcPr>
          <w:p w14:paraId="163CFAAC" w14:textId="77777777" w:rsidR="001C3D9E" w:rsidRPr="00135DDF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pct"/>
          </w:tcPr>
          <w:p w14:paraId="3C694A89" w14:textId="77777777" w:rsidR="001C3D9E" w:rsidRPr="00135DDF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3" w:type="pct"/>
          </w:tcPr>
          <w:p w14:paraId="2E5D507F" w14:textId="77777777" w:rsidR="001C3D9E" w:rsidRPr="00135DDF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0" w:type="pct"/>
          </w:tcPr>
          <w:p w14:paraId="4CE5F319" w14:textId="77777777" w:rsidR="001C3D9E" w:rsidRPr="00135DDF" w:rsidRDefault="001C3D9E" w:rsidP="001C3D9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3" w:type="pct"/>
          </w:tcPr>
          <w:p w14:paraId="2CABF38E" w14:textId="77777777" w:rsidR="001C3D9E" w:rsidRPr="00135DDF" w:rsidRDefault="001C3D9E" w:rsidP="001C3D9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pct"/>
          </w:tcPr>
          <w:p w14:paraId="5BAB5085" w14:textId="77777777" w:rsidR="001C3D9E" w:rsidRPr="00135DDF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1C3D9E" w:rsidRPr="00952D1C" w14:paraId="59082A79" w14:textId="77777777" w:rsidTr="00647A7F">
        <w:tc>
          <w:tcPr>
            <w:tcW w:w="1982" w:type="pct"/>
          </w:tcPr>
          <w:p w14:paraId="547F7A1B" w14:textId="37385ABC" w:rsidR="001C3D9E" w:rsidRPr="00BD2F4E" w:rsidRDefault="001C3D9E" w:rsidP="001C3D9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952D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ที่ดิน อาคาร และอุปกรณ์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 </w:t>
            </w:r>
          </w:p>
        </w:tc>
        <w:tc>
          <w:tcPr>
            <w:tcW w:w="674" w:type="pct"/>
          </w:tcPr>
          <w:p w14:paraId="397C4057" w14:textId="09FE4249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EBD1DF9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</w:tcPr>
          <w:p w14:paraId="6833C786" w14:textId="433CAE79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57A5971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0" w:type="pct"/>
          </w:tcPr>
          <w:p w14:paraId="61C5FDE5" w14:textId="599EFC2A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3AA1CBA" w14:textId="77777777" w:rsidR="001C3D9E" w:rsidRPr="00952D1C" w:rsidRDefault="001C3D9E" w:rsidP="001C3D9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301CB994" w14:textId="478F2583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C3D9E" w:rsidRPr="00952D1C" w14:paraId="1822D673" w14:textId="77777777" w:rsidTr="00647A7F">
        <w:tc>
          <w:tcPr>
            <w:tcW w:w="1982" w:type="pct"/>
          </w:tcPr>
          <w:p w14:paraId="37E16DBD" w14:textId="68ACA2F6" w:rsidR="001C3D9E" w:rsidRPr="00952D1C" w:rsidRDefault="001C3D9E" w:rsidP="001C3D9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5E3BCAD1" w14:textId="4D46C85B" w:rsidR="001C3D9E" w:rsidRPr="00952D1C" w:rsidRDefault="00FF3E99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6E0A7FE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63997C9C" w14:textId="0F1D1CD1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24E5580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6232C765" w14:textId="62AF2E34" w:rsidR="001C3D9E" w:rsidRPr="00FF5A9D" w:rsidRDefault="00FF5A9D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1,801</w:t>
            </w:r>
          </w:p>
        </w:tc>
        <w:tc>
          <w:tcPr>
            <w:tcW w:w="143" w:type="pct"/>
          </w:tcPr>
          <w:p w14:paraId="51185ADC" w14:textId="77777777" w:rsidR="001C3D9E" w:rsidRPr="00952D1C" w:rsidRDefault="001C3D9E" w:rsidP="001C3D9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2E629CB7" w14:textId="3F93A4D8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6,936</w:t>
            </w:r>
          </w:p>
        </w:tc>
      </w:tr>
      <w:tr w:rsidR="001C3D9E" w:rsidRPr="00135DDF" w14:paraId="7C667ED1" w14:textId="77777777" w:rsidTr="00647A7F">
        <w:tc>
          <w:tcPr>
            <w:tcW w:w="1982" w:type="pct"/>
          </w:tcPr>
          <w:p w14:paraId="21990EEC" w14:textId="0B533F94" w:rsidR="001C3D9E" w:rsidRPr="00135DDF" w:rsidRDefault="001C3D9E" w:rsidP="001C3D9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74" w:type="pct"/>
          </w:tcPr>
          <w:p w14:paraId="07DE269D" w14:textId="77777777" w:rsidR="001C3D9E" w:rsidRPr="00135DDF" w:rsidRDefault="001C3D9E" w:rsidP="001C3D9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43" w:type="pct"/>
          </w:tcPr>
          <w:p w14:paraId="707C1552" w14:textId="77777777" w:rsidR="001C3D9E" w:rsidRPr="00135DDF" w:rsidRDefault="001C3D9E" w:rsidP="001C3D9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31" w:type="pct"/>
          </w:tcPr>
          <w:p w14:paraId="634AE525" w14:textId="77777777" w:rsidR="001C3D9E" w:rsidRPr="00135DDF" w:rsidRDefault="001C3D9E" w:rsidP="001C3D9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43" w:type="pct"/>
          </w:tcPr>
          <w:p w14:paraId="4B45AE1B" w14:textId="77777777" w:rsidR="001C3D9E" w:rsidRPr="00135DDF" w:rsidRDefault="001C3D9E" w:rsidP="001C3D9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20" w:type="pct"/>
          </w:tcPr>
          <w:p w14:paraId="4B3530B4" w14:textId="77777777" w:rsidR="001C3D9E" w:rsidRPr="00135DDF" w:rsidRDefault="001C3D9E" w:rsidP="001C3D9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43" w:type="pct"/>
          </w:tcPr>
          <w:p w14:paraId="529A3CA3" w14:textId="77777777" w:rsidR="001C3D9E" w:rsidRPr="00135DDF" w:rsidRDefault="001C3D9E" w:rsidP="001C3D9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4" w:type="pct"/>
          </w:tcPr>
          <w:p w14:paraId="02150B7D" w14:textId="77777777" w:rsidR="001C3D9E" w:rsidRPr="00135DDF" w:rsidRDefault="001C3D9E" w:rsidP="001C3D9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1C3D9E" w:rsidRPr="00952D1C" w14:paraId="11776456" w14:textId="77777777" w:rsidTr="00647A7F">
        <w:tc>
          <w:tcPr>
            <w:tcW w:w="1982" w:type="pct"/>
          </w:tcPr>
          <w:p w14:paraId="031C11EA" w14:textId="2999BEE4" w:rsidR="001C3D9E" w:rsidRPr="00BD2F4E" w:rsidRDefault="001C3D9E" w:rsidP="001C3D9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74" w:type="pct"/>
          </w:tcPr>
          <w:p w14:paraId="66E7FD78" w14:textId="1F9A54EB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CF3DF07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62BFF8BE" w14:textId="4E4628A8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9B66BC2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0" w:type="pct"/>
          </w:tcPr>
          <w:p w14:paraId="6650F067" w14:textId="7355CB41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A23943B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4" w:type="pct"/>
          </w:tcPr>
          <w:p w14:paraId="51FA7C17" w14:textId="749292B1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C3D9E" w:rsidRPr="00952D1C" w14:paraId="21AF1012" w14:textId="77777777" w:rsidTr="00647A7F">
        <w:tc>
          <w:tcPr>
            <w:tcW w:w="1982" w:type="pct"/>
          </w:tcPr>
          <w:p w14:paraId="5F310BC4" w14:textId="36128318" w:rsidR="001C3D9E" w:rsidRPr="00952D1C" w:rsidRDefault="001C3D9E" w:rsidP="001C3D9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779D48C0" w14:textId="312D3B14" w:rsidR="001C3D9E" w:rsidRPr="00952D1C" w:rsidRDefault="00D8678D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234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F5A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060</w:t>
            </w:r>
          </w:p>
        </w:tc>
        <w:tc>
          <w:tcPr>
            <w:tcW w:w="143" w:type="pct"/>
          </w:tcPr>
          <w:p w14:paraId="67FCD2D3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6930EA33" w14:textId="6CF5C1AA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233,072</w:t>
            </w:r>
          </w:p>
        </w:tc>
        <w:tc>
          <w:tcPr>
            <w:tcW w:w="143" w:type="pct"/>
          </w:tcPr>
          <w:p w14:paraId="1495A8E8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4C7D81DB" w14:textId="341288A7" w:rsidR="001C3D9E" w:rsidRPr="00952D1C" w:rsidRDefault="00D8678D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05EB8388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3721AB22" w14:textId="04099C10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C3D9E" w:rsidRPr="00135DDF" w14:paraId="11447C7A" w14:textId="77777777" w:rsidTr="00647A7F">
        <w:tc>
          <w:tcPr>
            <w:tcW w:w="1982" w:type="pct"/>
          </w:tcPr>
          <w:p w14:paraId="39508C94" w14:textId="3D65C1FA" w:rsidR="001C3D9E" w:rsidRPr="00135DDF" w:rsidRDefault="001C3D9E" w:rsidP="001C3D9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74" w:type="pct"/>
          </w:tcPr>
          <w:p w14:paraId="622DD6CA" w14:textId="77777777" w:rsidR="001C3D9E" w:rsidRPr="00135DDF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3" w:type="pct"/>
          </w:tcPr>
          <w:p w14:paraId="1395F919" w14:textId="77777777" w:rsidR="001C3D9E" w:rsidRPr="00135DDF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pct"/>
          </w:tcPr>
          <w:p w14:paraId="7B81F544" w14:textId="77777777" w:rsidR="001C3D9E" w:rsidRPr="00135DDF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3" w:type="pct"/>
          </w:tcPr>
          <w:p w14:paraId="43AB32F4" w14:textId="77777777" w:rsidR="001C3D9E" w:rsidRPr="00135DDF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0" w:type="pct"/>
          </w:tcPr>
          <w:p w14:paraId="19CEA138" w14:textId="77777777" w:rsidR="001C3D9E" w:rsidRPr="00135DDF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3" w:type="pct"/>
          </w:tcPr>
          <w:p w14:paraId="270BAE5F" w14:textId="77777777" w:rsidR="001C3D9E" w:rsidRPr="00135DDF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4" w:type="pct"/>
          </w:tcPr>
          <w:p w14:paraId="062D41DD" w14:textId="77777777" w:rsidR="001C3D9E" w:rsidRPr="00135DDF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1C3D9E" w:rsidRPr="00952D1C" w14:paraId="3C242BC2" w14:textId="77777777" w:rsidTr="00647A7F">
        <w:tc>
          <w:tcPr>
            <w:tcW w:w="1982" w:type="pct"/>
            <w:vAlign w:val="bottom"/>
          </w:tcPr>
          <w:p w14:paraId="2F50746F" w14:textId="1CCB2BF6" w:rsidR="001C3D9E" w:rsidRPr="00952D1C" w:rsidRDefault="001C3D9E" w:rsidP="001C3D9E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2D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</w:t>
            </w:r>
            <w:r w:rsidRPr="00952D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ะสั้น</w:t>
            </w:r>
          </w:p>
        </w:tc>
        <w:tc>
          <w:tcPr>
            <w:tcW w:w="674" w:type="pct"/>
          </w:tcPr>
          <w:p w14:paraId="3C8FA09D" w14:textId="77777777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D117C27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52D4CB32" w14:textId="77777777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8840DB6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D0EE313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0F2A0F38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5B969D7A" w14:textId="77777777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3D9E" w:rsidRPr="00952D1C" w14:paraId="2E67B4DC" w14:textId="77777777" w:rsidTr="00647A7F">
        <w:tc>
          <w:tcPr>
            <w:tcW w:w="1982" w:type="pct"/>
          </w:tcPr>
          <w:p w14:paraId="1880501E" w14:textId="6CB6FA6B" w:rsidR="001C3D9E" w:rsidRPr="00952D1C" w:rsidRDefault="001C3D9E" w:rsidP="001C3D9E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2D1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0D8E4DEB" w14:textId="7C815F8E" w:rsidR="001C3D9E" w:rsidRPr="007A2284" w:rsidRDefault="00AF6FE1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74FF1A3" w14:textId="77777777" w:rsidR="001C3D9E" w:rsidRPr="007A2284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40F5B5B5" w14:textId="41EE32AF" w:rsidR="001C3D9E" w:rsidRPr="00D22229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22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D48C323" w14:textId="77777777" w:rsidR="001C3D9E" w:rsidRPr="00D22229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5B72DC25" w14:textId="495009BD" w:rsidR="001C3D9E" w:rsidRPr="00D22229" w:rsidRDefault="00AF6FE1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1,694,050</w:t>
            </w:r>
          </w:p>
        </w:tc>
        <w:tc>
          <w:tcPr>
            <w:tcW w:w="143" w:type="pct"/>
          </w:tcPr>
          <w:p w14:paraId="60746DC0" w14:textId="77777777" w:rsidR="001C3D9E" w:rsidRPr="00D22229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6DA357AF" w14:textId="7A1DF6AB" w:rsidR="001C3D9E" w:rsidRPr="00D22229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22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1,721,031</w:t>
            </w:r>
          </w:p>
        </w:tc>
      </w:tr>
      <w:tr w:rsidR="001C3D9E" w:rsidRPr="00135DDF" w14:paraId="706042FF" w14:textId="77777777" w:rsidTr="00647A7F">
        <w:tc>
          <w:tcPr>
            <w:tcW w:w="1982" w:type="pct"/>
          </w:tcPr>
          <w:p w14:paraId="3AB8CD48" w14:textId="77777777" w:rsidR="001C3D9E" w:rsidRPr="008000D5" w:rsidRDefault="001C3D9E" w:rsidP="001C3D9E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5EA818CC" w14:textId="77777777" w:rsidR="001C3D9E" w:rsidRPr="00135DDF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pct"/>
          </w:tcPr>
          <w:p w14:paraId="71CC3B8C" w14:textId="77777777" w:rsidR="001C3D9E" w:rsidRPr="00135DDF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43156A36" w14:textId="77777777" w:rsidR="001C3D9E" w:rsidRPr="00135DDF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pct"/>
          </w:tcPr>
          <w:p w14:paraId="2798794D" w14:textId="77777777" w:rsidR="001C3D9E" w:rsidRPr="00135DDF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1F725717" w14:textId="77777777" w:rsidR="001C3D9E" w:rsidRPr="00135DDF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3" w:type="pct"/>
          </w:tcPr>
          <w:p w14:paraId="0083D837" w14:textId="77777777" w:rsidR="001C3D9E" w:rsidRPr="00135DDF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</w:tcPr>
          <w:p w14:paraId="5D0A54B3" w14:textId="77777777" w:rsidR="001C3D9E" w:rsidRPr="00135DDF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C3D9E" w:rsidRPr="00952D1C" w14:paraId="629BB0D8" w14:textId="77777777" w:rsidTr="00647A7F">
        <w:tc>
          <w:tcPr>
            <w:tcW w:w="1982" w:type="pct"/>
          </w:tcPr>
          <w:p w14:paraId="2B684FDB" w14:textId="63707AF4" w:rsidR="001C3D9E" w:rsidRPr="00952D1C" w:rsidRDefault="001C3D9E" w:rsidP="001C3D9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2D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74" w:type="pct"/>
          </w:tcPr>
          <w:p w14:paraId="5BCC558E" w14:textId="77777777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8FB0FFD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2A129DC" w14:textId="77777777" w:rsidR="001C3D9E" w:rsidRPr="00D22229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BCFCBAA" w14:textId="77777777" w:rsidR="001C3D9E" w:rsidRPr="00D22229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DC5246E" w14:textId="77777777" w:rsidR="001C3D9E" w:rsidRPr="00D22229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1F136A7A" w14:textId="77777777" w:rsidR="001C3D9E" w:rsidRPr="00D22229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46E88DFB" w14:textId="77777777" w:rsidR="001C3D9E" w:rsidRPr="00D22229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3D9E" w:rsidRPr="00952D1C" w14:paraId="282FCEF0" w14:textId="77777777" w:rsidTr="00647A7F">
        <w:tc>
          <w:tcPr>
            <w:tcW w:w="1982" w:type="pct"/>
          </w:tcPr>
          <w:p w14:paraId="18E66FEE" w14:textId="77777777" w:rsidR="001C3D9E" w:rsidRPr="00952D1C" w:rsidRDefault="001C3D9E" w:rsidP="001C3D9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5B60C9BD" w14:textId="1E92776C" w:rsidR="001C3D9E" w:rsidRPr="00DD3F67" w:rsidRDefault="00AF6FE1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B282E0E" w14:textId="77777777" w:rsidR="001C3D9E" w:rsidRPr="00DD3F67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F7B931F" w14:textId="77777777" w:rsidR="001C3D9E" w:rsidRPr="00D22229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2229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2C7E368" w14:textId="77777777" w:rsidR="001C3D9E" w:rsidRPr="00D22229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496BC9C6" w14:textId="210FDA44" w:rsidR="001C3D9E" w:rsidRPr="00AF6FE1" w:rsidRDefault="00AF6FE1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F73D1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5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,568,473</w:t>
            </w:r>
          </w:p>
        </w:tc>
        <w:tc>
          <w:tcPr>
            <w:tcW w:w="143" w:type="pct"/>
          </w:tcPr>
          <w:p w14:paraId="4728853A" w14:textId="77777777" w:rsidR="001C3D9E" w:rsidRPr="00D22229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788BD9CF" w14:textId="77777777" w:rsidR="001C3D9E" w:rsidRPr="00D22229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2229">
              <w:rPr>
                <w:rFonts w:asciiTheme="majorBidi" w:hAnsiTheme="majorBidi" w:cstheme="majorBidi"/>
                <w:bCs/>
                <w:sz w:val="30"/>
                <w:szCs w:val="30"/>
              </w:rPr>
              <w:t>5,407,879</w:t>
            </w:r>
          </w:p>
        </w:tc>
      </w:tr>
      <w:tr w:rsidR="001C3D9E" w:rsidRPr="00952D1C" w14:paraId="127EF059" w14:textId="77777777" w:rsidTr="00647A7F">
        <w:tc>
          <w:tcPr>
            <w:tcW w:w="1982" w:type="pct"/>
          </w:tcPr>
          <w:p w14:paraId="2529F62D" w14:textId="1EB21980" w:rsidR="001C3D9E" w:rsidRPr="00952D1C" w:rsidRDefault="001C3D9E" w:rsidP="001C3D9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4" w:type="pct"/>
          </w:tcPr>
          <w:p w14:paraId="55D5EB8C" w14:textId="23A42A03" w:rsidR="001C3D9E" w:rsidRPr="00DD3F67" w:rsidRDefault="00AF6FE1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4,777,284</w:t>
            </w:r>
          </w:p>
        </w:tc>
        <w:tc>
          <w:tcPr>
            <w:tcW w:w="143" w:type="pct"/>
          </w:tcPr>
          <w:p w14:paraId="0ABA337A" w14:textId="77777777" w:rsidR="001C3D9E" w:rsidRPr="00DD3F67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4558C17" w14:textId="3F1F3B3A" w:rsidR="001C3D9E" w:rsidRPr="00D22229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eastAsia="ja-JP"/>
              </w:rPr>
            </w:pPr>
            <w:r w:rsidRPr="00D22229">
              <w:rPr>
                <w:rFonts w:asciiTheme="majorBidi" w:hAnsiTheme="majorBidi" w:cstheme="majorBidi"/>
                <w:bCs/>
                <w:sz w:val="30"/>
                <w:szCs w:val="30"/>
              </w:rPr>
              <w:t>4,666,31</w:t>
            </w:r>
            <w:r w:rsidRPr="00D22229">
              <w:rPr>
                <w:rFonts w:asciiTheme="majorBidi" w:hAnsiTheme="majorBidi" w:cstheme="majorBidi" w:hint="eastAsia"/>
                <w:bCs/>
                <w:sz w:val="30"/>
                <w:szCs w:val="30"/>
                <w:lang w:eastAsia="ja-JP"/>
              </w:rPr>
              <w:t>9</w:t>
            </w:r>
          </w:p>
        </w:tc>
        <w:tc>
          <w:tcPr>
            <w:tcW w:w="143" w:type="pct"/>
          </w:tcPr>
          <w:p w14:paraId="00EC0DC0" w14:textId="77777777" w:rsidR="001C3D9E" w:rsidRPr="00D22229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7AD8257C" w14:textId="3B34FE0C" w:rsidR="001C3D9E" w:rsidRPr="00D22229" w:rsidRDefault="00AF6FE1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12302BA" w14:textId="77777777" w:rsidR="001C3D9E" w:rsidRPr="00D22229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472C888A" w14:textId="2ECBA9DD" w:rsidR="001C3D9E" w:rsidRPr="00D22229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2229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1C3D9E" w:rsidRPr="00952D1C" w14:paraId="07F6A596" w14:textId="77777777" w:rsidTr="00647A7F">
        <w:tc>
          <w:tcPr>
            <w:tcW w:w="1982" w:type="pct"/>
          </w:tcPr>
          <w:p w14:paraId="7837410C" w14:textId="76045296" w:rsidR="001C3D9E" w:rsidRPr="00952D1C" w:rsidRDefault="00A57E5D" w:rsidP="001C3D9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7AC75B9F" w14:textId="2E883A65" w:rsidR="001C3D9E" w:rsidRPr="00952D1C" w:rsidRDefault="00AF6FE1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4,777,284</w:t>
            </w:r>
          </w:p>
        </w:tc>
        <w:tc>
          <w:tcPr>
            <w:tcW w:w="143" w:type="pct"/>
          </w:tcPr>
          <w:p w14:paraId="4D12E31D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89FAF37" w14:textId="458528FC" w:rsidR="001C3D9E" w:rsidRPr="00D22229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22229">
              <w:rPr>
                <w:rFonts w:asciiTheme="majorBidi" w:hAnsiTheme="majorBidi" w:cstheme="majorBidi"/>
                <w:b/>
                <w:sz w:val="30"/>
                <w:szCs w:val="30"/>
              </w:rPr>
              <w:t>4,666,319</w:t>
            </w:r>
          </w:p>
        </w:tc>
        <w:tc>
          <w:tcPr>
            <w:tcW w:w="143" w:type="pct"/>
          </w:tcPr>
          <w:p w14:paraId="5111CF75" w14:textId="77777777" w:rsidR="001C3D9E" w:rsidRPr="00D22229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350ACB9" w14:textId="12FC84DA" w:rsidR="001C3D9E" w:rsidRPr="00AF6FE1" w:rsidRDefault="00AF6FE1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5,568,473</w:t>
            </w:r>
          </w:p>
        </w:tc>
        <w:tc>
          <w:tcPr>
            <w:tcW w:w="143" w:type="pct"/>
          </w:tcPr>
          <w:p w14:paraId="38FEFA4B" w14:textId="77777777" w:rsidR="001C3D9E" w:rsidRPr="00D22229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28D4D4DB" w14:textId="4185DEE9" w:rsidR="001C3D9E" w:rsidRPr="00D22229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22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5,407,879</w:t>
            </w:r>
          </w:p>
        </w:tc>
      </w:tr>
      <w:tr w:rsidR="001C3D9E" w:rsidRPr="00135DDF" w14:paraId="04A3958A" w14:textId="77777777" w:rsidTr="00647A7F">
        <w:tc>
          <w:tcPr>
            <w:tcW w:w="1982" w:type="pct"/>
          </w:tcPr>
          <w:p w14:paraId="2B602136" w14:textId="77777777" w:rsidR="001C3D9E" w:rsidRPr="008000D5" w:rsidRDefault="001C3D9E" w:rsidP="001C3D9E">
            <w:pPr>
              <w:spacing w:line="240" w:lineRule="auto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74" w:type="pct"/>
          </w:tcPr>
          <w:p w14:paraId="21E6D595" w14:textId="77777777" w:rsidR="001C3D9E" w:rsidRPr="00135DDF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3" w:type="pct"/>
          </w:tcPr>
          <w:p w14:paraId="2F9C7B1D" w14:textId="77777777" w:rsidR="001C3D9E" w:rsidRPr="00135DDF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pct"/>
          </w:tcPr>
          <w:p w14:paraId="212BD40A" w14:textId="77777777" w:rsidR="001C3D9E" w:rsidRPr="00135DDF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3" w:type="pct"/>
          </w:tcPr>
          <w:p w14:paraId="29724892" w14:textId="77777777" w:rsidR="001C3D9E" w:rsidRPr="00135DDF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0" w:type="pct"/>
          </w:tcPr>
          <w:p w14:paraId="2056C0B7" w14:textId="77777777" w:rsidR="001C3D9E" w:rsidRPr="00135DDF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3" w:type="pct"/>
          </w:tcPr>
          <w:p w14:paraId="3B2BDE62" w14:textId="77777777" w:rsidR="001C3D9E" w:rsidRPr="00135DDF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4" w:type="pct"/>
          </w:tcPr>
          <w:p w14:paraId="1CFF2E65" w14:textId="77777777" w:rsidR="001C3D9E" w:rsidRPr="00135DDF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CF5831" w:rsidRPr="00135DDF" w14:paraId="7BA38644" w14:textId="77777777" w:rsidTr="00647A7F">
        <w:tc>
          <w:tcPr>
            <w:tcW w:w="1982" w:type="pct"/>
          </w:tcPr>
          <w:p w14:paraId="75FBC816" w14:textId="77777777" w:rsidR="00CF5831" w:rsidRPr="008000D5" w:rsidRDefault="00CF5831" w:rsidP="001C3D9E">
            <w:pPr>
              <w:spacing w:line="240" w:lineRule="auto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74" w:type="pct"/>
          </w:tcPr>
          <w:p w14:paraId="5737EA01" w14:textId="77777777" w:rsidR="00CF5831" w:rsidRPr="00135DDF" w:rsidRDefault="00CF5831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3" w:type="pct"/>
          </w:tcPr>
          <w:p w14:paraId="17190581" w14:textId="77777777" w:rsidR="00CF5831" w:rsidRPr="00135DDF" w:rsidRDefault="00CF5831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pct"/>
          </w:tcPr>
          <w:p w14:paraId="35F4D0E0" w14:textId="77777777" w:rsidR="00CF5831" w:rsidRPr="00135DDF" w:rsidRDefault="00CF5831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3" w:type="pct"/>
          </w:tcPr>
          <w:p w14:paraId="0BFDDEE5" w14:textId="77777777" w:rsidR="00CF5831" w:rsidRPr="00135DDF" w:rsidRDefault="00CF5831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0" w:type="pct"/>
          </w:tcPr>
          <w:p w14:paraId="255CAF8A" w14:textId="77777777" w:rsidR="00CF5831" w:rsidRPr="00135DDF" w:rsidRDefault="00CF5831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3" w:type="pct"/>
          </w:tcPr>
          <w:p w14:paraId="6FC70B62" w14:textId="77777777" w:rsidR="00CF5831" w:rsidRPr="00135DDF" w:rsidRDefault="00CF5831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4" w:type="pct"/>
          </w:tcPr>
          <w:p w14:paraId="420CAF07" w14:textId="77777777" w:rsidR="00CF5831" w:rsidRPr="00135DDF" w:rsidRDefault="00CF5831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CF5831" w:rsidRPr="00135DDF" w14:paraId="3D30BDA3" w14:textId="77777777" w:rsidTr="00647A7F">
        <w:tc>
          <w:tcPr>
            <w:tcW w:w="1982" w:type="pct"/>
          </w:tcPr>
          <w:p w14:paraId="4BCECEE8" w14:textId="77777777" w:rsidR="00CF5831" w:rsidRPr="008000D5" w:rsidRDefault="00CF5831" w:rsidP="001C3D9E">
            <w:pPr>
              <w:spacing w:line="240" w:lineRule="auto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74" w:type="pct"/>
          </w:tcPr>
          <w:p w14:paraId="57E46CC7" w14:textId="77777777" w:rsidR="00CF5831" w:rsidRPr="00135DDF" w:rsidRDefault="00CF5831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3" w:type="pct"/>
          </w:tcPr>
          <w:p w14:paraId="712DE79B" w14:textId="77777777" w:rsidR="00CF5831" w:rsidRPr="00135DDF" w:rsidRDefault="00CF5831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pct"/>
          </w:tcPr>
          <w:p w14:paraId="091B12EF" w14:textId="77777777" w:rsidR="00CF5831" w:rsidRPr="00135DDF" w:rsidRDefault="00CF5831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3" w:type="pct"/>
          </w:tcPr>
          <w:p w14:paraId="6EB20468" w14:textId="77777777" w:rsidR="00CF5831" w:rsidRPr="00135DDF" w:rsidRDefault="00CF5831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0" w:type="pct"/>
          </w:tcPr>
          <w:p w14:paraId="3E6002B7" w14:textId="77777777" w:rsidR="00CF5831" w:rsidRPr="00135DDF" w:rsidRDefault="00CF5831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3" w:type="pct"/>
          </w:tcPr>
          <w:p w14:paraId="045506EB" w14:textId="77777777" w:rsidR="00CF5831" w:rsidRPr="00135DDF" w:rsidRDefault="00CF5831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4" w:type="pct"/>
          </w:tcPr>
          <w:p w14:paraId="4CF71014" w14:textId="77777777" w:rsidR="00CF5831" w:rsidRPr="00135DDF" w:rsidRDefault="00CF5831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1C3D9E" w:rsidRPr="00952D1C" w14:paraId="609EE4DF" w14:textId="77777777" w:rsidTr="00647A7F">
        <w:tc>
          <w:tcPr>
            <w:tcW w:w="1982" w:type="pct"/>
          </w:tcPr>
          <w:p w14:paraId="17FF78AA" w14:textId="73DF1C5B" w:rsidR="001C3D9E" w:rsidRPr="00952D1C" w:rsidRDefault="001C3D9E" w:rsidP="001C3D9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674" w:type="pct"/>
          </w:tcPr>
          <w:p w14:paraId="3EC4DC16" w14:textId="77777777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13C1907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998DDA3" w14:textId="77777777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87B839E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5575103A" w14:textId="77777777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6FC5405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192FFA38" w14:textId="77777777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C3D9E" w:rsidRPr="00952D1C" w14:paraId="6AC3D1D9" w14:textId="77777777" w:rsidTr="00647A7F">
        <w:tc>
          <w:tcPr>
            <w:tcW w:w="1982" w:type="pct"/>
          </w:tcPr>
          <w:p w14:paraId="63F2E364" w14:textId="6FC5D80D" w:rsidR="001C3D9E" w:rsidRPr="00952D1C" w:rsidRDefault="001C3D9E" w:rsidP="001C3D9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74" w:type="pct"/>
          </w:tcPr>
          <w:p w14:paraId="780A6D4F" w14:textId="1DA06F74" w:rsidR="001C3D9E" w:rsidRPr="004B484A" w:rsidRDefault="001E4E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6,611</w:t>
            </w:r>
          </w:p>
        </w:tc>
        <w:tc>
          <w:tcPr>
            <w:tcW w:w="143" w:type="pct"/>
          </w:tcPr>
          <w:p w14:paraId="431064D0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6F855CE" w14:textId="6484C3D7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6,946</w:t>
            </w:r>
          </w:p>
        </w:tc>
        <w:tc>
          <w:tcPr>
            <w:tcW w:w="143" w:type="pct"/>
          </w:tcPr>
          <w:p w14:paraId="60009C4C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1278EEFF" w14:textId="509B0125" w:rsidR="001C3D9E" w:rsidRPr="00D04647" w:rsidRDefault="00D8678D" w:rsidP="00D04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04647">
              <w:rPr>
                <w:rFonts w:asciiTheme="majorBidi" w:hAnsiTheme="majorBidi" w:cstheme="majorBidi"/>
                <w:bCs/>
                <w:sz w:val="30"/>
                <w:szCs w:val="30"/>
              </w:rPr>
              <w:t>6,567</w:t>
            </w:r>
          </w:p>
        </w:tc>
        <w:tc>
          <w:tcPr>
            <w:tcW w:w="143" w:type="pct"/>
          </w:tcPr>
          <w:p w14:paraId="447568E1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67455B13" w14:textId="34219D74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6,785</w:t>
            </w:r>
          </w:p>
        </w:tc>
      </w:tr>
      <w:tr w:rsidR="001C3D9E" w:rsidRPr="00952D1C" w14:paraId="72115394" w14:textId="77777777" w:rsidTr="00647A7F">
        <w:tc>
          <w:tcPr>
            <w:tcW w:w="1982" w:type="pct"/>
            <w:vAlign w:val="bottom"/>
          </w:tcPr>
          <w:p w14:paraId="2880123F" w14:textId="13FE4BD5" w:rsidR="001C3D9E" w:rsidRPr="00952D1C" w:rsidRDefault="001C3D9E" w:rsidP="001C3D9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5448C91C" w14:textId="2EE082EB" w:rsidR="001C3D9E" w:rsidRPr="004B484A" w:rsidRDefault="001E4E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758294B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C34C7DC" w14:textId="5459EC17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FE423CD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1E3E6A5C" w14:textId="3D45BD17" w:rsidR="001C3D9E" w:rsidRPr="00D04647" w:rsidRDefault="00D8678D" w:rsidP="00D04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04647">
              <w:rPr>
                <w:rFonts w:asciiTheme="majorBidi" w:hAnsiTheme="majorBidi" w:cstheme="majorBidi"/>
                <w:bCs/>
                <w:sz w:val="30"/>
                <w:szCs w:val="30"/>
              </w:rPr>
              <w:t>191</w:t>
            </w:r>
          </w:p>
        </w:tc>
        <w:tc>
          <w:tcPr>
            <w:tcW w:w="143" w:type="pct"/>
          </w:tcPr>
          <w:p w14:paraId="5B82FAB3" w14:textId="77777777" w:rsidR="001C3D9E" w:rsidRPr="00952D1C" w:rsidRDefault="001C3D9E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4AD89678" w14:textId="08A2449C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</w:tr>
      <w:tr w:rsidR="008000D5" w:rsidRPr="00952D1C" w14:paraId="7A1394B5" w14:textId="77777777" w:rsidTr="00774419">
        <w:tc>
          <w:tcPr>
            <w:tcW w:w="1982" w:type="pct"/>
            <w:vAlign w:val="bottom"/>
          </w:tcPr>
          <w:p w14:paraId="5D26FDA7" w14:textId="1F809BC3" w:rsidR="008000D5" w:rsidRPr="00A11CA9" w:rsidRDefault="008000D5" w:rsidP="001C3D9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3BDDD5F2" w14:textId="0A958C9F" w:rsidR="008000D5" w:rsidRPr="00A11CA9" w:rsidRDefault="008000D5" w:rsidP="0080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606</w:t>
            </w:r>
          </w:p>
        </w:tc>
        <w:tc>
          <w:tcPr>
            <w:tcW w:w="143" w:type="pct"/>
          </w:tcPr>
          <w:p w14:paraId="48657C6E" w14:textId="77777777" w:rsidR="008000D5" w:rsidRPr="00A11CA9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86367CB" w14:textId="0E9F132C" w:rsidR="008000D5" w:rsidRPr="00A11CA9" w:rsidRDefault="008000D5" w:rsidP="0080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872</w:t>
            </w:r>
          </w:p>
        </w:tc>
        <w:tc>
          <w:tcPr>
            <w:tcW w:w="143" w:type="pct"/>
          </w:tcPr>
          <w:p w14:paraId="1891BCCD" w14:textId="77777777" w:rsidR="008000D5" w:rsidRPr="00A11CA9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2A04C73C" w14:textId="68A279DB" w:rsidR="008000D5" w:rsidRPr="00D04647" w:rsidRDefault="008000D5" w:rsidP="00D04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04647">
              <w:rPr>
                <w:rFonts w:asciiTheme="majorBidi" w:hAnsiTheme="majorBidi" w:cstheme="majorBidi"/>
                <w:bCs/>
                <w:sz w:val="30"/>
                <w:szCs w:val="30"/>
              </w:rPr>
              <w:t>396</w:t>
            </w:r>
          </w:p>
        </w:tc>
        <w:tc>
          <w:tcPr>
            <w:tcW w:w="143" w:type="pct"/>
          </w:tcPr>
          <w:p w14:paraId="145C1C92" w14:textId="77777777" w:rsidR="008000D5" w:rsidRPr="00A11CA9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2CC0C35D" w14:textId="24BBD210" w:rsidR="008000D5" w:rsidRPr="0054265C" w:rsidRDefault="008000D5" w:rsidP="00800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</w:tr>
      <w:tr w:rsidR="008000D5" w:rsidRPr="00952D1C" w14:paraId="6C027090" w14:textId="77777777" w:rsidTr="00774419">
        <w:tc>
          <w:tcPr>
            <w:tcW w:w="1982" w:type="pct"/>
          </w:tcPr>
          <w:p w14:paraId="236678D8" w14:textId="61580B2D" w:rsidR="008000D5" w:rsidRPr="00952D1C" w:rsidRDefault="008000D5" w:rsidP="001C3D9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48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2D36AC92" w14:textId="7FC7DE2A" w:rsidR="008000D5" w:rsidRPr="004B484A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7,217</w:t>
            </w:r>
          </w:p>
        </w:tc>
        <w:tc>
          <w:tcPr>
            <w:tcW w:w="143" w:type="pct"/>
          </w:tcPr>
          <w:p w14:paraId="25871610" w14:textId="77777777" w:rsidR="008000D5" w:rsidRPr="00952D1C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4A66200E" w14:textId="4FF4119F" w:rsidR="008000D5" w:rsidRPr="00952D1C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48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7,818</w:t>
            </w:r>
          </w:p>
        </w:tc>
        <w:tc>
          <w:tcPr>
            <w:tcW w:w="143" w:type="pct"/>
          </w:tcPr>
          <w:p w14:paraId="4AE8946C" w14:textId="77777777" w:rsidR="008000D5" w:rsidRPr="00952D1C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792DD2F" w14:textId="0F16BA56" w:rsidR="008000D5" w:rsidRPr="00D04647" w:rsidRDefault="008000D5" w:rsidP="00D04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04647">
              <w:rPr>
                <w:rFonts w:asciiTheme="majorBidi" w:hAnsiTheme="majorBidi" w:cstheme="majorBidi"/>
                <w:b/>
                <w:sz w:val="30"/>
                <w:szCs w:val="30"/>
              </w:rPr>
              <w:t>7,154</w:t>
            </w:r>
          </w:p>
        </w:tc>
        <w:tc>
          <w:tcPr>
            <w:tcW w:w="143" w:type="pct"/>
          </w:tcPr>
          <w:p w14:paraId="383C27C5" w14:textId="77777777" w:rsidR="008000D5" w:rsidRPr="00952D1C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76CE8648" w14:textId="27493C5A" w:rsidR="008000D5" w:rsidRPr="00952D1C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48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7,465</w:t>
            </w:r>
          </w:p>
        </w:tc>
      </w:tr>
      <w:tr w:rsidR="008000D5" w:rsidRPr="00CF5831" w14:paraId="58C12E64" w14:textId="77777777" w:rsidTr="00774419">
        <w:tc>
          <w:tcPr>
            <w:tcW w:w="1982" w:type="pct"/>
          </w:tcPr>
          <w:p w14:paraId="756AD649" w14:textId="3F9D11C0" w:rsidR="008000D5" w:rsidRPr="00CF5831" w:rsidRDefault="008000D5" w:rsidP="001C3D9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1EAB9613" w14:textId="07BED06A" w:rsidR="008000D5" w:rsidRPr="00CF5831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</w:tcPr>
          <w:p w14:paraId="37A90B94" w14:textId="77777777" w:rsidR="008000D5" w:rsidRPr="00CF5831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6B2DFAD7" w14:textId="3E4E27EF" w:rsidR="008000D5" w:rsidRPr="00CF5831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</w:tcPr>
          <w:p w14:paraId="5DFCEE48" w14:textId="77777777" w:rsidR="008000D5" w:rsidRPr="00CF5831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4B4E3AD0" w14:textId="575EC2DB" w:rsidR="008000D5" w:rsidRPr="00CF5831" w:rsidRDefault="008000D5" w:rsidP="00BF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</w:tcPr>
          <w:p w14:paraId="133324AB" w14:textId="77777777" w:rsidR="008000D5" w:rsidRPr="00CF5831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</w:tcPr>
          <w:p w14:paraId="2C126533" w14:textId="69662CE3" w:rsidR="008000D5" w:rsidRPr="00CF5831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000D5" w:rsidRPr="008000D5" w14:paraId="377E5F9C" w14:textId="77777777" w:rsidTr="00774419">
        <w:tc>
          <w:tcPr>
            <w:tcW w:w="1982" w:type="pct"/>
          </w:tcPr>
          <w:p w14:paraId="7FB195E4" w14:textId="0FD4FECC" w:rsidR="008000D5" w:rsidRPr="008000D5" w:rsidRDefault="008000D5" w:rsidP="001C3D9E">
            <w:pPr>
              <w:spacing w:line="240" w:lineRule="auto"/>
              <w:jc w:val="both"/>
              <w:rPr>
                <w:rFonts w:ascii="Angsana New" w:hAnsi="Angsana New"/>
                <w:cs/>
              </w:rPr>
            </w:pPr>
            <w:r w:rsidRPr="00952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74" w:type="pct"/>
          </w:tcPr>
          <w:p w14:paraId="5AD043B6" w14:textId="77777777" w:rsidR="008000D5" w:rsidRPr="008000D5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3" w:type="pct"/>
          </w:tcPr>
          <w:p w14:paraId="02C28EF0" w14:textId="77777777" w:rsidR="008000D5" w:rsidRPr="008000D5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pct"/>
          </w:tcPr>
          <w:p w14:paraId="7CF23D4A" w14:textId="77777777" w:rsidR="008000D5" w:rsidRPr="008000D5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3" w:type="pct"/>
          </w:tcPr>
          <w:p w14:paraId="74263140" w14:textId="77777777" w:rsidR="008000D5" w:rsidRPr="008000D5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0" w:type="pct"/>
          </w:tcPr>
          <w:p w14:paraId="783C4E45" w14:textId="77777777" w:rsidR="008000D5" w:rsidRPr="008000D5" w:rsidRDefault="008000D5" w:rsidP="00BF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37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3" w:type="pct"/>
          </w:tcPr>
          <w:p w14:paraId="3C93AE2B" w14:textId="77777777" w:rsidR="008000D5" w:rsidRPr="008000D5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4" w:type="pct"/>
          </w:tcPr>
          <w:p w14:paraId="088D8044" w14:textId="77777777" w:rsidR="008000D5" w:rsidRPr="008000D5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000D5" w:rsidRPr="00952D1C" w14:paraId="31E6D4A3" w14:textId="77777777" w:rsidTr="00647A7F">
        <w:tc>
          <w:tcPr>
            <w:tcW w:w="1982" w:type="pct"/>
          </w:tcPr>
          <w:p w14:paraId="1525E66F" w14:textId="1744FADF" w:rsidR="008000D5" w:rsidRPr="00952D1C" w:rsidRDefault="008000D5" w:rsidP="001C3D9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952D1C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ใหญ่ในลำดับสูงสุด</w:t>
            </w:r>
          </w:p>
        </w:tc>
        <w:tc>
          <w:tcPr>
            <w:tcW w:w="674" w:type="pct"/>
          </w:tcPr>
          <w:p w14:paraId="6A05FEEC" w14:textId="4277A0EB" w:rsidR="008000D5" w:rsidRPr="00952D1C" w:rsidRDefault="00FD5A9A" w:rsidP="0029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43" w:type="pct"/>
          </w:tcPr>
          <w:p w14:paraId="03119255" w14:textId="77777777" w:rsidR="008000D5" w:rsidRPr="00952D1C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4277E40" w14:textId="0DA99F15" w:rsidR="008000D5" w:rsidRPr="00952D1C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23,435</w:t>
            </w:r>
          </w:p>
        </w:tc>
        <w:tc>
          <w:tcPr>
            <w:tcW w:w="143" w:type="pct"/>
          </w:tcPr>
          <w:p w14:paraId="0A234003" w14:textId="77777777" w:rsidR="008000D5" w:rsidRPr="00952D1C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055B66A5" w14:textId="3AFBAC52" w:rsidR="008000D5" w:rsidRPr="00FD5A9A" w:rsidRDefault="00FD5A9A" w:rsidP="00D04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32</w:t>
            </w:r>
          </w:p>
        </w:tc>
        <w:tc>
          <w:tcPr>
            <w:tcW w:w="143" w:type="pct"/>
          </w:tcPr>
          <w:p w14:paraId="1E7D7A38" w14:textId="77777777" w:rsidR="008000D5" w:rsidRPr="00952D1C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4EC68B9D" w14:textId="5FFB4515" w:rsidR="008000D5" w:rsidRPr="00CF5831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F5831">
              <w:rPr>
                <w:rFonts w:asciiTheme="majorBidi" w:hAnsiTheme="majorBidi" w:cstheme="majorBidi"/>
                <w:bCs/>
                <w:sz w:val="30"/>
                <w:szCs w:val="30"/>
              </w:rPr>
              <w:t>23,461</w:t>
            </w:r>
          </w:p>
        </w:tc>
      </w:tr>
      <w:tr w:rsidR="008000D5" w:rsidRPr="00952D1C" w14:paraId="4CAA39A9" w14:textId="77777777" w:rsidTr="00647A7F">
        <w:tc>
          <w:tcPr>
            <w:tcW w:w="1982" w:type="pct"/>
          </w:tcPr>
          <w:p w14:paraId="01FCBC31" w14:textId="2AF10706" w:rsidR="008000D5" w:rsidRPr="00952D1C" w:rsidRDefault="008000D5" w:rsidP="001C3D9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57CC5241" w14:textId="592730D2" w:rsidR="008000D5" w:rsidRPr="004B484A" w:rsidRDefault="008000D5" w:rsidP="0010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47C7922" w14:textId="77777777" w:rsidR="008000D5" w:rsidRPr="00952D1C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63FDEF3" w14:textId="4BA64801" w:rsidR="008000D5" w:rsidRPr="00952D1C" w:rsidRDefault="008000D5" w:rsidP="0010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B58E2B3" w14:textId="77777777" w:rsidR="008000D5" w:rsidRPr="00952D1C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3BFDBF60" w14:textId="40DCBE06" w:rsidR="008000D5" w:rsidRPr="004B484A" w:rsidRDefault="008000D5" w:rsidP="0010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0A39142" w14:textId="77777777" w:rsidR="008000D5" w:rsidRPr="00952D1C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6E083A1C" w14:textId="2101010B" w:rsidR="008000D5" w:rsidRPr="00CF5831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F5831">
              <w:rPr>
                <w:rFonts w:asciiTheme="majorBidi" w:hAnsiTheme="majorBidi" w:cstheme="majorBidi"/>
                <w:bCs/>
                <w:sz w:val="30"/>
                <w:szCs w:val="30"/>
              </w:rPr>
              <w:t>16</w:t>
            </w:r>
          </w:p>
        </w:tc>
      </w:tr>
      <w:tr w:rsidR="008000D5" w:rsidRPr="00952D1C" w14:paraId="2E8F5452" w14:textId="77777777" w:rsidTr="00774419">
        <w:tc>
          <w:tcPr>
            <w:tcW w:w="1982" w:type="pct"/>
            <w:vAlign w:val="bottom"/>
          </w:tcPr>
          <w:p w14:paraId="3C0AA428" w14:textId="78AFFF01" w:rsidR="008000D5" w:rsidRPr="00952D1C" w:rsidRDefault="008000D5" w:rsidP="001C3D9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4" w:type="pct"/>
          </w:tcPr>
          <w:p w14:paraId="7F486FF7" w14:textId="523C713C" w:rsidR="008000D5" w:rsidRPr="004B484A" w:rsidRDefault="008000D5" w:rsidP="0029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5,400</w:t>
            </w:r>
          </w:p>
        </w:tc>
        <w:tc>
          <w:tcPr>
            <w:tcW w:w="143" w:type="pct"/>
          </w:tcPr>
          <w:p w14:paraId="18FC43FB" w14:textId="77777777" w:rsidR="008000D5" w:rsidRPr="00952D1C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0C8A15E" w14:textId="334CCB72" w:rsidR="008000D5" w:rsidRPr="003A3380" w:rsidRDefault="008000D5" w:rsidP="0029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143" w:type="pct"/>
          </w:tcPr>
          <w:p w14:paraId="4BE35AEE" w14:textId="77777777" w:rsidR="008000D5" w:rsidRPr="00952D1C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6C2436BF" w14:textId="5028787F" w:rsidR="008000D5" w:rsidRPr="004B484A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45538DE" w14:textId="77777777" w:rsidR="008000D5" w:rsidRPr="00952D1C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147383AE" w14:textId="0C935A94" w:rsidR="008000D5" w:rsidRPr="00CF5831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F5831">
              <w:rPr>
                <w:rFonts w:asciiTheme="majorBidi" w:hAnsiTheme="majorBidi" w:cstheme="majorBidi"/>
                <w:bCs/>
                <w:sz w:val="30"/>
                <w:szCs w:val="30"/>
              </w:rPr>
              <w:t>6,000</w:t>
            </w:r>
          </w:p>
        </w:tc>
      </w:tr>
      <w:tr w:rsidR="008000D5" w:rsidRPr="00952D1C" w14:paraId="151D52E8" w14:textId="77777777" w:rsidTr="00774419">
        <w:tc>
          <w:tcPr>
            <w:tcW w:w="1982" w:type="pct"/>
            <w:vAlign w:val="bottom"/>
          </w:tcPr>
          <w:p w14:paraId="4814243E" w14:textId="7334843A" w:rsidR="008000D5" w:rsidRPr="00952D1C" w:rsidRDefault="008000D5" w:rsidP="001C3D9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47BF3FB5" w14:textId="30A55B6D" w:rsidR="008000D5" w:rsidRPr="004B484A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FD5A9A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143" w:type="pct"/>
          </w:tcPr>
          <w:p w14:paraId="0EFBCCC9" w14:textId="77777777" w:rsidR="008000D5" w:rsidRPr="00952D1C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CEC002D" w14:textId="50CC200B" w:rsidR="008000D5" w:rsidRPr="00952D1C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43" w:type="pct"/>
          </w:tcPr>
          <w:p w14:paraId="34CFB14A" w14:textId="77777777" w:rsidR="008000D5" w:rsidRPr="00952D1C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1ED12FF0" w14:textId="21D7C099" w:rsidR="008000D5" w:rsidRPr="00FD5A9A" w:rsidRDefault="00FD5A9A" w:rsidP="00D04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3" w:type="pct"/>
          </w:tcPr>
          <w:p w14:paraId="5A28CBAC" w14:textId="77777777" w:rsidR="008000D5" w:rsidRPr="00952D1C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6A1A7C3E" w14:textId="6121664C" w:rsidR="008000D5" w:rsidRPr="00952D1C" w:rsidRDefault="008000D5" w:rsidP="0010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00D5" w:rsidRPr="00952D1C" w14:paraId="6B6DA076" w14:textId="77777777" w:rsidTr="00774419">
        <w:tc>
          <w:tcPr>
            <w:tcW w:w="1982" w:type="pct"/>
          </w:tcPr>
          <w:p w14:paraId="0648B3D6" w14:textId="16B43093" w:rsidR="008000D5" w:rsidRPr="00952D1C" w:rsidRDefault="008000D5" w:rsidP="001C3D9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B48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2E27D297" w14:textId="7009840C" w:rsidR="008000D5" w:rsidRPr="004B484A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FD5A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48C6A706" w14:textId="77777777" w:rsidR="008000D5" w:rsidRPr="00952D1C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802658D" w14:textId="452D4427" w:rsidR="008000D5" w:rsidRPr="00952D1C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48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29,516</w:t>
            </w:r>
          </w:p>
        </w:tc>
        <w:tc>
          <w:tcPr>
            <w:tcW w:w="143" w:type="pct"/>
          </w:tcPr>
          <w:p w14:paraId="5EFE99ED" w14:textId="77777777" w:rsidR="008000D5" w:rsidRPr="00952D1C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686412C7" w14:textId="2D042BE3" w:rsidR="008000D5" w:rsidRPr="00FD5A9A" w:rsidRDefault="00FD5A9A" w:rsidP="00D04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39</w:t>
            </w:r>
          </w:p>
        </w:tc>
        <w:tc>
          <w:tcPr>
            <w:tcW w:w="143" w:type="pct"/>
          </w:tcPr>
          <w:p w14:paraId="62315BE5" w14:textId="77777777" w:rsidR="008000D5" w:rsidRPr="00952D1C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1A9F46D9" w14:textId="1AF99426" w:rsidR="008000D5" w:rsidRPr="00952D1C" w:rsidRDefault="008000D5" w:rsidP="00CF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48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29,477</w:t>
            </w:r>
          </w:p>
        </w:tc>
      </w:tr>
      <w:tr w:rsidR="008000D5" w:rsidRPr="00CF5831" w14:paraId="06F339D3" w14:textId="77777777" w:rsidTr="00774419">
        <w:tc>
          <w:tcPr>
            <w:tcW w:w="1982" w:type="pct"/>
            <w:vAlign w:val="bottom"/>
          </w:tcPr>
          <w:p w14:paraId="2599E471" w14:textId="73B53737" w:rsidR="008000D5" w:rsidRPr="00CF5831" w:rsidRDefault="008000D5" w:rsidP="001C3D9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4" w:type="pct"/>
          </w:tcPr>
          <w:p w14:paraId="1BDD8896" w14:textId="0A1428C7" w:rsidR="008000D5" w:rsidRPr="00CF5831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</w:tcPr>
          <w:p w14:paraId="1CCDAB8D" w14:textId="77777777" w:rsidR="008000D5" w:rsidRPr="00CF5831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193AF786" w14:textId="426D0E12" w:rsidR="008000D5" w:rsidRPr="00CF5831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</w:tcPr>
          <w:p w14:paraId="0636851B" w14:textId="77777777" w:rsidR="008000D5" w:rsidRPr="00CF5831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0" w:type="pct"/>
          </w:tcPr>
          <w:p w14:paraId="749D23D6" w14:textId="6CC18FB8" w:rsidR="008000D5" w:rsidRPr="00CF5831" w:rsidRDefault="008000D5" w:rsidP="00BF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</w:tcPr>
          <w:p w14:paraId="4B74D070" w14:textId="77777777" w:rsidR="008000D5" w:rsidRPr="00CF5831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pct"/>
          </w:tcPr>
          <w:p w14:paraId="5B6D30BA" w14:textId="58B3751C" w:rsidR="008000D5" w:rsidRPr="00CF5831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000D5" w:rsidRPr="008000D5" w14:paraId="7A24C48E" w14:textId="77777777" w:rsidTr="00774419">
        <w:tc>
          <w:tcPr>
            <w:tcW w:w="1982" w:type="pct"/>
          </w:tcPr>
          <w:p w14:paraId="697A1A79" w14:textId="77A0A955" w:rsidR="008000D5" w:rsidRPr="008000D5" w:rsidRDefault="008000D5" w:rsidP="001C3D9E">
            <w:pPr>
              <w:spacing w:line="240" w:lineRule="auto"/>
              <w:jc w:val="both"/>
              <w:rPr>
                <w:rFonts w:ascii="Angsana New" w:hAnsi="Angsana New"/>
                <w:cs/>
              </w:rPr>
            </w:pPr>
            <w:r w:rsidRPr="00952D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952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74" w:type="pct"/>
          </w:tcPr>
          <w:p w14:paraId="0C5671D8" w14:textId="77777777" w:rsidR="008000D5" w:rsidRPr="008000D5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3" w:type="pct"/>
          </w:tcPr>
          <w:p w14:paraId="6B5A35CC" w14:textId="77777777" w:rsidR="008000D5" w:rsidRPr="008000D5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pct"/>
          </w:tcPr>
          <w:p w14:paraId="7ECEB423" w14:textId="77777777" w:rsidR="008000D5" w:rsidRPr="008000D5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3" w:type="pct"/>
          </w:tcPr>
          <w:p w14:paraId="5AE1AB9C" w14:textId="77777777" w:rsidR="008000D5" w:rsidRPr="008000D5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0" w:type="pct"/>
          </w:tcPr>
          <w:p w14:paraId="1E81541E" w14:textId="77777777" w:rsidR="008000D5" w:rsidRPr="008000D5" w:rsidRDefault="008000D5" w:rsidP="00BF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37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3" w:type="pct"/>
          </w:tcPr>
          <w:p w14:paraId="6284D192" w14:textId="77777777" w:rsidR="008000D5" w:rsidRPr="008000D5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4" w:type="pct"/>
          </w:tcPr>
          <w:p w14:paraId="1C68C39B" w14:textId="77777777" w:rsidR="008000D5" w:rsidRPr="008000D5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000D5" w:rsidRPr="00952D1C" w14:paraId="39BC8B8D" w14:textId="77777777" w:rsidTr="00647A7F">
        <w:tc>
          <w:tcPr>
            <w:tcW w:w="1982" w:type="pct"/>
          </w:tcPr>
          <w:p w14:paraId="62238764" w14:textId="6333D5E6" w:rsidR="008000D5" w:rsidRPr="00952D1C" w:rsidRDefault="008000D5" w:rsidP="001C3D9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080DE957" w14:textId="56A1C14E" w:rsidR="008000D5" w:rsidRPr="00952D1C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8BD5233" w14:textId="77777777" w:rsidR="008000D5" w:rsidRPr="00952D1C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2072CB8" w14:textId="1681A4A1" w:rsidR="008000D5" w:rsidRPr="00952D1C" w:rsidRDefault="008000D5" w:rsidP="0010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48F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584B5F8A" w14:textId="77777777" w:rsidR="008000D5" w:rsidRPr="00952D1C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5E9D2306" w14:textId="149D1F0A" w:rsidR="008000D5" w:rsidRPr="00BF44CE" w:rsidRDefault="008000D5" w:rsidP="00D04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04647">
              <w:rPr>
                <w:rFonts w:asciiTheme="majorBidi" w:hAnsiTheme="majorBidi" w:cstheme="majorBidi"/>
                <w:bCs/>
                <w:sz w:val="30"/>
                <w:szCs w:val="30"/>
              </w:rPr>
              <w:t>1,</w:t>
            </w:r>
            <w:r w:rsidR="00BF44CE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868</w:t>
            </w:r>
          </w:p>
        </w:tc>
        <w:tc>
          <w:tcPr>
            <w:tcW w:w="143" w:type="pct"/>
          </w:tcPr>
          <w:p w14:paraId="4D557A9D" w14:textId="77777777" w:rsidR="008000D5" w:rsidRPr="00952D1C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634DC647" w14:textId="3045F7ED" w:rsidR="008000D5" w:rsidRPr="00952D1C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5BA3">
              <w:rPr>
                <w:rFonts w:asciiTheme="majorBidi" w:hAnsiTheme="majorBidi"/>
                <w:sz w:val="30"/>
                <w:szCs w:val="30"/>
              </w:rPr>
              <w:t>6</w:t>
            </w:r>
            <w:r w:rsidRPr="0054265C">
              <w:rPr>
                <w:rFonts w:asciiTheme="majorBidi" w:hAnsiTheme="majorBidi"/>
                <w:sz w:val="30"/>
                <w:szCs w:val="30"/>
              </w:rPr>
              <w:t>,279</w:t>
            </w:r>
          </w:p>
        </w:tc>
      </w:tr>
      <w:tr w:rsidR="008000D5" w:rsidRPr="00952D1C" w14:paraId="5CE02CAB" w14:textId="77777777" w:rsidTr="00774419">
        <w:tc>
          <w:tcPr>
            <w:tcW w:w="1982" w:type="pct"/>
            <w:vAlign w:val="bottom"/>
          </w:tcPr>
          <w:p w14:paraId="1142806F" w14:textId="7D344AE3" w:rsidR="008000D5" w:rsidRPr="00952D1C" w:rsidRDefault="008000D5" w:rsidP="001C3D9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24E6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3F45DE7E" w14:textId="4EB9ADFD" w:rsidR="008000D5" w:rsidRPr="001C24B9" w:rsidRDefault="008000D5" w:rsidP="0029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4E68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BF44CE">
              <w:rPr>
                <w:rFonts w:asciiTheme="majorBidi" w:hAnsiTheme="majorBidi" w:cstheme="majorBidi"/>
                <w:sz w:val="30"/>
                <w:szCs w:val="30"/>
              </w:rPr>
              <w:t>6,533</w:t>
            </w:r>
          </w:p>
        </w:tc>
        <w:tc>
          <w:tcPr>
            <w:tcW w:w="143" w:type="pct"/>
          </w:tcPr>
          <w:p w14:paraId="76755C24" w14:textId="77777777" w:rsidR="008000D5" w:rsidRPr="001C24B9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F5CBF27" w14:textId="4FF15A99" w:rsidR="008000D5" w:rsidRPr="00D248FF" w:rsidRDefault="008000D5" w:rsidP="0029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4E68">
              <w:rPr>
                <w:rFonts w:asciiTheme="majorBidi" w:hAnsiTheme="majorBidi" w:cstheme="majorBidi"/>
                <w:sz w:val="30"/>
                <w:szCs w:val="30"/>
              </w:rPr>
              <w:t>135,530</w:t>
            </w:r>
          </w:p>
        </w:tc>
        <w:tc>
          <w:tcPr>
            <w:tcW w:w="143" w:type="pct"/>
          </w:tcPr>
          <w:p w14:paraId="741DE832" w14:textId="77777777" w:rsidR="008000D5" w:rsidRPr="00952D1C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3A61CCBC" w14:textId="6266C115" w:rsidR="008000D5" w:rsidRPr="001C24B9" w:rsidRDefault="008000D5" w:rsidP="0010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107D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4F82AD4" w14:textId="77777777" w:rsidR="008000D5" w:rsidRPr="00952D1C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4F8FDB62" w14:textId="71F24B39" w:rsidR="008000D5" w:rsidRPr="00952D1C" w:rsidRDefault="008000D5" w:rsidP="0010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E6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8000D5" w:rsidRPr="00952D1C" w14:paraId="09DF2A6F" w14:textId="77777777" w:rsidTr="00774419">
        <w:tc>
          <w:tcPr>
            <w:tcW w:w="1982" w:type="pct"/>
          </w:tcPr>
          <w:p w14:paraId="1F1E95CF" w14:textId="70A51233" w:rsidR="008000D5" w:rsidRPr="00B24E68" w:rsidRDefault="008000D5" w:rsidP="001C3D9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24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7365D913" w14:textId="334BA3A7" w:rsidR="008000D5" w:rsidRPr="00B24E68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BF44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6,533</w:t>
            </w:r>
          </w:p>
        </w:tc>
        <w:tc>
          <w:tcPr>
            <w:tcW w:w="143" w:type="pct"/>
          </w:tcPr>
          <w:p w14:paraId="2545948E" w14:textId="77777777" w:rsidR="008000D5" w:rsidRPr="00B24E68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960DFBA" w14:textId="7E8D9555" w:rsidR="008000D5" w:rsidRPr="00B24E68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4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135,530</w:t>
            </w:r>
          </w:p>
        </w:tc>
        <w:tc>
          <w:tcPr>
            <w:tcW w:w="143" w:type="pct"/>
          </w:tcPr>
          <w:p w14:paraId="1473E21A" w14:textId="77777777" w:rsidR="008000D5" w:rsidRPr="00B24E68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CB5B8EA" w14:textId="59D89C2B" w:rsidR="008000D5" w:rsidRPr="00BF44CE" w:rsidRDefault="008000D5" w:rsidP="00D04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D04647">
              <w:rPr>
                <w:rFonts w:asciiTheme="majorBidi" w:hAnsiTheme="majorBidi" w:cstheme="majorBidi"/>
                <w:b/>
                <w:sz w:val="30"/>
                <w:szCs w:val="30"/>
              </w:rPr>
              <w:t>1,</w:t>
            </w:r>
            <w:r w:rsidR="00BF44CE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868</w:t>
            </w:r>
          </w:p>
        </w:tc>
        <w:tc>
          <w:tcPr>
            <w:tcW w:w="143" w:type="pct"/>
          </w:tcPr>
          <w:p w14:paraId="2283CF10" w14:textId="77777777" w:rsidR="008000D5" w:rsidRPr="00B24E68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35AB5B6D" w14:textId="00E2944E" w:rsidR="008000D5" w:rsidRPr="00B24E68" w:rsidRDefault="008000D5" w:rsidP="00CF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4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6,279</w:t>
            </w:r>
          </w:p>
        </w:tc>
      </w:tr>
      <w:tr w:rsidR="008000D5" w:rsidRPr="00CF5831" w14:paraId="0D126598" w14:textId="77777777" w:rsidTr="00774419">
        <w:tc>
          <w:tcPr>
            <w:tcW w:w="1982" w:type="pct"/>
          </w:tcPr>
          <w:p w14:paraId="152326B5" w14:textId="0F601336" w:rsidR="008000D5" w:rsidRPr="00CF5831" w:rsidRDefault="008000D5" w:rsidP="001C3D9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00909E50" w14:textId="73CDABCC" w:rsidR="008000D5" w:rsidRPr="00CF5831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</w:tcPr>
          <w:p w14:paraId="47160B26" w14:textId="77777777" w:rsidR="008000D5" w:rsidRPr="00CF5831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33B69177" w14:textId="3444AAC2" w:rsidR="008000D5" w:rsidRPr="00CF5831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</w:tcPr>
          <w:p w14:paraId="7DF74D4E" w14:textId="77777777" w:rsidR="008000D5" w:rsidRPr="00CF5831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135DA9B1" w14:textId="49579716" w:rsidR="008000D5" w:rsidRPr="00CF5831" w:rsidRDefault="008000D5" w:rsidP="00BF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</w:tcPr>
          <w:p w14:paraId="0B43A4A0" w14:textId="77777777" w:rsidR="008000D5" w:rsidRPr="00CF5831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</w:tcPr>
          <w:p w14:paraId="3D0F3FE1" w14:textId="404C1330" w:rsidR="008000D5" w:rsidRPr="00CF5831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000D5" w:rsidRPr="001C24B9" w14:paraId="0BF9B25A" w14:textId="77777777" w:rsidTr="00774419">
        <w:tc>
          <w:tcPr>
            <w:tcW w:w="1982" w:type="pct"/>
            <w:vAlign w:val="bottom"/>
          </w:tcPr>
          <w:p w14:paraId="7EE13EF6" w14:textId="3F6CCC53" w:rsidR="008000D5" w:rsidRPr="001C24B9" w:rsidRDefault="008000D5" w:rsidP="001C3D9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รายได้ค่าเช่าและค่าบริการรับล่วงหน้า</w:t>
            </w:r>
          </w:p>
        </w:tc>
        <w:tc>
          <w:tcPr>
            <w:tcW w:w="674" w:type="pct"/>
          </w:tcPr>
          <w:p w14:paraId="22395543" w14:textId="77777777" w:rsidR="008000D5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C88A26A" w14:textId="77777777" w:rsidR="008000D5" w:rsidRPr="00D22229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0CB8363" w14:textId="77777777" w:rsidR="008000D5" w:rsidRPr="001C24B9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A7C66B9" w14:textId="77777777" w:rsidR="008000D5" w:rsidRPr="001C24B9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217DA77E" w14:textId="77777777" w:rsidR="008000D5" w:rsidRDefault="008000D5" w:rsidP="00BF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C8F4FE8" w14:textId="77777777" w:rsidR="008000D5" w:rsidRPr="001C24B9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50F96DE4" w14:textId="77777777" w:rsidR="008000D5" w:rsidRPr="001C24B9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000D5" w:rsidRPr="00952D1C" w14:paraId="5B160589" w14:textId="77777777" w:rsidTr="00774419">
        <w:tc>
          <w:tcPr>
            <w:tcW w:w="1982" w:type="pct"/>
            <w:vAlign w:val="bottom"/>
          </w:tcPr>
          <w:p w14:paraId="6DAEDF07" w14:textId="07C4CD00" w:rsidR="008000D5" w:rsidRPr="00952D1C" w:rsidRDefault="008000D5" w:rsidP="001C3D9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68AF1164" w14:textId="23F92E47" w:rsidR="008000D5" w:rsidRPr="00952D1C" w:rsidRDefault="008000D5" w:rsidP="00CF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4,562,010</w:t>
            </w:r>
          </w:p>
        </w:tc>
        <w:tc>
          <w:tcPr>
            <w:tcW w:w="143" w:type="pct"/>
          </w:tcPr>
          <w:p w14:paraId="1F3B214A" w14:textId="77777777" w:rsidR="008000D5" w:rsidRPr="00952D1C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3A78E64E" w14:textId="297112E4" w:rsidR="008000D5" w:rsidRPr="00952D1C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4,729,285</w:t>
            </w:r>
          </w:p>
        </w:tc>
        <w:tc>
          <w:tcPr>
            <w:tcW w:w="143" w:type="pct"/>
          </w:tcPr>
          <w:p w14:paraId="4B2810AF" w14:textId="77777777" w:rsidR="008000D5" w:rsidRPr="00952D1C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5B14D4F3" w14:textId="71EE7809" w:rsidR="008000D5" w:rsidRPr="00D04647" w:rsidRDefault="008000D5" w:rsidP="00D04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04647">
              <w:rPr>
                <w:rFonts w:asciiTheme="majorBidi" w:hAnsiTheme="majorBidi" w:cstheme="majorBidi"/>
                <w:b/>
                <w:sz w:val="30"/>
                <w:szCs w:val="30"/>
              </w:rPr>
              <w:t>3,652,896</w:t>
            </w:r>
          </w:p>
        </w:tc>
        <w:tc>
          <w:tcPr>
            <w:tcW w:w="143" w:type="pct"/>
          </w:tcPr>
          <w:p w14:paraId="493A6424" w14:textId="77777777" w:rsidR="008000D5" w:rsidRPr="00952D1C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60208833" w14:textId="647FEED9" w:rsidR="008000D5" w:rsidRPr="00952D1C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3,764,121</w:t>
            </w:r>
          </w:p>
        </w:tc>
      </w:tr>
      <w:tr w:rsidR="008000D5" w:rsidRPr="00CF5831" w14:paraId="0DBA6D1E" w14:textId="77777777" w:rsidTr="00774419">
        <w:tc>
          <w:tcPr>
            <w:tcW w:w="1982" w:type="pct"/>
          </w:tcPr>
          <w:p w14:paraId="05B5BBF0" w14:textId="1AFAE528" w:rsidR="008000D5" w:rsidRPr="00CF5831" w:rsidRDefault="008000D5" w:rsidP="001C3D9E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27F78762" w14:textId="2635FFB5" w:rsidR="008000D5" w:rsidRPr="00CF5831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</w:tcPr>
          <w:p w14:paraId="5E117FFC" w14:textId="77777777" w:rsidR="008000D5" w:rsidRPr="00CF5831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6067C807" w14:textId="009F83DF" w:rsidR="008000D5" w:rsidRPr="00CF5831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</w:tcPr>
          <w:p w14:paraId="08719A73" w14:textId="77777777" w:rsidR="008000D5" w:rsidRPr="00CF5831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093EE275" w14:textId="0292AF92" w:rsidR="008000D5" w:rsidRPr="00CF5831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</w:tcPr>
          <w:p w14:paraId="4C824A37" w14:textId="77777777" w:rsidR="008000D5" w:rsidRPr="00CF5831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</w:tcPr>
          <w:p w14:paraId="3D660429" w14:textId="5066384D" w:rsidR="008000D5" w:rsidRPr="00CF5831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000D5" w:rsidRPr="00A37290" w14:paraId="4E005045" w14:textId="77777777" w:rsidTr="00774419">
        <w:tc>
          <w:tcPr>
            <w:tcW w:w="1982" w:type="pct"/>
            <w:vAlign w:val="bottom"/>
          </w:tcPr>
          <w:p w14:paraId="68823BCC" w14:textId="7C8AB327" w:rsidR="008000D5" w:rsidRPr="00A37290" w:rsidRDefault="008000D5" w:rsidP="001C3D9E">
            <w:pPr>
              <w:spacing w:line="240" w:lineRule="auto"/>
              <w:jc w:val="both"/>
              <w:rPr>
                <w:rFonts w:ascii="Angsana New" w:hAnsi="Angsana New"/>
                <w:cs/>
              </w:rPr>
            </w:pPr>
            <w:r w:rsidRPr="00952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เงินประกันการเช่าและบริการ </w:t>
            </w:r>
          </w:p>
        </w:tc>
        <w:tc>
          <w:tcPr>
            <w:tcW w:w="674" w:type="pct"/>
          </w:tcPr>
          <w:p w14:paraId="673D01C2" w14:textId="77777777" w:rsidR="008000D5" w:rsidRPr="00A37290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3" w:type="pct"/>
          </w:tcPr>
          <w:p w14:paraId="2A796AF6" w14:textId="77777777" w:rsidR="008000D5" w:rsidRPr="00A37290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31" w:type="pct"/>
          </w:tcPr>
          <w:p w14:paraId="0F092009" w14:textId="77777777" w:rsidR="008000D5" w:rsidRPr="00A37290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3" w:type="pct"/>
          </w:tcPr>
          <w:p w14:paraId="6C1EA360" w14:textId="77777777" w:rsidR="008000D5" w:rsidRPr="00A37290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20" w:type="pct"/>
          </w:tcPr>
          <w:p w14:paraId="6E6E9D39" w14:textId="77777777" w:rsidR="008000D5" w:rsidRPr="00A37290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3" w:type="pct"/>
          </w:tcPr>
          <w:p w14:paraId="24927D95" w14:textId="77777777" w:rsidR="008000D5" w:rsidRPr="00A37290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64" w:type="pct"/>
          </w:tcPr>
          <w:p w14:paraId="22E889EF" w14:textId="77777777" w:rsidR="008000D5" w:rsidRPr="00A37290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000D5" w:rsidRPr="00952D1C" w14:paraId="31D99FCC" w14:textId="77777777" w:rsidTr="00774419">
        <w:tc>
          <w:tcPr>
            <w:tcW w:w="1982" w:type="pct"/>
            <w:vAlign w:val="bottom"/>
          </w:tcPr>
          <w:p w14:paraId="7D14349D" w14:textId="7764C49A" w:rsidR="008000D5" w:rsidRPr="00952D1C" w:rsidRDefault="008000D5" w:rsidP="001C3D9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0B336B2B" w14:textId="6FD72F92" w:rsidR="008000D5" w:rsidRPr="00952D1C" w:rsidRDefault="008000D5" w:rsidP="00CF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16,216</w:t>
            </w:r>
          </w:p>
        </w:tc>
        <w:tc>
          <w:tcPr>
            <w:tcW w:w="143" w:type="pct"/>
          </w:tcPr>
          <w:p w14:paraId="4EA2F51C" w14:textId="77777777" w:rsidR="008000D5" w:rsidRPr="00952D1C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5CA21E9E" w14:textId="2D48D5F9" w:rsidR="008000D5" w:rsidRPr="00952D1C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7,609</w:t>
            </w:r>
          </w:p>
        </w:tc>
        <w:tc>
          <w:tcPr>
            <w:tcW w:w="143" w:type="pct"/>
          </w:tcPr>
          <w:p w14:paraId="527D7F5F" w14:textId="77777777" w:rsidR="008000D5" w:rsidRPr="00952D1C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338C2F89" w14:textId="5E457484" w:rsidR="008000D5" w:rsidRPr="00952D1C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4087450" w14:textId="77777777" w:rsidR="008000D5" w:rsidRPr="00952D1C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7362D6DC" w14:textId="2993DB99" w:rsidR="008000D5" w:rsidRPr="00952D1C" w:rsidRDefault="008000D5" w:rsidP="00C3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000D5" w:rsidRPr="00CF5831" w14:paraId="2F702294" w14:textId="77777777" w:rsidTr="00774419">
        <w:tc>
          <w:tcPr>
            <w:tcW w:w="1982" w:type="pct"/>
          </w:tcPr>
          <w:p w14:paraId="04D421EA" w14:textId="285C48C9" w:rsidR="008000D5" w:rsidRPr="00CF5831" w:rsidRDefault="008000D5" w:rsidP="001C3D9E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74" w:type="pct"/>
          </w:tcPr>
          <w:p w14:paraId="5925C873" w14:textId="77611671" w:rsidR="008000D5" w:rsidRPr="00CF5831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</w:tcPr>
          <w:p w14:paraId="1987D7B2" w14:textId="77777777" w:rsidR="008000D5" w:rsidRPr="00CF5831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</w:tcPr>
          <w:p w14:paraId="0B6A7B12" w14:textId="62A6DB91" w:rsidR="008000D5" w:rsidRPr="00CF5831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</w:tcPr>
          <w:p w14:paraId="0F0005E2" w14:textId="77777777" w:rsidR="008000D5" w:rsidRPr="00CF5831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0" w:type="pct"/>
          </w:tcPr>
          <w:p w14:paraId="0EEE6641" w14:textId="364246E2" w:rsidR="008000D5" w:rsidRPr="00CF5831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</w:tcPr>
          <w:p w14:paraId="6AD57319" w14:textId="77777777" w:rsidR="008000D5" w:rsidRPr="00CF5831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pct"/>
          </w:tcPr>
          <w:p w14:paraId="19AD7BB9" w14:textId="27A61396" w:rsidR="008000D5" w:rsidRPr="00CF5831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000D5" w:rsidRPr="00A37290" w14:paraId="21D4212C" w14:textId="77777777" w:rsidTr="00647A7F">
        <w:tc>
          <w:tcPr>
            <w:tcW w:w="1982" w:type="pct"/>
          </w:tcPr>
          <w:p w14:paraId="74941110" w14:textId="294A1FE9" w:rsidR="008000D5" w:rsidRPr="00A37290" w:rsidRDefault="008000D5" w:rsidP="001C3D9E">
            <w:pPr>
              <w:spacing w:line="240" w:lineRule="auto"/>
              <w:jc w:val="both"/>
              <w:rPr>
                <w:rFonts w:ascii="Angsana New" w:hAnsi="Angsana New"/>
                <w:cs/>
              </w:rPr>
            </w:pPr>
            <w:r w:rsidRPr="00952D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</w:t>
            </w:r>
            <w:r w:rsidRPr="00952D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ะสั้น</w:t>
            </w:r>
          </w:p>
        </w:tc>
        <w:tc>
          <w:tcPr>
            <w:tcW w:w="674" w:type="pct"/>
          </w:tcPr>
          <w:p w14:paraId="6F5F7737" w14:textId="77777777" w:rsidR="008000D5" w:rsidRPr="00A37290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3" w:type="pct"/>
          </w:tcPr>
          <w:p w14:paraId="3C6D621B" w14:textId="77777777" w:rsidR="008000D5" w:rsidRPr="00A37290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31" w:type="pct"/>
          </w:tcPr>
          <w:p w14:paraId="4B5979A7" w14:textId="77777777" w:rsidR="008000D5" w:rsidRPr="00A37290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3" w:type="pct"/>
          </w:tcPr>
          <w:p w14:paraId="429CDF53" w14:textId="77777777" w:rsidR="008000D5" w:rsidRPr="00A37290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20" w:type="pct"/>
          </w:tcPr>
          <w:p w14:paraId="17303CF6" w14:textId="77777777" w:rsidR="008000D5" w:rsidRPr="00A37290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3" w:type="pct"/>
          </w:tcPr>
          <w:p w14:paraId="309F599F" w14:textId="77777777" w:rsidR="008000D5" w:rsidRPr="00A37290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64" w:type="pct"/>
          </w:tcPr>
          <w:p w14:paraId="6C3E01B3" w14:textId="77777777" w:rsidR="008000D5" w:rsidRPr="00A37290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000D5" w:rsidRPr="00952D1C" w14:paraId="13ECD7F1" w14:textId="77777777" w:rsidTr="00647A7F">
        <w:tc>
          <w:tcPr>
            <w:tcW w:w="1982" w:type="pct"/>
          </w:tcPr>
          <w:p w14:paraId="1497D5FF" w14:textId="53AA7FA1" w:rsidR="008000D5" w:rsidRPr="00952D1C" w:rsidRDefault="008000D5" w:rsidP="001C3D9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74" w:type="pct"/>
          </w:tcPr>
          <w:p w14:paraId="1FF94FD6" w14:textId="4EEF220C" w:rsidR="008000D5" w:rsidRPr="00952D1C" w:rsidRDefault="008000D5" w:rsidP="00CF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1,143,200</w:t>
            </w:r>
          </w:p>
        </w:tc>
        <w:tc>
          <w:tcPr>
            <w:tcW w:w="143" w:type="pct"/>
          </w:tcPr>
          <w:p w14:paraId="3A78810F" w14:textId="77777777" w:rsidR="008000D5" w:rsidRPr="00952D1C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BFBFEC1" w14:textId="46FA090A" w:rsidR="008000D5" w:rsidRPr="00952D1C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5CA2">
              <w:rPr>
                <w:rFonts w:asciiTheme="majorBidi" w:hAnsiTheme="majorBidi" w:cstheme="majorBidi"/>
                <w:sz w:val="30"/>
                <w:szCs w:val="30"/>
              </w:rPr>
              <w:t>782,211</w:t>
            </w:r>
          </w:p>
        </w:tc>
        <w:tc>
          <w:tcPr>
            <w:tcW w:w="143" w:type="pct"/>
          </w:tcPr>
          <w:p w14:paraId="4D6917F1" w14:textId="77777777" w:rsidR="008000D5" w:rsidRPr="00952D1C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53C84C9F" w14:textId="0139A6F1" w:rsidR="008000D5" w:rsidRPr="00D04647" w:rsidRDefault="008000D5" w:rsidP="00D04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04647">
              <w:rPr>
                <w:rFonts w:asciiTheme="majorBidi" w:hAnsiTheme="majorBidi" w:cstheme="majorBidi"/>
                <w:bCs/>
                <w:sz w:val="30"/>
                <w:szCs w:val="30"/>
              </w:rPr>
              <w:t>1,143,200</w:t>
            </w:r>
          </w:p>
        </w:tc>
        <w:tc>
          <w:tcPr>
            <w:tcW w:w="143" w:type="pct"/>
          </w:tcPr>
          <w:p w14:paraId="463041F5" w14:textId="77777777" w:rsidR="008000D5" w:rsidRPr="00952D1C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445F37CF" w14:textId="1BC62B05" w:rsidR="008000D5" w:rsidRPr="00952D1C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782,211</w:t>
            </w:r>
          </w:p>
        </w:tc>
      </w:tr>
      <w:tr w:rsidR="008000D5" w:rsidRPr="00952D1C" w14:paraId="665FD14A" w14:textId="77777777" w:rsidTr="00774419">
        <w:tc>
          <w:tcPr>
            <w:tcW w:w="1982" w:type="pct"/>
          </w:tcPr>
          <w:p w14:paraId="332F3A50" w14:textId="1E864E61" w:rsidR="008000D5" w:rsidRPr="00952D1C" w:rsidRDefault="008000D5" w:rsidP="001C3D9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35DCD293" w14:textId="53AE8DAB" w:rsidR="008000D5" w:rsidRPr="00B35CA2" w:rsidRDefault="008000D5" w:rsidP="00C35D5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C35D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3871E20" w14:textId="77777777" w:rsidR="008000D5" w:rsidRPr="00952D1C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19BB1D4" w14:textId="746DFBBE" w:rsidR="008000D5" w:rsidRPr="00B35CA2" w:rsidRDefault="008000D5" w:rsidP="00C35D5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C35D5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6D01E3C3" w14:textId="77777777" w:rsidR="008000D5" w:rsidRPr="00B35CA2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7C8B9032" w14:textId="021ED252" w:rsidR="008000D5" w:rsidRPr="00D04647" w:rsidRDefault="008000D5" w:rsidP="00D04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04647">
              <w:rPr>
                <w:rFonts w:asciiTheme="majorBidi" w:hAnsiTheme="majorBidi" w:cstheme="majorBidi"/>
                <w:bCs/>
                <w:sz w:val="30"/>
                <w:szCs w:val="30"/>
              </w:rPr>
              <w:t>4,338,162</w:t>
            </w:r>
          </w:p>
        </w:tc>
        <w:tc>
          <w:tcPr>
            <w:tcW w:w="143" w:type="pct"/>
          </w:tcPr>
          <w:p w14:paraId="1127BEC9" w14:textId="77777777" w:rsidR="008000D5" w:rsidRPr="00952D1C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3CCED8CC" w14:textId="444312DE" w:rsidR="008000D5" w:rsidRPr="00952D1C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3,974,536</w:t>
            </w:r>
          </w:p>
        </w:tc>
      </w:tr>
      <w:tr w:rsidR="008000D5" w:rsidRPr="00952D1C" w14:paraId="1632E7D3" w14:textId="77777777" w:rsidTr="00774419">
        <w:tc>
          <w:tcPr>
            <w:tcW w:w="1982" w:type="pct"/>
          </w:tcPr>
          <w:p w14:paraId="04ECF328" w14:textId="5BC971CA" w:rsidR="008000D5" w:rsidRPr="00952D1C" w:rsidRDefault="008000D5" w:rsidP="001C3D9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5C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1138EEE5" w14:textId="7DBEA106" w:rsidR="008000D5" w:rsidRPr="00B35CA2" w:rsidRDefault="008000D5" w:rsidP="00CF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1,143,200</w:t>
            </w:r>
          </w:p>
        </w:tc>
        <w:tc>
          <w:tcPr>
            <w:tcW w:w="143" w:type="pct"/>
          </w:tcPr>
          <w:p w14:paraId="503184DB" w14:textId="77777777" w:rsidR="008000D5" w:rsidRPr="00952D1C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6C2B235" w14:textId="15E6B793" w:rsidR="008000D5" w:rsidRPr="007C5224" w:rsidRDefault="008000D5" w:rsidP="007C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5C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782,211</w:t>
            </w:r>
          </w:p>
        </w:tc>
        <w:tc>
          <w:tcPr>
            <w:tcW w:w="143" w:type="pct"/>
          </w:tcPr>
          <w:p w14:paraId="463B5D44" w14:textId="77777777" w:rsidR="008000D5" w:rsidRPr="007C5224" w:rsidRDefault="008000D5" w:rsidP="007C5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6E75D484" w14:textId="31AE079F" w:rsidR="008000D5" w:rsidRPr="00B35CA2" w:rsidRDefault="008000D5" w:rsidP="00D04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04647">
              <w:rPr>
                <w:rFonts w:asciiTheme="majorBidi" w:hAnsiTheme="majorBidi" w:cstheme="majorBidi"/>
                <w:b/>
                <w:sz w:val="30"/>
                <w:szCs w:val="30"/>
              </w:rPr>
              <w:t>5,481,362</w:t>
            </w:r>
          </w:p>
        </w:tc>
        <w:tc>
          <w:tcPr>
            <w:tcW w:w="143" w:type="pct"/>
          </w:tcPr>
          <w:p w14:paraId="3966AB7D" w14:textId="77777777" w:rsidR="008000D5" w:rsidRPr="00952D1C" w:rsidRDefault="008000D5" w:rsidP="001C3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32CDA4AA" w14:textId="1F7A578B" w:rsidR="008000D5" w:rsidRPr="00952D1C" w:rsidRDefault="008000D5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5C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4,756,747</w:t>
            </w:r>
          </w:p>
        </w:tc>
      </w:tr>
    </w:tbl>
    <w:p w14:paraId="5DB492F8" w14:textId="3C28E7A7" w:rsidR="00AA6563" w:rsidRPr="00703CDE" w:rsidRDefault="00E17CC9" w:rsidP="00703CDE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703CDE"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>อสังหาริมทรัพย์พัฒนาเพื่อขาย</w:t>
      </w:r>
    </w:p>
    <w:p w14:paraId="0049AE85" w14:textId="77777777" w:rsidR="00E17CC9" w:rsidRPr="00EB765C" w:rsidRDefault="00E17CC9" w:rsidP="00EB76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284"/>
        <w:gridCol w:w="406"/>
        <w:gridCol w:w="1305"/>
        <w:gridCol w:w="269"/>
        <w:gridCol w:w="1216"/>
        <w:gridCol w:w="265"/>
        <w:gridCol w:w="1082"/>
        <w:gridCol w:w="269"/>
        <w:gridCol w:w="1264"/>
      </w:tblGrid>
      <w:tr w:rsidR="00B37123" w:rsidRPr="00952D1C" w14:paraId="273FB66C" w14:textId="77777777" w:rsidTr="00AB5BAE">
        <w:trPr>
          <w:trHeight w:val="56"/>
          <w:tblHeader/>
        </w:trPr>
        <w:tc>
          <w:tcPr>
            <w:tcW w:w="3284" w:type="dxa"/>
            <w:vMerge w:val="restart"/>
          </w:tcPr>
          <w:p w14:paraId="722DB0AF" w14:textId="77777777" w:rsidR="002A3CEF" w:rsidRPr="00952D1C" w:rsidRDefault="002A3CEF" w:rsidP="00E707E2">
            <w:pPr>
              <w:pStyle w:val="BodyText"/>
              <w:tabs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06" w:type="dxa"/>
          </w:tcPr>
          <w:p w14:paraId="5DE023B5" w14:textId="77777777" w:rsidR="002A3CEF" w:rsidRPr="00952D1C" w:rsidRDefault="002A3CEF" w:rsidP="00E707E2">
            <w:pPr>
              <w:pStyle w:val="BodyText"/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hideMark/>
          </w:tcPr>
          <w:p w14:paraId="7AC6B396" w14:textId="77777777" w:rsidR="002A3CEF" w:rsidRPr="00952D1C" w:rsidRDefault="002A3CEF" w:rsidP="00E707E2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2D1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33E483B8" w14:textId="77777777" w:rsidR="002A3CEF" w:rsidRPr="00952D1C" w:rsidRDefault="002A3CEF" w:rsidP="00E707E2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5" w:type="dxa"/>
            <w:gridSpan w:val="3"/>
            <w:hideMark/>
          </w:tcPr>
          <w:p w14:paraId="609DF7FE" w14:textId="77777777" w:rsidR="002A3CEF" w:rsidRPr="00952D1C" w:rsidRDefault="002A3CEF" w:rsidP="00E707E2">
            <w:pPr>
              <w:tabs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2D1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3D9E" w:rsidRPr="00952D1C" w14:paraId="5849B193" w14:textId="77777777" w:rsidTr="00AB5BAE">
        <w:trPr>
          <w:trHeight w:val="56"/>
          <w:tblHeader/>
        </w:trPr>
        <w:tc>
          <w:tcPr>
            <w:tcW w:w="3284" w:type="dxa"/>
            <w:vMerge/>
          </w:tcPr>
          <w:p w14:paraId="20F7C9BE" w14:textId="77777777" w:rsidR="001C3D9E" w:rsidRPr="00952D1C" w:rsidRDefault="001C3D9E" w:rsidP="001C3D9E">
            <w:pPr>
              <w:pStyle w:val="BodyText"/>
              <w:tabs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06" w:type="dxa"/>
          </w:tcPr>
          <w:p w14:paraId="5D033C83" w14:textId="77777777" w:rsidR="001C3D9E" w:rsidRPr="00952D1C" w:rsidRDefault="001C3D9E" w:rsidP="001C3D9E">
            <w:pPr>
              <w:pStyle w:val="BodyText"/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60355A29" w14:textId="28DAB9BE" w:rsidR="001C3D9E" w:rsidRPr="00952D1C" w:rsidRDefault="001C3D9E" w:rsidP="001C3D9E">
            <w:pPr>
              <w:pStyle w:val="BodyText"/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9" w:type="dxa"/>
            <w:vAlign w:val="center"/>
          </w:tcPr>
          <w:p w14:paraId="79D0B84C" w14:textId="77777777" w:rsidR="001C3D9E" w:rsidRPr="00952D1C" w:rsidRDefault="001C3D9E" w:rsidP="001C3D9E">
            <w:pPr>
              <w:pStyle w:val="BodyText"/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573B40E8" w14:textId="39DC6922" w:rsidR="001C3D9E" w:rsidRPr="00952D1C" w:rsidRDefault="001C3D9E" w:rsidP="001C3D9E">
            <w:pPr>
              <w:pStyle w:val="BodyText"/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52D1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5" w:type="dxa"/>
          </w:tcPr>
          <w:p w14:paraId="1735E385" w14:textId="77777777" w:rsidR="001C3D9E" w:rsidRPr="00952D1C" w:rsidRDefault="001C3D9E" w:rsidP="001C3D9E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96613A0" w14:textId="5E23A16A" w:rsidR="001C3D9E" w:rsidRPr="00952D1C" w:rsidRDefault="001C3D9E" w:rsidP="001C3D9E">
            <w:pPr>
              <w:pStyle w:val="BodyText"/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9" w:type="dxa"/>
            <w:vAlign w:val="center"/>
          </w:tcPr>
          <w:p w14:paraId="2C0B9E58" w14:textId="77777777" w:rsidR="001C3D9E" w:rsidRPr="00952D1C" w:rsidRDefault="001C3D9E" w:rsidP="001C3D9E">
            <w:pPr>
              <w:pStyle w:val="BodyText"/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54C658CE" w14:textId="1746D96D" w:rsidR="001C3D9E" w:rsidRPr="00952D1C" w:rsidRDefault="001C3D9E" w:rsidP="001C3D9E">
            <w:pPr>
              <w:pStyle w:val="BodyText"/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52D1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C3D9E" w:rsidRPr="00952D1C" w14:paraId="0305DB27" w14:textId="77777777" w:rsidTr="00AB5BAE">
        <w:trPr>
          <w:trHeight w:val="56"/>
          <w:tblHeader/>
        </w:trPr>
        <w:tc>
          <w:tcPr>
            <w:tcW w:w="3284" w:type="dxa"/>
            <w:vMerge/>
          </w:tcPr>
          <w:p w14:paraId="52461D55" w14:textId="77777777" w:rsidR="001C3D9E" w:rsidRPr="00952D1C" w:rsidRDefault="001C3D9E" w:rsidP="001C3D9E">
            <w:pPr>
              <w:pStyle w:val="BodyText"/>
              <w:tabs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06" w:type="dxa"/>
          </w:tcPr>
          <w:p w14:paraId="66E02662" w14:textId="77777777" w:rsidR="001C3D9E" w:rsidRPr="00952D1C" w:rsidRDefault="001C3D9E" w:rsidP="001C3D9E">
            <w:pPr>
              <w:pStyle w:val="BodyText"/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402D7C02" w14:textId="173BCF4F" w:rsidR="001C3D9E" w:rsidRPr="00002351" w:rsidRDefault="001C3D9E" w:rsidP="001C3D9E">
            <w:pPr>
              <w:pStyle w:val="BodyText"/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2D1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9" w:type="dxa"/>
            <w:vAlign w:val="center"/>
          </w:tcPr>
          <w:p w14:paraId="2BFB1C9D" w14:textId="77777777" w:rsidR="001C3D9E" w:rsidRPr="00952D1C" w:rsidRDefault="001C3D9E" w:rsidP="001C3D9E">
            <w:pPr>
              <w:pStyle w:val="BodyText"/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5B857C3D" w14:textId="7050415A" w:rsidR="001C3D9E" w:rsidRPr="00952D1C" w:rsidRDefault="001C3D9E" w:rsidP="001C3D9E">
            <w:pPr>
              <w:pStyle w:val="BodyText"/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2D1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5" w:type="dxa"/>
          </w:tcPr>
          <w:p w14:paraId="2AFC1BC2" w14:textId="77777777" w:rsidR="001C3D9E" w:rsidRPr="00952D1C" w:rsidRDefault="001C3D9E" w:rsidP="001C3D9E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4C1B506" w14:textId="1ED995E9" w:rsidR="001C3D9E" w:rsidRPr="00952D1C" w:rsidRDefault="001C3D9E" w:rsidP="001C3D9E">
            <w:pPr>
              <w:pStyle w:val="BodyText"/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2D1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9" w:type="dxa"/>
            <w:vAlign w:val="center"/>
          </w:tcPr>
          <w:p w14:paraId="364A6EF6" w14:textId="77777777" w:rsidR="001C3D9E" w:rsidRPr="00952D1C" w:rsidRDefault="001C3D9E" w:rsidP="001C3D9E">
            <w:pPr>
              <w:pStyle w:val="BodyText"/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608FADA7" w14:textId="17604F21" w:rsidR="001C3D9E" w:rsidRPr="00952D1C" w:rsidRDefault="001C3D9E" w:rsidP="001C3D9E">
            <w:pPr>
              <w:pStyle w:val="BodyText"/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2D1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1C3D9E" w:rsidRPr="00952D1C" w14:paraId="2A7044CF" w14:textId="77777777" w:rsidTr="00AB5BAE">
        <w:trPr>
          <w:trHeight w:val="56"/>
          <w:tblHeader/>
        </w:trPr>
        <w:tc>
          <w:tcPr>
            <w:tcW w:w="3284" w:type="dxa"/>
          </w:tcPr>
          <w:p w14:paraId="12B527D6" w14:textId="77777777" w:rsidR="001C3D9E" w:rsidRPr="00952D1C" w:rsidRDefault="001C3D9E" w:rsidP="001C3D9E">
            <w:pPr>
              <w:pStyle w:val="BodyText"/>
              <w:tabs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06" w:type="dxa"/>
          </w:tcPr>
          <w:p w14:paraId="4AC5E6DB" w14:textId="77777777" w:rsidR="001C3D9E" w:rsidRPr="00952D1C" w:rsidRDefault="001C3D9E" w:rsidP="001C3D9E">
            <w:pPr>
              <w:pStyle w:val="BodyText"/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25362D30" w14:textId="4B191D03" w:rsidR="001C3D9E" w:rsidRPr="00952D1C" w:rsidRDefault="001C3D9E" w:rsidP="001C3D9E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52D1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C3D9E" w:rsidRPr="00952D1C" w14:paraId="7C17791D" w14:textId="77777777" w:rsidTr="00AB5BAE">
        <w:trPr>
          <w:trHeight w:val="56"/>
        </w:trPr>
        <w:tc>
          <w:tcPr>
            <w:tcW w:w="3284" w:type="dxa"/>
          </w:tcPr>
          <w:p w14:paraId="300C7FC8" w14:textId="041A57F7" w:rsidR="001C3D9E" w:rsidRPr="00F37707" w:rsidRDefault="001C3D9E" w:rsidP="001C3D9E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C42B58">
              <w:rPr>
                <w:rFonts w:asciiTheme="majorBidi" w:hAnsiTheme="majorBidi" w:hint="cs"/>
                <w:sz w:val="30"/>
                <w:szCs w:val="30"/>
                <w:cs/>
              </w:rPr>
              <w:t>อสังหาริมทรัพย์ระหว่างพัฒนา</w:t>
            </w:r>
          </w:p>
        </w:tc>
        <w:tc>
          <w:tcPr>
            <w:tcW w:w="406" w:type="dxa"/>
          </w:tcPr>
          <w:p w14:paraId="6A8EF98A" w14:textId="77777777" w:rsidR="001C3D9E" w:rsidRPr="00952D1C" w:rsidRDefault="001C3D9E" w:rsidP="001C3D9E">
            <w:pPr>
              <w:pStyle w:val="BodyText"/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A0813D4" w14:textId="61B47606" w:rsidR="001C3D9E" w:rsidRPr="00781D28" w:rsidRDefault="00161755" w:rsidP="001C3D9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  <w:r w:rsidR="0018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9" w:type="dxa"/>
          </w:tcPr>
          <w:p w14:paraId="72ED66AF" w14:textId="77777777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18892A08" w14:textId="34A6F1D7" w:rsidR="001C3D9E" w:rsidRPr="00952D1C" w:rsidRDefault="001C3D9E" w:rsidP="001C3D9E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79" w:right="-65"/>
              <w:rPr>
                <w:rFonts w:ascii="Angsana New" w:hAnsi="Angsana New"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897</w:t>
            </w:r>
          </w:p>
        </w:tc>
        <w:tc>
          <w:tcPr>
            <w:tcW w:w="265" w:type="dxa"/>
          </w:tcPr>
          <w:p w14:paraId="611E4275" w14:textId="77777777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0E85C44" w14:textId="7CF46918" w:rsidR="001C3D9E" w:rsidRPr="00952D1C" w:rsidRDefault="00161755" w:rsidP="001C3D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623</w:t>
            </w:r>
          </w:p>
        </w:tc>
        <w:tc>
          <w:tcPr>
            <w:tcW w:w="269" w:type="dxa"/>
          </w:tcPr>
          <w:p w14:paraId="4D288DC5" w14:textId="77777777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27D39C14" w14:textId="152BA5E0" w:rsidR="001C3D9E" w:rsidRPr="00952D1C" w:rsidRDefault="001C3D9E" w:rsidP="001C3D9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65"/>
              <w:rPr>
                <w:rFonts w:ascii="Angsana New" w:hAnsi="Angsana New"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Pr="005426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1C3D9E" w:rsidRPr="00952D1C" w14:paraId="1B4BAE87" w14:textId="77777777" w:rsidTr="00AB5BAE">
        <w:trPr>
          <w:trHeight w:val="56"/>
        </w:trPr>
        <w:tc>
          <w:tcPr>
            <w:tcW w:w="3284" w:type="dxa"/>
          </w:tcPr>
          <w:p w14:paraId="2B8E432D" w14:textId="4ED767CD" w:rsidR="001C3D9E" w:rsidRPr="00952D1C" w:rsidRDefault="001C3D9E" w:rsidP="001C3D9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hint="cs"/>
                <w:sz w:val="30"/>
                <w:szCs w:val="30"/>
                <w:cs/>
              </w:rPr>
              <w:t>อสังหาริมทรัพย์ที่พัฒนาแล้ว</w:t>
            </w:r>
          </w:p>
        </w:tc>
        <w:tc>
          <w:tcPr>
            <w:tcW w:w="406" w:type="dxa"/>
          </w:tcPr>
          <w:p w14:paraId="0BB3CFB8" w14:textId="77777777" w:rsidR="001C3D9E" w:rsidRPr="00952D1C" w:rsidRDefault="001C3D9E" w:rsidP="001C3D9E">
            <w:pPr>
              <w:pStyle w:val="BodyText"/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C348C6E" w14:textId="77CD9B4B" w:rsidR="001C3D9E" w:rsidRPr="00781D28" w:rsidRDefault="00161755" w:rsidP="001C3D9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8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</w:tcPr>
          <w:p w14:paraId="56FC0F7B" w14:textId="77777777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1EEAD261" w14:textId="367CF1AF" w:rsidR="001C3D9E" w:rsidRPr="00952D1C" w:rsidRDefault="001C3D9E" w:rsidP="001C3D9E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79" w:right="-65"/>
              <w:rPr>
                <w:rFonts w:ascii="Angsana New" w:hAnsi="Angsana New"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65" w:type="dxa"/>
          </w:tcPr>
          <w:p w14:paraId="31958DE9" w14:textId="77777777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171DFBC" w14:textId="4770BF1F" w:rsidR="001C3D9E" w:rsidRPr="00952D1C" w:rsidRDefault="00161755" w:rsidP="001C3D9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8A12310" w14:textId="77777777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78CAE8A3" w14:textId="4687339A" w:rsidR="001C3D9E" w:rsidRPr="00952D1C" w:rsidRDefault="001C3D9E" w:rsidP="001C3D9E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65"/>
              <w:rPr>
                <w:rFonts w:ascii="Angsana New" w:hAnsi="Angsana New"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C3D9E" w:rsidRPr="00952D1C" w14:paraId="28E9D4CA" w14:textId="77777777" w:rsidTr="00AB5BAE">
        <w:trPr>
          <w:trHeight w:val="46"/>
        </w:trPr>
        <w:tc>
          <w:tcPr>
            <w:tcW w:w="3284" w:type="dxa"/>
            <w:hideMark/>
          </w:tcPr>
          <w:p w14:paraId="41732784" w14:textId="77777777" w:rsidR="001C3D9E" w:rsidRPr="00952D1C" w:rsidRDefault="001C3D9E" w:rsidP="001C3D9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2D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06" w:type="dxa"/>
          </w:tcPr>
          <w:p w14:paraId="79BFCED0" w14:textId="77777777" w:rsidR="001C3D9E" w:rsidRPr="00952D1C" w:rsidRDefault="001C3D9E" w:rsidP="001C3D9E">
            <w:pPr>
              <w:pStyle w:val="BodyText"/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6DF5ED" w14:textId="29A44B2C" w:rsidR="001C3D9E" w:rsidRPr="00781D28" w:rsidRDefault="00161755" w:rsidP="001C3D9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 w:right="-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</w:t>
            </w:r>
            <w:r w:rsidR="001C0C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</w:tcPr>
          <w:p w14:paraId="6B806262" w14:textId="77777777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4B28E9" w14:textId="64F578B1" w:rsidR="001C3D9E" w:rsidRPr="00952D1C" w:rsidRDefault="001C3D9E" w:rsidP="001C3D9E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79" w:right="-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935</w:t>
            </w:r>
          </w:p>
        </w:tc>
        <w:tc>
          <w:tcPr>
            <w:tcW w:w="265" w:type="dxa"/>
          </w:tcPr>
          <w:p w14:paraId="596D4E48" w14:textId="77777777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60FF9D" w14:textId="0C50BE59" w:rsidR="001C3D9E" w:rsidRPr="00952D1C" w:rsidRDefault="00161755" w:rsidP="001C3D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623</w:t>
            </w:r>
          </w:p>
        </w:tc>
        <w:tc>
          <w:tcPr>
            <w:tcW w:w="269" w:type="dxa"/>
          </w:tcPr>
          <w:p w14:paraId="113B139D" w14:textId="77777777" w:rsidR="001C3D9E" w:rsidRPr="00952D1C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6C1EE4" w14:textId="4BD381BF" w:rsidR="001C3D9E" w:rsidRPr="00952D1C" w:rsidRDefault="001C3D9E" w:rsidP="001C3D9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623</w:t>
            </w:r>
          </w:p>
        </w:tc>
      </w:tr>
    </w:tbl>
    <w:p w14:paraId="1522DE58" w14:textId="75B8A0F8" w:rsidR="00B96B45" w:rsidRPr="00952D1C" w:rsidRDefault="00B96B45" w:rsidP="00B96B4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DEADBDB" w14:textId="036C5103" w:rsidR="00D41207" w:rsidRPr="00D40CD5" w:rsidRDefault="00175035" w:rsidP="00D40CD5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D40CD5">
        <w:rPr>
          <w:rFonts w:ascii="Angsana New" w:hAnsi="Angsana New" w:cs="Angsana New" w:hint="cs"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7FEA6D12" w14:textId="77777777" w:rsidR="0010187B" w:rsidRPr="00E01F1F" w:rsidRDefault="0010187B" w:rsidP="00D24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jc w:val="thaiDistribute"/>
        <w:rPr>
          <w:rFonts w:ascii="Angsana New" w:hAnsi="Angsana New"/>
          <w:sz w:val="24"/>
          <w:szCs w:val="24"/>
        </w:rPr>
      </w:pPr>
    </w:p>
    <w:p w14:paraId="6AF88E02" w14:textId="455AE6A4" w:rsidR="0010187B" w:rsidRDefault="0010187B" w:rsidP="00101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40CD5">
        <w:rPr>
          <w:rFonts w:ascii="Angsana New" w:hAnsi="Angsana New"/>
          <w:sz w:val="30"/>
          <w:szCs w:val="30"/>
          <w:cs/>
        </w:rPr>
        <w:t>กลุ่มบริษัท</w:t>
      </w:r>
      <w:r w:rsidRPr="00D40CD5">
        <w:rPr>
          <w:rFonts w:ascii="Angsana New" w:hAnsi="Angsana New" w:hint="cs"/>
          <w:sz w:val="30"/>
          <w:szCs w:val="30"/>
          <w:cs/>
        </w:rPr>
        <w:t>และ</w:t>
      </w:r>
      <w:r w:rsidRPr="00D40CD5">
        <w:rPr>
          <w:rFonts w:ascii="Angsana New" w:hAnsi="Angsana New"/>
          <w:sz w:val="30"/>
          <w:szCs w:val="30"/>
          <w:cs/>
        </w:rPr>
        <w:t>บริษัท</w:t>
      </w:r>
      <w:r w:rsidRPr="00D40CD5">
        <w:rPr>
          <w:rFonts w:ascii="Angsana New" w:hAnsi="Angsana New" w:hint="cs"/>
          <w:sz w:val="30"/>
          <w:szCs w:val="30"/>
          <w:cs/>
        </w:rPr>
        <w:t>รับรู้</w:t>
      </w:r>
      <w:r w:rsidR="00796D83">
        <w:rPr>
          <w:rFonts w:ascii="Angsana New" w:hAnsi="Angsana New" w:hint="cs"/>
          <w:sz w:val="30"/>
          <w:szCs w:val="30"/>
          <w:cs/>
        </w:rPr>
        <w:t>ขาดทุน</w:t>
      </w:r>
      <w:r w:rsidRPr="00D40CD5">
        <w:rPr>
          <w:rFonts w:ascii="Angsana New" w:hAnsi="Angsana New" w:hint="cs"/>
          <w:sz w:val="30"/>
          <w:szCs w:val="30"/>
          <w:cs/>
        </w:rPr>
        <w:t>จากการเปลี่ยนแปลงมูลค่ายุติธรรมของอสังหาริมทรัพย์เพื่อการลงทุน ซึ่ง</w:t>
      </w:r>
      <w:r w:rsidRPr="00D40CD5">
        <w:rPr>
          <w:rFonts w:ascii="Angsana New" w:hAnsi="Angsana New"/>
          <w:sz w:val="30"/>
          <w:szCs w:val="30"/>
          <w:cs/>
        </w:rPr>
        <w:t>มูลค่ายุติธรรมประเมินราคาโดยผู้ประเมินราคาอิสระ</w:t>
      </w:r>
    </w:p>
    <w:p w14:paraId="669B6C36" w14:textId="77777777" w:rsidR="00845319" w:rsidRPr="00D40CD5" w:rsidRDefault="00845319" w:rsidP="00101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7EB3E3B" w14:textId="0F65E059" w:rsidR="00CF130E" w:rsidRPr="00D40CD5" w:rsidRDefault="00CF130E" w:rsidP="00CF1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40CD5">
        <w:rPr>
          <w:rFonts w:ascii="Angsana New" w:hAnsi="Angsana New"/>
          <w:sz w:val="30"/>
          <w:szCs w:val="30"/>
          <w:cs/>
        </w:rPr>
        <w:t>รายการเคลื่อนไหวของอสังหาริมทรัพย์เพื่อการลงทุนมีดังนี้</w:t>
      </w:r>
    </w:p>
    <w:p w14:paraId="66BF048B" w14:textId="0C420A34" w:rsidR="00CF130E" w:rsidRPr="00E01F1F" w:rsidRDefault="00CF130E" w:rsidP="00CF1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09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52"/>
        <w:gridCol w:w="1080"/>
        <w:gridCol w:w="272"/>
        <w:gridCol w:w="1044"/>
        <w:gridCol w:w="34"/>
        <w:gridCol w:w="236"/>
        <w:gridCol w:w="34"/>
        <w:gridCol w:w="1046"/>
        <w:gridCol w:w="34"/>
        <w:gridCol w:w="237"/>
        <w:gridCol w:w="33"/>
        <w:gridCol w:w="1192"/>
      </w:tblGrid>
      <w:tr w:rsidR="00AB5BAE" w:rsidRPr="00AD56E0" w14:paraId="425BE2DF" w14:textId="77777777" w:rsidTr="002C2BC3">
        <w:trPr>
          <w:tblHeader/>
        </w:trPr>
        <w:tc>
          <w:tcPr>
            <w:tcW w:w="3852" w:type="dxa"/>
          </w:tcPr>
          <w:p w14:paraId="69FEE6C6" w14:textId="77777777" w:rsidR="00AB5BAE" w:rsidRPr="00AD56E0" w:rsidRDefault="00AB5BAE" w:rsidP="00683B87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6" w:type="dxa"/>
            <w:gridSpan w:val="3"/>
          </w:tcPr>
          <w:p w14:paraId="72E82A18" w14:textId="77777777" w:rsidR="00AB5BAE" w:rsidRPr="00AD56E0" w:rsidRDefault="00AB5BAE" w:rsidP="00683B87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D56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4FA3D7B3" w14:textId="77777777" w:rsidR="00AB5BAE" w:rsidRPr="00AD56E0" w:rsidRDefault="00AB5BAE" w:rsidP="00683B87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76" w:type="dxa"/>
            <w:gridSpan w:val="6"/>
          </w:tcPr>
          <w:p w14:paraId="5B96C6F7" w14:textId="77777777" w:rsidR="00AB5BAE" w:rsidRPr="00AD56E0" w:rsidRDefault="00AB5BAE" w:rsidP="00683B87">
            <w:pPr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D56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5BAE" w:rsidRPr="00AD56E0" w14:paraId="21DC818F" w14:textId="77777777" w:rsidTr="002C2BC3">
        <w:trPr>
          <w:tblHeader/>
        </w:trPr>
        <w:tc>
          <w:tcPr>
            <w:tcW w:w="3852" w:type="dxa"/>
          </w:tcPr>
          <w:p w14:paraId="5A1B697D" w14:textId="77777777" w:rsidR="00AB5BAE" w:rsidRPr="00AD56E0" w:rsidRDefault="00AB5BAE" w:rsidP="00683B87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AAD080" w14:textId="4FE07358" w:rsidR="00AB5BAE" w:rsidRPr="00AD56E0" w:rsidRDefault="00AB5BAE" w:rsidP="00683B87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D56E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14:paraId="7C0DB482" w14:textId="77777777" w:rsidR="00AB5BAE" w:rsidRPr="00AD56E0" w:rsidRDefault="00AB5BAE" w:rsidP="00683B8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34D2E2A7" w14:textId="0AD05E99" w:rsidR="00AB5BAE" w:rsidRPr="00AD56E0" w:rsidRDefault="00AB5BAE" w:rsidP="00683B87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D56E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194DEB39" w14:textId="77777777" w:rsidR="00AB5BAE" w:rsidRPr="00AD56E0" w:rsidRDefault="00AB5BAE" w:rsidP="00683B8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D45B948" w14:textId="3692D45D" w:rsidR="00AB5BAE" w:rsidRPr="00AD56E0" w:rsidRDefault="00AB5BAE" w:rsidP="00683B87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D56E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1" w:type="dxa"/>
            <w:gridSpan w:val="2"/>
          </w:tcPr>
          <w:p w14:paraId="56E1D53F" w14:textId="77777777" w:rsidR="00AB5BAE" w:rsidRPr="00AD56E0" w:rsidRDefault="00AB5BAE" w:rsidP="00683B8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5" w:type="dxa"/>
            <w:gridSpan w:val="2"/>
          </w:tcPr>
          <w:p w14:paraId="30BEC6C7" w14:textId="56E762CD" w:rsidR="00AB5BAE" w:rsidRPr="00AD56E0" w:rsidRDefault="00AB5BAE" w:rsidP="00683B87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D56E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</w:tr>
      <w:tr w:rsidR="00AB5BAE" w:rsidRPr="00AD56E0" w14:paraId="40260BC2" w14:textId="77777777" w:rsidTr="002C2BC3">
        <w:trPr>
          <w:tblHeader/>
        </w:trPr>
        <w:tc>
          <w:tcPr>
            <w:tcW w:w="3852" w:type="dxa"/>
          </w:tcPr>
          <w:p w14:paraId="23630672" w14:textId="77777777" w:rsidR="00AB5BAE" w:rsidRPr="00AD56E0" w:rsidRDefault="00AB5BAE" w:rsidP="00683B87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42" w:type="dxa"/>
            <w:gridSpan w:val="11"/>
          </w:tcPr>
          <w:p w14:paraId="28FAFF6F" w14:textId="77777777" w:rsidR="00AB5BAE" w:rsidRPr="00AD56E0" w:rsidRDefault="00AB5BAE" w:rsidP="00683B87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D56E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C3D9E" w:rsidRPr="00AD56E0" w14:paraId="6C2A9D0D" w14:textId="77777777" w:rsidTr="002C2BC3">
        <w:tc>
          <w:tcPr>
            <w:tcW w:w="3852" w:type="dxa"/>
          </w:tcPr>
          <w:p w14:paraId="0E9DE16E" w14:textId="77777777" w:rsidR="001C3D9E" w:rsidRPr="00A11CA9" w:rsidRDefault="001C3D9E" w:rsidP="001C3D9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1C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11CA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11C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  <w:shd w:val="clear" w:color="auto" w:fill="auto"/>
          </w:tcPr>
          <w:p w14:paraId="59DDE52B" w14:textId="0950D006" w:rsidR="001C3D9E" w:rsidRPr="00A11CA9" w:rsidRDefault="001F695A" w:rsidP="001C3D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,251</w:t>
            </w:r>
          </w:p>
        </w:tc>
        <w:tc>
          <w:tcPr>
            <w:tcW w:w="272" w:type="dxa"/>
          </w:tcPr>
          <w:p w14:paraId="30AD82E8" w14:textId="77777777" w:rsidR="001C3D9E" w:rsidRPr="00A11CA9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0B83C16C" w14:textId="6D5B03FD" w:rsidR="001C3D9E" w:rsidRPr="00A11CA9" w:rsidRDefault="001C3D9E" w:rsidP="001C3D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1C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22,341</w:t>
            </w:r>
          </w:p>
        </w:tc>
        <w:tc>
          <w:tcPr>
            <w:tcW w:w="270" w:type="dxa"/>
            <w:gridSpan w:val="2"/>
          </w:tcPr>
          <w:p w14:paraId="589FF61E" w14:textId="77777777" w:rsidR="001C3D9E" w:rsidRPr="00A11CA9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BB1CB59" w14:textId="056FD71D" w:rsidR="001C3D9E" w:rsidRPr="00A11CA9" w:rsidRDefault="001F695A" w:rsidP="001C3D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10,207</w:t>
            </w:r>
          </w:p>
        </w:tc>
        <w:tc>
          <w:tcPr>
            <w:tcW w:w="270" w:type="dxa"/>
            <w:gridSpan w:val="2"/>
          </w:tcPr>
          <w:p w14:paraId="3ED2BEC5" w14:textId="77777777" w:rsidR="001C3D9E" w:rsidRPr="00A11CA9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35ED5034" w14:textId="7B453D19" w:rsidR="001C3D9E" w:rsidRPr="00A11CA9" w:rsidRDefault="001C3D9E" w:rsidP="00A372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1C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10,365</w:t>
            </w:r>
          </w:p>
        </w:tc>
      </w:tr>
      <w:tr w:rsidR="001C3D9E" w:rsidRPr="00AD56E0" w14:paraId="0F985AD8" w14:textId="77777777" w:rsidTr="002C2BC3">
        <w:tc>
          <w:tcPr>
            <w:tcW w:w="3852" w:type="dxa"/>
          </w:tcPr>
          <w:p w14:paraId="244152D6" w14:textId="77777777" w:rsidR="001C3D9E" w:rsidRPr="00A11CA9" w:rsidRDefault="001C3D9E" w:rsidP="001C3D9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11CA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14:paraId="79139655" w14:textId="4A39B509" w:rsidR="001C3D9E" w:rsidRPr="00A11CA9" w:rsidRDefault="00050B3F" w:rsidP="001C3D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2" w:type="dxa"/>
          </w:tcPr>
          <w:p w14:paraId="7F7B3CBA" w14:textId="77777777" w:rsidR="001C3D9E" w:rsidRPr="00A11CA9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35D5A388" w14:textId="74B18B29" w:rsidR="001C3D9E" w:rsidRPr="00A11CA9" w:rsidRDefault="005178E3" w:rsidP="001C3D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1C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70" w:type="dxa"/>
            <w:gridSpan w:val="2"/>
          </w:tcPr>
          <w:p w14:paraId="5FEF6AE7" w14:textId="77777777" w:rsidR="001C3D9E" w:rsidRPr="00A11CA9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EE4F93B" w14:textId="38A2837A" w:rsidR="001C3D9E" w:rsidRPr="00A11CA9" w:rsidRDefault="001F695A" w:rsidP="001C3D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  <w:gridSpan w:val="2"/>
          </w:tcPr>
          <w:p w14:paraId="313A3A0E" w14:textId="77777777" w:rsidR="001C3D9E" w:rsidRPr="00A11CA9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2" w:type="dxa"/>
          </w:tcPr>
          <w:p w14:paraId="21D1FB09" w14:textId="0D8E959F" w:rsidR="001C3D9E" w:rsidRPr="00A11CA9" w:rsidRDefault="00A37290" w:rsidP="001C3D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1C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</w:tc>
      </w:tr>
      <w:tr w:rsidR="001C3D9E" w:rsidRPr="00AD56E0" w14:paraId="37B2623C" w14:textId="77777777" w:rsidTr="002C2BC3">
        <w:tc>
          <w:tcPr>
            <w:tcW w:w="3852" w:type="dxa"/>
          </w:tcPr>
          <w:p w14:paraId="62E1CA63" w14:textId="70A713CD" w:rsidR="001C3D9E" w:rsidRPr="00A11CA9" w:rsidRDefault="00A37290" w:rsidP="001C3D9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1CA9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</w:t>
            </w:r>
            <w:r w:rsidR="001C3D9E" w:rsidRPr="00A11CA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1E2178" w14:textId="23A1E102" w:rsidR="001C3D9E" w:rsidRPr="00A11CA9" w:rsidRDefault="001F695A" w:rsidP="0023770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1DF6A27B" w14:textId="77777777" w:rsidR="001C3D9E" w:rsidRPr="00A11CA9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19C410C4" w14:textId="3D172415" w:rsidR="001C3D9E" w:rsidRPr="00A11CA9" w:rsidRDefault="001C3D9E" w:rsidP="001C3D9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1CA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A11C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A37290" w:rsidRPr="00A11C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A11CA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11C3FF01" w14:textId="77777777" w:rsidR="001C3D9E" w:rsidRPr="00A11CA9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71A8E00" w14:textId="5C227CDE" w:rsidR="001C3D9E" w:rsidRPr="00A11CA9" w:rsidRDefault="001F695A" w:rsidP="0023770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0C65829" w14:textId="77777777" w:rsidR="001C3D9E" w:rsidRPr="00A11CA9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143105A6" w14:textId="00FBD56D" w:rsidR="001C3D9E" w:rsidRPr="00A11CA9" w:rsidRDefault="001C3D9E" w:rsidP="00A37290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1CA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A11CA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13</w:t>
            </w:r>
            <w:r w:rsidR="00A37290" w:rsidRPr="00A11C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A11CA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37290" w:rsidRPr="00AD56E0" w14:paraId="47275822" w14:textId="77777777" w:rsidTr="002C2BC3">
        <w:tc>
          <w:tcPr>
            <w:tcW w:w="3852" w:type="dxa"/>
          </w:tcPr>
          <w:p w14:paraId="7A87DFB6" w14:textId="77777777" w:rsidR="00A37290" w:rsidRPr="00A11CA9" w:rsidRDefault="00A37290" w:rsidP="00A3729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11CA9">
              <w:rPr>
                <w:rFonts w:asciiTheme="majorBidi" w:hAnsiTheme="majorBidi" w:hint="cs"/>
                <w:sz w:val="30"/>
                <w:szCs w:val="30"/>
                <w:cs/>
              </w:rPr>
              <w:t>ต้นทุนการกู้ยืมที่รวมเป็นส่วนหนึ่ง</w:t>
            </w:r>
          </w:p>
          <w:p w14:paraId="698F85DF" w14:textId="499E4C51" w:rsidR="00A37290" w:rsidRPr="00A11CA9" w:rsidRDefault="00A37290" w:rsidP="00A3729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1CA9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A11CA9">
              <w:rPr>
                <w:rFonts w:asciiTheme="majorBidi" w:hAnsiTheme="majorBidi" w:hint="cs"/>
                <w:sz w:val="30"/>
                <w:szCs w:val="30"/>
                <w:cs/>
              </w:rPr>
              <w:t>ของต้นทุน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0FBE50" w14:textId="1C055B3A" w:rsidR="00A37290" w:rsidRPr="00A11CA9" w:rsidRDefault="00050B3F" w:rsidP="00050B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72" w:type="dxa"/>
            <w:vAlign w:val="bottom"/>
          </w:tcPr>
          <w:p w14:paraId="7104D807" w14:textId="77777777" w:rsidR="00A37290" w:rsidRPr="00A11CA9" w:rsidRDefault="00A37290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61E083FF" w14:textId="37FDBA79" w:rsidR="00A37290" w:rsidRPr="00A11CA9" w:rsidRDefault="00A37290" w:rsidP="001C3D9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11C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70" w:type="dxa"/>
            <w:gridSpan w:val="2"/>
          </w:tcPr>
          <w:p w14:paraId="7D34A66C" w14:textId="77777777" w:rsidR="00A37290" w:rsidRPr="00A11CA9" w:rsidRDefault="00A37290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7E186CD" w14:textId="7CD395B0" w:rsidR="00A37290" w:rsidRPr="00A11CA9" w:rsidRDefault="001F695A" w:rsidP="0023770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1FD5331" w14:textId="77777777" w:rsidR="00A37290" w:rsidRPr="00A11CA9" w:rsidRDefault="00A37290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7E6D6E24" w14:textId="00D2D7EA" w:rsidR="00A37290" w:rsidRPr="00A11CA9" w:rsidRDefault="00A37290" w:rsidP="0023770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11C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C3D9E" w:rsidRPr="00AD56E0" w14:paraId="7B7CE1FB" w14:textId="77777777" w:rsidTr="002C2BC3">
        <w:tc>
          <w:tcPr>
            <w:tcW w:w="3852" w:type="dxa"/>
          </w:tcPr>
          <w:p w14:paraId="516F62B9" w14:textId="2F7C41FA" w:rsidR="001C3D9E" w:rsidRPr="00A11CA9" w:rsidRDefault="001C3D9E" w:rsidP="001C3D9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1CA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</w:t>
            </w:r>
            <w:r w:rsidR="004411BB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A11CA9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จากการปรับมูลค่ายุติธรรม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2B45A0" w14:textId="312D51B8" w:rsidR="001C3D9E" w:rsidRPr="00A11CA9" w:rsidRDefault="001F695A" w:rsidP="001C3D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E94D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2" w:type="dxa"/>
          </w:tcPr>
          <w:p w14:paraId="4C1ACC9D" w14:textId="77777777" w:rsidR="001C3D9E" w:rsidRPr="00A11CA9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14:paraId="3B28736F" w14:textId="591361F0" w:rsidR="001C3D9E" w:rsidRPr="00A11CA9" w:rsidRDefault="00A37290" w:rsidP="001C3D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1C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(66)</w:t>
            </w:r>
          </w:p>
        </w:tc>
        <w:tc>
          <w:tcPr>
            <w:tcW w:w="270" w:type="dxa"/>
            <w:gridSpan w:val="2"/>
          </w:tcPr>
          <w:p w14:paraId="19E13F58" w14:textId="77777777" w:rsidR="001C3D9E" w:rsidRPr="00A11CA9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147DA86" w14:textId="78536D4B" w:rsidR="001C3D9E" w:rsidRPr="00A11CA9" w:rsidRDefault="001F695A" w:rsidP="001C3D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(3</w:t>
            </w:r>
            <w:r w:rsidR="004411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6C97326D" w14:textId="77777777" w:rsidR="001C3D9E" w:rsidRPr="00A11CA9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7F76613A" w14:textId="3C286AF4" w:rsidR="001C3D9E" w:rsidRPr="00A11CA9" w:rsidRDefault="004411BB" w:rsidP="001C3D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37290" w:rsidRPr="00A11C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1C3D9E" w:rsidRPr="00AD56E0" w14:paraId="2094CEDF" w14:textId="77777777" w:rsidTr="002C2BC3">
        <w:tc>
          <w:tcPr>
            <w:tcW w:w="3852" w:type="dxa"/>
          </w:tcPr>
          <w:p w14:paraId="00F65A64" w14:textId="2855AC34" w:rsidR="001C3D9E" w:rsidRPr="00A11CA9" w:rsidRDefault="001C3D9E" w:rsidP="001C3D9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A11C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11C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A11C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A37290" w:rsidRPr="00A11C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A37290" w:rsidRPr="00A11C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  <w:t xml:space="preserve"> </w:t>
            </w:r>
            <w:r w:rsidR="00A37290" w:rsidRPr="00A11CA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 xml:space="preserve">31 </w:t>
            </w:r>
            <w:r w:rsidR="00A37290" w:rsidRPr="00A11C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F659B7" w14:textId="3B888F4F" w:rsidR="001C3D9E" w:rsidRPr="00A11CA9" w:rsidRDefault="001F695A" w:rsidP="001C3D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</w:t>
            </w:r>
            <w:r w:rsidR="00E94D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320</w:t>
            </w:r>
          </w:p>
        </w:tc>
        <w:tc>
          <w:tcPr>
            <w:tcW w:w="272" w:type="dxa"/>
          </w:tcPr>
          <w:p w14:paraId="56DC7B7A" w14:textId="77777777" w:rsidR="001C3D9E" w:rsidRPr="00A11CA9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79CCEB" w14:textId="04ACCC78" w:rsidR="001C3D9E" w:rsidRPr="00A11CA9" w:rsidRDefault="001C3D9E" w:rsidP="001C3D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11CA9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22</w:t>
            </w:r>
            <w:r w:rsidRPr="00A11C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A37290" w:rsidRPr="00A11C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251</w:t>
            </w:r>
          </w:p>
        </w:tc>
        <w:tc>
          <w:tcPr>
            <w:tcW w:w="270" w:type="dxa"/>
            <w:gridSpan w:val="2"/>
          </w:tcPr>
          <w:p w14:paraId="52B74CE7" w14:textId="77777777" w:rsidR="001C3D9E" w:rsidRPr="00A11CA9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0E2B95" w14:textId="704FC762" w:rsidR="001C3D9E" w:rsidRPr="00A11CA9" w:rsidRDefault="001F695A" w:rsidP="001C3D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10,23</w:t>
            </w:r>
            <w:r w:rsidR="004411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gridSpan w:val="2"/>
          </w:tcPr>
          <w:p w14:paraId="03AAE207" w14:textId="77777777" w:rsidR="001C3D9E" w:rsidRPr="00A11CA9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4DADD36D" w14:textId="503BC37D" w:rsidR="001C3D9E" w:rsidRPr="00A11CA9" w:rsidRDefault="001C3D9E" w:rsidP="001C3D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11C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10,2</w:t>
            </w:r>
            <w:r w:rsidR="00A37290" w:rsidRPr="00A11C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5178E3" w:rsidRPr="00A11C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</w:tbl>
    <w:p w14:paraId="5C4D8074" w14:textId="65FB94AD" w:rsidR="00A37290" w:rsidRDefault="00A37290" w:rsidP="00220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jc w:val="thaiDistribute"/>
        <w:rPr>
          <w:rFonts w:ascii="Angsana New" w:hAnsi="Angsana New"/>
          <w:sz w:val="24"/>
          <w:szCs w:val="24"/>
        </w:rPr>
      </w:pPr>
    </w:p>
    <w:p w14:paraId="2C2F5929" w14:textId="77777777" w:rsidR="005C6F47" w:rsidRDefault="005C6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1331C229" w14:textId="16072BFD" w:rsidR="00404EC5" w:rsidRPr="002A18F0" w:rsidRDefault="00404EC5" w:rsidP="00E803E9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2A18F0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76F26C11" w14:textId="49611153" w:rsidR="00404EC5" w:rsidRPr="00E01F1F" w:rsidRDefault="00404EC5" w:rsidP="00ED111B">
      <w:pPr>
        <w:ind w:left="547" w:right="38"/>
        <w:jc w:val="thaiDistribute"/>
        <w:rPr>
          <w:rFonts w:asciiTheme="majorBidi" w:hAnsiTheme="majorBidi" w:cstheme="majorBidi"/>
          <w:sz w:val="24"/>
          <w:szCs w:val="24"/>
        </w:rPr>
      </w:pPr>
    </w:p>
    <w:p w14:paraId="27A2FAFA" w14:textId="119E4126" w:rsidR="0010187B" w:rsidRPr="00A11CA9" w:rsidRDefault="0010187B" w:rsidP="0010187B">
      <w:pPr>
        <w:ind w:left="547" w:right="3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11CA9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</w:t>
      </w:r>
      <w:r w:rsidR="0059548C" w:rsidRPr="00A11CA9">
        <w:rPr>
          <w:rFonts w:asciiTheme="majorBidi" w:hAnsiTheme="majorBidi" w:cstheme="majorBidi" w:hint="cs"/>
          <w:i/>
          <w:iCs/>
          <w:sz w:val="30"/>
          <w:szCs w:val="30"/>
          <w:cs/>
        </w:rPr>
        <w:t>ยาว</w:t>
      </w:r>
      <w:r w:rsidRPr="00A11CA9">
        <w:rPr>
          <w:rFonts w:asciiTheme="majorBidi" w:hAnsiTheme="majorBidi" w:cstheme="majorBidi"/>
          <w:i/>
          <w:iCs/>
          <w:sz w:val="30"/>
          <w:szCs w:val="30"/>
          <w:cs/>
        </w:rPr>
        <w:t>จากสถาบันการเงิน</w:t>
      </w:r>
    </w:p>
    <w:p w14:paraId="32830D28" w14:textId="460C749C" w:rsidR="0010187B" w:rsidRPr="00A11CA9" w:rsidRDefault="0010187B" w:rsidP="0010187B">
      <w:pPr>
        <w:ind w:left="547" w:right="38"/>
        <w:jc w:val="thaiDistribute"/>
        <w:rPr>
          <w:rFonts w:asciiTheme="majorBidi" w:hAnsiTheme="majorBidi" w:cstheme="majorBidi"/>
          <w:sz w:val="24"/>
          <w:szCs w:val="24"/>
        </w:rPr>
      </w:pPr>
    </w:p>
    <w:p w14:paraId="15AF74FF" w14:textId="04A19A05" w:rsidR="00666579" w:rsidRPr="00DB2B33" w:rsidRDefault="00666579" w:rsidP="00666579">
      <w:pPr>
        <w:ind w:left="547" w:right="3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1CA9">
        <w:rPr>
          <w:rFonts w:asciiTheme="majorBidi" w:hAnsiTheme="majorBidi" w:cstheme="majorBidi"/>
          <w:sz w:val="30"/>
          <w:szCs w:val="30"/>
          <w:cs/>
        </w:rPr>
        <w:t xml:space="preserve">ในเดือนกันยายน </w:t>
      </w:r>
      <w:r w:rsidRPr="00A11CA9">
        <w:rPr>
          <w:rFonts w:asciiTheme="majorBidi" w:hAnsiTheme="majorBidi" w:cstheme="majorBidi"/>
          <w:sz w:val="30"/>
          <w:szCs w:val="30"/>
        </w:rPr>
        <w:t xml:space="preserve">2553 </w:t>
      </w:r>
      <w:r w:rsidRPr="00A11CA9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กลุ่มบริษัทได้ทำสัญญาเงินกู้ยืมภายในวงเงินไม่เกิน </w:t>
      </w:r>
      <w:r w:rsidRPr="00A11CA9">
        <w:rPr>
          <w:rFonts w:asciiTheme="majorBidi" w:hAnsiTheme="majorBidi" w:cstheme="majorBidi"/>
          <w:sz w:val="30"/>
          <w:szCs w:val="30"/>
        </w:rPr>
        <w:t xml:space="preserve">3,100 </w:t>
      </w:r>
      <w:r w:rsidRPr="00A11CA9">
        <w:rPr>
          <w:rFonts w:asciiTheme="majorBidi" w:hAnsiTheme="majorBidi" w:cstheme="majorBidi"/>
          <w:sz w:val="30"/>
          <w:szCs w:val="30"/>
          <w:cs/>
        </w:rPr>
        <w:t>ล้านบาทกับสถาบันการเงิน</w:t>
      </w:r>
      <w:r w:rsidRPr="00A11CA9">
        <w:rPr>
          <w:rFonts w:asciiTheme="majorBidi" w:hAnsiTheme="majorBidi" w:cstheme="majorBidi"/>
          <w:sz w:val="30"/>
          <w:szCs w:val="30"/>
        </w:rPr>
        <w:t xml:space="preserve">   </w:t>
      </w:r>
      <w:r w:rsidRPr="00A11CA9">
        <w:rPr>
          <w:rFonts w:asciiTheme="majorBidi" w:hAnsiTheme="majorBidi" w:cstheme="majorBidi"/>
          <w:sz w:val="30"/>
          <w:szCs w:val="30"/>
          <w:cs/>
        </w:rPr>
        <w:t xml:space="preserve">แห่งหนึ่ง สัญญาดังกล่าวกำหนดให้บริษัทชำระเงินต้นที่เหลือทั้งจำนวนภายใน </w:t>
      </w:r>
      <w:r w:rsidRPr="00A11CA9">
        <w:rPr>
          <w:rFonts w:asciiTheme="majorBidi" w:hAnsiTheme="majorBidi" w:cstheme="majorBidi"/>
          <w:sz w:val="30"/>
          <w:szCs w:val="30"/>
        </w:rPr>
        <w:t xml:space="preserve">3 </w:t>
      </w:r>
      <w:r w:rsidRPr="00A11CA9">
        <w:rPr>
          <w:rFonts w:asciiTheme="majorBidi" w:hAnsiTheme="majorBidi" w:cstheme="majorBidi"/>
          <w:sz w:val="30"/>
          <w:szCs w:val="30"/>
          <w:cs/>
        </w:rPr>
        <w:t xml:space="preserve">ปีนับจากวันที่ </w:t>
      </w:r>
      <w:r w:rsidRPr="00A11CA9">
        <w:rPr>
          <w:rFonts w:asciiTheme="majorBidi" w:hAnsiTheme="majorBidi" w:cstheme="majorBidi"/>
          <w:sz w:val="30"/>
          <w:szCs w:val="30"/>
        </w:rPr>
        <w:t xml:space="preserve">17 </w:t>
      </w:r>
      <w:r w:rsidRPr="00A11CA9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A11CA9">
        <w:rPr>
          <w:rFonts w:asciiTheme="majorBidi" w:hAnsiTheme="majorBidi" w:cstheme="majorBidi"/>
          <w:sz w:val="30"/>
          <w:szCs w:val="30"/>
        </w:rPr>
        <w:t xml:space="preserve">2562 </w:t>
      </w:r>
      <w:r w:rsidRPr="00A11CA9">
        <w:rPr>
          <w:rFonts w:asciiTheme="majorBidi" w:hAnsiTheme="majorBidi" w:cstheme="majorBidi"/>
          <w:sz w:val="30"/>
          <w:szCs w:val="30"/>
          <w:cs/>
        </w:rPr>
        <w:br/>
      </w:r>
      <w:r w:rsidRPr="00A11CA9">
        <w:rPr>
          <w:rFonts w:asciiTheme="majorBidi" w:hAnsiTheme="majorBidi" w:cstheme="majorBidi" w:hint="cs"/>
          <w:sz w:val="30"/>
          <w:szCs w:val="30"/>
          <w:cs/>
        </w:rPr>
        <w:t>ต่อมาในเดือนกรกฎาคม</w:t>
      </w:r>
      <w:r w:rsidRPr="00A11CA9">
        <w:rPr>
          <w:rFonts w:asciiTheme="majorBidi" w:hAnsiTheme="majorBidi" w:cstheme="majorBidi"/>
          <w:sz w:val="30"/>
          <w:szCs w:val="30"/>
        </w:rPr>
        <w:t xml:space="preserve"> 2565 </w:t>
      </w:r>
      <w:r w:rsidRPr="00A11CA9">
        <w:rPr>
          <w:rFonts w:asciiTheme="majorBidi" w:hAnsiTheme="majorBidi" w:cstheme="majorBidi"/>
          <w:sz w:val="30"/>
          <w:szCs w:val="30"/>
          <w:cs/>
        </w:rPr>
        <w:t>กลุ่มบริษัทได้ทำ</w:t>
      </w:r>
      <w:r w:rsidRPr="00A11CA9">
        <w:rPr>
          <w:rFonts w:asciiTheme="majorBidi" w:hAnsiTheme="majorBidi" w:cstheme="majorBidi" w:hint="cs"/>
          <w:sz w:val="30"/>
          <w:szCs w:val="30"/>
          <w:cs/>
        </w:rPr>
        <w:t>บันทึกข้อตกลงแก้ไขสัญญาเงินกู้กับ</w:t>
      </w:r>
      <w:r w:rsidRPr="00A11CA9">
        <w:rPr>
          <w:rFonts w:asciiTheme="majorBidi" w:hAnsiTheme="majorBidi" w:cstheme="majorBidi"/>
          <w:sz w:val="30"/>
          <w:szCs w:val="30"/>
          <w:cs/>
        </w:rPr>
        <w:t>สถาบันการเงิน</w:t>
      </w:r>
      <w:r w:rsidRPr="00A11CA9">
        <w:rPr>
          <w:rFonts w:asciiTheme="majorBidi" w:hAnsiTheme="majorBidi" w:cstheme="majorBidi" w:hint="cs"/>
          <w:sz w:val="30"/>
          <w:szCs w:val="30"/>
          <w:cs/>
        </w:rPr>
        <w:t xml:space="preserve">ดังกล่าว โดยเปลี่ยนระยะเวลาชำระคืนเงินต้นเป็นภายในวันที่ </w:t>
      </w:r>
      <w:r w:rsidRPr="00A11CA9">
        <w:rPr>
          <w:rFonts w:asciiTheme="majorBidi" w:hAnsiTheme="majorBidi" w:cstheme="majorBidi"/>
          <w:sz w:val="30"/>
          <w:szCs w:val="30"/>
        </w:rPr>
        <w:t xml:space="preserve">17 </w:t>
      </w:r>
      <w:r w:rsidRPr="00A11CA9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A11CA9">
        <w:rPr>
          <w:rFonts w:asciiTheme="majorBidi" w:hAnsiTheme="majorBidi" w:cstheme="majorBidi"/>
          <w:sz w:val="30"/>
          <w:szCs w:val="30"/>
        </w:rPr>
        <w:t xml:space="preserve">2567 </w:t>
      </w:r>
      <w:r w:rsidRPr="00A11CA9">
        <w:rPr>
          <w:rFonts w:asciiTheme="majorBidi" w:hAnsiTheme="majorBidi" w:cstheme="majorBidi" w:hint="cs"/>
          <w:sz w:val="30"/>
          <w:szCs w:val="30"/>
          <w:cs/>
        </w:rPr>
        <w:t>และเปลี่ยนอัตราดอกเบี้ยตามที่ตกลงกัน ทั้งนี้</w:t>
      </w:r>
      <w:r w:rsidRPr="00A11CA9">
        <w:rPr>
          <w:rFonts w:asciiTheme="majorBidi" w:hAnsiTheme="majorBidi" w:cstheme="majorBidi"/>
          <w:sz w:val="30"/>
          <w:szCs w:val="30"/>
        </w:rPr>
        <w:t xml:space="preserve"> </w:t>
      </w:r>
      <w:r w:rsidRPr="0023770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37705">
        <w:rPr>
          <w:rFonts w:asciiTheme="majorBidi" w:hAnsiTheme="majorBidi" w:cstheme="majorBidi"/>
          <w:sz w:val="30"/>
          <w:szCs w:val="30"/>
        </w:rPr>
        <w:t xml:space="preserve">30 </w:t>
      </w:r>
      <w:r w:rsidRPr="00237705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237705">
        <w:rPr>
          <w:rFonts w:asciiTheme="majorBidi" w:hAnsiTheme="majorBidi" w:cstheme="majorBidi"/>
          <w:sz w:val="30"/>
          <w:szCs w:val="30"/>
        </w:rPr>
        <w:t xml:space="preserve">2565 </w:t>
      </w:r>
      <w:r w:rsidR="00A24E4C" w:rsidRPr="00A11CA9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37705">
        <w:rPr>
          <w:rFonts w:asciiTheme="majorBidi" w:hAnsiTheme="majorBidi" w:cstheme="majorBidi"/>
          <w:sz w:val="30"/>
          <w:szCs w:val="30"/>
          <w:cs/>
        </w:rPr>
        <w:t>บริษัทได้เบิกใช้เงินกู้</w:t>
      </w:r>
      <w:r w:rsidRPr="0023770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bookmarkStart w:id="2" w:name="_Hlk117203189"/>
      <w:r w:rsidR="00476263">
        <w:rPr>
          <w:rFonts w:asciiTheme="majorBidi" w:hAnsiTheme="majorBidi" w:cstheme="majorBidi"/>
          <w:sz w:val="30"/>
          <w:szCs w:val="30"/>
        </w:rPr>
        <w:t>2</w:t>
      </w:r>
      <w:r w:rsidR="00182500" w:rsidRPr="00237705">
        <w:rPr>
          <w:rFonts w:asciiTheme="majorBidi" w:hAnsiTheme="majorBidi" w:cstheme="majorBidi"/>
          <w:sz w:val="30"/>
          <w:szCs w:val="30"/>
        </w:rPr>
        <w:t>,532</w:t>
      </w:r>
      <w:bookmarkEnd w:id="2"/>
      <w:r w:rsidRPr="00237705">
        <w:rPr>
          <w:rFonts w:asciiTheme="majorBidi" w:hAnsiTheme="majorBidi" w:cstheme="majorBidi"/>
          <w:sz w:val="30"/>
          <w:szCs w:val="30"/>
        </w:rPr>
        <w:t xml:space="preserve"> </w:t>
      </w:r>
      <w:r w:rsidRPr="0023770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B2B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B2B3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DB2B33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DB2B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DB2B33">
        <w:rPr>
          <w:rFonts w:asciiTheme="majorBidi" w:hAnsiTheme="majorBidi" w:cstheme="majorBidi"/>
          <w:i/>
          <w:iCs/>
          <w:sz w:val="30"/>
          <w:szCs w:val="30"/>
        </w:rPr>
        <w:t xml:space="preserve">2564: 2,532 </w:t>
      </w:r>
      <w:r w:rsidRPr="00DB2B33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6E5E76FD" w14:textId="082A4CD5" w:rsidR="00B37123" w:rsidRPr="007835D6" w:rsidRDefault="00B37123" w:rsidP="0010187B">
      <w:pPr>
        <w:ind w:left="547" w:right="38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59D2408C" w14:textId="3DE139A6" w:rsidR="00B37123" w:rsidRPr="00237705" w:rsidRDefault="00666579" w:rsidP="0010187B">
      <w:pPr>
        <w:ind w:left="547" w:right="38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  <w:r w:rsidRPr="00DB2B33">
        <w:rPr>
          <w:rFonts w:asciiTheme="majorBidi" w:hAnsiTheme="majorBidi"/>
          <w:sz w:val="30"/>
          <w:szCs w:val="30"/>
          <w:cs/>
        </w:rPr>
        <w:t xml:space="preserve">ในเดือนกันยายน </w:t>
      </w:r>
      <w:r w:rsidRPr="00DB2B33">
        <w:rPr>
          <w:rFonts w:asciiTheme="majorBidi" w:hAnsiTheme="majorBidi" w:cstheme="majorBidi"/>
          <w:sz w:val="30"/>
          <w:szCs w:val="30"/>
        </w:rPr>
        <w:t>2564</w:t>
      </w:r>
      <w:r w:rsidRPr="00DB2B33">
        <w:rPr>
          <w:rFonts w:asciiTheme="majorBidi" w:hAnsiTheme="majorBidi"/>
          <w:sz w:val="30"/>
          <w:szCs w:val="30"/>
          <w:cs/>
        </w:rPr>
        <w:t xml:space="preserve"> บริษัทได้ทำสัญญาเงินกู้ยืม </w:t>
      </w:r>
      <w:r w:rsidRPr="00DB2B33">
        <w:rPr>
          <w:rFonts w:asciiTheme="majorBidi" w:hAnsiTheme="majorBidi" w:cstheme="majorBidi"/>
          <w:sz w:val="30"/>
          <w:szCs w:val="30"/>
        </w:rPr>
        <w:t>1,100</w:t>
      </w:r>
      <w:r w:rsidRPr="00DB2B33">
        <w:rPr>
          <w:rFonts w:asciiTheme="majorBidi" w:hAnsiTheme="majorBidi"/>
          <w:sz w:val="30"/>
          <w:szCs w:val="30"/>
          <w:cs/>
        </w:rPr>
        <w:t xml:space="preserve"> ล้านบาทกับสถาบันการเงินแห่งหนึ่ง สัญญาดังกล่าว</w:t>
      </w:r>
      <w:r w:rsidRPr="00237705">
        <w:rPr>
          <w:rFonts w:asciiTheme="majorBidi" w:hAnsiTheme="majorBidi"/>
          <w:sz w:val="30"/>
          <w:szCs w:val="30"/>
          <w:cs/>
        </w:rPr>
        <w:t xml:space="preserve">กำหนดให้บริษัทชำระเงินต้นที่เหลือทั้งจำนวนภายใน </w:t>
      </w:r>
      <w:r w:rsidRPr="00237705">
        <w:rPr>
          <w:rFonts w:asciiTheme="majorBidi" w:hAnsiTheme="majorBidi"/>
          <w:sz w:val="30"/>
          <w:szCs w:val="30"/>
        </w:rPr>
        <w:t>2</w:t>
      </w:r>
      <w:r w:rsidRPr="00237705">
        <w:rPr>
          <w:rFonts w:asciiTheme="majorBidi" w:hAnsiTheme="majorBidi"/>
          <w:sz w:val="30"/>
          <w:szCs w:val="30"/>
          <w:cs/>
        </w:rPr>
        <w:t xml:space="preserve"> ปีนับจากวันที่เบิกเงินกู้ยืม</w:t>
      </w:r>
      <w:r w:rsidR="00B37123" w:rsidRPr="00237705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B37123" w:rsidRPr="00237705">
        <w:rPr>
          <w:rFonts w:asciiTheme="majorBidi" w:hAnsiTheme="majorBidi" w:cstheme="majorBidi"/>
          <w:sz w:val="30"/>
          <w:szCs w:val="30"/>
        </w:rPr>
        <w:t>3</w:t>
      </w:r>
      <w:r w:rsidR="002C2BC3" w:rsidRPr="00237705">
        <w:rPr>
          <w:rFonts w:asciiTheme="majorBidi" w:hAnsiTheme="majorBidi" w:cstheme="majorBidi"/>
          <w:sz w:val="30"/>
          <w:szCs w:val="30"/>
        </w:rPr>
        <w:t xml:space="preserve">0 </w:t>
      </w:r>
      <w:r w:rsidR="001C3D9E" w:rsidRPr="00237705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B37123" w:rsidRPr="00237705">
        <w:rPr>
          <w:rFonts w:asciiTheme="majorBidi" w:hAnsiTheme="majorBidi" w:cstheme="majorBidi"/>
          <w:sz w:val="30"/>
          <w:szCs w:val="30"/>
        </w:rPr>
        <w:t>256</w:t>
      </w:r>
      <w:r w:rsidR="00973A60" w:rsidRPr="00237705">
        <w:rPr>
          <w:rFonts w:asciiTheme="majorBidi" w:hAnsiTheme="majorBidi" w:cstheme="majorBidi"/>
          <w:sz w:val="30"/>
          <w:szCs w:val="30"/>
        </w:rPr>
        <w:t>5</w:t>
      </w:r>
      <w:r w:rsidR="00B37123" w:rsidRPr="00237705">
        <w:rPr>
          <w:rFonts w:asciiTheme="majorBidi" w:hAnsiTheme="majorBidi" w:cstheme="majorBidi"/>
          <w:sz w:val="30"/>
          <w:szCs w:val="30"/>
        </w:rPr>
        <w:t xml:space="preserve"> </w:t>
      </w:r>
      <w:r w:rsidR="00B37123" w:rsidRPr="0023770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973A60" w:rsidRPr="00237705">
        <w:rPr>
          <w:rFonts w:asciiTheme="majorBidi" w:hAnsiTheme="majorBidi" w:cstheme="majorBidi"/>
          <w:sz w:val="30"/>
          <w:szCs w:val="30"/>
          <w:cs/>
        </w:rPr>
        <w:t xml:space="preserve">ได้เบิกใช้เงินกู้ </w:t>
      </w:r>
      <w:r w:rsidR="00182500" w:rsidRPr="00237705">
        <w:rPr>
          <w:rFonts w:asciiTheme="majorBidi" w:hAnsiTheme="majorBidi" w:cstheme="majorBidi"/>
          <w:sz w:val="30"/>
          <w:szCs w:val="30"/>
        </w:rPr>
        <w:t>1,100</w:t>
      </w:r>
      <w:r w:rsidR="00237705" w:rsidRPr="00237705">
        <w:rPr>
          <w:rFonts w:asciiTheme="majorBidi" w:hAnsiTheme="majorBidi" w:cstheme="majorBidi"/>
          <w:sz w:val="30"/>
          <w:szCs w:val="30"/>
        </w:rPr>
        <w:t xml:space="preserve"> </w:t>
      </w:r>
      <w:r w:rsidR="00973A60" w:rsidRPr="0023770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433DCA" w:rsidRPr="00237705">
        <w:rPr>
          <w:rFonts w:asciiTheme="majorBidi" w:hAnsiTheme="majorBidi" w:cstheme="majorBidi"/>
          <w:sz w:val="30"/>
          <w:szCs w:val="30"/>
        </w:rPr>
        <w:t xml:space="preserve"> </w:t>
      </w:r>
      <w:r w:rsidR="00433DCA" w:rsidRPr="0023770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33DCA" w:rsidRPr="00237705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433DCA" w:rsidRPr="0023770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433DCA" w:rsidRPr="00237705">
        <w:rPr>
          <w:rFonts w:asciiTheme="majorBidi" w:hAnsiTheme="majorBidi" w:cstheme="majorBidi"/>
          <w:i/>
          <w:iCs/>
          <w:sz w:val="30"/>
          <w:szCs w:val="30"/>
        </w:rPr>
        <w:t xml:space="preserve">2564: 1,100 </w:t>
      </w:r>
      <w:r w:rsidR="00433DCA" w:rsidRPr="00237705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3CD99DDC" w14:textId="77777777" w:rsidR="00666579" w:rsidRPr="00237705" w:rsidRDefault="00666579" w:rsidP="00EC2FF8">
      <w:pPr>
        <w:ind w:left="547" w:right="38"/>
        <w:jc w:val="thaiDistribute"/>
        <w:rPr>
          <w:rFonts w:asciiTheme="majorBidi" w:hAnsiTheme="majorBidi"/>
          <w:sz w:val="30"/>
          <w:szCs w:val="30"/>
          <w:cs/>
        </w:rPr>
      </w:pPr>
    </w:p>
    <w:p w14:paraId="7B26397C" w14:textId="5FCC54AF" w:rsidR="00F37707" w:rsidRPr="00237705" w:rsidRDefault="00F37707" w:rsidP="00EC2FF8">
      <w:pPr>
        <w:ind w:left="547" w:right="38"/>
        <w:jc w:val="thaiDistribute"/>
        <w:rPr>
          <w:rFonts w:asciiTheme="majorBidi" w:hAnsiTheme="majorBidi"/>
          <w:sz w:val="30"/>
          <w:szCs w:val="30"/>
        </w:rPr>
      </w:pPr>
      <w:r w:rsidRPr="00237705">
        <w:rPr>
          <w:rFonts w:asciiTheme="majorBidi" w:hAnsiTheme="majorBidi" w:hint="cs"/>
          <w:sz w:val="30"/>
          <w:szCs w:val="30"/>
          <w:cs/>
        </w:rPr>
        <w:t>อสังหาริมทรัพย์พัฒนาเพื่อขาย</w:t>
      </w:r>
      <w:r w:rsidRPr="00237705">
        <w:rPr>
          <w:rFonts w:asciiTheme="majorBidi" w:hAnsiTheme="majorBidi"/>
          <w:sz w:val="30"/>
          <w:szCs w:val="30"/>
          <w:cs/>
        </w:rPr>
        <w:t xml:space="preserve"> </w:t>
      </w:r>
      <w:r w:rsidRPr="00237705">
        <w:rPr>
          <w:rFonts w:asciiTheme="majorBidi" w:hAnsiTheme="majorBidi" w:hint="cs"/>
          <w:sz w:val="30"/>
          <w:szCs w:val="30"/>
          <w:cs/>
        </w:rPr>
        <w:t>อสังหาริมทรัพย์เพื่อการลงทุน</w:t>
      </w:r>
      <w:r w:rsidRPr="00237705">
        <w:rPr>
          <w:rFonts w:asciiTheme="majorBidi" w:hAnsiTheme="majorBidi"/>
          <w:sz w:val="30"/>
          <w:szCs w:val="30"/>
          <w:cs/>
        </w:rPr>
        <w:t xml:space="preserve"> </w:t>
      </w:r>
      <w:r w:rsidRPr="00237705">
        <w:rPr>
          <w:rFonts w:asciiTheme="majorBidi" w:hAnsiTheme="majorBidi" w:hint="cs"/>
          <w:sz w:val="30"/>
          <w:szCs w:val="30"/>
          <w:cs/>
        </w:rPr>
        <w:t>เงินฝากประจำ</w:t>
      </w:r>
      <w:r w:rsidRPr="00237705">
        <w:rPr>
          <w:rFonts w:asciiTheme="majorBidi" w:hAnsiTheme="majorBidi"/>
          <w:sz w:val="30"/>
          <w:szCs w:val="30"/>
          <w:cs/>
        </w:rPr>
        <w:t xml:space="preserve"> </w:t>
      </w:r>
      <w:r w:rsidRPr="00237705">
        <w:rPr>
          <w:rFonts w:asciiTheme="majorBidi" w:hAnsiTheme="majorBidi" w:hint="cs"/>
          <w:sz w:val="30"/>
          <w:szCs w:val="30"/>
          <w:cs/>
        </w:rPr>
        <w:t>ใช้เป็นหลักประกันวงเงินกู้ยืม</w:t>
      </w:r>
    </w:p>
    <w:p w14:paraId="61CFB269" w14:textId="77777777" w:rsidR="00F37707" w:rsidRPr="00237705" w:rsidRDefault="00F37707" w:rsidP="00EC2FF8">
      <w:pPr>
        <w:ind w:left="547" w:right="38"/>
        <w:jc w:val="thaiDistribute"/>
        <w:rPr>
          <w:rFonts w:asciiTheme="majorBidi" w:hAnsiTheme="majorBidi"/>
          <w:sz w:val="30"/>
          <w:szCs w:val="30"/>
        </w:rPr>
      </w:pPr>
      <w:bookmarkStart w:id="3" w:name="_Hlk22746948"/>
    </w:p>
    <w:p w14:paraId="669D1162" w14:textId="2E5FB105" w:rsidR="00EC2FF8" w:rsidRPr="0081420C" w:rsidRDefault="00EC2FF8" w:rsidP="00EC2FF8">
      <w:pPr>
        <w:ind w:left="547" w:right="3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37705">
        <w:rPr>
          <w:rFonts w:asciiTheme="majorBidi" w:hAnsiTheme="majorBidi" w:hint="cs"/>
          <w:sz w:val="30"/>
          <w:szCs w:val="30"/>
          <w:cs/>
        </w:rPr>
        <w:t>กลุ่มบริษัทมีวงเงินสินเชื่อที่ยัง</w:t>
      </w:r>
      <w:r w:rsidRPr="00237705">
        <w:rPr>
          <w:rFonts w:asciiTheme="majorBidi" w:hAnsiTheme="majorBidi" w:cstheme="majorBidi"/>
          <w:sz w:val="30"/>
          <w:szCs w:val="30"/>
          <w:cs/>
        </w:rPr>
        <w:t>มิได้เบิกใช้</w:t>
      </w:r>
      <w:bookmarkEnd w:id="3"/>
      <w:r w:rsidRPr="00237705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="002C2BC3" w:rsidRPr="00237705">
        <w:rPr>
          <w:rFonts w:asciiTheme="majorBidi" w:hAnsiTheme="majorBidi" w:cstheme="majorBidi"/>
          <w:sz w:val="30"/>
          <w:szCs w:val="30"/>
        </w:rPr>
        <w:t xml:space="preserve"> </w:t>
      </w:r>
      <w:r w:rsidR="00751F0B">
        <w:rPr>
          <w:rFonts w:asciiTheme="majorBidi" w:hAnsiTheme="majorBidi" w:cstheme="majorBidi"/>
          <w:sz w:val="30"/>
          <w:szCs w:val="30"/>
        </w:rPr>
        <w:t>40</w:t>
      </w:r>
      <w:r w:rsidRPr="00237705">
        <w:rPr>
          <w:rFonts w:asciiTheme="majorBidi" w:hAnsiTheme="majorBidi" w:cstheme="majorBidi"/>
          <w:sz w:val="30"/>
          <w:szCs w:val="30"/>
        </w:rPr>
        <w:t xml:space="preserve"> </w:t>
      </w:r>
      <w:r w:rsidRPr="00237705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23770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237705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237705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Pr="0081420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81420C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Pr="0081420C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81420C">
        <w:rPr>
          <w:rFonts w:asciiTheme="majorBidi" w:hAnsiTheme="majorBidi" w:cstheme="majorBidi"/>
          <w:i/>
          <w:iCs/>
          <w:sz w:val="30"/>
          <w:szCs w:val="30"/>
        </w:rPr>
        <w:t xml:space="preserve">410 </w:t>
      </w:r>
      <w:r w:rsidRPr="0081420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32B0DC95" w14:textId="06200B2A" w:rsidR="00EC2FF8" w:rsidRDefault="00EC2FF8" w:rsidP="00EC2FF8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p w14:paraId="108E06B6" w14:textId="5C61F995" w:rsidR="0010187B" w:rsidRPr="00200F54" w:rsidRDefault="0010187B" w:rsidP="0010187B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1420C">
        <w:rPr>
          <w:rFonts w:asciiTheme="majorBidi" w:hAnsiTheme="majorBidi" w:cstheme="majorBidi"/>
          <w:i/>
          <w:iCs/>
          <w:sz w:val="30"/>
          <w:szCs w:val="30"/>
          <w:cs/>
        </w:rPr>
        <w:t>หุ้นกู้</w:t>
      </w:r>
    </w:p>
    <w:p w14:paraId="33A426C5" w14:textId="77777777" w:rsidR="0010187B" w:rsidRPr="00FB5FE7" w:rsidRDefault="0010187B" w:rsidP="0010187B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p w14:paraId="3B702550" w14:textId="3389A6F5" w:rsidR="0010187B" w:rsidRDefault="0010187B" w:rsidP="0010187B">
      <w:pPr>
        <w:ind w:left="547" w:right="38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952D1C">
        <w:rPr>
          <w:rFonts w:asciiTheme="majorBidi" w:hAnsiTheme="majorBidi" w:cstheme="majorBidi"/>
          <w:sz w:val="30"/>
          <w:szCs w:val="30"/>
          <w:cs/>
        </w:rPr>
        <w:t>ภายใต้สัญญาเงินกู้ยืมและข้อกำหนดว่าด้วยสิทธิและหน้าที่ของผู้ออกหุ้นกู้ กลุ่มบริษัทต้องปฏิบัติตามเงื่อนไขทางการเงินบางประการ เช่น การดำรงอัตราส่วนหนี้สินต่อส่วนของผู้ถือหุ้นให้เป็นไปตามอัตราที่กำหนดในสัญญา</w:t>
      </w:r>
    </w:p>
    <w:p w14:paraId="42D6D40E" w14:textId="77777777" w:rsidR="00845319" w:rsidRPr="00952D1C" w:rsidRDefault="00845319" w:rsidP="0010187B">
      <w:pPr>
        <w:ind w:left="547" w:right="38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7921E590" w14:textId="24C6E0B7" w:rsidR="00404EC5" w:rsidRPr="00FE6FD1" w:rsidRDefault="00404EC5" w:rsidP="00FE6FD1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FE6FD1">
        <w:rPr>
          <w:rFonts w:ascii="Angsana New" w:hAnsi="Angsana New" w:cs="Angsana New" w:hint="cs"/>
          <w:sz w:val="30"/>
          <w:szCs w:val="30"/>
          <w:cs/>
          <w:lang w:val="th-TH"/>
        </w:rPr>
        <w:t>ส่วนงานดำเนินงานและ</w:t>
      </w:r>
      <w:r w:rsidR="00721330" w:rsidRPr="00FE6FD1">
        <w:rPr>
          <w:rFonts w:ascii="Angsana New" w:hAnsi="Angsana New" w:cs="Angsana New" w:hint="cs"/>
          <w:sz w:val="30"/>
          <w:szCs w:val="30"/>
          <w:cs/>
          <w:lang w:val="th-TH"/>
        </w:rPr>
        <w:t>จำแนก</w:t>
      </w:r>
      <w:r w:rsidRPr="00FE6FD1">
        <w:rPr>
          <w:rFonts w:ascii="Angsana New" w:hAnsi="Angsana New" w:cs="Angsana New" w:hint="cs"/>
          <w:sz w:val="30"/>
          <w:szCs w:val="30"/>
          <w:cs/>
          <w:lang w:val="th-TH"/>
        </w:rPr>
        <w:t>รายได้</w:t>
      </w:r>
    </w:p>
    <w:p w14:paraId="2470BCAD" w14:textId="77777777" w:rsidR="00404EC5" w:rsidRPr="00EB765C" w:rsidRDefault="00404EC5" w:rsidP="00EB765C">
      <w:pPr>
        <w:ind w:left="547" w:right="38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402F9F7" w14:textId="77777777" w:rsidR="00404EC5" w:rsidRPr="00926B0F" w:rsidRDefault="00404EC5" w:rsidP="00E707E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26B0F">
        <w:rPr>
          <w:rFonts w:ascii="Angsana New" w:hAnsi="Angsana New" w:hint="cs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รายได้หลักของกลุ่มบริษัทได้มาจากสัญญาที่ทำกับลูกค้า</w:t>
      </w:r>
    </w:p>
    <w:p w14:paraId="513C2649" w14:textId="77777777" w:rsidR="00404EC5" w:rsidRPr="00EB765C" w:rsidRDefault="00404EC5" w:rsidP="00EB765C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p w14:paraId="0B95A925" w14:textId="29B0058C" w:rsidR="00404EC5" w:rsidRPr="00926B0F" w:rsidRDefault="00404EC5" w:rsidP="00E707E2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26B0F">
        <w:rPr>
          <w:rFonts w:ascii="Angsana New" w:hAnsi="Angsana New" w:hint="cs"/>
          <w:i/>
          <w:iCs/>
          <w:sz w:val="30"/>
          <w:szCs w:val="30"/>
          <w:cs/>
        </w:rPr>
        <w:t>ส่วนงานภูมิศาสตร์</w:t>
      </w:r>
    </w:p>
    <w:p w14:paraId="0786B621" w14:textId="77777777" w:rsidR="00404EC5" w:rsidRPr="00EB765C" w:rsidRDefault="00404EC5" w:rsidP="00EB765C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p w14:paraId="5605C09E" w14:textId="34F72340" w:rsidR="00404EC5" w:rsidRPr="00926B0F" w:rsidRDefault="00404EC5" w:rsidP="00E707E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26B0F">
        <w:rPr>
          <w:rFonts w:ascii="Angsana New" w:hAnsi="Angsana New" w:hint="cs"/>
          <w:sz w:val="30"/>
          <w:szCs w:val="30"/>
          <w:cs/>
        </w:rPr>
        <w:t>บริษัทดำเนินธุรกิจอสังหาริมทรัพย์เพื่อขายและเพื่อให้เช่าพื้นที่และบริการในประเทศไทยเท่านั้น</w:t>
      </w:r>
    </w:p>
    <w:p w14:paraId="08102B77" w14:textId="77777777" w:rsidR="00107A59" w:rsidRPr="00EB765C" w:rsidRDefault="00107A59" w:rsidP="00EB765C">
      <w:pPr>
        <w:ind w:left="547" w:right="38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BED55C4" w14:textId="77777777" w:rsidR="003E2382" w:rsidRDefault="003E2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BFF2876" w14:textId="6EE114F1" w:rsidR="00404EC5" w:rsidRPr="00926B0F" w:rsidRDefault="00404EC5" w:rsidP="00E707E2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26B0F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ส่วนงานธุรกิจ</w:t>
      </w:r>
    </w:p>
    <w:p w14:paraId="36C01D38" w14:textId="77777777" w:rsidR="00404EC5" w:rsidRPr="00EB765C" w:rsidRDefault="00404EC5" w:rsidP="00EB765C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p w14:paraId="032DCBFB" w14:textId="51DD3A64" w:rsidR="00404EC5" w:rsidRDefault="00404EC5" w:rsidP="00E707E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26B0F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บริษัทและบริษัทย่อยมีส่วนงานธุรกิจ </w:t>
      </w:r>
      <w:r w:rsidRPr="00926B0F">
        <w:rPr>
          <w:rFonts w:ascii="Angsana New" w:hAnsi="Angsana New" w:hint="cs"/>
          <w:sz w:val="30"/>
          <w:szCs w:val="30"/>
        </w:rPr>
        <w:t>2</w:t>
      </w:r>
      <w:r w:rsidRPr="00926B0F">
        <w:rPr>
          <w:rFonts w:ascii="Angsana New" w:hAnsi="Angsana New" w:hint="cs"/>
          <w:sz w:val="30"/>
          <w:szCs w:val="30"/>
          <w:cs/>
        </w:rPr>
        <w:t xml:space="preserve"> ส่วนงาน ได้แก่ ธุรกิจอสังหาริมทรัพย์เพื่อขาย ซึ่งประกอบด้วยโครงการพัฒนาที่ดินขายพร้อมบ้าน และโครงการอาคารชุดพักอาศัย และธุรกิจอสังหาริมทรัพย์เพื่อให้เช่าพื้นที่และบริการ ซึ่งประกอบด้วยโครงการอาคารสำนักงานให้เช่า</w:t>
      </w:r>
    </w:p>
    <w:p w14:paraId="2F15FB20" w14:textId="77777777" w:rsidR="00926B0F" w:rsidRPr="00EB765C" w:rsidRDefault="00926B0F" w:rsidP="00EB765C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p w14:paraId="116DFD81" w14:textId="48CB5299" w:rsidR="0012325A" w:rsidRPr="00542490" w:rsidRDefault="00F37707" w:rsidP="0054249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1420C">
        <w:rPr>
          <w:rFonts w:ascii="Angsana New" w:hAnsi="Angsana New" w:hint="cs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</w:t>
      </w:r>
      <w:r w:rsidRPr="0081420C">
        <w:rPr>
          <w:rFonts w:ascii="Angsana New" w:hAnsi="Angsana New"/>
          <w:sz w:val="30"/>
          <w:szCs w:val="30"/>
          <w:cs/>
        </w:rPr>
        <w:t xml:space="preserve"> </w:t>
      </w:r>
      <w:r w:rsidRPr="0081420C">
        <w:rPr>
          <w:rFonts w:ascii="Angsana New" w:hAnsi="Angsana New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81420C">
        <w:rPr>
          <w:rFonts w:ascii="Angsana New" w:hAnsi="Angsana New"/>
          <w:sz w:val="30"/>
          <w:szCs w:val="30"/>
          <w:cs/>
        </w:rPr>
        <w:t xml:space="preserve"> </w:t>
      </w:r>
      <w:r w:rsidRPr="0081420C">
        <w:rPr>
          <w:rFonts w:ascii="Angsana New" w:hAnsi="Angsana New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2CCB9732" w14:textId="77777777" w:rsidR="00F37707" w:rsidRPr="001E04C2" w:rsidRDefault="00F37707" w:rsidP="00EB765C">
      <w:pPr>
        <w:ind w:left="547" w:right="38"/>
        <w:jc w:val="thaiDistribute"/>
        <w:rPr>
          <w:rFonts w:asciiTheme="majorBidi" w:hAnsiTheme="majorBidi" w:cstheme="majorBidi"/>
          <w:sz w:val="24"/>
          <w:szCs w:val="24"/>
        </w:rPr>
      </w:pPr>
    </w:p>
    <w:p w14:paraId="67E8920D" w14:textId="77777777" w:rsidR="003E2382" w:rsidRDefault="00404EC5" w:rsidP="004940D9">
      <w:pPr>
        <w:tabs>
          <w:tab w:val="clear" w:pos="454"/>
        </w:tabs>
        <w:ind w:left="540"/>
        <w:rPr>
          <w:rFonts w:ascii="Angsana New" w:hAnsi="Angsana New"/>
          <w:spacing w:val="-2"/>
          <w:sz w:val="30"/>
          <w:szCs w:val="30"/>
        </w:rPr>
      </w:pPr>
      <w:r w:rsidRPr="00926B0F">
        <w:rPr>
          <w:rFonts w:ascii="Angsana New" w:hAnsi="Angsana New" w:hint="cs"/>
          <w:spacing w:val="-2"/>
          <w:sz w:val="30"/>
          <w:szCs w:val="30"/>
          <w:cs/>
        </w:rPr>
        <w:t>ตารางต่อไปนี้แสดงข้อมูลรายได้ที่ถูกจำแนกตามส่วนงานธุรกิจและจังหวะเวลาในการรับรู้รายได้</w:t>
      </w:r>
    </w:p>
    <w:p w14:paraId="3C47CCCA" w14:textId="0C58AECE" w:rsidR="00D15F59" w:rsidRPr="003E2382" w:rsidRDefault="00D15F59" w:rsidP="00E707E2">
      <w:pPr>
        <w:ind w:left="540"/>
        <w:rPr>
          <w:rFonts w:ascii="Angsana New" w:hAnsi="Angsana New"/>
          <w:spacing w:val="-2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0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2C2BC3" w:rsidRPr="00AD56E0" w14:paraId="441750CA" w14:textId="77777777" w:rsidTr="00795E52">
        <w:trPr>
          <w:tblHeader/>
        </w:trPr>
        <w:tc>
          <w:tcPr>
            <w:tcW w:w="2700" w:type="dxa"/>
            <w:tcBorders>
              <w:top w:val="nil"/>
              <w:left w:val="nil"/>
            </w:tcBorders>
            <w:noWrap/>
            <w:vAlign w:val="bottom"/>
          </w:tcPr>
          <w:p w14:paraId="47DE276D" w14:textId="4F534D95" w:rsidR="002C2BC3" w:rsidRPr="00AD56E0" w:rsidRDefault="002C2BC3" w:rsidP="0068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360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D56E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1C3D9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AD56E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070" w:type="dxa"/>
            <w:gridSpan w:val="3"/>
          </w:tcPr>
          <w:p w14:paraId="309B5D83" w14:textId="77777777" w:rsidR="002C2BC3" w:rsidRPr="00AD56E0" w:rsidRDefault="002C2BC3" w:rsidP="0068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535F3E0F" w14:textId="77777777" w:rsidR="002C2BC3" w:rsidRPr="00AD56E0" w:rsidRDefault="002C2BC3" w:rsidP="0068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AD56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ธุรกิจอสังหาริมทรัพย์เพื่อขาย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DCACA1" w14:textId="77777777" w:rsidR="002C2BC3" w:rsidRPr="00AD56E0" w:rsidRDefault="002C2BC3" w:rsidP="0068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D75489" w14:textId="77777777" w:rsidR="002C2BC3" w:rsidRPr="00AD56E0" w:rsidRDefault="002C2BC3" w:rsidP="0068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AD56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ธุรกิจอสังหาริมทรัพย์เพื่อให้เช่าพื้นที่</w:t>
            </w:r>
          </w:p>
          <w:p w14:paraId="5AD2E083" w14:textId="77777777" w:rsidR="002C2BC3" w:rsidRPr="00AD56E0" w:rsidRDefault="002C2BC3" w:rsidP="0068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AD56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และบริการ</w:t>
            </w:r>
          </w:p>
        </w:tc>
        <w:tc>
          <w:tcPr>
            <w:tcW w:w="270" w:type="dxa"/>
          </w:tcPr>
          <w:p w14:paraId="66FBEC23" w14:textId="77777777" w:rsidR="002C2BC3" w:rsidRPr="00AD56E0" w:rsidRDefault="002C2BC3" w:rsidP="0068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070" w:type="dxa"/>
            <w:gridSpan w:val="3"/>
          </w:tcPr>
          <w:p w14:paraId="699EDFCA" w14:textId="77777777" w:rsidR="002C2BC3" w:rsidRPr="00AD56E0" w:rsidRDefault="002C2BC3" w:rsidP="0068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  <w:p w14:paraId="0EFC49DD" w14:textId="77777777" w:rsidR="002C2BC3" w:rsidRPr="00AD56E0" w:rsidRDefault="002C2BC3" w:rsidP="0068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  <w:p w14:paraId="7FAA51F6" w14:textId="77777777" w:rsidR="002C2BC3" w:rsidRPr="00AD56E0" w:rsidRDefault="002C2BC3" w:rsidP="0068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AD56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AB201B" w:rsidRPr="00AD56E0" w14:paraId="487D9281" w14:textId="77777777" w:rsidTr="00795E52">
        <w:trPr>
          <w:tblHeader/>
        </w:trPr>
        <w:tc>
          <w:tcPr>
            <w:tcW w:w="2700" w:type="dxa"/>
            <w:tcBorders>
              <w:top w:val="nil"/>
              <w:left w:val="nil"/>
            </w:tcBorders>
            <w:noWrap/>
            <w:vAlign w:val="bottom"/>
          </w:tcPr>
          <w:p w14:paraId="4D832A20" w14:textId="4A5F5E77" w:rsidR="00AB201B" w:rsidRPr="00AD56E0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360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D56E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AD56E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Pr="00AD56E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>0</w:t>
            </w:r>
            <w:r w:rsidRPr="00AD56E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1C3D9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</w:tcPr>
          <w:p w14:paraId="3BF3F82C" w14:textId="45EE6345" w:rsidR="00AB201B" w:rsidRPr="00AD56E0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849511" w14:textId="77777777" w:rsidR="00AB201B" w:rsidRPr="00AD56E0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5761EE" w14:textId="27E20240" w:rsidR="00AB201B" w:rsidRPr="00AD56E0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549624" w14:textId="77777777" w:rsidR="00AB201B" w:rsidRPr="00AD56E0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10C323" w14:textId="7BF54D7B" w:rsidR="00AB201B" w:rsidRPr="00AD56E0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1AEA50" w14:textId="77777777" w:rsidR="00AB201B" w:rsidRPr="00AD56E0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9BB54F" w14:textId="0123B86C" w:rsidR="00AB201B" w:rsidRPr="00AD56E0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</w:t>
            </w:r>
          </w:p>
        </w:tc>
        <w:tc>
          <w:tcPr>
            <w:tcW w:w="270" w:type="dxa"/>
          </w:tcPr>
          <w:p w14:paraId="36878505" w14:textId="77777777" w:rsidR="00AB201B" w:rsidRPr="00AD56E0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806EB42" w14:textId="024E6B14" w:rsidR="00AB201B" w:rsidRPr="00AD56E0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7BFFAC" w14:textId="77777777" w:rsidR="00AB201B" w:rsidRPr="00AD56E0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0C21E9" w14:textId="5032BCAB" w:rsidR="00AB201B" w:rsidRPr="00AD56E0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</w:t>
            </w:r>
          </w:p>
        </w:tc>
      </w:tr>
      <w:tr w:rsidR="00AB201B" w:rsidRPr="00AD56E0" w14:paraId="351673E3" w14:textId="77777777" w:rsidTr="00795E52">
        <w:trPr>
          <w:tblHeader/>
        </w:trPr>
        <w:tc>
          <w:tcPr>
            <w:tcW w:w="2700" w:type="dxa"/>
            <w:tcBorders>
              <w:top w:val="nil"/>
              <w:left w:val="nil"/>
            </w:tcBorders>
            <w:noWrap/>
            <w:vAlign w:val="bottom"/>
          </w:tcPr>
          <w:p w14:paraId="146A34CF" w14:textId="77777777" w:rsidR="00AB201B" w:rsidRPr="00AD56E0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360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1"/>
          </w:tcPr>
          <w:p w14:paraId="4978A9CA" w14:textId="77777777" w:rsidR="00AB201B" w:rsidRPr="00AD56E0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AD56E0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AB201B" w:rsidRPr="00AD56E0" w14:paraId="2AE5BC7C" w14:textId="77777777" w:rsidTr="00795E5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2540BEE" w14:textId="59554C36" w:rsidR="00AB201B" w:rsidRPr="00AD56E0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378" w:hanging="18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AD56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D5A919C" w14:textId="77777777" w:rsidR="00AB201B" w:rsidRPr="00AD56E0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690CC17" w14:textId="77777777" w:rsidR="00AB201B" w:rsidRPr="00AD56E0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BF24D98" w14:textId="77777777" w:rsidR="00AB201B" w:rsidRPr="00AD56E0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997A5BF" w14:textId="77777777" w:rsidR="00AB201B" w:rsidRPr="00AD56E0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9BE6F05" w14:textId="77777777" w:rsidR="00AB201B" w:rsidRPr="00AD56E0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9B5FC76" w14:textId="77777777" w:rsidR="00AB201B" w:rsidRPr="00AD56E0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5A33F6A" w14:textId="77777777" w:rsidR="00AB201B" w:rsidRPr="00AD56E0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4ABC8" w14:textId="77777777" w:rsidR="00AB201B" w:rsidRPr="00AD56E0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DFF1588" w14:textId="77777777" w:rsidR="00AB201B" w:rsidRPr="00AD56E0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EA089A" w14:textId="77777777" w:rsidR="00AB201B" w:rsidRPr="00AD56E0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658E212" w14:textId="77777777" w:rsidR="00AB201B" w:rsidRPr="00AD56E0" w:rsidRDefault="00AB201B" w:rsidP="00AB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3D9E" w:rsidRPr="00AD56E0" w14:paraId="78C6455E" w14:textId="77777777" w:rsidTr="00795E5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D91C9F1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378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CFCFFE9" w14:textId="6770403D" w:rsidR="001C3D9E" w:rsidRPr="00AD56E0" w:rsidRDefault="00CC1BB0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0F273EC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055FC41" w14:textId="0BE8FF8D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DBB0314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A7222B0" w14:textId="26328FDE" w:rsidR="001C3D9E" w:rsidRPr="00AD56E0" w:rsidRDefault="00A93397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7A96492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8841C71" w14:textId="2BAA7426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  <w:tc>
          <w:tcPr>
            <w:tcW w:w="270" w:type="dxa"/>
          </w:tcPr>
          <w:p w14:paraId="1F43E801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B2836BF" w14:textId="43C52105" w:rsidR="001C3D9E" w:rsidRPr="00AD56E0" w:rsidRDefault="001004E1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,0</w:t>
            </w:r>
            <w:r w:rsidR="00A93397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  <w:vAlign w:val="bottom"/>
          </w:tcPr>
          <w:p w14:paraId="20C902B3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79412D" w14:textId="02413E3C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</w:rPr>
              <w:t>1,005</w:t>
            </w:r>
          </w:p>
        </w:tc>
      </w:tr>
      <w:tr w:rsidR="001C3D9E" w:rsidRPr="00AD56E0" w14:paraId="14C0BC07" w14:textId="77777777" w:rsidTr="00795E52">
        <w:trPr>
          <w:trHeight w:val="362"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14:paraId="6960282C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รายได้ระหว่าง</w:t>
            </w:r>
            <w:r w:rsidRPr="00AD56E0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Pr="00AD56E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8F21819" w14:textId="585D657C" w:rsidR="001C3D9E" w:rsidRPr="00AD56E0" w:rsidRDefault="00CC1BB0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933113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CE965F" w14:textId="1CA81DEB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6B86A4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B190A09" w14:textId="52C83A8B" w:rsidR="001C3D9E" w:rsidRPr="00AD56E0" w:rsidRDefault="001004E1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A9339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A2C78D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2"/>
              </w:tabs>
              <w:spacing w:line="240" w:lineRule="auto"/>
              <w:ind w:left="-115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1CE1C40" w14:textId="5C7ECFD0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14:paraId="0B1EADA7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702"/>
              </w:tabs>
              <w:spacing w:line="240" w:lineRule="auto"/>
              <w:ind w:left="-115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2F89073" w14:textId="5499BE0D" w:rsidR="001C3D9E" w:rsidRPr="00AD56E0" w:rsidRDefault="001004E1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A9339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04CA48C6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02"/>
              </w:tabs>
              <w:spacing w:line="240" w:lineRule="auto"/>
              <w:ind w:left="-115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F5681DC" w14:textId="5B5E1431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1C3D9E" w:rsidRPr="00AD56E0" w14:paraId="43DDD0CB" w14:textId="77777777" w:rsidTr="00795E52">
        <w:tc>
          <w:tcPr>
            <w:tcW w:w="2700" w:type="dxa"/>
            <w:tcBorders>
              <w:left w:val="nil"/>
              <w:right w:val="nil"/>
            </w:tcBorders>
          </w:tcPr>
          <w:p w14:paraId="40FA099F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="Angsana New" w:hAnsi="Angsana New"/>
                <w:sz w:val="30"/>
                <w:szCs w:val="30"/>
              </w:rPr>
            </w:pPr>
            <w:r w:rsidRPr="00AD56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4FF1A0" w14:textId="4C888C75" w:rsidR="001C3D9E" w:rsidRPr="00AD56E0" w:rsidRDefault="00CC1BB0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159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F5714D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085936" w14:textId="5CD97DFA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5335F8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4A64A2" w14:textId="75826BBA" w:rsidR="001C3D9E" w:rsidRPr="00AD56E0" w:rsidRDefault="001004E1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033FF2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B8D705" w14:textId="33D0E6DB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924</w:t>
            </w:r>
          </w:p>
        </w:tc>
        <w:tc>
          <w:tcPr>
            <w:tcW w:w="270" w:type="dxa"/>
          </w:tcPr>
          <w:p w14:paraId="5F1DA5D1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70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6F3C50" w14:textId="5D687BE9" w:rsidR="001C3D9E" w:rsidRPr="00AD56E0" w:rsidRDefault="001004E1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1,133</w:t>
            </w:r>
          </w:p>
        </w:tc>
        <w:tc>
          <w:tcPr>
            <w:tcW w:w="270" w:type="dxa"/>
            <w:vAlign w:val="bottom"/>
          </w:tcPr>
          <w:p w14:paraId="3969866E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0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56FABC" w14:textId="0E320874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1,060</w:t>
            </w:r>
          </w:p>
        </w:tc>
      </w:tr>
      <w:tr w:rsidR="001C3D9E" w:rsidRPr="00AD56E0" w14:paraId="470EB3DB" w14:textId="77777777" w:rsidTr="00795E52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510199F9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56E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กำไรตา</w:t>
            </w:r>
            <w:r w:rsidRPr="00AD56E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ม</w:t>
            </w:r>
            <w:r w:rsidRPr="00AD56E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  <w:r w:rsidRPr="00AD56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ก่อนหัก</w:t>
            </w:r>
            <w:r w:rsidRPr="00AD56E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br/>
            </w:r>
            <w:r w:rsidRPr="00AD56E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AD56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7CCC69" w14:textId="726D150A" w:rsidR="001C3D9E" w:rsidRPr="00AD56E0" w:rsidRDefault="00845319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BAA1A6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83E6A" w14:textId="2F6A994B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DF2B92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3974952" w14:textId="3CA599CA" w:rsidR="001C3D9E" w:rsidRPr="00AD56E0" w:rsidRDefault="001004E1" w:rsidP="001C3D9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E49AFE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61AD1B2" w14:textId="43FEFA34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9735EB"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  <w:tc>
          <w:tcPr>
            <w:tcW w:w="270" w:type="dxa"/>
          </w:tcPr>
          <w:p w14:paraId="2DEB882F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FD449D7" w14:textId="19205BDD" w:rsidR="001C3D9E" w:rsidRPr="00AD56E0" w:rsidRDefault="001004E1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889</w:t>
            </w:r>
          </w:p>
        </w:tc>
        <w:tc>
          <w:tcPr>
            <w:tcW w:w="270" w:type="dxa"/>
            <w:vAlign w:val="bottom"/>
          </w:tcPr>
          <w:p w14:paraId="4E21A3FB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B9CBD14" w14:textId="784F545A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</w:rPr>
              <w:t>898</w:t>
            </w:r>
          </w:p>
        </w:tc>
      </w:tr>
      <w:tr w:rsidR="001C3D9E" w:rsidRPr="00594B98" w14:paraId="7BC96842" w14:textId="77777777" w:rsidTr="00795E52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A16C1B0" w14:textId="77777777" w:rsidR="001C3D9E" w:rsidRPr="00F1133D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112A57" w14:textId="77777777" w:rsidR="001C3D9E" w:rsidRPr="00F1133D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924EA9" w14:textId="77777777" w:rsidR="001C3D9E" w:rsidRPr="00F1133D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E05109" w14:textId="77777777" w:rsidR="001C3D9E" w:rsidRPr="00F1133D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917D1D" w14:textId="77777777" w:rsidR="001C3D9E" w:rsidRPr="00F1133D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79C03C" w14:textId="77777777" w:rsidR="001C3D9E" w:rsidRPr="00F1133D" w:rsidRDefault="001C3D9E" w:rsidP="001C3D9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D0C3EB" w14:textId="77777777" w:rsidR="001C3D9E" w:rsidRPr="00F1133D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EF8ED9A" w14:textId="77777777" w:rsidR="001C3D9E" w:rsidRPr="00F1133D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EC027FB" w14:textId="77777777" w:rsidR="001C3D9E" w:rsidRPr="00F1133D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CCA8566" w14:textId="77777777" w:rsidR="001C3D9E" w:rsidRPr="00F1133D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06C8342" w14:textId="77777777" w:rsidR="001C3D9E" w:rsidRPr="00F1133D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DF42F5A" w14:textId="77777777" w:rsidR="001C3D9E" w:rsidRPr="00F1133D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C3D9E" w:rsidRPr="00AD56E0" w14:paraId="6E49DF39" w14:textId="77777777" w:rsidTr="00795E52"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520BC317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AD56E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8481EA0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CBAEB9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DFADDCD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1BDF36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44ED703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9B50FF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7F4EB6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FB4A33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D5A5534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837B17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815FAF9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3D9E" w:rsidRPr="00AD56E0" w14:paraId="2F1F1A36" w14:textId="77777777" w:rsidTr="00795E52"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23057376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AD56E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32B431F" w14:textId="00FA417D" w:rsidR="001C3D9E" w:rsidRPr="00AD56E0" w:rsidRDefault="003B2BEF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BABA27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F84455C" w14:textId="171BC51F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659012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354DE7A" w14:textId="3809BFE9" w:rsidR="001C3D9E" w:rsidRPr="00AD56E0" w:rsidRDefault="001004E1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E7C34A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3BC6F9" w14:textId="27FE8A0A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4D172C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7ECF39" w14:textId="32E5CE5E" w:rsidR="001C3D9E" w:rsidRPr="00AD56E0" w:rsidRDefault="001004E1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270" w:type="dxa"/>
            <w:vAlign w:val="bottom"/>
          </w:tcPr>
          <w:p w14:paraId="0AE08830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2D5620B" w14:textId="169FDC93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</w:tr>
      <w:tr w:rsidR="001C3D9E" w:rsidRPr="00AD56E0" w14:paraId="775E0ACF" w14:textId="77777777" w:rsidTr="00795E52"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573D57C4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D56E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ตลอดช่วงระยะเวลาหนึ่ง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vAlign w:val="bottom"/>
          </w:tcPr>
          <w:p w14:paraId="675CE559" w14:textId="434C1680" w:rsidR="001C3D9E" w:rsidRPr="00AD56E0" w:rsidRDefault="003B2BEF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D77DCA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01B540" w14:textId="243D83E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9356A8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702EFD" w14:textId="65FA8B1D" w:rsidR="001C3D9E" w:rsidRPr="00AD56E0" w:rsidRDefault="00F1133D" w:rsidP="001C3D9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C79672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E37AE4" w14:textId="590E253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  <w:tc>
          <w:tcPr>
            <w:tcW w:w="270" w:type="dxa"/>
          </w:tcPr>
          <w:p w14:paraId="00EE50D4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19F79E1" w14:textId="4C5BCC23" w:rsidR="001C3D9E" w:rsidRPr="00AD56E0" w:rsidRDefault="00F1133D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902</w:t>
            </w:r>
          </w:p>
        </w:tc>
        <w:tc>
          <w:tcPr>
            <w:tcW w:w="270" w:type="dxa"/>
            <w:vAlign w:val="bottom"/>
          </w:tcPr>
          <w:p w14:paraId="6E1394AA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03B2098" w14:textId="0F76C7F3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</w:tr>
      <w:tr w:rsidR="001C3D9E" w:rsidRPr="00AD56E0" w14:paraId="5ABBBBD4" w14:textId="77777777" w:rsidTr="00795E52"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6DD18BC1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AD56E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AEB4A33" w14:textId="2B5A53C2" w:rsidR="001C3D9E" w:rsidRPr="00AD56E0" w:rsidRDefault="003B2BEF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8A4D55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C5A8AC" w14:textId="1F129CCF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E48C73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ECF9F0" w14:textId="4DB14A0D" w:rsidR="001C3D9E" w:rsidRPr="00AD56E0" w:rsidRDefault="00F1133D" w:rsidP="001C3D9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3D1DB7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A9D1CB" w14:textId="0C7AA8A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35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869</w:t>
            </w:r>
          </w:p>
        </w:tc>
        <w:tc>
          <w:tcPr>
            <w:tcW w:w="270" w:type="dxa"/>
          </w:tcPr>
          <w:p w14:paraId="38E22A32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7984A6" w14:textId="71B3D4E3" w:rsidR="001C3D9E" w:rsidRPr="00AD56E0" w:rsidRDefault="00F1133D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1,061</w:t>
            </w:r>
          </w:p>
        </w:tc>
        <w:tc>
          <w:tcPr>
            <w:tcW w:w="270" w:type="dxa"/>
            <w:vAlign w:val="bottom"/>
          </w:tcPr>
          <w:p w14:paraId="6BE2AEE4" w14:textId="77777777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5C51D1" w14:textId="17BB406A" w:rsidR="001C3D9E" w:rsidRPr="00AD56E0" w:rsidRDefault="001C3D9E" w:rsidP="001C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1,005</w:t>
            </w:r>
          </w:p>
        </w:tc>
      </w:tr>
    </w:tbl>
    <w:p w14:paraId="2AE652E6" w14:textId="77777777" w:rsidR="00050B3F" w:rsidRPr="002A2584" w:rsidRDefault="00050B3F" w:rsidP="00ED1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E650852" w14:textId="77777777" w:rsidR="003E2382" w:rsidRDefault="003E2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79884AF" w14:textId="3111AEA0" w:rsidR="00404EC5" w:rsidRPr="00952D1C" w:rsidRDefault="00404EC5" w:rsidP="00ED1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52D1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การกระทบยอดกำไรหรือขาดทุนของส่วนงานที่รายงาน</w:t>
      </w:r>
    </w:p>
    <w:p w14:paraId="61E4DA26" w14:textId="7CB58DA1" w:rsidR="004836E1" w:rsidRPr="002A2584" w:rsidRDefault="004836E1" w:rsidP="00EB765C">
      <w:pPr>
        <w:ind w:left="547" w:right="38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9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0"/>
        <w:gridCol w:w="1342"/>
        <w:gridCol w:w="247"/>
        <w:gridCol w:w="1302"/>
      </w:tblGrid>
      <w:tr w:rsidR="00795E52" w:rsidRPr="00AD56E0" w14:paraId="49DC758A" w14:textId="77777777" w:rsidTr="00795E5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81C4080" w14:textId="73272E5D" w:rsidR="00795E52" w:rsidRPr="00AD56E0" w:rsidRDefault="00795E52" w:rsidP="0068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D56E0">
              <w:br w:type="page"/>
            </w:r>
            <w:r w:rsidRPr="00AD56E0">
              <w:br w:type="page"/>
            </w:r>
            <w:r w:rsidRPr="00AD56E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A463F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AD56E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AD56E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</w:t>
            </w:r>
            <w:r w:rsidRPr="00AD56E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>0</w:t>
            </w:r>
            <w:r w:rsidRPr="00AD56E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A463F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3EE333BC" w14:textId="537E0AA9" w:rsidR="00795E52" w:rsidRPr="00AD56E0" w:rsidRDefault="00795E52" w:rsidP="00683B87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6E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D4486D8" w14:textId="77777777" w:rsidR="00795E52" w:rsidRPr="00AD56E0" w:rsidRDefault="00795E52" w:rsidP="00683B87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38F5D440" w14:textId="325EF4F7" w:rsidR="00795E52" w:rsidRPr="00AD56E0" w:rsidRDefault="00795E52" w:rsidP="00683B87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6E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95E52" w:rsidRPr="00AD56E0" w14:paraId="2CB45E44" w14:textId="77777777" w:rsidTr="00795E5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9960441" w14:textId="77777777" w:rsidR="00795E52" w:rsidRPr="00F1133D" w:rsidRDefault="00795E52" w:rsidP="0068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2DF246" w14:textId="77777777" w:rsidR="00795E52" w:rsidRPr="00AD56E0" w:rsidRDefault="00795E52" w:rsidP="00683B87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D56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D56E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AD56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95E52" w:rsidRPr="00AD56E0" w14:paraId="01E9E16B" w14:textId="77777777" w:rsidTr="00795E5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E9133D7" w14:textId="77777777" w:rsidR="00795E52" w:rsidRPr="00AD56E0" w:rsidRDefault="00795E52" w:rsidP="00683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56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437E907A" w14:textId="77777777" w:rsidR="00795E52" w:rsidRPr="00AD56E0" w:rsidRDefault="00795E52" w:rsidP="00683B87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9797C33" w14:textId="77777777" w:rsidR="00795E52" w:rsidRPr="00AD56E0" w:rsidRDefault="00795E52" w:rsidP="00683B87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749E8F3C" w14:textId="77777777" w:rsidR="00795E52" w:rsidRPr="00AD56E0" w:rsidRDefault="00795E52" w:rsidP="00683B87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63F2" w:rsidRPr="00AD56E0" w14:paraId="221DA815" w14:textId="77777777" w:rsidTr="00795E5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47979A7" w14:textId="77777777" w:rsidR="00A463F2" w:rsidRPr="00AD56E0" w:rsidRDefault="00A463F2" w:rsidP="00A4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D56E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AD56E0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AD56E0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</w:t>
            </w:r>
            <w:r w:rsidRPr="00AD56E0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C9C7D" w14:textId="19B0A4BD" w:rsidR="00A463F2" w:rsidRPr="00AD56E0" w:rsidRDefault="003B2BEF" w:rsidP="00A4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889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C4750" w14:textId="77777777" w:rsidR="00A463F2" w:rsidRPr="00AD56E0" w:rsidRDefault="00A463F2" w:rsidP="00A4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972"/>
              </w:tabs>
              <w:ind w:left="-115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87F70" w14:textId="7007F6C1" w:rsidR="00A463F2" w:rsidRPr="00AD56E0" w:rsidRDefault="00A463F2" w:rsidP="00A4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</w:rPr>
              <w:t>898</w:t>
            </w:r>
          </w:p>
        </w:tc>
      </w:tr>
      <w:tr w:rsidR="00A463F2" w:rsidRPr="00AD56E0" w14:paraId="33C040C1" w14:textId="77777777" w:rsidTr="00795E5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6C5F08A" w14:textId="77777777" w:rsidR="00A463F2" w:rsidRPr="00AD56E0" w:rsidRDefault="00A463F2" w:rsidP="00A4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D56E0">
              <w:rPr>
                <w:rFonts w:ascii="Angsana New" w:hAnsi="Angsana New"/>
                <w:sz w:val="30"/>
                <w:szCs w:val="30"/>
                <w:cs/>
              </w:rPr>
              <w:t>กำไรอื่น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A9BFD7" w14:textId="01A7969F" w:rsidR="00A463F2" w:rsidRPr="00AD56E0" w:rsidRDefault="003B2BEF" w:rsidP="00A4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5316F8C" w14:textId="77777777" w:rsidR="00A463F2" w:rsidRPr="00AD56E0" w:rsidRDefault="00A463F2" w:rsidP="00A463F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9142E5" w14:textId="0EFE2802" w:rsidR="00A463F2" w:rsidRPr="00AD56E0" w:rsidRDefault="00A463F2" w:rsidP="00A4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  <w:tr w:rsidR="00A463F2" w:rsidRPr="00AD56E0" w14:paraId="26F61A8F" w14:textId="77777777" w:rsidTr="00795E5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18105BA" w14:textId="77777777" w:rsidR="00A463F2" w:rsidRPr="00AD56E0" w:rsidRDefault="00A463F2" w:rsidP="00A4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C593B2" w14:textId="404ED45A" w:rsidR="00A463F2" w:rsidRPr="00AD56E0" w:rsidRDefault="003B2BEF" w:rsidP="00A4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968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FC01FDB" w14:textId="77777777" w:rsidR="00A463F2" w:rsidRPr="00AD56E0" w:rsidRDefault="00A463F2" w:rsidP="00A463F2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2E8B4" w14:textId="1D088E65" w:rsidR="00A463F2" w:rsidRPr="00AD56E0" w:rsidRDefault="00A463F2" w:rsidP="00A4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35EB">
              <w:rPr>
                <w:rFonts w:asciiTheme="majorBidi" w:hAnsiTheme="majorBidi"/>
                <w:sz w:val="30"/>
                <w:szCs w:val="30"/>
              </w:rPr>
              <w:t>982</w:t>
            </w:r>
          </w:p>
        </w:tc>
      </w:tr>
      <w:tr w:rsidR="00A463F2" w:rsidRPr="00AD56E0" w14:paraId="1CB4249F" w14:textId="77777777" w:rsidTr="00795E5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A659945" w14:textId="77777777" w:rsidR="00A463F2" w:rsidRPr="00AD56E0" w:rsidRDefault="00A463F2" w:rsidP="00A4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D56E0">
              <w:rPr>
                <w:rFonts w:ascii="Angsana New" w:hAnsi="Angsana New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5C42F" w14:textId="292CB507" w:rsidR="00A463F2" w:rsidRPr="00AD56E0" w:rsidRDefault="003B2BEF" w:rsidP="00A4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(7</w:t>
            </w:r>
            <w:r w:rsidR="00F1133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63409ED" w14:textId="77777777" w:rsidR="00A463F2" w:rsidRPr="00AD56E0" w:rsidRDefault="00A463F2" w:rsidP="00A463F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456DB48B" w14:textId="2561B535" w:rsidR="00A463F2" w:rsidRPr="00AD56E0" w:rsidRDefault="00A463F2" w:rsidP="00A4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735EB">
              <w:rPr>
                <w:rFonts w:asciiTheme="majorBidi" w:hAnsiTheme="majorBidi"/>
                <w:sz w:val="30"/>
                <w:szCs w:val="30"/>
              </w:rPr>
              <w:t>5</w:t>
            </w:r>
            <w:r w:rsidRPr="00952D1C">
              <w:rPr>
                <w:rFonts w:asciiTheme="majorBidi" w:hAnsiTheme="majorBidi"/>
                <w:sz w:val="30"/>
                <w:szCs w:val="30"/>
              </w:rPr>
              <w:t>5</w:t>
            </w:r>
            <w:r w:rsidRPr="00952D1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A463F2" w:rsidRPr="00AD56E0" w14:paraId="7B73DBCA" w14:textId="77777777" w:rsidTr="00795E5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5ED9F5C" w14:textId="77777777" w:rsidR="00A463F2" w:rsidRPr="00AD56E0" w:rsidRDefault="00A463F2" w:rsidP="00A4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D56E0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75DB8" w14:textId="77777777" w:rsidR="00A463F2" w:rsidRPr="00AD56E0" w:rsidRDefault="00A463F2" w:rsidP="00A4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DA338C1" w14:textId="77777777" w:rsidR="00A463F2" w:rsidRPr="00AD56E0" w:rsidRDefault="00A463F2" w:rsidP="00A463F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59C526F1" w14:textId="77777777" w:rsidR="00A463F2" w:rsidRPr="00AD56E0" w:rsidRDefault="00A463F2" w:rsidP="00A4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63F2" w:rsidRPr="00AD56E0" w14:paraId="4C54DF6A" w14:textId="77777777" w:rsidTr="00CC1088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6C3D855" w14:textId="77777777" w:rsidR="00A463F2" w:rsidRPr="00AD56E0" w:rsidRDefault="00A463F2" w:rsidP="00A463F2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  <w:r w:rsidRPr="00AD56E0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AD56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D56E0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AD56E0">
              <w:rPr>
                <w:rFonts w:ascii="Angsana New" w:hAnsi="Angsana New"/>
                <w:sz w:val="30"/>
                <w:szCs w:val="30"/>
                <w:cs/>
              </w:rPr>
              <w:t>จากการเปลี่ยนแปลงมูลค่ายุติธรรมของ</w:t>
            </w:r>
            <w:r w:rsidRPr="00AD56E0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AD56E0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0A58A" w14:textId="77777777" w:rsidR="00237705" w:rsidRDefault="00237705" w:rsidP="00A4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D36C30C" w14:textId="798BB683" w:rsidR="00A463F2" w:rsidRPr="00AD56E0" w:rsidRDefault="001004E1" w:rsidP="00A4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291B10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8E5A68F" w14:textId="77777777" w:rsidR="00A463F2" w:rsidRPr="00AD56E0" w:rsidRDefault="00A463F2" w:rsidP="00A463F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6B46F" w14:textId="0CD96042" w:rsidR="00A463F2" w:rsidRPr="00AD56E0" w:rsidRDefault="00A463F2" w:rsidP="00A4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35EB">
              <w:rPr>
                <w:rFonts w:asciiTheme="majorBidi" w:hAnsiTheme="majorBidi"/>
                <w:sz w:val="30"/>
                <w:szCs w:val="30"/>
              </w:rPr>
              <w:t>2</w:t>
            </w:r>
            <w:r w:rsidRPr="00952D1C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</w:tr>
      <w:tr w:rsidR="00A463F2" w:rsidRPr="00AD56E0" w14:paraId="7D6220B6" w14:textId="77777777" w:rsidTr="00795E5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F0BBE38" w14:textId="77777777" w:rsidR="00A463F2" w:rsidRPr="00AD56E0" w:rsidRDefault="00A463F2" w:rsidP="00A463F2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  <w:r w:rsidRPr="00AD56E0">
              <w:rPr>
                <w:rFonts w:ascii="Angsana New" w:hAnsi="Angsana New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D6CF2" w14:textId="087F4223" w:rsidR="00A463F2" w:rsidRPr="00AD56E0" w:rsidRDefault="003B2BEF" w:rsidP="00A4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(3</w:t>
            </w:r>
            <w:r w:rsidR="00F1133D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C994A78" w14:textId="77777777" w:rsidR="00A463F2" w:rsidRPr="00AD56E0" w:rsidRDefault="00A463F2" w:rsidP="00A463F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5FCAAD2A" w14:textId="02010F85" w:rsidR="00A463F2" w:rsidRPr="00AD56E0" w:rsidRDefault="00A463F2" w:rsidP="00A4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735EB">
              <w:rPr>
                <w:rFonts w:asciiTheme="majorBidi" w:hAnsiTheme="majorBidi"/>
                <w:sz w:val="30"/>
                <w:szCs w:val="30"/>
              </w:rPr>
              <w:t>33</w:t>
            </w:r>
            <w:r w:rsidRPr="00952D1C">
              <w:rPr>
                <w:rFonts w:asciiTheme="majorBidi" w:hAnsiTheme="majorBidi"/>
                <w:sz w:val="30"/>
                <w:szCs w:val="30"/>
              </w:rPr>
              <w:t>5</w:t>
            </w:r>
            <w:r w:rsidRPr="00952D1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A463F2" w:rsidRPr="00AD56E0" w14:paraId="1E394CED" w14:textId="77777777" w:rsidTr="00795E5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88DDB02" w14:textId="74899A95" w:rsidR="00A463F2" w:rsidRPr="00AD56E0" w:rsidRDefault="001E04C2" w:rsidP="00A463F2">
            <w:pPr>
              <w:tabs>
                <w:tab w:val="clear" w:pos="680"/>
                <w:tab w:val="left" w:pos="540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  <w:r w:rsidRPr="00DB2B33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DB2B33">
              <w:rPr>
                <w:rFonts w:ascii="Angsana New" w:hAnsi="Angsana New" w:hint="cs"/>
                <w:sz w:val="30"/>
                <w:szCs w:val="30"/>
                <w:cs/>
              </w:rPr>
              <w:t>กำไรของบริษัทร่วมที่ใช้วิธีส่วนได้เสีย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79CFD" w14:textId="1E723C21" w:rsidR="00A463F2" w:rsidRPr="00AD56E0" w:rsidRDefault="0045541B" w:rsidP="0045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5EE77C4" w14:textId="77777777" w:rsidR="00A463F2" w:rsidRPr="00AD56E0" w:rsidRDefault="00A463F2" w:rsidP="00A463F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08757C96" w14:textId="59C801F0" w:rsidR="00A463F2" w:rsidRPr="00AD56E0" w:rsidRDefault="00A463F2" w:rsidP="00A4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463F2" w:rsidRPr="00AD56E0" w14:paraId="4A88DEED" w14:textId="77777777" w:rsidTr="00795E5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748F00D" w14:textId="77777777" w:rsidR="00A463F2" w:rsidRPr="00AD56E0" w:rsidRDefault="00A463F2" w:rsidP="00A4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5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2DCEEE" w14:textId="577D4895" w:rsidR="00A463F2" w:rsidRPr="00AD56E0" w:rsidRDefault="001004E1" w:rsidP="00A4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  <w:r w:rsidR="00291B10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C6860BE" w14:textId="77777777" w:rsidR="00A463F2" w:rsidRPr="00AD56E0" w:rsidRDefault="00A463F2" w:rsidP="00A463F2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544285" w14:textId="20B252EC" w:rsidR="00A463F2" w:rsidRPr="00AD56E0" w:rsidRDefault="00A463F2" w:rsidP="00A46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618</w:t>
            </w:r>
          </w:p>
        </w:tc>
      </w:tr>
    </w:tbl>
    <w:p w14:paraId="5861503B" w14:textId="77777777" w:rsidR="003E2382" w:rsidRPr="003E2382" w:rsidRDefault="003E2382" w:rsidP="003E2382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p w14:paraId="4026290C" w14:textId="0FF580F7" w:rsidR="00404EC5" w:rsidRPr="00C02F5E" w:rsidRDefault="00404EC5" w:rsidP="00926B0F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C02F5E">
        <w:rPr>
          <w:rFonts w:ascii="Angsana New" w:hAnsi="Angsana New" w:cs="Angsana New"/>
          <w:sz w:val="30"/>
          <w:szCs w:val="30"/>
          <w:cs/>
          <w:lang w:val="th-TH"/>
        </w:rPr>
        <w:t xml:space="preserve">ภาระผูกพันกับบุคคลหรือกิจการที่ไม่เกี่ยวข้องกัน </w:t>
      </w:r>
    </w:p>
    <w:p w14:paraId="130189B4" w14:textId="6367C884" w:rsidR="00404EC5" w:rsidRPr="00EB765C" w:rsidRDefault="00404EC5" w:rsidP="00EB765C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637"/>
        <w:gridCol w:w="270"/>
        <w:gridCol w:w="1711"/>
      </w:tblGrid>
      <w:tr w:rsidR="00B37123" w:rsidRPr="00952D1C" w14:paraId="65416190" w14:textId="77777777" w:rsidTr="00795E52">
        <w:trPr>
          <w:trHeight w:val="846"/>
          <w:tblHeader/>
        </w:trPr>
        <w:tc>
          <w:tcPr>
            <w:tcW w:w="3033" w:type="pct"/>
          </w:tcPr>
          <w:p w14:paraId="413FC2BA" w14:textId="77777777" w:rsidR="00AE3282" w:rsidRPr="00952D1C" w:rsidRDefault="00AE3282" w:rsidP="00E707E2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0C84F2C" w14:textId="1E61DC3A" w:rsidR="00AE3282" w:rsidRPr="00952D1C" w:rsidRDefault="00AE3282" w:rsidP="00E707E2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2D1C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86E04" w:rsidRPr="00952D1C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95E52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224DC7">
              <w:rPr>
                <w:rFonts w:asciiTheme="majorBidi" w:eastAsia="Angsana New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795E52">
              <w:rPr>
                <w:rFonts w:asciiTheme="majorBidi" w:eastAsia="Angsana New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77069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890" w:type="pct"/>
          </w:tcPr>
          <w:p w14:paraId="747ECAD2" w14:textId="77777777" w:rsidR="00ED6748" w:rsidRPr="00952D1C" w:rsidRDefault="00ED6748" w:rsidP="00E707E2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1D12F60" w14:textId="719B7906" w:rsidR="00AE3282" w:rsidRPr="00952D1C" w:rsidRDefault="00AE3282" w:rsidP="00E707E2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328B501" w14:textId="77777777" w:rsidR="00AE3282" w:rsidRPr="00952D1C" w:rsidRDefault="00AE3282" w:rsidP="00E707E2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pct"/>
          </w:tcPr>
          <w:p w14:paraId="3B07FC51" w14:textId="77777777" w:rsidR="00AE3282" w:rsidRPr="00952D1C" w:rsidRDefault="00AE3282" w:rsidP="00E707E2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7123" w:rsidRPr="00952D1C" w14:paraId="70ED3DA3" w14:textId="77777777" w:rsidTr="00795E52">
        <w:trPr>
          <w:trHeight w:val="423"/>
          <w:tblHeader/>
        </w:trPr>
        <w:tc>
          <w:tcPr>
            <w:tcW w:w="3033" w:type="pct"/>
          </w:tcPr>
          <w:p w14:paraId="31EB5C9C" w14:textId="77777777" w:rsidR="00AE3282" w:rsidRPr="00952D1C" w:rsidRDefault="00AE3282" w:rsidP="00E707E2">
            <w:pPr>
              <w:pStyle w:val="BodyText"/>
              <w:spacing w:after="0"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67" w:type="pct"/>
            <w:gridSpan w:val="3"/>
          </w:tcPr>
          <w:p w14:paraId="6D2F3555" w14:textId="1926DEDB" w:rsidR="00AE3282" w:rsidRPr="00952D1C" w:rsidRDefault="00AE3282" w:rsidP="00E707E2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F80D66" w:rsidRPr="00952D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952D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37123" w:rsidRPr="006C7019" w14:paraId="4A9758A9" w14:textId="77777777" w:rsidTr="00795E52">
        <w:trPr>
          <w:trHeight w:val="436"/>
        </w:trPr>
        <w:tc>
          <w:tcPr>
            <w:tcW w:w="3033" w:type="pct"/>
          </w:tcPr>
          <w:p w14:paraId="586295AB" w14:textId="7D892EF5" w:rsidR="00AE3282" w:rsidRPr="00CB4B25" w:rsidRDefault="00AE3282" w:rsidP="00E707E2">
            <w:pPr>
              <w:spacing w:line="240" w:lineRule="auto"/>
              <w:ind w:left="-18"/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4B25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90" w:type="pct"/>
            <w:shd w:val="clear" w:color="auto" w:fill="FFFFFF"/>
          </w:tcPr>
          <w:p w14:paraId="591499E9" w14:textId="77777777" w:rsidR="00AE3282" w:rsidRPr="00CB4B25" w:rsidRDefault="00AE3282" w:rsidP="00E7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F3A0F91" w14:textId="77777777" w:rsidR="00AE3282" w:rsidRPr="00CB4B25" w:rsidRDefault="00AE3282" w:rsidP="00E7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pct"/>
            <w:shd w:val="clear" w:color="auto" w:fill="FFFFFF"/>
          </w:tcPr>
          <w:p w14:paraId="3174045E" w14:textId="77777777" w:rsidR="00AE3282" w:rsidRPr="00CB4B25" w:rsidRDefault="00AE3282" w:rsidP="00E7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95E52" w:rsidRPr="00952D1C" w14:paraId="6FEBA691" w14:textId="77777777" w:rsidTr="00795E52">
        <w:trPr>
          <w:trHeight w:val="423"/>
        </w:trPr>
        <w:tc>
          <w:tcPr>
            <w:tcW w:w="3033" w:type="pct"/>
          </w:tcPr>
          <w:p w14:paraId="13D4B3E7" w14:textId="62E1B4C6" w:rsidR="00795E52" w:rsidRPr="00CB4B25" w:rsidRDefault="00795E52" w:rsidP="002A7B55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ngsana New" w:hAnsiTheme="majorBidi" w:cstheme="majorBidi" w:hint="cs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90" w:type="pct"/>
            <w:shd w:val="clear" w:color="auto" w:fill="auto"/>
            <w:vAlign w:val="bottom"/>
          </w:tcPr>
          <w:p w14:paraId="6206735E" w14:textId="77777777" w:rsidR="00795E52" w:rsidRPr="00CB4B25" w:rsidRDefault="00795E52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2C84BDCF" w14:textId="77777777" w:rsidR="00795E52" w:rsidRPr="00CB4B25" w:rsidRDefault="00795E52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pct"/>
            <w:shd w:val="clear" w:color="auto" w:fill="FFFFFF"/>
          </w:tcPr>
          <w:p w14:paraId="7B726DCF" w14:textId="77777777" w:rsidR="00795E52" w:rsidRPr="00CB4B25" w:rsidRDefault="00795E52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A7B55" w:rsidRPr="00952D1C" w14:paraId="62C006A6" w14:textId="77777777" w:rsidTr="00795E52">
        <w:trPr>
          <w:trHeight w:val="423"/>
        </w:trPr>
        <w:tc>
          <w:tcPr>
            <w:tcW w:w="3033" w:type="pct"/>
          </w:tcPr>
          <w:p w14:paraId="222A6AC7" w14:textId="77777777" w:rsidR="002A7B55" w:rsidRPr="00CB4B25" w:rsidRDefault="002A7B55" w:rsidP="002A7B55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CB4B2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อาคารและงานระบบสาธารณูปโภค</w:t>
            </w:r>
          </w:p>
        </w:tc>
        <w:tc>
          <w:tcPr>
            <w:tcW w:w="8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4F21FE" w14:textId="707DF94E" w:rsidR="002A7B55" w:rsidRPr="00CB4B25" w:rsidRDefault="001004E1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30.19</w:t>
            </w:r>
          </w:p>
        </w:tc>
        <w:tc>
          <w:tcPr>
            <w:tcW w:w="147" w:type="pct"/>
          </w:tcPr>
          <w:p w14:paraId="4B7EF16A" w14:textId="77777777" w:rsidR="002A7B55" w:rsidRPr="00CB4B25" w:rsidRDefault="002A7B55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pct"/>
            <w:tcBorders>
              <w:bottom w:val="double" w:sz="4" w:space="0" w:color="auto"/>
            </w:tcBorders>
            <w:shd w:val="clear" w:color="auto" w:fill="FFFFFF"/>
          </w:tcPr>
          <w:p w14:paraId="60005CAD" w14:textId="630C13D4" w:rsidR="002A7B55" w:rsidRPr="00CB4B25" w:rsidRDefault="001004E1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21.35</w:t>
            </w:r>
          </w:p>
        </w:tc>
      </w:tr>
      <w:tr w:rsidR="002A7B55" w:rsidRPr="00952D1C" w14:paraId="45603D70" w14:textId="77777777" w:rsidTr="00795E52">
        <w:trPr>
          <w:trHeight w:val="116"/>
        </w:trPr>
        <w:tc>
          <w:tcPr>
            <w:tcW w:w="3033" w:type="pct"/>
          </w:tcPr>
          <w:p w14:paraId="7BCC0C8E" w14:textId="77777777" w:rsidR="002A7B55" w:rsidRPr="00CB4B25" w:rsidRDefault="002A7B55" w:rsidP="002A7B5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0" w:type="pct"/>
            <w:tcBorders>
              <w:top w:val="double" w:sz="4" w:space="0" w:color="auto"/>
            </w:tcBorders>
          </w:tcPr>
          <w:p w14:paraId="5E0AA642" w14:textId="77777777" w:rsidR="002A7B55" w:rsidRPr="00CB4B25" w:rsidRDefault="002A7B55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60AC953C" w14:textId="77777777" w:rsidR="002A7B55" w:rsidRPr="00CB4B25" w:rsidRDefault="002A7B55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0" w:type="pct"/>
            <w:tcBorders>
              <w:top w:val="double" w:sz="4" w:space="0" w:color="auto"/>
            </w:tcBorders>
          </w:tcPr>
          <w:p w14:paraId="57E60FCA" w14:textId="77777777" w:rsidR="002A7B55" w:rsidRPr="00CB4B25" w:rsidRDefault="002A7B55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A7B55" w:rsidRPr="00952D1C" w14:paraId="62003F03" w14:textId="77777777" w:rsidTr="00795E52">
        <w:trPr>
          <w:trHeight w:val="436"/>
        </w:trPr>
        <w:tc>
          <w:tcPr>
            <w:tcW w:w="3033" w:type="pct"/>
          </w:tcPr>
          <w:p w14:paraId="0CA0680C" w14:textId="77777777" w:rsidR="002A7B55" w:rsidRPr="00952D1C" w:rsidRDefault="002A7B55" w:rsidP="002A7B55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2D1C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952D1C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52D1C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890" w:type="pct"/>
          </w:tcPr>
          <w:p w14:paraId="00C44C69" w14:textId="51028C12" w:rsidR="002A7B55" w:rsidRPr="00952D1C" w:rsidRDefault="002A7B55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38B2FAA5" w14:textId="77777777" w:rsidR="002A7B55" w:rsidRPr="00952D1C" w:rsidRDefault="002A7B55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pct"/>
          </w:tcPr>
          <w:p w14:paraId="45466E19" w14:textId="77777777" w:rsidR="002A7B55" w:rsidRPr="00952D1C" w:rsidRDefault="002A7B55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7B55" w:rsidRPr="00952D1C" w14:paraId="69D43BAC" w14:textId="77777777" w:rsidTr="00795E52">
        <w:trPr>
          <w:trHeight w:val="101"/>
        </w:trPr>
        <w:tc>
          <w:tcPr>
            <w:tcW w:w="3033" w:type="pct"/>
          </w:tcPr>
          <w:p w14:paraId="0C8E11C7" w14:textId="3D22E40A" w:rsidR="002A7B55" w:rsidRPr="00952D1C" w:rsidRDefault="002A7B55" w:rsidP="002A7B5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สัญญาโครงการอสังหาริมทรัพย์ระหว่างการพัฒนา</w:t>
            </w:r>
          </w:p>
        </w:tc>
        <w:tc>
          <w:tcPr>
            <w:tcW w:w="890" w:type="pct"/>
            <w:vAlign w:val="bottom"/>
          </w:tcPr>
          <w:p w14:paraId="414CC9EC" w14:textId="2D1F95D9" w:rsidR="002A7B55" w:rsidRPr="00952D1C" w:rsidRDefault="001004E1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53.41</w:t>
            </w:r>
          </w:p>
        </w:tc>
        <w:tc>
          <w:tcPr>
            <w:tcW w:w="147" w:type="pct"/>
            <w:vAlign w:val="bottom"/>
          </w:tcPr>
          <w:p w14:paraId="17D2701B" w14:textId="77777777" w:rsidR="002A7B55" w:rsidRPr="00952D1C" w:rsidRDefault="002A7B55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vAlign w:val="bottom"/>
          </w:tcPr>
          <w:p w14:paraId="7F23798C" w14:textId="5D6731B6" w:rsidR="002A7B55" w:rsidRPr="001C7CC2" w:rsidRDefault="001004E1" w:rsidP="0078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C7C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A7B55" w:rsidRPr="00952D1C" w14:paraId="0390FAB8" w14:textId="77777777" w:rsidTr="00795E52">
        <w:trPr>
          <w:trHeight w:val="410"/>
        </w:trPr>
        <w:tc>
          <w:tcPr>
            <w:tcW w:w="3033" w:type="pct"/>
          </w:tcPr>
          <w:p w14:paraId="0E0233BE" w14:textId="77777777" w:rsidR="002A7B55" w:rsidRPr="00952D1C" w:rsidRDefault="002A7B55" w:rsidP="002A7B5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890" w:type="pct"/>
            <w:vAlign w:val="bottom"/>
          </w:tcPr>
          <w:p w14:paraId="0587B5FA" w14:textId="2AA6D5DC" w:rsidR="002A7B55" w:rsidRPr="00952D1C" w:rsidRDefault="001004E1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80.75</w:t>
            </w:r>
          </w:p>
        </w:tc>
        <w:tc>
          <w:tcPr>
            <w:tcW w:w="147" w:type="pct"/>
            <w:vAlign w:val="bottom"/>
          </w:tcPr>
          <w:p w14:paraId="556613CA" w14:textId="77777777" w:rsidR="002A7B55" w:rsidRPr="00952D1C" w:rsidRDefault="002A7B55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vAlign w:val="bottom"/>
          </w:tcPr>
          <w:p w14:paraId="48121D60" w14:textId="6B3E44C7" w:rsidR="002A7B55" w:rsidRPr="001004E1" w:rsidRDefault="001004E1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04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18.38</w:t>
            </w:r>
          </w:p>
        </w:tc>
      </w:tr>
      <w:tr w:rsidR="002A7B55" w:rsidRPr="00952D1C" w14:paraId="27E7601C" w14:textId="77777777" w:rsidTr="00795E52">
        <w:trPr>
          <w:trHeight w:val="410"/>
        </w:trPr>
        <w:tc>
          <w:tcPr>
            <w:tcW w:w="3033" w:type="pct"/>
          </w:tcPr>
          <w:p w14:paraId="60367A7B" w14:textId="5479BC30" w:rsidR="002A7B55" w:rsidRPr="00952D1C" w:rsidRDefault="002A7B55" w:rsidP="002A7B5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vAlign w:val="bottom"/>
          </w:tcPr>
          <w:p w14:paraId="2505B80C" w14:textId="1A55C5D1" w:rsidR="002A7B55" w:rsidRPr="00952D1C" w:rsidRDefault="001004E1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18.79</w:t>
            </w:r>
          </w:p>
        </w:tc>
        <w:tc>
          <w:tcPr>
            <w:tcW w:w="147" w:type="pct"/>
            <w:vAlign w:val="bottom"/>
          </w:tcPr>
          <w:p w14:paraId="67726565" w14:textId="77777777" w:rsidR="002A7B55" w:rsidRPr="00952D1C" w:rsidRDefault="002A7B55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vAlign w:val="bottom"/>
          </w:tcPr>
          <w:p w14:paraId="2AA8C702" w14:textId="3823FD84" w:rsidR="002A7B55" w:rsidRPr="00952D1C" w:rsidRDefault="001004E1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7.42</w:t>
            </w:r>
          </w:p>
        </w:tc>
      </w:tr>
      <w:tr w:rsidR="002A7B55" w:rsidRPr="00952D1C" w14:paraId="2A711454" w14:textId="77777777" w:rsidTr="00795E52">
        <w:trPr>
          <w:trHeight w:val="436"/>
        </w:trPr>
        <w:tc>
          <w:tcPr>
            <w:tcW w:w="3033" w:type="pct"/>
          </w:tcPr>
          <w:p w14:paraId="6BEF1625" w14:textId="77777777" w:rsidR="002A7B55" w:rsidRPr="00952D1C" w:rsidRDefault="002A7B55" w:rsidP="002A7B5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17736" w14:textId="6EAF7937" w:rsidR="002A7B55" w:rsidRPr="00952D1C" w:rsidRDefault="001004E1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152.95</w:t>
            </w:r>
          </w:p>
        </w:tc>
        <w:tc>
          <w:tcPr>
            <w:tcW w:w="147" w:type="pct"/>
            <w:vAlign w:val="bottom"/>
          </w:tcPr>
          <w:p w14:paraId="029E2BD6" w14:textId="77777777" w:rsidR="002A7B55" w:rsidRPr="00952D1C" w:rsidRDefault="002A7B55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46CD7" w14:textId="7A4E86CE" w:rsidR="002A7B55" w:rsidRPr="00952D1C" w:rsidRDefault="001004E1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25.8</w:t>
            </w:r>
            <w:r w:rsidR="001C7C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</w:tbl>
    <w:p w14:paraId="29098D27" w14:textId="77777777" w:rsidR="0065124D" w:rsidRPr="00EB765C" w:rsidRDefault="0065124D" w:rsidP="00EB765C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  <w:bookmarkStart w:id="4" w:name="_Hlk54876951"/>
    </w:p>
    <w:p w14:paraId="38FC0B24" w14:textId="0F5C826E" w:rsidR="00404EC5" w:rsidRPr="00C02F5E" w:rsidRDefault="00404EC5" w:rsidP="00926B0F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C02F5E"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>คดีฟ้องร้อง</w:t>
      </w:r>
    </w:p>
    <w:p w14:paraId="38444749" w14:textId="77777777" w:rsidR="00404EC5" w:rsidRPr="00EB765C" w:rsidRDefault="00404EC5" w:rsidP="00594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bookmarkEnd w:id="4"/>
    <w:p w14:paraId="0AA98348" w14:textId="68C7190E" w:rsidR="00C13D90" w:rsidRDefault="002A7B55" w:rsidP="00594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54265C">
        <w:rPr>
          <w:rFonts w:asciiTheme="majorBidi" w:hAnsiTheme="majorBidi" w:hint="cs"/>
          <w:sz w:val="30"/>
          <w:szCs w:val="30"/>
          <w:cs/>
        </w:rPr>
        <w:t>ใน</w:t>
      </w:r>
      <w:r w:rsidR="00BD7443">
        <w:rPr>
          <w:rFonts w:asciiTheme="majorBidi" w:hAnsiTheme="majorBidi" w:hint="cs"/>
          <w:sz w:val="30"/>
          <w:szCs w:val="30"/>
          <w:cs/>
        </w:rPr>
        <w:t>เดือนตุลาคม</w:t>
      </w:r>
      <w:r w:rsidRPr="0054265C">
        <w:rPr>
          <w:rFonts w:asciiTheme="majorBidi" w:hAnsiTheme="majorBidi"/>
          <w:sz w:val="30"/>
          <w:szCs w:val="30"/>
          <w:cs/>
        </w:rPr>
        <w:t xml:space="preserve"> </w:t>
      </w:r>
      <w:r w:rsidRPr="0054265C">
        <w:rPr>
          <w:rFonts w:asciiTheme="majorBidi" w:hAnsiTheme="majorBidi"/>
          <w:sz w:val="30"/>
          <w:szCs w:val="30"/>
        </w:rPr>
        <w:t>2563</w:t>
      </w:r>
      <w:r w:rsidRPr="0054265C">
        <w:rPr>
          <w:rFonts w:asciiTheme="majorBidi" w:hAnsiTheme="majorBidi"/>
          <w:sz w:val="30"/>
          <w:szCs w:val="30"/>
          <w:cs/>
        </w:rPr>
        <w:t xml:space="preserve"> </w:t>
      </w:r>
      <w:r w:rsidRPr="0054265C">
        <w:rPr>
          <w:rFonts w:asciiTheme="majorBidi" w:hAnsiTheme="majorBidi" w:hint="cs"/>
          <w:sz w:val="30"/>
          <w:szCs w:val="30"/>
          <w:cs/>
        </w:rPr>
        <w:t>บริษัทย่อยถูกฟ้องร้องในคดีแพ่งจากผู้ฟ้องซึ่งเป็นนิติบุคคลหนึ่ง</w:t>
      </w:r>
      <w:r w:rsidRPr="0054265C">
        <w:rPr>
          <w:rFonts w:asciiTheme="majorBidi" w:hAnsiTheme="majorBidi"/>
          <w:sz w:val="30"/>
          <w:szCs w:val="30"/>
          <w:cs/>
        </w:rPr>
        <w:t xml:space="preserve"> (</w:t>
      </w:r>
      <w:r w:rsidRPr="0054265C">
        <w:rPr>
          <w:rFonts w:asciiTheme="majorBidi" w:hAnsiTheme="majorBidi" w:hint="cs"/>
          <w:sz w:val="30"/>
          <w:szCs w:val="30"/>
          <w:cs/>
        </w:rPr>
        <w:t>ผู้ฟ้อง</w:t>
      </w:r>
      <w:r w:rsidRPr="0054265C">
        <w:rPr>
          <w:rFonts w:asciiTheme="majorBidi" w:hAnsiTheme="majorBidi"/>
          <w:sz w:val="30"/>
          <w:szCs w:val="30"/>
          <w:cs/>
        </w:rPr>
        <w:t xml:space="preserve">) </w:t>
      </w:r>
      <w:r w:rsidRPr="0054265C">
        <w:rPr>
          <w:rFonts w:asciiTheme="majorBidi" w:hAnsiTheme="majorBidi" w:hint="cs"/>
          <w:sz w:val="30"/>
          <w:szCs w:val="30"/>
          <w:cs/>
        </w:rPr>
        <w:t>โดยฟ้องขอให้ชำระเงินค่าเสียหายในฐาน</w:t>
      </w:r>
      <w:r w:rsidR="000B4687">
        <w:rPr>
          <w:rFonts w:asciiTheme="majorBidi" w:hAnsiTheme="majorBidi" w:hint="cs"/>
          <w:sz w:val="30"/>
          <w:szCs w:val="30"/>
          <w:cs/>
        </w:rPr>
        <w:t>ความ</w:t>
      </w:r>
      <w:r w:rsidR="000B4687" w:rsidRPr="0054265C">
        <w:rPr>
          <w:rFonts w:asciiTheme="majorBidi" w:hAnsiTheme="majorBidi"/>
          <w:sz w:val="30"/>
          <w:szCs w:val="30"/>
          <w:cs/>
        </w:rPr>
        <w:t>ผิดสัญญาจ้างทำของ</w:t>
      </w:r>
      <w:r w:rsidR="000B4687" w:rsidRPr="0054265C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54265C">
        <w:rPr>
          <w:rFonts w:asciiTheme="majorBidi" w:hAnsiTheme="majorBidi" w:hint="cs"/>
          <w:sz w:val="30"/>
          <w:szCs w:val="30"/>
          <w:cs/>
        </w:rPr>
        <w:t xml:space="preserve">ค่าบริการที่ค้างชำระเป็นจำนวนเงิน </w:t>
      </w:r>
      <w:r w:rsidRPr="0054265C">
        <w:rPr>
          <w:rFonts w:asciiTheme="majorBidi" w:hAnsiTheme="majorBidi"/>
          <w:sz w:val="30"/>
          <w:szCs w:val="30"/>
        </w:rPr>
        <w:t xml:space="preserve">5.8 </w:t>
      </w:r>
      <w:r w:rsidRPr="0054265C">
        <w:rPr>
          <w:rFonts w:asciiTheme="majorBidi" w:hAnsiTheme="majorBidi" w:hint="cs"/>
          <w:sz w:val="30"/>
          <w:szCs w:val="30"/>
          <w:cs/>
        </w:rPr>
        <w:t>ล้านบาท</w:t>
      </w:r>
      <w:r w:rsidRPr="0054265C">
        <w:rPr>
          <w:rFonts w:asciiTheme="majorBidi" w:hAnsiTheme="majorBidi"/>
          <w:sz w:val="30"/>
          <w:szCs w:val="30"/>
          <w:cs/>
        </w:rPr>
        <w:t xml:space="preserve"> </w:t>
      </w:r>
      <w:r w:rsidRPr="0054265C">
        <w:rPr>
          <w:rFonts w:asciiTheme="majorBidi" w:hAnsiTheme="majorBidi" w:hint="cs"/>
          <w:sz w:val="30"/>
          <w:szCs w:val="30"/>
          <w:cs/>
        </w:rPr>
        <w:t>ศาลได้นัดชี้สองสถานกำหนดแนวทางพิจารณาคดีและนัดไกล่เกลี่ยในวันที่</w:t>
      </w:r>
      <w:r w:rsidRPr="0054265C">
        <w:rPr>
          <w:rFonts w:asciiTheme="majorBidi" w:hAnsiTheme="majorBidi"/>
          <w:sz w:val="30"/>
          <w:szCs w:val="30"/>
          <w:cs/>
        </w:rPr>
        <w:t xml:space="preserve"> </w:t>
      </w:r>
      <w:r w:rsidRPr="0054265C">
        <w:rPr>
          <w:rFonts w:asciiTheme="majorBidi" w:hAnsiTheme="majorBidi"/>
          <w:sz w:val="30"/>
          <w:szCs w:val="30"/>
        </w:rPr>
        <w:t xml:space="preserve">23 </w:t>
      </w:r>
      <w:r w:rsidRPr="0054265C">
        <w:rPr>
          <w:rFonts w:asciiTheme="majorBidi" w:hAnsiTheme="majorBidi" w:hint="cs"/>
          <w:sz w:val="30"/>
          <w:szCs w:val="30"/>
          <w:cs/>
          <w:lang w:eastAsia="ja-JP"/>
        </w:rPr>
        <w:t xml:space="preserve">พฤศจิกายน </w:t>
      </w:r>
      <w:r w:rsidRPr="0054265C">
        <w:rPr>
          <w:rFonts w:asciiTheme="majorBidi" w:hAnsiTheme="majorBidi"/>
          <w:sz w:val="30"/>
          <w:szCs w:val="30"/>
          <w:lang w:eastAsia="ja-JP"/>
        </w:rPr>
        <w:t>2564</w:t>
      </w:r>
      <w:r w:rsidRPr="0054265C">
        <w:rPr>
          <w:rFonts w:asciiTheme="majorBidi" w:hAnsiTheme="majorBidi" w:hint="cs"/>
          <w:sz w:val="30"/>
          <w:szCs w:val="30"/>
          <w:cs/>
          <w:lang w:eastAsia="ja-JP"/>
        </w:rPr>
        <w:t xml:space="preserve"> โดย</w:t>
      </w:r>
      <w:r w:rsidRPr="0054265C">
        <w:rPr>
          <w:rFonts w:asciiTheme="majorBidi" w:hAnsiTheme="majorBidi"/>
          <w:sz w:val="30"/>
          <w:szCs w:val="30"/>
          <w:cs/>
          <w:lang w:eastAsia="ja-JP"/>
        </w:rPr>
        <w:t>ให้คู่ความนำผู้มีอำนาจในการตัดสินใจมาร่วมในวันไกล่เกลี่ย</w:t>
      </w:r>
      <w:r w:rsidRPr="0054265C">
        <w:rPr>
          <w:rFonts w:asciiTheme="majorBidi" w:hAnsiTheme="majorBidi" w:hint="cs"/>
          <w:sz w:val="30"/>
          <w:szCs w:val="30"/>
          <w:cs/>
          <w:lang w:eastAsia="ja-JP"/>
        </w:rPr>
        <w:t xml:space="preserve">และนัดสืบพยานทั้งสองฝ่ายในเดือนมีนาคม </w:t>
      </w:r>
      <w:r w:rsidRPr="0054265C">
        <w:rPr>
          <w:rFonts w:asciiTheme="majorBidi" w:hAnsiTheme="majorBidi"/>
          <w:sz w:val="30"/>
          <w:szCs w:val="30"/>
          <w:lang w:eastAsia="ja-JP"/>
        </w:rPr>
        <w:t>256</w:t>
      </w:r>
      <w:r w:rsidRPr="00685D92">
        <w:rPr>
          <w:rFonts w:asciiTheme="majorBidi" w:hAnsiTheme="majorBidi"/>
          <w:sz w:val="30"/>
          <w:szCs w:val="30"/>
          <w:lang w:eastAsia="ja-JP"/>
        </w:rPr>
        <w:t>5</w:t>
      </w:r>
      <w:r w:rsidR="00EC2FF8" w:rsidRPr="00685D92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="00685D92" w:rsidRPr="00685D92">
        <w:rPr>
          <w:rFonts w:asciiTheme="majorBidi" w:hAnsiTheme="majorBidi" w:hint="cs"/>
          <w:sz w:val="30"/>
          <w:szCs w:val="30"/>
          <w:cs/>
          <w:lang w:eastAsia="ja-JP"/>
        </w:rPr>
        <w:t>ต่อมาในเดือนเมษายน</w:t>
      </w:r>
      <w:r w:rsidR="00685D92" w:rsidRPr="00685D92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685D92">
        <w:rPr>
          <w:rFonts w:asciiTheme="majorBidi" w:hAnsiTheme="majorBidi"/>
          <w:sz w:val="30"/>
          <w:szCs w:val="30"/>
          <w:lang w:eastAsia="ja-JP"/>
        </w:rPr>
        <w:t>2565</w:t>
      </w:r>
      <w:r w:rsidR="00685D92" w:rsidRPr="00685D92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685D92" w:rsidRPr="00685D92">
        <w:rPr>
          <w:rFonts w:asciiTheme="majorBidi" w:hAnsiTheme="majorBidi" w:hint="cs"/>
          <w:sz w:val="30"/>
          <w:szCs w:val="30"/>
          <w:cs/>
          <w:lang w:eastAsia="ja-JP"/>
        </w:rPr>
        <w:t>บริษัทย่อยได้ตกลงจ่ายให้แก่ผู้ฟ้องเป็นจำนวน</w:t>
      </w:r>
      <w:r w:rsidR="00685D92">
        <w:rPr>
          <w:rFonts w:asciiTheme="majorBidi" w:hAnsiTheme="majorBidi"/>
          <w:sz w:val="30"/>
          <w:szCs w:val="30"/>
          <w:lang w:eastAsia="ja-JP"/>
        </w:rPr>
        <w:t xml:space="preserve"> 4.8 </w:t>
      </w:r>
      <w:r w:rsidR="00685D92" w:rsidRPr="00685D92">
        <w:rPr>
          <w:rFonts w:asciiTheme="majorBidi" w:hAnsiTheme="majorBidi" w:hint="cs"/>
          <w:sz w:val="30"/>
          <w:szCs w:val="30"/>
          <w:cs/>
          <w:lang w:eastAsia="ja-JP"/>
        </w:rPr>
        <w:t>ล้านบาท</w:t>
      </w:r>
    </w:p>
    <w:p w14:paraId="0164926A" w14:textId="77777777" w:rsidR="00685D92" w:rsidRPr="00EB765C" w:rsidRDefault="00685D92" w:rsidP="00594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62E5D44" w14:textId="77777777" w:rsidR="00685D92" w:rsidRPr="00DB2B33" w:rsidRDefault="00685D92" w:rsidP="00685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DB2B33">
        <w:rPr>
          <w:rFonts w:asciiTheme="majorBidi" w:hAnsiTheme="majorBidi" w:hint="cs"/>
          <w:sz w:val="30"/>
          <w:szCs w:val="30"/>
          <w:cs/>
        </w:rPr>
        <w:t>ในเดือนมิถุนายน</w:t>
      </w:r>
      <w:r w:rsidRPr="00DB2B33">
        <w:rPr>
          <w:rFonts w:asciiTheme="majorBidi" w:hAnsiTheme="majorBidi"/>
          <w:sz w:val="30"/>
          <w:szCs w:val="30"/>
          <w:cs/>
        </w:rPr>
        <w:t xml:space="preserve"> </w:t>
      </w:r>
      <w:r w:rsidRPr="00DB2B33">
        <w:rPr>
          <w:rFonts w:asciiTheme="majorBidi" w:hAnsiTheme="majorBidi"/>
          <w:sz w:val="30"/>
          <w:szCs w:val="30"/>
        </w:rPr>
        <w:t>2564</w:t>
      </w:r>
      <w:r w:rsidRPr="00DB2B33">
        <w:rPr>
          <w:rFonts w:asciiTheme="majorBidi" w:hAnsiTheme="majorBidi"/>
          <w:sz w:val="30"/>
          <w:szCs w:val="30"/>
          <w:cs/>
        </w:rPr>
        <w:t xml:space="preserve"> </w:t>
      </w:r>
      <w:r w:rsidRPr="00DB2B33">
        <w:rPr>
          <w:rFonts w:asciiTheme="majorBidi" w:hAnsiTheme="majorBidi" w:hint="cs"/>
          <w:sz w:val="30"/>
          <w:szCs w:val="30"/>
          <w:cs/>
        </w:rPr>
        <w:t>บริษัทย่อยถูกฟ้องร้องในคดีแพ่งจากผู้ฟ้องซึ่งเป็นนิติบุคคลหนึ่ง</w:t>
      </w:r>
      <w:r w:rsidRPr="00DB2B33">
        <w:rPr>
          <w:rFonts w:asciiTheme="majorBidi" w:hAnsiTheme="majorBidi"/>
          <w:sz w:val="30"/>
          <w:szCs w:val="30"/>
          <w:cs/>
        </w:rPr>
        <w:t xml:space="preserve"> (</w:t>
      </w:r>
      <w:r w:rsidRPr="00DB2B33">
        <w:rPr>
          <w:rFonts w:asciiTheme="majorBidi" w:hAnsiTheme="majorBidi" w:hint="cs"/>
          <w:sz w:val="30"/>
          <w:szCs w:val="30"/>
          <w:cs/>
        </w:rPr>
        <w:t>ผู้ฟ้อง</w:t>
      </w:r>
      <w:r w:rsidRPr="00DB2B33">
        <w:rPr>
          <w:rFonts w:asciiTheme="majorBidi" w:hAnsiTheme="majorBidi"/>
          <w:sz w:val="30"/>
          <w:szCs w:val="30"/>
          <w:cs/>
        </w:rPr>
        <w:t xml:space="preserve">) </w:t>
      </w:r>
      <w:r w:rsidRPr="00DB2B33">
        <w:rPr>
          <w:rFonts w:asciiTheme="majorBidi" w:hAnsiTheme="majorBidi" w:hint="cs"/>
          <w:sz w:val="30"/>
          <w:szCs w:val="30"/>
          <w:cs/>
        </w:rPr>
        <w:t>โดยฟ้องขอให้ชำระเงินค่าเสียหายในฐาน</w:t>
      </w:r>
      <w:r w:rsidRPr="00DB2B33">
        <w:rPr>
          <w:rFonts w:asciiTheme="majorBidi" w:hAnsiTheme="majorBidi" w:hint="cs"/>
          <w:sz w:val="30"/>
          <w:szCs w:val="30"/>
          <w:cs/>
          <w:lang w:eastAsia="ja-JP"/>
        </w:rPr>
        <w:t>ความผิด</w:t>
      </w:r>
      <w:r w:rsidRPr="00DB2B33">
        <w:rPr>
          <w:rFonts w:asciiTheme="majorBidi" w:hAnsiTheme="majorBidi" w:hint="cs"/>
          <w:sz w:val="30"/>
          <w:szCs w:val="30"/>
          <w:cs/>
        </w:rPr>
        <w:t>สัญญา</w:t>
      </w:r>
      <w:r w:rsidRPr="00DB2B33">
        <w:rPr>
          <w:rFonts w:asciiTheme="majorBidi" w:hAnsiTheme="majorBidi"/>
          <w:sz w:val="30"/>
          <w:szCs w:val="30"/>
          <w:cs/>
        </w:rPr>
        <w:t xml:space="preserve"> </w:t>
      </w:r>
      <w:r w:rsidRPr="00DB2B33">
        <w:rPr>
          <w:rFonts w:asciiTheme="majorBidi" w:hAnsiTheme="majorBidi" w:hint="cs"/>
          <w:sz w:val="30"/>
          <w:szCs w:val="30"/>
          <w:cs/>
        </w:rPr>
        <w:t>ติดตามเอาทรัพย์คืน</w:t>
      </w:r>
      <w:r w:rsidRPr="00DB2B33">
        <w:rPr>
          <w:rFonts w:asciiTheme="majorBidi" w:hAnsiTheme="majorBidi" w:hint="cs"/>
          <w:sz w:val="30"/>
          <w:szCs w:val="30"/>
          <w:cs/>
          <w:lang w:eastAsia="ja-JP"/>
        </w:rPr>
        <w:t xml:space="preserve">เป็นจำนวนเงิน </w:t>
      </w:r>
      <w:r w:rsidRPr="00DB2B33">
        <w:rPr>
          <w:rFonts w:asciiTheme="majorBidi" w:hAnsiTheme="majorBidi"/>
          <w:sz w:val="30"/>
          <w:szCs w:val="30"/>
          <w:lang w:eastAsia="ja-JP"/>
        </w:rPr>
        <w:t xml:space="preserve">31 </w:t>
      </w:r>
      <w:r w:rsidRPr="00DB2B33">
        <w:rPr>
          <w:rFonts w:asciiTheme="majorBidi" w:hAnsiTheme="majorBidi" w:hint="cs"/>
          <w:sz w:val="30"/>
          <w:szCs w:val="30"/>
          <w:cs/>
          <w:lang w:eastAsia="ja-JP"/>
        </w:rPr>
        <w:t>ล้านบาท</w:t>
      </w:r>
      <w:r w:rsidRPr="00DB2B33">
        <w:rPr>
          <w:rFonts w:asciiTheme="majorBidi" w:hAnsiTheme="majorBidi" w:hint="cs"/>
          <w:sz w:val="30"/>
          <w:szCs w:val="30"/>
          <w:cs/>
        </w:rPr>
        <w:t xml:space="preserve"> ศาลได้มีการ</w:t>
      </w:r>
      <w:r w:rsidRPr="00DB2B33">
        <w:rPr>
          <w:rFonts w:asciiTheme="majorBidi" w:hAnsiTheme="majorBidi" w:hint="cs"/>
          <w:sz w:val="30"/>
          <w:szCs w:val="30"/>
          <w:cs/>
          <w:lang w:eastAsia="ja-JP"/>
        </w:rPr>
        <w:t>กำหนดวัน</w:t>
      </w:r>
      <w:r w:rsidRPr="00DB2B33">
        <w:rPr>
          <w:rFonts w:asciiTheme="majorBidi" w:hAnsiTheme="majorBidi" w:hint="cs"/>
          <w:sz w:val="30"/>
          <w:szCs w:val="30"/>
          <w:cs/>
        </w:rPr>
        <w:t>นัดชี้สองสถานและกำหนดแนวทางการดำเนินคดีหรือสืบพยานโจทก์</w:t>
      </w:r>
      <w:r w:rsidRPr="00DB2B33">
        <w:rPr>
          <w:rFonts w:asciiTheme="majorBidi" w:hAnsiTheme="majorBidi"/>
          <w:sz w:val="30"/>
          <w:szCs w:val="30"/>
          <w:cs/>
        </w:rPr>
        <w:t>ในเดือน</w:t>
      </w:r>
      <w:r w:rsidRPr="00DB2B33">
        <w:rPr>
          <w:rFonts w:asciiTheme="majorBidi" w:hAnsiTheme="majorBidi" w:hint="cs"/>
          <w:sz w:val="30"/>
          <w:szCs w:val="30"/>
          <w:cs/>
        </w:rPr>
        <w:t>พฤษภาคม</w:t>
      </w:r>
      <w:r w:rsidRPr="00DB2B33">
        <w:rPr>
          <w:rFonts w:asciiTheme="majorBidi" w:hAnsiTheme="majorBidi"/>
          <w:sz w:val="30"/>
          <w:szCs w:val="30"/>
          <w:cs/>
        </w:rPr>
        <w:t xml:space="preserve"> </w:t>
      </w:r>
      <w:r w:rsidRPr="00DB2B33">
        <w:rPr>
          <w:rFonts w:asciiTheme="majorBidi" w:hAnsiTheme="majorBidi"/>
          <w:sz w:val="30"/>
          <w:szCs w:val="30"/>
        </w:rPr>
        <w:t xml:space="preserve">2565 </w:t>
      </w:r>
      <w:r w:rsidRPr="00DB2B33">
        <w:rPr>
          <w:rFonts w:asciiTheme="majorBidi" w:hAnsiTheme="majorBidi" w:hint="cs"/>
          <w:sz w:val="30"/>
          <w:szCs w:val="30"/>
          <w:cs/>
        </w:rPr>
        <w:t>ต่อมา</w:t>
      </w:r>
      <w:r w:rsidRPr="00DB2B33">
        <w:rPr>
          <w:rFonts w:asciiTheme="majorBidi" w:hAnsiTheme="majorBidi" w:hint="cs"/>
          <w:sz w:val="30"/>
          <w:szCs w:val="30"/>
          <w:cs/>
          <w:lang w:eastAsia="ja-JP"/>
        </w:rPr>
        <w:t>ในเดือน</w:t>
      </w:r>
      <w:r w:rsidRPr="00DB2B33">
        <w:rPr>
          <w:rFonts w:asciiTheme="majorBidi" w:hAnsiTheme="majorBidi" w:hint="cs"/>
          <w:sz w:val="30"/>
          <w:szCs w:val="30"/>
          <w:cs/>
        </w:rPr>
        <w:t>มิถุนายน</w:t>
      </w:r>
      <w:r w:rsidRPr="00DB2B33">
        <w:rPr>
          <w:rFonts w:asciiTheme="majorBidi" w:hAnsiTheme="majorBidi"/>
          <w:sz w:val="30"/>
          <w:szCs w:val="30"/>
          <w:cs/>
        </w:rPr>
        <w:t xml:space="preserve"> </w:t>
      </w:r>
      <w:r w:rsidRPr="00DB2B33">
        <w:rPr>
          <w:rFonts w:asciiTheme="majorBidi" w:hAnsiTheme="majorBidi"/>
          <w:sz w:val="30"/>
          <w:szCs w:val="30"/>
        </w:rPr>
        <w:t>2565</w:t>
      </w:r>
      <w:r w:rsidRPr="00DB2B33">
        <w:rPr>
          <w:rFonts w:asciiTheme="majorBidi" w:hAnsiTheme="majorBidi" w:hint="cs"/>
          <w:sz w:val="30"/>
          <w:szCs w:val="30"/>
          <w:cs/>
          <w:lang w:eastAsia="ja-JP"/>
        </w:rPr>
        <w:t xml:space="preserve"> บริษัทย่อยได้ตกลงจ่ายให้แก่ผู้ฟ้องเป็นจำนวน</w:t>
      </w:r>
      <w:r w:rsidRPr="00DB2B33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DB2B33">
        <w:rPr>
          <w:rFonts w:asciiTheme="majorBidi" w:hAnsiTheme="majorBidi"/>
          <w:sz w:val="30"/>
          <w:szCs w:val="30"/>
          <w:lang w:eastAsia="ja-JP"/>
        </w:rPr>
        <w:t>15.15</w:t>
      </w:r>
      <w:r w:rsidRPr="00DB2B33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DB2B33">
        <w:rPr>
          <w:rFonts w:asciiTheme="majorBidi" w:hAnsiTheme="majorBidi" w:hint="cs"/>
          <w:sz w:val="30"/>
          <w:szCs w:val="30"/>
          <w:cs/>
          <w:lang w:eastAsia="ja-JP"/>
        </w:rPr>
        <w:t>ล้านบาท</w:t>
      </w:r>
    </w:p>
    <w:p w14:paraId="3FA48B3A" w14:textId="77777777" w:rsidR="002A7B55" w:rsidRPr="00EB765C" w:rsidRDefault="002A7B55" w:rsidP="00594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p w14:paraId="7E10FDC7" w14:textId="4CB9CDD6" w:rsidR="002A7B55" w:rsidRDefault="00685D92" w:rsidP="00D77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DB2B33">
        <w:rPr>
          <w:rFonts w:asciiTheme="majorBidi" w:hAnsiTheme="majorBidi" w:hint="cs"/>
          <w:sz w:val="30"/>
          <w:szCs w:val="30"/>
          <w:cs/>
        </w:rPr>
        <w:t>ในเดือนธันวาคม</w:t>
      </w:r>
      <w:r w:rsidRPr="00DB2B33">
        <w:rPr>
          <w:rFonts w:asciiTheme="majorBidi" w:hAnsiTheme="majorBidi"/>
          <w:sz w:val="30"/>
          <w:szCs w:val="30"/>
          <w:cs/>
        </w:rPr>
        <w:t xml:space="preserve"> </w:t>
      </w:r>
      <w:r w:rsidRPr="00DB2B33">
        <w:rPr>
          <w:rFonts w:asciiTheme="majorBidi" w:hAnsiTheme="majorBidi"/>
          <w:sz w:val="30"/>
          <w:szCs w:val="30"/>
        </w:rPr>
        <w:t xml:space="preserve">2564 </w:t>
      </w:r>
      <w:r w:rsidRPr="00DB2B33">
        <w:rPr>
          <w:rFonts w:asciiTheme="majorBidi" w:hAnsiTheme="majorBidi" w:hint="cs"/>
          <w:sz w:val="30"/>
          <w:szCs w:val="30"/>
          <w:cs/>
        </w:rPr>
        <w:t>บริษัทย่อยถูกฟ้องร้องในคดีแพ่งจากผู้ฟ้องซึ่งเป็นนิติบุคคลหนึ่ง</w:t>
      </w:r>
      <w:r w:rsidRPr="00DB2B33">
        <w:rPr>
          <w:rFonts w:asciiTheme="majorBidi" w:hAnsiTheme="majorBidi"/>
          <w:sz w:val="30"/>
          <w:szCs w:val="30"/>
          <w:cs/>
        </w:rPr>
        <w:t xml:space="preserve"> (</w:t>
      </w:r>
      <w:r w:rsidRPr="00DB2B33">
        <w:rPr>
          <w:rFonts w:asciiTheme="majorBidi" w:hAnsiTheme="majorBidi" w:hint="cs"/>
          <w:sz w:val="30"/>
          <w:szCs w:val="30"/>
          <w:cs/>
        </w:rPr>
        <w:t>ผู้ฟ้อง</w:t>
      </w:r>
      <w:r w:rsidRPr="00DB2B33">
        <w:rPr>
          <w:rFonts w:asciiTheme="majorBidi" w:hAnsiTheme="majorBidi"/>
          <w:sz w:val="30"/>
          <w:szCs w:val="30"/>
          <w:cs/>
        </w:rPr>
        <w:t xml:space="preserve">) </w:t>
      </w:r>
      <w:r w:rsidRPr="00DB2B33">
        <w:rPr>
          <w:rFonts w:asciiTheme="majorBidi" w:hAnsiTheme="majorBidi" w:hint="cs"/>
          <w:sz w:val="30"/>
          <w:szCs w:val="30"/>
          <w:cs/>
        </w:rPr>
        <w:t>โดยฟ้องขอให้ชำระเงินค่าเสียหายในฐานความ</w:t>
      </w:r>
      <w:r w:rsidRPr="00DB2B33">
        <w:rPr>
          <w:rFonts w:asciiTheme="majorBidi" w:hAnsiTheme="majorBidi"/>
          <w:sz w:val="30"/>
          <w:szCs w:val="30"/>
          <w:cs/>
        </w:rPr>
        <w:t>ผิดสัญญาจ้างทำของ</w:t>
      </w:r>
      <w:r w:rsidRPr="00DB2B33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DB2B33">
        <w:rPr>
          <w:rFonts w:asciiTheme="majorBidi" w:hAnsiTheme="majorBidi" w:hint="cs"/>
          <w:sz w:val="30"/>
          <w:szCs w:val="30"/>
          <w:cs/>
          <w:lang w:eastAsia="ja-JP"/>
        </w:rPr>
        <w:t>และ</w:t>
      </w:r>
      <w:r w:rsidRPr="00DB2B33">
        <w:rPr>
          <w:rFonts w:asciiTheme="majorBidi" w:hAnsiTheme="majorBidi"/>
          <w:sz w:val="30"/>
          <w:szCs w:val="30"/>
          <w:cs/>
          <w:lang w:eastAsia="ja-JP"/>
        </w:rPr>
        <w:t>เรียกค่าเสียหาย</w:t>
      </w:r>
      <w:r w:rsidRPr="00DB2B33">
        <w:rPr>
          <w:rFonts w:asciiTheme="majorBidi" w:hAnsiTheme="majorBidi" w:hint="cs"/>
          <w:sz w:val="30"/>
          <w:szCs w:val="30"/>
          <w:cs/>
          <w:lang w:eastAsia="ja-JP"/>
        </w:rPr>
        <w:t xml:space="preserve">เป็นจำนวนเงิน </w:t>
      </w:r>
      <w:r w:rsidRPr="00DB2B33">
        <w:rPr>
          <w:rFonts w:asciiTheme="majorBidi" w:hAnsiTheme="majorBidi"/>
          <w:sz w:val="30"/>
          <w:szCs w:val="30"/>
          <w:lang w:eastAsia="ja-JP"/>
        </w:rPr>
        <w:t xml:space="preserve">2 </w:t>
      </w:r>
      <w:r w:rsidRPr="00DB2B33">
        <w:rPr>
          <w:rFonts w:asciiTheme="majorBidi" w:hAnsiTheme="majorBidi" w:hint="cs"/>
          <w:sz w:val="30"/>
          <w:szCs w:val="30"/>
          <w:cs/>
          <w:lang w:eastAsia="ja-JP"/>
        </w:rPr>
        <w:t>ล้านบาท</w:t>
      </w:r>
      <w:r w:rsidRPr="00DB2B33">
        <w:rPr>
          <w:rFonts w:asciiTheme="majorBidi" w:hAnsiTheme="majorBidi" w:hint="cs"/>
          <w:sz w:val="30"/>
          <w:szCs w:val="30"/>
          <w:cs/>
        </w:rPr>
        <w:t xml:space="preserve"> ศาลได้มีการ</w:t>
      </w:r>
      <w:r w:rsidRPr="00DB2B33">
        <w:rPr>
          <w:rFonts w:asciiTheme="majorBidi" w:hAnsiTheme="majorBidi" w:hint="cs"/>
          <w:sz w:val="30"/>
          <w:szCs w:val="30"/>
          <w:cs/>
          <w:lang w:eastAsia="ja-JP"/>
        </w:rPr>
        <w:t>กำหนดวัน</w:t>
      </w:r>
      <w:r w:rsidRPr="00DB2B33">
        <w:rPr>
          <w:rFonts w:asciiTheme="majorBidi" w:hAnsiTheme="majorBidi" w:hint="cs"/>
          <w:sz w:val="30"/>
          <w:szCs w:val="30"/>
          <w:cs/>
        </w:rPr>
        <w:t>นัดชี้สองสถานและกำหนดแนวทางการดำเนินคดีหรือสืบพยานโจทก์</w:t>
      </w:r>
      <w:r w:rsidRPr="00DB2B33">
        <w:rPr>
          <w:rFonts w:asciiTheme="majorBidi" w:hAnsiTheme="majorBidi"/>
          <w:sz w:val="30"/>
          <w:szCs w:val="30"/>
          <w:cs/>
        </w:rPr>
        <w:t>ในเดือน</w:t>
      </w:r>
      <w:r w:rsidRPr="00DB2B33">
        <w:rPr>
          <w:rFonts w:asciiTheme="majorBidi" w:hAnsiTheme="majorBidi" w:hint="cs"/>
          <w:sz w:val="30"/>
          <w:szCs w:val="30"/>
          <w:cs/>
        </w:rPr>
        <w:t>พฤษภาคม</w:t>
      </w:r>
      <w:r w:rsidRPr="00DB2B33">
        <w:rPr>
          <w:rFonts w:asciiTheme="majorBidi" w:hAnsiTheme="majorBidi"/>
          <w:sz w:val="30"/>
          <w:szCs w:val="30"/>
          <w:cs/>
        </w:rPr>
        <w:t xml:space="preserve"> </w:t>
      </w:r>
      <w:r w:rsidRPr="00DB2B33">
        <w:rPr>
          <w:rFonts w:asciiTheme="majorBidi" w:hAnsiTheme="majorBidi"/>
          <w:sz w:val="30"/>
          <w:szCs w:val="30"/>
        </w:rPr>
        <w:t>2565</w:t>
      </w:r>
      <w:r w:rsidRPr="00DB2B33">
        <w:rPr>
          <w:rFonts w:asciiTheme="majorBidi" w:hAnsiTheme="majorBidi" w:hint="cs"/>
          <w:sz w:val="30"/>
          <w:szCs w:val="30"/>
          <w:cs/>
        </w:rPr>
        <w:t xml:space="preserve"> ทั้งสองฝ่ายได้ทำสัญญาประนีประนอมยอมความ</w:t>
      </w:r>
      <w:r w:rsidRPr="00DB2B33">
        <w:rPr>
          <w:rFonts w:asciiTheme="majorBidi" w:hAnsiTheme="majorBidi"/>
          <w:sz w:val="30"/>
          <w:szCs w:val="30"/>
        </w:rPr>
        <w:t xml:space="preserve"> </w:t>
      </w:r>
      <w:r w:rsidRPr="00DB2B33">
        <w:rPr>
          <w:rFonts w:asciiTheme="majorBidi" w:hAnsiTheme="majorBidi" w:hint="cs"/>
          <w:sz w:val="30"/>
          <w:szCs w:val="30"/>
          <w:cs/>
        </w:rPr>
        <w:t>ต่อมาในเดือนกรกฎาคม</w:t>
      </w:r>
      <w:r w:rsidRPr="00DB2B33">
        <w:rPr>
          <w:rFonts w:asciiTheme="majorBidi" w:hAnsiTheme="majorBidi"/>
          <w:sz w:val="30"/>
          <w:szCs w:val="30"/>
          <w:cs/>
        </w:rPr>
        <w:t xml:space="preserve"> </w:t>
      </w:r>
      <w:r w:rsidRPr="00DB2B33">
        <w:rPr>
          <w:rFonts w:asciiTheme="majorBidi" w:hAnsiTheme="majorBidi"/>
          <w:sz w:val="30"/>
          <w:szCs w:val="30"/>
        </w:rPr>
        <w:t xml:space="preserve">2565 </w:t>
      </w:r>
      <w:r w:rsidRPr="00DB2B33">
        <w:rPr>
          <w:rFonts w:asciiTheme="majorBidi" w:hAnsiTheme="majorBidi" w:hint="cs"/>
          <w:sz w:val="30"/>
          <w:szCs w:val="30"/>
          <w:cs/>
          <w:lang w:eastAsia="ja-JP"/>
        </w:rPr>
        <w:t>บริษัทย่อยได้ตกลงจ่ายให้แก่ผู้ฟ้องเป็น</w:t>
      </w:r>
      <w:r w:rsidRPr="00DB2B33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จำนวน </w:t>
      </w:r>
      <w:r w:rsidRPr="00DB2B33">
        <w:rPr>
          <w:rFonts w:asciiTheme="majorBidi" w:hAnsiTheme="majorBidi" w:cstheme="majorBidi"/>
          <w:sz w:val="30"/>
          <w:szCs w:val="30"/>
          <w:lang w:eastAsia="ja-JP"/>
        </w:rPr>
        <w:t>1.45</w:t>
      </w:r>
      <w:r w:rsidRPr="00DB2B33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ล้านบาท</w:t>
      </w:r>
    </w:p>
    <w:p w14:paraId="2542C487" w14:textId="77777777" w:rsidR="006D6000" w:rsidRDefault="006D6000" w:rsidP="006D6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CE4BECA" w14:textId="769089E0" w:rsidR="002A7B55" w:rsidRDefault="006D6000" w:rsidP="00960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DB2B33">
        <w:rPr>
          <w:rFonts w:asciiTheme="majorBidi" w:hAnsiTheme="majorBidi" w:hint="cs"/>
          <w:sz w:val="30"/>
          <w:szCs w:val="30"/>
          <w:cs/>
        </w:rPr>
        <w:t xml:space="preserve">ในเดือนตุลาคม </w:t>
      </w:r>
      <w:r w:rsidRPr="00DB2B33">
        <w:rPr>
          <w:rFonts w:asciiTheme="majorBidi" w:hAnsiTheme="majorBidi"/>
          <w:sz w:val="30"/>
          <w:szCs w:val="30"/>
        </w:rPr>
        <w:t>2564</w:t>
      </w:r>
      <w:r w:rsidRPr="00DB2B33">
        <w:rPr>
          <w:rFonts w:asciiTheme="majorBidi" w:hAnsiTheme="majorBidi"/>
          <w:sz w:val="30"/>
          <w:szCs w:val="30"/>
          <w:cs/>
        </w:rPr>
        <w:t xml:space="preserve"> </w:t>
      </w:r>
      <w:r w:rsidRPr="00DB2B33">
        <w:rPr>
          <w:rFonts w:asciiTheme="majorBidi" w:hAnsiTheme="majorBidi" w:hint="cs"/>
          <w:sz w:val="30"/>
          <w:szCs w:val="30"/>
          <w:cs/>
        </w:rPr>
        <w:t>บริษัทย่อยถูกฟ้องร้องในคดีแพ่งจากผู้ฟ้องซึ่งเป็นนิติบุคคลหนึ่ง</w:t>
      </w:r>
      <w:r w:rsidRPr="00DB2B33">
        <w:rPr>
          <w:rFonts w:asciiTheme="majorBidi" w:hAnsiTheme="majorBidi"/>
          <w:sz w:val="30"/>
          <w:szCs w:val="30"/>
          <w:cs/>
        </w:rPr>
        <w:t xml:space="preserve"> (</w:t>
      </w:r>
      <w:r w:rsidRPr="00DB2B33">
        <w:rPr>
          <w:rFonts w:asciiTheme="majorBidi" w:hAnsiTheme="majorBidi" w:hint="cs"/>
          <w:sz w:val="30"/>
          <w:szCs w:val="30"/>
          <w:cs/>
        </w:rPr>
        <w:t>ผู้ฟ้อง</w:t>
      </w:r>
      <w:r w:rsidRPr="00DB2B33">
        <w:rPr>
          <w:rFonts w:asciiTheme="majorBidi" w:hAnsiTheme="majorBidi"/>
          <w:sz w:val="30"/>
          <w:szCs w:val="30"/>
          <w:cs/>
        </w:rPr>
        <w:t xml:space="preserve">) </w:t>
      </w:r>
      <w:r w:rsidRPr="00DB2B33">
        <w:rPr>
          <w:rFonts w:asciiTheme="majorBidi" w:hAnsiTheme="majorBidi" w:hint="cs"/>
          <w:sz w:val="30"/>
          <w:szCs w:val="30"/>
          <w:cs/>
        </w:rPr>
        <w:t>โดยฟ้องขอให้ชำระเงินค่าเสียหายในฐานความ</w:t>
      </w:r>
      <w:r w:rsidRPr="00DB2B33">
        <w:rPr>
          <w:rFonts w:asciiTheme="majorBidi" w:hAnsiTheme="majorBidi"/>
          <w:sz w:val="30"/>
          <w:szCs w:val="30"/>
          <w:cs/>
          <w:lang w:eastAsia="ja-JP"/>
        </w:rPr>
        <w:t xml:space="preserve">ผิดสัญญาการเช่า </w:t>
      </w:r>
      <w:r w:rsidRPr="00DB2B33">
        <w:rPr>
          <w:rFonts w:asciiTheme="majorBidi" w:hAnsiTheme="majorBidi" w:hint="cs"/>
          <w:sz w:val="30"/>
          <w:szCs w:val="30"/>
          <w:cs/>
          <w:lang w:eastAsia="ja-JP"/>
        </w:rPr>
        <w:t>และ</w:t>
      </w:r>
      <w:r w:rsidRPr="00DB2B33">
        <w:rPr>
          <w:rFonts w:asciiTheme="majorBidi" w:hAnsiTheme="majorBidi"/>
          <w:sz w:val="30"/>
          <w:szCs w:val="30"/>
          <w:cs/>
          <w:lang w:eastAsia="ja-JP"/>
        </w:rPr>
        <w:t>เรียกค่าเสียหาย</w:t>
      </w:r>
      <w:r w:rsidRPr="00DB2B33">
        <w:rPr>
          <w:rFonts w:asciiTheme="majorBidi" w:hAnsiTheme="majorBidi" w:hint="cs"/>
          <w:sz w:val="30"/>
          <w:szCs w:val="30"/>
          <w:cs/>
          <w:lang w:eastAsia="ja-JP"/>
        </w:rPr>
        <w:t xml:space="preserve">เป็นจำนวนเงิน </w:t>
      </w:r>
      <w:r w:rsidRPr="00DB2B33">
        <w:rPr>
          <w:rFonts w:asciiTheme="majorBidi" w:hAnsiTheme="majorBidi"/>
          <w:sz w:val="30"/>
          <w:szCs w:val="30"/>
          <w:lang w:eastAsia="ja-JP"/>
        </w:rPr>
        <w:t xml:space="preserve">51 </w:t>
      </w:r>
      <w:r w:rsidRPr="00DB2B33">
        <w:rPr>
          <w:rFonts w:asciiTheme="majorBidi" w:hAnsiTheme="majorBidi" w:hint="cs"/>
          <w:sz w:val="30"/>
          <w:szCs w:val="30"/>
          <w:cs/>
          <w:lang w:eastAsia="ja-JP"/>
        </w:rPr>
        <w:t>ล้านบาท</w:t>
      </w:r>
      <w:r w:rsidRPr="00DB2B33">
        <w:rPr>
          <w:rFonts w:asciiTheme="majorBidi" w:hAnsiTheme="majorBidi" w:hint="cs"/>
          <w:sz w:val="30"/>
          <w:szCs w:val="30"/>
          <w:cs/>
        </w:rPr>
        <w:t xml:space="preserve"> ศาลได้มีการ</w:t>
      </w:r>
      <w:r w:rsidRPr="00DB2B33">
        <w:rPr>
          <w:rFonts w:asciiTheme="majorBidi" w:hAnsiTheme="majorBidi" w:hint="cs"/>
          <w:sz w:val="30"/>
          <w:szCs w:val="30"/>
          <w:cs/>
          <w:lang w:eastAsia="ja-JP"/>
        </w:rPr>
        <w:t>กำหนดวัน</w:t>
      </w:r>
      <w:r w:rsidRPr="00DB2B33">
        <w:rPr>
          <w:rFonts w:asciiTheme="majorBidi" w:hAnsiTheme="majorBidi" w:hint="cs"/>
          <w:sz w:val="30"/>
          <w:szCs w:val="30"/>
          <w:cs/>
        </w:rPr>
        <w:t>นัดชี้สองสถานและกำหนดแนวทางการดำเนินคดีหรือสืบพยานโจทก์</w:t>
      </w:r>
      <w:r w:rsidRPr="00DB2B33">
        <w:rPr>
          <w:rFonts w:asciiTheme="majorBidi" w:hAnsiTheme="majorBidi"/>
          <w:sz w:val="30"/>
          <w:szCs w:val="30"/>
          <w:cs/>
        </w:rPr>
        <w:t xml:space="preserve">ในเดือนมีนาคม </w:t>
      </w:r>
      <w:r w:rsidRPr="00DB2B33">
        <w:rPr>
          <w:rFonts w:asciiTheme="majorBidi" w:hAnsiTheme="majorBidi"/>
          <w:sz w:val="30"/>
          <w:szCs w:val="30"/>
        </w:rPr>
        <w:t>2566</w:t>
      </w:r>
      <w:r w:rsidR="00960B5B">
        <w:rPr>
          <w:rFonts w:asciiTheme="majorBidi" w:hAnsiTheme="majorBidi" w:hint="cs"/>
          <w:sz w:val="30"/>
          <w:szCs w:val="30"/>
          <w:cs/>
        </w:rPr>
        <w:t xml:space="preserve"> </w:t>
      </w:r>
      <w:r w:rsidR="001C6E20">
        <w:rPr>
          <w:rFonts w:asciiTheme="majorBidi" w:hAnsiTheme="majorBidi" w:hint="cs"/>
          <w:sz w:val="30"/>
          <w:szCs w:val="30"/>
          <w:cs/>
        </w:rPr>
        <w:t>ทั้งนี้</w:t>
      </w:r>
      <w:r w:rsidR="002A7B55" w:rsidRPr="00E96E50">
        <w:rPr>
          <w:rFonts w:ascii="Angsana New" w:hAnsi="Angsana New"/>
          <w:sz w:val="30"/>
          <w:szCs w:val="30"/>
          <w:cs/>
        </w:rPr>
        <w:t>ตามความเห็นของฝ่ายบริหารและฝ่ายกฎหมายของกลุ่มบริษัท พิจารณาว่าปัจจุบันยังไม่มีความเป็นไปได้ที่กลุ่ม</w:t>
      </w:r>
      <w:r w:rsidR="002A7B55" w:rsidRPr="00741087">
        <w:rPr>
          <w:rFonts w:asciiTheme="majorBidi" w:hAnsiTheme="majorBidi"/>
          <w:sz w:val="30"/>
          <w:szCs w:val="30"/>
          <w:cs/>
        </w:rPr>
        <w:t>บริษัทจะต้องจ่ายชำระค่าเสียหาย จึงไม่ได้บันทึกประมาณการหนี้สินจากคดีดังกล่าว</w:t>
      </w:r>
    </w:p>
    <w:p w14:paraId="2206463F" w14:textId="65C199B4" w:rsidR="00912FB8" w:rsidRDefault="00912FB8" w:rsidP="00960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F327EC8" w14:textId="2F90B6E0" w:rsidR="00912FB8" w:rsidRPr="00912FB8" w:rsidRDefault="00912FB8" w:rsidP="00912FB8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912FB8">
        <w:rPr>
          <w:rFonts w:ascii="Angsana New" w:hAnsi="Angsana New" w:cs="Angsana New" w:hint="cs"/>
          <w:sz w:val="30"/>
          <w:szCs w:val="30"/>
          <w:cs/>
          <w:lang w:val="th-TH"/>
        </w:rPr>
        <w:t>เหตุการณ์ภายหลังรอบระยะเวลาที่รายงาน</w:t>
      </w:r>
    </w:p>
    <w:p w14:paraId="54139884" w14:textId="77777777" w:rsidR="008B312D" w:rsidRPr="00C777AC" w:rsidRDefault="008B312D" w:rsidP="00C02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70C537B3" w14:textId="4F91E1E6" w:rsidR="008B312D" w:rsidRPr="004C0CA4" w:rsidRDefault="00A00462" w:rsidP="00A00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hint="cs"/>
          <w:sz w:val="30"/>
          <w:szCs w:val="30"/>
          <w:cs/>
        </w:rPr>
      </w:pPr>
      <w:r w:rsidRPr="00A00462">
        <w:rPr>
          <w:rFonts w:asciiTheme="majorBidi" w:hAnsiTheme="majorBidi" w:hint="cs"/>
          <w:sz w:val="30"/>
          <w:szCs w:val="30"/>
          <w:cs/>
        </w:rPr>
        <w:t>ที่ประชุมคณะกรรมการบริษัท</w:t>
      </w:r>
      <w:r w:rsidRPr="00A00462">
        <w:rPr>
          <w:rFonts w:asciiTheme="majorBidi" w:hAnsiTheme="majorBidi"/>
          <w:sz w:val="30"/>
          <w:szCs w:val="30"/>
          <w:cs/>
        </w:rPr>
        <w:t xml:space="preserve"> </w:t>
      </w:r>
      <w:r w:rsidRPr="00A00462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A00462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3</w:t>
      </w:r>
      <w:r w:rsidRPr="00A00462">
        <w:rPr>
          <w:rFonts w:asciiTheme="majorBidi" w:hAnsiTheme="majorBidi"/>
          <w:sz w:val="30"/>
          <w:szCs w:val="30"/>
          <w:cs/>
        </w:rPr>
        <w:t xml:space="preserve"> </w:t>
      </w:r>
      <w:r w:rsidRPr="00A00462">
        <w:rPr>
          <w:rFonts w:asciiTheme="majorBidi" w:hAnsiTheme="majorBidi" w:hint="cs"/>
          <w:sz w:val="30"/>
          <w:szCs w:val="30"/>
          <w:cs/>
        </w:rPr>
        <w:t>พฤศจิกายน</w:t>
      </w:r>
      <w:r>
        <w:rPr>
          <w:rFonts w:asciiTheme="majorBidi" w:hAnsiTheme="majorBidi"/>
          <w:sz w:val="30"/>
          <w:szCs w:val="30"/>
        </w:rPr>
        <w:t xml:space="preserve"> 2565</w:t>
      </w:r>
      <w:r w:rsidRPr="00A00462">
        <w:rPr>
          <w:rFonts w:asciiTheme="majorBidi" w:hAnsiTheme="majorBidi"/>
          <w:sz w:val="30"/>
          <w:szCs w:val="30"/>
          <w:cs/>
        </w:rPr>
        <w:t xml:space="preserve"> </w:t>
      </w:r>
      <w:r w:rsidRPr="00A00462">
        <w:rPr>
          <w:rFonts w:asciiTheme="majorBidi" w:hAnsiTheme="majorBidi" w:hint="cs"/>
          <w:sz w:val="30"/>
          <w:szCs w:val="30"/>
          <w:cs/>
        </w:rPr>
        <w:t>คณะกรรมการมีมติให้บริษัทให้ความช่วยเหลือทางการเงินในสัดส่วนการถือหุ้นแก่บริษัท</w:t>
      </w:r>
      <w:r w:rsidRPr="00A00462">
        <w:rPr>
          <w:rFonts w:asciiTheme="majorBidi" w:hAnsiTheme="majorBidi"/>
          <w:sz w:val="30"/>
          <w:szCs w:val="30"/>
          <w:cs/>
        </w:rPr>
        <w:t xml:space="preserve"> </w:t>
      </w:r>
      <w:r w:rsidRPr="00A00462">
        <w:rPr>
          <w:rFonts w:asciiTheme="majorBidi" w:hAnsiTheme="majorBidi" w:hint="cs"/>
          <w:sz w:val="30"/>
          <w:szCs w:val="30"/>
          <w:cs/>
        </w:rPr>
        <w:t>เบย์วอเตอร์</w:t>
      </w:r>
      <w:r w:rsidRPr="00A00462">
        <w:rPr>
          <w:rFonts w:asciiTheme="majorBidi" w:hAnsiTheme="majorBidi"/>
          <w:sz w:val="30"/>
          <w:szCs w:val="30"/>
          <w:cs/>
        </w:rPr>
        <w:t xml:space="preserve"> </w:t>
      </w:r>
      <w:r w:rsidRPr="00A00462">
        <w:rPr>
          <w:rFonts w:asciiTheme="majorBidi" w:hAnsiTheme="majorBidi" w:hint="cs"/>
          <w:sz w:val="30"/>
          <w:szCs w:val="30"/>
          <w:cs/>
        </w:rPr>
        <w:t>จำกัด</w:t>
      </w:r>
      <w:r w:rsidRPr="00A00462">
        <w:rPr>
          <w:rFonts w:asciiTheme="majorBidi" w:hAnsiTheme="majorBidi"/>
          <w:sz w:val="30"/>
          <w:szCs w:val="30"/>
          <w:cs/>
        </w:rPr>
        <w:t xml:space="preserve"> </w:t>
      </w:r>
      <w:r w:rsidRPr="00A00462">
        <w:rPr>
          <w:rFonts w:asciiTheme="majorBidi" w:hAnsiTheme="majorBidi" w:hint="cs"/>
          <w:sz w:val="30"/>
          <w:szCs w:val="30"/>
          <w:cs/>
        </w:rPr>
        <w:t>ในวงเงินส่วนของบริษัทไม่เกิน</w:t>
      </w:r>
      <w:r w:rsidRPr="00A00462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5,500</w:t>
      </w:r>
      <w:r w:rsidRPr="00A00462">
        <w:rPr>
          <w:rFonts w:asciiTheme="majorBidi" w:hAnsiTheme="majorBidi"/>
          <w:sz w:val="30"/>
          <w:szCs w:val="30"/>
          <w:cs/>
        </w:rPr>
        <w:t xml:space="preserve"> </w:t>
      </w:r>
      <w:r w:rsidRPr="00A00462">
        <w:rPr>
          <w:rFonts w:asciiTheme="majorBidi" w:hAnsiTheme="majorBidi" w:hint="cs"/>
          <w:sz w:val="30"/>
          <w:szCs w:val="30"/>
          <w:cs/>
        </w:rPr>
        <w:t>ล้านบาท</w:t>
      </w:r>
      <w:r w:rsidRPr="00A00462">
        <w:rPr>
          <w:rFonts w:asciiTheme="majorBidi" w:hAnsiTheme="majorBidi"/>
          <w:sz w:val="30"/>
          <w:szCs w:val="30"/>
          <w:cs/>
        </w:rPr>
        <w:t xml:space="preserve"> </w:t>
      </w:r>
      <w:r w:rsidRPr="00A00462">
        <w:rPr>
          <w:rFonts w:asciiTheme="majorBidi" w:hAnsiTheme="majorBidi" w:hint="cs"/>
          <w:sz w:val="30"/>
          <w:szCs w:val="30"/>
          <w:cs/>
        </w:rPr>
        <w:t>เพื่อเสริมสภาพคล่องสำหรับพัฒนาโครงการอสังหาริมทรัพย์รูปแบบผสม</w:t>
      </w:r>
      <w:r w:rsidRPr="00A00462">
        <w:rPr>
          <w:rFonts w:asciiTheme="majorBidi" w:hAnsiTheme="majorBidi"/>
          <w:sz w:val="30"/>
          <w:szCs w:val="30"/>
          <w:cs/>
        </w:rPr>
        <w:t xml:space="preserve"> (</w:t>
      </w:r>
      <w:r w:rsidRPr="00A00462">
        <w:rPr>
          <w:rFonts w:asciiTheme="majorBidi" w:hAnsiTheme="majorBidi"/>
          <w:sz w:val="30"/>
          <w:szCs w:val="30"/>
        </w:rPr>
        <w:t>Mixed-use Project)</w:t>
      </w:r>
      <w:r w:rsidR="00644DB8">
        <w:rPr>
          <w:rFonts w:asciiTheme="majorBidi" w:hAnsiTheme="majorBidi" w:hint="cs"/>
          <w:sz w:val="30"/>
          <w:szCs w:val="30"/>
          <w:cs/>
        </w:rPr>
        <w:t xml:space="preserve"> โดย</w:t>
      </w:r>
      <w:r w:rsidR="00644DB8" w:rsidRPr="00A00462">
        <w:rPr>
          <w:rFonts w:asciiTheme="majorBidi" w:hAnsiTheme="majorBidi" w:hint="cs"/>
          <w:sz w:val="30"/>
          <w:szCs w:val="30"/>
          <w:cs/>
        </w:rPr>
        <w:t>อัตราดอกเบี้ย</w:t>
      </w:r>
      <w:r w:rsidR="00644DB8">
        <w:rPr>
          <w:rFonts w:asciiTheme="majorBidi" w:hAnsiTheme="majorBidi" w:hint="cs"/>
          <w:sz w:val="30"/>
          <w:szCs w:val="30"/>
          <w:cs/>
        </w:rPr>
        <w:t>เป็นไป</w:t>
      </w:r>
      <w:r w:rsidR="00644DB8">
        <w:rPr>
          <w:rFonts w:asciiTheme="majorBidi" w:hAnsiTheme="majorBidi" w:hint="cs"/>
          <w:sz w:val="30"/>
          <w:szCs w:val="30"/>
          <w:cs/>
        </w:rPr>
        <w:t>ตามที่ตกลงกัน</w:t>
      </w:r>
    </w:p>
    <w:sectPr w:rsidR="008B312D" w:rsidRPr="004C0CA4" w:rsidSect="00914522">
      <w:headerReference w:type="default" r:id="rId8"/>
      <w:footerReference w:type="default" r:id="rId9"/>
      <w:pgSz w:w="11909" w:h="16834" w:code="9"/>
      <w:pgMar w:top="691" w:right="1152" w:bottom="576" w:left="1152" w:header="720" w:footer="720" w:gutter="0"/>
      <w:pgNumType w:start="16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BB741" w14:textId="77777777" w:rsidR="00AE1211" w:rsidRDefault="00AE1211">
      <w:r>
        <w:separator/>
      </w:r>
    </w:p>
  </w:endnote>
  <w:endnote w:type="continuationSeparator" w:id="0">
    <w:p w14:paraId="66F9BAA6" w14:textId="77777777" w:rsidR="00AE1211" w:rsidRDefault="00AE1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E0EA6" w14:textId="77777777" w:rsidR="00697BC7" w:rsidRPr="00926309" w:rsidRDefault="00697BC7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92630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92630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92630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35</w:t>
    </w:r>
    <w:r w:rsidRPr="0092630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934B852" w14:textId="77777777" w:rsidR="00697BC7" w:rsidRPr="0070026C" w:rsidRDefault="00697BC7" w:rsidP="003E1EF7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317"/>
      </w:tabs>
      <w:ind w:right="-43"/>
      <w:rPr>
        <w:rFonts w:ascii="Angsana New" w:hAnsi="Angsana New"/>
        <w:i/>
        <w:iCs/>
        <w:sz w:val="30"/>
        <w:szCs w:val="30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6B227" w14:textId="77777777" w:rsidR="00AE1211" w:rsidRDefault="00AE1211">
      <w:r>
        <w:separator/>
      </w:r>
    </w:p>
  </w:footnote>
  <w:footnote w:type="continuationSeparator" w:id="0">
    <w:p w14:paraId="32FCE071" w14:textId="77777777" w:rsidR="00AE1211" w:rsidRDefault="00AE1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E9F1F" w14:textId="77777777" w:rsidR="00697BC7" w:rsidRPr="00313A54" w:rsidRDefault="00697BC7" w:rsidP="008031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13A54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313A54">
      <w:rPr>
        <w:rFonts w:ascii="Angsana New" w:hAnsi="Angsana New" w:hint="cs"/>
        <w:b/>
        <w:bCs/>
        <w:sz w:val="32"/>
        <w:szCs w:val="32"/>
        <w:cs/>
      </w:rPr>
      <w:t>แกรนด์ คาแนล แลนด์</w:t>
    </w:r>
    <w:r w:rsidRPr="00313A54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313A54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313A54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F4B58E1" w14:textId="77777777" w:rsidR="00697BC7" w:rsidRPr="00313A54" w:rsidRDefault="00697BC7" w:rsidP="008031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13A5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89D89E0" w14:textId="0C9135B0" w:rsidR="00697BC7" w:rsidRPr="00580DD4" w:rsidRDefault="00697BC7" w:rsidP="008031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813E9">
      <w:rPr>
        <w:rFonts w:ascii="Angsana New" w:hAnsi="Angsana New"/>
        <w:bCs/>
        <w:sz w:val="32"/>
        <w:szCs w:val="32"/>
        <w:cs/>
      </w:rPr>
      <w:t>สำหรับงวดสามเดือน</w:t>
    </w:r>
    <w:r w:rsidR="00914522">
      <w:rPr>
        <w:rFonts w:ascii="Angsana New" w:hAnsi="Angsana New" w:hint="cs"/>
        <w:bCs/>
        <w:sz w:val="32"/>
        <w:szCs w:val="32"/>
        <w:cs/>
      </w:rPr>
      <w:t>และ</w:t>
    </w:r>
    <w:r w:rsidR="00D26AE5">
      <w:rPr>
        <w:rFonts w:ascii="Angsana New" w:hAnsi="Angsana New" w:hint="cs"/>
        <w:bCs/>
        <w:sz w:val="32"/>
        <w:szCs w:val="32"/>
        <w:cs/>
      </w:rPr>
      <w:t>เก้า</w:t>
    </w:r>
    <w:r w:rsidR="00914522">
      <w:rPr>
        <w:rFonts w:ascii="Angsana New" w:hAnsi="Angsana New" w:hint="cs"/>
        <w:bCs/>
        <w:sz w:val="32"/>
        <w:szCs w:val="32"/>
        <w:cs/>
      </w:rPr>
      <w:t>เดือน</w:t>
    </w:r>
    <w:r w:rsidRPr="004813E9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C42B15">
      <w:rPr>
        <w:rFonts w:ascii="Angsana New" w:hAnsi="Angsana New"/>
        <w:b/>
        <w:sz w:val="32"/>
        <w:szCs w:val="32"/>
      </w:rPr>
      <w:t>3</w:t>
    </w:r>
    <w:r w:rsidR="00914522">
      <w:rPr>
        <w:rFonts w:ascii="Angsana New" w:hAnsi="Angsana New"/>
        <w:b/>
        <w:sz w:val="32"/>
        <w:szCs w:val="32"/>
      </w:rPr>
      <w:t>0</w:t>
    </w:r>
    <w:r w:rsidR="00914522" w:rsidRPr="00914522">
      <w:rPr>
        <w:rFonts w:ascii="Angsana New" w:hAnsi="Angsana New"/>
        <w:bCs/>
        <w:sz w:val="32"/>
        <w:szCs w:val="32"/>
      </w:rPr>
      <w:t xml:space="preserve"> </w:t>
    </w:r>
    <w:r w:rsidR="00D26AE5">
      <w:rPr>
        <w:rFonts w:ascii="Angsana New" w:hAnsi="Angsana New" w:hint="cs"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</w:t>
    </w:r>
    <w:r w:rsidRPr="00580DD4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5</w:t>
    </w:r>
    <w:r w:rsidRPr="00580DD4">
      <w:rPr>
        <w:rFonts w:ascii="Angsana New" w:hAnsi="Angsana New"/>
        <w:b/>
        <w:bCs/>
        <w:sz w:val="32"/>
        <w:szCs w:val="32"/>
      </w:rPr>
      <w:t xml:space="preserve"> (</w:t>
    </w:r>
    <w:r w:rsidRPr="00580DD4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580DD4">
      <w:rPr>
        <w:rFonts w:ascii="Angsana New" w:hAnsi="Angsana New"/>
        <w:b/>
        <w:bCs/>
        <w:sz w:val="32"/>
        <w:szCs w:val="32"/>
      </w:rPr>
      <w:t>)</w:t>
    </w:r>
  </w:p>
  <w:p w14:paraId="5EBF43EB" w14:textId="77777777" w:rsidR="00697BC7" w:rsidRPr="00C42B15" w:rsidRDefault="00697BC7" w:rsidP="00803194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786AFE"/>
    <w:multiLevelType w:val="hybridMultilevel"/>
    <w:tmpl w:val="D9181DEE"/>
    <w:lvl w:ilvl="0" w:tplc="92A06680">
      <w:start w:val="796"/>
      <w:numFmt w:val="bullet"/>
      <w:lvlText w:val="-"/>
      <w:lvlJc w:val="left"/>
      <w:pPr>
        <w:ind w:left="2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11" w15:restartNumberingAfterBreak="0">
    <w:nsid w:val="046C4842"/>
    <w:multiLevelType w:val="hybridMultilevel"/>
    <w:tmpl w:val="2A2415B0"/>
    <w:lvl w:ilvl="0" w:tplc="313E9E6C">
      <w:start w:val="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6F336CC"/>
    <w:multiLevelType w:val="hybridMultilevel"/>
    <w:tmpl w:val="F3A82B58"/>
    <w:lvl w:ilvl="0" w:tplc="476080CE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C1419A"/>
    <w:multiLevelType w:val="hybridMultilevel"/>
    <w:tmpl w:val="F0E400D2"/>
    <w:lvl w:ilvl="0" w:tplc="0082D78E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E6C4597"/>
    <w:multiLevelType w:val="hybridMultilevel"/>
    <w:tmpl w:val="D12E7460"/>
    <w:lvl w:ilvl="0" w:tplc="2A1CE856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5684C16"/>
    <w:multiLevelType w:val="hybridMultilevel"/>
    <w:tmpl w:val="4A122058"/>
    <w:lvl w:ilvl="0" w:tplc="E47CFD54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9" w15:restartNumberingAfterBreak="0">
    <w:nsid w:val="2E191FB2"/>
    <w:multiLevelType w:val="hybridMultilevel"/>
    <w:tmpl w:val="FD240B42"/>
    <w:lvl w:ilvl="0" w:tplc="33E68542">
      <w:start w:val="1"/>
      <w:numFmt w:val="decimal"/>
      <w:lvlText w:val="%1"/>
      <w:lvlJc w:val="left"/>
      <w:pPr>
        <w:ind w:left="45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1" w15:restartNumberingAfterBreak="0">
    <w:nsid w:val="35511201"/>
    <w:multiLevelType w:val="hybridMultilevel"/>
    <w:tmpl w:val="2126F30E"/>
    <w:lvl w:ilvl="0" w:tplc="7FE4B5C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00BA4"/>
    <w:multiLevelType w:val="hybridMultilevel"/>
    <w:tmpl w:val="39FE440E"/>
    <w:lvl w:ilvl="0" w:tplc="23A0F6F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070"/>
        </w:tabs>
        <w:ind w:left="2070" w:hanging="1440"/>
      </w:pPr>
    </w:lvl>
    <w:lvl w:ilvl="1" w:tplc="04090005">
      <w:start w:val="1"/>
      <w:numFmt w:val="bullet"/>
      <w:lvlText w:val=""/>
      <w:lvlJc w:val="left"/>
      <w:pPr>
        <w:tabs>
          <w:tab w:val="num" w:pos="-5850"/>
        </w:tabs>
        <w:ind w:left="-585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5130"/>
        </w:tabs>
        <w:ind w:left="-5130" w:hanging="180"/>
      </w:pPr>
    </w:lvl>
    <w:lvl w:ilvl="3" w:tplc="0409000F">
      <w:start w:val="1"/>
      <w:numFmt w:val="decimal"/>
      <w:lvlText w:val="%4."/>
      <w:lvlJc w:val="left"/>
      <w:pPr>
        <w:tabs>
          <w:tab w:val="num" w:pos="-4410"/>
        </w:tabs>
        <w:ind w:left="-44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-3690"/>
        </w:tabs>
        <w:ind w:left="-369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-2970"/>
        </w:tabs>
        <w:ind w:left="-2970" w:hanging="180"/>
      </w:pPr>
    </w:lvl>
    <w:lvl w:ilvl="6" w:tplc="0409000F">
      <w:start w:val="1"/>
      <w:numFmt w:val="decimal"/>
      <w:lvlText w:val="%7."/>
      <w:lvlJc w:val="left"/>
      <w:pPr>
        <w:tabs>
          <w:tab w:val="num" w:pos="-2250"/>
        </w:tabs>
        <w:ind w:left="-225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-1530"/>
        </w:tabs>
        <w:ind w:left="-153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-810"/>
        </w:tabs>
        <w:ind w:left="-810" w:hanging="180"/>
      </w:pPr>
    </w:lvl>
  </w:abstractNum>
  <w:abstractNum w:abstractNumId="26" w15:restartNumberingAfterBreak="0">
    <w:nsid w:val="4257366C"/>
    <w:multiLevelType w:val="hybridMultilevel"/>
    <w:tmpl w:val="87C02FA8"/>
    <w:lvl w:ilvl="0" w:tplc="87428CF2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A7546E"/>
    <w:multiLevelType w:val="hybridMultilevel"/>
    <w:tmpl w:val="B5B205DE"/>
    <w:lvl w:ilvl="0" w:tplc="B964A1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9" w15:restartNumberingAfterBreak="0">
    <w:nsid w:val="4789186B"/>
    <w:multiLevelType w:val="hybridMultilevel"/>
    <w:tmpl w:val="F87E8E28"/>
    <w:lvl w:ilvl="0" w:tplc="286AE97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0C66E7"/>
    <w:multiLevelType w:val="hybridMultilevel"/>
    <w:tmpl w:val="01487C44"/>
    <w:lvl w:ilvl="0" w:tplc="C200FB5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EC80FF1"/>
    <w:multiLevelType w:val="hybridMultilevel"/>
    <w:tmpl w:val="E1064CD0"/>
    <w:lvl w:ilvl="0" w:tplc="A552B0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9EB494F"/>
    <w:multiLevelType w:val="hybridMultilevel"/>
    <w:tmpl w:val="A940958A"/>
    <w:lvl w:ilvl="0" w:tplc="6CDCA706">
      <w:start w:val="3"/>
      <w:numFmt w:val="decimal"/>
      <w:lvlText w:val="%1"/>
      <w:lvlJc w:val="left"/>
      <w:pPr>
        <w:ind w:left="900" w:hanging="360"/>
      </w:pPr>
      <w:rPr>
        <w:rFonts w:hAnsi="Cordia New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9D682C"/>
    <w:multiLevelType w:val="hybridMultilevel"/>
    <w:tmpl w:val="0102254E"/>
    <w:lvl w:ilvl="0" w:tplc="1FD46C3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9" w15:restartNumberingAfterBreak="0">
    <w:nsid w:val="6BA86A19"/>
    <w:multiLevelType w:val="hybridMultilevel"/>
    <w:tmpl w:val="ADA635C2"/>
    <w:lvl w:ilvl="0" w:tplc="05D4E52A">
      <w:start w:val="3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Cordia New" w:hAnsi="Angsana New" w:cs="Angsana New" w:hint="default"/>
      </w:rPr>
    </w:lvl>
    <w:lvl w:ilvl="1" w:tplc="2EA24826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31F26B3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3FEC8E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83B8C30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994D22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042C9A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1E3B5A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434E5502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6F706D0A"/>
    <w:multiLevelType w:val="hybridMultilevel"/>
    <w:tmpl w:val="84CCFCBC"/>
    <w:lvl w:ilvl="0" w:tplc="7C4E43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EB8872D8"/>
    <w:lvl w:ilvl="0" w:tplc="52BC797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DE2D68"/>
    <w:multiLevelType w:val="hybridMultilevel"/>
    <w:tmpl w:val="D292B212"/>
    <w:lvl w:ilvl="0" w:tplc="39D050B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8"/>
  </w:num>
  <w:num w:numId="13">
    <w:abstractNumId w:val="38"/>
  </w:num>
  <w:num w:numId="14">
    <w:abstractNumId w:val="20"/>
  </w:num>
  <w:num w:numId="15">
    <w:abstractNumId w:val="24"/>
  </w:num>
  <w:num w:numId="16">
    <w:abstractNumId w:val="15"/>
  </w:num>
  <w:num w:numId="17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42"/>
  </w:num>
  <w:num w:numId="22">
    <w:abstractNumId w:val="26"/>
  </w:num>
  <w:num w:numId="23">
    <w:abstractNumId w:val="31"/>
  </w:num>
  <w:num w:numId="24">
    <w:abstractNumId w:val="19"/>
  </w:num>
  <w:num w:numId="25">
    <w:abstractNumId w:val="22"/>
  </w:num>
  <w:num w:numId="26">
    <w:abstractNumId w:val="34"/>
  </w:num>
  <w:num w:numId="27">
    <w:abstractNumId w:val="12"/>
  </w:num>
  <w:num w:numId="28">
    <w:abstractNumId w:val="21"/>
  </w:num>
  <w:num w:numId="29">
    <w:abstractNumId w:val="27"/>
  </w:num>
  <w:num w:numId="30">
    <w:abstractNumId w:val="13"/>
  </w:num>
  <w:num w:numId="31">
    <w:abstractNumId w:val="36"/>
  </w:num>
  <w:num w:numId="32">
    <w:abstractNumId w:val="40"/>
  </w:num>
  <w:num w:numId="33">
    <w:abstractNumId w:val="33"/>
  </w:num>
  <w:num w:numId="34">
    <w:abstractNumId w:val="35"/>
  </w:num>
  <w:num w:numId="35">
    <w:abstractNumId w:val="30"/>
  </w:num>
  <w:num w:numId="36">
    <w:abstractNumId w:val="39"/>
  </w:num>
  <w:num w:numId="37">
    <w:abstractNumId w:val="10"/>
  </w:num>
  <w:num w:numId="38">
    <w:abstractNumId w:val="37"/>
  </w:num>
  <w:num w:numId="39">
    <w:abstractNumId w:val="43"/>
  </w:num>
  <w:num w:numId="40">
    <w:abstractNumId w:val="29"/>
  </w:num>
  <w:num w:numId="41">
    <w:abstractNumId w:val="16"/>
  </w:num>
  <w:num w:numId="4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</w:num>
  <w:num w:numId="45">
    <w:abstractNumId w:val="41"/>
  </w:num>
  <w:num w:numId="46">
    <w:abstractNumId w:val="17"/>
  </w:num>
  <w:num w:numId="47">
    <w:abstractNumId w:val="3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2B0"/>
    <w:rsid w:val="0000052C"/>
    <w:rsid w:val="000005E3"/>
    <w:rsid w:val="0000066E"/>
    <w:rsid w:val="000009E4"/>
    <w:rsid w:val="00000CCB"/>
    <w:rsid w:val="00000DB1"/>
    <w:rsid w:val="00000E0A"/>
    <w:rsid w:val="000011B3"/>
    <w:rsid w:val="000017BC"/>
    <w:rsid w:val="00001864"/>
    <w:rsid w:val="00002263"/>
    <w:rsid w:val="0000226D"/>
    <w:rsid w:val="00002351"/>
    <w:rsid w:val="0000246E"/>
    <w:rsid w:val="00002ADF"/>
    <w:rsid w:val="00002FFD"/>
    <w:rsid w:val="00003652"/>
    <w:rsid w:val="00003EBA"/>
    <w:rsid w:val="00004045"/>
    <w:rsid w:val="0000434F"/>
    <w:rsid w:val="0000462F"/>
    <w:rsid w:val="000049E5"/>
    <w:rsid w:val="00004E31"/>
    <w:rsid w:val="0000509A"/>
    <w:rsid w:val="0000532F"/>
    <w:rsid w:val="00005CD9"/>
    <w:rsid w:val="00006659"/>
    <w:rsid w:val="0000683A"/>
    <w:rsid w:val="00006907"/>
    <w:rsid w:val="00006B87"/>
    <w:rsid w:val="00007228"/>
    <w:rsid w:val="00007322"/>
    <w:rsid w:val="00007433"/>
    <w:rsid w:val="0000779F"/>
    <w:rsid w:val="00007C06"/>
    <w:rsid w:val="00010C43"/>
    <w:rsid w:val="00011152"/>
    <w:rsid w:val="000114BF"/>
    <w:rsid w:val="000118BE"/>
    <w:rsid w:val="00011C81"/>
    <w:rsid w:val="00012854"/>
    <w:rsid w:val="000129D5"/>
    <w:rsid w:val="00012A2E"/>
    <w:rsid w:val="00012BED"/>
    <w:rsid w:val="0001338A"/>
    <w:rsid w:val="00013A69"/>
    <w:rsid w:val="00013A79"/>
    <w:rsid w:val="00013B2C"/>
    <w:rsid w:val="00014327"/>
    <w:rsid w:val="00014D29"/>
    <w:rsid w:val="0001529B"/>
    <w:rsid w:val="000155F5"/>
    <w:rsid w:val="00015F19"/>
    <w:rsid w:val="00015FBF"/>
    <w:rsid w:val="000169A2"/>
    <w:rsid w:val="000169F1"/>
    <w:rsid w:val="000178F8"/>
    <w:rsid w:val="00017C71"/>
    <w:rsid w:val="0002018E"/>
    <w:rsid w:val="0002043D"/>
    <w:rsid w:val="00020933"/>
    <w:rsid w:val="00020A1D"/>
    <w:rsid w:val="00020F99"/>
    <w:rsid w:val="000212F3"/>
    <w:rsid w:val="00021509"/>
    <w:rsid w:val="00021F96"/>
    <w:rsid w:val="00022401"/>
    <w:rsid w:val="0002260D"/>
    <w:rsid w:val="00022BA7"/>
    <w:rsid w:val="00022CCE"/>
    <w:rsid w:val="0002304D"/>
    <w:rsid w:val="0002310B"/>
    <w:rsid w:val="00023BFE"/>
    <w:rsid w:val="00023DC9"/>
    <w:rsid w:val="00023F41"/>
    <w:rsid w:val="0002401D"/>
    <w:rsid w:val="000245BA"/>
    <w:rsid w:val="000247E2"/>
    <w:rsid w:val="00024964"/>
    <w:rsid w:val="000253A9"/>
    <w:rsid w:val="00025E72"/>
    <w:rsid w:val="000261DC"/>
    <w:rsid w:val="000266D4"/>
    <w:rsid w:val="000269DD"/>
    <w:rsid w:val="00026C25"/>
    <w:rsid w:val="00027060"/>
    <w:rsid w:val="000271D6"/>
    <w:rsid w:val="00027593"/>
    <w:rsid w:val="000279DC"/>
    <w:rsid w:val="0003027D"/>
    <w:rsid w:val="000308CB"/>
    <w:rsid w:val="00030D88"/>
    <w:rsid w:val="000317D2"/>
    <w:rsid w:val="00031AA2"/>
    <w:rsid w:val="000321B6"/>
    <w:rsid w:val="0003239B"/>
    <w:rsid w:val="00032461"/>
    <w:rsid w:val="000325DB"/>
    <w:rsid w:val="000325FE"/>
    <w:rsid w:val="000328B5"/>
    <w:rsid w:val="00032CEC"/>
    <w:rsid w:val="00032F7C"/>
    <w:rsid w:val="0003324D"/>
    <w:rsid w:val="00033310"/>
    <w:rsid w:val="000333A8"/>
    <w:rsid w:val="000334D5"/>
    <w:rsid w:val="0003489F"/>
    <w:rsid w:val="00034C56"/>
    <w:rsid w:val="000354A4"/>
    <w:rsid w:val="00035525"/>
    <w:rsid w:val="00035D20"/>
    <w:rsid w:val="00035F6E"/>
    <w:rsid w:val="00036176"/>
    <w:rsid w:val="000362A0"/>
    <w:rsid w:val="00036364"/>
    <w:rsid w:val="00036B7D"/>
    <w:rsid w:val="0003705B"/>
    <w:rsid w:val="00037A59"/>
    <w:rsid w:val="00037AC1"/>
    <w:rsid w:val="00037D0D"/>
    <w:rsid w:val="000400F7"/>
    <w:rsid w:val="0004030D"/>
    <w:rsid w:val="00040937"/>
    <w:rsid w:val="000410BE"/>
    <w:rsid w:val="0004162C"/>
    <w:rsid w:val="00041CA4"/>
    <w:rsid w:val="000422E8"/>
    <w:rsid w:val="000422F0"/>
    <w:rsid w:val="00042A8D"/>
    <w:rsid w:val="0004314C"/>
    <w:rsid w:val="0004317E"/>
    <w:rsid w:val="000432B1"/>
    <w:rsid w:val="00043694"/>
    <w:rsid w:val="00043826"/>
    <w:rsid w:val="0004384B"/>
    <w:rsid w:val="00043D01"/>
    <w:rsid w:val="000448B1"/>
    <w:rsid w:val="00045407"/>
    <w:rsid w:val="000455D5"/>
    <w:rsid w:val="00045E50"/>
    <w:rsid w:val="00046739"/>
    <w:rsid w:val="0004756D"/>
    <w:rsid w:val="000501A7"/>
    <w:rsid w:val="0005069C"/>
    <w:rsid w:val="00050845"/>
    <w:rsid w:val="00050B3F"/>
    <w:rsid w:val="000511DF"/>
    <w:rsid w:val="000512B4"/>
    <w:rsid w:val="0005196B"/>
    <w:rsid w:val="00051F21"/>
    <w:rsid w:val="00051F34"/>
    <w:rsid w:val="00052A69"/>
    <w:rsid w:val="00052A83"/>
    <w:rsid w:val="00052BEC"/>
    <w:rsid w:val="00052F36"/>
    <w:rsid w:val="00053163"/>
    <w:rsid w:val="00053657"/>
    <w:rsid w:val="000539CC"/>
    <w:rsid w:val="00053D65"/>
    <w:rsid w:val="00053FA3"/>
    <w:rsid w:val="000540F9"/>
    <w:rsid w:val="00054654"/>
    <w:rsid w:val="00054860"/>
    <w:rsid w:val="00054CA2"/>
    <w:rsid w:val="0005503A"/>
    <w:rsid w:val="0005504F"/>
    <w:rsid w:val="00055349"/>
    <w:rsid w:val="000557F2"/>
    <w:rsid w:val="00055D0D"/>
    <w:rsid w:val="00055E11"/>
    <w:rsid w:val="0005606D"/>
    <w:rsid w:val="000560E2"/>
    <w:rsid w:val="00056BBF"/>
    <w:rsid w:val="00057FE7"/>
    <w:rsid w:val="000605F9"/>
    <w:rsid w:val="000608EB"/>
    <w:rsid w:val="00060A48"/>
    <w:rsid w:val="00060FE3"/>
    <w:rsid w:val="00061976"/>
    <w:rsid w:val="00061A13"/>
    <w:rsid w:val="00061AD7"/>
    <w:rsid w:val="00061C70"/>
    <w:rsid w:val="00061C80"/>
    <w:rsid w:val="00061E88"/>
    <w:rsid w:val="00062240"/>
    <w:rsid w:val="000622C2"/>
    <w:rsid w:val="000622E9"/>
    <w:rsid w:val="000625DC"/>
    <w:rsid w:val="0006291D"/>
    <w:rsid w:val="00062E94"/>
    <w:rsid w:val="00062F3A"/>
    <w:rsid w:val="00063594"/>
    <w:rsid w:val="0006439F"/>
    <w:rsid w:val="00064810"/>
    <w:rsid w:val="000649D4"/>
    <w:rsid w:val="00064A8D"/>
    <w:rsid w:val="00064C3D"/>
    <w:rsid w:val="00064D7B"/>
    <w:rsid w:val="00065113"/>
    <w:rsid w:val="00065245"/>
    <w:rsid w:val="0006554D"/>
    <w:rsid w:val="0006576E"/>
    <w:rsid w:val="00065F45"/>
    <w:rsid w:val="00066103"/>
    <w:rsid w:val="000661F5"/>
    <w:rsid w:val="0006663F"/>
    <w:rsid w:val="00066745"/>
    <w:rsid w:val="0006722F"/>
    <w:rsid w:val="00067603"/>
    <w:rsid w:val="000678E4"/>
    <w:rsid w:val="000679F6"/>
    <w:rsid w:val="000700F8"/>
    <w:rsid w:val="00070385"/>
    <w:rsid w:val="000708CF"/>
    <w:rsid w:val="00070FA5"/>
    <w:rsid w:val="00071222"/>
    <w:rsid w:val="00071484"/>
    <w:rsid w:val="0007152E"/>
    <w:rsid w:val="00071B5B"/>
    <w:rsid w:val="00072541"/>
    <w:rsid w:val="00072F8C"/>
    <w:rsid w:val="000743B1"/>
    <w:rsid w:val="000743C2"/>
    <w:rsid w:val="00074555"/>
    <w:rsid w:val="00074C1E"/>
    <w:rsid w:val="00074DA7"/>
    <w:rsid w:val="00074DAB"/>
    <w:rsid w:val="00075486"/>
    <w:rsid w:val="0007561E"/>
    <w:rsid w:val="00075620"/>
    <w:rsid w:val="00075826"/>
    <w:rsid w:val="000758C8"/>
    <w:rsid w:val="00075978"/>
    <w:rsid w:val="000762BF"/>
    <w:rsid w:val="0007645A"/>
    <w:rsid w:val="000764D9"/>
    <w:rsid w:val="00076551"/>
    <w:rsid w:val="00076862"/>
    <w:rsid w:val="00076BC4"/>
    <w:rsid w:val="000770C8"/>
    <w:rsid w:val="0007764F"/>
    <w:rsid w:val="00077952"/>
    <w:rsid w:val="00077A24"/>
    <w:rsid w:val="00077BF5"/>
    <w:rsid w:val="00077F57"/>
    <w:rsid w:val="00080383"/>
    <w:rsid w:val="00080899"/>
    <w:rsid w:val="00080D61"/>
    <w:rsid w:val="00080E2F"/>
    <w:rsid w:val="00081354"/>
    <w:rsid w:val="00083095"/>
    <w:rsid w:val="00083AEB"/>
    <w:rsid w:val="00085134"/>
    <w:rsid w:val="00085E23"/>
    <w:rsid w:val="00086087"/>
    <w:rsid w:val="000864D8"/>
    <w:rsid w:val="00086C53"/>
    <w:rsid w:val="00086F3F"/>
    <w:rsid w:val="00087AE1"/>
    <w:rsid w:val="0009069A"/>
    <w:rsid w:val="00090767"/>
    <w:rsid w:val="00090F7F"/>
    <w:rsid w:val="0009114A"/>
    <w:rsid w:val="0009136D"/>
    <w:rsid w:val="0009198E"/>
    <w:rsid w:val="00091ABE"/>
    <w:rsid w:val="00091CCD"/>
    <w:rsid w:val="00091F8E"/>
    <w:rsid w:val="0009216A"/>
    <w:rsid w:val="000929FD"/>
    <w:rsid w:val="00092AF7"/>
    <w:rsid w:val="00092B1C"/>
    <w:rsid w:val="00093CC9"/>
    <w:rsid w:val="00094B1C"/>
    <w:rsid w:val="00094CDE"/>
    <w:rsid w:val="00094E81"/>
    <w:rsid w:val="00095313"/>
    <w:rsid w:val="000958D6"/>
    <w:rsid w:val="00096515"/>
    <w:rsid w:val="00096516"/>
    <w:rsid w:val="00096518"/>
    <w:rsid w:val="00096B0B"/>
    <w:rsid w:val="00096C6F"/>
    <w:rsid w:val="00096FC0"/>
    <w:rsid w:val="00097CEE"/>
    <w:rsid w:val="000A03EA"/>
    <w:rsid w:val="000A0EE5"/>
    <w:rsid w:val="000A129D"/>
    <w:rsid w:val="000A12FB"/>
    <w:rsid w:val="000A140D"/>
    <w:rsid w:val="000A1A40"/>
    <w:rsid w:val="000A1BBF"/>
    <w:rsid w:val="000A214D"/>
    <w:rsid w:val="000A236C"/>
    <w:rsid w:val="000A274D"/>
    <w:rsid w:val="000A2E6B"/>
    <w:rsid w:val="000A361D"/>
    <w:rsid w:val="000A4272"/>
    <w:rsid w:val="000A42CC"/>
    <w:rsid w:val="000A4598"/>
    <w:rsid w:val="000A48BA"/>
    <w:rsid w:val="000A4BE1"/>
    <w:rsid w:val="000A5631"/>
    <w:rsid w:val="000A5837"/>
    <w:rsid w:val="000A5C76"/>
    <w:rsid w:val="000A5CF4"/>
    <w:rsid w:val="000A643D"/>
    <w:rsid w:val="000A66B6"/>
    <w:rsid w:val="000A6C9B"/>
    <w:rsid w:val="000A6D7A"/>
    <w:rsid w:val="000A7007"/>
    <w:rsid w:val="000A75D8"/>
    <w:rsid w:val="000A7FC4"/>
    <w:rsid w:val="000B0BB3"/>
    <w:rsid w:val="000B11B0"/>
    <w:rsid w:val="000B1352"/>
    <w:rsid w:val="000B13E8"/>
    <w:rsid w:val="000B21C7"/>
    <w:rsid w:val="000B23A8"/>
    <w:rsid w:val="000B26B9"/>
    <w:rsid w:val="000B2B32"/>
    <w:rsid w:val="000B2B8F"/>
    <w:rsid w:val="000B2C3A"/>
    <w:rsid w:val="000B2DFB"/>
    <w:rsid w:val="000B2E0D"/>
    <w:rsid w:val="000B32D7"/>
    <w:rsid w:val="000B3AC0"/>
    <w:rsid w:val="000B3CFD"/>
    <w:rsid w:val="000B451D"/>
    <w:rsid w:val="000B4687"/>
    <w:rsid w:val="000B49AE"/>
    <w:rsid w:val="000B4C3E"/>
    <w:rsid w:val="000B5037"/>
    <w:rsid w:val="000B5312"/>
    <w:rsid w:val="000B5EE0"/>
    <w:rsid w:val="000B628F"/>
    <w:rsid w:val="000B6D76"/>
    <w:rsid w:val="000B7191"/>
    <w:rsid w:val="000B7386"/>
    <w:rsid w:val="000B7409"/>
    <w:rsid w:val="000B7532"/>
    <w:rsid w:val="000B7586"/>
    <w:rsid w:val="000B792C"/>
    <w:rsid w:val="000C0387"/>
    <w:rsid w:val="000C0936"/>
    <w:rsid w:val="000C0EA6"/>
    <w:rsid w:val="000C1504"/>
    <w:rsid w:val="000C16DF"/>
    <w:rsid w:val="000C2024"/>
    <w:rsid w:val="000C257F"/>
    <w:rsid w:val="000C2FD2"/>
    <w:rsid w:val="000C2FDC"/>
    <w:rsid w:val="000C3256"/>
    <w:rsid w:val="000C37F3"/>
    <w:rsid w:val="000C3986"/>
    <w:rsid w:val="000C3B66"/>
    <w:rsid w:val="000C3BE8"/>
    <w:rsid w:val="000C3EFE"/>
    <w:rsid w:val="000C432B"/>
    <w:rsid w:val="000C44F5"/>
    <w:rsid w:val="000C4C1D"/>
    <w:rsid w:val="000C4CD4"/>
    <w:rsid w:val="000C4E1E"/>
    <w:rsid w:val="000C5B6A"/>
    <w:rsid w:val="000C5E8D"/>
    <w:rsid w:val="000C646A"/>
    <w:rsid w:val="000C6DB5"/>
    <w:rsid w:val="000C6E68"/>
    <w:rsid w:val="000C6F4B"/>
    <w:rsid w:val="000C6F8F"/>
    <w:rsid w:val="000C7891"/>
    <w:rsid w:val="000C7B14"/>
    <w:rsid w:val="000C7B42"/>
    <w:rsid w:val="000C7D9A"/>
    <w:rsid w:val="000D03C9"/>
    <w:rsid w:val="000D0AE0"/>
    <w:rsid w:val="000D0CC6"/>
    <w:rsid w:val="000D0F75"/>
    <w:rsid w:val="000D11B6"/>
    <w:rsid w:val="000D178A"/>
    <w:rsid w:val="000D1C77"/>
    <w:rsid w:val="000D1D23"/>
    <w:rsid w:val="000D21C7"/>
    <w:rsid w:val="000D23AA"/>
    <w:rsid w:val="000D278B"/>
    <w:rsid w:val="000D2AEB"/>
    <w:rsid w:val="000D341D"/>
    <w:rsid w:val="000D3A18"/>
    <w:rsid w:val="000D3B66"/>
    <w:rsid w:val="000D3F7F"/>
    <w:rsid w:val="000D5A11"/>
    <w:rsid w:val="000D5B36"/>
    <w:rsid w:val="000D5C86"/>
    <w:rsid w:val="000D7380"/>
    <w:rsid w:val="000D75C2"/>
    <w:rsid w:val="000D79AA"/>
    <w:rsid w:val="000D7E10"/>
    <w:rsid w:val="000E0152"/>
    <w:rsid w:val="000E08D5"/>
    <w:rsid w:val="000E0925"/>
    <w:rsid w:val="000E1650"/>
    <w:rsid w:val="000E1B54"/>
    <w:rsid w:val="000E1BB0"/>
    <w:rsid w:val="000E1D4F"/>
    <w:rsid w:val="000E22DC"/>
    <w:rsid w:val="000E2796"/>
    <w:rsid w:val="000E329B"/>
    <w:rsid w:val="000E32C6"/>
    <w:rsid w:val="000E358F"/>
    <w:rsid w:val="000E3746"/>
    <w:rsid w:val="000E3923"/>
    <w:rsid w:val="000E42F3"/>
    <w:rsid w:val="000E44F5"/>
    <w:rsid w:val="000E4631"/>
    <w:rsid w:val="000E464E"/>
    <w:rsid w:val="000E4A82"/>
    <w:rsid w:val="000E4E5D"/>
    <w:rsid w:val="000E51CD"/>
    <w:rsid w:val="000E5372"/>
    <w:rsid w:val="000E543A"/>
    <w:rsid w:val="000E5738"/>
    <w:rsid w:val="000E5CC2"/>
    <w:rsid w:val="000E6295"/>
    <w:rsid w:val="000E7129"/>
    <w:rsid w:val="000E7264"/>
    <w:rsid w:val="000E7353"/>
    <w:rsid w:val="000E774B"/>
    <w:rsid w:val="000E786C"/>
    <w:rsid w:val="000E7D0A"/>
    <w:rsid w:val="000E7E94"/>
    <w:rsid w:val="000F000B"/>
    <w:rsid w:val="000F0589"/>
    <w:rsid w:val="000F0AE7"/>
    <w:rsid w:val="000F12F7"/>
    <w:rsid w:val="000F1B29"/>
    <w:rsid w:val="000F1CCE"/>
    <w:rsid w:val="000F2304"/>
    <w:rsid w:val="000F23BA"/>
    <w:rsid w:val="000F257C"/>
    <w:rsid w:val="000F2967"/>
    <w:rsid w:val="000F2976"/>
    <w:rsid w:val="000F2E8F"/>
    <w:rsid w:val="000F2F4B"/>
    <w:rsid w:val="000F3A0E"/>
    <w:rsid w:val="000F3A79"/>
    <w:rsid w:val="000F3B5B"/>
    <w:rsid w:val="000F3DBD"/>
    <w:rsid w:val="000F42D5"/>
    <w:rsid w:val="000F43B1"/>
    <w:rsid w:val="000F4682"/>
    <w:rsid w:val="000F5578"/>
    <w:rsid w:val="000F585F"/>
    <w:rsid w:val="000F5FD8"/>
    <w:rsid w:val="000F663F"/>
    <w:rsid w:val="000F67A5"/>
    <w:rsid w:val="000F67C1"/>
    <w:rsid w:val="000F67E1"/>
    <w:rsid w:val="000F6DA2"/>
    <w:rsid w:val="000F7C3B"/>
    <w:rsid w:val="000F7DE5"/>
    <w:rsid w:val="001000D2"/>
    <w:rsid w:val="001000E5"/>
    <w:rsid w:val="001002AC"/>
    <w:rsid w:val="001004DA"/>
    <w:rsid w:val="001004E1"/>
    <w:rsid w:val="001008B1"/>
    <w:rsid w:val="00100B68"/>
    <w:rsid w:val="00100BB4"/>
    <w:rsid w:val="00100C24"/>
    <w:rsid w:val="00100EBE"/>
    <w:rsid w:val="00100F1D"/>
    <w:rsid w:val="0010187B"/>
    <w:rsid w:val="00101886"/>
    <w:rsid w:val="00101D0C"/>
    <w:rsid w:val="00102046"/>
    <w:rsid w:val="00102483"/>
    <w:rsid w:val="00102491"/>
    <w:rsid w:val="00102C83"/>
    <w:rsid w:val="0010334C"/>
    <w:rsid w:val="001034A6"/>
    <w:rsid w:val="001040E6"/>
    <w:rsid w:val="001041C4"/>
    <w:rsid w:val="001043A7"/>
    <w:rsid w:val="001053C1"/>
    <w:rsid w:val="00105D46"/>
    <w:rsid w:val="00105DB7"/>
    <w:rsid w:val="00106899"/>
    <w:rsid w:val="001074B7"/>
    <w:rsid w:val="0010755D"/>
    <w:rsid w:val="00107A59"/>
    <w:rsid w:val="00107CA9"/>
    <w:rsid w:val="00107DC7"/>
    <w:rsid w:val="00107EF4"/>
    <w:rsid w:val="00111372"/>
    <w:rsid w:val="0011194A"/>
    <w:rsid w:val="00112212"/>
    <w:rsid w:val="001122D1"/>
    <w:rsid w:val="00112724"/>
    <w:rsid w:val="00112C30"/>
    <w:rsid w:val="00112C43"/>
    <w:rsid w:val="001137A0"/>
    <w:rsid w:val="00113B0D"/>
    <w:rsid w:val="00114CFD"/>
    <w:rsid w:val="00114DD6"/>
    <w:rsid w:val="00114E83"/>
    <w:rsid w:val="001151DB"/>
    <w:rsid w:val="00115207"/>
    <w:rsid w:val="0011545B"/>
    <w:rsid w:val="001154E3"/>
    <w:rsid w:val="0011578D"/>
    <w:rsid w:val="001157AA"/>
    <w:rsid w:val="001158D8"/>
    <w:rsid w:val="00115F04"/>
    <w:rsid w:val="0011622A"/>
    <w:rsid w:val="00116396"/>
    <w:rsid w:val="001166FE"/>
    <w:rsid w:val="001168B3"/>
    <w:rsid w:val="0011695B"/>
    <w:rsid w:val="0011723C"/>
    <w:rsid w:val="0011735D"/>
    <w:rsid w:val="001174A5"/>
    <w:rsid w:val="00117EC1"/>
    <w:rsid w:val="00117EEA"/>
    <w:rsid w:val="00117F23"/>
    <w:rsid w:val="0012016B"/>
    <w:rsid w:val="00120328"/>
    <w:rsid w:val="00120344"/>
    <w:rsid w:val="001207E8"/>
    <w:rsid w:val="00121667"/>
    <w:rsid w:val="0012325A"/>
    <w:rsid w:val="0012333F"/>
    <w:rsid w:val="001233F1"/>
    <w:rsid w:val="001237BD"/>
    <w:rsid w:val="00123CCB"/>
    <w:rsid w:val="00123F41"/>
    <w:rsid w:val="0012400C"/>
    <w:rsid w:val="00124647"/>
    <w:rsid w:val="00124819"/>
    <w:rsid w:val="0012483F"/>
    <w:rsid w:val="00124A54"/>
    <w:rsid w:val="00124E57"/>
    <w:rsid w:val="00124EA3"/>
    <w:rsid w:val="00125046"/>
    <w:rsid w:val="001258A7"/>
    <w:rsid w:val="00125AF8"/>
    <w:rsid w:val="00125B80"/>
    <w:rsid w:val="00125BF7"/>
    <w:rsid w:val="0012616F"/>
    <w:rsid w:val="001263D9"/>
    <w:rsid w:val="00126955"/>
    <w:rsid w:val="00126A9E"/>
    <w:rsid w:val="00126B8B"/>
    <w:rsid w:val="00127C31"/>
    <w:rsid w:val="00130089"/>
    <w:rsid w:val="00130D6F"/>
    <w:rsid w:val="00130D84"/>
    <w:rsid w:val="001310A1"/>
    <w:rsid w:val="00131230"/>
    <w:rsid w:val="0013138A"/>
    <w:rsid w:val="00131619"/>
    <w:rsid w:val="00131957"/>
    <w:rsid w:val="00131A54"/>
    <w:rsid w:val="0013258E"/>
    <w:rsid w:val="001327A3"/>
    <w:rsid w:val="00132B0E"/>
    <w:rsid w:val="00132CD8"/>
    <w:rsid w:val="0013338B"/>
    <w:rsid w:val="0013338D"/>
    <w:rsid w:val="001335BC"/>
    <w:rsid w:val="00133CE8"/>
    <w:rsid w:val="00134171"/>
    <w:rsid w:val="00134981"/>
    <w:rsid w:val="00134B72"/>
    <w:rsid w:val="00134C65"/>
    <w:rsid w:val="00134D17"/>
    <w:rsid w:val="00135068"/>
    <w:rsid w:val="00135802"/>
    <w:rsid w:val="00135D23"/>
    <w:rsid w:val="00135DDF"/>
    <w:rsid w:val="00135FAD"/>
    <w:rsid w:val="0013635B"/>
    <w:rsid w:val="00136422"/>
    <w:rsid w:val="0013657B"/>
    <w:rsid w:val="00136749"/>
    <w:rsid w:val="0013676A"/>
    <w:rsid w:val="001374EA"/>
    <w:rsid w:val="001377D7"/>
    <w:rsid w:val="0014027D"/>
    <w:rsid w:val="00140500"/>
    <w:rsid w:val="00140C1D"/>
    <w:rsid w:val="00140FEA"/>
    <w:rsid w:val="00141BB5"/>
    <w:rsid w:val="00141F3C"/>
    <w:rsid w:val="00141F5B"/>
    <w:rsid w:val="00142557"/>
    <w:rsid w:val="0014297A"/>
    <w:rsid w:val="00142AA2"/>
    <w:rsid w:val="00142B6C"/>
    <w:rsid w:val="00142BE4"/>
    <w:rsid w:val="0014334B"/>
    <w:rsid w:val="001438A4"/>
    <w:rsid w:val="00143969"/>
    <w:rsid w:val="001442D1"/>
    <w:rsid w:val="00144742"/>
    <w:rsid w:val="00144B3C"/>
    <w:rsid w:val="00144E57"/>
    <w:rsid w:val="00145596"/>
    <w:rsid w:val="00146180"/>
    <w:rsid w:val="00146232"/>
    <w:rsid w:val="001463B0"/>
    <w:rsid w:val="00146C53"/>
    <w:rsid w:val="00146DB3"/>
    <w:rsid w:val="00146EBB"/>
    <w:rsid w:val="001470E0"/>
    <w:rsid w:val="001473F5"/>
    <w:rsid w:val="001475B9"/>
    <w:rsid w:val="001475F5"/>
    <w:rsid w:val="0015077E"/>
    <w:rsid w:val="001508F8"/>
    <w:rsid w:val="0015103C"/>
    <w:rsid w:val="001513DA"/>
    <w:rsid w:val="00151420"/>
    <w:rsid w:val="00151910"/>
    <w:rsid w:val="00151B5D"/>
    <w:rsid w:val="00151BAC"/>
    <w:rsid w:val="00151DA7"/>
    <w:rsid w:val="00151E28"/>
    <w:rsid w:val="0015206B"/>
    <w:rsid w:val="00152120"/>
    <w:rsid w:val="00152C19"/>
    <w:rsid w:val="00152C62"/>
    <w:rsid w:val="00152E34"/>
    <w:rsid w:val="00153830"/>
    <w:rsid w:val="00153AAE"/>
    <w:rsid w:val="00153C1F"/>
    <w:rsid w:val="00154229"/>
    <w:rsid w:val="001544C9"/>
    <w:rsid w:val="00154E90"/>
    <w:rsid w:val="00155D09"/>
    <w:rsid w:val="00155EA0"/>
    <w:rsid w:val="00155EDD"/>
    <w:rsid w:val="0015635B"/>
    <w:rsid w:val="00156403"/>
    <w:rsid w:val="001565FE"/>
    <w:rsid w:val="00156A7E"/>
    <w:rsid w:val="00156D69"/>
    <w:rsid w:val="001570CD"/>
    <w:rsid w:val="00157481"/>
    <w:rsid w:val="001574CF"/>
    <w:rsid w:val="00157764"/>
    <w:rsid w:val="001603A6"/>
    <w:rsid w:val="0016083C"/>
    <w:rsid w:val="00160A16"/>
    <w:rsid w:val="00160B7D"/>
    <w:rsid w:val="00160F53"/>
    <w:rsid w:val="001616E6"/>
    <w:rsid w:val="00161755"/>
    <w:rsid w:val="00161C43"/>
    <w:rsid w:val="00161E1A"/>
    <w:rsid w:val="00161FF9"/>
    <w:rsid w:val="0016217C"/>
    <w:rsid w:val="001623F2"/>
    <w:rsid w:val="0016278A"/>
    <w:rsid w:val="00162AB9"/>
    <w:rsid w:val="00162CB9"/>
    <w:rsid w:val="001630A5"/>
    <w:rsid w:val="00163558"/>
    <w:rsid w:val="00163681"/>
    <w:rsid w:val="001639C6"/>
    <w:rsid w:val="00163A03"/>
    <w:rsid w:val="001640A1"/>
    <w:rsid w:val="0016470D"/>
    <w:rsid w:val="001647E7"/>
    <w:rsid w:val="00164933"/>
    <w:rsid w:val="00164B4E"/>
    <w:rsid w:val="00165FEB"/>
    <w:rsid w:val="001662F0"/>
    <w:rsid w:val="001666B9"/>
    <w:rsid w:val="001668EC"/>
    <w:rsid w:val="00166B0F"/>
    <w:rsid w:val="00166B6C"/>
    <w:rsid w:val="001701B9"/>
    <w:rsid w:val="00170BE5"/>
    <w:rsid w:val="0017105D"/>
    <w:rsid w:val="001712B1"/>
    <w:rsid w:val="00171401"/>
    <w:rsid w:val="0017151C"/>
    <w:rsid w:val="001715C7"/>
    <w:rsid w:val="00171854"/>
    <w:rsid w:val="00171E94"/>
    <w:rsid w:val="00172991"/>
    <w:rsid w:val="00172C2E"/>
    <w:rsid w:val="00173402"/>
    <w:rsid w:val="0017355B"/>
    <w:rsid w:val="00173808"/>
    <w:rsid w:val="00173E41"/>
    <w:rsid w:val="00173FDC"/>
    <w:rsid w:val="001740F2"/>
    <w:rsid w:val="00174408"/>
    <w:rsid w:val="00174484"/>
    <w:rsid w:val="001746F8"/>
    <w:rsid w:val="00174958"/>
    <w:rsid w:val="00174B5A"/>
    <w:rsid w:val="00174CC9"/>
    <w:rsid w:val="00175035"/>
    <w:rsid w:val="00175283"/>
    <w:rsid w:val="001753E9"/>
    <w:rsid w:val="00175420"/>
    <w:rsid w:val="001759AA"/>
    <w:rsid w:val="00175B0B"/>
    <w:rsid w:val="00175E09"/>
    <w:rsid w:val="0017629F"/>
    <w:rsid w:val="00176968"/>
    <w:rsid w:val="00176D89"/>
    <w:rsid w:val="00176E6B"/>
    <w:rsid w:val="00177560"/>
    <w:rsid w:val="00177C3D"/>
    <w:rsid w:val="001800B2"/>
    <w:rsid w:val="00180184"/>
    <w:rsid w:val="0018018D"/>
    <w:rsid w:val="001802EE"/>
    <w:rsid w:val="001804BE"/>
    <w:rsid w:val="001808EB"/>
    <w:rsid w:val="00180BDA"/>
    <w:rsid w:val="00181525"/>
    <w:rsid w:val="001815A8"/>
    <w:rsid w:val="00181891"/>
    <w:rsid w:val="00181A0B"/>
    <w:rsid w:val="00182036"/>
    <w:rsid w:val="00182500"/>
    <w:rsid w:val="00182DA2"/>
    <w:rsid w:val="001830A1"/>
    <w:rsid w:val="00183265"/>
    <w:rsid w:val="0018360B"/>
    <w:rsid w:val="001839B5"/>
    <w:rsid w:val="00183A2B"/>
    <w:rsid w:val="001848AC"/>
    <w:rsid w:val="0018492D"/>
    <w:rsid w:val="001853D1"/>
    <w:rsid w:val="00185A52"/>
    <w:rsid w:val="00185BAF"/>
    <w:rsid w:val="00185F21"/>
    <w:rsid w:val="00185F57"/>
    <w:rsid w:val="00186343"/>
    <w:rsid w:val="00186F96"/>
    <w:rsid w:val="0018754C"/>
    <w:rsid w:val="00187D5D"/>
    <w:rsid w:val="001900B6"/>
    <w:rsid w:val="00190103"/>
    <w:rsid w:val="00190106"/>
    <w:rsid w:val="00190167"/>
    <w:rsid w:val="00190AAC"/>
    <w:rsid w:val="00191466"/>
    <w:rsid w:val="001917BF"/>
    <w:rsid w:val="00191A80"/>
    <w:rsid w:val="00192578"/>
    <w:rsid w:val="001925F2"/>
    <w:rsid w:val="001926B7"/>
    <w:rsid w:val="001929B0"/>
    <w:rsid w:val="00192A14"/>
    <w:rsid w:val="00192A3C"/>
    <w:rsid w:val="00192F3E"/>
    <w:rsid w:val="001936BA"/>
    <w:rsid w:val="00193970"/>
    <w:rsid w:val="00193EB0"/>
    <w:rsid w:val="00194688"/>
    <w:rsid w:val="0019468E"/>
    <w:rsid w:val="00194DA1"/>
    <w:rsid w:val="00195382"/>
    <w:rsid w:val="00195DC1"/>
    <w:rsid w:val="001967ED"/>
    <w:rsid w:val="00196872"/>
    <w:rsid w:val="00196DE1"/>
    <w:rsid w:val="0019721F"/>
    <w:rsid w:val="0019724F"/>
    <w:rsid w:val="001975EC"/>
    <w:rsid w:val="001978EF"/>
    <w:rsid w:val="00197B9A"/>
    <w:rsid w:val="001A03D2"/>
    <w:rsid w:val="001A0652"/>
    <w:rsid w:val="001A0873"/>
    <w:rsid w:val="001A08E8"/>
    <w:rsid w:val="001A0C9B"/>
    <w:rsid w:val="001A0CF4"/>
    <w:rsid w:val="001A1128"/>
    <w:rsid w:val="001A13A9"/>
    <w:rsid w:val="001A15DC"/>
    <w:rsid w:val="001A1CC4"/>
    <w:rsid w:val="001A1F6C"/>
    <w:rsid w:val="001A2471"/>
    <w:rsid w:val="001A25CA"/>
    <w:rsid w:val="001A2609"/>
    <w:rsid w:val="001A265D"/>
    <w:rsid w:val="001A2950"/>
    <w:rsid w:val="001A4189"/>
    <w:rsid w:val="001A45A4"/>
    <w:rsid w:val="001A4AFB"/>
    <w:rsid w:val="001A4BEA"/>
    <w:rsid w:val="001A4EFF"/>
    <w:rsid w:val="001A50A3"/>
    <w:rsid w:val="001A5180"/>
    <w:rsid w:val="001A5273"/>
    <w:rsid w:val="001A5723"/>
    <w:rsid w:val="001A5894"/>
    <w:rsid w:val="001A5A49"/>
    <w:rsid w:val="001A5FD6"/>
    <w:rsid w:val="001A6519"/>
    <w:rsid w:val="001A67C7"/>
    <w:rsid w:val="001A6B75"/>
    <w:rsid w:val="001A6C0D"/>
    <w:rsid w:val="001A6D54"/>
    <w:rsid w:val="001A7088"/>
    <w:rsid w:val="001A71D2"/>
    <w:rsid w:val="001A73B6"/>
    <w:rsid w:val="001A7A1C"/>
    <w:rsid w:val="001A7F29"/>
    <w:rsid w:val="001B0A78"/>
    <w:rsid w:val="001B0E07"/>
    <w:rsid w:val="001B0E9F"/>
    <w:rsid w:val="001B1242"/>
    <w:rsid w:val="001B176B"/>
    <w:rsid w:val="001B17EF"/>
    <w:rsid w:val="001B1BF5"/>
    <w:rsid w:val="001B1F3D"/>
    <w:rsid w:val="001B21A7"/>
    <w:rsid w:val="001B25F6"/>
    <w:rsid w:val="001B2D5E"/>
    <w:rsid w:val="001B3006"/>
    <w:rsid w:val="001B32B7"/>
    <w:rsid w:val="001B49B9"/>
    <w:rsid w:val="001B4AF6"/>
    <w:rsid w:val="001B4B7E"/>
    <w:rsid w:val="001B4C4F"/>
    <w:rsid w:val="001B4CBB"/>
    <w:rsid w:val="001B4D8B"/>
    <w:rsid w:val="001B4DD5"/>
    <w:rsid w:val="001B4F15"/>
    <w:rsid w:val="001B5206"/>
    <w:rsid w:val="001B5A79"/>
    <w:rsid w:val="001B5BFB"/>
    <w:rsid w:val="001B5ED8"/>
    <w:rsid w:val="001B606B"/>
    <w:rsid w:val="001B6340"/>
    <w:rsid w:val="001B6379"/>
    <w:rsid w:val="001B6434"/>
    <w:rsid w:val="001B655F"/>
    <w:rsid w:val="001B676A"/>
    <w:rsid w:val="001B6795"/>
    <w:rsid w:val="001B6FD2"/>
    <w:rsid w:val="001B701E"/>
    <w:rsid w:val="001B75FF"/>
    <w:rsid w:val="001B7644"/>
    <w:rsid w:val="001B7B4B"/>
    <w:rsid w:val="001C001A"/>
    <w:rsid w:val="001C0C47"/>
    <w:rsid w:val="001C0E2A"/>
    <w:rsid w:val="001C1007"/>
    <w:rsid w:val="001C196F"/>
    <w:rsid w:val="001C205F"/>
    <w:rsid w:val="001C2085"/>
    <w:rsid w:val="001C230C"/>
    <w:rsid w:val="001C24B9"/>
    <w:rsid w:val="001C2566"/>
    <w:rsid w:val="001C2DD8"/>
    <w:rsid w:val="001C30DC"/>
    <w:rsid w:val="001C3896"/>
    <w:rsid w:val="001C3B6D"/>
    <w:rsid w:val="001C3D9E"/>
    <w:rsid w:val="001C3F5A"/>
    <w:rsid w:val="001C3F98"/>
    <w:rsid w:val="001C40A1"/>
    <w:rsid w:val="001C41DE"/>
    <w:rsid w:val="001C441B"/>
    <w:rsid w:val="001C44BF"/>
    <w:rsid w:val="001C4BEB"/>
    <w:rsid w:val="001C4C4D"/>
    <w:rsid w:val="001C5972"/>
    <w:rsid w:val="001C5C30"/>
    <w:rsid w:val="001C5C74"/>
    <w:rsid w:val="001C5E26"/>
    <w:rsid w:val="001C6215"/>
    <w:rsid w:val="001C62F9"/>
    <w:rsid w:val="001C6898"/>
    <w:rsid w:val="001C6E20"/>
    <w:rsid w:val="001C7384"/>
    <w:rsid w:val="001C77C8"/>
    <w:rsid w:val="001C7B38"/>
    <w:rsid w:val="001C7BD0"/>
    <w:rsid w:val="001C7CC2"/>
    <w:rsid w:val="001C7D41"/>
    <w:rsid w:val="001D0667"/>
    <w:rsid w:val="001D0F75"/>
    <w:rsid w:val="001D0FA5"/>
    <w:rsid w:val="001D122B"/>
    <w:rsid w:val="001D15AF"/>
    <w:rsid w:val="001D1A50"/>
    <w:rsid w:val="001D20F9"/>
    <w:rsid w:val="001D2470"/>
    <w:rsid w:val="001D28B8"/>
    <w:rsid w:val="001D2CFA"/>
    <w:rsid w:val="001D2E10"/>
    <w:rsid w:val="001D32FF"/>
    <w:rsid w:val="001D34B8"/>
    <w:rsid w:val="001D380E"/>
    <w:rsid w:val="001D40D4"/>
    <w:rsid w:val="001D4151"/>
    <w:rsid w:val="001D45DC"/>
    <w:rsid w:val="001D46BE"/>
    <w:rsid w:val="001D46EC"/>
    <w:rsid w:val="001D4E89"/>
    <w:rsid w:val="001D513D"/>
    <w:rsid w:val="001D5215"/>
    <w:rsid w:val="001D5539"/>
    <w:rsid w:val="001D558E"/>
    <w:rsid w:val="001D5592"/>
    <w:rsid w:val="001D5918"/>
    <w:rsid w:val="001D5D62"/>
    <w:rsid w:val="001D65FE"/>
    <w:rsid w:val="001D6DB9"/>
    <w:rsid w:val="001D7DBA"/>
    <w:rsid w:val="001D7DF7"/>
    <w:rsid w:val="001E000A"/>
    <w:rsid w:val="001E028F"/>
    <w:rsid w:val="001E04C2"/>
    <w:rsid w:val="001E0586"/>
    <w:rsid w:val="001E0FC4"/>
    <w:rsid w:val="001E1276"/>
    <w:rsid w:val="001E13B6"/>
    <w:rsid w:val="001E13CD"/>
    <w:rsid w:val="001E186F"/>
    <w:rsid w:val="001E198E"/>
    <w:rsid w:val="001E1ED5"/>
    <w:rsid w:val="001E223E"/>
    <w:rsid w:val="001E2597"/>
    <w:rsid w:val="001E2686"/>
    <w:rsid w:val="001E2789"/>
    <w:rsid w:val="001E2879"/>
    <w:rsid w:val="001E2B0C"/>
    <w:rsid w:val="001E2E22"/>
    <w:rsid w:val="001E2ED5"/>
    <w:rsid w:val="001E393A"/>
    <w:rsid w:val="001E39CA"/>
    <w:rsid w:val="001E3D77"/>
    <w:rsid w:val="001E4934"/>
    <w:rsid w:val="001E4C8E"/>
    <w:rsid w:val="001E4E9E"/>
    <w:rsid w:val="001E57D0"/>
    <w:rsid w:val="001E5C93"/>
    <w:rsid w:val="001E6E43"/>
    <w:rsid w:val="001E7450"/>
    <w:rsid w:val="001E75C6"/>
    <w:rsid w:val="001E7E7C"/>
    <w:rsid w:val="001F01CA"/>
    <w:rsid w:val="001F0631"/>
    <w:rsid w:val="001F0980"/>
    <w:rsid w:val="001F0B66"/>
    <w:rsid w:val="001F0D30"/>
    <w:rsid w:val="001F1410"/>
    <w:rsid w:val="001F226A"/>
    <w:rsid w:val="001F2412"/>
    <w:rsid w:val="001F28F7"/>
    <w:rsid w:val="001F2B8B"/>
    <w:rsid w:val="001F2D2C"/>
    <w:rsid w:val="001F308B"/>
    <w:rsid w:val="001F3163"/>
    <w:rsid w:val="001F3271"/>
    <w:rsid w:val="001F3357"/>
    <w:rsid w:val="001F346B"/>
    <w:rsid w:val="001F348F"/>
    <w:rsid w:val="001F3F1E"/>
    <w:rsid w:val="001F47DC"/>
    <w:rsid w:val="001F4AE2"/>
    <w:rsid w:val="001F4BD9"/>
    <w:rsid w:val="001F4E3A"/>
    <w:rsid w:val="001F4F45"/>
    <w:rsid w:val="001F5660"/>
    <w:rsid w:val="001F5DE4"/>
    <w:rsid w:val="001F5E89"/>
    <w:rsid w:val="001F6885"/>
    <w:rsid w:val="001F695A"/>
    <w:rsid w:val="001F6B1C"/>
    <w:rsid w:val="001F6FEB"/>
    <w:rsid w:val="001F7194"/>
    <w:rsid w:val="001F74BA"/>
    <w:rsid w:val="001F7F31"/>
    <w:rsid w:val="00200446"/>
    <w:rsid w:val="0020090F"/>
    <w:rsid w:val="00200B85"/>
    <w:rsid w:val="00200F54"/>
    <w:rsid w:val="002014B8"/>
    <w:rsid w:val="00201881"/>
    <w:rsid w:val="002020FC"/>
    <w:rsid w:val="00202382"/>
    <w:rsid w:val="00202728"/>
    <w:rsid w:val="00202750"/>
    <w:rsid w:val="00202DD2"/>
    <w:rsid w:val="00203974"/>
    <w:rsid w:val="002039A3"/>
    <w:rsid w:val="0020461C"/>
    <w:rsid w:val="002047EE"/>
    <w:rsid w:val="00205332"/>
    <w:rsid w:val="002053AE"/>
    <w:rsid w:val="00205575"/>
    <w:rsid w:val="00205DEB"/>
    <w:rsid w:val="0020657A"/>
    <w:rsid w:val="00206707"/>
    <w:rsid w:val="00206FB5"/>
    <w:rsid w:val="00207808"/>
    <w:rsid w:val="00207D0C"/>
    <w:rsid w:val="002100AF"/>
    <w:rsid w:val="002102E9"/>
    <w:rsid w:val="0021071F"/>
    <w:rsid w:val="0021081A"/>
    <w:rsid w:val="00210FF5"/>
    <w:rsid w:val="00211F28"/>
    <w:rsid w:val="00212433"/>
    <w:rsid w:val="002124B2"/>
    <w:rsid w:val="0021290F"/>
    <w:rsid w:val="00212D6C"/>
    <w:rsid w:val="00212D73"/>
    <w:rsid w:val="00213042"/>
    <w:rsid w:val="0021311B"/>
    <w:rsid w:val="002135E9"/>
    <w:rsid w:val="002138C4"/>
    <w:rsid w:val="00213BB4"/>
    <w:rsid w:val="00214134"/>
    <w:rsid w:val="0021447A"/>
    <w:rsid w:val="00214502"/>
    <w:rsid w:val="00214650"/>
    <w:rsid w:val="0021492F"/>
    <w:rsid w:val="00215B93"/>
    <w:rsid w:val="00215CF2"/>
    <w:rsid w:val="00215D33"/>
    <w:rsid w:val="00215EE6"/>
    <w:rsid w:val="00215F22"/>
    <w:rsid w:val="0021608B"/>
    <w:rsid w:val="002162CB"/>
    <w:rsid w:val="002162DC"/>
    <w:rsid w:val="00216582"/>
    <w:rsid w:val="00216908"/>
    <w:rsid w:val="00216AE6"/>
    <w:rsid w:val="00217B0F"/>
    <w:rsid w:val="00217E33"/>
    <w:rsid w:val="00217EE6"/>
    <w:rsid w:val="002200D5"/>
    <w:rsid w:val="00220320"/>
    <w:rsid w:val="00220443"/>
    <w:rsid w:val="002205C6"/>
    <w:rsid w:val="002207F0"/>
    <w:rsid w:val="00220DB8"/>
    <w:rsid w:val="00220F44"/>
    <w:rsid w:val="0022131C"/>
    <w:rsid w:val="00221DC9"/>
    <w:rsid w:val="00221E3D"/>
    <w:rsid w:val="002220C7"/>
    <w:rsid w:val="0022264F"/>
    <w:rsid w:val="00222667"/>
    <w:rsid w:val="00222802"/>
    <w:rsid w:val="0022338D"/>
    <w:rsid w:val="002234D7"/>
    <w:rsid w:val="0022391D"/>
    <w:rsid w:val="00223ADB"/>
    <w:rsid w:val="00223CA2"/>
    <w:rsid w:val="00223F2F"/>
    <w:rsid w:val="00224191"/>
    <w:rsid w:val="0022424A"/>
    <w:rsid w:val="002244A6"/>
    <w:rsid w:val="00224C1D"/>
    <w:rsid w:val="00224C3F"/>
    <w:rsid w:val="00224DC7"/>
    <w:rsid w:val="0022563E"/>
    <w:rsid w:val="00225FD2"/>
    <w:rsid w:val="0022609C"/>
    <w:rsid w:val="002263D4"/>
    <w:rsid w:val="00227322"/>
    <w:rsid w:val="00227BB6"/>
    <w:rsid w:val="00230150"/>
    <w:rsid w:val="00230AD9"/>
    <w:rsid w:val="00230BC8"/>
    <w:rsid w:val="00230E17"/>
    <w:rsid w:val="00230F1C"/>
    <w:rsid w:val="00230FBE"/>
    <w:rsid w:val="002315BE"/>
    <w:rsid w:val="00231B15"/>
    <w:rsid w:val="00231F33"/>
    <w:rsid w:val="0023224E"/>
    <w:rsid w:val="0023238E"/>
    <w:rsid w:val="0023257A"/>
    <w:rsid w:val="002326C3"/>
    <w:rsid w:val="00232A7D"/>
    <w:rsid w:val="00232CEC"/>
    <w:rsid w:val="00232DB0"/>
    <w:rsid w:val="0023348D"/>
    <w:rsid w:val="002334A5"/>
    <w:rsid w:val="00233600"/>
    <w:rsid w:val="002339B1"/>
    <w:rsid w:val="00233B5C"/>
    <w:rsid w:val="00234034"/>
    <w:rsid w:val="002344FB"/>
    <w:rsid w:val="00234D6B"/>
    <w:rsid w:val="0023539C"/>
    <w:rsid w:val="002355AD"/>
    <w:rsid w:val="00235793"/>
    <w:rsid w:val="00235EB4"/>
    <w:rsid w:val="00235F34"/>
    <w:rsid w:val="00236749"/>
    <w:rsid w:val="00236832"/>
    <w:rsid w:val="0023748E"/>
    <w:rsid w:val="00237705"/>
    <w:rsid w:val="00237A00"/>
    <w:rsid w:val="00240669"/>
    <w:rsid w:val="002406B3"/>
    <w:rsid w:val="00240955"/>
    <w:rsid w:val="00240E2F"/>
    <w:rsid w:val="00241260"/>
    <w:rsid w:val="00241368"/>
    <w:rsid w:val="002415F3"/>
    <w:rsid w:val="00242148"/>
    <w:rsid w:val="00242580"/>
    <w:rsid w:val="00242766"/>
    <w:rsid w:val="00242C7F"/>
    <w:rsid w:val="00242D34"/>
    <w:rsid w:val="00243C9D"/>
    <w:rsid w:val="00243F3F"/>
    <w:rsid w:val="002441C0"/>
    <w:rsid w:val="00244255"/>
    <w:rsid w:val="00244FFC"/>
    <w:rsid w:val="0024517B"/>
    <w:rsid w:val="00245221"/>
    <w:rsid w:val="002452A8"/>
    <w:rsid w:val="002455E6"/>
    <w:rsid w:val="00245607"/>
    <w:rsid w:val="00245BE4"/>
    <w:rsid w:val="00245D92"/>
    <w:rsid w:val="00246572"/>
    <w:rsid w:val="002465A4"/>
    <w:rsid w:val="00246CD3"/>
    <w:rsid w:val="002500CB"/>
    <w:rsid w:val="00250AD4"/>
    <w:rsid w:val="00250B90"/>
    <w:rsid w:val="00250E15"/>
    <w:rsid w:val="0025143D"/>
    <w:rsid w:val="00251557"/>
    <w:rsid w:val="00251D42"/>
    <w:rsid w:val="002522C4"/>
    <w:rsid w:val="00252334"/>
    <w:rsid w:val="00252A5D"/>
    <w:rsid w:val="00252B6F"/>
    <w:rsid w:val="00252D21"/>
    <w:rsid w:val="00253023"/>
    <w:rsid w:val="0025314D"/>
    <w:rsid w:val="00254456"/>
    <w:rsid w:val="00254EED"/>
    <w:rsid w:val="00254F8A"/>
    <w:rsid w:val="00254FB3"/>
    <w:rsid w:val="002563E5"/>
    <w:rsid w:val="0025646A"/>
    <w:rsid w:val="00256A7A"/>
    <w:rsid w:val="00256A95"/>
    <w:rsid w:val="00257FFA"/>
    <w:rsid w:val="00260050"/>
    <w:rsid w:val="0026071A"/>
    <w:rsid w:val="002608C4"/>
    <w:rsid w:val="00260B37"/>
    <w:rsid w:val="00260C9F"/>
    <w:rsid w:val="00261589"/>
    <w:rsid w:val="00261AA4"/>
    <w:rsid w:val="00262472"/>
    <w:rsid w:val="002626D0"/>
    <w:rsid w:val="00262762"/>
    <w:rsid w:val="002628C7"/>
    <w:rsid w:val="002632C6"/>
    <w:rsid w:val="0026554D"/>
    <w:rsid w:val="00265766"/>
    <w:rsid w:val="0026583C"/>
    <w:rsid w:val="002660EA"/>
    <w:rsid w:val="002668FF"/>
    <w:rsid w:val="00266E2A"/>
    <w:rsid w:val="002673D5"/>
    <w:rsid w:val="002677DB"/>
    <w:rsid w:val="00267922"/>
    <w:rsid w:val="00267AA9"/>
    <w:rsid w:val="00267CD2"/>
    <w:rsid w:val="00270B26"/>
    <w:rsid w:val="00270F5F"/>
    <w:rsid w:val="00271164"/>
    <w:rsid w:val="00271755"/>
    <w:rsid w:val="00271978"/>
    <w:rsid w:val="00271B62"/>
    <w:rsid w:val="00271BC1"/>
    <w:rsid w:val="00271E72"/>
    <w:rsid w:val="002723FA"/>
    <w:rsid w:val="002724A5"/>
    <w:rsid w:val="002725F6"/>
    <w:rsid w:val="00272781"/>
    <w:rsid w:val="00272828"/>
    <w:rsid w:val="00272962"/>
    <w:rsid w:val="00272EB1"/>
    <w:rsid w:val="0027304B"/>
    <w:rsid w:val="002731BA"/>
    <w:rsid w:val="002731F6"/>
    <w:rsid w:val="0027357C"/>
    <w:rsid w:val="00274042"/>
    <w:rsid w:val="00274860"/>
    <w:rsid w:val="002749B8"/>
    <w:rsid w:val="00276443"/>
    <w:rsid w:val="00276991"/>
    <w:rsid w:val="002772C0"/>
    <w:rsid w:val="002802AD"/>
    <w:rsid w:val="00280CBF"/>
    <w:rsid w:val="00280E75"/>
    <w:rsid w:val="00280E9E"/>
    <w:rsid w:val="00280F51"/>
    <w:rsid w:val="002815B6"/>
    <w:rsid w:val="00281A92"/>
    <w:rsid w:val="00281C95"/>
    <w:rsid w:val="00282152"/>
    <w:rsid w:val="0028299B"/>
    <w:rsid w:val="00282FDB"/>
    <w:rsid w:val="00283647"/>
    <w:rsid w:val="002838D9"/>
    <w:rsid w:val="00284525"/>
    <w:rsid w:val="00284A43"/>
    <w:rsid w:val="00284FA6"/>
    <w:rsid w:val="0028523C"/>
    <w:rsid w:val="00285702"/>
    <w:rsid w:val="0028577F"/>
    <w:rsid w:val="002857D1"/>
    <w:rsid w:val="00285A98"/>
    <w:rsid w:val="00285B33"/>
    <w:rsid w:val="00285D51"/>
    <w:rsid w:val="0028604B"/>
    <w:rsid w:val="00286774"/>
    <w:rsid w:val="0028723D"/>
    <w:rsid w:val="00287578"/>
    <w:rsid w:val="002877DE"/>
    <w:rsid w:val="002902C6"/>
    <w:rsid w:val="00290AAA"/>
    <w:rsid w:val="00290FE7"/>
    <w:rsid w:val="00291702"/>
    <w:rsid w:val="0029179A"/>
    <w:rsid w:val="00291B10"/>
    <w:rsid w:val="00292042"/>
    <w:rsid w:val="00292BB5"/>
    <w:rsid w:val="00292EC3"/>
    <w:rsid w:val="002931B3"/>
    <w:rsid w:val="002934F0"/>
    <w:rsid w:val="00293FDC"/>
    <w:rsid w:val="00294447"/>
    <w:rsid w:val="002944D4"/>
    <w:rsid w:val="002948D7"/>
    <w:rsid w:val="002948DC"/>
    <w:rsid w:val="00294BAA"/>
    <w:rsid w:val="00294D09"/>
    <w:rsid w:val="00294F23"/>
    <w:rsid w:val="0029506A"/>
    <w:rsid w:val="002954AD"/>
    <w:rsid w:val="002956CE"/>
    <w:rsid w:val="00295E77"/>
    <w:rsid w:val="00296170"/>
    <w:rsid w:val="00296621"/>
    <w:rsid w:val="002968C6"/>
    <w:rsid w:val="00296F54"/>
    <w:rsid w:val="00297071"/>
    <w:rsid w:val="00297543"/>
    <w:rsid w:val="00297CC4"/>
    <w:rsid w:val="002A05BF"/>
    <w:rsid w:val="002A063D"/>
    <w:rsid w:val="002A074A"/>
    <w:rsid w:val="002A089F"/>
    <w:rsid w:val="002A0DDF"/>
    <w:rsid w:val="002A0FC7"/>
    <w:rsid w:val="002A173B"/>
    <w:rsid w:val="002A18F0"/>
    <w:rsid w:val="002A2584"/>
    <w:rsid w:val="002A25B7"/>
    <w:rsid w:val="002A27BB"/>
    <w:rsid w:val="002A2813"/>
    <w:rsid w:val="002A2936"/>
    <w:rsid w:val="002A2D14"/>
    <w:rsid w:val="002A2F3E"/>
    <w:rsid w:val="002A31CE"/>
    <w:rsid w:val="002A331D"/>
    <w:rsid w:val="002A35B8"/>
    <w:rsid w:val="002A363B"/>
    <w:rsid w:val="002A3CEF"/>
    <w:rsid w:val="002A4644"/>
    <w:rsid w:val="002A49BB"/>
    <w:rsid w:val="002A507F"/>
    <w:rsid w:val="002A5118"/>
    <w:rsid w:val="002A54E3"/>
    <w:rsid w:val="002A573D"/>
    <w:rsid w:val="002A5EAC"/>
    <w:rsid w:val="002A5FF1"/>
    <w:rsid w:val="002A6505"/>
    <w:rsid w:val="002A65D0"/>
    <w:rsid w:val="002A67CA"/>
    <w:rsid w:val="002A6909"/>
    <w:rsid w:val="002A6DE2"/>
    <w:rsid w:val="002A79C8"/>
    <w:rsid w:val="002A7A4A"/>
    <w:rsid w:val="002A7B1A"/>
    <w:rsid w:val="002A7B55"/>
    <w:rsid w:val="002A7F29"/>
    <w:rsid w:val="002B03CC"/>
    <w:rsid w:val="002B0737"/>
    <w:rsid w:val="002B0EFF"/>
    <w:rsid w:val="002B2215"/>
    <w:rsid w:val="002B224B"/>
    <w:rsid w:val="002B256B"/>
    <w:rsid w:val="002B2BB8"/>
    <w:rsid w:val="002B3837"/>
    <w:rsid w:val="002B3E65"/>
    <w:rsid w:val="002B3F88"/>
    <w:rsid w:val="002B41C4"/>
    <w:rsid w:val="002B430F"/>
    <w:rsid w:val="002B4E1D"/>
    <w:rsid w:val="002B4EF8"/>
    <w:rsid w:val="002B4FF9"/>
    <w:rsid w:val="002B5743"/>
    <w:rsid w:val="002B5F24"/>
    <w:rsid w:val="002B6069"/>
    <w:rsid w:val="002B62AA"/>
    <w:rsid w:val="002B6480"/>
    <w:rsid w:val="002B658D"/>
    <w:rsid w:val="002B686E"/>
    <w:rsid w:val="002B6EE7"/>
    <w:rsid w:val="002B7111"/>
    <w:rsid w:val="002C074C"/>
    <w:rsid w:val="002C0D7F"/>
    <w:rsid w:val="002C0F8D"/>
    <w:rsid w:val="002C22E7"/>
    <w:rsid w:val="002C23A0"/>
    <w:rsid w:val="002C2542"/>
    <w:rsid w:val="002C272A"/>
    <w:rsid w:val="002C2855"/>
    <w:rsid w:val="002C2BC3"/>
    <w:rsid w:val="002C2D9A"/>
    <w:rsid w:val="002C2DF4"/>
    <w:rsid w:val="002C2F29"/>
    <w:rsid w:val="002C32F3"/>
    <w:rsid w:val="002C3664"/>
    <w:rsid w:val="002C377B"/>
    <w:rsid w:val="002C4A9B"/>
    <w:rsid w:val="002C4D56"/>
    <w:rsid w:val="002C50E7"/>
    <w:rsid w:val="002C536F"/>
    <w:rsid w:val="002C5F52"/>
    <w:rsid w:val="002C5F73"/>
    <w:rsid w:val="002C6581"/>
    <w:rsid w:val="002C6817"/>
    <w:rsid w:val="002C692F"/>
    <w:rsid w:val="002C6E5B"/>
    <w:rsid w:val="002C71B9"/>
    <w:rsid w:val="002C79FA"/>
    <w:rsid w:val="002C7A25"/>
    <w:rsid w:val="002D0917"/>
    <w:rsid w:val="002D0C7A"/>
    <w:rsid w:val="002D0DAA"/>
    <w:rsid w:val="002D12FC"/>
    <w:rsid w:val="002D1671"/>
    <w:rsid w:val="002D16E7"/>
    <w:rsid w:val="002D179C"/>
    <w:rsid w:val="002D19CA"/>
    <w:rsid w:val="002D1CDB"/>
    <w:rsid w:val="002D2652"/>
    <w:rsid w:val="002D311C"/>
    <w:rsid w:val="002D33E7"/>
    <w:rsid w:val="002D3706"/>
    <w:rsid w:val="002D388A"/>
    <w:rsid w:val="002D40C2"/>
    <w:rsid w:val="002D44F2"/>
    <w:rsid w:val="002D45B2"/>
    <w:rsid w:val="002D4685"/>
    <w:rsid w:val="002D4A05"/>
    <w:rsid w:val="002D4FFA"/>
    <w:rsid w:val="002D51F6"/>
    <w:rsid w:val="002D53C7"/>
    <w:rsid w:val="002D550B"/>
    <w:rsid w:val="002D553B"/>
    <w:rsid w:val="002D5BF0"/>
    <w:rsid w:val="002D69DD"/>
    <w:rsid w:val="002D6C2D"/>
    <w:rsid w:val="002D7198"/>
    <w:rsid w:val="002D724C"/>
    <w:rsid w:val="002D7483"/>
    <w:rsid w:val="002D7773"/>
    <w:rsid w:val="002E00D7"/>
    <w:rsid w:val="002E07F0"/>
    <w:rsid w:val="002E14DC"/>
    <w:rsid w:val="002E15D2"/>
    <w:rsid w:val="002E18EF"/>
    <w:rsid w:val="002E263D"/>
    <w:rsid w:val="002E2783"/>
    <w:rsid w:val="002E28AE"/>
    <w:rsid w:val="002E2FD7"/>
    <w:rsid w:val="002E349B"/>
    <w:rsid w:val="002E3E1D"/>
    <w:rsid w:val="002E43CE"/>
    <w:rsid w:val="002E4705"/>
    <w:rsid w:val="002E4C10"/>
    <w:rsid w:val="002E4D2E"/>
    <w:rsid w:val="002E4D48"/>
    <w:rsid w:val="002E4FD7"/>
    <w:rsid w:val="002E5144"/>
    <w:rsid w:val="002E566D"/>
    <w:rsid w:val="002E592A"/>
    <w:rsid w:val="002E5A9A"/>
    <w:rsid w:val="002E5E0A"/>
    <w:rsid w:val="002E6113"/>
    <w:rsid w:val="002E6141"/>
    <w:rsid w:val="002E680A"/>
    <w:rsid w:val="002E6910"/>
    <w:rsid w:val="002E7001"/>
    <w:rsid w:val="002E701E"/>
    <w:rsid w:val="002F09E6"/>
    <w:rsid w:val="002F0FB9"/>
    <w:rsid w:val="002F1182"/>
    <w:rsid w:val="002F136B"/>
    <w:rsid w:val="002F13DC"/>
    <w:rsid w:val="002F1879"/>
    <w:rsid w:val="002F1985"/>
    <w:rsid w:val="002F19C4"/>
    <w:rsid w:val="002F2969"/>
    <w:rsid w:val="002F2B1F"/>
    <w:rsid w:val="002F3224"/>
    <w:rsid w:val="002F3435"/>
    <w:rsid w:val="002F3E8F"/>
    <w:rsid w:val="002F4112"/>
    <w:rsid w:val="002F496B"/>
    <w:rsid w:val="002F534C"/>
    <w:rsid w:val="002F5503"/>
    <w:rsid w:val="002F583B"/>
    <w:rsid w:val="002F5A50"/>
    <w:rsid w:val="002F60A8"/>
    <w:rsid w:val="002F664D"/>
    <w:rsid w:val="002F6881"/>
    <w:rsid w:val="002F6D4B"/>
    <w:rsid w:val="002F72DC"/>
    <w:rsid w:val="002F73C7"/>
    <w:rsid w:val="002F747D"/>
    <w:rsid w:val="002F78E8"/>
    <w:rsid w:val="003000DE"/>
    <w:rsid w:val="0030097D"/>
    <w:rsid w:val="00301807"/>
    <w:rsid w:val="003018C7"/>
    <w:rsid w:val="00301AB7"/>
    <w:rsid w:val="00301CD4"/>
    <w:rsid w:val="00301F1B"/>
    <w:rsid w:val="00302984"/>
    <w:rsid w:val="00302E7D"/>
    <w:rsid w:val="003031F1"/>
    <w:rsid w:val="00303B6A"/>
    <w:rsid w:val="00303D0E"/>
    <w:rsid w:val="00303F4D"/>
    <w:rsid w:val="00303FF8"/>
    <w:rsid w:val="0030452D"/>
    <w:rsid w:val="00304B71"/>
    <w:rsid w:val="00305623"/>
    <w:rsid w:val="00305B15"/>
    <w:rsid w:val="00305B6C"/>
    <w:rsid w:val="003061FB"/>
    <w:rsid w:val="0030633D"/>
    <w:rsid w:val="0030669C"/>
    <w:rsid w:val="003066C0"/>
    <w:rsid w:val="00306F98"/>
    <w:rsid w:val="00307316"/>
    <w:rsid w:val="00307704"/>
    <w:rsid w:val="003101DA"/>
    <w:rsid w:val="00310764"/>
    <w:rsid w:val="00311630"/>
    <w:rsid w:val="0031194E"/>
    <w:rsid w:val="00311F2C"/>
    <w:rsid w:val="00312046"/>
    <w:rsid w:val="0031229A"/>
    <w:rsid w:val="00312501"/>
    <w:rsid w:val="00312B81"/>
    <w:rsid w:val="00312B97"/>
    <w:rsid w:val="00312F90"/>
    <w:rsid w:val="003130C2"/>
    <w:rsid w:val="003134A4"/>
    <w:rsid w:val="0031366C"/>
    <w:rsid w:val="0031388A"/>
    <w:rsid w:val="00313A54"/>
    <w:rsid w:val="003141EB"/>
    <w:rsid w:val="00314234"/>
    <w:rsid w:val="0031439A"/>
    <w:rsid w:val="0031456A"/>
    <w:rsid w:val="00314673"/>
    <w:rsid w:val="00314D2E"/>
    <w:rsid w:val="00315231"/>
    <w:rsid w:val="0031581C"/>
    <w:rsid w:val="003161EE"/>
    <w:rsid w:val="00316862"/>
    <w:rsid w:val="00316A18"/>
    <w:rsid w:val="00316E16"/>
    <w:rsid w:val="00316E76"/>
    <w:rsid w:val="00316E82"/>
    <w:rsid w:val="00316E9F"/>
    <w:rsid w:val="0031758F"/>
    <w:rsid w:val="00317D17"/>
    <w:rsid w:val="00317D43"/>
    <w:rsid w:val="003201CE"/>
    <w:rsid w:val="00320406"/>
    <w:rsid w:val="00320B0C"/>
    <w:rsid w:val="00321D65"/>
    <w:rsid w:val="00321D7C"/>
    <w:rsid w:val="00321F72"/>
    <w:rsid w:val="00321FB1"/>
    <w:rsid w:val="0032211C"/>
    <w:rsid w:val="00322BBD"/>
    <w:rsid w:val="00322D92"/>
    <w:rsid w:val="0032434D"/>
    <w:rsid w:val="00324611"/>
    <w:rsid w:val="003249EF"/>
    <w:rsid w:val="00324F84"/>
    <w:rsid w:val="003254AA"/>
    <w:rsid w:val="00325BA2"/>
    <w:rsid w:val="003267B2"/>
    <w:rsid w:val="003269C5"/>
    <w:rsid w:val="0032798F"/>
    <w:rsid w:val="00327C17"/>
    <w:rsid w:val="00327DEA"/>
    <w:rsid w:val="00327E1B"/>
    <w:rsid w:val="00327EE4"/>
    <w:rsid w:val="0033002F"/>
    <w:rsid w:val="00330084"/>
    <w:rsid w:val="00330181"/>
    <w:rsid w:val="00330D6A"/>
    <w:rsid w:val="00330DB1"/>
    <w:rsid w:val="00330F8D"/>
    <w:rsid w:val="003312C1"/>
    <w:rsid w:val="0033142C"/>
    <w:rsid w:val="003315A7"/>
    <w:rsid w:val="00331D58"/>
    <w:rsid w:val="0033217E"/>
    <w:rsid w:val="00332237"/>
    <w:rsid w:val="00332335"/>
    <w:rsid w:val="00333A32"/>
    <w:rsid w:val="00333D6D"/>
    <w:rsid w:val="00334195"/>
    <w:rsid w:val="003341F4"/>
    <w:rsid w:val="0033441C"/>
    <w:rsid w:val="0033455E"/>
    <w:rsid w:val="00334580"/>
    <w:rsid w:val="00334884"/>
    <w:rsid w:val="00334BBF"/>
    <w:rsid w:val="00334CDC"/>
    <w:rsid w:val="0033540D"/>
    <w:rsid w:val="00335A15"/>
    <w:rsid w:val="00335A9E"/>
    <w:rsid w:val="00336721"/>
    <w:rsid w:val="0033723F"/>
    <w:rsid w:val="0033731A"/>
    <w:rsid w:val="00337732"/>
    <w:rsid w:val="003378AB"/>
    <w:rsid w:val="00337BBF"/>
    <w:rsid w:val="00337C91"/>
    <w:rsid w:val="0034004D"/>
    <w:rsid w:val="00340355"/>
    <w:rsid w:val="00340365"/>
    <w:rsid w:val="003409C9"/>
    <w:rsid w:val="00340C65"/>
    <w:rsid w:val="00341611"/>
    <w:rsid w:val="00341677"/>
    <w:rsid w:val="00341B5F"/>
    <w:rsid w:val="00341D76"/>
    <w:rsid w:val="00341E77"/>
    <w:rsid w:val="00341E82"/>
    <w:rsid w:val="00342396"/>
    <w:rsid w:val="003426D8"/>
    <w:rsid w:val="0034274A"/>
    <w:rsid w:val="00342E8A"/>
    <w:rsid w:val="00342F55"/>
    <w:rsid w:val="00342F80"/>
    <w:rsid w:val="0034332B"/>
    <w:rsid w:val="003437AD"/>
    <w:rsid w:val="00343BE1"/>
    <w:rsid w:val="00344083"/>
    <w:rsid w:val="00344866"/>
    <w:rsid w:val="003448C2"/>
    <w:rsid w:val="00344A27"/>
    <w:rsid w:val="00344E67"/>
    <w:rsid w:val="003450E5"/>
    <w:rsid w:val="00345C7E"/>
    <w:rsid w:val="003465A7"/>
    <w:rsid w:val="00346C98"/>
    <w:rsid w:val="003471C6"/>
    <w:rsid w:val="003479F2"/>
    <w:rsid w:val="0035014B"/>
    <w:rsid w:val="003505C3"/>
    <w:rsid w:val="00350BA6"/>
    <w:rsid w:val="00350EFE"/>
    <w:rsid w:val="0035109F"/>
    <w:rsid w:val="00351698"/>
    <w:rsid w:val="00351A3D"/>
    <w:rsid w:val="00351EF0"/>
    <w:rsid w:val="0035234F"/>
    <w:rsid w:val="00352CB5"/>
    <w:rsid w:val="00353A01"/>
    <w:rsid w:val="00354383"/>
    <w:rsid w:val="00354B24"/>
    <w:rsid w:val="00354DF3"/>
    <w:rsid w:val="0035548D"/>
    <w:rsid w:val="00355EE5"/>
    <w:rsid w:val="00356081"/>
    <w:rsid w:val="0035628B"/>
    <w:rsid w:val="00356746"/>
    <w:rsid w:val="00356C4B"/>
    <w:rsid w:val="003575FA"/>
    <w:rsid w:val="0036006D"/>
    <w:rsid w:val="00360233"/>
    <w:rsid w:val="0036027F"/>
    <w:rsid w:val="00360BB0"/>
    <w:rsid w:val="00360E49"/>
    <w:rsid w:val="00360E6D"/>
    <w:rsid w:val="00361237"/>
    <w:rsid w:val="00361C40"/>
    <w:rsid w:val="00361FFD"/>
    <w:rsid w:val="0036224C"/>
    <w:rsid w:val="003628C3"/>
    <w:rsid w:val="00362916"/>
    <w:rsid w:val="003630BF"/>
    <w:rsid w:val="00363501"/>
    <w:rsid w:val="0036352B"/>
    <w:rsid w:val="00363FE9"/>
    <w:rsid w:val="003643DA"/>
    <w:rsid w:val="00364B1A"/>
    <w:rsid w:val="00364DE4"/>
    <w:rsid w:val="0036554B"/>
    <w:rsid w:val="00365936"/>
    <w:rsid w:val="00365AEE"/>
    <w:rsid w:val="00365B4F"/>
    <w:rsid w:val="00365B83"/>
    <w:rsid w:val="00365D90"/>
    <w:rsid w:val="00366140"/>
    <w:rsid w:val="003661A8"/>
    <w:rsid w:val="003663D8"/>
    <w:rsid w:val="00367004"/>
    <w:rsid w:val="00367348"/>
    <w:rsid w:val="0036738E"/>
    <w:rsid w:val="0036784B"/>
    <w:rsid w:val="00367E9B"/>
    <w:rsid w:val="00367F4F"/>
    <w:rsid w:val="00367FF6"/>
    <w:rsid w:val="00370E77"/>
    <w:rsid w:val="00371240"/>
    <w:rsid w:val="003717C7"/>
    <w:rsid w:val="00371807"/>
    <w:rsid w:val="0037195C"/>
    <w:rsid w:val="00371B77"/>
    <w:rsid w:val="00371B9E"/>
    <w:rsid w:val="00371CA3"/>
    <w:rsid w:val="00372632"/>
    <w:rsid w:val="003727EF"/>
    <w:rsid w:val="00372EC0"/>
    <w:rsid w:val="003732FE"/>
    <w:rsid w:val="00373BBC"/>
    <w:rsid w:val="00373C2A"/>
    <w:rsid w:val="00373F18"/>
    <w:rsid w:val="003740E6"/>
    <w:rsid w:val="00374344"/>
    <w:rsid w:val="00374467"/>
    <w:rsid w:val="00374681"/>
    <w:rsid w:val="003746C8"/>
    <w:rsid w:val="0037486C"/>
    <w:rsid w:val="00374A07"/>
    <w:rsid w:val="00374BC1"/>
    <w:rsid w:val="0037592D"/>
    <w:rsid w:val="0037623F"/>
    <w:rsid w:val="003767B3"/>
    <w:rsid w:val="0037686C"/>
    <w:rsid w:val="00376909"/>
    <w:rsid w:val="00377121"/>
    <w:rsid w:val="00377463"/>
    <w:rsid w:val="003776E3"/>
    <w:rsid w:val="003778C1"/>
    <w:rsid w:val="00377CA2"/>
    <w:rsid w:val="00377D90"/>
    <w:rsid w:val="0038046F"/>
    <w:rsid w:val="0038084C"/>
    <w:rsid w:val="00380E5A"/>
    <w:rsid w:val="003818E3"/>
    <w:rsid w:val="00381B5D"/>
    <w:rsid w:val="00381B70"/>
    <w:rsid w:val="00381E04"/>
    <w:rsid w:val="00381E73"/>
    <w:rsid w:val="00381FF2"/>
    <w:rsid w:val="0038201F"/>
    <w:rsid w:val="00382BD6"/>
    <w:rsid w:val="00382EC3"/>
    <w:rsid w:val="00382F08"/>
    <w:rsid w:val="00383248"/>
    <w:rsid w:val="0038426E"/>
    <w:rsid w:val="00385505"/>
    <w:rsid w:val="00385574"/>
    <w:rsid w:val="00385A50"/>
    <w:rsid w:val="00386016"/>
    <w:rsid w:val="0038601A"/>
    <w:rsid w:val="00386A4D"/>
    <w:rsid w:val="00386A8D"/>
    <w:rsid w:val="00386AF0"/>
    <w:rsid w:val="003875D7"/>
    <w:rsid w:val="00387702"/>
    <w:rsid w:val="00387777"/>
    <w:rsid w:val="00387C5C"/>
    <w:rsid w:val="00387E0B"/>
    <w:rsid w:val="00387FA8"/>
    <w:rsid w:val="003903C6"/>
    <w:rsid w:val="0039058A"/>
    <w:rsid w:val="0039091F"/>
    <w:rsid w:val="00390C2A"/>
    <w:rsid w:val="00390E54"/>
    <w:rsid w:val="003913A2"/>
    <w:rsid w:val="0039161F"/>
    <w:rsid w:val="00391E11"/>
    <w:rsid w:val="00391E6E"/>
    <w:rsid w:val="00391FA0"/>
    <w:rsid w:val="0039293F"/>
    <w:rsid w:val="003934C8"/>
    <w:rsid w:val="003946BF"/>
    <w:rsid w:val="003947FA"/>
    <w:rsid w:val="00395476"/>
    <w:rsid w:val="0039572E"/>
    <w:rsid w:val="003957A8"/>
    <w:rsid w:val="0039580E"/>
    <w:rsid w:val="00395BB6"/>
    <w:rsid w:val="00396136"/>
    <w:rsid w:val="00396494"/>
    <w:rsid w:val="0039670C"/>
    <w:rsid w:val="0039693C"/>
    <w:rsid w:val="00396940"/>
    <w:rsid w:val="00396CB8"/>
    <w:rsid w:val="00396E84"/>
    <w:rsid w:val="00397148"/>
    <w:rsid w:val="00397398"/>
    <w:rsid w:val="00397F23"/>
    <w:rsid w:val="003A08BE"/>
    <w:rsid w:val="003A14A6"/>
    <w:rsid w:val="003A17A0"/>
    <w:rsid w:val="003A287A"/>
    <w:rsid w:val="003A2A06"/>
    <w:rsid w:val="003A2A12"/>
    <w:rsid w:val="003A2DC3"/>
    <w:rsid w:val="003A3380"/>
    <w:rsid w:val="003A3424"/>
    <w:rsid w:val="003A382C"/>
    <w:rsid w:val="003A3FF6"/>
    <w:rsid w:val="003A4576"/>
    <w:rsid w:val="003A4D0F"/>
    <w:rsid w:val="003A4EC3"/>
    <w:rsid w:val="003A520C"/>
    <w:rsid w:val="003A5C2F"/>
    <w:rsid w:val="003A5E8C"/>
    <w:rsid w:val="003A6621"/>
    <w:rsid w:val="003A75F2"/>
    <w:rsid w:val="003B0007"/>
    <w:rsid w:val="003B0532"/>
    <w:rsid w:val="003B05D7"/>
    <w:rsid w:val="003B0868"/>
    <w:rsid w:val="003B0A2B"/>
    <w:rsid w:val="003B0BB3"/>
    <w:rsid w:val="003B0E3E"/>
    <w:rsid w:val="003B100E"/>
    <w:rsid w:val="003B112C"/>
    <w:rsid w:val="003B1347"/>
    <w:rsid w:val="003B18ED"/>
    <w:rsid w:val="003B1978"/>
    <w:rsid w:val="003B2926"/>
    <w:rsid w:val="003B2ABA"/>
    <w:rsid w:val="003B2BEF"/>
    <w:rsid w:val="003B2C45"/>
    <w:rsid w:val="003B2E57"/>
    <w:rsid w:val="003B3728"/>
    <w:rsid w:val="003B38AA"/>
    <w:rsid w:val="003B38B0"/>
    <w:rsid w:val="003B3CCA"/>
    <w:rsid w:val="003B3DD9"/>
    <w:rsid w:val="003B3E24"/>
    <w:rsid w:val="003B425C"/>
    <w:rsid w:val="003B4DDA"/>
    <w:rsid w:val="003B4F36"/>
    <w:rsid w:val="003B580F"/>
    <w:rsid w:val="003B5930"/>
    <w:rsid w:val="003B6A8A"/>
    <w:rsid w:val="003B6ABB"/>
    <w:rsid w:val="003B71BE"/>
    <w:rsid w:val="003B7B6D"/>
    <w:rsid w:val="003B7B94"/>
    <w:rsid w:val="003B7D27"/>
    <w:rsid w:val="003C0078"/>
    <w:rsid w:val="003C1008"/>
    <w:rsid w:val="003C1497"/>
    <w:rsid w:val="003C14DC"/>
    <w:rsid w:val="003C1504"/>
    <w:rsid w:val="003C1970"/>
    <w:rsid w:val="003C261F"/>
    <w:rsid w:val="003C271F"/>
    <w:rsid w:val="003C29CD"/>
    <w:rsid w:val="003C2AB7"/>
    <w:rsid w:val="003C3235"/>
    <w:rsid w:val="003C3524"/>
    <w:rsid w:val="003C41A7"/>
    <w:rsid w:val="003C42A3"/>
    <w:rsid w:val="003C446E"/>
    <w:rsid w:val="003C4CF6"/>
    <w:rsid w:val="003C5652"/>
    <w:rsid w:val="003C56A2"/>
    <w:rsid w:val="003C56A8"/>
    <w:rsid w:val="003C5F55"/>
    <w:rsid w:val="003C605B"/>
    <w:rsid w:val="003C69EC"/>
    <w:rsid w:val="003C6B93"/>
    <w:rsid w:val="003C6ED2"/>
    <w:rsid w:val="003C711B"/>
    <w:rsid w:val="003C7325"/>
    <w:rsid w:val="003C7CD1"/>
    <w:rsid w:val="003D06D9"/>
    <w:rsid w:val="003D0838"/>
    <w:rsid w:val="003D0D8F"/>
    <w:rsid w:val="003D0FE8"/>
    <w:rsid w:val="003D1532"/>
    <w:rsid w:val="003D194C"/>
    <w:rsid w:val="003D1A55"/>
    <w:rsid w:val="003D1D0F"/>
    <w:rsid w:val="003D216D"/>
    <w:rsid w:val="003D2B3F"/>
    <w:rsid w:val="003D363B"/>
    <w:rsid w:val="003D3B4B"/>
    <w:rsid w:val="003D3B73"/>
    <w:rsid w:val="003D3C25"/>
    <w:rsid w:val="003D3F79"/>
    <w:rsid w:val="003D4A1C"/>
    <w:rsid w:val="003D4A45"/>
    <w:rsid w:val="003D4C88"/>
    <w:rsid w:val="003D5204"/>
    <w:rsid w:val="003D52CE"/>
    <w:rsid w:val="003D5A54"/>
    <w:rsid w:val="003D6912"/>
    <w:rsid w:val="003D6DCB"/>
    <w:rsid w:val="003D7255"/>
    <w:rsid w:val="003D7C44"/>
    <w:rsid w:val="003D7C7A"/>
    <w:rsid w:val="003E055B"/>
    <w:rsid w:val="003E11F4"/>
    <w:rsid w:val="003E126A"/>
    <w:rsid w:val="003E144F"/>
    <w:rsid w:val="003E14CA"/>
    <w:rsid w:val="003E1778"/>
    <w:rsid w:val="003E1984"/>
    <w:rsid w:val="003E1ABC"/>
    <w:rsid w:val="003E1CFC"/>
    <w:rsid w:val="003E1D15"/>
    <w:rsid w:val="003E1D3E"/>
    <w:rsid w:val="003E1EF7"/>
    <w:rsid w:val="003E220F"/>
    <w:rsid w:val="003E2382"/>
    <w:rsid w:val="003E264C"/>
    <w:rsid w:val="003E26D1"/>
    <w:rsid w:val="003E2B73"/>
    <w:rsid w:val="003E2BE5"/>
    <w:rsid w:val="003E2C17"/>
    <w:rsid w:val="003E316E"/>
    <w:rsid w:val="003E3E9D"/>
    <w:rsid w:val="003E3F5B"/>
    <w:rsid w:val="003E4021"/>
    <w:rsid w:val="003E466B"/>
    <w:rsid w:val="003E47F2"/>
    <w:rsid w:val="003E49F0"/>
    <w:rsid w:val="003E4C51"/>
    <w:rsid w:val="003E5005"/>
    <w:rsid w:val="003E5111"/>
    <w:rsid w:val="003E57C0"/>
    <w:rsid w:val="003E5FB0"/>
    <w:rsid w:val="003E6274"/>
    <w:rsid w:val="003E63CD"/>
    <w:rsid w:val="003E6655"/>
    <w:rsid w:val="003E690E"/>
    <w:rsid w:val="003E6B6A"/>
    <w:rsid w:val="003E6E49"/>
    <w:rsid w:val="003E7DEB"/>
    <w:rsid w:val="003E7E04"/>
    <w:rsid w:val="003E7E24"/>
    <w:rsid w:val="003F0147"/>
    <w:rsid w:val="003F02B4"/>
    <w:rsid w:val="003F13FF"/>
    <w:rsid w:val="003F15C2"/>
    <w:rsid w:val="003F15CC"/>
    <w:rsid w:val="003F1838"/>
    <w:rsid w:val="003F1843"/>
    <w:rsid w:val="003F20AC"/>
    <w:rsid w:val="003F2588"/>
    <w:rsid w:val="003F2A3D"/>
    <w:rsid w:val="003F2ABD"/>
    <w:rsid w:val="003F2B70"/>
    <w:rsid w:val="003F2E31"/>
    <w:rsid w:val="003F2F97"/>
    <w:rsid w:val="003F30E0"/>
    <w:rsid w:val="003F36BF"/>
    <w:rsid w:val="003F3EDD"/>
    <w:rsid w:val="003F41DB"/>
    <w:rsid w:val="003F4593"/>
    <w:rsid w:val="003F4677"/>
    <w:rsid w:val="003F59C3"/>
    <w:rsid w:val="003F64A5"/>
    <w:rsid w:val="003F6A95"/>
    <w:rsid w:val="003F6D9A"/>
    <w:rsid w:val="003F75FB"/>
    <w:rsid w:val="003F79C8"/>
    <w:rsid w:val="003F7E64"/>
    <w:rsid w:val="00400060"/>
    <w:rsid w:val="0040063D"/>
    <w:rsid w:val="00401138"/>
    <w:rsid w:val="0040151F"/>
    <w:rsid w:val="0040160D"/>
    <w:rsid w:val="004017E2"/>
    <w:rsid w:val="0040281B"/>
    <w:rsid w:val="00402A7C"/>
    <w:rsid w:val="00402DF4"/>
    <w:rsid w:val="00403579"/>
    <w:rsid w:val="004035BF"/>
    <w:rsid w:val="00403F61"/>
    <w:rsid w:val="00403FCB"/>
    <w:rsid w:val="0040444C"/>
    <w:rsid w:val="004046A3"/>
    <w:rsid w:val="00404DF8"/>
    <w:rsid w:val="00404EC5"/>
    <w:rsid w:val="00405922"/>
    <w:rsid w:val="00406016"/>
    <w:rsid w:val="00406354"/>
    <w:rsid w:val="004066A6"/>
    <w:rsid w:val="00406A63"/>
    <w:rsid w:val="00406C91"/>
    <w:rsid w:val="00406CA5"/>
    <w:rsid w:val="00406EE2"/>
    <w:rsid w:val="00407293"/>
    <w:rsid w:val="004079DD"/>
    <w:rsid w:val="00407BD6"/>
    <w:rsid w:val="00407EA9"/>
    <w:rsid w:val="004100DA"/>
    <w:rsid w:val="0041018F"/>
    <w:rsid w:val="004106F5"/>
    <w:rsid w:val="00410770"/>
    <w:rsid w:val="00410FA2"/>
    <w:rsid w:val="00411054"/>
    <w:rsid w:val="00411461"/>
    <w:rsid w:val="00411EC0"/>
    <w:rsid w:val="0041289C"/>
    <w:rsid w:val="00412E38"/>
    <w:rsid w:val="004137F4"/>
    <w:rsid w:val="00413A7B"/>
    <w:rsid w:val="00413B16"/>
    <w:rsid w:val="00413D6C"/>
    <w:rsid w:val="004152EB"/>
    <w:rsid w:val="00415423"/>
    <w:rsid w:val="00415670"/>
    <w:rsid w:val="004157E2"/>
    <w:rsid w:val="004159DF"/>
    <w:rsid w:val="00415BD5"/>
    <w:rsid w:val="00416258"/>
    <w:rsid w:val="00416818"/>
    <w:rsid w:val="00416BBB"/>
    <w:rsid w:val="00416E99"/>
    <w:rsid w:val="00417A00"/>
    <w:rsid w:val="00417A96"/>
    <w:rsid w:val="00417AD1"/>
    <w:rsid w:val="0042002B"/>
    <w:rsid w:val="0042017A"/>
    <w:rsid w:val="00420425"/>
    <w:rsid w:val="0042085A"/>
    <w:rsid w:val="00420AF3"/>
    <w:rsid w:val="00420E4E"/>
    <w:rsid w:val="00421ABE"/>
    <w:rsid w:val="00421BD1"/>
    <w:rsid w:val="0042203C"/>
    <w:rsid w:val="00422170"/>
    <w:rsid w:val="004222F1"/>
    <w:rsid w:val="0042235A"/>
    <w:rsid w:val="00422606"/>
    <w:rsid w:val="00422738"/>
    <w:rsid w:val="00422BD9"/>
    <w:rsid w:val="00422C20"/>
    <w:rsid w:val="00423316"/>
    <w:rsid w:val="0042346A"/>
    <w:rsid w:val="004234FB"/>
    <w:rsid w:val="00423F42"/>
    <w:rsid w:val="004249C8"/>
    <w:rsid w:val="00424BF0"/>
    <w:rsid w:val="00424C63"/>
    <w:rsid w:val="0042501E"/>
    <w:rsid w:val="004256B4"/>
    <w:rsid w:val="004259A3"/>
    <w:rsid w:val="00425CC9"/>
    <w:rsid w:val="00425F67"/>
    <w:rsid w:val="00426C10"/>
    <w:rsid w:val="004277B7"/>
    <w:rsid w:val="00427FCA"/>
    <w:rsid w:val="00430631"/>
    <w:rsid w:val="00430B60"/>
    <w:rsid w:val="004310CC"/>
    <w:rsid w:val="004316FE"/>
    <w:rsid w:val="00431C6A"/>
    <w:rsid w:val="00431DAD"/>
    <w:rsid w:val="00431F31"/>
    <w:rsid w:val="0043263A"/>
    <w:rsid w:val="00432651"/>
    <w:rsid w:val="004330EA"/>
    <w:rsid w:val="00433319"/>
    <w:rsid w:val="0043337E"/>
    <w:rsid w:val="0043349F"/>
    <w:rsid w:val="00433C69"/>
    <w:rsid w:val="00433DCA"/>
    <w:rsid w:val="004341E5"/>
    <w:rsid w:val="004342EC"/>
    <w:rsid w:val="004345FB"/>
    <w:rsid w:val="004346CB"/>
    <w:rsid w:val="0043494C"/>
    <w:rsid w:val="00434FB6"/>
    <w:rsid w:val="00436AC9"/>
    <w:rsid w:val="00436F9F"/>
    <w:rsid w:val="00436FC9"/>
    <w:rsid w:val="00437731"/>
    <w:rsid w:val="0043791A"/>
    <w:rsid w:val="00437AA9"/>
    <w:rsid w:val="00437B4D"/>
    <w:rsid w:val="00437BDA"/>
    <w:rsid w:val="00437D77"/>
    <w:rsid w:val="00437EE3"/>
    <w:rsid w:val="004403FF"/>
    <w:rsid w:val="004409C2"/>
    <w:rsid w:val="004409EA"/>
    <w:rsid w:val="004410F1"/>
    <w:rsid w:val="004411BB"/>
    <w:rsid w:val="0044143A"/>
    <w:rsid w:val="004415FF"/>
    <w:rsid w:val="00442BD8"/>
    <w:rsid w:val="00442ECD"/>
    <w:rsid w:val="00442F37"/>
    <w:rsid w:val="00443386"/>
    <w:rsid w:val="004433AD"/>
    <w:rsid w:val="00443A17"/>
    <w:rsid w:val="004440D7"/>
    <w:rsid w:val="00444168"/>
    <w:rsid w:val="0044445D"/>
    <w:rsid w:val="004451D8"/>
    <w:rsid w:val="00445C91"/>
    <w:rsid w:val="00445CB5"/>
    <w:rsid w:val="0044605E"/>
    <w:rsid w:val="0044629E"/>
    <w:rsid w:val="00446783"/>
    <w:rsid w:val="004471A8"/>
    <w:rsid w:val="00447A20"/>
    <w:rsid w:val="00447DD9"/>
    <w:rsid w:val="00447ED4"/>
    <w:rsid w:val="00450043"/>
    <w:rsid w:val="00450102"/>
    <w:rsid w:val="00450397"/>
    <w:rsid w:val="00450778"/>
    <w:rsid w:val="00450A05"/>
    <w:rsid w:val="00450CF7"/>
    <w:rsid w:val="00450EF2"/>
    <w:rsid w:val="0045149F"/>
    <w:rsid w:val="00452340"/>
    <w:rsid w:val="0045265B"/>
    <w:rsid w:val="004527B6"/>
    <w:rsid w:val="0045299A"/>
    <w:rsid w:val="00452B5E"/>
    <w:rsid w:val="00452BBB"/>
    <w:rsid w:val="00453000"/>
    <w:rsid w:val="00453344"/>
    <w:rsid w:val="00453378"/>
    <w:rsid w:val="0045358F"/>
    <w:rsid w:val="00453BD0"/>
    <w:rsid w:val="00453C8C"/>
    <w:rsid w:val="00453CE3"/>
    <w:rsid w:val="00454942"/>
    <w:rsid w:val="00454D99"/>
    <w:rsid w:val="0045541B"/>
    <w:rsid w:val="004558F5"/>
    <w:rsid w:val="00455DF1"/>
    <w:rsid w:val="00456085"/>
    <w:rsid w:val="004562FF"/>
    <w:rsid w:val="00456588"/>
    <w:rsid w:val="00456879"/>
    <w:rsid w:val="00456CDB"/>
    <w:rsid w:val="00456EF4"/>
    <w:rsid w:val="00457226"/>
    <w:rsid w:val="00457287"/>
    <w:rsid w:val="0045745F"/>
    <w:rsid w:val="0045771A"/>
    <w:rsid w:val="00457B63"/>
    <w:rsid w:val="00460A6B"/>
    <w:rsid w:val="00460ADE"/>
    <w:rsid w:val="00460F92"/>
    <w:rsid w:val="0046135B"/>
    <w:rsid w:val="00461655"/>
    <w:rsid w:val="0046169D"/>
    <w:rsid w:val="004616A5"/>
    <w:rsid w:val="004617AA"/>
    <w:rsid w:val="0046183E"/>
    <w:rsid w:val="00461CA9"/>
    <w:rsid w:val="00462241"/>
    <w:rsid w:val="0046276B"/>
    <w:rsid w:val="00462E26"/>
    <w:rsid w:val="00462F06"/>
    <w:rsid w:val="00462F11"/>
    <w:rsid w:val="0046320C"/>
    <w:rsid w:val="00463371"/>
    <w:rsid w:val="00463576"/>
    <w:rsid w:val="00463989"/>
    <w:rsid w:val="00463BA6"/>
    <w:rsid w:val="00463BBC"/>
    <w:rsid w:val="00463D2D"/>
    <w:rsid w:val="00464A06"/>
    <w:rsid w:val="00464AFC"/>
    <w:rsid w:val="00464C23"/>
    <w:rsid w:val="00464FAF"/>
    <w:rsid w:val="00465104"/>
    <w:rsid w:val="00465223"/>
    <w:rsid w:val="00465EEB"/>
    <w:rsid w:val="00465F91"/>
    <w:rsid w:val="004662E2"/>
    <w:rsid w:val="004665F4"/>
    <w:rsid w:val="004667DE"/>
    <w:rsid w:val="00466E37"/>
    <w:rsid w:val="0046723A"/>
    <w:rsid w:val="004675A4"/>
    <w:rsid w:val="00467B36"/>
    <w:rsid w:val="00467B71"/>
    <w:rsid w:val="00467D53"/>
    <w:rsid w:val="00467E04"/>
    <w:rsid w:val="004702C1"/>
    <w:rsid w:val="00470533"/>
    <w:rsid w:val="004706EF"/>
    <w:rsid w:val="004706FF"/>
    <w:rsid w:val="0047092D"/>
    <w:rsid w:val="00470962"/>
    <w:rsid w:val="00470DDF"/>
    <w:rsid w:val="00470E43"/>
    <w:rsid w:val="00471458"/>
    <w:rsid w:val="004718C0"/>
    <w:rsid w:val="004719D9"/>
    <w:rsid w:val="00471CE9"/>
    <w:rsid w:val="00472247"/>
    <w:rsid w:val="00472D9B"/>
    <w:rsid w:val="00472FB3"/>
    <w:rsid w:val="00473044"/>
    <w:rsid w:val="00473707"/>
    <w:rsid w:val="00473AF1"/>
    <w:rsid w:val="00473E4D"/>
    <w:rsid w:val="00473FAF"/>
    <w:rsid w:val="00474252"/>
    <w:rsid w:val="0047468E"/>
    <w:rsid w:val="0047515A"/>
    <w:rsid w:val="00475661"/>
    <w:rsid w:val="00475A29"/>
    <w:rsid w:val="00475A73"/>
    <w:rsid w:val="00475B1C"/>
    <w:rsid w:val="00475C48"/>
    <w:rsid w:val="00475F93"/>
    <w:rsid w:val="00476263"/>
    <w:rsid w:val="004764BC"/>
    <w:rsid w:val="0047654C"/>
    <w:rsid w:val="00476746"/>
    <w:rsid w:val="00476C5F"/>
    <w:rsid w:val="00476DE4"/>
    <w:rsid w:val="004771F4"/>
    <w:rsid w:val="00477387"/>
    <w:rsid w:val="00477CDE"/>
    <w:rsid w:val="0048013A"/>
    <w:rsid w:val="0048090C"/>
    <w:rsid w:val="004809ED"/>
    <w:rsid w:val="00480B04"/>
    <w:rsid w:val="004812AB"/>
    <w:rsid w:val="00481492"/>
    <w:rsid w:val="00481D5C"/>
    <w:rsid w:val="00482AAA"/>
    <w:rsid w:val="00482ACF"/>
    <w:rsid w:val="00482C01"/>
    <w:rsid w:val="00482CBF"/>
    <w:rsid w:val="00483340"/>
    <w:rsid w:val="004836E1"/>
    <w:rsid w:val="00483B23"/>
    <w:rsid w:val="00483E91"/>
    <w:rsid w:val="00483F13"/>
    <w:rsid w:val="00484035"/>
    <w:rsid w:val="004847FD"/>
    <w:rsid w:val="0048494F"/>
    <w:rsid w:val="004857DE"/>
    <w:rsid w:val="00486730"/>
    <w:rsid w:val="00486A35"/>
    <w:rsid w:val="00487149"/>
    <w:rsid w:val="004875A8"/>
    <w:rsid w:val="00487B2F"/>
    <w:rsid w:val="00487F63"/>
    <w:rsid w:val="004905D4"/>
    <w:rsid w:val="0049068E"/>
    <w:rsid w:val="004908E2"/>
    <w:rsid w:val="00490F31"/>
    <w:rsid w:val="00491A6F"/>
    <w:rsid w:val="00491AAF"/>
    <w:rsid w:val="004921E9"/>
    <w:rsid w:val="004930B1"/>
    <w:rsid w:val="004938BC"/>
    <w:rsid w:val="004940D9"/>
    <w:rsid w:val="00494BB4"/>
    <w:rsid w:val="00494C64"/>
    <w:rsid w:val="00494D39"/>
    <w:rsid w:val="00494EA4"/>
    <w:rsid w:val="004958EF"/>
    <w:rsid w:val="004958FC"/>
    <w:rsid w:val="00496418"/>
    <w:rsid w:val="00496CF7"/>
    <w:rsid w:val="0049733D"/>
    <w:rsid w:val="0049756A"/>
    <w:rsid w:val="00497D5A"/>
    <w:rsid w:val="00497F62"/>
    <w:rsid w:val="004A0341"/>
    <w:rsid w:val="004A099C"/>
    <w:rsid w:val="004A0C48"/>
    <w:rsid w:val="004A121A"/>
    <w:rsid w:val="004A187A"/>
    <w:rsid w:val="004A18B9"/>
    <w:rsid w:val="004A1FBD"/>
    <w:rsid w:val="004A20AD"/>
    <w:rsid w:val="004A2136"/>
    <w:rsid w:val="004A253C"/>
    <w:rsid w:val="004A2808"/>
    <w:rsid w:val="004A2BA6"/>
    <w:rsid w:val="004A3361"/>
    <w:rsid w:val="004A3580"/>
    <w:rsid w:val="004A3859"/>
    <w:rsid w:val="004A4D48"/>
    <w:rsid w:val="004A52ED"/>
    <w:rsid w:val="004A5CB9"/>
    <w:rsid w:val="004A60B5"/>
    <w:rsid w:val="004A63B4"/>
    <w:rsid w:val="004A6543"/>
    <w:rsid w:val="004A66EB"/>
    <w:rsid w:val="004A6C91"/>
    <w:rsid w:val="004A6E2D"/>
    <w:rsid w:val="004A6FCF"/>
    <w:rsid w:val="004A7199"/>
    <w:rsid w:val="004A7585"/>
    <w:rsid w:val="004A784F"/>
    <w:rsid w:val="004B079D"/>
    <w:rsid w:val="004B0899"/>
    <w:rsid w:val="004B0A13"/>
    <w:rsid w:val="004B0DA7"/>
    <w:rsid w:val="004B1D20"/>
    <w:rsid w:val="004B1E95"/>
    <w:rsid w:val="004B1FBE"/>
    <w:rsid w:val="004B20FF"/>
    <w:rsid w:val="004B2183"/>
    <w:rsid w:val="004B31C2"/>
    <w:rsid w:val="004B3393"/>
    <w:rsid w:val="004B38A6"/>
    <w:rsid w:val="004B3AC3"/>
    <w:rsid w:val="004B3C2D"/>
    <w:rsid w:val="004B3C3C"/>
    <w:rsid w:val="004B3DFF"/>
    <w:rsid w:val="004B4013"/>
    <w:rsid w:val="004B443F"/>
    <w:rsid w:val="004B471A"/>
    <w:rsid w:val="004B4784"/>
    <w:rsid w:val="004B47F6"/>
    <w:rsid w:val="004B484A"/>
    <w:rsid w:val="004B4C1B"/>
    <w:rsid w:val="004B50B8"/>
    <w:rsid w:val="004B6A67"/>
    <w:rsid w:val="004B6B66"/>
    <w:rsid w:val="004B6E23"/>
    <w:rsid w:val="004B6FC4"/>
    <w:rsid w:val="004B7289"/>
    <w:rsid w:val="004B73B8"/>
    <w:rsid w:val="004B782C"/>
    <w:rsid w:val="004B7CDE"/>
    <w:rsid w:val="004C013E"/>
    <w:rsid w:val="004C0742"/>
    <w:rsid w:val="004C0B55"/>
    <w:rsid w:val="004C0CA4"/>
    <w:rsid w:val="004C0FC8"/>
    <w:rsid w:val="004C167C"/>
    <w:rsid w:val="004C16C4"/>
    <w:rsid w:val="004C19F8"/>
    <w:rsid w:val="004C1BD7"/>
    <w:rsid w:val="004C34AF"/>
    <w:rsid w:val="004C35C7"/>
    <w:rsid w:val="004C42F8"/>
    <w:rsid w:val="004C436C"/>
    <w:rsid w:val="004C43FD"/>
    <w:rsid w:val="004C4751"/>
    <w:rsid w:val="004C4CFC"/>
    <w:rsid w:val="004C518C"/>
    <w:rsid w:val="004C54FF"/>
    <w:rsid w:val="004C5BF6"/>
    <w:rsid w:val="004C625F"/>
    <w:rsid w:val="004C6581"/>
    <w:rsid w:val="004C7334"/>
    <w:rsid w:val="004C7450"/>
    <w:rsid w:val="004C74DF"/>
    <w:rsid w:val="004C75FE"/>
    <w:rsid w:val="004C76AF"/>
    <w:rsid w:val="004C7B5A"/>
    <w:rsid w:val="004C7BBC"/>
    <w:rsid w:val="004C7C01"/>
    <w:rsid w:val="004D00C1"/>
    <w:rsid w:val="004D04FD"/>
    <w:rsid w:val="004D06B5"/>
    <w:rsid w:val="004D0ACA"/>
    <w:rsid w:val="004D1168"/>
    <w:rsid w:val="004D14D3"/>
    <w:rsid w:val="004D24E2"/>
    <w:rsid w:val="004D278F"/>
    <w:rsid w:val="004D27C4"/>
    <w:rsid w:val="004D2807"/>
    <w:rsid w:val="004D28FE"/>
    <w:rsid w:val="004D2A32"/>
    <w:rsid w:val="004D2E93"/>
    <w:rsid w:val="004D2FA2"/>
    <w:rsid w:val="004D34E0"/>
    <w:rsid w:val="004D37D7"/>
    <w:rsid w:val="004D38D8"/>
    <w:rsid w:val="004D4B11"/>
    <w:rsid w:val="004D4BEA"/>
    <w:rsid w:val="004D5332"/>
    <w:rsid w:val="004D552B"/>
    <w:rsid w:val="004D59D8"/>
    <w:rsid w:val="004D5E3F"/>
    <w:rsid w:val="004D5F9B"/>
    <w:rsid w:val="004D660C"/>
    <w:rsid w:val="004D668A"/>
    <w:rsid w:val="004D6820"/>
    <w:rsid w:val="004D6E20"/>
    <w:rsid w:val="004D6E45"/>
    <w:rsid w:val="004D725F"/>
    <w:rsid w:val="004D77B9"/>
    <w:rsid w:val="004D7926"/>
    <w:rsid w:val="004D7CBE"/>
    <w:rsid w:val="004E0B98"/>
    <w:rsid w:val="004E129C"/>
    <w:rsid w:val="004E15AD"/>
    <w:rsid w:val="004E1C01"/>
    <w:rsid w:val="004E1C89"/>
    <w:rsid w:val="004E2028"/>
    <w:rsid w:val="004E2777"/>
    <w:rsid w:val="004E284F"/>
    <w:rsid w:val="004E35EE"/>
    <w:rsid w:val="004E3787"/>
    <w:rsid w:val="004E439C"/>
    <w:rsid w:val="004E4880"/>
    <w:rsid w:val="004E4AD9"/>
    <w:rsid w:val="004E4D9C"/>
    <w:rsid w:val="004E4E67"/>
    <w:rsid w:val="004E5018"/>
    <w:rsid w:val="004E579D"/>
    <w:rsid w:val="004E5E4B"/>
    <w:rsid w:val="004E5F37"/>
    <w:rsid w:val="004E602B"/>
    <w:rsid w:val="004E629A"/>
    <w:rsid w:val="004E6375"/>
    <w:rsid w:val="004E63A6"/>
    <w:rsid w:val="004E64B8"/>
    <w:rsid w:val="004E6BDE"/>
    <w:rsid w:val="004E7281"/>
    <w:rsid w:val="004E797C"/>
    <w:rsid w:val="004F0108"/>
    <w:rsid w:val="004F02D3"/>
    <w:rsid w:val="004F0778"/>
    <w:rsid w:val="004F0779"/>
    <w:rsid w:val="004F0AF4"/>
    <w:rsid w:val="004F0B21"/>
    <w:rsid w:val="004F0D62"/>
    <w:rsid w:val="004F2118"/>
    <w:rsid w:val="004F2493"/>
    <w:rsid w:val="004F2FDD"/>
    <w:rsid w:val="004F3270"/>
    <w:rsid w:val="004F345E"/>
    <w:rsid w:val="004F385B"/>
    <w:rsid w:val="004F3A30"/>
    <w:rsid w:val="004F3B07"/>
    <w:rsid w:val="004F3E9B"/>
    <w:rsid w:val="004F4080"/>
    <w:rsid w:val="004F41BC"/>
    <w:rsid w:val="004F425E"/>
    <w:rsid w:val="004F43E0"/>
    <w:rsid w:val="004F4744"/>
    <w:rsid w:val="004F4B0D"/>
    <w:rsid w:val="004F4DA0"/>
    <w:rsid w:val="004F5F18"/>
    <w:rsid w:val="004F695F"/>
    <w:rsid w:val="004F6D9A"/>
    <w:rsid w:val="004F7788"/>
    <w:rsid w:val="004F7B29"/>
    <w:rsid w:val="004F7D31"/>
    <w:rsid w:val="00500857"/>
    <w:rsid w:val="0050161C"/>
    <w:rsid w:val="00501F8A"/>
    <w:rsid w:val="00502029"/>
    <w:rsid w:val="00502048"/>
    <w:rsid w:val="00502FC7"/>
    <w:rsid w:val="005033DA"/>
    <w:rsid w:val="00503A63"/>
    <w:rsid w:val="00503BD5"/>
    <w:rsid w:val="00503CBD"/>
    <w:rsid w:val="00503FA0"/>
    <w:rsid w:val="0050550C"/>
    <w:rsid w:val="00505806"/>
    <w:rsid w:val="005059BB"/>
    <w:rsid w:val="00505AD9"/>
    <w:rsid w:val="00505C9D"/>
    <w:rsid w:val="00506281"/>
    <w:rsid w:val="00506359"/>
    <w:rsid w:val="0050637C"/>
    <w:rsid w:val="00506437"/>
    <w:rsid w:val="00506F2F"/>
    <w:rsid w:val="005074B4"/>
    <w:rsid w:val="005074E4"/>
    <w:rsid w:val="00507688"/>
    <w:rsid w:val="00507823"/>
    <w:rsid w:val="005102BD"/>
    <w:rsid w:val="00510831"/>
    <w:rsid w:val="005108F1"/>
    <w:rsid w:val="00510C50"/>
    <w:rsid w:val="005115B2"/>
    <w:rsid w:val="00511B7F"/>
    <w:rsid w:val="00511E10"/>
    <w:rsid w:val="00512052"/>
    <w:rsid w:val="005129ED"/>
    <w:rsid w:val="0051372A"/>
    <w:rsid w:val="00513921"/>
    <w:rsid w:val="00513961"/>
    <w:rsid w:val="00513C62"/>
    <w:rsid w:val="005141E6"/>
    <w:rsid w:val="005141ED"/>
    <w:rsid w:val="00514CA1"/>
    <w:rsid w:val="00514D41"/>
    <w:rsid w:val="005151AA"/>
    <w:rsid w:val="005151AD"/>
    <w:rsid w:val="00515285"/>
    <w:rsid w:val="00515CF5"/>
    <w:rsid w:val="00516747"/>
    <w:rsid w:val="00516860"/>
    <w:rsid w:val="00516BFC"/>
    <w:rsid w:val="00516D93"/>
    <w:rsid w:val="00516DDA"/>
    <w:rsid w:val="00517145"/>
    <w:rsid w:val="005178E3"/>
    <w:rsid w:val="00517BF9"/>
    <w:rsid w:val="00520129"/>
    <w:rsid w:val="005206D9"/>
    <w:rsid w:val="00521167"/>
    <w:rsid w:val="00521568"/>
    <w:rsid w:val="005218FB"/>
    <w:rsid w:val="00521AB2"/>
    <w:rsid w:val="00521AF5"/>
    <w:rsid w:val="00521D5F"/>
    <w:rsid w:val="005220BF"/>
    <w:rsid w:val="005226B3"/>
    <w:rsid w:val="0052289D"/>
    <w:rsid w:val="005230CD"/>
    <w:rsid w:val="005234EF"/>
    <w:rsid w:val="005238D0"/>
    <w:rsid w:val="00523E30"/>
    <w:rsid w:val="00524107"/>
    <w:rsid w:val="005243BD"/>
    <w:rsid w:val="005243D8"/>
    <w:rsid w:val="005244AB"/>
    <w:rsid w:val="00524621"/>
    <w:rsid w:val="005249E6"/>
    <w:rsid w:val="00525942"/>
    <w:rsid w:val="005259CB"/>
    <w:rsid w:val="00525D53"/>
    <w:rsid w:val="005265D4"/>
    <w:rsid w:val="005265DA"/>
    <w:rsid w:val="005269E1"/>
    <w:rsid w:val="00526A47"/>
    <w:rsid w:val="0052754D"/>
    <w:rsid w:val="00527A9B"/>
    <w:rsid w:val="00527AAF"/>
    <w:rsid w:val="00530048"/>
    <w:rsid w:val="005306B0"/>
    <w:rsid w:val="00530722"/>
    <w:rsid w:val="00530E2C"/>
    <w:rsid w:val="00531002"/>
    <w:rsid w:val="00531154"/>
    <w:rsid w:val="00531CBD"/>
    <w:rsid w:val="0053228F"/>
    <w:rsid w:val="005323C4"/>
    <w:rsid w:val="0053240B"/>
    <w:rsid w:val="005329EB"/>
    <w:rsid w:val="00532BC6"/>
    <w:rsid w:val="00533232"/>
    <w:rsid w:val="00533EE3"/>
    <w:rsid w:val="005340C7"/>
    <w:rsid w:val="0053455B"/>
    <w:rsid w:val="00534D49"/>
    <w:rsid w:val="00535375"/>
    <w:rsid w:val="005354A7"/>
    <w:rsid w:val="005356B0"/>
    <w:rsid w:val="005359F4"/>
    <w:rsid w:val="00535A32"/>
    <w:rsid w:val="00535C97"/>
    <w:rsid w:val="00540CDC"/>
    <w:rsid w:val="00540F56"/>
    <w:rsid w:val="00541613"/>
    <w:rsid w:val="00541780"/>
    <w:rsid w:val="0054183E"/>
    <w:rsid w:val="0054189C"/>
    <w:rsid w:val="005420EA"/>
    <w:rsid w:val="00542150"/>
    <w:rsid w:val="00542490"/>
    <w:rsid w:val="00542609"/>
    <w:rsid w:val="005427ED"/>
    <w:rsid w:val="0054288F"/>
    <w:rsid w:val="00543E2D"/>
    <w:rsid w:val="005440C7"/>
    <w:rsid w:val="0054422B"/>
    <w:rsid w:val="005443E4"/>
    <w:rsid w:val="00544448"/>
    <w:rsid w:val="00544795"/>
    <w:rsid w:val="0054482E"/>
    <w:rsid w:val="00544E5A"/>
    <w:rsid w:val="00545144"/>
    <w:rsid w:val="00546C1A"/>
    <w:rsid w:val="005478C2"/>
    <w:rsid w:val="00547C6A"/>
    <w:rsid w:val="00550689"/>
    <w:rsid w:val="00550A4D"/>
    <w:rsid w:val="00551267"/>
    <w:rsid w:val="00551B84"/>
    <w:rsid w:val="0055277C"/>
    <w:rsid w:val="0055292F"/>
    <w:rsid w:val="005536FB"/>
    <w:rsid w:val="00553A51"/>
    <w:rsid w:val="00553A54"/>
    <w:rsid w:val="00554221"/>
    <w:rsid w:val="005545AE"/>
    <w:rsid w:val="0055477B"/>
    <w:rsid w:val="00554D1F"/>
    <w:rsid w:val="00555764"/>
    <w:rsid w:val="00555907"/>
    <w:rsid w:val="00555EBF"/>
    <w:rsid w:val="00555F96"/>
    <w:rsid w:val="005564A6"/>
    <w:rsid w:val="00557CBB"/>
    <w:rsid w:val="00560694"/>
    <w:rsid w:val="0056075E"/>
    <w:rsid w:val="005615C8"/>
    <w:rsid w:val="0056171D"/>
    <w:rsid w:val="00561C9A"/>
    <w:rsid w:val="005624ED"/>
    <w:rsid w:val="00562523"/>
    <w:rsid w:val="00562580"/>
    <w:rsid w:val="005626AA"/>
    <w:rsid w:val="00562AF8"/>
    <w:rsid w:val="00563481"/>
    <w:rsid w:val="00563694"/>
    <w:rsid w:val="00563A3B"/>
    <w:rsid w:val="00564413"/>
    <w:rsid w:val="00565186"/>
    <w:rsid w:val="00565743"/>
    <w:rsid w:val="00565972"/>
    <w:rsid w:val="0056649C"/>
    <w:rsid w:val="00566872"/>
    <w:rsid w:val="005668F8"/>
    <w:rsid w:val="00566C67"/>
    <w:rsid w:val="00566E20"/>
    <w:rsid w:val="00566FD4"/>
    <w:rsid w:val="0056708A"/>
    <w:rsid w:val="00567986"/>
    <w:rsid w:val="00567D95"/>
    <w:rsid w:val="00567EEE"/>
    <w:rsid w:val="00567F64"/>
    <w:rsid w:val="0057048F"/>
    <w:rsid w:val="00570BE4"/>
    <w:rsid w:val="00571629"/>
    <w:rsid w:val="00571774"/>
    <w:rsid w:val="00571C48"/>
    <w:rsid w:val="00571CBD"/>
    <w:rsid w:val="0057242F"/>
    <w:rsid w:val="005726D2"/>
    <w:rsid w:val="00572B5D"/>
    <w:rsid w:val="00572E4D"/>
    <w:rsid w:val="00573689"/>
    <w:rsid w:val="00573B66"/>
    <w:rsid w:val="005742E0"/>
    <w:rsid w:val="00574C2F"/>
    <w:rsid w:val="00574C79"/>
    <w:rsid w:val="00574CCC"/>
    <w:rsid w:val="00575152"/>
    <w:rsid w:val="0057544C"/>
    <w:rsid w:val="0057637D"/>
    <w:rsid w:val="00576B42"/>
    <w:rsid w:val="00576EC6"/>
    <w:rsid w:val="005774B6"/>
    <w:rsid w:val="0057774C"/>
    <w:rsid w:val="005777F5"/>
    <w:rsid w:val="005806E6"/>
    <w:rsid w:val="00580A92"/>
    <w:rsid w:val="00580DD4"/>
    <w:rsid w:val="00581085"/>
    <w:rsid w:val="005811CA"/>
    <w:rsid w:val="0058120C"/>
    <w:rsid w:val="0058157D"/>
    <w:rsid w:val="00581725"/>
    <w:rsid w:val="005820CC"/>
    <w:rsid w:val="00582492"/>
    <w:rsid w:val="00582E01"/>
    <w:rsid w:val="0058353F"/>
    <w:rsid w:val="00583935"/>
    <w:rsid w:val="00583950"/>
    <w:rsid w:val="00583B93"/>
    <w:rsid w:val="00583DC4"/>
    <w:rsid w:val="0058418F"/>
    <w:rsid w:val="0058429F"/>
    <w:rsid w:val="00584417"/>
    <w:rsid w:val="00584ED1"/>
    <w:rsid w:val="00585078"/>
    <w:rsid w:val="005854A0"/>
    <w:rsid w:val="005858D5"/>
    <w:rsid w:val="00586268"/>
    <w:rsid w:val="00586292"/>
    <w:rsid w:val="00586414"/>
    <w:rsid w:val="00586756"/>
    <w:rsid w:val="0058681F"/>
    <w:rsid w:val="00586971"/>
    <w:rsid w:val="00586AD4"/>
    <w:rsid w:val="0058718E"/>
    <w:rsid w:val="00587673"/>
    <w:rsid w:val="00587AC8"/>
    <w:rsid w:val="0059001E"/>
    <w:rsid w:val="005901EC"/>
    <w:rsid w:val="005910F5"/>
    <w:rsid w:val="00591305"/>
    <w:rsid w:val="00591656"/>
    <w:rsid w:val="00591E1F"/>
    <w:rsid w:val="00592017"/>
    <w:rsid w:val="00592292"/>
    <w:rsid w:val="00592A50"/>
    <w:rsid w:val="00592B66"/>
    <w:rsid w:val="00592DBB"/>
    <w:rsid w:val="00592DC2"/>
    <w:rsid w:val="00592E6A"/>
    <w:rsid w:val="0059371D"/>
    <w:rsid w:val="005937A4"/>
    <w:rsid w:val="00593A79"/>
    <w:rsid w:val="00593A98"/>
    <w:rsid w:val="00593DAA"/>
    <w:rsid w:val="0059453D"/>
    <w:rsid w:val="00594B98"/>
    <w:rsid w:val="00594F7B"/>
    <w:rsid w:val="005952BD"/>
    <w:rsid w:val="00595351"/>
    <w:rsid w:val="0059548C"/>
    <w:rsid w:val="0059555D"/>
    <w:rsid w:val="0059555E"/>
    <w:rsid w:val="005957DE"/>
    <w:rsid w:val="00595895"/>
    <w:rsid w:val="0059596A"/>
    <w:rsid w:val="00595D75"/>
    <w:rsid w:val="005961B9"/>
    <w:rsid w:val="005962E9"/>
    <w:rsid w:val="005969A9"/>
    <w:rsid w:val="00596E59"/>
    <w:rsid w:val="0059708D"/>
    <w:rsid w:val="0059718C"/>
    <w:rsid w:val="00597782"/>
    <w:rsid w:val="005A0107"/>
    <w:rsid w:val="005A09FC"/>
    <w:rsid w:val="005A0D94"/>
    <w:rsid w:val="005A1643"/>
    <w:rsid w:val="005A1C0F"/>
    <w:rsid w:val="005A1CE8"/>
    <w:rsid w:val="005A2438"/>
    <w:rsid w:val="005A244A"/>
    <w:rsid w:val="005A24D9"/>
    <w:rsid w:val="005A33DD"/>
    <w:rsid w:val="005A35A5"/>
    <w:rsid w:val="005A35F7"/>
    <w:rsid w:val="005A3B6A"/>
    <w:rsid w:val="005A3B91"/>
    <w:rsid w:val="005A3CCF"/>
    <w:rsid w:val="005A3D84"/>
    <w:rsid w:val="005A3EB7"/>
    <w:rsid w:val="005A4A63"/>
    <w:rsid w:val="005A50CD"/>
    <w:rsid w:val="005A548E"/>
    <w:rsid w:val="005A5490"/>
    <w:rsid w:val="005A54EA"/>
    <w:rsid w:val="005A5664"/>
    <w:rsid w:val="005A584C"/>
    <w:rsid w:val="005A5B5A"/>
    <w:rsid w:val="005A5D1F"/>
    <w:rsid w:val="005A6888"/>
    <w:rsid w:val="005A690C"/>
    <w:rsid w:val="005A6B7F"/>
    <w:rsid w:val="005A79C9"/>
    <w:rsid w:val="005B0D02"/>
    <w:rsid w:val="005B121B"/>
    <w:rsid w:val="005B132D"/>
    <w:rsid w:val="005B2450"/>
    <w:rsid w:val="005B311E"/>
    <w:rsid w:val="005B3611"/>
    <w:rsid w:val="005B3996"/>
    <w:rsid w:val="005B3BC8"/>
    <w:rsid w:val="005B3E06"/>
    <w:rsid w:val="005B3EF5"/>
    <w:rsid w:val="005B3F9C"/>
    <w:rsid w:val="005B4977"/>
    <w:rsid w:val="005B5195"/>
    <w:rsid w:val="005B535C"/>
    <w:rsid w:val="005B572B"/>
    <w:rsid w:val="005B5AB8"/>
    <w:rsid w:val="005B60FC"/>
    <w:rsid w:val="005B6445"/>
    <w:rsid w:val="005B6A16"/>
    <w:rsid w:val="005B6A43"/>
    <w:rsid w:val="005B7163"/>
    <w:rsid w:val="005B76B7"/>
    <w:rsid w:val="005B7F2B"/>
    <w:rsid w:val="005B7FD5"/>
    <w:rsid w:val="005C0191"/>
    <w:rsid w:val="005C069C"/>
    <w:rsid w:val="005C0870"/>
    <w:rsid w:val="005C0E2D"/>
    <w:rsid w:val="005C118C"/>
    <w:rsid w:val="005C1480"/>
    <w:rsid w:val="005C2085"/>
    <w:rsid w:val="005C29F2"/>
    <w:rsid w:val="005C2A00"/>
    <w:rsid w:val="005C2A2F"/>
    <w:rsid w:val="005C3734"/>
    <w:rsid w:val="005C383B"/>
    <w:rsid w:val="005C39F5"/>
    <w:rsid w:val="005C3A95"/>
    <w:rsid w:val="005C412D"/>
    <w:rsid w:val="005C55DC"/>
    <w:rsid w:val="005C5FA9"/>
    <w:rsid w:val="005C64DD"/>
    <w:rsid w:val="005C6C09"/>
    <w:rsid w:val="005C6E16"/>
    <w:rsid w:val="005C6F47"/>
    <w:rsid w:val="005C71F1"/>
    <w:rsid w:val="005C735A"/>
    <w:rsid w:val="005C7CDE"/>
    <w:rsid w:val="005C7F23"/>
    <w:rsid w:val="005C7F67"/>
    <w:rsid w:val="005D017C"/>
    <w:rsid w:val="005D023E"/>
    <w:rsid w:val="005D05F7"/>
    <w:rsid w:val="005D0E77"/>
    <w:rsid w:val="005D1270"/>
    <w:rsid w:val="005D1DF0"/>
    <w:rsid w:val="005D1E96"/>
    <w:rsid w:val="005D2231"/>
    <w:rsid w:val="005D2464"/>
    <w:rsid w:val="005D254B"/>
    <w:rsid w:val="005D2961"/>
    <w:rsid w:val="005D29A4"/>
    <w:rsid w:val="005D2D48"/>
    <w:rsid w:val="005D2E33"/>
    <w:rsid w:val="005D32D7"/>
    <w:rsid w:val="005D333C"/>
    <w:rsid w:val="005D33D7"/>
    <w:rsid w:val="005D3AF9"/>
    <w:rsid w:val="005D3BB8"/>
    <w:rsid w:val="005D448C"/>
    <w:rsid w:val="005D4DA4"/>
    <w:rsid w:val="005D4DD9"/>
    <w:rsid w:val="005D51A4"/>
    <w:rsid w:val="005D5887"/>
    <w:rsid w:val="005D5C2C"/>
    <w:rsid w:val="005D61F8"/>
    <w:rsid w:val="005D626D"/>
    <w:rsid w:val="005D660D"/>
    <w:rsid w:val="005D662F"/>
    <w:rsid w:val="005E003F"/>
    <w:rsid w:val="005E0885"/>
    <w:rsid w:val="005E1362"/>
    <w:rsid w:val="005E1618"/>
    <w:rsid w:val="005E1807"/>
    <w:rsid w:val="005E1847"/>
    <w:rsid w:val="005E23A7"/>
    <w:rsid w:val="005E284D"/>
    <w:rsid w:val="005E28D3"/>
    <w:rsid w:val="005E293A"/>
    <w:rsid w:val="005E2A69"/>
    <w:rsid w:val="005E336E"/>
    <w:rsid w:val="005E3D6C"/>
    <w:rsid w:val="005E4017"/>
    <w:rsid w:val="005E4159"/>
    <w:rsid w:val="005E45D2"/>
    <w:rsid w:val="005E466E"/>
    <w:rsid w:val="005E495F"/>
    <w:rsid w:val="005E5807"/>
    <w:rsid w:val="005E5A2E"/>
    <w:rsid w:val="005E5DDA"/>
    <w:rsid w:val="005E5E13"/>
    <w:rsid w:val="005E6174"/>
    <w:rsid w:val="005E69FA"/>
    <w:rsid w:val="005E6DC0"/>
    <w:rsid w:val="005E6E58"/>
    <w:rsid w:val="005E7644"/>
    <w:rsid w:val="005E7B50"/>
    <w:rsid w:val="005F033B"/>
    <w:rsid w:val="005F0839"/>
    <w:rsid w:val="005F0C49"/>
    <w:rsid w:val="005F122A"/>
    <w:rsid w:val="005F1340"/>
    <w:rsid w:val="005F146E"/>
    <w:rsid w:val="005F1946"/>
    <w:rsid w:val="005F1CC5"/>
    <w:rsid w:val="005F1D6F"/>
    <w:rsid w:val="005F2B3D"/>
    <w:rsid w:val="005F2DB0"/>
    <w:rsid w:val="005F2EFE"/>
    <w:rsid w:val="005F3496"/>
    <w:rsid w:val="005F3775"/>
    <w:rsid w:val="005F3A0D"/>
    <w:rsid w:val="005F45CE"/>
    <w:rsid w:val="005F45FE"/>
    <w:rsid w:val="005F4768"/>
    <w:rsid w:val="005F4BF8"/>
    <w:rsid w:val="005F5715"/>
    <w:rsid w:val="005F5742"/>
    <w:rsid w:val="005F5D24"/>
    <w:rsid w:val="005F5E71"/>
    <w:rsid w:val="005F5E98"/>
    <w:rsid w:val="005F64C3"/>
    <w:rsid w:val="005F7997"/>
    <w:rsid w:val="005F79AD"/>
    <w:rsid w:val="005F7AF1"/>
    <w:rsid w:val="005F7BA0"/>
    <w:rsid w:val="005F7EB8"/>
    <w:rsid w:val="00600179"/>
    <w:rsid w:val="00600433"/>
    <w:rsid w:val="00600789"/>
    <w:rsid w:val="00600DA0"/>
    <w:rsid w:val="006015F5"/>
    <w:rsid w:val="00601730"/>
    <w:rsid w:val="00601857"/>
    <w:rsid w:val="0060187F"/>
    <w:rsid w:val="00601AEC"/>
    <w:rsid w:val="00601B4E"/>
    <w:rsid w:val="00601B6D"/>
    <w:rsid w:val="0060229A"/>
    <w:rsid w:val="00602D8B"/>
    <w:rsid w:val="0060339B"/>
    <w:rsid w:val="00603729"/>
    <w:rsid w:val="0060423C"/>
    <w:rsid w:val="00604460"/>
    <w:rsid w:val="00604580"/>
    <w:rsid w:val="0060466B"/>
    <w:rsid w:val="0060470E"/>
    <w:rsid w:val="0060471C"/>
    <w:rsid w:val="006048D5"/>
    <w:rsid w:val="00605BF9"/>
    <w:rsid w:val="0060629B"/>
    <w:rsid w:val="006062A0"/>
    <w:rsid w:val="0060637B"/>
    <w:rsid w:val="006068D8"/>
    <w:rsid w:val="00606EE8"/>
    <w:rsid w:val="0060724C"/>
    <w:rsid w:val="0060725F"/>
    <w:rsid w:val="006076F4"/>
    <w:rsid w:val="00607B50"/>
    <w:rsid w:val="00607D49"/>
    <w:rsid w:val="00607E90"/>
    <w:rsid w:val="0061004A"/>
    <w:rsid w:val="00610099"/>
    <w:rsid w:val="006107A6"/>
    <w:rsid w:val="00610950"/>
    <w:rsid w:val="00610C0F"/>
    <w:rsid w:val="00610DE2"/>
    <w:rsid w:val="00610F2E"/>
    <w:rsid w:val="00611058"/>
    <w:rsid w:val="00611D80"/>
    <w:rsid w:val="0061285B"/>
    <w:rsid w:val="00613009"/>
    <w:rsid w:val="006133B0"/>
    <w:rsid w:val="006136F9"/>
    <w:rsid w:val="00613E32"/>
    <w:rsid w:val="00613FA6"/>
    <w:rsid w:val="00614D1B"/>
    <w:rsid w:val="006156CC"/>
    <w:rsid w:val="00615E1D"/>
    <w:rsid w:val="0061618F"/>
    <w:rsid w:val="00616602"/>
    <w:rsid w:val="006167E4"/>
    <w:rsid w:val="006168B6"/>
    <w:rsid w:val="00616AB5"/>
    <w:rsid w:val="00616F64"/>
    <w:rsid w:val="00617317"/>
    <w:rsid w:val="00617C5A"/>
    <w:rsid w:val="00620927"/>
    <w:rsid w:val="00620BE7"/>
    <w:rsid w:val="00620C0B"/>
    <w:rsid w:val="00621138"/>
    <w:rsid w:val="00621761"/>
    <w:rsid w:val="00621C6C"/>
    <w:rsid w:val="00621FAC"/>
    <w:rsid w:val="006220BE"/>
    <w:rsid w:val="006220E2"/>
    <w:rsid w:val="00622317"/>
    <w:rsid w:val="006227C5"/>
    <w:rsid w:val="00622D05"/>
    <w:rsid w:val="006233B0"/>
    <w:rsid w:val="00623AC3"/>
    <w:rsid w:val="00623B35"/>
    <w:rsid w:val="00623B77"/>
    <w:rsid w:val="00623E67"/>
    <w:rsid w:val="0062404B"/>
    <w:rsid w:val="006242E7"/>
    <w:rsid w:val="0062463A"/>
    <w:rsid w:val="00624658"/>
    <w:rsid w:val="0062467E"/>
    <w:rsid w:val="00624910"/>
    <w:rsid w:val="00624AAA"/>
    <w:rsid w:val="00625052"/>
    <w:rsid w:val="006251C0"/>
    <w:rsid w:val="00625276"/>
    <w:rsid w:val="00625533"/>
    <w:rsid w:val="00625F01"/>
    <w:rsid w:val="0062632A"/>
    <w:rsid w:val="00626952"/>
    <w:rsid w:val="00626D69"/>
    <w:rsid w:val="00626E40"/>
    <w:rsid w:val="00626F99"/>
    <w:rsid w:val="006271BD"/>
    <w:rsid w:val="00627F9E"/>
    <w:rsid w:val="00631024"/>
    <w:rsid w:val="0063158D"/>
    <w:rsid w:val="00631B03"/>
    <w:rsid w:val="00631D24"/>
    <w:rsid w:val="00631DFB"/>
    <w:rsid w:val="00632308"/>
    <w:rsid w:val="0063272F"/>
    <w:rsid w:val="00632977"/>
    <w:rsid w:val="00632B73"/>
    <w:rsid w:val="0063373C"/>
    <w:rsid w:val="006338D5"/>
    <w:rsid w:val="0063393A"/>
    <w:rsid w:val="00633BFD"/>
    <w:rsid w:val="00633EAC"/>
    <w:rsid w:val="00634070"/>
    <w:rsid w:val="0063451E"/>
    <w:rsid w:val="006346EA"/>
    <w:rsid w:val="00634CBC"/>
    <w:rsid w:val="0063506F"/>
    <w:rsid w:val="00635338"/>
    <w:rsid w:val="006360E3"/>
    <w:rsid w:val="006362F0"/>
    <w:rsid w:val="006364EC"/>
    <w:rsid w:val="006370AB"/>
    <w:rsid w:val="00637898"/>
    <w:rsid w:val="00637B0A"/>
    <w:rsid w:val="00637D0B"/>
    <w:rsid w:val="0064005F"/>
    <w:rsid w:val="00640385"/>
    <w:rsid w:val="006408CC"/>
    <w:rsid w:val="00640BF8"/>
    <w:rsid w:val="00640EBC"/>
    <w:rsid w:val="006412D3"/>
    <w:rsid w:val="00641E7D"/>
    <w:rsid w:val="00642226"/>
    <w:rsid w:val="006427E3"/>
    <w:rsid w:val="00642A94"/>
    <w:rsid w:val="00643113"/>
    <w:rsid w:val="00643AD8"/>
    <w:rsid w:val="00644277"/>
    <w:rsid w:val="006444E8"/>
    <w:rsid w:val="00644DB8"/>
    <w:rsid w:val="00645161"/>
    <w:rsid w:val="006451F5"/>
    <w:rsid w:val="006456CA"/>
    <w:rsid w:val="0064577E"/>
    <w:rsid w:val="00645958"/>
    <w:rsid w:val="00645B2D"/>
    <w:rsid w:val="00645B3C"/>
    <w:rsid w:val="00645FF8"/>
    <w:rsid w:val="00646206"/>
    <w:rsid w:val="0064622C"/>
    <w:rsid w:val="00646DDF"/>
    <w:rsid w:val="00647556"/>
    <w:rsid w:val="00647A7F"/>
    <w:rsid w:val="006507FB"/>
    <w:rsid w:val="006509CC"/>
    <w:rsid w:val="00650F20"/>
    <w:rsid w:val="0065124D"/>
    <w:rsid w:val="0065155B"/>
    <w:rsid w:val="00651AF4"/>
    <w:rsid w:val="00651D9B"/>
    <w:rsid w:val="00651FDB"/>
    <w:rsid w:val="00652417"/>
    <w:rsid w:val="00652690"/>
    <w:rsid w:val="00652ABC"/>
    <w:rsid w:val="00652D7B"/>
    <w:rsid w:val="00653026"/>
    <w:rsid w:val="0065314F"/>
    <w:rsid w:val="006533FB"/>
    <w:rsid w:val="00653CF1"/>
    <w:rsid w:val="00654086"/>
    <w:rsid w:val="006544A0"/>
    <w:rsid w:val="006546A6"/>
    <w:rsid w:val="00654F76"/>
    <w:rsid w:val="00654FD4"/>
    <w:rsid w:val="00655279"/>
    <w:rsid w:val="00655312"/>
    <w:rsid w:val="006556F3"/>
    <w:rsid w:val="00655F96"/>
    <w:rsid w:val="00655FA6"/>
    <w:rsid w:val="00656362"/>
    <w:rsid w:val="006563AD"/>
    <w:rsid w:val="00656CE1"/>
    <w:rsid w:val="00657403"/>
    <w:rsid w:val="006602B8"/>
    <w:rsid w:val="00660353"/>
    <w:rsid w:val="00660AB6"/>
    <w:rsid w:val="00660B2C"/>
    <w:rsid w:val="00660F5F"/>
    <w:rsid w:val="006613EE"/>
    <w:rsid w:val="00661664"/>
    <w:rsid w:val="00661964"/>
    <w:rsid w:val="00662180"/>
    <w:rsid w:val="0066275C"/>
    <w:rsid w:val="0066294A"/>
    <w:rsid w:val="00662977"/>
    <w:rsid w:val="0066300D"/>
    <w:rsid w:val="00663411"/>
    <w:rsid w:val="006637AE"/>
    <w:rsid w:val="0066392B"/>
    <w:rsid w:val="006639A3"/>
    <w:rsid w:val="00663A1B"/>
    <w:rsid w:val="00664625"/>
    <w:rsid w:val="0066496C"/>
    <w:rsid w:val="00664997"/>
    <w:rsid w:val="00664DCB"/>
    <w:rsid w:val="00665AC9"/>
    <w:rsid w:val="006662BE"/>
    <w:rsid w:val="00666476"/>
    <w:rsid w:val="00666579"/>
    <w:rsid w:val="006667EB"/>
    <w:rsid w:val="00666F74"/>
    <w:rsid w:val="00667291"/>
    <w:rsid w:val="006672C4"/>
    <w:rsid w:val="006673C6"/>
    <w:rsid w:val="00667652"/>
    <w:rsid w:val="0066779E"/>
    <w:rsid w:val="006677AA"/>
    <w:rsid w:val="00667F3B"/>
    <w:rsid w:val="0067021C"/>
    <w:rsid w:val="00670B40"/>
    <w:rsid w:val="00671988"/>
    <w:rsid w:val="00671C9A"/>
    <w:rsid w:val="006721F6"/>
    <w:rsid w:val="006725F3"/>
    <w:rsid w:val="0067269F"/>
    <w:rsid w:val="0067294B"/>
    <w:rsid w:val="00672AC8"/>
    <w:rsid w:val="00673A54"/>
    <w:rsid w:val="00674074"/>
    <w:rsid w:val="00674230"/>
    <w:rsid w:val="00674A85"/>
    <w:rsid w:val="00674F76"/>
    <w:rsid w:val="006750CE"/>
    <w:rsid w:val="006753F5"/>
    <w:rsid w:val="006756DA"/>
    <w:rsid w:val="00675F08"/>
    <w:rsid w:val="006760B7"/>
    <w:rsid w:val="006761D2"/>
    <w:rsid w:val="00676467"/>
    <w:rsid w:val="00676599"/>
    <w:rsid w:val="006771A4"/>
    <w:rsid w:val="00677430"/>
    <w:rsid w:val="00677662"/>
    <w:rsid w:val="0067798D"/>
    <w:rsid w:val="00677FE5"/>
    <w:rsid w:val="006807E4"/>
    <w:rsid w:val="0068100A"/>
    <w:rsid w:val="00681506"/>
    <w:rsid w:val="00681883"/>
    <w:rsid w:val="00682036"/>
    <w:rsid w:val="0068253C"/>
    <w:rsid w:val="00682617"/>
    <w:rsid w:val="00682A94"/>
    <w:rsid w:val="00682C02"/>
    <w:rsid w:val="00682C91"/>
    <w:rsid w:val="006831C2"/>
    <w:rsid w:val="006833EC"/>
    <w:rsid w:val="00683765"/>
    <w:rsid w:val="00683988"/>
    <w:rsid w:val="00683D91"/>
    <w:rsid w:val="00683DE4"/>
    <w:rsid w:val="00684079"/>
    <w:rsid w:val="00684099"/>
    <w:rsid w:val="00684334"/>
    <w:rsid w:val="00684995"/>
    <w:rsid w:val="00684A9E"/>
    <w:rsid w:val="00684C9A"/>
    <w:rsid w:val="006850A8"/>
    <w:rsid w:val="00685444"/>
    <w:rsid w:val="00685840"/>
    <w:rsid w:val="00685A56"/>
    <w:rsid w:val="00685C3D"/>
    <w:rsid w:val="00685D92"/>
    <w:rsid w:val="0068662E"/>
    <w:rsid w:val="00686EC6"/>
    <w:rsid w:val="006874F7"/>
    <w:rsid w:val="00687C4D"/>
    <w:rsid w:val="00687C77"/>
    <w:rsid w:val="006904EB"/>
    <w:rsid w:val="00690D2B"/>
    <w:rsid w:val="00690E98"/>
    <w:rsid w:val="00691527"/>
    <w:rsid w:val="006917DB"/>
    <w:rsid w:val="006922DC"/>
    <w:rsid w:val="0069275C"/>
    <w:rsid w:val="0069311D"/>
    <w:rsid w:val="00693336"/>
    <w:rsid w:val="006935E3"/>
    <w:rsid w:val="00693E2D"/>
    <w:rsid w:val="00693F45"/>
    <w:rsid w:val="00693FE8"/>
    <w:rsid w:val="00694141"/>
    <w:rsid w:val="0069468B"/>
    <w:rsid w:val="006949E2"/>
    <w:rsid w:val="006953FD"/>
    <w:rsid w:val="00695D09"/>
    <w:rsid w:val="00696BC0"/>
    <w:rsid w:val="00696BC1"/>
    <w:rsid w:val="00696CAC"/>
    <w:rsid w:val="00696E88"/>
    <w:rsid w:val="00697500"/>
    <w:rsid w:val="00697ACE"/>
    <w:rsid w:val="00697BC7"/>
    <w:rsid w:val="006A07B1"/>
    <w:rsid w:val="006A09AF"/>
    <w:rsid w:val="006A09F6"/>
    <w:rsid w:val="006A0A34"/>
    <w:rsid w:val="006A0E9B"/>
    <w:rsid w:val="006A18A5"/>
    <w:rsid w:val="006A1A34"/>
    <w:rsid w:val="006A2568"/>
    <w:rsid w:val="006A2BCA"/>
    <w:rsid w:val="006A2C73"/>
    <w:rsid w:val="006A2C89"/>
    <w:rsid w:val="006A3073"/>
    <w:rsid w:val="006A3868"/>
    <w:rsid w:val="006A441A"/>
    <w:rsid w:val="006A4948"/>
    <w:rsid w:val="006A4DF5"/>
    <w:rsid w:val="006A5563"/>
    <w:rsid w:val="006A55DC"/>
    <w:rsid w:val="006A5D9B"/>
    <w:rsid w:val="006A6440"/>
    <w:rsid w:val="006A6C1A"/>
    <w:rsid w:val="006A6D5A"/>
    <w:rsid w:val="006A7050"/>
    <w:rsid w:val="006A7A26"/>
    <w:rsid w:val="006A7D94"/>
    <w:rsid w:val="006A7E80"/>
    <w:rsid w:val="006B05F3"/>
    <w:rsid w:val="006B0F8B"/>
    <w:rsid w:val="006B0F9D"/>
    <w:rsid w:val="006B1026"/>
    <w:rsid w:val="006B168D"/>
    <w:rsid w:val="006B17EF"/>
    <w:rsid w:val="006B1A4D"/>
    <w:rsid w:val="006B238D"/>
    <w:rsid w:val="006B2439"/>
    <w:rsid w:val="006B2542"/>
    <w:rsid w:val="006B28A4"/>
    <w:rsid w:val="006B29D8"/>
    <w:rsid w:val="006B32F3"/>
    <w:rsid w:val="006B38EF"/>
    <w:rsid w:val="006B39E9"/>
    <w:rsid w:val="006B3F54"/>
    <w:rsid w:val="006B4EA0"/>
    <w:rsid w:val="006B50B9"/>
    <w:rsid w:val="006B5114"/>
    <w:rsid w:val="006B55A3"/>
    <w:rsid w:val="006B5619"/>
    <w:rsid w:val="006B5877"/>
    <w:rsid w:val="006B5996"/>
    <w:rsid w:val="006B5B69"/>
    <w:rsid w:val="006B5C89"/>
    <w:rsid w:val="006B6260"/>
    <w:rsid w:val="006B633A"/>
    <w:rsid w:val="006B68FD"/>
    <w:rsid w:val="006B7034"/>
    <w:rsid w:val="006B7AD8"/>
    <w:rsid w:val="006C026A"/>
    <w:rsid w:val="006C0463"/>
    <w:rsid w:val="006C04A8"/>
    <w:rsid w:val="006C0D9C"/>
    <w:rsid w:val="006C1788"/>
    <w:rsid w:val="006C2227"/>
    <w:rsid w:val="006C22ED"/>
    <w:rsid w:val="006C231B"/>
    <w:rsid w:val="006C2C34"/>
    <w:rsid w:val="006C2DFF"/>
    <w:rsid w:val="006C301C"/>
    <w:rsid w:val="006C3EE3"/>
    <w:rsid w:val="006C3FAF"/>
    <w:rsid w:val="006C5311"/>
    <w:rsid w:val="006C5449"/>
    <w:rsid w:val="006C59A2"/>
    <w:rsid w:val="006C6510"/>
    <w:rsid w:val="006C7019"/>
    <w:rsid w:val="006C75FC"/>
    <w:rsid w:val="006C7D94"/>
    <w:rsid w:val="006D0494"/>
    <w:rsid w:val="006D05B1"/>
    <w:rsid w:val="006D1D16"/>
    <w:rsid w:val="006D20B3"/>
    <w:rsid w:val="006D24D3"/>
    <w:rsid w:val="006D2836"/>
    <w:rsid w:val="006D2CF5"/>
    <w:rsid w:val="006D2EA4"/>
    <w:rsid w:val="006D33D2"/>
    <w:rsid w:val="006D3743"/>
    <w:rsid w:val="006D47F1"/>
    <w:rsid w:val="006D4F2E"/>
    <w:rsid w:val="006D4FB3"/>
    <w:rsid w:val="006D4FD1"/>
    <w:rsid w:val="006D5423"/>
    <w:rsid w:val="006D5739"/>
    <w:rsid w:val="006D5E0A"/>
    <w:rsid w:val="006D5E33"/>
    <w:rsid w:val="006D6000"/>
    <w:rsid w:val="006D605A"/>
    <w:rsid w:val="006D618B"/>
    <w:rsid w:val="006D681D"/>
    <w:rsid w:val="006D6F78"/>
    <w:rsid w:val="006D703E"/>
    <w:rsid w:val="006D734F"/>
    <w:rsid w:val="006E020C"/>
    <w:rsid w:val="006E0477"/>
    <w:rsid w:val="006E1063"/>
    <w:rsid w:val="006E1635"/>
    <w:rsid w:val="006E1645"/>
    <w:rsid w:val="006E1740"/>
    <w:rsid w:val="006E1AB6"/>
    <w:rsid w:val="006E1B8F"/>
    <w:rsid w:val="006E1BBF"/>
    <w:rsid w:val="006E2205"/>
    <w:rsid w:val="006E2338"/>
    <w:rsid w:val="006E2934"/>
    <w:rsid w:val="006E2D9C"/>
    <w:rsid w:val="006E31F0"/>
    <w:rsid w:val="006E329A"/>
    <w:rsid w:val="006E35ED"/>
    <w:rsid w:val="006E43DA"/>
    <w:rsid w:val="006E4B5B"/>
    <w:rsid w:val="006E5045"/>
    <w:rsid w:val="006E5484"/>
    <w:rsid w:val="006E5A7F"/>
    <w:rsid w:val="006E5C5F"/>
    <w:rsid w:val="006E5F40"/>
    <w:rsid w:val="006E65A6"/>
    <w:rsid w:val="006E664E"/>
    <w:rsid w:val="006E6926"/>
    <w:rsid w:val="006E6947"/>
    <w:rsid w:val="006E6E1E"/>
    <w:rsid w:val="006E6E23"/>
    <w:rsid w:val="006E6F32"/>
    <w:rsid w:val="006E7785"/>
    <w:rsid w:val="006E79F0"/>
    <w:rsid w:val="006E7A11"/>
    <w:rsid w:val="006E7AA3"/>
    <w:rsid w:val="006E7E32"/>
    <w:rsid w:val="006E7EC3"/>
    <w:rsid w:val="006F0C56"/>
    <w:rsid w:val="006F0F3C"/>
    <w:rsid w:val="006F15F4"/>
    <w:rsid w:val="006F1A4D"/>
    <w:rsid w:val="006F1C04"/>
    <w:rsid w:val="006F1DC7"/>
    <w:rsid w:val="006F2788"/>
    <w:rsid w:val="006F3B2F"/>
    <w:rsid w:val="006F3E33"/>
    <w:rsid w:val="006F40D7"/>
    <w:rsid w:val="006F4182"/>
    <w:rsid w:val="006F4761"/>
    <w:rsid w:val="006F48A9"/>
    <w:rsid w:val="006F48EC"/>
    <w:rsid w:val="006F49F0"/>
    <w:rsid w:val="006F5166"/>
    <w:rsid w:val="006F594E"/>
    <w:rsid w:val="006F5BEC"/>
    <w:rsid w:val="006F5E5F"/>
    <w:rsid w:val="006F5F01"/>
    <w:rsid w:val="006F6751"/>
    <w:rsid w:val="006F6A7F"/>
    <w:rsid w:val="006F710A"/>
    <w:rsid w:val="006F73EB"/>
    <w:rsid w:val="006F7654"/>
    <w:rsid w:val="006F7C20"/>
    <w:rsid w:val="006F7D49"/>
    <w:rsid w:val="0070026C"/>
    <w:rsid w:val="00700A95"/>
    <w:rsid w:val="00700D8C"/>
    <w:rsid w:val="007010AD"/>
    <w:rsid w:val="00701101"/>
    <w:rsid w:val="007016CF"/>
    <w:rsid w:val="007021A9"/>
    <w:rsid w:val="00702961"/>
    <w:rsid w:val="00702EB8"/>
    <w:rsid w:val="0070317A"/>
    <w:rsid w:val="00703876"/>
    <w:rsid w:val="007039FD"/>
    <w:rsid w:val="00703CDE"/>
    <w:rsid w:val="00704D53"/>
    <w:rsid w:val="007053E4"/>
    <w:rsid w:val="00705BE9"/>
    <w:rsid w:val="00705C58"/>
    <w:rsid w:val="00706100"/>
    <w:rsid w:val="007068BD"/>
    <w:rsid w:val="00706FD5"/>
    <w:rsid w:val="0070725B"/>
    <w:rsid w:val="0070735F"/>
    <w:rsid w:val="00707C37"/>
    <w:rsid w:val="00707E5B"/>
    <w:rsid w:val="007100E7"/>
    <w:rsid w:val="00710717"/>
    <w:rsid w:val="0071138E"/>
    <w:rsid w:val="00711AE0"/>
    <w:rsid w:val="0071208E"/>
    <w:rsid w:val="00712BC1"/>
    <w:rsid w:val="00712F07"/>
    <w:rsid w:val="00713429"/>
    <w:rsid w:val="0071368F"/>
    <w:rsid w:val="00713D51"/>
    <w:rsid w:val="0071449E"/>
    <w:rsid w:val="00714704"/>
    <w:rsid w:val="00715236"/>
    <w:rsid w:val="0071594C"/>
    <w:rsid w:val="007159D8"/>
    <w:rsid w:val="00716E9E"/>
    <w:rsid w:val="00716F5A"/>
    <w:rsid w:val="00717094"/>
    <w:rsid w:val="007170D0"/>
    <w:rsid w:val="00717564"/>
    <w:rsid w:val="007177F8"/>
    <w:rsid w:val="00717CE5"/>
    <w:rsid w:val="00717F48"/>
    <w:rsid w:val="00720707"/>
    <w:rsid w:val="007208AA"/>
    <w:rsid w:val="00720962"/>
    <w:rsid w:val="0072113E"/>
    <w:rsid w:val="00721330"/>
    <w:rsid w:val="007213D7"/>
    <w:rsid w:val="007216EC"/>
    <w:rsid w:val="00722507"/>
    <w:rsid w:val="00722B75"/>
    <w:rsid w:val="00722F80"/>
    <w:rsid w:val="00722FA7"/>
    <w:rsid w:val="007230FE"/>
    <w:rsid w:val="00723378"/>
    <w:rsid w:val="00723A6F"/>
    <w:rsid w:val="007242B8"/>
    <w:rsid w:val="00724E7E"/>
    <w:rsid w:val="00724F59"/>
    <w:rsid w:val="00725161"/>
    <w:rsid w:val="00725495"/>
    <w:rsid w:val="00725C51"/>
    <w:rsid w:val="00725FBA"/>
    <w:rsid w:val="00726220"/>
    <w:rsid w:val="0072626B"/>
    <w:rsid w:val="00726350"/>
    <w:rsid w:val="007263FE"/>
    <w:rsid w:val="0072732F"/>
    <w:rsid w:val="0072750B"/>
    <w:rsid w:val="0072758E"/>
    <w:rsid w:val="00727D0F"/>
    <w:rsid w:val="007304A4"/>
    <w:rsid w:val="007307B8"/>
    <w:rsid w:val="0073088A"/>
    <w:rsid w:val="00730A7E"/>
    <w:rsid w:val="00730D7A"/>
    <w:rsid w:val="00730DA8"/>
    <w:rsid w:val="007312B9"/>
    <w:rsid w:val="007316B6"/>
    <w:rsid w:val="0073173D"/>
    <w:rsid w:val="00733063"/>
    <w:rsid w:val="007333AB"/>
    <w:rsid w:val="007337BE"/>
    <w:rsid w:val="00733DAB"/>
    <w:rsid w:val="007341C5"/>
    <w:rsid w:val="0073435C"/>
    <w:rsid w:val="00734740"/>
    <w:rsid w:val="00734F49"/>
    <w:rsid w:val="00735780"/>
    <w:rsid w:val="00735A37"/>
    <w:rsid w:val="00735B10"/>
    <w:rsid w:val="0073605C"/>
    <w:rsid w:val="0073667F"/>
    <w:rsid w:val="00736A1B"/>
    <w:rsid w:val="00736A97"/>
    <w:rsid w:val="00736B98"/>
    <w:rsid w:val="00736CD9"/>
    <w:rsid w:val="00737D02"/>
    <w:rsid w:val="00737D18"/>
    <w:rsid w:val="00737D79"/>
    <w:rsid w:val="007400EB"/>
    <w:rsid w:val="007404CA"/>
    <w:rsid w:val="00741136"/>
    <w:rsid w:val="00741B1D"/>
    <w:rsid w:val="007420B3"/>
    <w:rsid w:val="00742204"/>
    <w:rsid w:val="007425E9"/>
    <w:rsid w:val="00742752"/>
    <w:rsid w:val="00743EA0"/>
    <w:rsid w:val="0074416A"/>
    <w:rsid w:val="0074444E"/>
    <w:rsid w:val="0074484B"/>
    <w:rsid w:val="00744A5E"/>
    <w:rsid w:val="00744A69"/>
    <w:rsid w:val="00744BA6"/>
    <w:rsid w:val="00744D05"/>
    <w:rsid w:val="00745432"/>
    <w:rsid w:val="00745B51"/>
    <w:rsid w:val="00745F94"/>
    <w:rsid w:val="0074639F"/>
    <w:rsid w:val="00746A35"/>
    <w:rsid w:val="00746CCB"/>
    <w:rsid w:val="007476DB"/>
    <w:rsid w:val="0074773C"/>
    <w:rsid w:val="0074797B"/>
    <w:rsid w:val="00747C80"/>
    <w:rsid w:val="0075006F"/>
    <w:rsid w:val="00750705"/>
    <w:rsid w:val="00750DD5"/>
    <w:rsid w:val="007512A0"/>
    <w:rsid w:val="00751E23"/>
    <w:rsid w:val="00751F0B"/>
    <w:rsid w:val="0075221D"/>
    <w:rsid w:val="0075277F"/>
    <w:rsid w:val="00752C5B"/>
    <w:rsid w:val="00753878"/>
    <w:rsid w:val="00753B25"/>
    <w:rsid w:val="00753BC9"/>
    <w:rsid w:val="00753BFB"/>
    <w:rsid w:val="007542A7"/>
    <w:rsid w:val="0075465B"/>
    <w:rsid w:val="00754752"/>
    <w:rsid w:val="007550B0"/>
    <w:rsid w:val="0075516C"/>
    <w:rsid w:val="0075568B"/>
    <w:rsid w:val="00755ECB"/>
    <w:rsid w:val="00756724"/>
    <w:rsid w:val="00756A40"/>
    <w:rsid w:val="00756CEB"/>
    <w:rsid w:val="00756FEE"/>
    <w:rsid w:val="0075742E"/>
    <w:rsid w:val="00757716"/>
    <w:rsid w:val="00760399"/>
    <w:rsid w:val="00760DBE"/>
    <w:rsid w:val="007616D1"/>
    <w:rsid w:val="00761B92"/>
    <w:rsid w:val="00761F5A"/>
    <w:rsid w:val="00761F79"/>
    <w:rsid w:val="00761FC4"/>
    <w:rsid w:val="00762A37"/>
    <w:rsid w:val="00762AF6"/>
    <w:rsid w:val="00763387"/>
    <w:rsid w:val="0076343F"/>
    <w:rsid w:val="00763831"/>
    <w:rsid w:val="00764A5C"/>
    <w:rsid w:val="0076546E"/>
    <w:rsid w:val="00766560"/>
    <w:rsid w:val="00766775"/>
    <w:rsid w:val="00766922"/>
    <w:rsid w:val="00766F5F"/>
    <w:rsid w:val="007671CD"/>
    <w:rsid w:val="00767369"/>
    <w:rsid w:val="00767E15"/>
    <w:rsid w:val="007701F4"/>
    <w:rsid w:val="007705B8"/>
    <w:rsid w:val="0077062C"/>
    <w:rsid w:val="00770B33"/>
    <w:rsid w:val="00770D61"/>
    <w:rsid w:val="00771219"/>
    <w:rsid w:val="007712F4"/>
    <w:rsid w:val="00771865"/>
    <w:rsid w:val="00771945"/>
    <w:rsid w:val="0077199D"/>
    <w:rsid w:val="00771D93"/>
    <w:rsid w:val="00771F85"/>
    <w:rsid w:val="007729EC"/>
    <w:rsid w:val="007732C5"/>
    <w:rsid w:val="007733C8"/>
    <w:rsid w:val="007737D2"/>
    <w:rsid w:val="00773D7C"/>
    <w:rsid w:val="00773E18"/>
    <w:rsid w:val="00774399"/>
    <w:rsid w:val="00774702"/>
    <w:rsid w:val="00774B54"/>
    <w:rsid w:val="00774F30"/>
    <w:rsid w:val="00774FEB"/>
    <w:rsid w:val="0077505F"/>
    <w:rsid w:val="00775A13"/>
    <w:rsid w:val="00775F87"/>
    <w:rsid w:val="00775FFB"/>
    <w:rsid w:val="00776EE2"/>
    <w:rsid w:val="00777014"/>
    <w:rsid w:val="00777253"/>
    <w:rsid w:val="00777B45"/>
    <w:rsid w:val="00777EA7"/>
    <w:rsid w:val="00780BFF"/>
    <w:rsid w:val="00780D7C"/>
    <w:rsid w:val="0078184A"/>
    <w:rsid w:val="00781B33"/>
    <w:rsid w:val="00781BF8"/>
    <w:rsid w:val="00781C03"/>
    <w:rsid w:val="00781D28"/>
    <w:rsid w:val="00781FAB"/>
    <w:rsid w:val="00782343"/>
    <w:rsid w:val="00782592"/>
    <w:rsid w:val="007825EC"/>
    <w:rsid w:val="007826EF"/>
    <w:rsid w:val="00782761"/>
    <w:rsid w:val="00782900"/>
    <w:rsid w:val="007829C6"/>
    <w:rsid w:val="00782E13"/>
    <w:rsid w:val="00783172"/>
    <w:rsid w:val="007835D6"/>
    <w:rsid w:val="007837EA"/>
    <w:rsid w:val="00784386"/>
    <w:rsid w:val="00784496"/>
    <w:rsid w:val="00784613"/>
    <w:rsid w:val="00784970"/>
    <w:rsid w:val="007854DD"/>
    <w:rsid w:val="00785CAC"/>
    <w:rsid w:val="00786F9B"/>
    <w:rsid w:val="0078727C"/>
    <w:rsid w:val="007872F3"/>
    <w:rsid w:val="007873C7"/>
    <w:rsid w:val="007873CB"/>
    <w:rsid w:val="007874E5"/>
    <w:rsid w:val="0078762B"/>
    <w:rsid w:val="00790681"/>
    <w:rsid w:val="00790E74"/>
    <w:rsid w:val="00791234"/>
    <w:rsid w:val="00791C0D"/>
    <w:rsid w:val="00791FC6"/>
    <w:rsid w:val="007927B5"/>
    <w:rsid w:val="00792A64"/>
    <w:rsid w:val="00792A8E"/>
    <w:rsid w:val="00792C30"/>
    <w:rsid w:val="0079314B"/>
    <w:rsid w:val="007931EC"/>
    <w:rsid w:val="00793870"/>
    <w:rsid w:val="00793FAA"/>
    <w:rsid w:val="00794043"/>
    <w:rsid w:val="0079433F"/>
    <w:rsid w:val="00794CEA"/>
    <w:rsid w:val="00795236"/>
    <w:rsid w:val="00795E52"/>
    <w:rsid w:val="00795E93"/>
    <w:rsid w:val="00796B44"/>
    <w:rsid w:val="00796D83"/>
    <w:rsid w:val="00797003"/>
    <w:rsid w:val="0079793E"/>
    <w:rsid w:val="00797E1C"/>
    <w:rsid w:val="007A00CA"/>
    <w:rsid w:val="007A03E7"/>
    <w:rsid w:val="007A0641"/>
    <w:rsid w:val="007A0F1A"/>
    <w:rsid w:val="007A1721"/>
    <w:rsid w:val="007A196F"/>
    <w:rsid w:val="007A19F4"/>
    <w:rsid w:val="007A1A16"/>
    <w:rsid w:val="007A1B05"/>
    <w:rsid w:val="007A1FB5"/>
    <w:rsid w:val="007A1FD2"/>
    <w:rsid w:val="007A1FF4"/>
    <w:rsid w:val="007A21C2"/>
    <w:rsid w:val="007A21F1"/>
    <w:rsid w:val="007A2284"/>
    <w:rsid w:val="007A24C0"/>
    <w:rsid w:val="007A2DFD"/>
    <w:rsid w:val="007A30A0"/>
    <w:rsid w:val="007A329C"/>
    <w:rsid w:val="007A3B11"/>
    <w:rsid w:val="007A3F27"/>
    <w:rsid w:val="007A41F7"/>
    <w:rsid w:val="007A4464"/>
    <w:rsid w:val="007A4A95"/>
    <w:rsid w:val="007A4AA9"/>
    <w:rsid w:val="007A5110"/>
    <w:rsid w:val="007A5615"/>
    <w:rsid w:val="007A5A5F"/>
    <w:rsid w:val="007A5CA1"/>
    <w:rsid w:val="007A65C8"/>
    <w:rsid w:val="007A70EA"/>
    <w:rsid w:val="007A71AC"/>
    <w:rsid w:val="007A74C2"/>
    <w:rsid w:val="007A7903"/>
    <w:rsid w:val="007A7DF4"/>
    <w:rsid w:val="007B007F"/>
    <w:rsid w:val="007B0576"/>
    <w:rsid w:val="007B0DAC"/>
    <w:rsid w:val="007B0F4F"/>
    <w:rsid w:val="007B0F7B"/>
    <w:rsid w:val="007B16CC"/>
    <w:rsid w:val="007B1883"/>
    <w:rsid w:val="007B18EA"/>
    <w:rsid w:val="007B1BA8"/>
    <w:rsid w:val="007B1C00"/>
    <w:rsid w:val="007B1D75"/>
    <w:rsid w:val="007B1FE4"/>
    <w:rsid w:val="007B2139"/>
    <w:rsid w:val="007B26A1"/>
    <w:rsid w:val="007B2856"/>
    <w:rsid w:val="007B30BC"/>
    <w:rsid w:val="007B3712"/>
    <w:rsid w:val="007B3D16"/>
    <w:rsid w:val="007B47B2"/>
    <w:rsid w:val="007B4F91"/>
    <w:rsid w:val="007B5021"/>
    <w:rsid w:val="007B57C8"/>
    <w:rsid w:val="007B5FEC"/>
    <w:rsid w:val="007B6086"/>
    <w:rsid w:val="007B6690"/>
    <w:rsid w:val="007B6F23"/>
    <w:rsid w:val="007B72FE"/>
    <w:rsid w:val="007B7FD0"/>
    <w:rsid w:val="007C02DA"/>
    <w:rsid w:val="007C02EF"/>
    <w:rsid w:val="007C033A"/>
    <w:rsid w:val="007C0357"/>
    <w:rsid w:val="007C05B9"/>
    <w:rsid w:val="007C090A"/>
    <w:rsid w:val="007C0DF4"/>
    <w:rsid w:val="007C13F3"/>
    <w:rsid w:val="007C1AF8"/>
    <w:rsid w:val="007C205E"/>
    <w:rsid w:val="007C237D"/>
    <w:rsid w:val="007C2529"/>
    <w:rsid w:val="007C276B"/>
    <w:rsid w:val="007C2F38"/>
    <w:rsid w:val="007C317E"/>
    <w:rsid w:val="007C31AF"/>
    <w:rsid w:val="007C3807"/>
    <w:rsid w:val="007C3DBE"/>
    <w:rsid w:val="007C3FDD"/>
    <w:rsid w:val="007C4208"/>
    <w:rsid w:val="007C4567"/>
    <w:rsid w:val="007C4AB3"/>
    <w:rsid w:val="007C4BB6"/>
    <w:rsid w:val="007C5224"/>
    <w:rsid w:val="007C53B6"/>
    <w:rsid w:val="007C58CA"/>
    <w:rsid w:val="007C615F"/>
    <w:rsid w:val="007C6A24"/>
    <w:rsid w:val="007C71F9"/>
    <w:rsid w:val="007C7469"/>
    <w:rsid w:val="007C7520"/>
    <w:rsid w:val="007C7752"/>
    <w:rsid w:val="007C7811"/>
    <w:rsid w:val="007C7B64"/>
    <w:rsid w:val="007C7DFB"/>
    <w:rsid w:val="007D0415"/>
    <w:rsid w:val="007D0619"/>
    <w:rsid w:val="007D065A"/>
    <w:rsid w:val="007D16C7"/>
    <w:rsid w:val="007D17A4"/>
    <w:rsid w:val="007D1A10"/>
    <w:rsid w:val="007D252C"/>
    <w:rsid w:val="007D262D"/>
    <w:rsid w:val="007D29AC"/>
    <w:rsid w:val="007D2D10"/>
    <w:rsid w:val="007D3359"/>
    <w:rsid w:val="007D36AD"/>
    <w:rsid w:val="007D44B9"/>
    <w:rsid w:val="007D489B"/>
    <w:rsid w:val="007D48C4"/>
    <w:rsid w:val="007D508D"/>
    <w:rsid w:val="007D5CC1"/>
    <w:rsid w:val="007D635A"/>
    <w:rsid w:val="007D7322"/>
    <w:rsid w:val="007D750A"/>
    <w:rsid w:val="007D7788"/>
    <w:rsid w:val="007D7ABE"/>
    <w:rsid w:val="007D7D37"/>
    <w:rsid w:val="007E15AE"/>
    <w:rsid w:val="007E187E"/>
    <w:rsid w:val="007E1B84"/>
    <w:rsid w:val="007E1C00"/>
    <w:rsid w:val="007E1CB0"/>
    <w:rsid w:val="007E1FB9"/>
    <w:rsid w:val="007E21F9"/>
    <w:rsid w:val="007E2428"/>
    <w:rsid w:val="007E2BAF"/>
    <w:rsid w:val="007E3CCE"/>
    <w:rsid w:val="007E446F"/>
    <w:rsid w:val="007E44B5"/>
    <w:rsid w:val="007E4557"/>
    <w:rsid w:val="007E48F1"/>
    <w:rsid w:val="007E502E"/>
    <w:rsid w:val="007E5130"/>
    <w:rsid w:val="007E5EB6"/>
    <w:rsid w:val="007E5FD3"/>
    <w:rsid w:val="007E65FE"/>
    <w:rsid w:val="007E6817"/>
    <w:rsid w:val="007E6AE3"/>
    <w:rsid w:val="007E6E7B"/>
    <w:rsid w:val="007E7409"/>
    <w:rsid w:val="007F04CB"/>
    <w:rsid w:val="007F0A33"/>
    <w:rsid w:val="007F1102"/>
    <w:rsid w:val="007F12F7"/>
    <w:rsid w:val="007F1316"/>
    <w:rsid w:val="007F159A"/>
    <w:rsid w:val="007F19B2"/>
    <w:rsid w:val="007F207E"/>
    <w:rsid w:val="007F21E9"/>
    <w:rsid w:val="007F2BDA"/>
    <w:rsid w:val="007F2D83"/>
    <w:rsid w:val="007F307B"/>
    <w:rsid w:val="007F3C36"/>
    <w:rsid w:val="007F45D3"/>
    <w:rsid w:val="007F4618"/>
    <w:rsid w:val="007F4976"/>
    <w:rsid w:val="007F5CB0"/>
    <w:rsid w:val="007F5D4D"/>
    <w:rsid w:val="007F5DF0"/>
    <w:rsid w:val="007F6A97"/>
    <w:rsid w:val="007F6D85"/>
    <w:rsid w:val="007F70B7"/>
    <w:rsid w:val="007F78D6"/>
    <w:rsid w:val="008000D5"/>
    <w:rsid w:val="008009CE"/>
    <w:rsid w:val="00800A70"/>
    <w:rsid w:val="00800C13"/>
    <w:rsid w:val="008015F2"/>
    <w:rsid w:val="00801CA7"/>
    <w:rsid w:val="00801CB9"/>
    <w:rsid w:val="00802034"/>
    <w:rsid w:val="0080261E"/>
    <w:rsid w:val="00803194"/>
    <w:rsid w:val="00803371"/>
    <w:rsid w:val="00803569"/>
    <w:rsid w:val="00803957"/>
    <w:rsid w:val="00803CE0"/>
    <w:rsid w:val="00804011"/>
    <w:rsid w:val="008041CB"/>
    <w:rsid w:val="00804498"/>
    <w:rsid w:val="00804542"/>
    <w:rsid w:val="00804DD5"/>
    <w:rsid w:val="00804EA2"/>
    <w:rsid w:val="00805070"/>
    <w:rsid w:val="00806315"/>
    <w:rsid w:val="00806513"/>
    <w:rsid w:val="00806958"/>
    <w:rsid w:val="0080731C"/>
    <w:rsid w:val="0080780A"/>
    <w:rsid w:val="008078DB"/>
    <w:rsid w:val="00807A32"/>
    <w:rsid w:val="00807CB5"/>
    <w:rsid w:val="00807D35"/>
    <w:rsid w:val="00810841"/>
    <w:rsid w:val="00810DD2"/>
    <w:rsid w:val="00810E96"/>
    <w:rsid w:val="00810F2F"/>
    <w:rsid w:val="00811561"/>
    <w:rsid w:val="008115E9"/>
    <w:rsid w:val="0081164A"/>
    <w:rsid w:val="00811986"/>
    <w:rsid w:val="00811EF3"/>
    <w:rsid w:val="00811F4D"/>
    <w:rsid w:val="00812A98"/>
    <w:rsid w:val="00812D44"/>
    <w:rsid w:val="00812FA7"/>
    <w:rsid w:val="00813366"/>
    <w:rsid w:val="008139F0"/>
    <w:rsid w:val="00813A45"/>
    <w:rsid w:val="00814143"/>
    <w:rsid w:val="0081420C"/>
    <w:rsid w:val="00814785"/>
    <w:rsid w:val="00814BE0"/>
    <w:rsid w:val="00814F89"/>
    <w:rsid w:val="00815287"/>
    <w:rsid w:val="00815B65"/>
    <w:rsid w:val="00815D55"/>
    <w:rsid w:val="008162C1"/>
    <w:rsid w:val="008162C7"/>
    <w:rsid w:val="0081645A"/>
    <w:rsid w:val="008165BB"/>
    <w:rsid w:val="008168AD"/>
    <w:rsid w:val="008168E2"/>
    <w:rsid w:val="00817007"/>
    <w:rsid w:val="00817085"/>
    <w:rsid w:val="00817110"/>
    <w:rsid w:val="008173F2"/>
    <w:rsid w:val="00820006"/>
    <w:rsid w:val="008202F5"/>
    <w:rsid w:val="0082034D"/>
    <w:rsid w:val="008207BC"/>
    <w:rsid w:val="008208FA"/>
    <w:rsid w:val="00820D63"/>
    <w:rsid w:val="00820E7F"/>
    <w:rsid w:val="008213A0"/>
    <w:rsid w:val="00821920"/>
    <w:rsid w:val="00821CF1"/>
    <w:rsid w:val="0082222A"/>
    <w:rsid w:val="008229AB"/>
    <w:rsid w:val="0082438D"/>
    <w:rsid w:val="00824AF0"/>
    <w:rsid w:val="00824F9E"/>
    <w:rsid w:val="00825883"/>
    <w:rsid w:val="00826834"/>
    <w:rsid w:val="0082742E"/>
    <w:rsid w:val="00827466"/>
    <w:rsid w:val="008274B7"/>
    <w:rsid w:val="00827CD4"/>
    <w:rsid w:val="00827DF8"/>
    <w:rsid w:val="00830809"/>
    <w:rsid w:val="00830D7C"/>
    <w:rsid w:val="00830F25"/>
    <w:rsid w:val="0083114F"/>
    <w:rsid w:val="00831310"/>
    <w:rsid w:val="008318E4"/>
    <w:rsid w:val="0083206D"/>
    <w:rsid w:val="00832188"/>
    <w:rsid w:val="008325EF"/>
    <w:rsid w:val="008327AD"/>
    <w:rsid w:val="0083292F"/>
    <w:rsid w:val="00832C26"/>
    <w:rsid w:val="0083312A"/>
    <w:rsid w:val="0083373F"/>
    <w:rsid w:val="00833A3B"/>
    <w:rsid w:val="00833E21"/>
    <w:rsid w:val="00833E98"/>
    <w:rsid w:val="00834114"/>
    <w:rsid w:val="008341AF"/>
    <w:rsid w:val="008346B4"/>
    <w:rsid w:val="00834A1F"/>
    <w:rsid w:val="00834E64"/>
    <w:rsid w:val="00835444"/>
    <w:rsid w:val="008354A5"/>
    <w:rsid w:val="00835D69"/>
    <w:rsid w:val="00836475"/>
    <w:rsid w:val="0083676E"/>
    <w:rsid w:val="0083696F"/>
    <w:rsid w:val="00836AC8"/>
    <w:rsid w:val="00836BE5"/>
    <w:rsid w:val="00836C77"/>
    <w:rsid w:val="00836EA0"/>
    <w:rsid w:val="0083797E"/>
    <w:rsid w:val="00837AA1"/>
    <w:rsid w:val="00837CB9"/>
    <w:rsid w:val="00837EF9"/>
    <w:rsid w:val="00840370"/>
    <w:rsid w:val="00840937"/>
    <w:rsid w:val="00840941"/>
    <w:rsid w:val="00840B5B"/>
    <w:rsid w:val="00841335"/>
    <w:rsid w:val="00841BF5"/>
    <w:rsid w:val="00841FF6"/>
    <w:rsid w:val="008421E4"/>
    <w:rsid w:val="008429A9"/>
    <w:rsid w:val="00842AF3"/>
    <w:rsid w:val="00842EDB"/>
    <w:rsid w:val="00843C9B"/>
    <w:rsid w:val="00843E1C"/>
    <w:rsid w:val="00843F97"/>
    <w:rsid w:val="008444B5"/>
    <w:rsid w:val="008444F5"/>
    <w:rsid w:val="008446D9"/>
    <w:rsid w:val="00844BFA"/>
    <w:rsid w:val="0084511D"/>
    <w:rsid w:val="00845186"/>
    <w:rsid w:val="008452A4"/>
    <w:rsid w:val="00845319"/>
    <w:rsid w:val="00845386"/>
    <w:rsid w:val="008457E8"/>
    <w:rsid w:val="00845A7F"/>
    <w:rsid w:val="00845ECB"/>
    <w:rsid w:val="00845FFD"/>
    <w:rsid w:val="00846289"/>
    <w:rsid w:val="008463E7"/>
    <w:rsid w:val="008471DA"/>
    <w:rsid w:val="00847987"/>
    <w:rsid w:val="008502A7"/>
    <w:rsid w:val="00850606"/>
    <w:rsid w:val="00850939"/>
    <w:rsid w:val="00851069"/>
    <w:rsid w:val="00851147"/>
    <w:rsid w:val="008512A3"/>
    <w:rsid w:val="0085180D"/>
    <w:rsid w:val="00851CAB"/>
    <w:rsid w:val="00852371"/>
    <w:rsid w:val="0085262E"/>
    <w:rsid w:val="00852B6C"/>
    <w:rsid w:val="008533FD"/>
    <w:rsid w:val="008536E6"/>
    <w:rsid w:val="00853EAC"/>
    <w:rsid w:val="008542D1"/>
    <w:rsid w:val="00854CE8"/>
    <w:rsid w:val="0085534E"/>
    <w:rsid w:val="008553B7"/>
    <w:rsid w:val="00855E2E"/>
    <w:rsid w:val="00855F21"/>
    <w:rsid w:val="008561FB"/>
    <w:rsid w:val="008563E8"/>
    <w:rsid w:val="0085664D"/>
    <w:rsid w:val="00856A0C"/>
    <w:rsid w:val="00856B3A"/>
    <w:rsid w:val="00856C83"/>
    <w:rsid w:val="00857565"/>
    <w:rsid w:val="00857B91"/>
    <w:rsid w:val="0086087B"/>
    <w:rsid w:val="00860BD3"/>
    <w:rsid w:val="00860CE0"/>
    <w:rsid w:val="00861069"/>
    <w:rsid w:val="00861420"/>
    <w:rsid w:val="00861A49"/>
    <w:rsid w:val="00861B28"/>
    <w:rsid w:val="0086245A"/>
    <w:rsid w:val="008628CD"/>
    <w:rsid w:val="00862E3D"/>
    <w:rsid w:val="00862EAF"/>
    <w:rsid w:val="00863159"/>
    <w:rsid w:val="00863972"/>
    <w:rsid w:val="00863EF9"/>
    <w:rsid w:val="00864257"/>
    <w:rsid w:val="00864432"/>
    <w:rsid w:val="00864769"/>
    <w:rsid w:val="0086521C"/>
    <w:rsid w:val="00865513"/>
    <w:rsid w:val="00866212"/>
    <w:rsid w:val="00867574"/>
    <w:rsid w:val="00867C3A"/>
    <w:rsid w:val="00867F19"/>
    <w:rsid w:val="00870FBC"/>
    <w:rsid w:val="008710C8"/>
    <w:rsid w:val="00871131"/>
    <w:rsid w:val="0087183F"/>
    <w:rsid w:val="00871969"/>
    <w:rsid w:val="008720D5"/>
    <w:rsid w:val="008723FE"/>
    <w:rsid w:val="008724AE"/>
    <w:rsid w:val="008724BD"/>
    <w:rsid w:val="008724DE"/>
    <w:rsid w:val="0087259B"/>
    <w:rsid w:val="00872810"/>
    <w:rsid w:val="00872E6E"/>
    <w:rsid w:val="00873407"/>
    <w:rsid w:val="0087346B"/>
    <w:rsid w:val="00873544"/>
    <w:rsid w:val="008737CE"/>
    <w:rsid w:val="00873EAC"/>
    <w:rsid w:val="008740EF"/>
    <w:rsid w:val="00874333"/>
    <w:rsid w:val="00874D39"/>
    <w:rsid w:val="00874F7D"/>
    <w:rsid w:val="00875110"/>
    <w:rsid w:val="0087526D"/>
    <w:rsid w:val="00875493"/>
    <w:rsid w:val="00875949"/>
    <w:rsid w:val="0087619A"/>
    <w:rsid w:val="00876503"/>
    <w:rsid w:val="008767AA"/>
    <w:rsid w:val="00876AF4"/>
    <w:rsid w:val="0087753F"/>
    <w:rsid w:val="008778A0"/>
    <w:rsid w:val="008779AF"/>
    <w:rsid w:val="00877B2F"/>
    <w:rsid w:val="00877D05"/>
    <w:rsid w:val="008804D7"/>
    <w:rsid w:val="008815B5"/>
    <w:rsid w:val="00881610"/>
    <w:rsid w:val="0088190A"/>
    <w:rsid w:val="00881B9A"/>
    <w:rsid w:val="00881D0C"/>
    <w:rsid w:val="00881D22"/>
    <w:rsid w:val="00883231"/>
    <w:rsid w:val="00883C2E"/>
    <w:rsid w:val="008843D7"/>
    <w:rsid w:val="008844E2"/>
    <w:rsid w:val="00884AB9"/>
    <w:rsid w:val="00884DFE"/>
    <w:rsid w:val="00884E26"/>
    <w:rsid w:val="00884F6D"/>
    <w:rsid w:val="008850C5"/>
    <w:rsid w:val="00885224"/>
    <w:rsid w:val="0088574D"/>
    <w:rsid w:val="008859BF"/>
    <w:rsid w:val="00885A9F"/>
    <w:rsid w:val="00885BEA"/>
    <w:rsid w:val="00885D39"/>
    <w:rsid w:val="00886AF5"/>
    <w:rsid w:val="00886C4A"/>
    <w:rsid w:val="00886C6D"/>
    <w:rsid w:val="00886D54"/>
    <w:rsid w:val="008900EF"/>
    <w:rsid w:val="00890128"/>
    <w:rsid w:val="0089047F"/>
    <w:rsid w:val="008905BC"/>
    <w:rsid w:val="008910DD"/>
    <w:rsid w:val="008910E4"/>
    <w:rsid w:val="00891CFD"/>
    <w:rsid w:val="00891E44"/>
    <w:rsid w:val="00892545"/>
    <w:rsid w:val="00892DDC"/>
    <w:rsid w:val="00893276"/>
    <w:rsid w:val="008933A5"/>
    <w:rsid w:val="00893BC3"/>
    <w:rsid w:val="00895194"/>
    <w:rsid w:val="00895DC2"/>
    <w:rsid w:val="00896336"/>
    <w:rsid w:val="00896571"/>
    <w:rsid w:val="008967E9"/>
    <w:rsid w:val="008969AB"/>
    <w:rsid w:val="00896EE8"/>
    <w:rsid w:val="008978FB"/>
    <w:rsid w:val="00897A1C"/>
    <w:rsid w:val="00897E04"/>
    <w:rsid w:val="00897EE0"/>
    <w:rsid w:val="008A09D5"/>
    <w:rsid w:val="008A0B3D"/>
    <w:rsid w:val="008A0DBC"/>
    <w:rsid w:val="008A1469"/>
    <w:rsid w:val="008A14FD"/>
    <w:rsid w:val="008A17E5"/>
    <w:rsid w:val="008A1CD6"/>
    <w:rsid w:val="008A2295"/>
    <w:rsid w:val="008A2789"/>
    <w:rsid w:val="008A28F6"/>
    <w:rsid w:val="008A31D0"/>
    <w:rsid w:val="008A3874"/>
    <w:rsid w:val="008A3AB5"/>
    <w:rsid w:val="008A3B79"/>
    <w:rsid w:val="008A44BE"/>
    <w:rsid w:val="008A4991"/>
    <w:rsid w:val="008A51AB"/>
    <w:rsid w:val="008A537C"/>
    <w:rsid w:val="008A566C"/>
    <w:rsid w:val="008A59D9"/>
    <w:rsid w:val="008A59F0"/>
    <w:rsid w:val="008A6004"/>
    <w:rsid w:val="008A6646"/>
    <w:rsid w:val="008A6C89"/>
    <w:rsid w:val="008A7095"/>
    <w:rsid w:val="008A7849"/>
    <w:rsid w:val="008A7A05"/>
    <w:rsid w:val="008A7D24"/>
    <w:rsid w:val="008A7E8C"/>
    <w:rsid w:val="008A7ECA"/>
    <w:rsid w:val="008B00EC"/>
    <w:rsid w:val="008B0347"/>
    <w:rsid w:val="008B0D33"/>
    <w:rsid w:val="008B0FF0"/>
    <w:rsid w:val="008B156C"/>
    <w:rsid w:val="008B16B3"/>
    <w:rsid w:val="008B186C"/>
    <w:rsid w:val="008B1E3F"/>
    <w:rsid w:val="008B23EE"/>
    <w:rsid w:val="008B2DD5"/>
    <w:rsid w:val="008B2E3D"/>
    <w:rsid w:val="008B312D"/>
    <w:rsid w:val="008B322F"/>
    <w:rsid w:val="008B3393"/>
    <w:rsid w:val="008B4560"/>
    <w:rsid w:val="008B4E3B"/>
    <w:rsid w:val="008B4FE9"/>
    <w:rsid w:val="008B5729"/>
    <w:rsid w:val="008B5913"/>
    <w:rsid w:val="008B5CD3"/>
    <w:rsid w:val="008B6319"/>
    <w:rsid w:val="008B651D"/>
    <w:rsid w:val="008B6571"/>
    <w:rsid w:val="008B6816"/>
    <w:rsid w:val="008B6C3C"/>
    <w:rsid w:val="008B6E93"/>
    <w:rsid w:val="008B752B"/>
    <w:rsid w:val="008B79DE"/>
    <w:rsid w:val="008B7F0E"/>
    <w:rsid w:val="008C0C8D"/>
    <w:rsid w:val="008C0F7A"/>
    <w:rsid w:val="008C1070"/>
    <w:rsid w:val="008C114A"/>
    <w:rsid w:val="008C1514"/>
    <w:rsid w:val="008C1593"/>
    <w:rsid w:val="008C182F"/>
    <w:rsid w:val="008C1CB1"/>
    <w:rsid w:val="008C1DC3"/>
    <w:rsid w:val="008C2001"/>
    <w:rsid w:val="008C23BA"/>
    <w:rsid w:val="008C2466"/>
    <w:rsid w:val="008C2701"/>
    <w:rsid w:val="008C291D"/>
    <w:rsid w:val="008C2C37"/>
    <w:rsid w:val="008C2E34"/>
    <w:rsid w:val="008C2E35"/>
    <w:rsid w:val="008C2E95"/>
    <w:rsid w:val="008C303F"/>
    <w:rsid w:val="008C37AF"/>
    <w:rsid w:val="008C38BF"/>
    <w:rsid w:val="008C3B3F"/>
    <w:rsid w:val="008C4076"/>
    <w:rsid w:val="008C4523"/>
    <w:rsid w:val="008C4690"/>
    <w:rsid w:val="008C4861"/>
    <w:rsid w:val="008C490D"/>
    <w:rsid w:val="008C4BD5"/>
    <w:rsid w:val="008C4DA5"/>
    <w:rsid w:val="008C516D"/>
    <w:rsid w:val="008C5931"/>
    <w:rsid w:val="008C5C17"/>
    <w:rsid w:val="008C5C47"/>
    <w:rsid w:val="008C6086"/>
    <w:rsid w:val="008C619D"/>
    <w:rsid w:val="008C61B0"/>
    <w:rsid w:val="008C6376"/>
    <w:rsid w:val="008C637F"/>
    <w:rsid w:val="008C63A6"/>
    <w:rsid w:val="008C6EE8"/>
    <w:rsid w:val="008C743C"/>
    <w:rsid w:val="008C761C"/>
    <w:rsid w:val="008C785F"/>
    <w:rsid w:val="008C78EF"/>
    <w:rsid w:val="008C7928"/>
    <w:rsid w:val="008D0011"/>
    <w:rsid w:val="008D02B9"/>
    <w:rsid w:val="008D110C"/>
    <w:rsid w:val="008D1264"/>
    <w:rsid w:val="008D14BF"/>
    <w:rsid w:val="008D1BB4"/>
    <w:rsid w:val="008D1C8A"/>
    <w:rsid w:val="008D1F3D"/>
    <w:rsid w:val="008D217D"/>
    <w:rsid w:val="008D26CD"/>
    <w:rsid w:val="008D3352"/>
    <w:rsid w:val="008D35D5"/>
    <w:rsid w:val="008D3C8E"/>
    <w:rsid w:val="008D3D11"/>
    <w:rsid w:val="008D4725"/>
    <w:rsid w:val="008D4A98"/>
    <w:rsid w:val="008D4C68"/>
    <w:rsid w:val="008D5331"/>
    <w:rsid w:val="008D6193"/>
    <w:rsid w:val="008D61BE"/>
    <w:rsid w:val="008D6356"/>
    <w:rsid w:val="008D68D9"/>
    <w:rsid w:val="008D6DA8"/>
    <w:rsid w:val="008D7045"/>
    <w:rsid w:val="008D759B"/>
    <w:rsid w:val="008D7BC5"/>
    <w:rsid w:val="008D7D18"/>
    <w:rsid w:val="008D7EF0"/>
    <w:rsid w:val="008D7FAD"/>
    <w:rsid w:val="008E0088"/>
    <w:rsid w:val="008E01A1"/>
    <w:rsid w:val="008E0C99"/>
    <w:rsid w:val="008E14B5"/>
    <w:rsid w:val="008E19ED"/>
    <w:rsid w:val="008E25E9"/>
    <w:rsid w:val="008E260A"/>
    <w:rsid w:val="008E271D"/>
    <w:rsid w:val="008E2B9B"/>
    <w:rsid w:val="008E2C13"/>
    <w:rsid w:val="008E3CD4"/>
    <w:rsid w:val="008E41F4"/>
    <w:rsid w:val="008E4A37"/>
    <w:rsid w:val="008E4AC6"/>
    <w:rsid w:val="008E4B17"/>
    <w:rsid w:val="008E4B5E"/>
    <w:rsid w:val="008E50B6"/>
    <w:rsid w:val="008E5949"/>
    <w:rsid w:val="008E5C90"/>
    <w:rsid w:val="008E6266"/>
    <w:rsid w:val="008E6364"/>
    <w:rsid w:val="008E63D7"/>
    <w:rsid w:val="008E64E3"/>
    <w:rsid w:val="008E6552"/>
    <w:rsid w:val="008E6EFD"/>
    <w:rsid w:val="008E74CD"/>
    <w:rsid w:val="008E79F7"/>
    <w:rsid w:val="008E7DCD"/>
    <w:rsid w:val="008F0D98"/>
    <w:rsid w:val="008F0DD0"/>
    <w:rsid w:val="008F168A"/>
    <w:rsid w:val="008F2323"/>
    <w:rsid w:val="008F250F"/>
    <w:rsid w:val="008F252D"/>
    <w:rsid w:val="008F27E9"/>
    <w:rsid w:val="008F28D6"/>
    <w:rsid w:val="008F2C27"/>
    <w:rsid w:val="008F30A0"/>
    <w:rsid w:val="008F30E0"/>
    <w:rsid w:val="008F349A"/>
    <w:rsid w:val="008F34C0"/>
    <w:rsid w:val="008F35D5"/>
    <w:rsid w:val="008F365D"/>
    <w:rsid w:val="008F367B"/>
    <w:rsid w:val="008F38D8"/>
    <w:rsid w:val="008F47F6"/>
    <w:rsid w:val="008F4947"/>
    <w:rsid w:val="008F4C03"/>
    <w:rsid w:val="008F4C5F"/>
    <w:rsid w:val="008F4C92"/>
    <w:rsid w:val="008F5212"/>
    <w:rsid w:val="008F5326"/>
    <w:rsid w:val="008F5453"/>
    <w:rsid w:val="008F5469"/>
    <w:rsid w:val="008F5869"/>
    <w:rsid w:val="008F5E4A"/>
    <w:rsid w:val="008F6031"/>
    <w:rsid w:val="008F6160"/>
    <w:rsid w:val="008F6417"/>
    <w:rsid w:val="008F67C1"/>
    <w:rsid w:val="008F686D"/>
    <w:rsid w:val="008F6A3A"/>
    <w:rsid w:val="008F6C71"/>
    <w:rsid w:val="008F6DAC"/>
    <w:rsid w:val="008F7310"/>
    <w:rsid w:val="008F7958"/>
    <w:rsid w:val="0090021E"/>
    <w:rsid w:val="00900326"/>
    <w:rsid w:val="0090081F"/>
    <w:rsid w:val="009013F0"/>
    <w:rsid w:val="0090141C"/>
    <w:rsid w:val="00901660"/>
    <w:rsid w:val="00901A5A"/>
    <w:rsid w:val="00901B78"/>
    <w:rsid w:val="00901B97"/>
    <w:rsid w:val="009020EF"/>
    <w:rsid w:val="009021B6"/>
    <w:rsid w:val="009024C8"/>
    <w:rsid w:val="00902881"/>
    <w:rsid w:val="00902D38"/>
    <w:rsid w:val="00902FFC"/>
    <w:rsid w:val="0090371E"/>
    <w:rsid w:val="00903D31"/>
    <w:rsid w:val="00903D5C"/>
    <w:rsid w:val="00903F5B"/>
    <w:rsid w:val="009044A7"/>
    <w:rsid w:val="009047E5"/>
    <w:rsid w:val="00904E9F"/>
    <w:rsid w:val="009059ED"/>
    <w:rsid w:val="00905AE3"/>
    <w:rsid w:val="00905EEA"/>
    <w:rsid w:val="009061A7"/>
    <w:rsid w:val="009068BA"/>
    <w:rsid w:val="0090691C"/>
    <w:rsid w:val="00906CA5"/>
    <w:rsid w:val="0090708E"/>
    <w:rsid w:val="009077F6"/>
    <w:rsid w:val="00907869"/>
    <w:rsid w:val="00907EF1"/>
    <w:rsid w:val="00910525"/>
    <w:rsid w:val="00910BA7"/>
    <w:rsid w:val="00910CD3"/>
    <w:rsid w:val="00910EB4"/>
    <w:rsid w:val="00910FDC"/>
    <w:rsid w:val="00911471"/>
    <w:rsid w:val="009115CF"/>
    <w:rsid w:val="009118D5"/>
    <w:rsid w:val="00911D21"/>
    <w:rsid w:val="00911EA9"/>
    <w:rsid w:val="009127AF"/>
    <w:rsid w:val="00912A1B"/>
    <w:rsid w:val="00912B38"/>
    <w:rsid w:val="00912B78"/>
    <w:rsid w:val="00912DB1"/>
    <w:rsid w:val="00912FB8"/>
    <w:rsid w:val="00913F58"/>
    <w:rsid w:val="00914243"/>
    <w:rsid w:val="00914522"/>
    <w:rsid w:val="00914ABD"/>
    <w:rsid w:val="00914B39"/>
    <w:rsid w:val="00915C76"/>
    <w:rsid w:val="00915E8A"/>
    <w:rsid w:val="00916A7F"/>
    <w:rsid w:val="00917529"/>
    <w:rsid w:val="00917E21"/>
    <w:rsid w:val="009200C3"/>
    <w:rsid w:val="009201FF"/>
    <w:rsid w:val="00920385"/>
    <w:rsid w:val="009203C4"/>
    <w:rsid w:val="009206E5"/>
    <w:rsid w:val="009207CD"/>
    <w:rsid w:val="00920854"/>
    <w:rsid w:val="0092190C"/>
    <w:rsid w:val="009219D5"/>
    <w:rsid w:val="009220D5"/>
    <w:rsid w:val="00922137"/>
    <w:rsid w:val="00922228"/>
    <w:rsid w:val="009222FF"/>
    <w:rsid w:val="00922686"/>
    <w:rsid w:val="009231D1"/>
    <w:rsid w:val="00923FF6"/>
    <w:rsid w:val="009242C3"/>
    <w:rsid w:val="009249DF"/>
    <w:rsid w:val="00924B7F"/>
    <w:rsid w:val="00924CCF"/>
    <w:rsid w:val="00924F6D"/>
    <w:rsid w:val="00924F7D"/>
    <w:rsid w:val="0092533D"/>
    <w:rsid w:val="00925349"/>
    <w:rsid w:val="00925543"/>
    <w:rsid w:val="00925C2E"/>
    <w:rsid w:val="00926309"/>
    <w:rsid w:val="00926B0F"/>
    <w:rsid w:val="00926B5D"/>
    <w:rsid w:val="00926F48"/>
    <w:rsid w:val="009278D6"/>
    <w:rsid w:val="00927E3C"/>
    <w:rsid w:val="00927FD4"/>
    <w:rsid w:val="0093003D"/>
    <w:rsid w:val="00930267"/>
    <w:rsid w:val="009302CC"/>
    <w:rsid w:val="00930C5C"/>
    <w:rsid w:val="00930D10"/>
    <w:rsid w:val="00930D1D"/>
    <w:rsid w:val="00931395"/>
    <w:rsid w:val="00931CFE"/>
    <w:rsid w:val="009328FE"/>
    <w:rsid w:val="00933032"/>
    <w:rsid w:val="00933140"/>
    <w:rsid w:val="0093366A"/>
    <w:rsid w:val="009341DA"/>
    <w:rsid w:val="0093439B"/>
    <w:rsid w:val="00934D68"/>
    <w:rsid w:val="00936123"/>
    <w:rsid w:val="0093640D"/>
    <w:rsid w:val="00937111"/>
    <w:rsid w:val="009372FF"/>
    <w:rsid w:val="009375E9"/>
    <w:rsid w:val="00941211"/>
    <w:rsid w:val="00941F53"/>
    <w:rsid w:val="00942346"/>
    <w:rsid w:val="0094274B"/>
    <w:rsid w:val="0094307F"/>
    <w:rsid w:val="00943344"/>
    <w:rsid w:val="0094346B"/>
    <w:rsid w:val="00943900"/>
    <w:rsid w:val="00943F02"/>
    <w:rsid w:val="009444D0"/>
    <w:rsid w:val="00944500"/>
    <w:rsid w:val="009446AB"/>
    <w:rsid w:val="009446CB"/>
    <w:rsid w:val="009448F9"/>
    <w:rsid w:val="00944C09"/>
    <w:rsid w:val="00944D8F"/>
    <w:rsid w:val="00944E5E"/>
    <w:rsid w:val="00945423"/>
    <w:rsid w:val="00945B7B"/>
    <w:rsid w:val="00945CE7"/>
    <w:rsid w:val="00945D3A"/>
    <w:rsid w:val="00946193"/>
    <w:rsid w:val="00946324"/>
    <w:rsid w:val="00946C41"/>
    <w:rsid w:val="00946C47"/>
    <w:rsid w:val="00946CA3"/>
    <w:rsid w:val="00946F3C"/>
    <w:rsid w:val="00950162"/>
    <w:rsid w:val="009506B2"/>
    <w:rsid w:val="00950B6C"/>
    <w:rsid w:val="00951050"/>
    <w:rsid w:val="009512A2"/>
    <w:rsid w:val="00951634"/>
    <w:rsid w:val="00952041"/>
    <w:rsid w:val="0095232B"/>
    <w:rsid w:val="00952A17"/>
    <w:rsid w:val="00952D1C"/>
    <w:rsid w:val="009535F7"/>
    <w:rsid w:val="00953698"/>
    <w:rsid w:val="009537D6"/>
    <w:rsid w:val="00953F59"/>
    <w:rsid w:val="009541C6"/>
    <w:rsid w:val="00954579"/>
    <w:rsid w:val="00954D9D"/>
    <w:rsid w:val="00954EDD"/>
    <w:rsid w:val="0095509A"/>
    <w:rsid w:val="009556C7"/>
    <w:rsid w:val="00955EE3"/>
    <w:rsid w:val="00955FD3"/>
    <w:rsid w:val="00956085"/>
    <w:rsid w:val="00956F6E"/>
    <w:rsid w:val="009575D0"/>
    <w:rsid w:val="00957872"/>
    <w:rsid w:val="00957C4D"/>
    <w:rsid w:val="00957D10"/>
    <w:rsid w:val="0096021D"/>
    <w:rsid w:val="0096066E"/>
    <w:rsid w:val="00960B5B"/>
    <w:rsid w:val="00960D2D"/>
    <w:rsid w:val="00960FE5"/>
    <w:rsid w:val="00961974"/>
    <w:rsid w:val="00961BB0"/>
    <w:rsid w:val="0096223E"/>
    <w:rsid w:val="00962676"/>
    <w:rsid w:val="009626ED"/>
    <w:rsid w:val="00962968"/>
    <w:rsid w:val="00962D7C"/>
    <w:rsid w:val="00962DAC"/>
    <w:rsid w:val="00962EE8"/>
    <w:rsid w:val="0096328F"/>
    <w:rsid w:val="009639A3"/>
    <w:rsid w:val="00963E76"/>
    <w:rsid w:val="00964747"/>
    <w:rsid w:val="0096477B"/>
    <w:rsid w:val="00964885"/>
    <w:rsid w:val="0096532F"/>
    <w:rsid w:val="00965CA8"/>
    <w:rsid w:val="00965E8F"/>
    <w:rsid w:val="00965ED7"/>
    <w:rsid w:val="0096609E"/>
    <w:rsid w:val="009668B9"/>
    <w:rsid w:val="00966DD6"/>
    <w:rsid w:val="00966F04"/>
    <w:rsid w:val="00967D5F"/>
    <w:rsid w:val="00967FD3"/>
    <w:rsid w:val="009701B9"/>
    <w:rsid w:val="00970223"/>
    <w:rsid w:val="00970456"/>
    <w:rsid w:val="00970750"/>
    <w:rsid w:val="00970875"/>
    <w:rsid w:val="0097090B"/>
    <w:rsid w:val="00970C33"/>
    <w:rsid w:val="00970C90"/>
    <w:rsid w:val="00970CBB"/>
    <w:rsid w:val="00970D75"/>
    <w:rsid w:val="00971211"/>
    <w:rsid w:val="009713FB"/>
    <w:rsid w:val="00971940"/>
    <w:rsid w:val="0097200F"/>
    <w:rsid w:val="009720E6"/>
    <w:rsid w:val="00972B0F"/>
    <w:rsid w:val="00973395"/>
    <w:rsid w:val="009733DC"/>
    <w:rsid w:val="009735EB"/>
    <w:rsid w:val="00973A60"/>
    <w:rsid w:val="00973A76"/>
    <w:rsid w:val="00973EBE"/>
    <w:rsid w:val="00974195"/>
    <w:rsid w:val="009743DF"/>
    <w:rsid w:val="009744B9"/>
    <w:rsid w:val="00974795"/>
    <w:rsid w:val="00974886"/>
    <w:rsid w:val="00974D24"/>
    <w:rsid w:val="0097505B"/>
    <w:rsid w:val="009758CD"/>
    <w:rsid w:val="0097598F"/>
    <w:rsid w:val="00975B6D"/>
    <w:rsid w:val="0097699B"/>
    <w:rsid w:val="009769FB"/>
    <w:rsid w:val="00976DD7"/>
    <w:rsid w:val="009777D2"/>
    <w:rsid w:val="009778F1"/>
    <w:rsid w:val="00977CA3"/>
    <w:rsid w:val="00977D02"/>
    <w:rsid w:val="00977D78"/>
    <w:rsid w:val="009801E8"/>
    <w:rsid w:val="00980349"/>
    <w:rsid w:val="00980624"/>
    <w:rsid w:val="0098065C"/>
    <w:rsid w:val="009806CB"/>
    <w:rsid w:val="00980E2A"/>
    <w:rsid w:val="00981F4A"/>
    <w:rsid w:val="009823FA"/>
    <w:rsid w:val="00982535"/>
    <w:rsid w:val="0098341F"/>
    <w:rsid w:val="00983FAA"/>
    <w:rsid w:val="00984619"/>
    <w:rsid w:val="00984955"/>
    <w:rsid w:val="00984D1B"/>
    <w:rsid w:val="0098561A"/>
    <w:rsid w:val="0098576A"/>
    <w:rsid w:val="0098594D"/>
    <w:rsid w:val="00985A3C"/>
    <w:rsid w:val="00985C19"/>
    <w:rsid w:val="00985D00"/>
    <w:rsid w:val="00985D3B"/>
    <w:rsid w:val="0098646F"/>
    <w:rsid w:val="009866A6"/>
    <w:rsid w:val="00986B4A"/>
    <w:rsid w:val="009879A7"/>
    <w:rsid w:val="00987F94"/>
    <w:rsid w:val="0099011E"/>
    <w:rsid w:val="00990466"/>
    <w:rsid w:val="00990938"/>
    <w:rsid w:val="00990BE3"/>
    <w:rsid w:val="00990C70"/>
    <w:rsid w:val="00990DBB"/>
    <w:rsid w:val="00991433"/>
    <w:rsid w:val="0099172E"/>
    <w:rsid w:val="009919C2"/>
    <w:rsid w:val="00992725"/>
    <w:rsid w:val="00992B3B"/>
    <w:rsid w:val="009931DB"/>
    <w:rsid w:val="00994098"/>
    <w:rsid w:val="009941A0"/>
    <w:rsid w:val="009947CC"/>
    <w:rsid w:val="009948B9"/>
    <w:rsid w:val="00994AC4"/>
    <w:rsid w:val="0099512F"/>
    <w:rsid w:val="00995233"/>
    <w:rsid w:val="00995297"/>
    <w:rsid w:val="0099536F"/>
    <w:rsid w:val="009955C1"/>
    <w:rsid w:val="0099562D"/>
    <w:rsid w:val="00995E4B"/>
    <w:rsid w:val="009960CD"/>
    <w:rsid w:val="009967A5"/>
    <w:rsid w:val="00997057"/>
    <w:rsid w:val="0099749F"/>
    <w:rsid w:val="00997BEF"/>
    <w:rsid w:val="00997CF9"/>
    <w:rsid w:val="009A07AC"/>
    <w:rsid w:val="009A09A5"/>
    <w:rsid w:val="009A0AED"/>
    <w:rsid w:val="009A0DED"/>
    <w:rsid w:val="009A12D2"/>
    <w:rsid w:val="009A15A7"/>
    <w:rsid w:val="009A1A0F"/>
    <w:rsid w:val="009A26F5"/>
    <w:rsid w:val="009A2843"/>
    <w:rsid w:val="009A2B5B"/>
    <w:rsid w:val="009A3673"/>
    <w:rsid w:val="009A3B9E"/>
    <w:rsid w:val="009A3E7D"/>
    <w:rsid w:val="009A3F01"/>
    <w:rsid w:val="009A40F9"/>
    <w:rsid w:val="009A42B1"/>
    <w:rsid w:val="009A4589"/>
    <w:rsid w:val="009A46F0"/>
    <w:rsid w:val="009A4819"/>
    <w:rsid w:val="009A4B4B"/>
    <w:rsid w:val="009A4C1F"/>
    <w:rsid w:val="009A4C94"/>
    <w:rsid w:val="009A4CBE"/>
    <w:rsid w:val="009A4F61"/>
    <w:rsid w:val="009A5DDA"/>
    <w:rsid w:val="009A6111"/>
    <w:rsid w:val="009A66DD"/>
    <w:rsid w:val="009A6AAB"/>
    <w:rsid w:val="009A6F9D"/>
    <w:rsid w:val="009A7239"/>
    <w:rsid w:val="009A76D7"/>
    <w:rsid w:val="009B00E5"/>
    <w:rsid w:val="009B0D52"/>
    <w:rsid w:val="009B0F54"/>
    <w:rsid w:val="009B0F6A"/>
    <w:rsid w:val="009B16BD"/>
    <w:rsid w:val="009B1A81"/>
    <w:rsid w:val="009B1AF3"/>
    <w:rsid w:val="009B1C96"/>
    <w:rsid w:val="009B2EE2"/>
    <w:rsid w:val="009B30BE"/>
    <w:rsid w:val="009B3390"/>
    <w:rsid w:val="009B365A"/>
    <w:rsid w:val="009B3CE3"/>
    <w:rsid w:val="009B41A3"/>
    <w:rsid w:val="009B4309"/>
    <w:rsid w:val="009B43C1"/>
    <w:rsid w:val="009B47F3"/>
    <w:rsid w:val="009B4B08"/>
    <w:rsid w:val="009B4C65"/>
    <w:rsid w:val="009B4EF7"/>
    <w:rsid w:val="009B4F97"/>
    <w:rsid w:val="009B58DA"/>
    <w:rsid w:val="009B5CE1"/>
    <w:rsid w:val="009B5FB0"/>
    <w:rsid w:val="009B7B11"/>
    <w:rsid w:val="009B7D37"/>
    <w:rsid w:val="009C0AA6"/>
    <w:rsid w:val="009C0DC1"/>
    <w:rsid w:val="009C1967"/>
    <w:rsid w:val="009C1BEE"/>
    <w:rsid w:val="009C1D33"/>
    <w:rsid w:val="009C2675"/>
    <w:rsid w:val="009C298E"/>
    <w:rsid w:val="009C2ADD"/>
    <w:rsid w:val="009C2DA0"/>
    <w:rsid w:val="009C2DAA"/>
    <w:rsid w:val="009C2DC7"/>
    <w:rsid w:val="009C2EF2"/>
    <w:rsid w:val="009C33E2"/>
    <w:rsid w:val="009C3D27"/>
    <w:rsid w:val="009C4418"/>
    <w:rsid w:val="009C47BF"/>
    <w:rsid w:val="009C4BAB"/>
    <w:rsid w:val="009C5D2B"/>
    <w:rsid w:val="009C5E2C"/>
    <w:rsid w:val="009C5ECA"/>
    <w:rsid w:val="009C61A6"/>
    <w:rsid w:val="009C669C"/>
    <w:rsid w:val="009C6D52"/>
    <w:rsid w:val="009C73F7"/>
    <w:rsid w:val="009C745D"/>
    <w:rsid w:val="009C749B"/>
    <w:rsid w:val="009C7611"/>
    <w:rsid w:val="009C76E6"/>
    <w:rsid w:val="009C772E"/>
    <w:rsid w:val="009C77B4"/>
    <w:rsid w:val="009C78A7"/>
    <w:rsid w:val="009C78AA"/>
    <w:rsid w:val="009C7E18"/>
    <w:rsid w:val="009D06EA"/>
    <w:rsid w:val="009D08D8"/>
    <w:rsid w:val="009D0FF7"/>
    <w:rsid w:val="009D1396"/>
    <w:rsid w:val="009D148A"/>
    <w:rsid w:val="009D18AB"/>
    <w:rsid w:val="009D1976"/>
    <w:rsid w:val="009D1CFA"/>
    <w:rsid w:val="009D1E47"/>
    <w:rsid w:val="009D1EC1"/>
    <w:rsid w:val="009D234E"/>
    <w:rsid w:val="009D2544"/>
    <w:rsid w:val="009D2680"/>
    <w:rsid w:val="009D2806"/>
    <w:rsid w:val="009D2F43"/>
    <w:rsid w:val="009D3191"/>
    <w:rsid w:val="009D32BA"/>
    <w:rsid w:val="009D34CC"/>
    <w:rsid w:val="009D354B"/>
    <w:rsid w:val="009D365D"/>
    <w:rsid w:val="009D3773"/>
    <w:rsid w:val="009D40B1"/>
    <w:rsid w:val="009D48B8"/>
    <w:rsid w:val="009D4CD0"/>
    <w:rsid w:val="009D5502"/>
    <w:rsid w:val="009D58C2"/>
    <w:rsid w:val="009D5ED2"/>
    <w:rsid w:val="009D5F07"/>
    <w:rsid w:val="009D60EC"/>
    <w:rsid w:val="009D6ED5"/>
    <w:rsid w:val="009D6F61"/>
    <w:rsid w:val="009D6FC3"/>
    <w:rsid w:val="009D7044"/>
    <w:rsid w:val="009D7311"/>
    <w:rsid w:val="009D7763"/>
    <w:rsid w:val="009D7ECF"/>
    <w:rsid w:val="009E005A"/>
    <w:rsid w:val="009E026E"/>
    <w:rsid w:val="009E04F0"/>
    <w:rsid w:val="009E05F2"/>
    <w:rsid w:val="009E1FA5"/>
    <w:rsid w:val="009E2966"/>
    <w:rsid w:val="009E2BAE"/>
    <w:rsid w:val="009E2C9B"/>
    <w:rsid w:val="009E312C"/>
    <w:rsid w:val="009E331E"/>
    <w:rsid w:val="009E340D"/>
    <w:rsid w:val="009E3ABD"/>
    <w:rsid w:val="009E3B21"/>
    <w:rsid w:val="009E3E5E"/>
    <w:rsid w:val="009E42C1"/>
    <w:rsid w:val="009E4C72"/>
    <w:rsid w:val="009E4EAF"/>
    <w:rsid w:val="009E5051"/>
    <w:rsid w:val="009E557E"/>
    <w:rsid w:val="009E5C90"/>
    <w:rsid w:val="009E5EEA"/>
    <w:rsid w:val="009E6165"/>
    <w:rsid w:val="009E63EC"/>
    <w:rsid w:val="009E650F"/>
    <w:rsid w:val="009E6530"/>
    <w:rsid w:val="009E669B"/>
    <w:rsid w:val="009E671A"/>
    <w:rsid w:val="009E675E"/>
    <w:rsid w:val="009E6787"/>
    <w:rsid w:val="009E6D5C"/>
    <w:rsid w:val="009E6FAA"/>
    <w:rsid w:val="009E73B2"/>
    <w:rsid w:val="009E7B1F"/>
    <w:rsid w:val="009E7B21"/>
    <w:rsid w:val="009E7CE2"/>
    <w:rsid w:val="009F029E"/>
    <w:rsid w:val="009F02B7"/>
    <w:rsid w:val="009F0F62"/>
    <w:rsid w:val="009F10CB"/>
    <w:rsid w:val="009F12BB"/>
    <w:rsid w:val="009F141F"/>
    <w:rsid w:val="009F1498"/>
    <w:rsid w:val="009F15AC"/>
    <w:rsid w:val="009F1A1C"/>
    <w:rsid w:val="009F1B94"/>
    <w:rsid w:val="009F212C"/>
    <w:rsid w:val="009F26EC"/>
    <w:rsid w:val="009F3039"/>
    <w:rsid w:val="009F3154"/>
    <w:rsid w:val="009F38D6"/>
    <w:rsid w:val="009F3920"/>
    <w:rsid w:val="009F3C40"/>
    <w:rsid w:val="009F4DA8"/>
    <w:rsid w:val="009F51D5"/>
    <w:rsid w:val="009F5200"/>
    <w:rsid w:val="009F5C4B"/>
    <w:rsid w:val="009F5F83"/>
    <w:rsid w:val="009F617B"/>
    <w:rsid w:val="009F6A08"/>
    <w:rsid w:val="009F6C87"/>
    <w:rsid w:val="009F6F11"/>
    <w:rsid w:val="009F728A"/>
    <w:rsid w:val="009F728E"/>
    <w:rsid w:val="009F75DD"/>
    <w:rsid w:val="009F79EB"/>
    <w:rsid w:val="00A002FD"/>
    <w:rsid w:val="00A00329"/>
    <w:rsid w:val="00A00461"/>
    <w:rsid w:val="00A00462"/>
    <w:rsid w:val="00A00956"/>
    <w:rsid w:val="00A00A8A"/>
    <w:rsid w:val="00A00DAA"/>
    <w:rsid w:val="00A00E48"/>
    <w:rsid w:val="00A00E56"/>
    <w:rsid w:val="00A012B8"/>
    <w:rsid w:val="00A012DE"/>
    <w:rsid w:val="00A01384"/>
    <w:rsid w:val="00A01755"/>
    <w:rsid w:val="00A01B16"/>
    <w:rsid w:val="00A01E0F"/>
    <w:rsid w:val="00A022C0"/>
    <w:rsid w:val="00A0255B"/>
    <w:rsid w:val="00A02611"/>
    <w:rsid w:val="00A0299B"/>
    <w:rsid w:val="00A02A20"/>
    <w:rsid w:val="00A02E85"/>
    <w:rsid w:val="00A037C1"/>
    <w:rsid w:val="00A037D3"/>
    <w:rsid w:val="00A03878"/>
    <w:rsid w:val="00A03BEE"/>
    <w:rsid w:val="00A03E1C"/>
    <w:rsid w:val="00A03EAD"/>
    <w:rsid w:val="00A03FF0"/>
    <w:rsid w:val="00A0469C"/>
    <w:rsid w:val="00A046F3"/>
    <w:rsid w:val="00A04E34"/>
    <w:rsid w:val="00A04FB0"/>
    <w:rsid w:val="00A055D6"/>
    <w:rsid w:val="00A0568C"/>
    <w:rsid w:val="00A05EF0"/>
    <w:rsid w:val="00A060D4"/>
    <w:rsid w:val="00A061A0"/>
    <w:rsid w:val="00A065B2"/>
    <w:rsid w:val="00A06698"/>
    <w:rsid w:val="00A067F1"/>
    <w:rsid w:val="00A06A63"/>
    <w:rsid w:val="00A06C16"/>
    <w:rsid w:val="00A0707C"/>
    <w:rsid w:val="00A071BF"/>
    <w:rsid w:val="00A073CA"/>
    <w:rsid w:val="00A07D84"/>
    <w:rsid w:val="00A10094"/>
    <w:rsid w:val="00A101B2"/>
    <w:rsid w:val="00A10215"/>
    <w:rsid w:val="00A105FB"/>
    <w:rsid w:val="00A1161F"/>
    <w:rsid w:val="00A1171E"/>
    <w:rsid w:val="00A11852"/>
    <w:rsid w:val="00A11CA9"/>
    <w:rsid w:val="00A11DC1"/>
    <w:rsid w:val="00A12154"/>
    <w:rsid w:val="00A12665"/>
    <w:rsid w:val="00A12AA0"/>
    <w:rsid w:val="00A12D9F"/>
    <w:rsid w:val="00A1323C"/>
    <w:rsid w:val="00A134FE"/>
    <w:rsid w:val="00A13532"/>
    <w:rsid w:val="00A136B3"/>
    <w:rsid w:val="00A13708"/>
    <w:rsid w:val="00A1396C"/>
    <w:rsid w:val="00A13977"/>
    <w:rsid w:val="00A14D7C"/>
    <w:rsid w:val="00A15824"/>
    <w:rsid w:val="00A15AC4"/>
    <w:rsid w:val="00A15B06"/>
    <w:rsid w:val="00A16116"/>
    <w:rsid w:val="00A162D3"/>
    <w:rsid w:val="00A16390"/>
    <w:rsid w:val="00A1674B"/>
    <w:rsid w:val="00A16777"/>
    <w:rsid w:val="00A17203"/>
    <w:rsid w:val="00A17763"/>
    <w:rsid w:val="00A177C6"/>
    <w:rsid w:val="00A17FC1"/>
    <w:rsid w:val="00A203C6"/>
    <w:rsid w:val="00A207AD"/>
    <w:rsid w:val="00A20B87"/>
    <w:rsid w:val="00A20FF5"/>
    <w:rsid w:val="00A21093"/>
    <w:rsid w:val="00A21454"/>
    <w:rsid w:val="00A217FE"/>
    <w:rsid w:val="00A2198E"/>
    <w:rsid w:val="00A21DB9"/>
    <w:rsid w:val="00A227FE"/>
    <w:rsid w:val="00A22C1C"/>
    <w:rsid w:val="00A232FF"/>
    <w:rsid w:val="00A2361B"/>
    <w:rsid w:val="00A23888"/>
    <w:rsid w:val="00A23D2C"/>
    <w:rsid w:val="00A2411F"/>
    <w:rsid w:val="00A24156"/>
    <w:rsid w:val="00A2424D"/>
    <w:rsid w:val="00A243A2"/>
    <w:rsid w:val="00A247EF"/>
    <w:rsid w:val="00A24A3E"/>
    <w:rsid w:val="00A24A59"/>
    <w:rsid w:val="00A24AAD"/>
    <w:rsid w:val="00A24E16"/>
    <w:rsid w:val="00A24E4C"/>
    <w:rsid w:val="00A24EE9"/>
    <w:rsid w:val="00A25370"/>
    <w:rsid w:val="00A2549E"/>
    <w:rsid w:val="00A256C6"/>
    <w:rsid w:val="00A25AEA"/>
    <w:rsid w:val="00A25F3A"/>
    <w:rsid w:val="00A2608C"/>
    <w:rsid w:val="00A26167"/>
    <w:rsid w:val="00A26B24"/>
    <w:rsid w:val="00A26BF3"/>
    <w:rsid w:val="00A27478"/>
    <w:rsid w:val="00A27540"/>
    <w:rsid w:val="00A27929"/>
    <w:rsid w:val="00A31345"/>
    <w:rsid w:val="00A315D0"/>
    <w:rsid w:val="00A31DFE"/>
    <w:rsid w:val="00A32382"/>
    <w:rsid w:val="00A32425"/>
    <w:rsid w:val="00A32AD3"/>
    <w:rsid w:val="00A331C1"/>
    <w:rsid w:val="00A33A3D"/>
    <w:rsid w:val="00A33F1C"/>
    <w:rsid w:val="00A3439E"/>
    <w:rsid w:val="00A3479E"/>
    <w:rsid w:val="00A352CD"/>
    <w:rsid w:val="00A353D9"/>
    <w:rsid w:val="00A3545A"/>
    <w:rsid w:val="00A35628"/>
    <w:rsid w:val="00A35E8B"/>
    <w:rsid w:val="00A3606B"/>
    <w:rsid w:val="00A365CC"/>
    <w:rsid w:val="00A36B59"/>
    <w:rsid w:val="00A36C44"/>
    <w:rsid w:val="00A36D16"/>
    <w:rsid w:val="00A37086"/>
    <w:rsid w:val="00A37290"/>
    <w:rsid w:val="00A37565"/>
    <w:rsid w:val="00A377B4"/>
    <w:rsid w:val="00A37817"/>
    <w:rsid w:val="00A37A06"/>
    <w:rsid w:val="00A37A6E"/>
    <w:rsid w:val="00A37C0B"/>
    <w:rsid w:val="00A404F0"/>
    <w:rsid w:val="00A40575"/>
    <w:rsid w:val="00A40A32"/>
    <w:rsid w:val="00A40AC2"/>
    <w:rsid w:val="00A40AC8"/>
    <w:rsid w:val="00A415CA"/>
    <w:rsid w:val="00A41694"/>
    <w:rsid w:val="00A4230F"/>
    <w:rsid w:val="00A4271F"/>
    <w:rsid w:val="00A429C7"/>
    <w:rsid w:val="00A4300B"/>
    <w:rsid w:val="00A43305"/>
    <w:rsid w:val="00A4336B"/>
    <w:rsid w:val="00A436A1"/>
    <w:rsid w:val="00A4396A"/>
    <w:rsid w:val="00A43A3D"/>
    <w:rsid w:val="00A43B64"/>
    <w:rsid w:val="00A43D49"/>
    <w:rsid w:val="00A441A0"/>
    <w:rsid w:val="00A44C8F"/>
    <w:rsid w:val="00A44F25"/>
    <w:rsid w:val="00A45575"/>
    <w:rsid w:val="00A45691"/>
    <w:rsid w:val="00A459DD"/>
    <w:rsid w:val="00A45B3A"/>
    <w:rsid w:val="00A45E3C"/>
    <w:rsid w:val="00A463F2"/>
    <w:rsid w:val="00A4654C"/>
    <w:rsid w:val="00A46BC4"/>
    <w:rsid w:val="00A47558"/>
    <w:rsid w:val="00A478AE"/>
    <w:rsid w:val="00A4791A"/>
    <w:rsid w:val="00A502AC"/>
    <w:rsid w:val="00A50A3C"/>
    <w:rsid w:val="00A514C8"/>
    <w:rsid w:val="00A51848"/>
    <w:rsid w:val="00A51CCA"/>
    <w:rsid w:val="00A51E92"/>
    <w:rsid w:val="00A52256"/>
    <w:rsid w:val="00A524DD"/>
    <w:rsid w:val="00A52C19"/>
    <w:rsid w:val="00A52EE6"/>
    <w:rsid w:val="00A53627"/>
    <w:rsid w:val="00A53866"/>
    <w:rsid w:val="00A53911"/>
    <w:rsid w:val="00A53CD6"/>
    <w:rsid w:val="00A54108"/>
    <w:rsid w:val="00A54281"/>
    <w:rsid w:val="00A54859"/>
    <w:rsid w:val="00A54BB2"/>
    <w:rsid w:val="00A54DBE"/>
    <w:rsid w:val="00A55045"/>
    <w:rsid w:val="00A55120"/>
    <w:rsid w:val="00A5539B"/>
    <w:rsid w:val="00A55753"/>
    <w:rsid w:val="00A557F8"/>
    <w:rsid w:val="00A56B3A"/>
    <w:rsid w:val="00A570AD"/>
    <w:rsid w:val="00A571B1"/>
    <w:rsid w:val="00A575FF"/>
    <w:rsid w:val="00A57A7A"/>
    <w:rsid w:val="00A57E5D"/>
    <w:rsid w:val="00A603B1"/>
    <w:rsid w:val="00A603DB"/>
    <w:rsid w:val="00A605E6"/>
    <w:rsid w:val="00A60CD5"/>
    <w:rsid w:val="00A60F01"/>
    <w:rsid w:val="00A61265"/>
    <w:rsid w:val="00A61DC3"/>
    <w:rsid w:val="00A61E3B"/>
    <w:rsid w:val="00A6247D"/>
    <w:rsid w:val="00A629D7"/>
    <w:rsid w:val="00A630AF"/>
    <w:rsid w:val="00A6314F"/>
    <w:rsid w:val="00A63C10"/>
    <w:rsid w:val="00A644A8"/>
    <w:rsid w:val="00A648E6"/>
    <w:rsid w:val="00A64BE8"/>
    <w:rsid w:val="00A64C89"/>
    <w:rsid w:val="00A64CA0"/>
    <w:rsid w:val="00A65458"/>
    <w:rsid w:val="00A654B7"/>
    <w:rsid w:val="00A65CE2"/>
    <w:rsid w:val="00A65CE5"/>
    <w:rsid w:val="00A66422"/>
    <w:rsid w:val="00A6646D"/>
    <w:rsid w:val="00A665D7"/>
    <w:rsid w:val="00A66813"/>
    <w:rsid w:val="00A6693A"/>
    <w:rsid w:val="00A66E72"/>
    <w:rsid w:val="00A6734A"/>
    <w:rsid w:val="00A675DA"/>
    <w:rsid w:val="00A6780B"/>
    <w:rsid w:val="00A70131"/>
    <w:rsid w:val="00A701E2"/>
    <w:rsid w:val="00A706A7"/>
    <w:rsid w:val="00A7094F"/>
    <w:rsid w:val="00A719C2"/>
    <w:rsid w:val="00A71D7B"/>
    <w:rsid w:val="00A72178"/>
    <w:rsid w:val="00A72702"/>
    <w:rsid w:val="00A72734"/>
    <w:rsid w:val="00A72B10"/>
    <w:rsid w:val="00A72DE2"/>
    <w:rsid w:val="00A72EDC"/>
    <w:rsid w:val="00A7327F"/>
    <w:rsid w:val="00A7333D"/>
    <w:rsid w:val="00A734DD"/>
    <w:rsid w:val="00A73CF7"/>
    <w:rsid w:val="00A74364"/>
    <w:rsid w:val="00A74690"/>
    <w:rsid w:val="00A748FC"/>
    <w:rsid w:val="00A74B02"/>
    <w:rsid w:val="00A74D44"/>
    <w:rsid w:val="00A74FE9"/>
    <w:rsid w:val="00A75730"/>
    <w:rsid w:val="00A76B99"/>
    <w:rsid w:val="00A76C7B"/>
    <w:rsid w:val="00A77069"/>
    <w:rsid w:val="00A776D3"/>
    <w:rsid w:val="00A77B99"/>
    <w:rsid w:val="00A77C72"/>
    <w:rsid w:val="00A77DE3"/>
    <w:rsid w:val="00A80491"/>
    <w:rsid w:val="00A80582"/>
    <w:rsid w:val="00A806FB"/>
    <w:rsid w:val="00A80955"/>
    <w:rsid w:val="00A80AE1"/>
    <w:rsid w:val="00A80E3E"/>
    <w:rsid w:val="00A80F5E"/>
    <w:rsid w:val="00A80FDD"/>
    <w:rsid w:val="00A818AF"/>
    <w:rsid w:val="00A81994"/>
    <w:rsid w:val="00A81EC9"/>
    <w:rsid w:val="00A82DE2"/>
    <w:rsid w:val="00A83336"/>
    <w:rsid w:val="00A83BEE"/>
    <w:rsid w:val="00A83C5B"/>
    <w:rsid w:val="00A83D72"/>
    <w:rsid w:val="00A83E01"/>
    <w:rsid w:val="00A8486A"/>
    <w:rsid w:val="00A8527C"/>
    <w:rsid w:val="00A85380"/>
    <w:rsid w:val="00A854EB"/>
    <w:rsid w:val="00A857D9"/>
    <w:rsid w:val="00A85A9D"/>
    <w:rsid w:val="00A85D36"/>
    <w:rsid w:val="00A85D4D"/>
    <w:rsid w:val="00A85D98"/>
    <w:rsid w:val="00A866D2"/>
    <w:rsid w:val="00A87463"/>
    <w:rsid w:val="00A875AF"/>
    <w:rsid w:val="00A87CD4"/>
    <w:rsid w:val="00A87ECC"/>
    <w:rsid w:val="00A90199"/>
    <w:rsid w:val="00A9092F"/>
    <w:rsid w:val="00A90B01"/>
    <w:rsid w:val="00A90FA0"/>
    <w:rsid w:val="00A91AE5"/>
    <w:rsid w:val="00A9240E"/>
    <w:rsid w:val="00A9265E"/>
    <w:rsid w:val="00A92C6F"/>
    <w:rsid w:val="00A92D12"/>
    <w:rsid w:val="00A92ED4"/>
    <w:rsid w:val="00A93293"/>
    <w:rsid w:val="00A93397"/>
    <w:rsid w:val="00A93A04"/>
    <w:rsid w:val="00A93CE8"/>
    <w:rsid w:val="00A9413E"/>
    <w:rsid w:val="00A94451"/>
    <w:rsid w:val="00A9449D"/>
    <w:rsid w:val="00A94572"/>
    <w:rsid w:val="00A94730"/>
    <w:rsid w:val="00A95538"/>
    <w:rsid w:val="00A957B9"/>
    <w:rsid w:val="00A958B6"/>
    <w:rsid w:val="00A95AC8"/>
    <w:rsid w:val="00A95DF1"/>
    <w:rsid w:val="00A96619"/>
    <w:rsid w:val="00A96F81"/>
    <w:rsid w:val="00A976A0"/>
    <w:rsid w:val="00A97739"/>
    <w:rsid w:val="00A979A8"/>
    <w:rsid w:val="00A97B6D"/>
    <w:rsid w:val="00AA00F4"/>
    <w:rsid w:val="00AA0782"/>
    <w:rsid w:val="00AA083B"/>
    <w:rsid w:val="00AA08AD"/>
    <w:rsid w:val="00AA09D7"/>
    <w:rsid w:val="00AA0B9C"/>
    <w:rsid w:val="00AA0E3A"/>
    <w:rsid w:val="00AA162D"/>
    <w:rsid w:val="00AA164B"/>
    <w:rsid w:val="00AA1862"/>
    <w:rsid w:val="00AA18DE"/>
    <w:rsid w:val="00AA1EEE"/>
    <w:rsid w:val="00AA1FAC"/>
    <w:rsid w:val="00AA206B"/>
    <w:rsid w:val="00AA20C5"/>
    <w:rsid w:val="00AA213E"/>
    <w:rsid w:val="00AA23A9"/>
    <w:rsid w:val="00AA271B"/>
    <w:rsid w:val="00AA2986"/>
    <w:rsid w:val="00AA2998"/>
    <w:rsid w:val="00AA31DD"/>
    <w:rsid w:val="00AA35BF"/>
    <w:rsid w:val="00AA398F"/>
    <w:rsid w:val="00AA39C4"/>
    <w:rsid w:val="00AA3BD3"/>
    <w:rsid w:val="00AA3C07"/>
    <w:rsid w:val="00AA3E9F"/>
    <w:rsid w:val="00AA410C"/>
    <w:rsid w:val="00AA447D"/>
    <w:rsid w:val="00AA50F5"/>
    <w:rsid w:val="00AA5DF3"/>
    <w:rsid w:val="00AA6028"/>
    <w:rsid w:val="00AA615D"/>
    <w:rsid w:val="00AA6183"/>
    <w:rsid w:val="00AA625F"/>
    <w:rsid w:val="00AA64EA"/>
    <w:rsid w:val="00AA64F9"/>
    <w:rsid w:val="00AA6563"/>
    <w:rsid w:val="00AA65D2"/>
    <w:rsid w:val="00AA66C2"/>
    <w:rsid w:val="00AA6DDF"/>
    <w:rsid w:val="00AA706A"/>
    <w:rsid w:val="00AA7659"/>
    <w:rsid w:val="00AA7914"/>
    <w:rsid w:val="00AB06C3"/>
    <w:rsid w:val="00AB081F"/>
    <w:rsid w:val="00AB11D5"/>
    <w:rsid w:val="00AB11F9"/>
    <w:rsid w:val="00AB1D1B"/>
    <w:rsid w:val="00AB1EE7"/>
    <w:rsid w:val="00AB201B"/>
    <w:rsid w:val="00AB208D"/>
    <w:rsid w:val="00AB26AD"/>
    <w:rsid w:val="00AB2AB8"/>
    <w:rsid w:val="00AB2E34"/>
    <w:rsid w:val="00AB3680"/>
    <w:rsid w:val="00AB3836"/>
    <w:rsid w:val="00AB3F8A"/>
    <w:rsid w:val="00AB4066"/>
    <w:rsid w:val="00AB43A5"/>
    <w:rsid w:val="00AB43EF"/>
    <w:rsid w:val="00AB4481"/>
    <w:rsid w:val="00AB45CB"/>
    <w:rsid w:val="00AB4920"/>
    <w:rsid w:val="00AB4A7C"/>
    <w:rsid w:val="00AB526B"/>
    <w:rsid w:val="00AB5BAE"/>
    <w:rsid w:val="00AB5C5B"/>
    <w:rsid w:val="00AB62F0"/>
    <w:rsid w:val="00AB63B5"/>
    <w:rsid w:val="00AB645E"/>
    <w:rsid w:val="00AB6B30"/>
    <w:rsid w:val="00AB7FD7"/>
    <w:rsid w:val="00AC0319"/>
    <w:rsid w:val="00AC0CD1"/>
    <w:rsid w:val="00AC0CE9"/>
    <w:rsid w:val="00AC0D18"/>
    <w:rsid w:val="00AC1B44"/>
    <w:rsid w:val="00AC2081"/>
    <w:rsid w:val="00AC279D"/>
    <w:rsid w:val="00AC2807"/>
    <w:rsid w:val="00AC2BD4"/>
    <w:rsid w:val="00AC2D67"/>
    <w:rsid w:val="00AC307D"/>
    <w:rsid w:val="00AC319C"/>
    <w:rsid w:val="00AC3A31"/>
    <w:rsid w:val="00AC3F49"/>
    <w:rsid w:val="00AC3F69"/>
    <w:rsid w:val="00AC4125"/>
    <w:rsid w:val="00AC48E2"/>
    <w:rsid w:val="00AC5095"/>
    <w:rsid w:val="00AC5364"/>
    <w:rsid w:val="00AC5409"/>
    <w:rsid w:val="00AC55B5"/>
    <w:rsid w:val="00AC57C6"/>
    <w:rsid w:val="00AC5825"/>
    <w:rsid w:val="00AC5C38"/>
    <w:rsid w:val="00AC5D43"/>
    <w:rsid w:val="00AC7EB7"/>
    <w:rsid w:val="00AC7ED0"/>
    <w:rsid w:val="00AD0052"/>
    <w:rsid w:val="00AD02A4"/>
    <w:rsid w:val="00AD0847"/>
    <w:rsid w:val="00AD10B9"/>
    <w:rsid w:val="00AD1116"/>
    <w:rsid w:val="00AD11E2"/>
    <w:rsid w:val="00AD1B96"/>
    <w:rsid w:val="00AD1BB4"/>
    <w:rsid w:val="00AD1FF4"/>
    <w:rsid w:val="00AD24F1"/>
    <w:rsid w:val="00AD2950"/>
    <w:rsid w:val="00AD296A"/>
    <w:rsid w:val="00AD2A50"/>
    <w:rsid w:val="00AD2CF6"/>
    <w:rsid w:val="00AD2E79"/>
    <w:rsid w:val="00AD3EE4"/>
    <w:rsid w:val="00AD4962"/>
    <w:rsid w:val="00AD4B26"/>
    <w:rsid w:val="00AD52D9"/>
    <w:rsid w:val="00AD56DE"/>
    <w:rsid w:val="00AD57E4"/>
    <w:rsid w:val="00AD618F"/>
    <w:rsid w:val="00AD662F"/>
    <w:rsid w:val="00AD66A4"/>
    <w:rsid w:val="00AD6FC6"/>
    <w:rsid w:val="00AD718E"/>
    <w:rsid w:val="00AD77AB"/>
    <w:rsid w:val="00AD77D5"/>
    <w:rsid w:val="00AE0055"/>
    <w:rsid w:val="00AE0B4D"/>
    <w:rsid w:val="00AE0C97"/>
    <w:rsid w:val="00AE0E78"/>
    <w:rsid w:val="00AE0F0C"/>
    <w:rsid w:val="00AE1211"/>
    <w:rsid w:val="00AE1334"/>
    <w:rsid w:val="00AE13D4"/>
    <w:rsid w:val="00AE1786"/>
    <w:rsid w:val="00AE1C11"/>
    <w:rsid w:val="00AE1CA1"/>
    <w:rsid w:val="00AE1E5B"/>
    <w:rsid w:val="00AE2618"/>
    <w:rsid w:val="00AE2A11"/>
    <w:rsid w:val="00AE3068"/>
    <w:rsid w:val="00AE3270"/>
    <w:rsid w:val="00AE3282"/>
    <w:rsid w:val="00AE331C"/>
    <w:rsid w:val="00AE3396"/>
    <w:rsid w:val="00AE3825"/>
    <w:rsid w:val="00AE3EBE"/>
    <w:rsid w:val="00AE44F8"/>
    <w:rsid w:val="00AE4585"/>
    <w:rsid w:val="00AE45E6"/>
    <w:rsid w:val="00AE4979"/>
    <w:rsid w:val="00AE49A4"/>
    <w:rsid w:val="00AE49CC"/>
    <w:rsid w:val="00AE4EBA"/>
    <w:rsid w:val="00AE5013"/>
    <w:rsid w:val="00AE50AE"/>
    <w:rsid w:val="00AE50F8"/>
    <w:rsid w:val="00AE67AB"/>
    <w:rsid w:val="00AE680E"/>
    <w:rsid w:val="00AE73B6"/>
    <w:rsid w:val="00AE74FF"/>
    <w:rsid w:val="00AE7EEC"/>
    <w:rsid w:val="00AF0208"/>
    <w:rsid w:val="00AF051B"/>
    <w:rsid w:val="00AF170E"/>
    <w:rsid w:val="00AF2718"/>
    <w:rsid w:val="00AF273B"/>
    <w:rsid w:val="00AF2C50"/>
    <w:rsid w:val="00AF3222"/>
    <w:rsid w:val="00AF366C"/>
    <w:rsid w:val="00AF3711"/>
    <w:rsid w:val="00AF3B8C"/>
    <w:rsid w:val="00AF4314"/>
    <w:rsid w:val="00AF48C2"/>
    <w:rsid w:val="00AF522D"/>
    <w:rsid w:val="00AF5809"/>
    <w:rsid w:val="00AF5B2E"/>
    <w:rsid w:val="00AF63C1"/>
    <w:rsid w:val="00AF67C0"/>
    <w:rsid w:val="00AF69C0"/>
    <w:rsid w:val="00AF6FE1"/>
    <w:rsid w:val="00AF719E"/>
    <w:rsid w:val="00AF76F3"/>
    <w:rsid w:val="00AF7707"/>
    <w:rsid w:val="00AF7A8F"/>
    <w:rsid w:val="00AF7E71"/>
    <w:rsid w:val="00B0043A"/>
    <w:rsid w:val="00B00E34"/>
    <w:rsid w:val="00B00F6F"/>
    <w:rsid w:val="00B01B92"/>
    <w:rsid w:val="00B01C66"/>
    <w:rsid w:val="00B01CFE"/>
    <w:rsid w:val="00B021F7"/>
    <w:rsid w:val="00B02463"/>
    <w:rsid w:val="00B02662"/>
    <w:rsid w:val="00B02728"/>
    <w:rsid w:val="00B02E63"/>
    <w:rsid w:val="00B0351A"/>
    <w:rsid w:val="00B041B0"/>
    <w:rsid w:val="00B04348"/>
    <w:rsid w:val="00B04386"/>
    <w:rsid w:val="00B0468B"/>
    <w:rsid w:val="00B0477A"/>
    <w:rsid w:val="00B048A4"/>
    <w:rsid w:val="00B04E8E"/>
    <w:rsid w:val="00B05101"/>
    <w:rsid w:val="00B051E3"/>
    <w:rsid w:val="00B05561"/>
    <w:rsid w:val="00B057CF"/>
    <w:rsid w:val="00B05A43"/>
    <w:rsid w:val="00B05E67"/>
    <w:rsid w:val="00B0621D"/>
    <w:rsid w:val="00B062C1"/>
    <w:rsid w:val="00B0639F"/>
    <w:rsid w:val="00B06566"/>
    <w:rsid w:val="00B06967"/>
    <w:rsid w:val="00B06FFD"/>
    <w:rsid w:val="00B07329"/>
    <w:rsid w:val="00B076F2"/>
    <w:rsid w:val="00B07C26"/>
    <w:rsid w:val="00B07D83"/>
    <w:rsid w:val="00B103C9"/>
    <w:rsid w:val="00B107D6"/>
    <w:rsid w:val="00B10945"/>
    <w:rsid w:val="00B10A0B"/>
    <w:rsid w:val="00B120C8"/>
    <w:rsid w:val="00B127C5"/>
    <w:rsid w:val="00B12FCD"/>
    <w:rsid w:val="00B13223"/>
    <w:rsid w:val="00B1325C"/>
    <w:rsid w:val="00B13492"/>
    <w:rsid w:val="00B13990"/>
    <w:rsid w:val="00B13E1C"/>
    <w:rsid w:val="00B13E87"/>
    <w:rsid w:val="00B14B59"/>
    <w:rsid w:val="00B15040"/>
    <w:rsid w:val="00B150C5"/>
    <w:rsid w:val="00B152E0"/>
    <w:rsid w:val="00B15617"/>
    <w:rsid w:val="00B15ACA"/>
    <w:rsid w:val="00B15B0D"/>
    <w:rsid w:val="00B15EE0"/>
    <w:rsid w:val="00B15F78"/>
    <w:rsid w:val="00B16022"/>
    <w:rsid w:val="00B160D3"/>
    <w:rsid w:val="00B16165"/>
    <w:rsid w:val="00B162CF"/>
    <w:rsid w:val="00B16BB1"/>
    <w:rsid w:val="00B16EA1"/>
    <w:rsid w:val="00B17070"/>
    <w:rsid w:val="00B1722D"/>
    <w:rsid w:val="00B1767D"/>
    <w:rsid w:val="00B17939"/>
    <w:rsid w:val="00B17CAB"/>
    <w:rsid w:val="00B2028C"/>
    <w:rsid w:val="00B2087E"/>
    <w:rsid w:val="00B20E06"/>
    <w:rsid w:val="00B2137C"/>
    <w:rsid w:val="00B215B0"/>
    <w:rsid w:val="00B216A3"/>
    <w:rsid w:val="00B21803"/>
    <w:rsid w:val="00B219B0"/>
    <w:rsid w:val="00B21E4D"/>
    <w:rsid w:val="00B222CB"/>
    <w:rsid w:val="00B22F1C"/>
    <w:rsid w:val="00B235D2"/>
    <w:rsid w:val="00B238BC"/>
    <w:rsid w:val="00B23D7D"/>
    <w:rsid w:val="00B23DAE"/>
    <w:rsid w:val="00B2409C"/>
    <w:rsid w:val="00B2437C"/>
    <w:rsid w:val="00B24E68"/>
    <w:rsid w:val="00B25119"/>
    <w:rsid w:val="00B252D0"/>
    <w:rsid w:val="00B25411"/>
    <w:rsid w:val="00B25AD9"/>
    <w:rsid w:val="00B25B6E"/>
    <w:rsid w:val="00B2654B"/>
    <w:rsid w:val="00B265AC"/>
    <w:rsid w:val="00B278DA"/>
    <w:rsid w:val="00B300B7"/>
    <w:rsid w:val="00B30CD5"/>
    <w:rsid w:val="00B30F5A"/>
    <w:rsid w:val="00B30FCE"/>
    <w:rsid w:val="00B31324"/>
    <w:rsid w:val="00B32AC4"/>
    <w:rsid w:val="00B32C06"/>
    <w:rsid w:val="00B3329F"/>
    <w:rsid w:val="00B334A9"/>
    <w:rsid w:val="00B34247"/>
    <w:rsid w:val="00B34418"/>
    <w:rsid w:val="00B348DB"/>
    <w:rsid w:val="00B34DA2"/>
    <w:rsid w:val="00B34E0B"/>
    <w:rsid w:val="00B35241"/>
    <w:rsid w:val="00B357A8"/>
    <w:rsid w:val="00B35A0F"/>
    <w:rsid w:val="00B35BB6"/>
    <w:rsid w:val="00B35CA2"/>
    <w:rsid w:val="00B35ECC"/>
    <w:rsid w:val="00B365E6"/>
    <w:rsid w:val="00B369DA"/>
    <w:rsid w:val="00B37123"/>
    <w:rsid w:val="00B371A7"/>
    <w:rsid w:val="00B371EF"/>
    <w:rsid w:val="00B37755"/>
    <w:rsid w:val="00B40388"/>
    <w:rsid w:val="00B40EF6"/>
    <w:rsid w:val="00B41078"/>
    <w:rsid w:val="00B41ECB"/>
    <w:rsid w:val="00B421DE"/>
    <w:rsid w:val="00B424E4"/>
    <w:rsid w:val="00B42CD2"/>
    <w:rsid w:val="00B42EC4"/>
    <w:rsid w:val="00B433EC"/>
    <w:rsid w:val="00B43C8F"/>
    <w:rsid w:val="00B44036"/>
    <w:rsid w:val="00B44324"/>
    <w:rsid w:val="00B44F2D"/>
    <w:rsid w:val="00B4557F"/>
    <w:rsid w:val="00B45B4F"/>
    <w:rsid w:val="00B45C82"/>
    <w:rsid w:val="00B45EFA"/>
    <w:rsid w:val="00B4624D"/>
    <w:rsid w:val="00B4661E"/>
    <w:rsid w:val="00B4684C"/>
    <w:rsid w:val="00B468A2"/>
    <w:rsid w:val="00B46BCF"/>
    <w:rsid w:val="00B46BE5"/>
    <w:rsid w:val="00B46D68"/>
    <w:rsid w:val="00B47113"/>
    <w:rsid w:val="00B4734C"/>
    <w:rsid w:val="00B50137"/>
    <w:rsid w:val="00B5057A"/>
    <w:rsid w:val="00B50670"/>
    <w:rsid w:val="00B508AF"/>
    <w:rsid w:val="00B50C29"/>
    <w:rsid w:val="00B50FA3"/>
    <w:rsid w:val="00B512B1"/>
    <w:rsid w:val="00B51D23"/>
    <w:rsid w:val="00B51D51"/>
    <w:rsid w:val="00B51ED0"/>
    <w:rsid w:val="00B522E7"/>
    <w:rsid w:val="00B52924"/>
    <w:rsid w:val="00B52F26"/>
    <w:rsid w:val="00B533AE"/>
    <w:rsid w:val="00B53733"/>
    <w:rsid w:val="00B53BE0"/>
    <w:rsid w:val="00B53D7D"/>
    <w:rsid w:val="00B54093"/>
    <w:rsid w:val="00B541C9"/>
    <w:rsid w:val="00B542F1"/>
    <w:rsid w:val="00B5430E"/>
    <w:rsid w:val="00B54332"/>
    <w:rsid w:val="00B54433"/>
    <w:rsid w:val="00B54498"/>
    <w:rsid w:val="00B544BB"/>
    <w:rsid w:val="00B54E0D"/>
    <w:rsid w:val="00B55341"/>
    <w:rsid w:val="00B559CB"/>
    <w:rsid w:val="00B55BCE"/>
    <w:rsid w:val="00B55DB5"/>
    <w:rsid w:val="00B55EC8"/>
    <w:rsid w:val="00B55EDF"/>
    <w:rsid w:val="00B5628D"/>
    <w:rsid w:val="00B566E4"/>
    <w:rsid w:val="00B568E3"/>
    <w:rsid w:val="00B571EF"/>
    <w:rsid w:val="00B57206"/>
    <w:rsid w:val="00B572C2"/>
    <w:rsid w:val="00B577E2"/>
    <w:rsid w:val="00B578F0"/>
    <w:rsid w:val="00B600DC"/>
    <w:rsid w:val="00B60531"/>
    <w:rsid w:val="00B60649"/>
    <w:rsid w:val="00B6064F"/>
    <w:rsid w:val="00B60DC9"/>
    <w:rsid w:val="00B616CB"/>
    <w:rsid w:val="00B62322"/>
    <w:rsid w:val="00B6235E"/>
    <w:rsid w:val="00B62440"/>
    <w:rsid w:val="00B62C4D"/>
    <w:rsid w:val="00B63BDE"/>
    <w:rsid w:val="00B63F6B"/>
    <w:rsid w:val="00B64390"/>
    <w:rsid w:val="00B654EE"/>
    <w:rsid w:val="00B657D9"/>
    <w:rsid w:val="00B6642B"/>
    <w:rsid w:val="00B66E95"/>
    <w:rsid w:val="00B677CE"/>
    <w:rsid w:val="00B70443"/>
    <w:rsid w:val="00B70BD2"/>
    <w:rsid w:val="00B70CC4"/>
    <w:rsid w:val="00B715C3"/>
    <w:rsid w:val="00B7209F"/>
    <w:rsid w:val="00B722DC"/>
    <w:rsid w:val="00B73179"/>
    <w:rsid w:val="00B7328B"/>
    <w:rsid w:val="00B73D4B"/>
    <w:rsid w:val="00B73D8E"/>
    <w:rsid w:val="00B73E8E"/>
    <w:rsid w:val="00B73FA9"/>
    <w:rsid w:val="00B740BC"/>
    <w:rsid w:val="00B7415C"/>
    <w:rsid w:val="00B74520"/>
    <w:rsid w:val="00B74AFF"/>
    <w:rsid w:val="00B74E6E"/>
    <w:rsid w:val="00B75605"/>
    <w:rsid w:val="00B75E1B"/>
    <w:rsid w:val="00B76037"/>
    <w:rsid w:val="00B761C5"/>
    <w:rsid w:val="00B76B3C"/>
    <w:rsid w:val="00B770CC"/>
    <w:rsid w:val="00B77AE4"/>
    <w:rsid w:val="00B800E5"/>
    <w:rsid w:val="00B804CD"/>
    <w:rsid w:val="00B815E0"/>
    <w:rsid w:val="00B8165F"/>
    <w:rsid w:val="00B816DB"/>
    <w:rsid w:val="00B819DC"/>
    <w:rsid w:val="00B82036"/>
    <w:rsid w:val="00B8212F"/>
    <w:rsid w:val="00B82646"/>
    <w:rsid w:val="00B82909"/>
    <w:rsid w:val="00B82CC1"/>
    <w:rsid w:val="00B82D66"/>
    <w:rsid w:val="00B82D7E"/>
    <w:rsid w:val="00B82D94"/>
    <w:rsid w:val="00B832BC"/>
    <w:rsid w:val="00B834D3"/>
    <w:rsid w:val="00B8389C"/>
    <w:rsid w:val="00B83F47"/>
    <w:rsid w:val="00B84869"/>
    <w:rsid w:val="00B84A7D"/>
    <w:rsid w:val="00B84BCC"/>
    <w:rsid w:val="00B84D18"/>
    <w:rsid w:val="00B84F0C"/>
    <w:rsid w:val="00B8521C"/>
    <w:rsid w:val="00B85384"/>
    <w:rsid w:val="00B85D8C"/>
    <w:rsid w:val="00B867B6"/>
    <w:rsid w:val="00B86919"/>
    <w:rsid w:val="00B86F1E"/>
    <w:rsid w:val="00B87E52"/>
    <w:rsid w:val="00B90C5E"/>
    <w:rsid w:val="00B90D1C"/>
    <w:rsid w:val="00B90D41"/>
    <w:rsid w:val="00B90DA5"/>
    <w:rsid w:val="00B90DC3"/>
    <w:rsid w:val="00B91191"/>
    <w:rsid w:val="00B91786"/>
    <w:rsid w:val="00B91C38"/>
    <w:rsid w:val="00B91D17"/>
    <w:rsid w:val="00B91D69"/>
    <w:rsid w:val="00B91D9F"/>
    <w:rsid w:val="00B92277"/>
    <w:rsid w:val="00B928C7"/>
    <w:rsid w:val="00B92E4A"/>
    <w:rsid w:val="00B92F36"/>
    <w:rsid w:val="00B932CD"/>
    <w:rsid w:val="00B934BA"/>
    <w:rsid w:val="00B93719"/>
    <w:rsid w:val="00B93D6F"/>
    <w:rsid w:val="00B9439C"/>
    <w:rsid w:val="00B94582"/>
    <w:rsid w:val="00B95308"/>
    <w:rsid w:val="00B958C6"/>
    <w:rsid w:val="00B9689B"/>
    <w:rsid w:val="00B96B45"/>
    <w:rsid w:val="00B96D7F"/>
    <w:rsid w:val="00B96DDF"/>
    <w:rsid w:val="00B970F8"/>
    <w:rsid w:val="00B97FC0"/>
    <w:rsid w:val="00BA02B5"/>
    <w:rsid w:val="00BA04F4"/>
    <w:rsid w:val="00BA0BD5"/>
    <w:rsid w:val="00BA0C94"/>
    <w:rsid w:val="00BA113F"/>
    <w:rsid w:val="00BA11FA"/>
    <w:rsid w:val="00BA19A7"/>
    <w:rsid w:val="00BA1A5F"/>
    <w:rsid w:val="00BA1F93"/>
    <w:rsid w:val="00BA22B5"/>
    <w:rsid w:val="00BA22FB"/>
    <w:rsid w:val="00BA2374"/>
    <w:rsid w:val="00BA24BA"/>
    <w:rsid w:val="00BA294C"/>
    <w:rsid w:val="00BA29D4"/>
    <w:rsid w:val="00BA2E8A"/>
    <w:rsid w:val="00BA30E1"/>
    <w:rsid w:val="00BA328D"/>
    <w:rsid w:val="00BA3C03"/>
    <w:rsid w:val="00BA3C63"/>
    <w:rsid w:val="00BA427B"/>
    <w:rsid w:val="00BA4C7F"/>
    <w:rsid w:val="00BA4F20"/>
    <w:rsid w:val="00BA4F40"/>
    <w:rsid w:val="00BA5892"/>
    <w:rsid w:val="00BA5E56"/>
    <w:rsid w:val="00BA6135"/>
    <w:rsid w:val="00BA6389"/>
    <w:rsid w:val="00BA66E9"/>
    <w:rsid w:val="00BA6A6D"/>
    <w:rsid w:val="00BA6B4F"/>
    <w:rsid w:val="00BA7EDD"/>
    <w:rsid w:val="00BB00A4"/>
    <w:rsid w:val="00BB02CE"/>
    <w:rsid w:val="00BB0458"/>
    <w:rsid w:val="00BB0466"/>
    <w:rsid w:val="00BB0F85"/>
    <w:rsid w:val="00BB10CB"/>
    <w:rsid w:val="00BB11D6"/>
    <w:rsid w:val="00BB14B7"/>
    <w:rsid w:val="00BB226C"/>
    <w:rsid w:val="00BB227E"/>
    <w:rsid w:val="00BB24CD"/>
    <w:rsid w:val="00BB2730"/>
    <w:rsid w:val="00BB28CD"/>
    <w:rsid w:val="00BB2A94"/>
    <w:rsid w:val="00BB3D89"/>
    <w:rsid w:val="00BB40CF"/>
    <w:rsid w:val="00BB49D9"/>
    <w:rsid w:val="00BB4E7C"/>
    <w:rsid w:val="00BB4EFC"/>
    <w:rsid w:val="00BB4F66"/>
    <w:rsid w:val="00BB6478"/>
    <w:rsid w:val="00BB6B1D"/>
    <w:rsid w:val="00BB6D7C"/>
    <w:rsid w:val="00BB6F6F"/>
    <w:rsid w:val="00BB719B"/>
    <w:rsid w:val="00BB72BA"/>
    <w:rsid w:val="00BC04B3"/>
    <w:rsid w:val="00BC0D33"/>
    <w:rsid w:val="00BC0DF3"/>
    <w:rsid w:val="00BC113E"/>
    <w:rsid w:val="00BC127E"/>
    <w:rsid w:val="00BC16C5"/>
    <w:rsid w:val="00BC188A"/>
    <w:rsid w:val="00BC198F"/>
    <w:rsid w:val="00BC19BD"/>
    <w:rsid w:val="00BC2009"/>
    <w:rsid w:val="00BC2166"/>
    <w:rsid w:val="00BC233D"/>
    <w:rsid w:val="00BC2AF7"/>
    <w:rsid w:val="00BC2F75"/>
    <w:rsid w:val="00BC3143"/>
    <w:rsid w:val="00BC328C"/>
    <w:rsid w:val="00BC379E"/>
    <w:rsid w:val="00BC3AE1"/>
    <w:rsid w:val="00BC46D5"/>
    <w:rsid w:val="00BC4737"/>
    <w:rsid w:val="00BC4749"/>
    <w:rsid w:val="00BC4775"/>
    <w:rsid w:val="00BC4DE7"/>
    <w:rsid w:val="00BC54ED"/>
    <w:rsid w:val="00BC560E"/>
    <w:rsid w:val="00BC5A5B"/>
    <w:rsid w:val="00BC5C03"/>
    <w:rsid w:val="00BC5C8F"/>
    <w:rsid w:val="00BC5CF6"/>
    <w:rsid w:val="00BC6031"/>
    <w:rsid w:val="00BC6E01"/>
    <w:rsid w:val="00BC74EB"/>
    <w:rsid w:val="00BC788E"/>
    <w:rsid w:val="00BD0269"/>
    <w:rsid w:val="00BD08FA"/>
    <w:rsid w:val="00BD098E"/>
    <w:rsid w:val="00BD1451"/>
    <w:rsid w:val="00BD1D43"/>
    <w:rsid w:val="00BD1ECB"/>
    <w:rsid w:val="00BD1EED"/>
    <w:rsid w:val="00BD20EC"/>
    <w:rsid w:val="00BD2186"/>
    <w:rsid w:val="00BD2DD0"/>
    <w:rsid w:val="00BD2F4E"/>
    <w:rsid w:val="00BD2FC8"/>
    <w:rsid w:val="00BD380B"/>
    <w:rsid w:val="00BD38CA"/>
    <w:rsid w:val="00BD3EC0"/>
    <w:rsid w:val="00BD4D46"/>
    <w:rsid w:val="00BD5280"/>
    <w:rsid w:val="00BD5591"/>
    <w:rsid w:val="00BD57ED"/>
    <w:rsid w:val="00BD5A7F"/>
    <w:rsid w:val="00BD5C2C"/>
    <w:rsid w:val="00BD6BDE"/>
    <w:rsid w:val="00BD7443"/>
    <w:rsid w:val="00BD7798"/>
    <w:rsid w:val="00BD7F9E"/>
    <w:rsid w:val="00BD7FE0"/>
    <w:rsid w:val="00BE07F5"/>
    <w:rsid w:val="00BE0A6B"/>
    <w:rsid w:val="00BE0E23"/>
    <w:rsid w:val="00BE125B"/>
    <w:rsid w:val="00BE12FC"/>
    <w:rsid w:val="00BE13DD"/>
    <w:rsid w:val="00BE2BBA"/>
    <w:rsid w:val="00BE2BC3"/>
    <w:rsid w:val="00BE3165"/>
    <w:rsid w:val="00BE32C7"/>
    <w:rsid w:val="00BE35D5"/>
    <w:rsid w:val="00BE3DC1"/>
    <w:rsid w:val="00BE4527"/>
    <w:rsid w:val="00BE46DA"/>
    <w:rsid w:val="00BE4ACA"/>
    <w:rsid w:val="00BE4FCA"/>
    <w:rsid w:val="00BE57E7"/>
    <w:rsid w:val="00BE5E56"/>
    <w:rsid w:val="00BE6022"/>
    <w:rsid w:val="00BE62F2"/>
    <w:rsid w:val="00BE659C"/>
    <w:rsid w:val="00BE6925"/>
    <w:rsid w:val="00BE70A3"/>
    <w:rsid w:val="00BE7253"/>
    <w:rsid w:val="00BE7314"/>
    <w:rsid w:val="00BE7732"/>
    <w:rsid w:val="00BE792A"/>
    <w:rsid w:val="00BE79DF"/>
    <w:rsid w:val="00BE7A4F"/>
    <w:rsid w:val="00BE7CB1"/>
    <w:rsid w:val="00BE7DEF"/>
    <w:rsid w:val="00BF003E"/>
    <w:rsid w:val="00BF05D4"/>
    <w:rsid w:val="00BF140B"/>
    <w:rsid w:val="00BF15D3"/>
    <w:rsid w:val="00BF1820"/>
    <w:rsid w:val="00BF20AE"/>
    <w:rsid w:val="00BF24E9"/>
    <w:rsid w:val="00BF2B1F"/>
    <w:rsid w:val="00BF32C2"/>
    <w:rsid w:val="00BF33BE"/>
    <w:rsid w:val="00BF35ED"/>
    <w:rsid w:val="00BF380F"/>
    <w:rsid w:val="00BF3C0E"/>
    <w:rsid w:val="00BF3FA3"/>
    <w:rsid w:val="00BF4188"/>
    <w:rsid w:val="00BF429F"/>
    <w:rsid w:val="00BF4312"/>
    <w:rsid w:val="00BF44CE"/>
    <w:rsid w:val="00BF471D"/>
    <w:rsid w:val="00BF4927"/>
    <w:rsid w:val="00BF4DFF"/>
    <w:rsid w:val="00BF5063"/>
    <w:rsid w:val="00BF50C6"/>
    <w:rsid w:val="00BF5349"/>
    <w:rsid w:val="00BF5434"/>
    <w:rsid w:val="00BF56BB"/>
    <w:rsid w:val="00BF580D"/>
    <w:rsid w:val="00BF5A04"/>
    <w:rsid w:val="00BF5B84"/>
    <w:rsid w:val="00BF5BA7"/>
    <w:rsid w:val="00BF6A0A"/>
    <w:rsid w:val="00BF6B7E"/>
    <w:rsid w:val="00BF75C8"/>
    <w:rsid w:val="00BF7698"/>
    <w:rsid w:val="00BF7738"/>
    <w:rsid w:val="00BF780E"/>
    <w:rsid w:val="00BF7D8E"/>
    <w:rsid w:val="00BF7F7D"/>
    <w:rsid w:val="00C004E1"/>
    <w:rsid w:val="00C00650"/>
    <w:rsid w:val="00C007E9"/>
    <w:rsid w:val="00C007F8"/>
    <w:rsid w:val="00C00E1F"/>
    <w:rsid w:val="00C01208"/>
    <w:rsid w:val="00C027CD"/>
    <w:rsid w:val="00C02F5E"/>
    <w:rsid w:val="00C0305E"/>
    <w:rsid w:val="00C03D28"/>
    <w:rsid w:val="00C03E2F"/>
    <w:rsid w:val="00C040E8"/>
    <w:rsid w:val="00C0433B"/>
    <w:rsid w:val="00C0437E"/>
    <w:rsid w:val="00C045DD"/>
    <w:rsid w:val="00C05320"/>
    <w:rsid w:val="00C0532F"/>
    <w:rsid w:val="00C05550"/>
    <w:rsid w:val="00C0596B"/>
    <w:rsid w:val="00C06265"/>
    <w:rsid w:val="00C064E6"/>
    <w:rsid w:val="00C06661"/>
    <w:rsid w:val="00C06B91"/>
    <w:rsid w:val="00C06C0A"/>
    <w:rsid w:val="00C06C57"/>
    <w:rsid w:val="00C071FE"/>
    <w:rsid w:val="00C07E5C"/>
    <w:rsid w:val="00C10289"/>
    <w:rsid w:val="00C103A4"/>
    <w:rsid w:val="00C1047C"/>
    <w:rsid w:val="00C108D1"/>
    <w:rsid w:val="00C10AC8"/>
    <w:rsid w:val="00C10B3B"/>
    <w:rsid w:val="00C10E3F"/>
    <w:rsid w:val="00C10E90"/>
    <w:rsid w:val="00C11030"/>
    <w:rsid w:val="00C1107F"/>
    <w:rsid w:val="00C1121B"/>
    <w:rsid w:val="00C114C9"/>
    <w:rsid w:val="00C114D9"/>
    <w:rsid w:val="00C11851"/>
    <w:rsid w:val="00C11F97"/>
    <w:rsid w:val="00C12252"/>
    <w:rsid w:val="00C12DFF"/>
    <w:rsid w:val="00C12EAF"/>
    <w:rsid w:val="00C12EBB"/>
    <w:rsid w:val="00C1303B"/>
    <w:rsid w:val="00C133F5"/>
    <w:rsid w:val="00C13D02"/>
    <w:rsid w:val="00C13D90"/>
    <w:rsid w:val="00C13DD2"/>
    <w:rsid w:val="00C14035"/>
    <w:rsid w:val="00C1437D"/>
    <w:rsid w:val="00C143D9"/>
    <w:rsid w:val="00C14B27"/>
    <w:rsid w:val="00C14C6C"/>
    <w:rsid w:val="00C15190"/>
    <w:rsid w:val="00C15525"/>
    <w:rsid w:val="00C15605"/>
    <w:rsid w:val="00C157B9"/>
    <w:rsid w:val="00C158FE"/>
    <w:rsid w:val="00C15E17"/>
    <w:rsid w:val="00C1674F"/>
    <w:rsid w:val="00C16BBB"/>
    <w:rsid w:val="00C17091"/>
    <w:rsid w:val="00C175FC"/>
    <w:rsid w:val="00C17816"/>
    <w:rsid w:val="00C17CE8"/>
    <w:rsid w:val="00C17E1C"/>
    <w:rsid w:val="00C20319"/>
    <w:rsid w:val="00C203F1"/>
    <w:rsid w:val="00C204AF"/>
    <w:rsid w:val="00C206E2"/>
    <w:rsid w:val="00C21188"/>
    <w:rsid w:val="00C213A3"/>
    <w:rsid w:val="00C214E9"/>
    <w:rsid w:val="00C219AC"/>
    <w:rsid w:val="00C224B2"/>
    <w:rsid w:val="00C22619"/>
    <w:rsid w:val="00C2378E"/>
    <w:rsid w:val="00C238FC"/>
    <w:rsid w:val="00C23C40"/>
    <w:rsid w:val="00C23D04"/>
    <w:rsid w:val="00C2401F"/>
    <w:rsid w:val="00C24596"/>
    <w:rsid w:val="00C245E0"/>
    <w:rsid w:val="00C24B0F"/>
    <w:rsid w:val="00C250B3"/>
    <w:rsid w:val="00C25EE8"/>
    <w:rsid w:val="00C25F32"/>
    <w:rsid w:val="00C2677A"/>
    <w:rsid w:val="00C26A75"/>
    <w:rsid w:val="00C26E90"/>
    <w:rsid w:val="00C27174"/>
    <w:rsid w:val="00C279E1"/>
    <w:rsid w:val="00C30005"/>
    <w:rsid w:val="00C30075"/>
    <w:rsid w:val="00C308CE"/>
    <w:rsid w:val="00C309F0"/>
    <w:rsid w:val="00C31312"/>
    <w:rsid w:val="00C31A62"/>
    <w:rsid w:val="00C31DE3"/>
    <w:rsid w:val="00C32007"/>
    <w:rsid w:val="00C3204C"/>
    <w:rsid w:val="00C336A6"/>
    <w:rsid w:val="00C33EEF"/>
    <w:rsid w:val="00C33F2F"/>
    <w:rsid w:val="00C33F69"/>
    <w:rsid w:val="00C358E9"/>
    <w:rsid w:val="00C3598B"/>
    <w:rsid w:val="00C35AE2"/>
    <w:rsid w:val="00C35BDC"/>
    <w:rsid w:val="00C35D55"/>
    <w:rsid w:val="00C35E4B"/>
    <w:rsid w:val="00C35FC6"/>
    <w:rsid w:val="00C3634C"/>
    <w:rsid w:val="00C36806"/>
    <w:rsid w:val="00C37083"/>
    <w:rsid w:val="00C37116"/>
    <w:rsid w:val="00C37565"/>
    <w:rsid w:val="00C37801"/>
    <w:rsid w:val="00C378FE"/>
    <w:rsid w:val="00C40908"/>
    <w:rsid w:val="00C40920"/>
    <w:rsid w:val="00C40CA4"/>
    <w:rsid w:val="00C40FEA"/>
    <w:rsid w:val="00C41137"/>
    <w:rsid w:val="00C4119D"/>
    <w:rsid w:val="00C416F4"/>
    <w:rsid w:val="00C41BA3"/>
    <w:rsid w:val="00C42B15"/>
    <w:rsid w:val="00C42B58"/>
    <w:rsid w:val="00C43294"/>
    <w:rsid w:val="00C432E2"/>
    <w:rsid w:val="00C443C0"/>
    <w:rsid w:val="00C445F8"/>
    <w:rsid w:val="00C4464E"/>
    <w:rsid w:val="00C44BB7"/>
    <w:rsid w:val="00C44F84"/>
    <w:rsid w:val="00C457E4"/>
    <w:rsid w:val="00C45ACE"/>
    <w:rsid w:val="00C45BE7"/>
    <w:rsid w:val="00C4624F"/>
    <w:rsid w:val="00C46665"/>
    <w:rsid w:val="00C46764"/>
    <w:rsid w:val="00C468BD"/>
    <w:rsid w:val="00C46E56"/>
    <w:rsid w:val="00C472C8"/>
    <w:rsid w:val="00C4749B"/>
    <w:rsid w:val="00C47562"/>
    <w:rsid w:val="00C47998"/>
    <w:rsid w:val="00C506D8"/>
    <w:rsid w:val="00C50EDC"/>
    <w:rsid w:val="00C51B5B"/>
    <w:rsid w:val="00C51EAF"/>
    <w:rsid w:val="00C5210E"/>
    <w:rsid w:val="00C52CFA"/>
    <w:rsid w:val="00C52D32"/>
    <w:rsid w:val="00C53797"/>
    <w:rsid w:val="00C53811"/>
    <w:rsid w:val="00C54223"/>
    <w:rsid w:val="00C5455B"/>
    <w:rsid w:val="00C55631"/>
    <w:rsid w:val="00C563D1"/>
    <w:rsid w:val="00C56ACC"/>
    <w:rsid w:val="00C571DA"/>
    <w:rsid w:val="00C57298"/>
    <w:rsid w:val="00C57331"/>
    <w:rsid w:val="00C57BFB"/>
    <w:rsid w:val="00C57E98"/>
    <w:rsid w:val="00C600DF"/>
    <w:rsid w:val="00C601BB"/>
    <w:rsid w:val="00C60363"/>
    <w:rsid w:val="00C6072E"/>
    <w:rsid w:val="00C61461"/>
    <w:rsid w:val="00C61B47"/>
    <w:rsid w:val="00C62392"/>
    <w:rsid w:val="00C6240C"/>
    <w:rsid w:val="00C62570"/>
    <w:rsid w:val="00C62600"/>
    <w:rsid w:val="00C6295B"/>
    <w:rsid w:val="00C62A05"/>
    <w:rsid w:val="00C62D0D"/>
    <w:rsid w:val="00C63528"/>
    <w:rsid w:val="00C635EC"/>
    <w:rsid w:val="00C63991"/>
    <w:rsid w:val="00C63B16"/>
    <w:rsid w:val="00C63B3C"/>
    <w:rsid w:val="00C63B45"/>
    <w:rsid w:val="00C63C69"/>
    <w:rsid w:val="00C63C6E"/>
    <w:rsid w:val="00C64163"/>
    <w:rsid w:val="00C6428B"/>
    <w:rsid w:val="00C64471"/>
    <w:rsid w:val="00C64493"/>
    <w:rsid w:val="00C645A4"/>
    <w:rsid w:val="00C647E0"/>
    <w:rsid w:val="00C64EBB"/>
    <w:rsid w:val="00C65432"/>
    <w:rsid w:val="00C656AB"/>
    <w:rsid w:val="00C659EA"/>
    <w:rsid w:val="00C65DE1"/>
    <w:rsid w:val="00C65EEA"/>
    <w:rsid w:val="00C660B3"/>
    <w:rsid w:val="00C66346"/>
    <w:rsid w:val="00C67663"/>
    <w:rsid w:val="00C67C9D"/>
    <w:rsid w:val="00C701EE"/>
    <w:rsid w:val="00C70699"/>
    <w:rsid w:val="00C70B16"/>
    <w:rsid w:val="00C71515"/>
    <w:rsid w:val="00C71535"/>
    <w:rsid w:val="00C71CE8"/>
    <w:rsid w:val="00C720E4"/>
    <w:rsid w:val="00C723BB"/>
    <w:rsid w:val="00C728E9"/>
    <w:rsid w:val="00C729FD"/>
    <w:rsid w:val="00C72C20"/>
    <w:rsid w:val="00C7318E"/>
    <w:rsid w:val="00C732DC"/>
    <w:rsid w:val="00C73358"/>
    <w:rsid w:val="00C734AA"/>
    <w:rsid w:val="00C73502"/>
    <w:rsid w:val="00C73B30"/>
    <w:rsid w:val="00C73C93"/>
    <w:rsid w:val="00C7455D"/>
    <w:rsid w:val="00C751F9"/>
    <w:rsid w:val="00C761DD"/>
    <w:rsid w:val="00C76206"/>
    <w:rsid w:val="00C76736"/>
    <w:rsid w:val="00C76A94"/>
    <w:rsid w:val="00C76CF0"/>
    <w:rsid w:val="00C76DAB"/>
    <w:rsid w:val="00C76E7A"/>
    <w:rsid w:val="00C76FEC"/>
    <w:rsid w:val="00C7715B"/>
    <w:rsid w:val="00C777AC"/>
    <w:rsid w:val="00C77A3B"/>
    <w:rsid w:val="00C77FA8"/>
    <w:rsid w:val="00C801D8"/>
    <w:rsid w:val="00C80642"/>
    <w:rsid w:val="00C80891"/>
    <w:rsid w:val="00C80CF7"/>
    <w:rsid w:val="00C80D39"/>
    <w:rsid w:val="00C8134E"/>
    <w:rsid w:val="00C81398"/>
    <w:rsid w:val="00C81450"/>
    <w:rsid w:val="00C81489"/>
    <w:rsid w:val="00C8155F"/>
    <w:rsid w:val="00C815A9"/>
    <w:rsid w:val="00C816AF"/>
    <w:rsid w:val="00C819A1"/>
    <w:rsid w:val="00C82052"/>
    <w:rsid w:val="00C82857"/>
    <w:rsid w:val="00C82F2C"/>
    <w:rsid w:val="00C82F78"/>
    <w:rsid w:val="00C8332E"/>
    <w:rsid w:val="00C8345A"/>
    <w:rsid w:val="00C8365C"/>
    <w:rsid w:val="00C83716"/>
    <w:rsid w:val="00C842FB"/>
    <w:rsid w:val="00C845C1"/>
    <w:rsid w:val="00C8471E"/>
    <w:rsid w:val="00C85D37"/>
    <w:rsid w:val="00C85FC1"/>
    <w:rsid w:val="00C86591"/>
    <w:rsid w:val="00C86E9B"/>
    <w:rsid w:val="00C87583"/>
    <w:rsid w:val="00C8773B"/>
    <w:rsid w:val="00C87DB3"/>
    <w:rsid w:val="00C87E15"/>
    <w:rsid w:val="00C90A3B"/>
    <w:rsid w:val="00C90C92"/>
    <w:rsid w:val="00C911E8"/>
    <w:rsid w:val="00C91AA0"/>
    <w:rsid w:val="00C91CA4"/>
    <w:rsid w:val="00C926AE"/>
    <w:rsid w:val="00C929E4"/>
    <w:rsid w:val="00C933C4"/>
    <w:rsid w:val="00C933CA"/>
    <w:rsid w:val="00C93CA7"/>
    <w:rsid w:val="00C9430B"/>
    <w:rsid w:val="00C94325"/>
    <w:rsid w:val="00C94469"/>
    <w:rsid w:val="00C95136"/>
    <w:rsid w:val="00C95969"/>
    <w:rsid w:val="00C95B05"/>
    <w:rsid w:val="00C95E89"/>
    <w:rsid w:val="00C9605E"/>
    <w:rsid w:val="00C965BC"/>
    <w:rsid w:val="00C96724"/>
    <w:rsid w:val="00C9694B"/>
    <w:rsid w:val="00C96A18"/>
    <w:rsid w:val="00C9750B"/>
    <w:rsid w:val="00C97889"/>
    <w:rsid w:val="00CA06E3"/>
    <w:rsid w:val="00CA06E4"/>
    <w:rsid w:val="00CA0BE7"/>
    <w:rsid w:val="00CA0D71"/>
    <w:rsid w:val="00CA0E9E"/>
    <w:rsid w:val="00CA203E"/>
    <w:rsid w:val="00CA2143"/>
    <w:rsid w:val="00CA2177"/>
    <w:rsid w:val="00CA21A6"/>
    <w:rsid w:val="00CA2B1C"/>
    <w:rsid w:val="00CA3072"/>
    <w:rsid w:val="00CA3364"/>
    <w:rsid w:val="00CA3381"/>
    <w:rsid w:val="00CA3614"/>
    <w:rsid w:val="00CA369E"/>
    <w:rsid w:val="00CA37C0"/>
    <w:rsid w:val="00CA39EC"/>
    <w:rsid w:val="00CA4140"/>
    <w:rsid w:val="00CA4159"/>
    <w:rsid w:val="00CA43A0"/>
    <w:rsid w:val="00CA4728"/>
    <w:rsid w:val="00CA479E"/>
    <w:rsid w:val="00CA47B4"/>
    <w:rsid w:val="00CA47CC"/>
    <w:rsid w:val="00CA4E3F"/>
    <w:rsid w:val="00CA521F"/>
    <w:rsid w:val="00CA5322"/>
    <w:rsid w:val="00CA5331"/>
    <w:rsid w:val="00CA54B8"/>
    <w:rsid w:val="00CA550C"/>
    <w:rsid w:val="00CA5698"/>
    <w:rsid w:val="00CA5773"/>
    <w:rsid w:val="00CA6A5C"/>
    <w:rsid w:val="00CA6A77"/>
    <w:rsid w:val="00CA6AAB"/>
    <w:rsid w:val="00CA71A2"/>
    <w:rsid w:val="00CA7243"/>
    <w:rsid w:val="00CB0518"/>
    <w:rsid w:val="00CB132A"/>
    <w:rsid w:val="00CB1987"/>
    <w:rsid w:val="00CB20A7"/>
    <w:rsid w:val="00CB215C"/>
    <w:rsid w:val="00CB264A"/>
    <w:rsid w:val="00CB2AB5"/>
    <w:rsid w:val="00CB2B16"/>
    <w:rsid w:val="00CB3394"/>
    <w:rsid w:val="00CB3464"/>
    <w:rsid w:val="00CB3558"/>
    <w:rsid w:val="00CB36B5"/>
    <w:rsid w:val="00CB460A"/>
    <w:rsid w:val="00CB4706"/>
    <w:rsid w:val="00CB47A7"/>
    <w:rsid w:val="00CB4B0E"/>
    <w:rsid w:val="00CB4B25"/>
    <w:rsid w:val="00CB79C5"/>
    <w:rsid w:val="00CC00E0"/>
    <w:rsid w:val="00CC0608"/>
    <w:rsid w:val="00CC0AD3"/>
    <w:rsid w:val="00CC0ADB"/>
    <w:rsid w:val="00CC0B0C"/>
    <w:rsid w:val="00CC0F6E"/>
    <w:rsid w:val="00CC1024"/>
    <w:rsid w:val="00CC11A7"/>
    <w:rsid w:val="00CC1A41"/>
    <w:rsid w:val="00CC1BB0"/>
    <w:rsid w:val="00CC1C20"/>
    <w:rsid w:val="00CC2443"/>
    <w:rsid w:val="00CC2635"/>
    <w:rsid w:val="00CC2C2A"/>
    <w:rsid w:val="00CC2E45"/>
    <w:rsid w:val="00CC32F1"/>
    <w:rsid w:val="00CC341B"/>
    <w:rsid w:val="00CC35C6"/>
    <w:rsid w:val="00CC3F63"/>
    <w:rsid w:val="00CC3FF0"/>
    <w:rsid w:val="00CC417E"/>
    <w:rsid w:val="00CC4ADB"/>
    <w:rsid w:val="00CC4DCE"/>
    <w:rsid w:val="00CC4DDA"/>
    <w:rsid w:val="00CC50F0"/>
    <w:rsid w:val="00CC6BF5"/>
    <w:rsid w:val="00CC6F37"/>
    <w:rsid w:val="00CC7B24"/>
    <w:rsid w:val="00CC7F4A"/>
    <w:rsid w:val="00CC7F51"/>
    <w:rsid w:val="00CD03CF"/>
    <w:rsid w:val="00CD0D9B"/>
    <w:rsid w:val="00CD0DA2"/>
    <w:rsid w:val="00CD1576"/>
    <w:rsid w:val="00CD1C44"/>
    <w:rsid w:val="00CD238C"/>
    <w:rsid w:val="00CD26C7"/>
    <w:rsid w:val="00CD2748"/>
    <w:rsid w:val="00CD299F"/>
    <w:rsid w:val="00CD2AFB"/>
    <w:rsid w:val="00CD2E7E"/>
    <w:rsid w:val="00CD36BE"/>
    <w:rsid w:val="00CD38A8"/>
    <w:rsid w:val="00CD4CBB"/>
    <w:rsid w:val="00CD4CE5"/>
    <w:rsid w:val="00CD580F"/>
    <w:rsid w:val="00CD586E"/>
    <w:rsid w:val="00CD5FC2"/>
    <w:rsid w:val="00CD61CA"/>
    <w:rsid w:val="00CD62D0"/>
    <w:rsid w:val="00CD6521"/>
    <w:rsid w:val="00CD667A"/>
    <w:rsid w:val="00CD6935"/>
    <w:rsid w:val="00CD6AF7"/>
    <w:rsid w:val="00CD726E"/>
    <w:rsid w:val="00CD728F"/>
    <w:rsid w:val="00CD75C4"/>
    <w:rsid w:val="00CD7700"/>
    <w:rsid w:val="00CD7F21"/>
    <w:rsid w:val="00CE0081"/>
    <w:rsid w:val="00CE066F"/>
    <w:rsid w:val="00CE085C"/>
    <w:rsid w:val="00CE08E0"/>
    <w:rsid w:val="00CE08E1"/>
    <w:rsid w:val="00CE0CBF"/>
    <w:rsid w:val="00CE144C"/>
    <w:rsid w:val="00CE161C"/>
    <w:rsid w:val="00CE1E74"/>
    <w:rsid w:val="00CE2693"/>
    <w:rsid w:val="00CE2823"/>
    <w:rsid w:val="00CE2D0B"/>
    <w:rsid w:val="00CE311D"/>
    <w:rsid w:val="00CE34CC"/>
    <w:rsid w:val="00CE39CD"/>
    <w:rsid w:val="00CE415F"/>
    <w:rsid w:val="00CE46EB"/>
    <w:rsid w:val="00CE4EF1"/>
    <w:rsid w:val="00CE5556"/>
    <w:rsid w:val="00CE57F1"/>
    <w:rsid w:val="00CE59E4"/>
    <w:rsid w:val="00CE5D90"/>
    <w:rsid w:val="00CE654C"/>
    <w:rsid w:val="00CE67F3"/>
    <w:rsid w:val="00CE6C1B"/>
    <w:rsid w:val="00CE6E0C"/>
    <w:rsid w:val="00CF0341"/>
    <w:rsid w:val="00CF0793"/>
    <w:rsid w:val="00CF0AB1"/>
    <w:rsid w:val="00CF0E81"/>
    <w:rsid w:val="00CF0ECB"/>
    <w:rsid w:val="00CF114A"/>
    <w:rsid w:val="00CF1188"/>
    <w:rsid w:val="00CF130E"/>
    <w:rsid w:val="00CF1347"/>
    <w:rsid w:val="00CF1426"/>
    <w:rsid w:val="00CF189B"/>
    <w:rsid w:val="00CF1A43"/>
    <w:rsid w:val="00CF1BAA"/>
    <w:rsid w:val="00CF1BC4"/>
    <w:rsid w:val="00CF1D0D"/>
    <w:rsid w:val="00CF22A6"/>
    <w:rsid w:val="00CF238A"/>
    <w:rsid w:val="00CF24CD"/>
    <w:rsid w:val="00CF27BA"/>
    <w:rsid w:val="00CF29CF"/>
    <w:rsid w:val="00CF344A"/>
    <w:rsid w:val="00CF3593"/>
    <w:rsid w:val="00CF3EAA"/>
    <w:rsid w:val="00CF3F75"/>
    <w:rsid w:val="00CF4CE4"/>
    <w:rsid w:val="00CF5053"/>
    <w:rsid w:val="00CF5831"/>
    <w:rsid w:val="00CF5D69"/>
    <w:rsid w:val="00CF5F98"/>
    <w:rsid w:val="00CF61CA"/>
    <w:rsid w:val="00CF64AE"/>
    <w:rsid w:val="00CF65F6"/>
    <w:rsid w:val="00CF6AD8"/>
    <w:rsid w:val="00CF6E5C"/>
    <w:rsid w:val="00CF6F85"/>
    <w:rsid w:val="00CF7173"/>
    <w:rsid w:val="00CF7210"/>
    <w:rsid w:val="00CF784A"/>
    <w:rsid w:val="00CF7B6A"/>
    <w:rsid w:val="00CF7D18"/>
    <w:rsid w:val="00D00721"/>
    <w:rsid w:val="00D008A0"/>
    <w:rsid w:val="00D00B66"/>
    <w:rsid w:val="00D01079"/>
    <w:rsid w:val="00D01ACA"/>
    <w:rsid w:val="00D01CAD"/>
    <w:rsid w:val="00D04647"/>
    <w:rsid w:val="00D04AC9"/>
    <w:rsid w:val="00D05EAC"/>
    <w:rsid w:val="00D06595"/>
    <w:rsid w:val="00D06EFB"/>
    <w:rsid w:val="00D07131"/>
    <w:rsid w:val="00D07155"/>
    <w:rsid w:val="00D07C6B"/>
    <w:rsid w:val="00D104E5"/>
    <w:rsid w:val="00D1057B"/>
    <w:rsid w:val="00D108FF"/>
    <w:rsid w:val="00D10BAD"/>
    <w:rsid w:val="00D10C40"/>
    <w:rsid w:val="00D11298"/>
    <w:rsid w:val="00D1192C"/>
    <w:rsid w:val="00D11C4A"/>
    <w:rsid w:val="00D11E87"/>
    <w:rsid w:val="00D11EAA"/>
    <w:rsid w:val="00D1216C"/>
    <w:rsid w:val="00D12234"/>
    <w:rsid w:val="00D122B7"/>
    <w:rsid w:val="00D12412"/>
    <w:rsid w:val="00D1292D"/>
    <w:rsid w:val="00D129B9"/>
    <w:rsid w:val="00D13771"/>
    <w:rsid w:val="00D13A7D"/>
    <w:rsid w:val="00D140F2"/>
    <w:rsid w:val="00D14130"/>
    <w:rsid w:val="00D14366"/>
    <w:rsid w:val="00D14497"/>
    <w:rsid w:val="00D149B2"/>
    <w:rsid w:val="00D149FA"/>
    <w:rsid w:val="00D15494"/>
    <w:rsid w:val="00D15556"/>
    <w:rsid w:val="00D15AEE"/>
    <w:rsid w:val="00D15C14"/>
    <w:rsid w:val="00D15F59"/>
    <w:rsid w:val="00D1645B"/>
    <w:rsid w:val="00D1679D"/>
    <w:rsid w:val="00D167AF"/>
    <w:rsid w:val="00D1682C"/>
    <w:rsid w:val="00D168DA"/>
    <w:rsid w:val="00D1748B"/>
    <w:rsid w:val="00D178F5"/>
    <w:rsid w:val="00D202B0"/>
    <w:rsid w:val="00D20503"/>
    <w:rsid w:val="00D2084F"/>
    <w:rsid w:val="00D20B42"/>
    <w:rsid w:val="00D20E9F"/>
    <w:rsid w:val="00D20EC0"/>
    <w:rsid w:val="00D2197E"/>
    <w:rsid w:val="00D219A6"/>
    <w:rsid w:val="00D21A10"/>
    <w:rsid w:val="00D21FB5"/>
    <w:rsid w:val="00D22229"/>
    <w:rsid w:val="00D226EC"/>
    <w:rsid w:val="00D22C8B"/>
    <w:rsid w:val="00D23A5C"/>
    <w:rsid w:val="00D23EB2"/>
    <w:rsid w:val="00D2407F"/>
    <w:rsid w:val="00D2424B"/>
    <w:rsid w:val="00D243CF"/>
    <w:rsid w:val="00D244D3"/>
    <w:rsid w:val="00D248FB"/>
    <w:rsid w:val="00D248FF"/>
    <w:rsid w:val="00D249F7"/>
    <w:rsid w:val="00D2531B"/>
    <w:rsid w:val="00D25ACE"/>
    <w:rsid w:val="00D25E2C"/>
    <w:rsid w:val="00D25ECF"/>
    <w:rsid w:val="00D26402"/>
    <w:rsid w:val="00D26881"/>
    <w:rsid w:val="00D26AE5"/>
    <w:rsid w:val="00D26D92"/>
    <w:rsid w:val="00D2719C"/>
    <w:rsid w:val="00D27551"/>
    <w:rsid w:val="00D27747"/>
    <w:rsid w:val="00D27BA3"/>
    <w:rsid w:val="00D27C56"/>
    <w:rsid w:val="00D27CCA"/>
    <w:rsid w:val="00D30475"/>
    <w:rsid w:val="00D30540"/>
    <w:rsid w:val="00D30721"/>
    <w:rsid w:val="00D30AD4"/>
    <w:rsid w:val="00D30BAD"/>
    <w:rsid w:val="00D30C79"/>
    <w:rsid w:val="00D30CE8"/>
    <w:rsid w:val="00D3123F"/>
    <w:rsid w:val="00D31370"/>
    <w:rsid w:val="00D3156C"/>
    <w:rsid w:val="00D31D9B"/>
    <w:rsid w:val="00D31DCE"/>
    <w:rsid w:val="00D323CD"/>
    <w:rsid w:val="00D32F7D"/>
    <w:rsid w:val="00D33342"/>
    <w:rsid w:val="00D33B4A"/>
    <w:rsid w:val="00D33CE0"/>
    <w:rsid w:val="00D33E32"/>
    <w:rsid w:val="00D3436D"/>
    <w:rsid w:val="00D343BD"/>
    <w:rsid w:val="00D34CBC"/>
    <w:rsid w:val="00D35103"/>
    <w:rsid w:val="00D356A8"/>
    <w:rsid w:val="00D356E1"/>
    <w:rsid w:val="00D35D78"/>
    <w:rsid w:val="00D35F54"/>
    <w:rsid w:val="00D36082"/>
    <w:rsid w:val="00D361F9"/>
    <w:rsid w:val="00D36938"/>
    <w:rsid w:val="00D36A05"/>
    <w:rsid w:val="00D36ECB"/>
    <w:rsid w:val="00D37286"/>
    <w:rsid w:val="00D373B9"/>
    <w:rsid w:val="00D375B9"/>
    <w:rsid w:val="00D377CC"/>
    <w:rsid w:val="00D37C8C"/>
    <w:rsid w:val="00D37E56"/>
    <w:rsid w:val="00D40474"/>
    <w:rsid w:val="00D40B59"/>
    <w:rsid w:val="00D40CD5"/>
    <w:rsid w:val="00D40EC5"/>
    <w:rsid w:val="00D41207"/>
    <w:rsid w:val="00D41A7D"/>
    <w:rsid w:val="00D421C4"/>
    <w:rsid w:val="00D4243E"/>
    <w:rsid w:val="00D42836"/>
    <w:rsid w:val="00D42969"/>
    <w:rsid w:val="00D42A54"/>
    <w:rsid w:val="00D42A5B"/>
    <w:rsid w:val="00D42C0B"/>
    <w:rsid w:val="00D42E5F"/>
    <w:rsid w:val="00D42FD6"/>
    <w:rsid w:val="00D43758"/>
    <w:rsid w:val="00D43BD7"/>
    <w:rsid w:val="00D43BF8"/>
    <w:rsid w:val="00D44113"/>
    <w:rsid w:val="00D44462"/>
    <w:rsid w:val="00D4462F"/>
    <w:rsid w:val="00D44701"/>
    <w:rsid w:val="00D44957"/>
    <w:rsid w:val="00D449BE"/>
    <w:rsid w:val="00D44ACB"/>
    <w:rsid w:val="00D452F2"/>
    <w:rsid w:val="00D45354"/>
    <w:rsid w:val="00D454AC"/>
    <w:rsid w:val="00D4587F"/>
    <w:rsid w:val="00D45D78"/>
    <w:rsid w:val="00D46207"/>
    <w:rsid w:val="00D474F8"/>
    <w:rsid w:val="00D47606"/>
    <w:rsid w:val="00D51DFD"/>
    <w:rsid w:val="00D520C6"/>
    <w:rsid w:val="00D525A4"/>
    <w:rsid w:val="00D52783"/>
    <w:rsid w:val="00D5330B"/>
    <w:rsid w:val="00D53B6C"/>
    <w:rsid w:val="00D54D39"/>
    <w:rsid w:val="00D54E85"/>
    <w:rsid w:val="00D54F24"/>
    <w:rsid w:val="00D54F80"/>
    <w:rsid w:val="00D5524B"/>
    <w:rsid w:val="00D552CB"/>
    <w:rsid w:val="00D556E0"/>
    <w:rsid w:val="00D556E5"/>
    <w:rsid w:val="00D557E3"/>
    <w:rsid w:val="00D56762"/>
    <w:rsid w:val="00D5682C"/>
    <w:rsid w:val="00D56D3A"/>
    <w:rsid w:val="00D56EB2"/>
    <w:rsid w:val="00D57B3B"/>
    <w:rsid w:val="00D57BE2"/>
    <w:rsid w:val="00D60070"/>
    <w:rsid w:val="00D60431"/>
    <w:rsid w:val="00D607D2"/>
    <w:rsid w:val="00D60C1C"/>
    <w:rsid w:val="00D61429"/>
    <w:rsid w:val="00D6195E"/>
    <w:rsid w:val="00D61E43"/>
    <w:rsid w:val="00D62024"/>
    <w:rsid w:val="00D6289D"/>
    <w:rsid w:val="00D62E49"/>
    <w:rsid w:val="00D63351"/>
    <w:rsid w:val="00D634E7"/>
    <w:rsid w:val="00D634F6"/>
    <w:rsid w:val="00D637E3"/>
    <w:rsid w:val="00D638AE"/>
    <w:rsid w:val="00D63AE1"/>
    <w:rsid w:val="00D63F81"/>
    <w:rsid w:val="00D6409A"/>
    <w:rsid w:val="00D64499"/>
    <w:rsid w:val="00D646E6"/>
    <w:rsid w:val="00D64DF8"/>
    <w:rsid w:val="00D64FAA"/>
    <w:rsid w:val="00D657A8"/>
    <w:rsid w:val="00D65AB2"/>
    <w:rsid w:val="00D6603A"/>
    <w:rsid w:val="00D66140"/>
    <w:rsid w:val="00D66378"/>
    <w:rsid w:val="00D666B2"/>
    <w:rsid w:val="00D6682D"/>
    <w:rsid w:val="00D66A4C"/>
    <w:rsid w:val="00D675F9"/>
    <w:rsid w:val="00D677FF"/>
    <w:rsid w:val="00D67A2E"/>
    <w:rsid w:val="00D70020"/>
    <w:rsid w:val="00D70113"/>
    <w:rsid w:val="00D70433"/>
    <w:rsid w:val="00D70609"/>
    <w:rsid w:val="00D707FF"/>
    <w:rsid w:val="00D70932"/>
    <w:rsid w:val="00D70CA3"/>
    <w:rsid w:val="00D70DA5"/>
    <w:rsid w:val="00D71158"/>
    <w:rsid w:val="00D7187F"/>
    <w:rsid w:val="00D71C60"/>
    <w:rsid w:val="00D71E91"/>
    <w:rsid w:val="00D72625"/>
    <w:rsid w:val="00D730A6"/>
    <w:rsid w:val="00D734B7"/>
    <w:rsid w:val="00D73A69"/>
    <w:rsid w:val="00D73E0D"/>
    <w:rsid w:val="00D74CC5"/>
    <w:rsid w:val="00D75289"/>
    <w:rsid w:val="00D75786"/>
    <w:rsid w:val="00D75CAE"/>
    <w:rsid w:val="00D75E7F"/>
    <w:rsid w:val="00D76051"/>
    <w:rsid w:val="00D76237"/>
    <w:rsid w:val="00D766B0"/>
    <w:rsid w:val="00D766F5"/>
    <w:rsid w:val="00D76B26"/>
    <w:rsid w:val="00D76BB4"/>
    <w:rsid w:val="00D771D4"/>
    <w:rsid w:val="00D77A3A"/>
    <w:rsid w:val="00D77B1F"/>
    <w:rsid w:val="00D77B7B"/>
    <w:rsid w:val="00D77EF9"/>
    <w:rsid w:val="00D80423"/>
    <w:rsid w:val="00D80426"/>
    <w:rsid w:val="00D8072E"/>
    <w:rsid w:val="00D8081D"/>
    <w:rsid w:val="00D80838"/>
    <w:rsid w:val="00D80903"/>
    <w:rsid w:val="00D80BCD"/>
    <w:rsid w:val="00D80EFA"/>
    <w:rsid w:val="00D80F02"/>
    <w:rsid w:val="00D815EE"/>
    <w:rsid w:val="00D816B5"/>
    <w:rsid w:val="00D81BFC"/>
    <w:rsid w:val="00D826ED"/>
    <w:rsid w:val="00D82A6E"/>
    <w:rsid w:val="00D82E8A"/>
    <w:rsid w:val="00D82FEE"/>
    <w:rsid w:val="00D8409D"/>
    <w:rsid w:val="00D848A5"/>
    <w:rsid w:val="00D84B62"/>
    <w:rsid w:val="00D85597"/>
    <w:rsid w:val="00D8582F"/>
    <w:rsid w:val="00D859CC"/>
    <w:rsid w:val="00D85F02"/>
    <w:rsid w:val="00D862F7"/>
    <w:rsid w:val="00D86376"/>
    <w:rsid w:val="00D8678D"/>
    <w:rsid w:val="00D8698E"/>
    <w:rsid w:val="00D86ADB"/>
    <w:rsid w:val="00D86F1B"/>
    <w:rsid w:val="00D8774D"/>
    <w:rsid w:val="00D87CE2"/>
    <w:rsid w:val="00D906C8"/>
    <w:rsid w:val="00D90DC9"/>
    <w:rsid w:val="00D91020"/>
    <w:rsid w:val="00D91480"/>
    <w:rsid w:val="00D91F4E"/>
    <w:rsid w:val="00D9211D"/>
    <w:rsid w:val="00D9277E"/>
    <w:rsid w:val="00D929C1"/>
    <w:rsid w:val="00D92E84"/>
    <w:rsid w:val="00D9330C"/>
    <w:rsid w:val="00D935CA"/>
    <w:rsid w:val="00D938E0"/>
    <w:rsid w:val="00D9394F"/>
    <w:rsid w:val="00D93D2C"/>
    <w:rsid w:val="00D94090"/>
    <w:rsid w:val="00D94270"/>
    <w:rsid w:val="00D9462E"/>
    <w:rsid w:val="00D94F8D"/>
    <w:rsid w:val="00D94FD6"/>
    <w:rsid w:val="00D95D96"/>
    <w:rsid w:val="00D95E1B"/>
    <w:rsid w:val="00D96062"/>
    <w:rsid w:val="00D9664D"/>
    <w:rsid w:val="00D966CE"/>
    <w:rsid w:val="00D969BD"/>
    <w:rsid w:val="00D96AC7"/>
    <w:rsid w:val="00D96C8B"/>
    <w:rsid w:val="00D96F1F"/>
    <w:rsid w:val="00D9713B"/>
    <w:rsid w:val="00D9744E"/>
    <w:rsid w:val="00D9788B"/>
    <w:rsid w:val="00D97E89"/>
    <w:rsid w:val="00DA034D"/>
    <w:rsid w:val="00DA14C5"/>
    <w:rsid w:val="00DA1AE2"/>
    <w:rsid w:val="00DA1D4C"/>
    <w:rsid w:val="00DA1F9D"/>
    <w:rsid w:val="00DA2215"/>
    <w:rsid w:val="00DA244C"/>
    <w:rsid w:val="00DA24A0"/>
    <w:rsid w:val="00DA30B5"/>
    <w:rsid w:val="00DA3634"/>
    <w:rsid w:val="00DA3B04"/>
    <w:rsid w:val="00DA3B13"/>
    <w:rsid w:val="00DA3FD1"/>
    <w:rsid w:val="00DA426A"/>
    <w:rsid w:val="00DA48DA"/>
    <w:rsid w:val="00DA4A25"/>
    <w:rsid w:val="00DA4A53"/>
    <w:rsid w:val="00DA4B2E"/>
    <w:rsid w:val="00DA4C4B"/>
    <w:rsid w:val="00DA4C8E"/>
    <w:rsid w:val="00DA5301"/>
    <w:rsid w:val="00DA5354"/>
    <w:rsid w:val="00DA5365"/>
    <w:rsid w:val="00DA5BD7"/>
    <w:rsid w:val="00DA61A3"/>
    <w:rsid w:val="00DA6563"/>
    <w:rsid w:val="00DA6952"/>
    <w:rsid w:val="00DA69F2"/>
    <w:rsid w:val="00DA7022"/>
    <w:rsid w:val="00DA7467"/>
    <w:rsid w:val="00DA760A"/>
    <w:rsid w:val="00DA7C74"/>
    <w:rsid w:val="00DA7EF1"/>
    <w:rsid w:val="00DB0398"/>
    <w:rsid w:val="00DB09BF"/>
    <w:rsid w:val="00DB1021"/>
    <w:rsid w:val="00DB1503"/>
    <w:rsid w:val="00DB1A06"/>
    <w:rsid w:val="00DB1F6D"/>
    <w:rsid w:val="00DB2129"/>
    <w:rsid w:val="00DB23F8"/>
    <w:rsid w:val="00DB2509"/>
    <w:rsid w:val="00DB2B7B"/>
    <w:rsid w:val="00DB33E5"/>
    <w:rsid w:val="00DB36BE"/>
    <w:rsid w:val="00DB3A36"/>
    <w:rsid w:val="00DB411F"/>
    <w:rsid w:val="00DB42D4"/>
    <w:rsid w:val="00DB4727"/>
    <w:rsid w:val="00DB473D"/>
    <w:rsid w:val="00DB48AB"/>
    <w:rsid w:val="00DB49C4"/>
    <w:rsid w:val="00DB4B5A"/>
    <w:rsid w:val="00DB4DF7"/>
    <w:rsid w:val="00DB50E4"/>
    <w:rsid w:val="00DB5538"/>
    <w:rsid w:val="00DB59DA"/>
    <w:rsid w:val="00DB5A8E"/>
    <w:rsid w:val="00DB6047"/>
    <w:rsid w:val="00DB70D1"/>
    <w:rsid w:val="00DC0147"/>
    <w:rsid w:val="00DC16CB"/>
    <w:rsid w:val="00DC17BA"/>
    <w:rsid w:val="00DC1FD0"/>
    <w:rsid w:val="00DC207B"/>
    <w:rsid w:val="00DC22B5"/>
    <w:rsid w:val="00DC2318"/>
    <w:rsid w:val="00DC239E"/>
    <w:rsid w:val="00DC29D4"/>
    <w:rsid w:val="00DC29F0"/>
    <w:rsid w:val="00DC3303"/>
    <w:rsid w:val="00DC350C"/>
    <w:rsid w:val="00DC35B2"/>
    <w:rsid w:val="00DC37F6"/>
    <w:rsid w:val="00DC3C52"/>
    <w:rsid w:val="00DC3E66"/>
    <w:rsid w:val="00DC40F9"/>
    <w:rsid w:val="00DC4207"/>
    <w:rsid w:val="00DC46BC"/>
    <w:rsid w:val="00DC46BF"/>
    <w:rsid w:val="00DC46F4"/>
    <w:rsid w:val="00DC514A"/>
    <w:rsid w:val="00DC53E6"/>
    <w:rsid w:val="00DC5423"/>
    <w:rsid w:val="00DC5881"/>
    <w:rsid w:val="00DC5C58"/>
    <w:rsid w:val="00DC5CBD"/>
    <w:rsid w:val="00DC673B"/>
    <w:rsid w:val="00DC69C7"/>
    <w:rsid w:val="00DC6DA3"/>
    <w:rsid w:val="00DC6E2B"/>
    <w:rsid w:val="00DC727B"/>
    <w:rsid w:val="00DC740E"/>
    <w:rsid w:val="00DC7636"/>
    <w:rsid w:val="00DC7D78"/>
    <w:rsid w:val="00DD0346"/>
    <w:rsid w:val="00DD0725"/>
    <w:rsid w:val="00DD0B81"/>
    <w:rsid w:val="00DD0D53"/>
    <w:rsid w:val="00DD0F1C"/>
    <w:rsid w:val="00DD1233"/>
    <w:rsid w:val="00DD1943"/>
    <w:rsid w:val="00DD1E31"/>
    <w:rsid w:val="00DD1E9D"/>
    <w:rsid w:val="00DD296B"/>
    <w:rsid w:val="00DD2D86"/>
    <w:rsid w:val="00DD3218"/>
    <w:rsid w:val="00DD3692"/>
    <w:rsid w:val="00DD3898"/>
    <w:rsid w:val="00DD3D4F"/>
    <w:rsid w:val="00DD3F67"/>
    <w:rsid w:val="00DD42F7"/>
    <w:rsid w:val="00DD469D"/>
    <w:rsid w:val="00DD476D"/>
    <w:rsid w:val="00DD4B8F"/>
    <w:rsid w:val="00DD4DEC"/>
    <w:rsid w:val="00DD4ED3"/>
    <w:rsid w:val="00DD5529"/>
    <w:rsid w:val="00DD55AB"/>
    <w:rsid w:val="00DD5AE8"/>
    <w:rsid w:val="00DD5CE8"/>
    <w:rsid w:val="00DD5F4C"/>
    <w:rsid w:val="00DD6193"/>
    <w:rsid w:val="00DD61A6"/>
    <w:rsid w:val="00DD650E"/>
    <w:rsid w:val="00DD6BEA"/>
    <w:rsid w:val="00DD6DD4"/>
    <w:rsid w:val="00DD75E4"/>
    <w:rsid w:val="00DD76D2"/>
    <w:rsid w:val="00DD7D50"/>
    <w:rsid w:val="00DD7F07"/>
    <w:rsid w:val="00DD7FC3"/>
    <w:rsid w:val="00DD7FD8"/>
    <w:rsid w:val="00DE055B"/>
    <w:rsid w:val="00DE056B"/>
    <w:rsid w:val="00DE104A"/>
    <w:rsid w:val="00DE146C"/>
    <w:rsid w:val="00DE17E6"/>
    <w:rsid w:val="00DE1F8E"/>
    <w:rsid w:val="00DE2093"/>
    <w:rsid w:val="00DE22AD"/>
    <w:rsid w:val="00DE25D5"/>
    <w:rsid w:val="00DE261E"/>
    <w:rsid w:val="00DE3328"/>
    <w:rsid w:val="00DE3DBA"/>
    <w:rsid w:val="00DE43B1"/>
    <w:rsid w:val="00DE4411"/>
    <w:rsid w:val="00DE4C55"/>
    <w:rsid w:val="00DE508B"/>
    <w:rsid w:val="00DE5098"/>
    <w:rsid w:val="00DE52DA"/>
    <w:rsid w:val="00DE530E"/>
    <w:rsid w:val="00DE5491"/>
    <w:rsid w:val="00DE5629"/>
    <w:rsid w:val="00DE5CE9"/>
    <w:rsid w:val="00DE6030"/>
    <w:rsid w:val="00DE612D"/>
    <w:rsid w:val="00DE63A3"/>
    <w:rsid w:val="00DE66A6"/>
    <w:rsid w:val="00DE6775"/>
    <w:rsid w:val="00DE6DC1"/>
    <w:rsid w:val="00DE7A01"/>
    <w:rsid w:val="00DE7B94"/>
    <w:rsid w:val="00DE7C1A"/>
    <w:rsid w:val="00DE7E47"/>
    <w:rsid w:val="00DF0100"/>
    <w:rsid w:val="00DF0250"/>
    <w:rsid w:val="00DF05E5"/>
    <w:rsid w:val="00DF06DC"/>
    <w:rsid w:val="00DF070E"/>
    <w:rsid w:val="00DF0A91"/>
    <w:rsid w:val="00DF0D82"/>
    <w:rsid w:val="00DF0FF2"/>
    <w:rsid w:val="00DF1492"/>
    <w:rsid w:val="00DF1BCC"/>
    <w:rsid w:val="00DF1F68"/>
    <w:rsid w:val="00DF2334"/>
    <w:rsid w:val="00DF23AB"/>
    <w:rsid w:val="00DF26B2"/>
    <w:rsid w:val="00DF29F1"/>
    <w:rsid w:val="00DF2B94"/>
    <w:rsid w:val="00DF2CA3"/>
    <w:rsid w:val="00DF2CF8"/>
    <w:rsid w:val="00DF31F0"/>
    <w:rsid w:val="00DF389A"/>
    <w:rsid w:val="00DF3A12"/>
    <w:rsid w:val="00DF3BA8"/>
    <w:rsid w:val="00DF3BD0"/>
    <w:rsid w:val="00DF3C54"/>
    <w:rsid w:val="00DF407F"/>
    <w:rsid w:val="00DF432A"/>
    <w:rsid w:val="00DF43F8"/>
    <w:rsid w:val="00DF46FA"/>
    <w:rsid w:val="00DF4E7B"/>
    <w:rsid w:val="00DF5966"/>
    <w:rsid w:val="00DF5E74"/>
    <w:rsid w:val="00DF5E7B"/>
    <w:rsid w:val="00DF6158"/>
    <w:rsid w:val="00DF62D0"/>
    <w:rsid w:val="00DF64A6"/>
    <w:rsid w:val="00DF66DD"/>
    <w:rsid w:val="00DF67C8"/>
    <w:rsid w:val="00DF7180"/>
    <w:rsid w:val="00DF7394"/>
    <w:rsid w:val="00DF7824"/>
    <w:rsid w:val="00DF7DAC"/>
    <w:rsid w:val="00DF7E6E"/>
    <w:rsid w:val="00DF7E85"/>
    <w:rsid w:val="00E00509"/>
    <w:rsid w:val="00E00C7A"/>
    <w:rsid w:val="00E01130"/>
    <w:rsid w:val="00E011F0"/>
    <w:rsid w:val="00E01F1F"/>
    <w:rsid w:val="00E025C8"/>
    <w:rsid w:val="00E02758"/>
    <w:rsid w:val="00E02AB0"/>
    <w:rsid w:val="00E03359"/>
    <w:rsid w:val="00E03F46"/>
    <w:rsid w:val="00E040AC"/>
    <w:rsid w:val="00E04A40"/>
    <w:rsid w:val="00E04C75"/>
    <w:rsid w:val="00E05091"/>
    <w:rsid w:val="00E05566"/>
    <w:rsid w:val="00E056AB"/>
    <w:rsid w:val="00E057D7"/>
    <w:rsid w:val="00E05D7E"/>
    <w:rsid w:val="00E05FD2"/>
    <w:rsid w:val="00E06E3F"/>
    <w:rsid w:val="00E06E7F"/>
    <w:rsid w:val="00E06EE9"/>
    <w:rsid w:val="00E0725E"/>
    <w:rsid w:val="00E0733B"/>
    <w:rsid w:val="00E10A49"/>
    <w:rsid w:val="00E10A7A"/>
    <w:rsid w:val="00E11F9F"/>
    <w:rsid w:val="00E1204E"/>
    <w:rsid w:val="00E12781"/>
    <w:rsid w:val="00E12826"/>
    <w:rsid w:val="00E1285D"/>
    <w:rsid w:val="00E130CD"/>
    <w:rsid w:val="00E1327A"/>
    <w:rsid w:val="00E13368"/>
    <w:rsid w:val="00E13690"/>
    <w:rsid w:val="00E13808"/>
    <w:rsid w:val="00E140C5"/>
    <w:rsid w:val="00E142D3"/>
    <w:rsid w:val="00E1460B"/>
    <w:rsid w:val="00E146CB"/>
    <w:rsid w:val="00E14CA4"/>
    <w:rsid w:val="00E14FFC"/>
    <w:rsid w:val="00E155E5"/>
    <w:rsid w:val="00E1573D"/>
    <w:rsid w:val="00E1579C"/>
    <w:rsid w:val="00E16033"/>
    <w:rsid w:val="00E1647B"/>
    <w:rsid w:val="00E16EA6"/>
    <w:rsid w:val="00E16F84"/>
    <w:rsid w:val="00E17AAF"/>
    <w:rsid w:val="00E17B7B"/>
    <w:rsid w:val="00E17CC9"/>
    <w:rsid w:val="00E17F00"/>
    <w:rsid w:val="00E17FF0"/>
    <w:rsid w:val="00E20440"/>
    <w:rsid w:val="00E207CB"/>
    <w:rsid w:val="00E21A7E"/>
    <w:rsid w:val="00E2291E"/>
    <w:rsid w:val="00E22E79"/>
    <w:rsid w:val="00E22F0F"/>
    <w:rsid w:val="00E2357F"/>
    <w:rsid w:val="00E23584"/>
    <w:rsid w:val="00E23A48"/>
    <w:rsid w:val="00E23AF0"/>
    <w:rsid w:val="00E23F98"/>
    <w:rsid w:val="00E23FED"/>
    <w:rsid w:val="00E240E1"/>
    <w:rsid w:val="00E2450E"/>
    <w:rsid w:val="00E24982"/>
    <w:rsid w:val="00E24BF6"/>
    <w:rsid w:val="00E24F46"/>
    <w:rsid w:val="00E24F50"/>
    <w:rsid w:val="00E261AE"/>
    <w:rsid w:val="00E26742"/>
    <w:rsid w:val="00E26F2F"/>
    <w:rsid w:val="00E27077"/>
    <w:rsid w:val="00E2714B"/>
    <w:rsid w:val="00E274B1"/>
    <w:rsid w:val="00E27D97"/>
    <w:rsid w:val="00E3032C"/>
    <w:rsid w:val="00E30360"/>
    <w:rsid w:val="00E30434"/>
    <w:rsid w:val="00E30570"/>
    <w:rsid w:val="00E30631"/>
    <w:rsid w:val="00E30738"/>
    <w:rsid w:val="00E308DA"/>
    <w:rsid w:val="00E30A04"/>
    <w:rsid w:val="00E30A63"/>
    <w:rsid w:val="00E30C57"/>
    <w:rsid w:val="00E30E83"/>
    <w:rsid w:val="00E30FC7"/>
    <w:rsid w:val="00E3128D"/>
    <w:rsid w:val="00E313DE"/>
    <w:rsid w:val="00E314AB"/>
    <w:rsid w:val="00E316B0"/>
    <w:rsid w:val="00E316E0"/>
    <w:rsid w:val="00E322FC"/>
    <w:rsid w:val="00E325D4"/>
    <w:rsid w:val="00E32730"/>
    <w:rsid w:val="00E32E1F"/>
    <w:rsid w:val="00E33131"/>
    <w:rsid w:val="00E34160"/>
    <w:rsid w:val="00E3419C"/>
    <w:rsid w:val="00E343A9"/>
    <w:rsid w:val="00E3454B"/>
    <w:rsid w:val="00E3513D"/>
    <w:rsid w:val="00E359E8"/>
    <w:rsid w:val="00E368EE"/>
    <w:rsid w:val="00E36A1D"/>
    <w:rsid w:val="00E36DAC"/>
    <w:rsid w:val="00E370A0"/>
    <w:rsid w:val="00E3723F"/>
    <w:rsid w:val="00E37BD9"/>
    <w:rsid w:val="00E40214"/>
    <w:rsid w:val="00E40EE9"/>
    <w:rsid w:val="00E40F40"/>
    <w:rsid w:val="00E4131E"/>
    <w:rsid w:val="00E41335"/>
    <w:rsid w:val="00E4146E"/>
    <w:rsid w:val="00E41E16"/>
    <w:rsid w:val="00E42D7E"/>
    <w:rsid w:val="00E43002"/>
    <w:rsid w:val="00E43530"/>
    <w:rsid w:val="00E43802"/>
    <w:rsid w:val="00E439C7"/>
    <w:rsid w:val="00E43CE5"/>
    <w:rsid w:val="00E43F8B"/>
    <w:rsid w:val="00E4426F"/>
    <w:rsid w:val="00E44368"/>
    <w:rsid w:val="00E44793"/>
    <w:rsid w:val="00E447B7"/>
    <w:rsid w:val="00E44CE1"/>
    <w:rsid w:val="00E44D2B"/>
    <w:rsid w:val="00E44F74"/>
    <w:rsid w:val="00E454C5"/>
    <w:rsid w:val="00E454CC"/>
    <w:rsid w:val="00E457E8"/>
    <w:rsid w:val="00E458E8"/>
    <w:rsid w:val="00E46138"/>
    <w:rsid w:val="00E46718"/>
    <w:rsid w:val="00E46738"/>
    <w:rsid w:val="00E46D05"/>
    <w:rsid w:val="00E46EE2"/>
    <w:rsid w:val="00E4734C"/>
    <w:rsid w:val="00E50620"/>
    <w:rsid w:val="00E507E3"/>
    <w:rsid w:val="00E511D0"/>
    <w:rsid w:val="00E51572"/>
    <w:rsid w:val="00E5166D"/>
    <w:rsid w:val="00E523EA"/>
    <w:rsid w:val="00E527F6"/>
    <w:rsid w:val="00E53542"/>
    <w:rsid w:val="00E53614"/>
    <w:rsid w:val="00E5365F"/>
    <w:rsid w:val="00E53864"/>
    <w:rsid w:val="00E53941"/>
    <w:rsid w:val="00E53B42"/>
    <w:rsid w:val="00E53BBE"/>
    <w:rsid w:val="00E54781"/>
    <w:rsid w:val="00E54876"/>
    <w:rsid w:val="00E54E7D"/>
    <w:rsid w:val="00E54F4E"/>
    <w:rsid w:val="00E5509A"/>
    <w:rsid w:val="00E55CAE"/>
    <w:rsid w:val="00E55D4F"/>
    <w:rsid w:val="00E55DBE"/>
    <w:rsid w:val="00E55EA3"/>
    <w:rsid w:val="00E5605C"/>
    <w:rsid w:val="00E56102"/>
    <w:rsid w:val="00E56428"/>
    <w:rsid w:val="00E564AE"/>
    <w:rsid w:val="00E56877"/>
    <w:rsid w:val="00E574D5"/>
    <w:rsid w:val="00E57A01"/>
    <w:rsid w:val="00E60644"/>
    <w:rsid w:val="00E60B0A"/>
    <w:rsid w:val="00E60D88"/>
    <w:rsid w:val="00E60E23"/>
    <w:rsid w:val="00E60F24"/>
    <w:rsid w:val="00E61126"/>
    <w:rsid w:val="00E6160B"/>
    <w:rsid w:val="00E618C6"/>
    <w:rsid w:val="00E61E13"/>
    <w:rsid w:val="00E62449"/>
    <w:rsid w:val="00E6246A"/>
    <w:rsid w:val="00E62482"/>
    <w:rsid w:val="00E626D7"/>
    <w:rsid w:val="00E62994"/>
    <w:rsid w:val="00E62CE8"/>
    <w:rsid w:val="00E635F8"/>
    <w:rsid w:val="00E638E6"/>
    <w:rsid w:val="00E63C19"/>
    <w:rsid w:val="00E643AC"/>
    <w:rsid w:val="00E64571"/>
    <w:rsid w:val="00E64814"/>
    <w:rsid w:val="00E654D2"/>
    <w:rsid w:val="00E6587B"/>
    <w:rsid w:val="00E669DA"/>
    <w:rsid w:val="00E66BD9"/>
    <w:rsid w:val="00E67078"/>
    <w:rsid w:val="00E6760D"/>
    <w:rsid w:val="00E6799E"/>
    <w:rsid w:val="00E67C1E"/>
    <w:rsid w:val="00E70279"/>
    <w:rsid w:val="00E7064F"/>
    <w:rsid w:val="00E707E2"/>
    <w:rsid w:val="00E7108B"/>
    <w:rsid w:val="00E7126E"/>
    <w:rsid w:val="00E71EA3"/>
    <w:rsid w:val="00E71F10"/>
    <w:rsid w:val="00E725A1"/>
    <w:rsid w:val="00E72AB3"/>
    <w:rsid w:val="00E72D07"/>
    <w:rsid w:val="00E72F93"/>
    <w:rsid w:val="00E7337B"/>
    <w:rsid w:val="00E7392E"/>
    <w:rsid w:val="00E739B4"/>
    <w:rsid w:val="00E74322"/>
    <w:rsid w:val="00E74C33"/>
    <w:rsid w:val="00E74FFB"/>
    <w:rsid w:val="00E7527A"/>
    <w:rsid w:val="00E75FB3"/>
    <w:rsid w:val="00E75FF2"/>
    <w:rsid w:val="00E75FFC"/>
    <w:rsid w:val="00E761D6"/>
    <w:rsid w:val="00E76296"/>
    <w:rsid w:val="00E77235"/>
    <w:rsid w:val="00E7750D"/>
    <w:rsid w:val="00E77B47"/>
    <w:rsid w:val="00E8033D"/>
    <w:rsid w:val="00E803E9"/>
    <w:rsid w:val="00E8056D"/>
    <w:rsid w:val="00E805F8"/>
    <w:rsid w:val="00E806F4"/>
    <w:rsid w:val="00E807EC"/>
    <w:rsid w:val="00E80B97"/>
    <w:rsid w:val="00E816D5"/>
    <w:rsid w:val="00E819AC"/>
    <w:rsid w:val="00E81DBC"/>
    <w:rsid w:val="00E81E3F"/>
    <w:rsid w:val="00E81F90"/>
    <w:rsid w:val="00E8321C"/>
    <w:rsid w:val="00E836C0"/>
    <w:rsid w:val="00E83BF5"/>
    <w:rsid w:val="00E8451A"/>
    <w:rsid w:val="00E8516F"/>
    <w:rsid w:val="00E851C1"/>
    <w:rsid w:val="00E85782"/>
    <w:rsid w:val="00E85EB9"/>
    <w:rsid w:val="00E861C4"/>
    <w:rsid w:val="00E8651F"/>
    <w:rsid w:val="00E86B39"/>
    <w:rsid w:val="00E86E6B"/>
    <w:rsid w:val="00E86FF5"/>
    <w:rsid w:val="00E876C5"/>
    <w:rsid w:val="00E87914"/>
    <w:rsid w:val="00E87E31"/>
    <w:rsid w:val="00E908B2"/>
    <w:rsid w:val="00E90C4B"/>
    <w:rsid w:val="00E90E07"/>
    <w:rsid w:val="00E91A1B"/>
    <w:rsid w:val="00E91FAB"/>
    <w:rsid w:val="00E92003"/>
    <w:rsid w:val="00E92160"/>
    <w:rsid w:val="00E92164"/>
    <w:rsid w:val="00E92750"/>
    <w:rsid w:val="00E92BDB"/>
    <w:rsid w:val="00E92D2A"/>
    <w:rsid w:val="00E92ED3"/>
    <w:rsid w:val="00E92F8E"/>
    <w:rsid w:val="00E9325A"/>
    <w:rsid w:val="00E93A79"/>
    <w:rsid w:val="00E9489A"/>
    <w:rsid w:val="00E94AB7"/>
    <w:rsid w:val="00E94D08"/>
    <w:rsid w:val="00E9508E"/>
    <w:rsid w:val="00E952CA"/>
    <w:rsid w:val="00E95375"/>
    <w:rsid w:val="00E955E5"/>
    <w:rsid w:val="00E9592D"/>
    <w:rsid w:val="00E959DD"/>
    <w:rsid w:val="00E9602C"/>
    <w:rsid w:val="00E96DD0"/>
    <w:rsid w:val="00E96E50"/>
    <w:rsid w:val="00E97769"/>
    <w:rsid w:val="00E97876"/>
    <w:rsid w:val="00E97D14"/>
    <w:rsid w:val="00E97FB3"/>
    <w:rsid w:val="00EA056A"/>
    <w:rsid w:val="00EA0676"/>
    <w:rsid w:val="00EA0A56"/>
    <w:rsid w:val="00EA0D29"/>
    <w:rsid w:val="00EA114C"/>
    <w:rsid w:val="00EA1369"/>
    <w:rsid w:val="00EA16F5"/>
    <w:rsid w:val="00EA1923"/>
    <w:rsid w:val="00EA1E86"/>
    <w:rsid w:val="00EA2259"/>
    <w:rsid w:val="00EA2507"/>
    <w:rsid w:val="00EA2BEE"/>
    <w:rsid w:val="00EA33D4"/>
    <w:rsid w:val="00EA34D1"/>
    <w:rsid w:val="00EA3615"/>
    <w:rsid w:val="00EA51B1"/>
    <w:rsid w:val="00EA51CA"/>
    <w:rsid w:val="00EA551F"/>
    <w:rsid w:val="00EA5984"/>
    <w:rsid w:val="00EA5C6F"/>
    <w:rsid w:val="00EA6761"/>
    <w:rsid w:val="00EA6BF6"/>
    <w:rsid w:val="00EA76F9"/>
    <w:rsid w:val="00EA7841"/>
    <w:rsid w:val="00EA786F"/>
    <w:rsid w:val="00EA7987"/>
    <w:rsid w:val="00EA7C12"/>
    <w:rsid w:val="00EA7C27"/>
    <w:rsid w:val="00EB026E"/>
    <w:rsid w:val="00EB02C8"/>
    <w:rsid w:val="00EB07F9"/>
    <w:rsid w:val="00EB0EF0"/>
    <w:rsid w:val="00EB1D94"/>
    <w:rsid w:val="00EB1DF6"/>
    <w:rsid w:val="00EB1E02"/>
    <w:rsid w:val="00EB1FFA"/>
    <w:rsid w:val="00EB20BC"/>
    <w:rsid w:val="00EB2595"/>
    <w:rsid w:val="00EB25E7"/>
    <w:rsid w:val="00EB2E89"/>
    <w:rsid w:val="00EB32F4"/>
    <w:rsid w:val="00EB3826"/>
    <w:rsid w:val="00EB39C9"/>
    <w:rsid w:val="00EB3D58"/>
    <w:rsid w:val="00EB46F7"/>
    <w:rsid w:val="00EB4922"/>
    <w:rsid w:val="00EB4EBF"/>
    <w:rsid w:val="00EB4F46"/>
    <w:rsid w:val="00EB57C7"/>
    <w:rsid w:val="00EB64FD"/>
    <w:rsid w:val="00EB668B"/>
    <w:rsid w:val="00EB66F2"/>
    <w:rsid w:val="00EB6ADA"/>
    <w:rsid w:val="00EB70D2"/>
    <w:rsid w:val="00EB7360"/>
    <w:rsid w:val="00EB7431"/>
    <w:rsid w:val="00EB74DA"/>
    <w:rsid w:val="00EB765C"/>
    <w:rsid w:val="00EB7970"/>
    <w:rsid w:val="00EB7C16"/>
    <w:rsid w:val="00EC03B0"/>
    <w:rsid w:val="00EC0726"/>
    <w:rsid w:val="00EC0A72"/>
    <w:rsid w:val="00EC0F3B"/>
    <w:rsid w:val="00EC0F50"/>
    <w:rsid w:val="00EC1121"/>
    <w:rsid w:val="00EC2539"/>
    <w:rsid w:val="00EC2BE8"/>
    <w:rsid w:val="00EC2FF8"/>
    <w:rsid w:val="00EC3CAB"/>
    <w:rsid w:val="00EC40C1"/>
    <w:rsid w:val="00EC53F1"/>
    <w:rsid w:val="00EC5958"/>
    <w:rsid w:val="00EC59BA"/>
    <w:rsid w:val="00EC59FB"/>
    <w:rsid w:val="00EC653F"/>
    <w:rsid w:val="00EC6819"/>
    <w:rsid w:val="00EC6828"/>
    <w:rsid w:val="00EC689A"/>
    <w:rsid w:val="00EC6BB7"/>
    <w:rsid w:val="00EC6C5A"/>
    <w:rsid w:val="00EC7A44"/>
    <w:rsid w:val="00EC7A91"/>
    <w:rsid w:val="00ED07F7"/>
    <w:rsid w:val="00ED105D"/>
    <w:rsid w:val="00ED111B"/>
    <w:rsid w:val="00ED17F3"/>
    <w:rsid w:val="00ED2040"/>
    <w:rsid w:val="00ED27D7"/>
    <w:rsid w:val="00ED2E98"/>
    <w:rsid w:val="00ED3063"/>
    <w:rsid w:val="00ED3A65"/>
    <w:rsid w:val="00ED3C05"/>
    <w:rsid w:val="00ED4A81"/>
    <w:rsid w:val="00ED4B66"/>
    <w:rsid w:val="00ED5F76"/>
    <w:rsid w:val="00ED654F"/>
    <w:rsid w:val="00ED665D"/>
    <w:rsid w:val="00ED6748"/>
    <w:rsid w:val="00ED679C"/>
    <w:rsid w:val="00ED686B"/>
    <w:rsid w:val="00ED691B"/>
    <w:rsid w:val="00ED725D"/>
    <w:rsid w:val="00EE1155"/>
    <w:rsid w:val="00EE148A"/>
    <w:rsid w:val="00EE14C7"/>
    <w:rsid w:val="00EE14ED"/>
    <w:rsid w:val="00EE1B85"/>
    <w:rsid w:val="00EE1D76"/>
    <w:rsid w:val="00EE2328"/>
    <w:rsid w:val="00EE247D"/>
    <w:rsid w:val="00EE2A26"/>
    <w:rsid w:val="00EE2A56"/>
    <w:rsid w:val="00EE3AF4"/>
    <w:rsid w:val="00EE4B10"/>
    <w:rsid w:val="00EE4E70"/>
    <w:rsid w:val="00EE4F36"/>
    <w:rsid w:val="00EE5519"/>
    <w:rsid w:val="00EE599B"/>
    <w:rsid w:val="00EE59AB"/>
    <w:rsid w:val="00EE59FE"/>
    <w:rsid w:val="00EE640B"/>
    <w:rsid w:val="00EE6DAA"/>
    <w:rsid w:val="00EE7AEE"/>
    <w:rsid w:val="00EE7BAE"/>
    <w:rsid w:val="00EE7E3D"/>
    <w:rsid w:val="00EF013C"/>
    <w:rsid w:val="00EF0F49"/>
    <w:rsid w:val="00EF108A"/>
    <w:rsid w:val="00EF1332"/>
    <w:rsid w:val="00EF142E"/>
    <w:rsid w:val="00EF1617"/>
    <w:rsid w:val="00EF196D"/>
    <w:rsid w:val="00EF1A6F"/>
    <w:rsid w:val="00EF1BC8"/>
    <w:rsid w:val="00EF2897"/>
    <w:rsid w:val="00EF2B4D"/>
    <w:rsid w:val="00EF302E"/>
    <w:rsid w:val="00EF30D5"/>
    <w:rsid w:val="00EF30FF"/>
    <w:rsid w:val="00EF3695"/>
    <w:rsid w:val="00EF428D"/>
    <w:rsid w:val="00EF520C"/>
    <w:rsid w:val="00EF55B9"/>
    <w:rsid w:val="00EF5C15"/>
    <w:rsid w:val="00EF614D"/>
    <w:rsid w:val="00EF65C8"/>
    <w:rsid w:val="00EF65D9"/>
    <w:rsid w:val="00EF6895"/>
    <w:rsid w:val="00EF68A8"/>
    <w:rsid w:val="00EF6B9A"/>
    <w:rsid w:val="00EF6C05"/>
    <w:rsid w:val="00EF72AF"/>
    <w:rsid w:val="00EF736D"/>
    <w:rsid w:val="00EF752A"/>
    <w:rsid w:val="00EF75B0"/>
    <w:rsid w:val="00EF794D"/>
    <w:rsid w:val="00EF796E"/>
    <w:rsid w:val="00EF7A87"/>
    <w:rsid w:val="00EF7B49"/>
    <w:rsid w:val="00EF7BC2"/>
    <w:rsid w:val="00EF7CA3"/>
    <w:rsid w:val="00EF7CB8"/>
    <w:rsid w:val="00F00482"/>
    <w:rsid w:val="00F00599"/>
    <w:rsid w:val="00F00906"/>
    <w:rsid w:val="00F00FBA"/>
    <w:rsid w:val="00F014EC"/>
    <w:rsid w:val="00F016BA"/>
    <w:rsid w:val="00F0185D"/>
    <w:rsid w:val="00F0194B"/>
    <w:rsid w:val="00F01967"/>
    <w:rsid w:val="00F01B63"/>
    <w:rsid w:val="00F02042"/>
    <w:rsid w:val="00F023C7"/>
    <w:rsid w:val="00F02448"/>
    <w:rsid w:val="00F027AA"/>
    <w:rsid w:val="00F039FC"/>
    <w:rsid w:val="00F03F01"/>
    <w:rsid w:val="00F04142"/>
    <w:rsid w:val="00F044D1"/>
    <w:rsid w:val="00F04EA0"/>
    <w:rsid w:val="00F05211"/>
    <w:rsid w:val="00F05232"/>
    <w:rsid w:val="00F0564C"/>
    <w:rsid w:val="00F05652"/>
    <w:rsid w:val="00F061CB"/>
    <w:rsid w:val="00F06883"/>
    <w:rsid w:val="00F07631"/>
    <w:rsid w:val="00F0787E"/>
    <w:rsid w:val="00F07C61"/>
    <w:rsid w:val="00F07F02"/>
    <w:rsid w:val="00F1024D"/>
    <w:rsid w:val="00F10830"/>
    <w:rsid w:val="00F10E15"/>
    <w:rsid w:val="00F11097"/>
    <w:rsid w:val="00F1128E"/>
    <w:rsid w:val="00F1133D"/>
    <w:rsid w:val="00F11675"/>
    <w:rsid w:val="00F11CDD"/>
    <w:rsid w:val="00F11F06"/>
    <w:rsid w:val="00F12135"/>
    <w:rsid w:val="00F12E8B"/>
    <w:rsid w:val="00F12F39"/>
    <w:rsid w:val="00F12F85"/>
    <w:rsid w:val="00F133A5"/>
    <w:rsid w:val="00F1378F"/>
    <w:rsid w:val="00F13A3D"/>
    <w:rsid w:val="00F13BE5"/>
    <w:rsid w:val="00F13BEF"/>
    <w:rsid w:val="00F142FA"/>
    <w:rsid w:val="00F14526"/>
    <w:rsid w:val="00F147A4"/>
    <w:rsid w:val="00F147F4"/>
    <w:rsid w:val="00F14B4A"/>
    <w:rsid w:val="00F14EB1"/>
    <w:rsid w:val="00F150E5"/>
    <w:rsid w:val="00F1577F"/>
    <w:rsid w:val="00F163F8"/>
    <w:rsid w:val="00F16642"/>
    <w:rsid w:val="00F167CB"/>
    <w:rsid w:val="00F168D3"/>
    <w:rsid w:val="00F16DCD"/>
    <w:rsid w:val="00F17AEC"/>
    <w:rsid w:val="00F206F1"/>
    <w:rsid w:val="00F21445"/>
    <w:rsid w:val="00F214F0"/>
    <w:rsid w:val="00F215DD"/>
    <w:rsid w:val="00F21E34"/>
    <w:rsid w:val="00F21E46"/>
    <w:rsid w:val="00F22A63"/>
    <w:rsid w:val="00F22B45"/>
    <w:rsid w:val="00F22B97"/>
    <w:rsid w:val="00F22F7F"/>
    <w:rsid w:val="00F2321E"/>
    <w:rsid w:val="00F23A79"/>
    <w:rsid w:val="00F240DE"/>
    <w:rsid w:val="00F24D22"/>
    <w:rsid w:val="00F24D8B"/>
    <w:rsid w:val="00F24E67"/>
    <w:rsid w:val="00F25268"/>
    <w:rsid w:val="00F253EB"/>
    <w:rsid w:val="00F25520"/>
    <w:rsid w:val="00F255A8"/>
    <w:rsid w:val="00F26325"/>
    <w:rsid w:val="00F26356"/>
    <w:rsid w:val="00F265A1"/>
    <w:rsid w:val="00F26977"/>
    <w:rsid w:val="00F26FB2"/>
    <w:rsid w:val="00F2728E"/>
    <w:rsid w:val="00F2742D"/>
    <w:rsid w:val="00F275B8"/>
    <w:rsid w:val="00F27614"/>
    <w:rsid w:val="00F276C8"/>
    <w:rsid w:val="00F27848"/>
    <w:rsid w:val="00F27FF3"/>
    <w:rsid w:val="00F3030E"/>
    <w:rsid w:val="00F307CC"/>
    <w:rsid w:val="00F310EA"/>
    <w:rsid w:val="00F31513"/>
    <w:rsid w:val="00F317BE"/>
    <w:rsid w:val="00F31B56"/>
    <w:rsid w:val="00F32C63"/>
    <w:rsid w:val="00F335EF"/>
    <w:rsid w:val="00F33A32"/>
    <w:rsid w:val="00F33CA0"/>
    <w:rsid w:val="00F33E13"/>
    <w:rsid w:val="00F33F4D"/>
    <w:rsid w:val="00F34210"/>
    <w:rsid w:val="00F34388"/>
    <w:rsid w:val="00F34854"/>
    <w:rsid w:val="00F34CF8"/>
    <w:rsid w:val="00F34E82"/>
    <w:rsid w:val="00F34EAD"/>
    <w:rsid w:val="00F364F6"/>
    <w:rsid w:val="00F36572"/>
    <w:rsid w:val="00F366AD"/>
    <w:rsid w:val="00F367B2"/>
    <w:rsid w:val="00F36864"/>
    <w:rsid w:val="00F36BF7"/>
    <w:rsid w:val="00F37166"/>
    <w:rsid w:val="00F3747B"/>
    <w:rsid w:val="00F3769B"/>
    <w:rsid w:val="00F37707"/>
    <w:rsid w:val="00F377A1"/>
    <w:rsid w:val="00F37994"/>
    <w:rsid w:val="00F37B3F"/>
    <w:rsid w:val="00F37EC0"/>
    <w:rsid w:val="00F40138"/>
    <w:rsid w:val="00F404FC"/>
    <w:rsid w:val="00F40FD0"/>
    <w:rsid w:val="00F41869"/>
    <w:rsid w:val="00F419B8"/>
    <w:rsid w:val="00F41B4D"/>
    <w:rsid w:val="00F41B5A"/>
    <w:rsid w:val="00F41DBC"/>
    <w:rsid w:val="00F420DC"/>
    <w:rsid w:val="00F42258"/>
    <w:rsid w:val="00F42265"/>
    <w:rsid w:val="00F4259B"/>
    <w:rsid w:val="00F4317E"/>
    <w:rsid w:val="00F4323B"/>
    <w:rsid w:val="00F438CF"/>
    <w:rsid w:val="00F43BB4"/>
    <w:rsid w:val="00F43F47"/>
    <w:rsid w:val="00F44623"/>
    <w:rsid w:val="00F447D9"/>
    <w:rsid w:val="00F45B11"/>
    <w:rsid w:val="00F46378"/>
    <w:rsid w:val="00F46FBF"/>
    <w:rsid w:val="00F47158"/>
    <w:rsid w:val="00F47AE2"/>
    <w:rsid w:val="00F47B7A"/>
    <w:rsid w:val="00F47CCC"/>
    <w:rsid w:val="00F47E87"/>
    <w:rsid w:val="00F47FDA"/>
    <w:rsid w:val="00F50900"/>
    <w:rsid w:val="00F50EE3"/>
    <w:rsid w:val="00F515D5"/>
    <w:rsid w:val="00F51943"/>
    <w:rsid w:val="00F51B20"/>
    <w:rsid w:val="00F51E7E"/>
    <w:rsid w:val="00F523C0"/>
    <w:rsid w:val="00F524CC"/>
    <w:rsid w:val="00F524DB"/>
    <w:rsid w:val="00F53C25"/>
    <w:rsid w:val="00F53D99"/>
    <w:rsid w:val="00F53E55"/>
    <w:rsid w:val="00F541C6"/>
    <w:rsid w:val="00F542F5"/>
    <w:rsid w:val="00F5490D"/>
    <w:rsid w:val="00F54FE3"/>
    <w:rsid w:val="00F550B2"/>
    <w:rsid w:val="00F55965"/>
    <w:rsid w:val="00F55BA2"/>
    <w:rsid w:val="00F55DF3"/>
    <w:rsid w:val="00F56566"/>
    <w:rsid w:val="00F56AD6"/>
    <w:rsid w:val="00F56B39"/>
    <w:rsid w:val="00F56F0B"/>
    <w:rsid w:val="00F5724C"/>
    <w:rsid w:val="00F5747A"/>
    <w:rsid w:val="00F578A0"/>
    <w:rsid w:val="00F57A66"/>
    <w:rsid w:val="00F600F3"/>
    <w:rsid w:val="00F6011B"/>
    <w:rsid w:val="00F60788"/>
    <w:rsid w:val="00F61097"/>
    <w:rsid w:val="00F61502"/>
    <w:rsid w:val="00F6186A"/>
    <w:rsid w:val="00F61DBA"/>
    <w:rsid w:val="00F624BE"/>
    <w:rsid w:val="00F62975"/>
    <w:rsid w:val="00F62AD8"/>
    <w:rsid w:val="00F631D7"/>
    <w:rsid w:val="00F6360C"/>
    <w:rsid w:val="00F63685"/>
    <w:rsid w:val="00F63DC6"/>
    <w:rsid w:val="00F63DDE"/>
    <w:rsid w:val="00F640E1"/>
    <w:rsid w:val="00F645D8"/>
    <w:rsid w:val="00F6477A"/>
    <w:rsid w:val="00F652F2"/>
    <w:rsid w:val="00F6595F"/>
    <w:rsid w:val="00F65B85"/>
    <w:rsid w:val="00F65FD5"/>
    <w:rsid w:val="00F66120"/>
    <w:rsid w:val="00F6630E"/>
    <w:rsid w:val="00F666B7"/>
    <w:rsid w:val="00F666F3"/>
    <w:rsid w:val="00F66B97"/>
    <w:rsid w:val="00F66BF4"/>
    <w:rsid w:val="00F66E6B"/>
    <w:rsid w:val="00F676F7"/>
    <w:rsid w:val="00F677EB"/>
    <w:rsid w:val="00F67F27"/>
    <w:rsid w:val="00F70DB4"/>
    <w:rsid w:val="00F711DC"/>
    <w:rsid w:val="00F7130E"/>
    <w:rsid w:val="00F713ED"/>
    <w:rsid w:val="00F713F3"/>
    <w:rsid w:val="00F71679"/>
    <w:rsid w:val="00F71817"/>
    <w:rsid w:val="00F71E5D"/>
    <w:rsid w:val="00F7278B"/>
    <w:rsid w:val="00F732B6"/>
    <w:rsid w:val="00F7345C"/>
    <w:rsid w:val="00F7345F"/>
    <w:rsid w:val="00F73734"/>
    <w:rsid w:val="00F73C39"/>
    <w:rsid w:val="00F73D11"/>
    <w:rsid w:val="00F7418B"/>
    <w:rsid w:val="00F749E1"/>
    <w:rsid w:val="00F75369"/>
    <w:rsid w:val="00F753FE"/>
    <w:rsid w:val="00F7660D"/>
    <w:rsid w:val="00F76918"/>
    <w:rsid w:val="00F76BDB"/>
    <w:rsid w:val="00F773F8"/>
    <w:rsid w:val="00F77D1C"/>
    <w:rsid w:val="00F77E01"/>
    <w:rsid w:val="00F80D66"/>
    <w:rsid w:val="00F811F6"/>
    <w:rsid w:val="00F8146B"/>
    <w:rsid w:val="00F81975"/>
    <w:rsid w:val="00F819C7"/>
    <w:rsid w:val="00F81E6B"/>
    <w:rsid w:val="00F822DE"/>
    <w:rsid w:val="00F8282A"/>
    <w:rsid w:val="00F82B47"/>
    <w:rsid w:val="00F83940"/>
    <w:rsid w:val="00F83D82"/>
    <w:rsid w:val="00F84308"/>
    <w:rsid w:val="00F8461D"/>
    <w:rsid w:val="00F84EF3"/>
    <w:rsid w:val="00F85870"/>
    <w:rsid w:val="00F86259"/>
    <w:rsid w:val="00F868D5"/>
    <w:rsid w:val="00F8699B"/>
    <w:rsid w:val="00F86E04"/>
    <w:rsid w:val="00F87071"/>
    <w:rsid w:val="00F87077"/>
    <w:rsid w:val="00F874A0"/>
    <w:rsid w:val="00F876A9"/>
    <w:rsid w:val="00F87A71"/>
    <w:rsid w:val="00F90181"/>
    <w:rsid w:val="00F9056F"/>
    <w:rsid w:val="00F90F98"/>
    <w:rsid w:val="00F9134E"/>
    <w:rsid w:val="00F91741"/>
    <w:rsid w:val="00F91FC7"/>
    <w:rsid w:val="00F92590"/>
    <w:rsid w:val="00F92891"/>
    <w:rsid w:val="00F928D2"/>
    <w:rsid w:val="00F92DBF"/>
    <w:rsid w:val="00F939A4"/>
    <w:rsid w:val="00F93F95"/>
    <w:rsid w:val="00F940CD"/>
    <w:rsid w:val="00F940F4"/>
    <w:rsid w:val="00F94149"/>
    <w:rsid w:val="00F943ED"/>
    <w:rsid w:val="00F94742"/>
    <w:rsid w:val="00F94884"/>
    <w:rsid w:val="00F9492B"/>
    <w:rsid w:val="00F94DD2"/>
    <w:rsid w:val="00F95084"/>
    <w:rsid w:val="00F954BD"/>
    <w:rsid w:val="00F954DA"/>
    <w:rsid w:val="00F962C6"/>
    <w:rsid w:val="00F96385"/>
    <w:rsid w:val="00F964F5"/>
    <w:rsid w:val="00F96762"/>
    <w:rsid w:val="00F96AE0"/>
    <w:rsid w:val="00F970D2"/>
    <w:rsid w:val="00F97405"/>
    <w:rsid w:val="00F9765E"/>
    <w:rsid w:val="00F97794"/>
    <w:rsid w:val="00F97FCB"/>
    <w:rsid w:val="00FA05C0"/>
    <w:rsid w:val="00FA067C"/>
    <w:rsid w:val="00FA08E0"/>
    <w:rsid w:val="00FA0A53"/>
    <w:rsid w:val="00FA0CBC"/>
    <w:rsid w:val="00FA135F"/>
    <w:rsid w:val="00FA19CC"/>
    <w:rsid w:val="00FA218E"/>
    <w:rsid w:val="00FA21C0"/>
    <w:rsid w:val="00FA2431"/>
    <w:rsid w:val="00FA294D"/>
    <w:rsid w:val="00FA296B"/>
    <w:rsid w:val="00FA2B73"/>
    <w:rsid w:val="00FA2DC0"/>
    <w:rsid w:val="00FA32DA"/>
    <w:rsid w:val="00FA4571"/>
    <w:rsid w:val="00FA4968"/>
    <w:rsid w:val="00FA50D8"/>
    <w:rsid w:val="00FA55A3"/>
    <w:rsid w:val="00FA5D74"/>
    <w:rsid w:val="00FA5E9E"/>
    <w:rsid w:val="00FA61B3"/>
    <w:rsid w:val="00FA71D7"/>
    <w:rsid w:val="00FA7644"/>
    <w:rsid w:val="00FA7747"/>
    <w:rsid w:val="00FA79EF"/>
    <w:rsid w:val="00FB01D4"/>
    <w:rsid w:val="00FB0394"/>
    <w:rsid w:val="00FB06DD"/>
    <w:rsid w:val="00FB0748"/>
    <w:rsid w:val="00FB0ED1"/>
    <w:rsid w:val="00FB1824"/>
    <w:rsid w:val="00FB1955"/>
    <w:rsid w:val="00FB19A8"/>
    <w:rsid w:val="00FB1E6C"/>
    <w:rsid w:val="00FB244E"/>
    <w:rsid w:val="00FB24FA"/>
    <w:rsid w:val="00FB28E6"/>
    <w:rsid w:val="00FB2B7A"/>
    <w:rsid w:val="00FB2C98"/>
    <w:rsid w:val="00FB2FB2"/>
    <w:rsid w:val="00FB3430"/>
    <w:rsid w:val="00FB378B"/>
    <w:rsid w:val="00FB3C85"/>
    <w:rsid w:val="00FB3D65"/>
    <w:rsid w:val="00FB4940"/>
    <w:rsid w:val="00FB4D43"/>
    <w:rsid w:val="00FB4DC0"/>
    <w:rsid w:val="00FB4ECC"/>
    <w:rsid w:val="00FB5190"/>
    <w:rsid w:val="00FB52B4"/>
    <w:rsid w:val="00FB53A5"/>
    <w:rsid w:val="00FB57B6"/>
    <w:rsid w:val="00FB592D"/>
    <w:rsid w:val="00FB5FE7"/>
    <w:rsid w:val="00FB77B0"/>
    <w:rsid w:val="00FB796E"/>
    <w:rsid w:val="00FB7C64"/>
    <w:rsid w:val="00FB7C97"/>
    <w:rsid w:val="00FB7D77"/>
    <w:rsid w:val="00FC0024"/>
    <w:rsid w:val="00FC0222"/>
    <w:rsid w:val="00FC096F"/>
    <w:rsid w:val="00FC1174"/>
    <w:rsid w:val="00FC1A34"/>
    <w:rsid w:val="00FC1AF0"/>
    <w:rsid w:val="00FC1BC7"/>
    <w:rsid w:val="00FC1DE7"/>
    <w:rsid w:val="00FC1EE6"/>
    <w:rsid w:val="00FC2A2C"/>
    <w:rsid w:val="00FC2DB2"/>
    <w:rsid w:val="00FC2DDB"/>
    <w:rsid w:val="00FC2F63"/>
    <w:rsid w:val="00FC368D"/>
    <w:rsid w:val="00FC3993"/>
    <w:rsid w:val="00FC3D89"/>
    <w:rsid w:val="00FC47B5"/>
    <w:rsid w:val="00FC4942"/>
    <w:rsid w:val="00FC4EB1"/>
    <w:rsid w:val="00FC55AE"/>
    <w:rsid w:val="00FC5A5F"/>
    <w:rsid w:val="00FC5CCB"/>
    <w:rsid w:val="00FC632B"/>
    <w:rsid w:val="00FC6F93"/>
    <w:rsid w:val="00FC75AC"/>
    <w:rsid w:val="00FC75C0"/>
    <w:rsid w:val="00FC7897"/>
    <w:rsid w:val="00FC7F9F"/>
    <w:rsid w:val="00FD0547"/>
    <w:rsid w:val="00FD0802"/>
    <w:rsid w:val="00FD0BCE"/>
    <w:rsid w:val="00FD153C"/>
    <w:rsid w:val="00FD1811"/>
    <w:rsid w:val="00FD1AED"/>
    <w:rsid w:val="00FD1C96"/>
    <w:rsid w:val="00FD2582"/>
    <w:rsid w:val="00FD352A"/>
    <w:rsid w:val="00FD3656"/>
    <w:rsid w:val="00FD3DB1"/>
    <w:rsid w:val="00FD42A2"/>
    <w:rsid w:val="00FD432A"/>
    <w:rsid w:val="00FD4AA1"/>
    <w:rsid w:val="00FD4C29"/>
    <w:rsid w:val="00FD4C44"/>
    <w:rsid w:val="00FD516A"/>
    <w:rsid w:val="00FD5A9A"/>
    <w:rsid w:val="00FD5BF1"/>
    <w:rsid w:val="00FD5C05"/>
    <w:rsid w:val="00FD5FD1"/>
    <w:rsid w:val="00FD62B4"/>
    <w:rsid w:val="00FD6BEB"/>
    <w:rsid w:val="00FE038A"/>
    <w:rsid w:val="00FE050A"/>
    <w:rsid w:val="00FE1091"/>
    <w:rsid w:val="00FE1093"/>
    <w:rsid w:val="00FE1C90"/>
    <w:rsid w:val="00FE25A4"/>
    <w:rsid w:val="00FE29F2"/>
    <w:rsid w:val="00FE3248"/>
    <w:rsid w:val="00FE357F"/>
    <w:rsid w:val="00FE360A"/>
    <w:rsid w:val="00FE3DB8"/>
    <w:rsid w:val="00FE40E2"/>
    <w:rsid w:val="00FE44BF"/>
    <w:rsid w:val="00FE4C21"/>
    <w:rsid w:val="00FE4C9A"/>
    <w:rsid w:val="00FE4DBE"/>
    <w:rsid w:val="00FE506C"/>
    <w:rsid w:val="00FE5851"/>
    <w:rsid w:val="00FE5D81"/>
    <w:rsid w:val="00FE64B0"/>
    <w:rsid w:val="00FE66EC"/>
    <w:rsid w:val="00FE6CBF"/>
    <w:rsid w:val="00FE6FD1"/>
    <w:rsid w:val="00FE71D3"/>
    <w:rsid w:val="00FE7540"/>
    <w:rsid w:val="00FE7597"/>
    <w:rsid w:val="00FE7A85"/>
    <w:rsid w:val="00FE7BA6"/>
    <w:rsid w:val="00FE7BE3"/>
    <w:rsid w:val="00FE7CD1"/>
    <w:rsid w:val="00FE7EF7"/>
    <w:rsid w:val="00FF03A7"/>
    <w:rsid w:val="00FF0CDB"/>
    <w:rsid w:val="00FF0DF5"/>
    <w:rsid w:val="00FF0EF0"/>
    <w:rsid w:val="00FF12C0"/>
    <w:rsid w:val="00FF1953"/>
    <w:rsid w:val="00FF1B77"/>
    <w:rsid w:val="00FF1EB0"/>
    <w:rsid w:val="00FF2155"/>
    <w:rsid w:val="00FF2C33"/>
    <w:rsid w:val="00FF2E63"/>
    <w:rsid w:val="00FF3006"/>
    <w:rsid w:val="00FF3C47"/>
    <w:rsid w:val="00FF3E99"/>
    <w:rsid w:val="00FF41F8"/>
    <w:rsid w:val="00FF4222"/>
    <w:rsid w:val="00FF4AC8"/>
    <w:rsid w:val="00FF4B9D"/>
    <w:rsid w:val="00FF5602"/>
    <w:rsid w:val="00FF5A9D"/>
    <w:rsid w:val="00FF5ABB"/>
    <w:rsid w:val="00FF61DD"/>
    <w:rsid w:val="00FF642E"/>
    <w:rsid w:val="00FF69A1"/>
    <w:rsid w:val="00FF6F0F"/>
    <w:rsid w:val="00FF7016"/>
    <w:rsid w:val="00FF7490"/>
    <w:rsid w:val="00FF7ADB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BEB2CEF"/>
  <w15:docId w15:val="{126583C9-061B-4D56-9801-B7F04F9B0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unhideWhenUsed="1" w:qFormat="1"/>
    <w:lsdException w:name="heading 8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E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D197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D197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00CCB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locked/>
    <w:rsid w:val="00000CCB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000CCB"/>
    <w:rPr>
      <w:rFonts w:cs="EucrosiaUPC"/>
      <w:b/>
      <w:bCs/>
      <w:sz w:val="30"/>
      <w:szCs w:val="30"/>
      <w:u w:val="single"/>
      <w:lang w:bidi="th-TH"/>
    </w:rPr>
  </w:style>
  <w:style w:type="character" w:customStyle="1" w:styleId="Heading6Char">
    <w:name w:val="Heading 6 Char"/>
    <w:link w:val="Heading6"/>
    <w:uiPriority w:val="99"/>
    <w:locked/>
    <w:rsid w:val="00000CCB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ink w:val="Heading7"/>
    <w:locked/>
    <w:rsid w:val="00EF65D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000CCB"/>
    <w:rPr>
      <w:rFonts w:cs="EucrosiaUPC"/>
      <w:b/>
      <w:bCs/>
      <w:sz w:val="28"/>
      <w:szCs w:val="28"/>
      <w:lang w:bidi="th-TH"/>
    </w:rPr>
  </w:style>
  <w:style w:type="character" w:customStyle="1" w:styleId="Heading9Char">
    <w:name w:val="Heading 9 Char"/>
    <w:link w:val="Heading9"/>
    <w:locked/>
    <w:rsid w:val="00000CCB"/>
    <w:rPr>
      <w:rFonts w:cs="EucrosiaUPC"/>
      <w:sz w:val="28"/>
      <w:szCs w:val="28"/>
      <w:lang w:val="th-TH" w:bidi="th-TH"/>
    </w:rPr>
  </w:style>
  <w:style w:type="character" w:customStyle="1" w:styleId="BodyTextChar">
    <w:name w:val="Body Text Char"/>
    <w:aliases w:val="bt Char,body text Char,Body Char"/>
    <w:uiPriority w:val="99"/>
    <w:locked/>
    <w:rsid w:val="000F5578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9D1976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000CCB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000CCB"/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83C2E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9D197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9D197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uiPriority w:val="99"/>
    <w:rsid w:val="009D1976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D197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D197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197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197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197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1976"/>
    <w:pPr>
      <w:ind w:left="284"/>
    </w:pPr>
  </w:style>
  <w:style w:type="paragraph" w:customStyle="1" w:styleId="AAFrameAddress">
    <w:name w:val="AA Frame Address"/>
    <w:basedOn w:val="Heading1"/>
    <w:uiPriority w:val="99"/>
    <w:rsid w:val="009D197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197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197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D197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197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197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197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197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197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197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197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197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1976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D197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197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197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197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197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197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1976"/>
    <w:pPr>
      <w:ind w:left="567" w:hanging="567"/>
    </w:pPr>
  </w:style>
  <w:style w:type="paragraph" w:styleId="ListBullet5">
    <w:name w:val="List Bullet 5"/>
    <w:basedOn w:val="Normal"/>
    <w:uiPriority w:val="99"/>
    <w:rsid w:val="009D197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1976"/>
    <w:pPr>
      <w:ind w:firstLine="284"/>
    </w:pPr>
    <w:rPr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000CC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9D197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0CCB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197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000CCB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9D197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197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197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197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197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D197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197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197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1976"/>
    <w:pPr>
      <w:framePr w:h="443" w:wrap="around" w:y="8223"/>
    </w:pPr>
  </w:style>
  <w:style w:type="paragraph" w:customStyle="1" w:styleId="a">
    <w:name w:val="¢éÍ¤ÇÒÁ"/>
    <w:basedOn w:val="Normal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D197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D197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197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197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197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197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0CCB"/>
    <w:rPr>
      <w:rFonts w:cs="EucrosiaUPC"/>
      <w:sz w:val="30"/>
      <w:szCs w:val="30"/>
      <w:lang w:bidi="th-TH"/>
    </w:rPr>
  </w:style>
  <w:style w:type="character" w:styleId="PageNumber">
    <w:name w:val="page number"/>
    <w:rsid w:val="009D1976"/>
    <w:rPr>
      <w:rFonts w:cs="Times New Roman"/>
    </w:rPr>
  </w:style>
  <w:style w:type="paragraph" w:customStyle="1" w:styleId="a0">
    <w:name w:val="ºÇ¡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0CCB"/>
    <w:rPr>
      <w:rFonts w:ascii="Book Antiqua" w:hAnsi="Book Antiqua" w:cs="Times New Roman"/>
      <w:sz w:val="22"/>
      <w:szCs w:val="22"/>
    </w:rPr>
  </w:style>
  <w:style w:type="paragraph" w:customStyle="1" w:styleId="a2">
    <w:name w:val="??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uiPriority w:val="99"/>
    <w:rsid w:val="00BD6BD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0CCB"/>
    <w:rPr>
      <w:rFonts w:ascii="Arial" w:hAnsi="Arial" w:cs="Times New Roman"/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7B18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0CCB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18"/>
      <w:szCs w:val="18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000CCB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9F10CB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5">
    <w:name w:val="ลบ"/>
    <w:basedOn w:val="Normal"/>
    <w:uiPriority w:val="99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uiPriority w:val="99"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0"/>
    <w:uiPriority w:val="99"/>
    <w:locked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uiPriority w:val="99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uiPriority w:val="99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sz w:val="24"/>
      <w:szCs w:val="24"/>
    </w:rPr>
  </w:style>
  <w:style w:type="paragraph" w:customStyle="1" w:styleId="T0">
    <w:name w:val="????? 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uiPriority w:val="99"/>
    <w:rsid w:val="00000CCB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0CCB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00CCB"/>
    <w:rPr>
      <w:rFonts w:ascii="Arial" w:hAnsi="Arial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000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000CC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000CC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000CC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000C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000CC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000C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000CC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000CCB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000CC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000CC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000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0CC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000CC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000CCB"/>
  </w:style>
  <w:style w:type="paragraph" w:customStyle="1" w:styleId="zreportaddinfo">
    <w:name w:val="zreport addinfo"/>
    <w:basedOn w:val="Normal"/>
    <w:uiPriority w:val="99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000CC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000C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000CC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000CCB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000CC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000CC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000CC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000CCB"/>
  </w:style>
  <w:style w:type="paragraph" w:customStyle="1" w:styleId="nineptheadingcentredbold">
    <w:name w:val="nine pt heading centred bold"/>
    <w:aliases w:val="9hcb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000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000CC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000CCB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000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000CCB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000CC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000CC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000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000CC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000CCB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000CCB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000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000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000CC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000CC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000CC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000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000CC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000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000CCB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000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000CCB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000CC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000CC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000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000CC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000CC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000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000CC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000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000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000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000CC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000CC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000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000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000CCB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000CC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000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000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000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000CC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000CC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000CC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000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000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000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000CCB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000CC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000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000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000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000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000CC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000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000CCB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000CCB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000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000CC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000CC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000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000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000CC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000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000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000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000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000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000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000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000CC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000CC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000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000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000CC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000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000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000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000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000CC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000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000CCB"/>
    <w:pPr>
      <w:tabs>
        <w:tab w:val="clear" w:pos="9315"/>
      </w:tabs>
      <w:spacing w:after="120"/>
      <w:ind w:left="1134"/>
      <w:jc w:val="both"/>
    </w:pPr>
    <w:rPr>
      <w:rFonts w:ascii="Arial" w:hAnsi="Arial"/>
    </w:rPr>
  </w:style>
  <w:style w:type="character" w:customStyle="1" w:styleId="AccPolicyalternativeChar">
    <w:name w:val="Acc Policy alternative Char"/>
    <w:link w:val="AccPolicyalternative"/>
    <w:uiPriority w:val="99"/>
    <w:locked/>
    <w:rsid w:val="00000CCB"/>
    <w:rPr>
      <w:rFonts w:ascii="Arial" w:hAnsi="Arial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000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000CC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000CC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locked/>
    <w:rsid w:val="00000CC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00CCB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"/>
    <w:basedOn w:val="block"/>
    <w:link w:val="NormalAngsanaNewChar"/>
    <w:uiPriority w:val="99"/>
    <w:rsid w:val="00000CCB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000CCB"/>
    <w:rPr>
      <w:rFonts w:ascii="Angsana New" w:hAnsi="Angsana New" w:cs="Times New Roman"/>
      <w:sz w:val="30"/>
      <w:szCs w:val="30"/>
      <w:lang w:val="en-GB"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00CCB"/>
    <w:pPr>
      <w:ind w:left="720"/>
    </w:pPr>
    <w:rPr>
      <w:szCs w:val="22"/>
    </w:rPr>
  </w:style>
  <w:style w:type="character" w:customStyle="1" w:styleId="shorttext1">
    <w:name w:val="short_text1"/>
    <w:uiPriority w:val="99"/>
    <w:rsid w:val="00000CCB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0CCB"/>
    <w:rPr>
      <w:rFonts w:cs="Times New Roman"/>
    </w:rPr>
  </w:style>
  <w:style w:type="character" w:customStyle="1" w:styleId="gt-icon-text1">
    <w:name w:val="gt-icon-text1"/>
    <w:uiPriority w:val="99"/>
    <w:rsid w:val="00000CCB"/>
    <w:rPr>
      <w:rFonts w:cs="Times New Roman"/>
    </w:rPr>
  </w:style>
  <w:style w:type="character" w:customStyle="1" w:styleId="shorttext">
    <w:name w:val="short_text"/>
    <w:uiPriority w:val="99"/>
    <w:rsid w:val="00000CCB"/>
    <w:rPr>
      <w:rFonts w:cs="Times New Roman"/>
    </w:rPr>
  </w:style>
  <w:style w:type="paragraph" w:customStyle="1" w:styleId="Default">
    <w:name w:val="Default"/>
    <w:uiPriority w:val="99"/>
    <w:rsid w:val="00000CC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0CC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000CC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uiPriority w:val="99"/>
    <w:semiHidden/>
    <w:rsid w:val="00000C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00CCB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000CC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00CCB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000CCB"/>
    <w:rPr>
      <w:rFonts w:ascii="Arial" w:hAnsi="Arial" w:cs="Times New Roman"/>
      <w:b/>
      <w:bCs/>
      <w:sz w:val="25"/>
      <w:szCs w:val="25"/>
    </w:rPr>
  </w:style>
  <w:style w:type="character" w:styleId="Emphasis">
    <w:name w:val="Emphasis"/>
    <w:uiPriority w:val="99"/>
    <w:qFormat/>
    <w:rsid w:val="009E6165"/>
    <w:rPr>
      <w:rFonts w:cs="Times New Roman"/>
      <w:i/>
      <w:iCs/>
    </w:rPr>
  </w:style>
  <w:style w:type="paragraph" w:styleId="NormalWeb">
    <w:name w:val="Normal (Web)"/>
    <w:basedOn w:val="Normal"/>
    <w:uiPriority w:val="99"/>
    <w:semiHidden/>
    <w:locked/>
    <w:rsid w:val="00AD4B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B60531"/>
    <w:rPr>
      <w:rFonts w:ascii="Arial" w:hAnsi="Arial"/>
      <w:sz w:val="18"/>
      <w:szCs w:val="22"/>
    </w:rPr>
  </w:style>
  <w:style w:type="character" w:styleId="FootnoteReference">
    <w:name w:val="footnote reference"/>
    <w:semiHidden/>
    <w:unhideWhenUsed/>
    <w:locked/>
    <w:rsid w:val="00613E32"/>
    <w:rPr>
      <w:vertAlign w:val="superscript"/>
    </w:rPr>
  </w:style>
  <w:style w:type="paragraph" w:customStyle="1" w:styleId="a6">
    <w:name w:val="เนื้อเรื่อง"/>
    <w:basedOn w:val="Normal"/>
    <w:uiPriority w:val="99"/>
    <w:rsid w:val="004722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NoSpacing">
    <w:name w:val="No Spacing"/>
    <w:uiPriority w:val="1"/>
    <w:qFormat/>
    <w:rsid w:val="00186F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37290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37290"/>
    <w:rPr>
      <w:rFonts w:asciiTheme="majorHAnsi" w:eastAsiaTheme="majorEastAsia" w:hAnsiTheme="majorHAnsi" w:cstheme="majorBidi"/>
      <w:spacing w:val="-10"/>
      <w:kern w:val="28"/>
      <w:sz w:val="56"/>
      <w:szCs w:val="7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7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3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DB933-E536-4297-AA44-63A96D838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36</TotalTime>
  <Pages>10</Pages>
  <Words>1787</Words>
  <Characters>10192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แกรนด์ คาแนล แลนด์ จำกัด (มหาชน)</vt:lpstr>
    </vt:vector>
  </TitlesOfParts>
  <Company>KPMG</Company>
  <LinksUpToDate>false</LinksUpToDate>
  <CharactersWithSpaces>11956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แกรนด์ คาแนล แลนด์ จำกัด (มหาชน)</dc:title>
  <dc:creator>thippapha_670</dc:creator>
  <cp:lastModifiedBy>Nitaya, Ngamprasertsuk</cp:lastModifiedBy>
  <cp:revision>12</cp:revision>
  <cp:lastPrinted>2022-10-25T08:32:00Z</cp:lastPrinted>
  <dcterms:created xsi:type="dcterms:W3CDTF">2022-11-02T02:35:00Z</dcterms:created>
  <dcterms:modified xsi:type="dcterms:W3CDTF">2022-11-03T14:04:00Z</dcterms:modified>
</cp:coreProperties>
</file>