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908B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CFF05D3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E8F6DFC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F7B199D" w14:textId="0E4CEF5F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092774D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DF78197" w14:textId="36A577C0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4EFC7DC" w14:textId="7DD304DB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36E3FC5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B3355AD" w14:textId="77777777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</w:p>
    <w:p w14:paraId="4B6A7CD4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9D0CE0E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12C97FCF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F59C5"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F59C5"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6760F475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68DED4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63945C2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35D5AD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534283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8"/>
          <w:headerReference w:type="firs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033BAE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B96AAA0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5E1CB37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E1E8387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43A87F99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233FB35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F38E5F1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4D9FF2F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D46CAC8" w14:textId="3D74234D" w:rsidR="00CC5E83" w:rsidRPr="00E71324" w:rsidRDefault="00CC5E83" w:rsidP="00CC5E8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ณ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30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5F59C5" w:rsidRPr="00E71324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2565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5F59C5" w:rsidRPr="00E71324">
        <w:rPr>
          <w:rFonts w:ascii="Angsana New" w:hAnsi="Angsana New" w:hint="cs"/>
          <w:spacing w:val="18"/>
          <w:sz w:val="30"/>
          <w:szCs w:val="30"/>
          <w:cs/>
        </w:rPr>
        <w:t>เก้า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 xml:space="preserve">เดือนสิ้นสุดวันที่ </w:t>
      </w:r>
      <w:r w:rsidR="00C64920" w:rsidRPr="00E71324">
        <w:rPr>
          <w:rFonts w:ascii="Angsana New" w:hAnsi="Angsana New"/>
          <w:spacing w:val="18"/>
          <w:sz w:val="30"/>
          <w:szCs w:val="30"/>
        </w:rPr>
        <w:t>30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5F59C5" w:rsidRPr="00E71324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C64920" w:rsidRPr="00E71324">
        <w:rPr>
          <w:rFonts w:ascii="Angsana New" w:hAnsi="Angsana New"/>
          <w:spacing w:val="18"/>
          <w:sz w:val="30"/>
          <w:szCs w:val="30"/>
        </w:rPr>
        <w:t>2565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5F59C5" w:rsidRPr="00E71324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3</w:t>
      </w:r>
      <w:r w:rsidR="00C64920" w:rsidRPr="00E71324">
        <w:rPr>
          <w:rFonts w:ascii="Angsana New" w:hAnsi="Angsana New"/>
          <w:spacing w:val="4"/>
          <w:sz w:val="30"/>
          <w:szCs w:val="30"/>
        </w:rPr>
        <w:t>0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5F59C5" w:rsidRPr="00E71324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64920" w:rsidRPr="00E71324">
        <w:rPr>
          <w:rFonts w:ascii="Angsana New" w:hAnsi="Angsana New"/>
          <w:spacing w:val="4"/>
          <w:sz w:val="30"/>
          <w:szCs w:val="30"/>
        </w:rPr>
        <w:t>2565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E71324">
        <w:rPr>
          <w:rFonts w:ascii="Angsana New" w:hAnsi="Angsana New"/>
          <w:spacing w:val="-2"/>
          <w:sz w:val="30"/>
          <w:szCs w:val="30"/>
        </w:rPr>
        <w:t>(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 w:rsidR="003B56FC"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 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(นางสาวชรินรัตน์ นพรัมภา)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E71324">
        <w:rPr>
          <w:rFonts w:ascii="Angsana New" w:hAnsi="Angsana New"/>
          <w:sz w:val="30"/>
          <w:szCs w:val="30"/>
        </w:rPr>
        <w:t>10448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1D7C0C66" w:rsidR="00CC5E83" w:rsidRPr="00E71324" w:rsidRDefault="00CD0A6C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lang w:eastAsia="ja-JP"/>
        </w:rPr>
        <w:t xml:space="preserve">8 </w:t>
      </w:r>
      <w:r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พฤศจิกายน </w:t>
      </w:r>
      <w:r w:rsidR="00CC5E83" w:rsidRPr="00E71324">
        <w:rPr>
          <w:rFonts w:ascii="Angsana New" w:hAnsi="Angsana New"/>
          <w:sz w:val="30"/>
          <w:szCs w:val="30"/>
          <w:lang w:eastAsia="ja-JP"/>
        </w:rPr>
        <w:t>25</w:t>
      </w:r>
      <w:r w:rsidR="00CC5E83" w:rsidRPr="00E71324">
        <w:rPr>
          <w:rFonts w:ascii="Angsana New" w:hAnsi="Angsana New" w:hint="cs"/>
          <w:sz w:val="30"/>
          <w:szCs w:val="30"/>
          <w:cs/>
          <w:lang w:eastAsia="ja-JP"/>
        </w:rPr>
        <w:t>65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E57C6" w14:textId="77777777" w:rsidR="00E80D4E" w:rsidRDefault="00E80D4E" w:rsidP="00FC04D5">
      <w:r>
        <w:separator/>
      </w:r>
    </w:p>
  </w:endnote>
  <w:endnote w:type="continuationSeparator" w:id="0">
    <w:p w14:paraId="2B1E6959" w14:textId="77777777" w:rsidR="00E80D4E" w:rsidRDefault="00E80D4E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2A23C0B8" w:rsidR="007A79A3" w:rsidRPr="007A79A3" w:rsidRDefault="007A79A3" w:rsidP="007A79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72446470" w:rsidR="007A79A3" w:rsidRPr="007A79A3" w:rsidRDefault="007A79A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830F" w14:textId="77777777" w:rsidR="00E80D4E" w:rsidRDefault="00E80D4E" w:rsidP="00FC04D5">
      <w:r>
        <w:separator/>
      </w:r>
    </w:p>
  </w:footnote>
  <w:footnote w:type="continuationSeparator" w:id="0">
    <w:p w14:paraId="7D81C4C8" w14:textId="77777777" w:rsidR="00E80D4E" w:rsidRDefault="00E80D4E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Default="00CC5E83">
    <w:pPr>
      <w:pStyle w:val="Header"/>
    </w:pPr>
  </w:p>
  <w:p w14:paraId="2B510B9E" w14:textId="1A1BBFBC" w:rsidR="00CC5E83" w:rsidRDefault="00CC5E83">
    <w:pPr>
      <w:pStyle w:val="Header"/>
    </w:pPr>
  </w:p>
  <w:p w14:paraId="359755F5" w14:textId="77777777" w:rsidR="00CC5E83" w:rsidRDefault="00CC5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4DE79510" w:rsidR="00DD77E4" w:rsidRDefault="00DD77E4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484E73AF" w14:textId="77777777" w:rsidR="007A79A3" w:rsidRDefault="007A79A3" w:rsidP="00B60D31">
    <w:pPr>
      <w:pStyle w:val="Header"/>
      <w:rPr>
        <w:rFonts w:ascii="Angsana New" w:hAnsi="Angsana New" w:hint="cs"/>
        <w:b/>
        <w:bCs/>
        <w:sz w:val="32"/>
        <w:szCs w:val="32"/>
        <w:cs/>
        <w:lang w:val="th-TH"/>
      </w:rPr>
    </w:pPr>
  </w:p>
  <w:p w14:paraId="6EC244BC" w14:textId="2DD3DEA1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3410838E" w14:textId="77777777" w:rsidR="007A79A3" w:rsidRPr="0021561A" w:rsidRDefault="007A79A3" w:rsidP="00B60D31">
    <w:pPr>
      <w:pStyle w:val="Header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0C4D1E93" w14:textId="77777777" w:rsidR="007A79A3" w:rsidRDefault="007A79A3" w:rsidP="00B60D31">
    <w:pPr>
      <w:pStyle w:val="Header"/>
      <w:rPr>
        <w:rFonts w:ascii="Angsana New" w:hAnsi="Angsana New" w:hint="cs"/>
        <w:b/>
        <w:bCs/>
        <w:sz w:val="32"/>
        <w:szCs w:val="32"/>
        <w:cs/>
        <w:lang w:val="th-TH"/>
      </w:rPr>
    </w:pPr>
  </w:p>
  <w:p w14:paraId="059A9EB6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17C74D2A" w14:textId="77777777" w:rsidR="007A79A3" w:rsidRPr="0021561A" w:rsidRDefault="007A79A3" w:rsidP="00B60D31">
    <w:pPr>
      <w:pStyle w:val="Header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0"/>
  </w:num>
  <w:num w:numId="14">
    <w:abstractNumId w:val="23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29"/>
  </w:num>
  <w:num w:numId="20">
    <w:abstractNumId w:val="35"/>
  </w:num>
  <w:num w:numId="21">
    <w:abstractNumId w:val="14"/>
  </w:num>
  <w:num w:numId="22">
    <w:abstractNumId w:val="10"/>
  </w:num>
  <w:num w:numId="23">
    <w:abstractNumId w:val="17"/>
  </w:num>
  <w:num w:numId="24">
    <w:abstractNumId w:val="12"/>
  </w:num>
  <w:num w:numId="25">
    <w:abstractNumId w:val="11"/>
  </w:num>
  <w:num w:numId="26">
    <w:abstractNumId w:val="32"/>
  </w:num>
  <w:num w:numId="27">
    <w:abstractNumId w:val="24"/>
  </w:num>
  <w:num w:numId="28">
    <w:abstractNumId w:val="33"/>
  </w:num>
  <w:num w:numId="29">
    <w:abstractNumId w:val="18"/>
  </w:num>
  <w:num w:numId="30">
    <w:abstractNumId w:val="45"/>
  </w:num>
  <w:num w:numId="31">
    <w:abstractNumId w:val="39"/>
  </w:num>
  <w:num w:numId="32">
    <w:abstractNumId w:val="41"/>
  </w:num>
  <w:num w:numId="33">
    <w:abstractNumId w:val="31"/>
  </w:num>
  <w:num w:numId="34">
    <w:abstractNumId w:val="25"/>
  </w:num>
  <w:num w:numId="35">
    <w:abstractNumId w:val="34"/>
  </w:num>
  <w:num w:numId="36">
    <w:abstractNumId w:val="20"/>
  </w:num>
  <w:num w:numId="37">
    <w:abstractNumId w:val="28"/>
  </w:num>
  <w:num w:numId="38">
    <w:abstractNumId w:val="38"/>
  </w:num>
  <w:num w:numId="39">
    <w:abstractNumId w:val="19"/>
  </w:num>
  <w:num w:numId="40">
    <w:abstractNumId w:val="22"/>
  </w:num>
  <w:num w:numId="41">
    <w:abstractNumId w:val="13"/>
  </w:num>
  <w:num w:numId="42">
    <w:abstractNumId w:val="30"/>
  </w:num>
  <w:num w:numId="43">
    <w:abstractNumId w:val="43"/>
  </w:num>
  <w:num w:numId="44">
    <w:abstractNumId w:val="16"/>
  </w:num>
  <w:num w:numId="45">
    <w:abstractNumId w:val="36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420</Words>
  <Characters>1656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2022-11-04T06:43:00Z</cp:lastPrinted>
  <dcterms:created xsi:type="dcterms:W3CDTF">2022-11-08T08:17:00Z</dcterms:created>
  <dcterms:modified xsi:type="dcterms:W3CDTF">2022-11-08T08:20:00Z</dcterms:modified>
</cp:coreProperties>
</file>