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7863CE87" w:rsidR="00644987" w:rsidRPr="00E71324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E7132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E7132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E7132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E71324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16F12ED" w14:textId="77777777" w:rsidR="00511D34" w:rsidRPr="00E71324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E71324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1F66F1BC" w:rsidR="00644987" w:rsidRPr="00E71324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="00644987" w:rsidRPr="00E71324">
        <w:rPr>
          <w:rFonts w:ascii="Angsana New" w:hAnsi="Angsana New"/>
          <w:sz w:val="30"/>
          <w:szCs w:val="30"/>
          <w:cs/>
        </w:rPr>
        <w:tab/>
      </w:r>
    </w:p>
    <w:p w14:paraId="5F9A382E" w14:textId="3451A621" w:rsidR="00511D34" w:rsidRPr="00E71324" w:rsidRDefault="00511D34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E71324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E71324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E71324">
        <w:rPr>
          <w:rFonts w:ascii="Angsana New" w:hAnsi="Angsana New"/>
          <w:sz w:val="30"/>
          <w:szCs w:val="30"/>
        </w:rPr>
        <w:t xml:space="preserve">/ </w:t>
      </w:r>
      <w:r w:rsidR="00340105" w:rsidRPr="00E71324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E71324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F916A78" w14:textId="2F672907" w:rsidR="00315926" w:rsidRPr="00E71324" w:rsidRDefault="00315926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239DAE2A" w14:textId="6C28E0D7" w:rsidR="007C0B34" w:rsidRPr="00E71324" w:rsidRDefault="007C0B34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772E3EF" w14:textId="77777777" w:rsidR="0036488F" w:rsidRPr="00E71324" w:rsidRDefault="003A4FEE" w:rsidP="0036488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E71324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2333E38C" w14:textId="7497F643" w:rsidR="003A4FEE" w:rsidRPr="00E71324" w:rsidRDefault="003A4FEE" w:rsidP="00511D3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4CF5584" w14:textId="77777777" w:rsidR="00AA43CA" w:rsidRPr="00E71324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E71324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E71324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E71324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br w:type="page"/>
      </w:r>
      <w:r w:rsidR="00523E37" w:rsidRPr="00E7132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E71324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E71324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0FC7F05E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E71324">
        <w:rPr>
          <w:rFonts w:ascii="Angsana New" w:hAnsi="Angsana New"/>
          <w:sz w:val="30"/>
          <w:szCs w:val="30"/>
        </w:rPr>
        <w:t xml:space="preserve"> </w:t>
      </w:r>
      <w:r w:rsidR="00CD0A6C" w:rsidRPr="00E71324">
        <w:rPr>
          <w:rFonts w:ascii="Angsana New" w:hAnsi="Angsana New"/>
          <w:sz w:val="30"/>
          <w:szCs w:val="30"/>
          <w:lang w:eastAsia="ja-JP"/>
        </w:rPr>
        <w:t xml:space="preserve">8 </w:t>
      </w:r>
      <w:r w:rsidR="00CD0A6C" w:rsidRPr="00E71324">
        <w:rPr>
          <w:rFonts w:ascii="Angsana New" w:hAnsi="Angsana New" w:hint="cs"/>
          <w:sz w:val="30"/>
          <w:szCs w:val="30"/>
          <w:cs/>
          <w:lang w:eastAsia="ja-JP"/>
        </w:rPr>
        <w:t xml:space="preserve">พฤศจิกายน </w:t>
      </w:r>
      <w:r w:rsidRPr="00E71324">
        <w:rPr>
          <w:rFonts w:ascii="Angsana New" w:hAnsi="Angsana New"/>
          <w:sz w:val="30"/>
          <w:szCs w:val="30"/>
          <w:lang w:eastAsia="ja-JP"/>
        </w:rPr>
        <w:t>25</w:t>
      </w:r>
      <w:r w:rsidRPr="00E71324">
        <w:rPr>
          <w:rFonts w:ascii="Angsana New" w:hAnsi="Angsana New" w:hint="cs"/>
          <w:sz w:val="30"/>
          <w:szCs w:val="30"/>
          <w:cs/>
          <w:lang w:eastAsia="ja-JP"/>
        </w:rPr>
        <w:t>6</w:t>
      </w:r>
      <w:r w:rsidR="002C6580" w:rsidRPr="00E71324">
        <w:rPr>
          <w:rFonts w:ascii="Angsana New" w:hAnsi="Angsana New" w:hint="cs"/>
          <w:sz w:val="30"/>
          <w:szCs w:val="30"/>
          <w:cs/>
          <w:lang w:eastAsia="ja-JP"/>
        </w:rPr>
        <w:t>5</w:t>
      </w:r>
      <w:r w:rsidRPr="00E71324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E71324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E71324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2BFFB26B" w:rsidR="001227FF" w:rsidRPr="00E71324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713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71324">
        <w:rPr>
          <w:rFonts w:asciiTheme="majorBidi" w:hAnsiTheme="majorBidi" w:cstheme="majorBidi"/>
          <w:sz w:val="30"/>
          <w:szCs w:val="30"/>
        </w:rPr>
        <w:br/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E71324">
        <w:rPr>
          <w:rFonts w:asciiTheme="majorBidi" w:hAnsiTheme="majorBidi" w:cstheme="majorBidi"/>
          <w:sz w:val="30"/>
          <w:szCs w:val="30"/>
        </w:rPr>
        <w:br/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E71324">
        <w:rPr>
          <w:rFonts w:asciiTheme="majorBidi" w:hAnsiTheme="majorBidi" w:cstheme="majorBidi"/>
          <w:sz w:val="30"/>
          <w:szCs w:val="30"/>
        </w:rPr>
        <w:t xml:space="preserve">34 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7132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71324">
        <w:rPr>
          <w:rFonts w:asciiTheme="majorBidi" w:hAnsiTheme="majorBidi" w:cstheme="majorBidi"/>
          <w:sz w:val="30"/>
          <w:szCs w:val="30"/>
        </w:rPr>
        <w:t xml:space="preserve"> </w:t>
      </w:r>
      <w:r w:rsidRPr="00E71324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>
        <w:rPr>
          <w:rFonts w:asciiTheme="majorBidi" w:hAnsiTheme="majorBidi" w:cstheme="majorBidi"/>
          <w:sz w:val="30"/>
          <w:szCs w:val="30"/>
          <w:cs/>
        </w:rPr>
        <w:br/>
      </w:r>
      <w:r w:rsidRPr="00E71324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E71324">
        <w:rPr>
          <w:rFonts w:asciiTheme="majorBidi" w:hAnsiTheme="majorBidi" w:cstheme="majorBidi"/>
          <w:sz w:val="30"/>
          <w:szCs w:val="30"/>
          <w:cs/>
        </w:rPr>
        <w:t>ฯ</w:t>
      </w:r>
      <w:r w:rsidRPr="00E71324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E7132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71324">
        <w:rPr>
          <w:rFonts w:asciiTheme="majorBidi" w:hAnsiTheme="majorBidi" w:cstheme="majorBidi"/>
          <w:sz w:val="30"/>
          <w:szCs w:val="30"/>
        </w:rPr>
        <w:t xml:space="preserve"> </w:t>
      </w:r>
      <w:r w:rsidRPr="00E71324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E71324">
        <w:rPr>
          <w:rFonts w:asciiTheme="majorBidi" w:eastAsia="Times New Roman" w:hAnsiTheme="majorBidi" w:cstheme="majorBidi"/>
          <w:sz w:val="30"/>
          <w:szCs w:val="30"/>
        </w:rPr>
        <w:br/>
      </w:r>
      <w:r w:rsidRPr="00E71324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71324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E71324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E71324">
        <w:rPr>
          <w:rFonts w:asciiTheme="majorBidi" w:eastAsia="Times New Roman" w:hAnsiTheme="majorBidi" w:cstheme="majorBidi"/>
          <w:sz w:val="30"/>
          <w:szCs w:val="30"/>
        </w:rPr>
        <w:t xml:space="preserve"> 2564</w:t>
      </w:r>
    </w:p>
    <w:p w14:paraId="090EBAAE" w14:textId="70B6A57C" w:rsidR="001227FF" w:rsidRPr="00E71324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51C5F96" w14:textId="4A901D8E" w:rsidR="001227FF" w:rsidRPr="00E71324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7132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71324">
        <w:rPr>
          <w:rFonts w:asciiTheme="majorBidi" w:hAnsiTheme="majorBidi" w:cstheme="majorBidi"/>
          <w:sz w:val="30"/>
          <w:szCs w:val="30"/>
        </w:rPr>
        <w:t xml:space="preserve">31 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71324">
        <w:rPr>
          <w:rFonts w:asciiTheme="majorBidi" w:hAnsiTheme="majorBidi" w:cstheme="majorBidi"/>
          <w:sz w:val="30"/>
          <w:szCs w:val="30"/>
        </w:rPr>
        <w:t>2564</w:t>
      </w:r>
    </w:p>
    <w:p w14:paraId="3202E5F0" w14:textId="77777777" w:rsidR="00523E37" w:rsidRPr="00E71324" w:rsidRDefault="00523E37" w:rsidP="00523E37">
      <w:pPr>
        <w:rPr>
          <w:rFonts w:ascii="Angsana New" w:hAnsi="Angsana New"/>
          <w:sz w:val="30"/>
          <w:szCs w:val="30"/>
          <w:lang w:eastAsia="x-none"/>
        </w:rPr>
      </w:pPr>
    </w:p>
    <w:p w14:paraId="343BF54A" w14:textId="77777777" w:rsidR="00523E37" w:rsidRPr="00E71324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E71324" w:rsidRDefault="00523E37" w:rsidP="00523E37">
      <w:pPr>
        <w:rPr>
          <w:sz w:val="30"/>
          <w:szCs w:val="30"/>
          <w:cs/>
          <w:lang w:val="x-none" w:eastAsia="x-none"/>
        </w:rPr>
      </w:pPr>
    </w:p>
    <w:p w14:paraId="3E6C1399" w14:textId="3A1D1269" w:rsidR="002809DB" w:rsidRPr="00E71324" w:rsidRDefault="002809DB" w:rsidP="002809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E80FFA"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E71324">
        <w:rPr>
          <w:rFonts w:ascii="Angsana New" w:hAnsi="Angsana New"/>
          <w:sz w:val="30"/>
          <w:szCs w:val="30"/>
        </w:rPr>
        <w:t xml:space="preserve">31 </w:t>
      </w:r>
      <w:r w:rsidRPr="00E7132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71324">
        <w:rPr>
          <w:rFonts w:ascii="Angsana New" w:hAnsi="Angsana New"/>
          <w:sz w:val="30"/>
          <w:szCs w:val="30"/>
        </w:rPr>
        <w:t>2564</w:t>
      </w:r>
    </w:p>
    <w:p w14:paraId="4C86F548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523E37" w:rsidRPr="00E71324" w14:paraId="3DEF0DE7" w14:textId="77777777" w:rsidTr="00B100E2">
        <w:trPr>
          <w:tblHeader/>
        </w:trPr>
        <w:tc>
          <w:tcPr>
            <w:tcW w:w="2219" w:type="pct"/>
          </w:tcPr>
          <w:p w14:paraId="707CA0F2" w14:textId="77777777" w:rsidR="00523E37" w:rsidRPr="00E71324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7837634A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7132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7FE905FD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997C1B5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00E2" w:rsidRPr="00E71324" w14:paraId="527C5FA3" w14:textId="77777777" w:rsidTr="00B100E2">
        <w:trPr>
          <w:tblHeader/>
        </w:trPr>
        <w:tc>
          <w:tcPr>
            <w:tcW w:w="2219" w:type="pct"/>
          </w:tcPr>
          <w:p w14:paraId="16F525E5" w14:textId="3802CF25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F59C5"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0B4C"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F59C5"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  <w:shd w:val="clear" w:color="auto" w:fill="auto"/>
          </w:tcPr>
          <w:p w14:paraId="55BB86E6" w14:textId="7BA48273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713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1633150D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0BB51FD" w14:textId="77DD524F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6D452E93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218AB2D" w14:textId="44846075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713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576B94DE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3AF957" w14:textId="1EFD75F4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100E2" w:rsidRPr="00E71324" w14:paraId="1248194C" w14:textId="77777777" w:rsidTr="006C085B">
        <w:trPr>
          <w:tblHeader/>
        </w:trPr>
        <w:tc>
          <w:tcPr>
            <w:tcW w:w="2219" w:type="pct"/>
          </w:tcPr>
          <w:p w14:paraId="086DD2AD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7837DDE2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0E2" w:rsidRPr="00E71324" w14:paraId="4024F952" w14:textId="77777777" w:rsidTr="00B100E2">
        <w:trPr>
          <w:trHeight w:val="87"/>
        </w:trPr>
        <w:tc>
          <w:tcPr>
            <w:tcW w:w="2219" w:type="pct"/>
          </w:tcPr>
          <w:p w14:paraId="72FF2530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4142A590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D65A5B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5351E" w14:textId="16C4F4E6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E3947E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C48262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CAD6EB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A3F619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9C5" w:rsidRPr="00E71324" w14:paraId="4E056C7E" w14:textId="77777777" w:rsidTr="00B100E2">
        <w:tc>
          <w:tcPr>
            <w:tcW w:w="2219" w:type="pct"/>
          </w:tcPr>
          <w:p w14:paraId="657D8944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C07E4AD" w14:textId="5C94B02D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DC74B2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575C52E" w14:textId="76150A1B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1A3A92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45CA1B" w14:textId="4D1C80DA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4,284</w:t>
            </w:r>
          </w:p>
        </w:tc>
        <w:tc>
          <w:tcPr>
            <w:tcW w:w="140" w:type="pct"/>
          </w:tcPr>
          <w:p w14:paraId="17674A33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963894" w14:textId="188E5413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2,752</w:t>
            </w:r>
          </w:p>
        </w:tc>
      </w:tr>
      <w:tr w:rsidR="005F59C5" w:rsidRPr="00E71324" w14:paraId="6D579935" w14:textId="77777777" w:rsidTr="00B100E2">
        <w:tc>
          <w:tcPr>
            <w:tcW w:w="2219" w:type="pct"/>
          </w:tcPr>
          <w:p w14:paraId="411FF8D0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029911A4" w14:textId="4F37839E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467E65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6BBCEA" w14:textId="2CBC9D1D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3B2DC9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582427" w14:textId="28135F1B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687,178</w:t>
            </w:r>
          </w:p>
        </w:tc>
        <w:tc>
          <w:tcPr>
            <w:tcW w:w="140" w:type="pct"/>
          </w:tcPr>
          <w:p w14:paraId="316FC57C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F7ED4E" w14:textId="49C562F3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537,044</w:t>
            </w:r>
          </w:p>
        </w:tc>
      </w:tr>
      <w:tr w:rsidR="005F59C5" w:rsidRPr="00E71324" w14:paraId="2E592B6B" w14:textId="77777777" w:rsidTr="00B100E2">
        <w:tc>
          <w:tcPr>
            <w:tcW w:w="2219" w:type="pct"/>
          </w:tcPr>
          <w:p w14:paraId="549D7838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3819E0D3" w14:textId="1FC11300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D2C862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5E2740" w14:textId="7C0C79FD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149F50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308A77" w14:textId="3B45ABB2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40" w:type="pct"/>
          </w:tcPr>
          <w:p w14:paraId="723CDF3A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4CB8C5" w14:textId="0E35242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</w:tr>
      <w:tr w:rsidR="005F59C5" w:rsidRPr="00E71324" w14:paraId="7D500DA1" w14:textId="77777777" w:rsidTr="00B100E2">
        <w:tc>
          <w:tcPr>
            <w:tcW w:w="2219" w:type="pct"/>
          </w:tcPr>
          <w:p w14:paraId="2DE37726" w14:textId="47508289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0A5EA707" w14:textId="4D02AF3B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3A7030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EC791" w14:textId="6EA57F1C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ACF55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A0B88F" w14:textId="1092FC31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16,585</w:t>
            </w:r>
          </w:p>
        </w:tc>
        <w:tc>
          <w:tcPr>
            <w:tcW w:w="140" w:type="pct"/>
          </w:tcPr>
          <w:p w14:paraId="0FD52722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4B0D74" w14:textId="725B1CE5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 xml:space="preserve">    14,066</w:t>
            </w:r>
          </w:p>
        </w:tc>
      </w:tr>
      <w:tr w:rsidR="00B100E2" w:rsidRPr="00E71324" w14:paraId="30D2ACD9" w14:textId="77777777" w:rsidTr="00B100E2">
        <w:tc>
          <w:tcPr>
            <w:tcW w:w="2219" w:type="pct"/>
          </w:tcPr>
          <w:p w14:paraId="0327C850" w14:textId="312D3428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</w:t>
            </w:r>
            <w:r w:rsidR="00A06586" w:rsidRPr="00E71324">
              <w:rPr>
                <w:rFonts w:ascii="Angsana New" w:hAnsi="Angsana New" w:hint="cs"/>
                <w:sz w:val="30"/>
                <w:szCs w:val="30"/>
                <w:cs/>
              </w:rPr>
              <w:t>ค่าการจัดการ</w:t>
            </w:r>
          </w:p>
        </w:tc>
        <w:tc>
          <w:tcPr>
            <w:tcW w:w="594" w:type="pct"/>
          </w:tcPr>
          <w:p w14:paraId="283C4B0E" w14:textId="4C80E1B7" w:rsidR="00B100E2" w:rsidRPr="00E71324" w:rsidRDefault="00D019FD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180F16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0795E9" w14:textId="4955656B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0EDA18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D1AB61" w14:textId="32CA7704" w:rsidR="00B100E2" w:rsidRPr="00E71324" w:rsidRDefault="0066567A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  <w:tc>
          <w:tcPr>
            <w:tcW w:w="140" w:type="pct"/>
          </w:tcPr>
          <w:p w14:paraId="32A867DB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A4F835" w14:textId="3D1D331C" w:rsidR="00B100E2" w:rsidRPr="00E71324" w:rsidRDefault="005F59C5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71324">
              <w:rPr>
                <w:rFonts w:ascii="Angsana New" w:hAnsi="Angsana New"/>
                <w:sz w:val="30"/>
                <w:szCs w:val="30"/>
              </w:rPr>
              <w:t>,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260</w:t>
            </w:r>
          </w:p>
        </w:tc>
      </w:tr>
      <w:tr w:rsidR="00B100E2" w:rsidRPr="00E71324" w14:paraId="5C0A3D70" w14:textId="77777777" w:rsidTr="00B100E2">
        <w:tc>
          <w:tcPr>
            <w:tcW w:w="2219" w:type="pct"/>
          </w:tcPr>
          <w:p w14:paraId="1D3DBF07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4" w:type="pct"/>
          </w:tcPr>
          <w:p w14:paraId="64D62561" w14:textId="07600C8A" w:rsidR="00B100E2" w:rsidRPr="00E71324" w:rsidRDefault="00D019FD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64D46B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35C451" w14:textId="38C11F70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94126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0533F6" w14:textId="162C12F8" w:rsidR="00B100E2" w:rsidRPr="00E71324" w:rsidRDefault="0066567A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  <w:tc>
          <w:tcPr>
            <w:tcW w:w="140" w:type="pct"/>
          </w:tcPr>
          <w:p w14:paraId="32A72016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86BCEA" w14:textId="4C1E9907" w:rsidR="00B100E2" w:rsidRPr="00E71324" w:rsidRDefault="005F59C5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650A3" w:rsidRPr="00E7132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  <w:tr w:rsidR="00B100E2" w:rsidRPr="00E71324" w14:paraId="524D3E78" w14:textId="77777777" w:rsidTr="00B100E2">
        <w:tc>
          <w:tcPr>
            <w:tcW w:w="2219" w:type="pct"/>
          </w:tcPr>
          <w:p w14:paraId="0FE3E920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57338A2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5067AF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A66D54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BD17AA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41C108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971572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1E591C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E71324" w14:paraId="2411274A" w14:textId="77777777" w:rsidTr="00B100E2">
        <w:tc>
          <w:tcPr>
            <w:tcW w:w="2219" w:type="pct"/>
          </w:tcPr>
          <w:p w14:paraId="78625D61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70A53FA2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870B30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C4E21D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235CC9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AB5460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D0BA0B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7E29AA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E71324" w14:paraId="1B222D70" w14:textId="77777777" w:rsidTr="00B100E2">
        <w:tc>
          <w:tcPr>
            <w:tcW w:w="2219" w:type="pct"/>
          </w:tcPr>
          <w:p w14:paraId="411D1521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13C06543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F97FC0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A6BC5F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955742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417B81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2BFFB9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FE196C" w14:textId="77777777" w:rsidR="00B100E2" w:rsidRPr="00E71324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9C5" w:rsidRPr="00E71324" w14:paraId="431C4C52" w14:textId="77777777" w:rsidTr="00B100E2">
        <w:tc>
          <w:tcPr>
            <w:tcW w:w="2219" w:type="pct"/>
          </w:tcPr>
          <w:p w14:paraId="0935D611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161FC60" w14:textId="1B784E41" w:rsidR="005F59C5" w:rsidRPr="00E71324" w:rsidRDefault="00D019F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29,989</w:t>
            </w:r>
          </w:p>
        </w:tc>
        <w:tc>
          <w:tcPr>
            <w:tcW w:w="142" w:type="pct"/>
          </w:tcPr>
          <w:p w14:paraId="571BE38A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F4F7ED" w14:textId="606B51FE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28,757</w:t>
            </w:r>
          </w:p>
        </w:tc>
        <w:tc>
          <w:tcPr>
            <w:tcW w:w="142" w:type="pct"/>
          </w:tcPr>
          <w:p w14:paraId="47D83449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AB1A8" w14:textId="1E025CC5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23,227</w:t>
            </w:r>
          </w:p>
        </w:tc>
        <w:tc>
          <w:tcPr>
            <w:tcW w:w="140" w:type="pct"/>
          </w:tcPr>
          <w:p w14:paraId="4E5E4B67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7F924D" w14:textId="2C3EA706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21,494</w:t>
            </w:r>
          </w:p>
        </w:tc>
      </w:tr>
      <w:tr w:rsidR="005F59C5" w:rsidRPr="00E71324" w14:paraId="63BFADA2" w14:textId="77777777" w:rsidTr="005F59C5">
        <w:trPr>
          <w:trHeight w:val="254"/>
        </w:trPr>
        <w:tc>
          <w:tcPr>
            <w:tcW w:w="2219" w:type="pct"/>
          </w:tcPr>
          <w:p w14:paraId="2FA8B00B" w14:textId="77777777" w:rsidR="005F59C5" w:rsidRPr="00E71324" w:rsidRDefault="005F59C5" w:rsidP="005F59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7576700F" w14:textId="6899E257" w:rsidR="005F59C5" w:rsidRPr="00E71324" w:rsidRDefault="00D019F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42" w:type="pct"/>
          </w:tcPr>
          <w:p w14:paraId="5BB5D606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E097A4" w14:textId="6EA5A84B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42" w:type="pct"/>
          </w:tcPr>
          <w:p w14:paraId="68266B42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EDA669" w14:textId="7D23F6F5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0" w:type="pct"/>
          </w:tcPr>
          <w:p w14:paraId="4C15BF0B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4EEBF9" w14:textId="7678639D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5F59C5" w:rsidRPr="00E71324" w14:paraId="56D7E15C" w14:textId="77777777" w:rsidTr="00B100E2">
        <w:tc>
          <w:tcPr>
            <w:tcW w:w="2219" w:type="pct"/>
          </w:tcPr>
          <w:p w14:paraId="4B751B8F" w14:textId="77777777" w:rsidR="005F59C5" w:rsidRPr="00E71324" w:rsidRDefault="005F59C5" w:rsidP="005F59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71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6AF1284" w14:textId="7790E859" w:rsidR="005F59C5" w:rsidRPr="00E71324" w:rsidRDefault="00D019F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30,949</w:t>
            </w:r>
          </w:p>
        </w:tc>
        <w:tc>
          <w:tcPr>
            <w:tcW w:w="142" w:type="pct"/>
          </w:tcPr>
          <w:p w14:paraId="65663C6D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E28FFB6" w14:textId="2DF9572C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29,603</w:t>
            </w:r>
          </w:p>
        </w:tc>
        <w:tc>
          <w:tcPr>
            <w:tcW w:w="142" w:type="pct"/>
          </w:tcPr>
          <w:p w14:paraId="25E6A1FD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BE13B95" w14:textId="5C13A97D" w:rsidR="005F59C5" w:rsidRPr="00E71324" w:rsidRDefault="0066567A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E21C75"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140" w:type="pct"/>
          </w:tcPr>
          <w:p w14:paraId="2AB78059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CC3992B" w14:textId="10844F9D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</w:t>
            </w: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,121</w:t>
            </w:r>
          </w:p>
        </w:tc>
      </w:tr>
    </w:tbl>
    <w:p w14:paraId="76E482F0" w14:textId="77777777" w:rsidR="000A6024" w:rsidRPr="00E71324" w:rsidRDefault="000A6024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2C2177" w14:textId="69973615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ยอดคงเหลือกับ</w:t>
      </w:r>
      <w:r w:rsidRPr="00E71324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E7132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00B4C" w:rsidRPr="00E71324">
        <w:rPr>
          <w:rFonts w:ascii="Angsana New" w:hAnsi="Angsana New"/>
          <w:sz w:val="30"/>
          <w:szCs w:val="30"/>
        </w:rPr>
        <w:t xml:space="preserve">30 </w:t>
      </w:r>
      <w:r w:rsidR="005F59C5" w:rsidRPr="00E71324">
        <w:rPr>
          <w:rFonts w:ascii="Angsana New" w:hAnsi="Angsana New" w:hint="cs"/>
          <w:sz w:val="30"/>
          <w:szCs w:val="30"/>
          <w:cs/>
        </w:rPr>
        <w:t>กันยายน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</w:rPr>
        <w:t>25</w:t>
      </w:r>
      <w:r w:rsidRPr="00E71324">
        <w:rPr>
          <w:rFonts w:ascii="Angsana New" w:hAnsi="Angsana New" w:hint="cs"/>
          <w:sz w:val="30"/>
          <w:szCs w:val="30"/>
          <w:cs/>
        </w:rPr>
        <w:t>6</w:t>
      </w:r>
      <w:r w:rsidR="00B030EB" w:rsidRPr="00E71324">
        <w:rPr>
          <w:rFonts w:ascii="Angsana New" w:hAnsi="Angsana New"/>
          <w:sz w:val="30"/>
          <w:szCs w:val="30"/>
        </w:rPr>
        <w:t>5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 xml:space="preserve">และ </w:t>
      </w:r>
      <w:r w:rsidRPr="00E71324">
        <w:rPr>
          <w:rFonts w:ascii="Angsana New" w:hAnsi="Angsana New"/>
          <w:sz w:val="30"/>
          <w:szCs w:val="30"/>
        </w:rPr>
        <w:t xml:space="preserve">31 </w:t>
      </w:r>
      <w:r w:rsidRPr="00E7132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71324">
        <w:rPr>
          <w:rFonts w:ascii="Angsana New" w:hAnsi="Angsana New"/>
          <w:sz w:val="30"/>
          <w:szCs w:val="30"/>
        </w:rPr>
        <w:t>25</w:t>
      </w:r>
      <w:r w:rsidRPr="00E71324">
        <w:rPr>
          <w:rFonts w:ascii="Angsana New" w:hAnsi="Angsana New" w:hint="cs"/>
          <w:sz w:val="30"/>
          <w:szCs w:val="30"/>
          <w:cs/>
        </w:rPr>
        <w:t>6</w:t>
      </w:r>
      <w:r w:rsidR="00B030EB" w:rsidRPr="00E71324">
        <w:rPr>
          <w:rFonts w:ascii="Angsana New" w:hAnsi="Angsana New"/>
          <w:sz w:val="30"/>
          <w:szCs w:val="30"/>
        </w:rPr>
        <w:t>4</w:t>
      </w:r>
      <w:r w:rsidRPr="00E7132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0C8D20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E71324" w14:paraId="5BB6894F" w14:textId="77777777" w:rsidTr="00D558E3">
        <w:tc>
          <w:tcPr>
            <w:tcW w:w="2172" w:type="pct"/>
          </w:tcPr>
          <w:p w14:paraId="778ED59F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7132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0B4C" w:rsidRPr="00E71324" w14:paraId="11DE0BC4" w14:textId="77777777" w:rsidTr="00D558E3">
        <w:tc>
          <w:tcPr>
            <w:tcW w:w="2172" w:type="pct"/>
          </w:tcPr>
          <w:p w14:paraId="04BE7637" w14:textId="77777777" w:rsidR="00300B4C" w:rsidRPr="00E71324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03DF117E" w:rsidR="00300B4C" w:rsidRPr="00E71324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F59C5" w:rsidRPr="00E7132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14:paraId="7095713D" w14:textId="77777777" w:rsidR="00300B4C" w:rsidRPr="00E71324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3026291F" w14:textId="77777777" w:rsidR="00300B4C" w:rsidRPr="00E71324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31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300B4C" w:rsidRPr="00E71324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04CDB2E1" w:rsidR="00300B4C" w:rsidRPr="00E71324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F59C5" w:rsidRPr="00E7132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300B4C" w:rsidRPr="00E71324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77777777" w:rsidR="00300B4C" w:rsidRPr="00E71324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31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58E3" w:rsidRPr="00E71324" w14:paraId="3625AE3D" w14:textId="77777777" w:rsidTr="00D558E3">
        <w:tc>
          <w:tcPr>
            <w:tcW w:w="2172" w:type="pct"/>
          </w:tcPr>
          <w:p w14:paraId="0E761C3F" w14:textId="2B56295A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4C8148C4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2F303713" w14:textId="77777777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7BDB096" w14:textId="78557245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713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68773D75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0C2E946A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7132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558E3" w:rsidRPr="00E71324" w14:paraId="062BB825" w14:textId="77777777" w:rsidTr="00D558E3">
        <w:tc>
          <w:tcPr>
            <w:tcW w:w="2172" w:type="pct"/>
          </w:tcPr>
          <w:p w14:paraId="5E9A35DF" w14:textId="77777777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D558E3" w:rsidRPr="00E71324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7E2" w:rsidRPr="00E71324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517E2" w:rsidRPr="00E71324" w:rsidRDefault="000517E2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517E2" w:rsidRPr="00E71324" w14:paraId="5E8DCA5B" w14:textId="77777777" w:rsidTr="006C085B">
        <w:tc>
          <w:tcPr>
            <w:tcW w:w="2172" w:type="pct"/>
          </w:tcPr>
          <w:p w14:paraId="0A94B15D" w14:textId="10D8CBCD" w:rsidR="000517E2" w:rsidRPr="00E71324" w:rsidRDefault="000517E2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0D2E8703" w:rsidR="000517E2" w:rsidRPr="00E71324" w:rsidRDefault="00D019F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204603" w14:textId="7777777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2A8476" w14:textId="01596E41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FE513A" w14:textId="606EAA0D" w:rsidR="000517E2" w:rsidRPr="00E71324" w:rsidRDefault="00C0014C" w:rsidP="004C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656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50" w:type="pct"/>
            <w:gridSpan w:val="2"/>
          </w:tcPr>
          <w:p w14:paraId="747F0ED6" w14:textId="7777777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1A108EAF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30,788</w:t>
            </w:r>
          </w:p>
        </w:tc>
      </w:tr>
      <w:tr w:rsidR="000517E2" w:rsidRPr="00E71324" w14:paraId="34066827" w14:textId="77777777" w:rsidTr="006C085B">
        <w:tc>
          <w:tcPr>
            <w:tcW w:w="2172" w:type="pct"/>
          </w:tcPr>
          <w:p w14:paraId="0BA93D28" w14:textId="77777777" w:rsidR="00F3137D" w:rsidRPr="00E71324" w:rsidRDefault="000517E2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="00F3137D" w:rsidRPr="00E71324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0517E2" w:rsidRPr="00E71324" w:rsidRDefault="005E3B76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3137D" w:rsidRPr="00E7132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3" w:type="pct"/>
          </w:tcPr>
          <w:p w14:paraId="4D5629A4" w14:textId="77777777" w:rsidR="000517E2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7D88667F" w:rsidR="00D019FD" w:rsidRPr="00E71324" w:rsidRDefault="00D019F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4AA1AB" w14:textId="7777777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3AF110D" w14:textId="77777777" w:rsidR="00F3137D" w:rsidRPr="00E71324" w:rsidRDefault="00F3137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C28E01C" w14:textId="14A4070C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7777777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3110ACC" w14:textId="77777777" w:rsidR="00C21137" w:rsidRDefault="00C21137" w:rsidP="00071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F7E95E" w14:textId="6FD82A1E" w:rsidR="0066567A" w:rsidRPr="00E71324" w:rsidRDefault="0066567A" w:rsidP="00071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7777777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5DCDA00" w14:textId="77777777" w:rsidR="00F3137D" w:rsidRPr="00E71324" w:rsidRDefault="00F3137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3D425011" w14:textId="769BE63E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(1,648)</w:t>
            </w:r>
          </w:p>
        </w:tc>
      </w:tr>
      <w:tr w:rsidR="000517E2" w:rsidRPr="00E71324" w14:paraId="7D8935CD" w14:textId="77777777" w:rsidTr="006C085B">
        <w:tc>
          <w:tcPr>
            <w:tcW w:w="2172" w:type="pct"/>
          </w:tcPr>
          <w:p w14:paraId="0060B228" w14:textId="77777777" w:rsidR="000517E2" w:rsidRPr="00E71324" w:rsidRDefault="000517E2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74D101E1" w:rsidR="000517E2" w:rsidRPr="00E71324" w:rsidRDefault="00D019F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C73150" w14:textId="7777777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6D2E7D40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7777777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4F86B" w14:textId="3CCF1006" w:rsidR="000517E2" w:rsidRPr="00E71324" w:rsidRDefault="00C0014C" w:rsidP="004C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6656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50" w:type="pct"/>
            <w:gridSpan w:val="2"/>
          </w:tcPr>
          <w:p w14:paraId="0D4AFC10" w14:textId="7777777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64C2B287" w:rsidR="000517E2" w:rsidRPr="00E71324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</w:tr>
    </w:tbl>
    <w:p w14:paraId="266CAD84" w14:textId="3249630B" w:rsidR="000517E2" w:rsidRPr="00E71324" w:rsidRDefault="000517E2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37"/>
        <w:gridCol w:w="1163"/>
        <w:gridCol w:w="237"/>
        <w:gridCol w:w="1082"/>
        <w:gridCol w:w="273"/>
        <w:gridCol w:w="1081"/>
      </w:tblGrid>
      <w:tr w:rsidR="000517E2" w:rsidRPr="00E71324" w14:paraId="2BB614D0" w14:textId="77777777" w:rsidTr="000517E2">
        <w:tc>
          <w:tcPr>
            <w:tcW w:w="2172" w:type="pct"/>
          </w:tcPr>
          <w:p w14:paraId="170AA709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28" w:type="pct"/>
            <w:gridSpan w:val="7"/>
            <w:shd w:val="clear" w:color="auto" w:fill="auto"/>
          </w:tcPr>
          <w:p w14:paraId="3194921C" w14:textId="77096B4B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17E2" w:rsidRPr="00E71324" w14:paraId="6D6F01B5" w14:textId="77777777" w:rsidTr="00515FE7">
        <w:tc>
          <w:tcPr>
            <w:tcW w:w="2172" w:type="pct"/>
          </w:tcPr>
          <w:p w14:paraId="32AA1D3F" w14:textId="77777777" w:rsidR="000517E2" w:rsidRPr="00E71324" w:rsidRDefault="000517E2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330D393" w14:textId="11421CBC" w:rsidR="000517E2" w:rsidRPr="00E71324" w:rsidRDefault="00D019F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3319880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B44821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F400DD3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5F50CF" w14:textId="7952C6DF" w:rsidR="000517E2" w:rsidRPr="00E71324" w:rsidRDefault="0066567A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3374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50" w:type="pct"/>
          </w:tcPr>
          <w:p w14:paraId="7EAC0A75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1A34F9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15,302</w:t>
            </w:r>
          </w:p>
        </w:tc>
      </w:tr>
      <w:tr w:rsidR="000517E2" w:rsidRPr="00E71324" w14:paraId="649B7121" w14:textId="77777777" w:rsidTr="00515FE7">
        <w:tc>
          <w:tcPr>
            <w:tcW w:w="2172" w:type="pct"/>
          </w:tcPr>
          <w:p w14:paraId="6FDE6662" w14:textId="77777777" w:rsidR="00F3137D" w:rsidRPr="00E71324" w:rsidRDefault="00F3137D" w:rsidP="00F3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0517E2" w:rsidRPr="00E71324" w:rsidRDefault="005E3B76" w:rsidP="00F313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3137D" w:rsidRPr="00E7132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D99CF98" w14:textId="77777777" w:rsidR="000517E2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20BDEB4A" w:rsidR="00D019FD" w:rsidRPr="00E71324" w:rsidRDefault="00D019F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0" w:type="pct"/>
          </w:tcPr>
          <w:p w14:paraId="6B1900C2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1F3A18D" w14:textId="77777777" w:rsidR="00F3137D" w:rsidRPr="00E71324" w:rsidRDefault="00F3137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393F0C89" w14:textId="52C09A7D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2D0B990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94227F" w14:textId="77777777" w:rsidR="00F3137D" w:rsidRDefault="00F3137D" w:rsidP="00F31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164376B4" w:rsidR="0066567A" w:rsidRPr="00E71324" w:rsidRDefault="0066567A" w:rsidP="00F31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(12,220)</w:t>
            </w:r>
          </w:p>
        </w:tc>
        <w:tc>
          <w:tcPr>
            <w:tcW w:w="150" w:type="pct"/>
          </w:tcPr>
          <w:p w14:paraId="283F4244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42F2DBF" w14:textId="77777777" w:rsidR="00F3137D" w:rsidRPr="00E71324" w:rsidRDefault="00F3137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DE4B3" w14:textId="3A89668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(14,104)</w:t>
            </w:r>
          </w:p>
        </w:tc>
      </w:tr>
      <w:tr w:rsidR="000517E2" w:rsidRPr="00E71324" w14:paraId="564C553D" w14:textId="77777777" w:rsidTr="00515FE7">
        <w:tc>
          <w:tcPr>
            <w:tcW w:w="2172" w:type="pct"/>
          </w:tcPr>
          <w:p w14:paraId="3A4FF17B" w14:textId="77777777" w:rsidR="000517E2" w:rsidRPr="00E71324" w:rsidRDefault="000517E2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7EFC424" w14:textId="30F82D08" w:rsidR="000517E2" w:rsidRPr="00E71324" w:rsidRDefault="00D019F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444655B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EF12A74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F6682D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C075D7D" w14:textId="19F0CBFF" w:rsidR="000517E2" w:rsidRPr="00E71324" w:rsidRDefault="00C0014C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9,941</w:t>
            </w:r>
          </w:p>
        </w:tc>
        <w:tc>
          <w:tcPr>
            <w:tcW w:w="150" w:type="pct"/>
          </w:tcPr>
          <w:p w14:paraId="019A67C5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B8B9E80" w14:textId="77777777" w:rsidR="000517E2" w:rsidRPr="00E71324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1,198</w:t>
            </w:r>
          </w:p>
        </w:tc>
      </w:tr>
    </w:tbl>
    <w:p w14:paraId="4469586A" w14:textId="2D6E06E6" w:rsidR="000517E2" w:rsidRPr="00E71324" w:rsidRDefault="000517E2" w:rsidP="00523E37">
      <w:pPr>
        <w:rPr>
          <w:sz w:val="28"/>
          <w:szCs w:val="28"/>
        </w:rPr>
      </w:pPr>
    </w:p>
    <w:p w14:paraId="710B7BF2" w14:textId="609EDD50" w:rsidR="00061967" w:rsidRPr="00E71324" w:rsidRDefault="00061967" w:rsidP="00523E37">
      <w:pPr>
        <w:rPr>
          <w:sz w:val="28"/>
          <w:szCs w:val="28"/>
        </w:rPr>
      </w:pPr>
    </w:p>
    <w:p w14:paraId="1B330202" w14:textId="08580730" w:rsidR="00061967" w:rsidRPr="00E71324" w:rsidRDefault="00061967" w:rsidP="00523E37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65"/>
        <w:gridCol w:w="236"/>
        <w:gridCol w:w="1120"/>
        <w:gridCol w:w="46"/>
        <w:gridCol w:w="193"/>
        <w:gridCol w:w="45"/>
        <w:gridCol w:w="7"/>
        <w:gridCol w:w="1073"/>
        <w:gridCol w:w="271"/>
        <w:gridCol w:w="1074"/>
      </w:tblGrid>
      <w:tr w:rsidR="00F07078" w:rsidRPr="00E71324" w14:paraId="0BA5D8D7" w14:textId="77777777" w:rsidTr="00D44C31">
        <w:tc>
          <w:tcPr>
            <w:tcW w:w="2178" w:type="pct"/>
          </w:tcPr>
          <w:p w14:paraId="27DE403E" w14:textId="77777777" w:rsidR="00D44C31" w:rsidRPr="00E71324" w:rsidRDefault="00D44C31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(กลับรายการ) </w:t>
            </w:r>
            <w:r w:rsidR="00F07078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4F60F129" w14:textId="4C2AFAA4" w:rsidR="005E3B76" w:rsidRPr="00E71324" w:rsidRDefault="005E3B76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7" w:type="pct"/>
            <w:gridSpan w:val="4"/>
          </w:tcPr>
          <w:p w14:paraId="551086B6" w14:textId="77777777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71324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  <w:gridSpan w:val="3"/>
          </w:tcPr>
          <w:p w14:paraId="760CE5A1" w14:textId="77777777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7D258CF" w14:textId="77777777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7078" w:rsidRPr="00E71324" w14:paraId="6C64301F" w14:textId="77777777" w:rsidTr="00D44C31">
        <w:tc>
          <w:tcPr>
            <w:tcW w:w="2178" w:type="pct"/>
          </w:tcPr>
          <w:p w14:paraId="747C6933" w14:textId="5F19A5E4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F59C5" w:rsidRPr="00E7132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7132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7132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300B4C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F59C5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300B4C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86" w:type="pct"/>
            <w:shd w:val="clear" w:color="auto" w:fill="auto"/>
          </w:tcPr>
          <w:p w14:paraId="63DCB319" w14:textId="7C02A48F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24CFC3BD" w14:textId="77777777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194F496" w14:textId="3DC4FE4C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A7810E8" w14:textId="77777777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B2D7C22" w14:textId="7DA73EE2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2AFFF4C0" w14:textId="77777777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85D3FC5" w14:textId="55481D90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F07078" w:rsidRPr="00E71324" w14:paraId="3F0515E6" w14:textId="77777777" w:rsidTr="00D44C31">
        <w:tc>
          <w:tcPr>
            <w:tcW w:w="2178" w:type="pct"/>
          </w:tcPr>
          <w:p w14:paraId="5A970102" w14:textId="77777777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6E0E8B5B" w14:textId="77777777" w:rsidR="00F07078" w:rsidRPr="00E71324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FB0" w:rsidRPr="00E71324" w14:paraId="2A2AB86A" w14:textId="77777777" w:rsidTr="00D44C31">
        <w:tc>
          <w:tcPr>
            <w:tcW w:w="2178" w:type="pct"/>
          </w:tcPr>
          <w:p w14:paraId="4125EB80" w14:textId="77777777" w:rsidR="00951FB0" w:rsidRPr="00E71324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6C86A42" w14:textId="233FA2E4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A1613C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71C0CEC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A287035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C657D1D" w14:textId="5A107325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  <w:tc>
          <w:tcPr>
            <w:tcW w:w="149" w:type="pct"/>
          </w:tcPr>
          <w:p w14:paraId="0C7DB5E7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B815D7" w14:textId="4790D68A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>392</w:t>
            </w:r>
          </w:p>
        </w:tc>
      </w:tr>
      <w:tr w:rsidR="00951FB0" w:rsidRPr="00E71324" w14:paraId="7D578753" w14:textId="77777777" w:rsidTr="00D44C31">
        <w:trPr>
          <w:trHeight w:val="77"/>
        </w:trPr>
        <w:tc>
          <w:tcPr>
            <w:tcW w:w="2178" w:type="pct"/>
          </w:tcPr>
          <w:p w14:paraId="43F19625" w14:textId="77777777" w:rsidR="00951FB0" w:rsidRPr="00E71324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6" w:type="pct"/>
          </w:tcPr>
          <w:p w14:paraId="2619E8E7" w14:textId="5B58CB69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64D2E35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9F26B36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407ED27" w14:textId="4CBB051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</w:t>
            </w:r>
            <w:r w:rsidR="00736E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1F21D8CC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86C59A" w14:textId="50DA3834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>310</w:t>
            </w:r>
          </w:p>
        </w:tc>
      </w:tr>
    </w:tbl>
    <w:p w14:paraId="3BE8DD99" w14:textId="6F66433B" w:rsidR="000517E2" w:rsidRPr="00E71324" w:rsidRDefault="000517E2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F63EB2" w:rsidRPr="00E71324" w14:paraId="24000F2E" w14:textId="77777777" w:rsidTr="006C085B">
        <w:trPr>
          <w:tblHeader/>
        </w:trPr>
        <w:tc>
          <w:tcPr>
            <w:tcW w:w="2172" w:type="pct"/>
          </w:tcPr>
          <w:p w14:paraId="511B420B" w14:textId="0E17841B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1DC16EE6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7132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0C82B4C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A31CFDC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9C5" w:rsidRPr="00E71324" w14:paraId="6EED75F8" w14:textId="77777777" w:rsidTr="006C085B">
        <w:trPr>
          <w:tblHeader/>
        </w:trPr>
        <w:tc>
          <w:tcPr>
            <w:tcW w:w="2172" w:type="pct"/>
          </w:tcPr>
          <w:p w14:paraId="31530C89" w14:textId="77777777" w:rsidR="005F59C5" w:rsidRPr="00E71324" w:rsidRDefault="005F59C5" w:rsidP="005F5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A14BFC8" w14:textId="1B8FFD12" w:rsidR="005F59C5" w:rsidRPr="00E71324" w:rsidRDefault="005F59C5" w:rsidP="005F5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0" w:type="pct"/>
            <w:shd w:val="clear" w:color="auto" w:fill="auto"/>
          </w:tcPr>
          <w:p w14:paraId="690E3797" w14:textId="77777777" w:rsidR="005F59C5" w:rsidRPr="00E71324" w:rsidRDefault="005F59C5" w:rsidP="005F5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1779730" w14:textId="77777777" w:rsidR="005F59C5" w:rsidRPr="00E71324" w:rsidRDefault="005F59C5" w:rsidP="005F5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31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EFE587" w14:textId="77777777" w:rsidR="005F59C5" w:rsidRPr="00E71324" w:rsidRDefault="005F59C5" w:rsidP="005F5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54544C2" w14:textId="0B6DEB88" w:rsidR="005F59C5" w:rsidRPr="00E71324" w:rsidRDefault="005F59C5" w:rsidP="005F5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D6BA2B7" w14:textId="77777777" w:rsidR="005F59C5" w:rsidRPr="00E71324" w:rsidRDefault="005F59C5" w:rsidP="005F5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54E10F6" w14:textId="77777777" w:rsidR="005F59C5" w:rsidRPr="00E71324" w:rsidRDefault="005F59C5" w:rsidP="005F5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31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E71324" w14:paraId="2CEE1C36" w14:textId="77777777" w:rsidTr="006C085B">
        <w:trPr>
          <w:tblHeader/>
        </w:trPr>
        <w:tc>
          <w:tcPr>
            <w:tcW w:w="2172" w:type="pct"/>
          </w:tcPr>
          <w:p w14:paraId="26D3ABAC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16DB3A3" w14:textId="5ACA0DEE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8913901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46448519" w14:textId="55D2AD0D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DB2F097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4C4A8E5" w14:textId="20C238ED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7904370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4780F42" w14:textId="0B194460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</w:tr>
      <w:tr w:rsidR="00F63EB2" w:rsidRPr="00E71324" w14:paraId="4A404FEC" w14:textId="77777777" w:rsidTr="006C085B">
        <w:trPr>
          <w:tblHeader/>
        </w:trPr>
        <w:tc>
          <w:tcPr>
            <w:tcW w:w="2172" w:type="pct"/>
          </w:tcPr>
          <w:p w14:paraId="45BD172A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022E6E0B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EB2" w:rsidRPr="00E71324" w14:paraId="6F9B2500" w14:textId="77777777" w:rsidTr="006C085B">
        <w:tc>
          <w:tcPr>
            <w:tcW w:w="2172" w:type="pct"/>
          </w:tcPr>
          <w:p w14:paraId="2046E5DC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3" w:type="pct"/>
          </w:tcPr>
          <w:p w14:paraId="5AECDA39" w14:textId="2834C4A4" w:rsidR="00F63EB2" w:rsidRPr="00E71324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7CAA7A" w14:textId="77777777" w:rsidR="00F63EB2" w:rsidRPr="00E71324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8A4E822" w14:textId="0B689249" w:rsidR="00F63EB2" w:rsidRPr="00E71324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96A23B6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7E8E245" w14:textId="72F69489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C3D5325" w14:textId="77777777" w:rsidR="00F63EB2" w:rsidRPr="00E71324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7ABA9BA" w14:textId="78AD3770" w:rsidR="00F63EB2" w:rsidRPr="00E71324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1FB0" w:rsidRPr="00E71324" w14:paraId="2EE0E95F" w14:textId="77777777" w:rsidTr="006C085B">
        <w:tc>
          <w:tcPr>
            <w:tcW w:w="2172" w:type="pct"/>
          </w:tcPr>
          <w:p w14:paraId="2DE76870" w14:textId="77777777" w:rsidR="00951FB0" w:rsidRPr="00E71324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19E58D8" w14:textId="2E7B7CB1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32D3C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AB3DAD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5869D862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F9F0CD4" w14:textId="3418BD2D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177,001</w:t>
            </w:r>
          </w:p>
        </w:tc>
        <w:tc>
          <w:tcPr>
            <w:tcW w:w="150" w:type="pct"/>
            <w:gridSpan w:val="2"/>
          </w:tcPr>
          <w:p w14:paraId="43BC0A11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FDAFB21" w14:textId="28A5D30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162,589</w:t>
            </w:r>
          </w:p>
        </w:tc>
      </w:tr>
      <w:tr w:rsidR="00951FB0" w:rsidRPr="00E71324" w14:paraId="1DF5936C" w14:textId="77777777" w:rsidTr="006C085B">
        <w:tc>
          <w:tcPr>
            <w:tcW w:w="2172" w:type="pct"/>
          </w:tcPr>
          <w:p w14:paraId="0565A6D3" w14:textId="77777777" w:rsidR="00951FB0" w:rsidRPr="00E71324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27BDA0CE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30CEC27F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7085CCE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66DCF611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45D8E2F6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2"/>
          </w:tcPr>
          <w:p w14:paraId="2C87C9B7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70523CDB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51FB0" w:rsidRPr="00E71324" w14:paraId="6D3CB0F3" w14:textId="77777777" w:rsidTr="006C085B">
        <w:tc>
          <w:tcPr>
            <w:tcW w:w="2172" w:type="pct"/>
          </w:tcPr>
          <w:p w14:paraId="7125656E" w14:textId="77777777" w:rsidR="00951FB0" w:rsidRPr="00E71324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3" w:type="pct"/>
          </w:tcPr>
          <w:p w14:paraId="42B12CF0" w14:textId="39A83384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215D652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ACBC72E" w14:textId="424DB1BB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6A4FCD0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2838DE1" w14:textId="0C6CBAFA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3BE6D42B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16650F6" w14:textId="45C0B1AB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1FB0" w:rsidRPr="00E71324" w14:paraId="187B61E0" w14:textId="77777777" w:rsidTr="006C085B">
        <w:tc>
          <w:tcPr>
            <w:tcW w:w="2172" w:type="pct"/>
          </w:tcPr>
          <w:p w14:paraId="4C5D5456" w14:textId="77777777" w:rsidR="00951FB0" w:rsidRPr="00E71324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3793D09" w14:textId="526B4DB8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D275B49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E5D143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099FE11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2EB47611" w14:textId="0515F053" w:rsidR="00951FB0" w:rsidRPr="0059243F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5C22443D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29A0CA3D" w14:textId="415D1042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</w:tr>
      <w:tr w:rsidR="00951FB0" w:rsidRPr="00E71324" w14:paraId="60600057" w14:textId="77777777" w:rsidTr="006C085B">
        <w:tc>
          <w:tcPr>
            <w:tcW w:w="2172" w:type="pct"/>
          </w:tcPr>
          <w:p w14:paraId="50668E70" w14:textId="77777777" w:rsidR="00951FB0" w:rsidRPr="00E71324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9734425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2609F0AC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6662B6EC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59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74105DAA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32E62C1C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4336F0A2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2DBA551D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51FB0" w:rsidRPr="00E71324" w14:paraId="7B811171" w14:textId="77777777" w:rsidTr="00D44C31">
        <w:tc>
          <w:tcPr>
            <w:tcW w:w="2172" w:type="pct"/>
          </w:tcPr>
          <w:p w14:paraId="5DF9FC65" w14:textId="77777777" w:rsidR="00951FB0" w:rsidRPr="00E71324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593" w:type="pct"/>
          </w:tcPr>
          <w:p w14:paraId="5A549305" w14:textId="369874CA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99908F8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EFA1058" w14:textId="353E6AEA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A5202B8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73F2556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C881B92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C96AD3F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51FB0" w:rsidRPr="00E71324" w14:paraId="5081AC58" w14:textId="77777777" w:rsidTr="00D44C31">
        <w:tc>
          <w:tcPr>
            <w:tcW w:w="2172" w:type="pct"/>
          </w:tcPr>
          <w:p w14:paraId="218707CD" w14:textId="77777777" w:rsidR="00951FB0" w:rsidRPr="00E71324" w:rsidRDefault="00951FB0" w:rsidP="0095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5442FEBD" w14:textId="79916741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338C80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9A1DD4C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1B37B70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2D932E76" w14:textId="58FEFE49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150" w:type="pct"/>
            <w:gridSpan w:val="2"/>
          </w:tcPr>
          <w:p w14:paraId="026A363E" w14:textId="77777777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3FAFA60A" w14:textId="44395C82" w:rsidR="00951FB0" w:rsidRPr="00E71324" w:rsidRDefault="00951FB0" w:rsidP="00951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3,472</w:t>
            </w:r>
          </w:p>
        </w:tc>
      </w:tr>
    </w:tbl>
    <w:p w14:paraId="25669DF4" w14:textId="4700A183" w:rsidR="00341964" w:rsidRPr="00E71324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221246CF" w14:textId="6F4E97CA" w:rsidR="00341964" w:rsidRPr="00E71324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713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D44C31" w:rsidRPr="00E713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E71324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E71324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71324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E71324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CE56A4" w14:textId="5FA363A6" w:rsidR="00B74E92" w:rsidRDefault="00341964" w:rsidP="0059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E7132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C64920" w:rsidRPr="00E7132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E71324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E7132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C64920" w:rsidRPr="00E71324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7132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E71324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E7132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7132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DF0F11" w:rsidRPr="00E7132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E71324">
        <w:rPr>
          <w:rFonts w:asciiTheme="majorBidi" w:hAnsiTheme="majorBidi" w:cstheme="majorBidi" w:hint="cs"/>
          <w:spacing w:val="-2"/>
          <w:sz w:val="30"/>
          <w:szCs w:val="30"/>
          <w:cs/>
        </w:rPr>
        <w:t>40</w:t>
      </w:r>
      <w:r w:rsidRPr="00E71324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="00DF0F11" w:rsidRPr="00E71324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E7132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E71324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E71324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1A32C71A" w14:textId="77777777" w:rsidR="0059243F" w:rsidRPr="0059243F" w:rsidRDefault="0059243F" w:rsidP="0059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6E9C25E3" w14:textId="77777777" w:rsidR="0059243F" w:rsidRDefault="0059243F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335019" w14:textId="77777777" w:rsidR="0059243F" w:rsidRDefault="0059243F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BF69BE0" w14:textId="77777777" w:rsidR="0059243F" w:rsidRDefault="0059243F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019493CC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713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สัญญาจ้างทดสอบผลิตภัณฑ์</w:t>
      </w:r>
    </w:p>
    <w:p w14:paraId="78E44228" w14:textId="77777777" w:rsidR="00341964" w:rsidRPr="00E71324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369F9ADF" w:rsidR="00341964" w:rsidRPr="00E71324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E71324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71324">
        <w:rPr>
          <w:rFonts w:asciiTheme="majorBidi" w:hAnsiTheme="majorBidi" w:cstheme="majorBidi" w:hint="cs"/>
          <w:sz w:val="30"/>
          <w:szCs w:val="30"/>
        </w:rPr>
        <w:t>256</w:t>
      </w:r>
      <w:r w:rsidRPr="00E71324">
        <w:rPr>
          <w:rFonts w:asciiTheme="majorBidi" w:hAnsiTheme="majorBidi" w:cstheme="majorBidi"/>
          <w:sz w:val="30"/>
          <w:szCs w:val="30"/>
        </w:rPr>
        <w:t>5</w:t>
      </w:r>
      <w:r w:rsidRPr="00E713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E71324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71324">
        <w:rPr>
          <w:rFonts w:asciiTheme="majorBidi" w:hAnsiTheme="majorBidi" w:cstheme="majorBidi" w:hint="cs"/>
          <w:sz w:val="30"/>
          <w:szCs w:val="30"/>
        </w:rPr>
        <w:t>256</w:t>
      </w:r>
      <w:r w:rsidRPr="00E71324">
        <w:rPr>
          <w:rFonts w:asciiTheme="majorBidi" w:hAnsiTheme="majorBidi" w:cstheme="majorBidi"/>
          <w:sz w:val="30"/>
          <w:szCs w:val="30"/>
        </w:rPr>
        <w:t>5</w:t>
      </w:r>
      <w:r w:rsidRPr="00E71324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>
        <w:rPr>
          <w:rFonts w:asciiTheme="majorBidi" w:hAnsiTheme="majorBidi" w:cstheme="majorBidi" w:hint="cs"/>
          <w:sz w:val="30"/>
          <w:szCs w:val="30"/>
          <w:cs/>
        </w:rPr>
        <w:t>โดยมีค่าบริการ</w:t>
      </w:r>
      <w:r w:rsidR="00546440">
        <w:rPr>
          <w:rFonts w:asciiTheme="majorBidi" w:hAnsiTheme="majorBidi" w:cstheme="majorBidi" w:hint="cs"/>
          <w:sz w:val="30"/>
          <w:szCs w:val="30"/>
          <w:cs/>
        </w:rPr>
        <w:t>รายเดือน</w:t>
      </w:r>
      <w:r w:rsidR="008B6192">
        <w:rPr>
          <w:rFonts w:asciiTheme="majorBidi" w:hAnsiTheme="majorBidi" w:cstheme="majorBidi" w:hint="cs"/>
          <w:sz w:val="30"/>
          <w:szCs w:val="30"/>
          <w:cs/>
        </w:rPr>
        <w:t>ตามจำนวนที่ระบุไว้ในสัญญา</w:t>
      </w:r>
    </w:p>
    <w:p w14:paraId="6F03097F" w14:textId="77777777" w:rsidR="00341964" w:rsidRPr="00E71324" w:rsidRDefault="00341964" w:rsidP="00E303E6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902EFE" w14:textId="05F2C315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71324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E71324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E71324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2BD79B3B" w:rsidR="00341964" w:rsidRPr="00E71324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71324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E71324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E71324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E71324">
        <w:rPr>
          <w:rFonts w:asciiTheme="majorBidi" w:hAnsiTheme="majorBidi" w:cstheme="majorBidi"/>
          <w:sz w:val="30"/>
          <w:szCs w:val="30"/>
        </w:rPr>
        <w:t>1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71324">
        <w:rPr>
          <w:rFonts w:asciiTheme="majorBidi" w:hAnsiTheme="majorBidi" w:cstheme="majorBidi"/>
          <w:sz w:val="30"/>
          <w:szCs w:val="30"/>
        </w:rPr>
        <w:t xml:space="preserve">2565 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E71324">
        <w:rPr>
          <w:rFonts w:asciiTheme="majorBidi" w:hAnsiTheme="majorBidi" w:cstheme="majorBidi"/>
          <w:sz w:val="30"/>
          <w:szCs w:val="30"/>
        </w:rPr>
        <w:t>31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71324">
        <w:rPr>
          <w:rFonts w:asciiTheme="majorBidi" w:hAnsiTheme="majorBidi" w:cstheme="majorBidi"/>
          <w:sz w:val="30"/>
          <w:szCs w:val="30"/>
        </w:rPr>
        <w:t xml:space="preserve">2565 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โดยมีค่าเช่าเป็นรายเดือนเดือนละ </w:t>
      </w:r>
      <w:r w:rsidRPr="00E71324">
        <w:rPr>
          <w:rFonts w:asciiTheme="majorBidi" w:hAnsiTheme="majorBidi" w:cstheme="majorBidi"/>
          <w:sz w:val="30"/>
          <w:szCs w:val="30"/>
        </w:rPr>
        <w:t xml:space="preserve">296,400 </w:t>
      </w:r>
      <w:r w:rsidRPr="00E71324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77777777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71324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39BD272" w14:textId="6A51DE23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E71324">
        <w:rPr>
          <w:rFonts w:asciiTheme="majorBidi" w:hAnsiTheme="majorBidi" w:cstheme="majorBidi" w:hint="cs"/>
          <w:sz w:val="30"/>
          <w:szCs w:val="30"/>
        </w:rPr>
        <w:t>1</w:t>
      </w: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E71324">
        <w:rPr>
          <w:rFonts w:asciiTheme="majorBidi" w:hAnsiTheme="majorBidi" w:cstheme="majorBidi" w:hint="cs"/>
          <w:sz w:val="30"/>
          <w:szCs w:val="30"/>
        </w:rPr>
        <w:t>256</w:t>
      </w:r>
      <w:r w:rsidR="00D5616A" w:rsidRPr="00E71324">
        <w:rPr>
          <w:rFonts w:asciiTheme="majorBidi" w:hAnsiTheme="majorBidi" w:cstheme="majorBidi"/>
          <w:sz w:val="30"/>
          <w:szCs w:val="30"/>
        </w:rPr>
        <w:t>5</w:t>
      </w:r>
      <w:r w:rsidRPr="00E713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E71324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71324">
        <w:rPr>
          <w:rFonts w:asciiTheme="majorBidi" w:hAnsiTheme="majorBidi" w:cstheme="majorBidi" w:hint="cs"/>
          <w:sz w:val="30"/>
          <w:szCs w:val="30"/>
        </w:rPr>
        <w:t>256</w:t>
      </w:r>
      <w:r w:rsidR="00D5616A" w:rsidRPr="00E71324">
        <w:rPr>
          <w:rFonts w:asciiTheme="majorBidi" w:hAnsiTheme="majorBidi" w:cstheme="majorBidi"/>
          <w:sz w:val="30"/>
          <w:szCs w:val="30"/>
        </w:rPr>
        <w:t>5</w:t>
      </w:r>
      <w:r w:rsidRPr="00E713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893FDB" w:rsidRPr="00E71324">
        <w:rPr>
          <w:rFonts w:asciiTheme="majorBidi" w:hAnsiTheme="majorBidi" w:cstheme="majorBidi"/>
          <w:sz w:val="30"/>
          <w:szCs w:val="30"/>
        </w:rPr>
        <w:t>1,442,800</w:t>
      </w:r>
      <w:r w:rsidRPr="00E7132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71324">
        <w:rPr>
          <w:rFonts w:asciiTheme="majorBidi" w:hAnsiTheme="majorBidi" w:cstheme="majorBidi" w:hint="cs"/>
          <w:sz w:val="30"/>
          <w:szCs w:val="30"/>
          <w:cs/>
        </w:rPr>
        <w:t xml:space="preserve">บาท  </w:t>
      </w:r>
    </w:p>
    <w:p w14:paraId="4BE52758" w14:textId="77777777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A533B8A" w14:textId="77777777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71324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76200AAD" w14:textId="77777777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6468995" w14:textId="5CF0C891" w:rsidR="00341964" w:rsidRPr="00E71324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7132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E713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E71324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71324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E7132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5616A" w:rsidRPr="00E71324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E71324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7132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5616A" w:rsidRPr="00E7132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E7132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71324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1C4B4642" w14:textId="1652FE7C" w:rsidR="005A4B32" w:rsidRPr="00E71324" w:rsidRDefault="005A4B32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A14A93" w14:textId="136B1D98" w:rsidR="005A4B32" w:rsidRPr="00E71324" w:rsidRDefault="005A4B32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71324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</w:t>
      </w:r>
      <w:r w:rsidR="00C04962" w:rsidRPr="00E71324">
        <w:rPr>
          <w:rFonts w:asciiTheme="majorBidi" w:hAnsiTheme="majorBidi" w:cstheme="majorBidi" w:hint="cs"/>
          <w:i/>
          <w:iCs/>
          <w:sz w:val="30"/>
          <w:szCs w:val="30"/>
          <w:cs/>
        </w:rPr>
        <w:t>อาคาร</w:t>
      </w:r>
    </w:p>
    <w:p w14:paraId="31B6E21D" w14:textId="77777777" w:rsidR="005A4B32" w:rsidRPr="00E71324" w:rsidRDefault="005A4B32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954278F" w14:textId="0C6A33F5" w:rsidR="00C04962" w:rsidRPr="00E71324" w:rsidRDefault="00C04962" w:rsidP="00C04962">
      <w:pPr>
        <w:pStyle w:val="ListParagraph"/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71324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E71324">
        <w:rPr>
          <w:rFonts w:asciiTheme="majorBidi" w:hAnsiTheme="majorBidi" w:cstheme="majorBidi"/>
          <w:sz w:val="30"/>
          <w:szCs w:val="30"/>
        </w:rPr>
        <w:t xml:space="preserve"> </w:t>
      </w:r>
      <w:r w:rsidRPr="00E71324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E71324">
        <w:rPr>
          <w:rFonts w:asciiTheme="majorBidi" w:hAnsiTheme="majorBidi" w:cstheme="majorBidi"/>
          <w:sz w:val="30"/>
          <w:szCs w:val="30"/>
        </w:rPr>
        <w:br/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E71324">
        <w:rPr>
          <w:rFonts w:asciiTheme="majorBidi" w:hAnsiTheme="majorBidi" w:cstheme="majorBidi"/>
          <w:sz w:val="30"/>
          <w:szCs w:val="30"/>
        </w:rPr>
        <w:t>1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E71324">
        <w:rPr>
          <w:rFonts w:asciiTheme="majorBidi" w:hAnsiTheme="majorBidi" w:cstheme="majorBidi"/>
          <w:sz w:val="30"/>
          <w:szCs w:val="30"/>
        </w:rPr>
        <w:t>256</w:t>
      </w:r>
      <w:r w:rsidR="001C58D8" w:rsidRPr="00E71324">
        <w:rPr>
          <w:rFonts w:asciiTheme="majorBidi" w:hAnsiTheme="majorBidi" w:cstheme="majorBidi"/>
          <w:sz w:val="30"/>
          <w:szCs w:val="30"/>
        </w:rPr>
        <w:t>5</w:t>
      </w:r>
      <w:r w:rsidRPr="00E71324">
        <w:rPr>
          <w:rFonts w:asciiTheme="majorBidi" w:hAnsiTheme="majorBidi" w:cstheme="majorBidi"/>
          <w:sz w:val="30"/>
          <w:szCs w:val="30"/>
        </w:rPr>
        <w:t xml:space="preserve"> 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E71324">
        <w:rPr>
          <w:rFonts w:asciiTheme="majorBidi" w:hAnsiTheme="majorBidi" w:cstheme="majorBidi"/>
          <w:sz w:val="30"/>
          <w:szCs w:val="30"/>
        </w:rPr>
        <w:t xml:space="preserve">31 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71324">
        <w:rPr>
          <w:rFonts w:asciiTheme="majorBidi" w:hAnsiTheme="majorBidi" w:cstheme="majorBidi"/>
          <w:sz w:val="30"/>
          <w:szCs w:val="30"/>
        </w:rPr>
        <w:t>256</w:t>
      </w:r>
      <w:r w:rsidR="001C58D8" w:rsidRPr="00E71324">
        <w:rPr>
          <w:rFonts w:asciiTheme="majorBidi" w:hAnsiTheme="majorBidi" w:cstheme="majorBidi"/>
          <w:sz w:val="30"/>
          <w:szCs w:val="30"/>
        </w:rPr>
        <w:t>6</w:t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E71324">
        <w:rPr>
          <w:rFonts w:asciiTheme="majorBidi" w:hAnsiTheme="majorBidi" w:cstheme="majorBidi"/>
          <w:sz w:val="30"/>
          <w:szCs w:val="30"/>
        </w:rPr>
        <w:br/>
      </w:r>
      <w:r w:rsidRPr="00E71324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E71324">
        <w:rPr>
          <w:rFonts w:asciiTheme="majorBidi" w:hAnsiTheme="majorBidi" w:cstheme="majorBidi"/>
          <w:sz w:val="30"/>
          <w:szCs w:val="30"/>
        </w:rPr>
        <w:t xml:space="preserve">400,000 </w:t>
      </w:r>
      <w:r w:rsidRPr="00E71324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1712F20" w14:textId="77777777" w:rsidR="00523E37" w:rsidRPr="00E71324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348866FC" w14:textId="77777777" w:rsidR="00F63EB2" w:rsidRPr="00E71324" w:rsidRDefault="00F63EB2" w:rsidP="007450B1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123"/>
        <w:gridCol w:w="283"/>
        <w:gridCol w:w="1157"/>
      </w:tblGrid>
      <w:tr w:rsidR="00F63EB2" w:rsidRPr="00E71324" w14:paraId="5EB3E12E" w14:textId="77777777" w:rsidTr="007450B1">
        <w:trPr>
          <w:cantSplit/>
        </w:trPr>
        <w:tc>
          <w:tcPr>
            <w:tcW w:w="3060" w:type="dxa"/>
          </w:tcPr>
          <w:p w14:paraId="0C04C8B6" w14:textId="77777777" w:rsidR="00F63EB2" w:rsidRPr="00E71324" w:rsidRDefault="00F63EB2" w:rsidP="00605B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E949681" w14:textId="77777777" w:rsidR="00F63EB2" w:rsidRPr="00E71324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55EA909" w14:textId="77777777" w:rsidR="00F63EB2" w:rsidRPr="00E71324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B876D66" w14:textId="77777777" w:rsidR="00F63EB2" w:rsidRPr="00E71324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457CC58F" w14:textId="77777777" w:rsidR="00F63EB2" w:rsidRPr="00E71324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9C5" w:rsidRPr="00E71324" w14:paraId="3CA111D6" w14:textId="77777777" w:rsidTr="00605BC9">
        <w:trPr>
          <w:cantSplit/>
        </w:trPr>
        <w:tc>
          <w:tcPr>
            <w:tcW w:w="3060" w:type="dxa"/>
          </w:tcPr>
          <w:p w14:paraId="735ECF1F" w14:textId="77777777" w:rsidR="005F59C5" w:rsidRPr="00E71324" w:rsidRDefault="005F59C5" w:rsidP="005F59C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73CC908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F8F99F" w14:textId="0257F4A8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178D07B4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4E0C" w14:textId="3C379C90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3457EB0A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BE0BFD1" w14:textId="38D08956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</w:tcPr>
          <w:p w14:paraId="682B7EF4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7B24229" w14:textId="402995C0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E71324" w14:paraId="21289E79" w14:textId="77777777" w:rsidTr="007450B1">
        <w:trPr>
          <w:cantSplit/>
        </w:trPr>
        <w:tc>
          <w:tcPr>
            <w:tcW w:w="3060" w:type="dxa"/>
          </w:tcPr>
          <w:p w14:paraId="35D28092" w14:textId="77777777" w:rsidR="00F63EB2" w:rsidRPr="00E71324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679B393A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8EF5E41" w14:textId="0A51B0AB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1FFCAF1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94588" w14:textId="4B8A89AD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7" w:type="dxa"/>
          </w:tcPr>
          <w:p w14:paraId="7D8D6545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472F371" w14:textId="6477DE8D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38F1F4C4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47DE51" w14:textId="0A4CD3B2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63EB2" w:rsidRPr="00E71324" w14:paraId="4E7C1D99" w14:textId="77777777" w:rsidTr="007450B1">
        <w:trPr>
          <w:cantSplit/>
        </w:trPr>
        <w:tc>
          <w:tcPr>
            <w:tcW w:w="3060" w:type="dxa"/>
          </w:tcPr>
          <w:p w14:paraId="2E5441A7" w14:textId="77777777" w:rsidR="00F63EB2" w:rsidRPr="00E71324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71677842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7D7EF4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3EB2" w:rsidRPr="00E71324" w14:paraId="68A4B7B5" w14:textId="77777777" w:rsidTr="007450B1">
        <w:trPr>
          <w:cantSplit/>
        </w:trPr>
        <w:tc>
          <w:tcPr>
            <w:tcW w:w="3060" w:type="dxa"/>
            <w:hideMark/>
          </w:tcPr>
          <w:p w14:paraId="23DF4E74" w14:textId="77777777" w:rsidR="00F63EB2" w:rsidRPr="00E71324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48D18D7C" w14:textId="77777777" w:rsidR="00F63EB2" w:rsidRPr="00E71324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A2DA39E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33EAA882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4C4F6156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1C55FF7B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2A36BFFE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170307E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1801149D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7C807F68" w14:textId="77777777" w:rsidR="00F63EB2" w:rsidRPr="00E71324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A3" w:rsidRPr="00E71324" w14:paraId="4AB90E0B" w14:textId="77777777" w:rsidTr="007450B1">
        <w:trPr>
          <w:cantSplit/>
        </w:trPr>
        <w:tc>
          <w:tcPr>
            <w:tcW w:w="3060" w:type="dxa"/>
            <w:hideMark/>
          </w:tcPr>
          <w:p w14:paraId="12288F92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39188E56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1938DA" w14:textId="3905E35F" w:rsidR="000101A3" w:rsidRPr="00E71324" w:rsidRDefault="00CD0A6C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70B91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B7383A2" w14:textId="4E579768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98D9C0C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18A822B2" w14:textId="68EDA6B3" w:rsidR="000101A3" w:rsidRPr="00E71324" w:rsidRDefault="00CD0A6C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3,668</w:t>
            </w:r>
          </w:p>
        </w:tc>
        <w:tc>
          <w:tcPr>
            <w:tcW w:w="283" w:type="dxa"/>
          </w:tcPr>
          <w:p w14:paraId="0547D232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2F577F3D" w14:textId="51C2BE61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4,122</w:t>
            </w:r>
          </w:p>
        </w:tc>
      </w:tr>
      <w:tr w:rsidR="000101A3" w:rsidRPr="00E71324" w14:paraId="172B9D07" w14:textId="77777777" w:rsidTr="007450B1">
        <w:trPr>
          <w:cantSplit/>
        </w:trPr>
        <w:tc>
          <w:tcPr>
            <w:tcW w:w="3060" w:type="dxa"/>
            <w:hideMark/>
          </w:tcPr>
          <w:p w14:paraId="385C8F64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1F5CF89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5E279D4C" w14:textId="77777777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30CA6758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5FEB62AC" w14:textId="77777777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64355A2B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DD0FCDC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816A94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0E25D8C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A3" w:rsidRPr="00E71324" w14:paraId="25A90771" w14:textId="77777777" w:rsidTr="007450B1">
        <w:trPr>
          <w:cantSplit/>
        </w:trPr>
        <w:tc>
          <w:tcPr>
            <w:tcW w:w="3060" w:type="dxa"/>
            <w:hideMark/>
          </w:tcPr>
          <w:p w14:paraId="7F33CEDC" w14:textId="77777777" w:rsidR="000101A3" w:rsidRPr="00E71324" w:rsidRDefault="000101A3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E7132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0193CC68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55646" w14:textId="31F08A5B" w:rsidR="000101A3" w:rsidRPr="00E71324" w:rsidRDefault="00CD0A6C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B8084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F9E190F" w14:textId="03B201BF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F34597D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659C409" w14:textId="00212295" w:rsidR="000101A3" w:rsidRPr="00E71324" w:rsidRDefault="00CD0A6C" w:rsidP="00CD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C26CE1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39D7C4E3" w14:textId="425D0DD9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0101A3" w:rsidRPr="00E71324" w14:paraId="5DBFDABD" w14:textId="77777777" w:rsidTr="007450B1">
        <w:trPr>
          <w:cantSplit/>
        </w:trPr>
        <w:tc>
          <w:tcPr>
            <w:tcW w:w="3060" w:type="dxa"/>
          </w:tcPr>
          <w:p w14:paraId="6785D606" w14:textId="7BE7F15D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14709AF2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4FC92" w14:textId="73F88C8A" w:rsidR="000101A3" w:rsidRPr="00E71324" w:rsidRDefault="00CD0A6C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A51E4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48466" w14:textId="38224F4C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41081E76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6F8573CC" w14:textId="123863C8" w:rsidR="000101A3" w:rsidRPr="00E71324" w:rsidRDefault="00CD0A6C" w:rsidP="00535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DB85EA1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5133AB3" w14:textId="5BC5A492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2,59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0101A3" w:rsidRPr="00E71324" w14:paraId="19839CCE" w14:textId="77777777" w:rsidTr="007450B1">
        <w:trPr>
          <w:cantSplit/>
        </w:trPr>
        <w:tc>
          <w:tcPr>
            <w:tcW w:w="3060" w:type="dxa"/>
            <w:hideMark/>
          </w:tcPr>
          <w:p w14:paraId="04CA1118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E7132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6FE6DA8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198C0" w14:textId="21346EEA" w:rsidR="000101A3" w:rsidRPr="00E71324" w:rsidRDefault="00CD0A6C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DEBF9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8226A6E" w14:textId="3A3F88B8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B59AF8F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AB10A98" w14:textId="400E3057" w:rsidR="000101A3" w:rsidRPr="00E71324" w:rsidRDefault="00CD0A6C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28,204</w:t>
            </w:r>
          </w:p>
        </w:tc>
        <w:tc>
          <w:tcPr>
            <w:tcW w:w="283" w:type="dxa"/>
          </w:tcPr>
          <w:p w14:paraId="34F0369F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  <w:hideMark/>
          </w:tcPr>
          <w:p w14:paraId="7E6C3D96" w14:textId="54203B14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24,059</w:t>
            </w:r>
          </w:p>
        </w:tc>
      </w:tr>
      <w:tr w:rsidR="000101A3" w:rsidRPr="00E71324" w14:paraId="451B34C1" w14:textId="77777777" w:rsidTr="007450B1">
        <w:trPr>
          <w:cantSplit/>
        </w:trPr>
        <w:tc>
          <w:tcPr>
            <w:tcW w:w="3060" w:type="dxa"/>
          </w:tcPr>
          <w:p w14:paraId="6923414E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088D4F91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321550" w14:textId="54669F03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87B47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4E04C6" w14:textId="14532D4F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F19D954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DB3243C" w14:textId="197976EF" w:rsidR="000101A3" w:rsidRPr="00E71324" w:rsidRDefault="00CD0A6C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31,872</w:t>
            </w:r>
          </w:p>
        </w:tc>
        <w:tc>
          <w:tcPr>
            <w:tcW w:w="283" w:type="dxa"/>
          </w:tcPr>
          <w:p w14:paraId="0C81FEE5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21C5CA6" w14:textId="2B35FF55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30,788</w:t>
            </w:r>
          </w:p>
        </w:tc>
      </w:tr>
      <w:tr w:rsidR="000101A3" w:rsidRPr="00E71324" w14:paraId="36C77429" w14:textId="77777777" w:rsidTr="007450B1">
        <w:trPr>
          <w:cantSplit/>
        </w:trPr>
        <w:tc>
          <w:tcPr>
            <w:tcW w:w="3060" w:type="dxa"/>
            <w:hideMark/>
          </w:tcPr>
          <w:p w14:paraId="3FC3B20B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51923958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ECDA4" w14:textId="77777777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40343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CE16C1" w14:textId="77777777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194BB5CB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889F1C2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0C5E1E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0883790C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A3" w:rsidRPr="00E71324" w14:paraId="14956885" w14:textId="77777777" w:rsidTr="00605BC9">
        <w:trPr>
          <w:cantSplit/>
        </w:trPr>
        <w:tc>
          <w:tcPr>
            <w:tcW w:w="3060" w:type="dxa"/>
          </w:tcPr>
          <w:p w14:paraId="1CC02895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12E18DE2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CE1F4" w14:textId="738FC652" w:rsidR="000101A3" w:rsidRPr="00E71324" w:rsidRDefault="00CD0A6C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453916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1ABED1D" w14:textId="0A2BCE10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BB44F91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F5D6C4E" w14:textId="63D46E49" w:rsidR="000101A3" w:rsidRPr="00E71324" w:rsidRDefault="00CD0A6C" w:rsidP="00535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E10C546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746CFF92" w14:textId="475B07D0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</w:tr>
      <w:tr w:rsidR="000101A3" w:rsidRPr="00E71324" w14:paraId="139361D7" w14:textId="77777777" w:rsidTr="007450B1">
        <w:trPr>
          <w:cantSplit/>
        </w:trPr>
        <w:tc>
          <w:tcPr>
            <w:tcW w:w="3060" w:type="dxa"/>
            <w:hideMark/>
          </w:tcPr>
          <w:p w14:paraId="42D7801F" w14:textId="48D71D04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10" w:type="dxa"/>
          </w:tcPr>
          <w:p w14:paraId="605AFBE1" w14:textId="223C028B" w:rsidR="000101A3" w:rsidRPr="00E71324" w:rsidRDefault="00E80FFA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7DBFAE" w14:textId="6DB82448" w:rsidR="000101A3" w:rsidRPr="00E71324" w:rsidRDefault="00CD0A6C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2F40FC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DD0E64" w14:textId="343D4A9D" w:rsidR="000101A3" w:rsidRPr="00E71324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2A7DDC22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972DAF8" w14:textId="56684A7A" w:rsidR="000101A3" w:rsidRPr="00E71324" w:rsidRDefault="00CD0A6C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31,872</w:t>
            </w:r>
          </w:p>
        </w:tc>
        <w:tc>
          <w:tcPr>
            <w:tcW w:w="283" w:type="dxa"/>
          </w:tcPr>
          <w:p w14:paraId="0647350A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A650C" w14:textId="790AF39A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</w:tr>
      <w:tr w:rsidR="000101A3" w:rsidRPr="00E71324" w14:paraId="5D76A31A" w14:textId="77777777" w:rsidTr="007450B1">
        <w:trPr>
          <w:cantSplit/>
        </w:trPr>
        <w:tc>
          <w:tcPr>
            <w:tcW w:w="3060" w:type="dxa"/>
          </w:tcPr>
          <w:p w14:paraId="181D3EEA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5034743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D1AE47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7CAEF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7D1174E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7" w:type="dxa"/>
          </w:tcPr>
          <w:p w14:paraId="4B77D511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F35BCD3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283" w:type="dxa"/>
          </w:tcPr>
          <w:p w14:paraId="5B99C7B6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57" w:type="dxa"/>
          </w:tcPr>
          <w:p w14:paraId="358F81E3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01A3" w:rsidRPr="00E71324" w14:paraId="3B4A171F" w14:textId="77777777" w:rsidTr="007450B1">
        <w:trPr>
          <w:cantSplit/>
        </w:trPr>
        <w:tc>
          <w:tcPr>
            <w:tcW w:w="3060" w:type="dxa"/>
          </w:tcPr>
          <w:p w14:paraId="2B5BFAC8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02B09870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4A2A1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FDF32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25070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7464B944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7246B13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2B2C9E08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69B7627C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CC" w:rsidRPr="00E71324" w14:paraId="0E7DF86C" w14:textId="77777777" w:rsidTr="007450B1">
        <w:trPr>
          <w:cantSplit/>
        </w:trPr>
        <w:tc>
          <w:tcPr>
            <w:tcW w:w="3060" w:type="dxa"/>
          </w:tcPr>
          <w:p w14:paraId="2465E591" w14:textId="77777777" w:rsidR="00071CCC" w:rsidRPr="00E71324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7424B554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D468F" w14:textId="55058348" w:rsidR="00071CCC" w:rsidRPr="00E71324" w:rsidRDefault="00E72E23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362,111</w:t>
            </w:r>
          </w:p>
        </w:tc>
        <w:tc>
          <w:tcPr>
            <w:tcW w:w="270" w:type="dxa"/>
          </w:tcPr>
          <w:p w14:paraId="1298BD49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24B20" w14:textId="56EAC29B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485,202</w:t>
            </w:r>
          </w:p>
        </w:tc>
        <w:tc>
          <w:tcPr>
            <w:tcW w:w="317" w:type="dxa"/>
          </w:tcPr>
          <w:p w14:paraId="5528C78A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87BECD3" w14:textId="5BEEED0A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313,438</w:t>
            </w:r>
          </w:p>
        </w:tc>
        <w:tc>
          <w:tcPr>
            <w:tcW w:w="283" w:type="dxa"/>
          </w:tcPr>
          <w:p w14:paraId="65391F82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B7ABBA8" w14:textId="3B3FF3EB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392,886</w:t>
            </w:r>
          </w:p>
        </w:tc>
      </w:tr>
      <w:tr w:rsidR="00071CCC" w:rsidRPr="00E71324" w14:paraId="78E9A282" w14:textId="77777777" w:rsidTr="007450B1">
        <w:trPr>
          <w:cantSplit/>
        </w:trPr>
        <w:tc>
          <w:tcPr>
            <w:tcW w:w="3060" w:type="dxa"/>
            <w:hideMark/>
          </w:tcPr>
          <w:p w14:paraId="11AFF94A" w14:textId="77777777" w:rsidR="00071CCC" w:rsidRPr="00E71324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26FB4C40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A8E7DA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35D4E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AF3B46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3781C046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7BA2117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9412CD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6DA1F2B9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1CCC" w:rsidRPr="00E71324" w14:paraId="124955E3" w14:textId="77777777" w:rsidTr="007450B1">
        <w:trPr>
          <w:cantSplit/>
        </w:trPr>
        <w:tc>
          <w:tcPr>
            <w:tcW w:w="3060" w:type="dxa"/>
            <w:hideMark/>
          </w:tcPr>
          <w:p w14:paraId="360C4672" w14:textId="77777777" w:rsidR="00071CCC" w:rsidRPr="00E71324" w:rsidRDefault="00071CCC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E7132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FF74893" w14:textId="77777777" w:rsidR="00071CCC" w:rsidRPr="00E71324" w:rsidRDefault="00071CCC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1CA7FBFB" w14:textId="0A715F77" w:rsidR="00071CCC" w:rsidRPr="00E71324" w:rsidRDefault="00CD0A6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2E23">
              <w:rPr>
                <w:rFonts w:asciiTheme="majorBidi" w:hAnsiTheme="majorBidi" w:cstheme="majorBidi"/>
                <w:sz w:val="30"/>
                <w:szCs w:val="30"/>
              </w:rPr>
              <w:t>35,749</w:t>
            </w:r>
          </w:p>
        </w:tc>
        <w:tc>
          <w:tcPr>
            <w:tcW w:w="270" w:type="dxa"/>
          </w:tcPr>
          <w:p w14:paraId="737A9815" w14:textId="77777777" w:rsidR="00071CCC" w:rsidRPr="00E71324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1295DE8" w14:textId="23301142" w:rsidR="00071CCC" w:rsidRPr="00E71324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288,762</w:t>
            </w:r>
          </w:p>
        </w:tc>
        <w:tc>
          <w:tcPr>
            <w:tcW w:w="317" w:type="dxa"/>
          </w:tcPr>
          <w:p w14:paraId="6B0465EB" w14:textId="77777777" w:rsidR="00071CCC" w:rsidRPr="00E71324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2C6E401" w14:textId="36925965" w:rsidR="00071CCC" w:rsidRPr="00E71324" w:rsidRDefault="00CD0A6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201,324</w:t>
            </w:r>
          </w:p>
        </w:tc>
        <w:tc>
          <w:tcPr>
            <w:tcW w:w="283" w:type="dxa"/>
          </w:tcPr>
          <w:p w14:paraId="4325C91D" w14:textId="77777777" w:rsidR="00071CCC" w:rsidRPr="00E71324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1BA133B5" w14:textId="260448EC" w:rsidR="00071CCC" w:rsidRPr="00E71324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209,484</w:t>
            </w:r>
          </w:p>
        </w:tc>
      </w:tr>
      <w:tr w:rsidR="00071CCC" w:rsidRPr="00E71324" w14:paraId="5BC523AE" w14:textId="77777777" w:rsidTr="007450B1">
        <w:trPr>
          <w:cantSplit/>
        </w:trPr>
        <w:tc>
          <w:tcPr>
            <w:tcW w:w="3060" w:type="dxa"/>
            <w:hideMark/>
          </w:tcPr>
          <w:p w14:paraId="2270A29C" w14:textId="77777777" w:rsidR="00071CCC" w:rsidRPr="00E71324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E7132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E7132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E7132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61AF68A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0EAFD" w14:textId="06E78D92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2E23">
              <w:rPr>
                <w:rFonts w:asciiTheme="majorBidi" w:hAnsiTheme="majorBidi" w:cstheme="majorBidi"/>
                <w:sz w:val="30"/>
                <w:szCs w:val="30"/>
              </w:rPr>
              <w:t>79,933</w:t>
            </w:r>
          </w:p>
        </w:tc>
        <w:tc>
          <w:tcPr>
            <w:tcW w:w="270" w:type="dxa"/>
          </w:tcPr>
          <w:p w14:paraId="7DF3EA76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176A90E" w14:textId="1C5D2168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  <w:tc>
          <w:tcPr>
            <w:tcW w:w="317" w:type="dxa"/>
          </w:tcPr>
          <w:p w14:paraId="10403F0D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BBF9BB6" w14:textId="241B03FF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47,047</w:t>
            </w:r>
          </w:p>
        </w:tc>
        <w:tc>
          <w:tcPr>
            <w:tcW w:w="283" w:type="dxa"/>
          </w:tcPr>
          <w:p w14:paraId="50C53B41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397F17E9" w14:textId="5A75A8B1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</w:tr>
      <w:tr w:rsidR="00071CCC" w:rsidRPr="00E71324" w14:paraId="063B610B" w14:textId="77777777" w:rsidTr="007450B1">
        <w:trPr>
          <w:cantSplit/>
        </w:trPr>
        <w:tc>
          <w:tcPr>
            <w:tcW w:w="3060" w:type="dxa"/>
            <w:hideMark/>
          </w:tcPr>
          <w:p w14:paraId="34F6A27A" w14:textId="77777777" w:rsidR="00071CCC" w:rsidRPr="00E71324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74C3FB1C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54461" w14:textId="2D5D7A9F" w:rsidR="00071CCC" w:rsidRPr="00E71324" w:rsidRDefault="00E72E23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41,208</w:t>
            </w:r>
          </w:p>
        </w:tc>
        <w:tc>
          <w:tcPr>
            <w:tcW w:w="270" w:type="dxa"/>
          </w:tcPr>
          <w:p w14:paraId="1C9D0399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E9FCD90" w14:textId="4D2ABE16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45,020</w:t>
            </w:r>
          </w:p>
        </w:tc>
        <w:tc>
          <w:tcPr>
            <w:tcW w:w="317" w:type="dxa"/>
          </w:tcPr>
          <w:p w14:paraId="639DE401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B40DA46" w14:textId="7DB55FA2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41,208</w:t>
            </w:r>
          </w:p>
        </w:tc>
        <w:tc>
          <w:tcPr>
            <w:tcW w:w="283" w:type="dxa"/>
          </w:tcPr>
          <w:p w14:paraId="42027616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73790ED8" w14:textId="0C50DB85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44,501</w:t>
            </w:r>
          </w:p>
        </w:tc>
      </w:tr>
      <w:tr w:rsidR="00071CCC" w:rsidRPr="00E71324" w14:paraId="1A341E41" w14:textId="77777777" w:rsidTr="007450B1">
        <w:trPr>
          <w:cantSplit/>
        </w:trPr>
        <w:tc>
          <w:tcPr>
            <w:tcW w:w="3060" w:type="dxa"/>
            <w:hideMark/>
          </w:tcPr>
          <w:p w14:paraId="2F069E1E" w14:textId="77777777" w:rsidR="00071CCC" w:rsidRPr="00E71324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E71324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2BECA470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D37BA" w14:textId="7B8DFB0F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2E23">
              <w:rPr>
                <w:rFonts w:asciiTheme="majorBidi" w:hAnsiTheme="majorBidi" w:cstheme="majorBidi"/>
                <w:sz w:val="30"/>
                <w:szCs w:val="30"/>
              </w:rPr>
              <w:t>01,636</w:t>
            </w:r>
          </w:p>
        </w:tc>
        <w:tc>
          <w:tcPr>
            <w:tcW w:w="270" w:type="dxa"/>
          </w:tcPr>
          <w:p w14:paraId="68FFA8A5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5A61F" w14:textId="3E7CA39C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85,954</w:t>
            </w:r>
          </w:p>
        </w:tc>
        <w:tc>
          <w:tcPr>
            <w:tcW w:w="317" w:type="dxa"/>
          </w:tcPr>
          <w:p w14:paraId="14F2C77C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0DB99D1" w14:textId="7DCBF6E1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85,736</w:t>
            </w:r>
          </w:p>
        </w:tc>
        <w:tc>
          <w:tcPr>
            <w:tcW w:w="283" w:type="dxa"/>
          </w:tcPr>
          <w:p w14:paraId="43A8C27D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A0DE7" w14:textId="11D7193F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70,045</w:t>
            </w:r>
          </w:p>
        </w:tc>
      </w:tr>
      <w:tr w:rsidR="000101A3" w:rsidRPr="00E71324" w14:paraId="7B91304B" w14:textId="77777777" w:rsidTr="007450B1">
        <w:trPr>
          <w:cantSplit/>
        </w:trPr>
        <w:tc>
          <w:tcPr>
            <w:tcW w:w="3060" w:type="dxa"/>
          </w:tcPr>
          <w:p w14:paraId="5C795417" w14:textId="77777777" w:rsidR="000101A3" w:rsidRPr="00E71324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359BE434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E5D4F" w14:textId="74680A90" w:rsidR="000101A3" w:rsidRPr="00E71324" w:rsidRDefault="00CD0A6C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E72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20,637</w:t>
            </w:r>
          </w:p>
        </w:tc>
        <w:tc>
          <w:tcPr>
            <w:tcW w:w="270" w:type="dxa"/>
          </w:tcPr>
          <w:p w14:paraId="489E5EF0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EAD02B6" w14:textId="074C94F5" w:rsidR="000101A3" w:rsidRPr="00E71324" w:rsidRDefault="000101A3" w:rsidP="0032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946,645</w:t>
            </w:r>
          </w:p>
        </w:tc>
        <w:tc>
          <w:tcPr>
            <w:tcW w:w="317" w:type="dxa"/>
          </w:tcPr>
          <w:p w14:paraId="4E4E050A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2243377" w14:textId="749F7887" w:rsidR="000101A3" w:rsidRPr="00E71324" w:rsidRDefault="00CD0A6C" w:rsidP="0084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713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688,75</w:t>
            </w:r>
            <w:r w:rsidR="00F442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83" w:type="dxa"/>
          </w:tcPr>
          <w:p w14:paraId="61D7261C" w14:textId="77777777" w:rsidR="000101A3" w:rsidRPr="00E71324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5DDDDC3" w14:textId="3328A733" w:rsidR="000101A3" w:rsidRPr="00E71324" w:rsidRDefault="000101A3" w:rsidP="0032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758</w:t>
            </w: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,</w:t>
            </w: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62</w:t>
            </w:r>
            <w:r w:rsidRPr="00E713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3</w:t>
            </w:r>
          </w:p>
        </w:tc>
      </w:tr>
      <w:tr w:rsidR="00071CCC" w:rsidRPr="00E71324" w14:paraId="45D2A672" w14:textId="77777777" w:rsidTr="007450B1">
        <w:trPr>
          <w:cantSplit/>
        </w:trPr>
        <w:tc>
          <w:tcPr>
            <w:tcW w:w="3060" w:type="dxa"/>
            <w:hideMark/>
          </w:tcPr>
          <w:p w14:paraId="0BF69EC4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0F357FE0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77078" w14:textId="3B336262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14:paraId="0B227900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4889A77" w14:textId="5306066D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 xml:space="preserve"> (1,638)</w:t>
            </w:r>
          </w:p>
        </w:tc>
        <w:tc>
          <w:tcPr>
            <w:tcW w:w="317" w:type="dxa"/>
          </w:tcPr>
          <w:p w14:paraId="479A9A2D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1198D1D" w14:textId="0F6C608F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83" w:type="dxa"/>
          </w:tcPr>
          <w:p w14:paraId="1C474011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74719E4B" w14:textId="3F82FA58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(1,638)</w:t>
            </w:r>
          </w:p>
        </w:tc>
      </w:tr>
      <w:tr w:rsidR="00071CCC" w:rsidRPr="00E71324" w14:paraId="765832CC" w14:textId="77777777" w:rsidTr="007450B1">
        <w:trPr>
          <w:cantSplit/>
        </w:trPr>
        <w:tc>
          <w:tcPr>
            <w:tcW w:w="3060" w:type="dxa"/>
          </w:tcPr>
          <w:p w14:paraId="3D483F5A" w14:textId="77777777" w:rsidR="00071CCC" w:rsidRPr="00E71324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17B334AB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836D9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CFB8C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2B0618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3495B790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EAFD7EA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AFB2C95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40EA44A5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CC" w:rsidRPr="00E71324" w14:paraId="1A4C05BF" w14:textId="77777777" w:rsidTr="00605BC9">
        <w:trPr>
          <w:cantSplit/>
        </w:trPr>
        <w:tc>
          <w:tcPr>
            <w:tcW w:w="3060" w:type="dxa"/>
          </w:tcPr>
          <w:p w14:paraId="30A1B98A" w14:textId="77777777" w:rsidR="00071CCC" w:rsidRPr="00E71324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4757BFAB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60E97A" w14:textId="232047F6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(54,581)</w:t>
            </w:r>
          </w:p>
        </w:tc>
        <w:tc>
          <w:tcPr>
            <w:tcW w:w="270" w:type="dxa"/>
          </w:tcPr>
          <w:p w14:paraId="7CE9A570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A7CBBC4" w14:textId="6E9A6E40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(44,277)</w:t>
            </w:r>
          </w:p>
        </w:tc>
        <w:tc>
          <w:tcPr>
            <w:tcW w:w="317" w:type="dxa"/>
          </w:tcPr>
          <w:p w14:paraId="0E3C0E45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0FC2C28" w14:textId="19DFF681" w:rsidR="00071CCC" w:rsidRPr="00E71324" w:rsidRDefault="00CD0A6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(49,174)</w:t>
            </w:r>
          </w:p>
        </w:tc>
        <w:tc>
          <w:tcPr>
            <w:tcW w:w="283" w:type="dxa"/>
          </w:tcPr>
          <w:p w14:paraId="5536D21F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3327D610" w14:textId="663A330F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(41,198)</w:t>
            </w:r>
          </w:p>
        </w:tc>
      </w:tr>
      <w:tr w:rsidR="00A91595" w:rsidRPr="00E71324" w14:paraId="50400DF5" w14:textId="77777777" w:rsidTr="007450B1">
        <w:trPr>
          <w:cantSplit/>
        </w:trPr>
        <w:tc>
          <w:tcPr>
            <w:tcW w:w="3060" w:type="dxa"/>
            <w:hideMark/>
          </w:tcPr>
          <w:p w14:paraId="7185335F" w14:textId="2248404A" w:rsidR="00A91595" w:rsidRPr="00E71324" w:rsidRDefault="00A91595" w:rsidP="00A9159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10" w:type="dxa"/>
          </w:tcPr>
          <w:p w14:paraId="1E10AC30" w14:textId="77777777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AA7DD7" w14:textId="0C699A77" w:rsidR="00A91595" w:rsidRPr="00E71324" w:rsidRDefault="00CD0A6C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72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65,556</w:t>
            </w:r>
          </w:p>
        </w:tc>
        <w:tc>
          <w:tcPr>
            <w:tcW w:w="270" w:type="dxa"/>
          </w:tcPr>
          <w:p w14:paraId="27AA50C3" w14:textId="77777777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E91066" w14:textId="39084EC1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900,730</w:t>
            </w:r>
          </w:p>
        </w:tc>
        <w:tc>
          <w:tcPr>
            <w:tcW w:w="317" w:type="dxa"/>
          </w:tcPr>
          <w:p w14:paraId="4726E9F1" w14:textId="77777777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AE98C48" w14:textId="4D13FA4B" w:rsidR="00A91595" w:rsidRPr="00E71324" w:rsidRDefault="00CD0A6C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639,079</w:t>
            </w:r>
          </w:p>
        </w:tc>
        <w:tc>
          <w:tcPr>
            <w:tcW w:w="283" w:type="dxa"/>
          </w:tcPr>
          <w:p w14:paraId="2CB775CE" w14:textId="77777777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2F3CE6" w14:textId="7B1249F5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715,787</w:t>
            </w:r>
          </w:p>
        </w:tc>
      </w:tr>
      <w:tr w:rsidR="00A91595" w:rsidRPr="00E71324" w14:paraId="3E7C98FF" w14:textId="77777777" w:rsidTr="00437FE4">
        <w:trPr>
          <w:cantSplit/>
        </w:trPr>
        <w:tc>
          <w:tcPr>
            <w:tcW w:w="3060" w:type="dxa"/>
          </w:tcPr>
          <w:p w14:paraId="44645801" w14:textId="6022634C" w:rsidR="00A91595" w:rsidRPr="00E71324" w:rsidRDefault="009B75C7" w:rsidP="00A91595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5890FCB2" w14:textId="77777777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B2CCD" w14:textId="555281C3" w:rsidR="00A91595" w:rsidRPr="00E71324" w:rsidRDefault="00CD0A6C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72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65,556</w:t>
            </w:r>
          </w:p>
        </w:tc>
        <w:tc>
          <w:tcPr>
            <w:tcW w:w="270" w:type="dxa"/>
          </w:tcPr>
          <w:p w14:paraId="7232A324" w14:textId="77777777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A980C9" w14:textId="4569EBD3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900,730</w:t>
            </w:r>
          </w:p>
        </w:tc>
        <w:tc>
          <w:tcPr>
            <w:tcW w:w="317" w:type="dxa"/>
          </w:tcPr>
          <w:p w14:paraId="50BE574A" w14:textId="77777777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1279B88" w14:textId="67CEA36F" w:rsidR="00A91595" w:rsidRPr="00E71324" w:rsidRDefault="00CD0A6C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670,951</w:t>
            </w:r>
          </w:p>
        </w:tc>
        <w:tc>
          <w:tcPr>
            <w:tcW w:w="283" w:type="dxa"/>
          </w:tcPr>
          <w:p w14:paraId="57868E97" w14:textId="77777777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0191D0E" w14:textId="7588CF42" w:rsidR="00A91595" w:rsidRPr="00E71324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744,927</w:t>
            </w:r>
          </w:p>
        </w:tc>
      </w:tr>
      <w:tr w:rsidR="00071CCC" w:rsidRPr="00E71324" w14:paraId="50BAAA74" w14:textId="77777777" w:rsidTr="000A2F38">
        <w:trPr>
          <w:cantSplit/>
        </w:trPr>
        <w:tc>
          <w:tcPr>
            <w:tcW w:w="3060" w:type="dxa"/>
          </w:tcPr>
          <w:p w14:paraId="3E22348F" w14:textId="77777777" w:rsidR="00071CCC" w:rsidRPr="00E71324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1472A4A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2E38A4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3FCAAA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4EA27E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57BC813B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5B69CE1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9AD6BE1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0D109898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1CCC" w:rsidRPr="00E71324" w14:paraId="1003C7C8" w14:textId="77777777" w:rsidTr="00437FE4">
        <w:trPr>
          <w:cantSplit/>
        </w:trPr>
        <w:tc>
          <w:tcPr>
            <w:tcW w:w="3060" w:type="dxa"/>
          </w:tcPr>
          <w:p w14:paraId="66534884" w14:textId="77777777" w:rsidR="00071CCC" w:rsidRPr="00E71324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411DD20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C5CE10D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7232940D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563" w:type="dxa"/>
            <w:gridSpan w:val="3"/>
          </w:tcPr>
          <w:p w14:paraId="196698E2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9C5" w:rsidRPr="00E71324" w14:paraId="66AAA24B" w14:textId="77777777" w:rsidTr="00605BC9">
        <w:trPr>
          <w:cantSplit/>
        </w:trPr>
        <w:tc>
          <w:tcPr>
            <w:tcW w:w="3060" w:type="dxa"/>
          </w:tcPr>
          <w:p w14:paraId="4A693DD3" w14:textId="77777777" w:rsidR="005F59C5" w:rsidRPr="00E71324" w:rsidRDefault="005F59C5" w:rsidP="005F59C5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27592BB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8AE9EC" w14:textId="68511342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733CE257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C41B1F" w14:textId="3FFCA764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5B511CF2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1D061F5" w14:textId="55110369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</w:tcPr>
          <w:p w14:paraId="424AD004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4B1B0564" w14:textId="757E2AB1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71CCC" w:rsidRPr="00E71324" w14:paraId="03D57478" w14:textId="77777777" w:rsidTr="007450B1">
        <w:trPr>
          <w:cantSplit/>
        </w:trPr>
        <w:tc>
          <w:tcPr>
            <w:tcW w:w="3060" w:type="dxa"/>
          </w:tcPr>
          <w:p w14:paraId="7C14078A" w14:textId="77777777" w:rsidR="00071CCC" w:rsidRPr="00E71324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7228B4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9046B3" w14:textId="11B8AB4E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6F51B8A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2E6728" w14:textId="68B4C330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7" w:type="dxa"/>
          </w:tcPr>
          <w:p w14:paraId="73384444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09FE3A2" w14:textId="13D9B8F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0EC8C4E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DCF46A2" w14:textId="79CCA244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1CCC" w:rsidRPr="00E71324" w14:paraId="64D0910D" w14:textId="77777777" w:rsidTr="007450B1">
        <w:trPr>
          <w:cantSplit/>
        </w:trPr>
        <w:tc>
          <w:tcPr>
            <w:tcW w:w="3060" w:type="dxa"/>
          </w:tcPr>
          <w:p w14:paraId="2EE1DB3D" w14:textId="77777777" w:rsidR="00071CCC" w:rsidRPr="00E71324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9A47D1E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660A617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71CCC" w:rsidRPr="00E71324" w14:paraId="4BF1150E" w14:textId="77777777" w:rsidTr="007450B1">
        <w:trPr>
          <w:cantSplit/>
        </w:trPr>
        <w:tc>
          <w:tcPr>
            <w:tcW w:w="3060" w:type="dxa"/>
          </w:tcPr>
          <w:p w14:paraId="3059919D" w14:textId="77777777" w:rsidR="00071CCC" w:rsidRPr="00E71324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341178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8F15D7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45ACA7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FD4A73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2A1DF811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AC2794B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71B41945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14" w:hanging="30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53A62E8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1CCC" w:rsidRPr="00E71324" w14:paraId="5AECB5A9" w14:textId="77777777" w:rsidTr="007450B1">
        <w:trPr>
          <w:cantSplit/>
        </w:trPr>
        <w:tc>
          <w:tcPr>
            <w:tcW w:w="3060" w:type="dxa"/>
          </w:tcPr>
          <w:p w14:paraId="7AC18B74" w14:textId="77777777" w:rsidR="00071CCC" w:rsidRPr="00E71324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6E0FEB61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C5ED62" w14:textId="3BA3D3F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30C044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4CA753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5FBC04F3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B16CA66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445F8904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0182FC1" w14:textId="77777777" w:rsidR="00071CCC" w:rsidRPr="00E71324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410" w:rsidRPr="00E71324" w14:paraId="1DBFF865" w14:textId="77777777" w:rsidTr="007450B1">
        <w:trPr>
          <w:cantSplit/>
        </w:trPr>
        <w:tc>
          <w:tcPr>
            <w:tcW w:w="3060" w:type="dxa"/>
            <w:hideMark/>
          </w:tcPr>
          <w:p w14:paraId="4601F73A" w14:textId="77777777" w:rsidR="00344410" w:rsidRPr="00E71324" w:rsidRDefault="00344410" w:rsidP="0034441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547635F3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088DD" w14:textId="03B1ADD2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</w:tcPr>
          <w:p w14:paraId="6D8F5B1A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FA6E5F7" w14:textId="1184AE73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  <w:tc>
          <w:tcPr>
            <w:tcW w:w="317" w:type="dxa"/>
          </w:tcPr>
          <w:p w14:paraId="30D0EF67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A7CFE82" w14:textId="7BD24053" w:rsidR="00344410" w:rsidRPr="00344410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83" w:type="dxa"/>
          </w:tcPr>
          <w:p w14:paraId="083CB4FF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BF8401A" w14:textId="6BBECEE1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</w:tr>
      <w:tr w:rsidR="00344410" w:rsidRPr="00E71324" w14:paraId="7EE59E7D" w14:textId="77777777" w:rsidTr="007450B1">
        <w:trPr>
          <w:cantSplit/>
          <w:trHeight w:val="434"/>
        </w:trPr>
        <w:tc>
          <w:tcPr>
            <w:tcW w:w="3060" w:type="dxa"/>
            <w:hideMark/>
          </w:tcPr>
          <w:p w14:paraId="68A8F116" w14:textId="77777777" w:rsidR="00344410" w:rsidRPr="00E71324" w:rsidRDefault="00344410" w:rsidP="0034441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3435D440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1C6D60" w14:textId="5265F63A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</w:tcPr>
          <w:p w14:paraId="2D9CB259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2DC31" w14:textId="71B65661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317" w:type="dxa"/>
          </w:tcPr>
          <w:p w14:paraId="2476382B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655808B" w14:textId="6CC4F3F0" w:rsidR="00344410" w:rsidRPr="00344410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83" w:type="dxa"/>
          </w:tcPr>
          <w:p w14:paraId="793133CD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9D4178" w14:textId="1339284D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</w:tr>
      <w:tr w:rsidR="00344410" w:rsidRPr="00E71324" w14:paraId="456FB940" w14:textId="77777777" w:rsidTr="007450B1">
        <w:trPr>
          <w:cantSplit/>
        </w:trPr>
        <w:tc>
          <w:tcPr>
            <w:tcW w:w="3060" w:type="dxa"/>
            <w:hideMark/>
          </w:tcPr>
          <w:p w14:paraId="49FE1207" w14:textId="77777777" w:rsidR="00344410" w:rsidRPr="00E71324" w:rsidRDefault="00344410" w:rsidP="00344410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330670AF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1DB0C2" w14:textId="2CA3FDF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</w:tcPr>
          <w:p w14:paraId="2312CB62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113E54" w14:textId="1B2A3FA5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1,498</w:t>
            </w:r>
          </w:p>
        </w:tc>
        <w:tc>
          <w:tcPr>
            <w:tcW w:w="317" w:type="dxa"/>
          </w:tcPr>
          <w:p w14:paraId="6790DA2E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B0F035C" w14:textId="5774A3DF" w:rsidR="00344410" w:rsidRPr="00344410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83" w:type="dxa"/>
          </w:tcPr>
          <w:p w14:paraId="4A00A26F" w14:textId="77777777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645724" w14:textId="2F5CB333" w:rsidR="00344410" w:rsidRPr="00E71324" w:rsidRDefault="0034441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1,498</w:t>
            </w:r>
          </w:p>
        </w:tc>
      </w:tr>
      <w:tr w:rsidR="004264CC" w:rsidRPr="00E71324" w14:paraId="2072268C" w14:textId="77777777" w:rsidTr="007450B1">
        <w:trPr>
          <w:cantSplit/>
        </w:trPr>
        <w:tc>
          <w:tcPr>
            <w:tcW w:w="3060" w:type="dxa"/>
            <w:hideMark/>
          </w:tcPr>
          <w:p w14:paraId="6A22966D" w14:textId="77777777" w:rsidR="004264CC" w:rsidRPr="00E71324" w:rsidRDefault="004264CC" w:rsidP="004264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BF1CD0E" w14:textId="77777777" w:rsidR="004264CC" w:rsidRPr="00E71324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547CC9" w14:textId="16C21F0B" w:rsidR="004264CC" w:rsidRPr="00E71324" w:rsidRDefault="00CD0A6C" w:rsidP="003A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72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65,556</w:t>
            </w:r>
          </w:p>
        </w:tc>
        <w:tc>
          <w:tcPr>
            <w:tcW w:w="270" w:type="dxa"/>
          </w:tcPr>
          <w:p w14:paraId="4243F7AC" w14:textId="77777777" w:rsidR="004264CC" w:rsidRPr="00E71324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81545B" w14:textId="0BFF25A2" w:rsidR="004264CC" w:rsidRPr="00E71324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902,228</w:t>
            </w:r>
          </w:p>
        </w:tc>
        <w:tc>
          <w:tcPr>
            <w:tcW w:w="317" w:type="dxa"/>
          </w:tcPr>
          <w:p w14:paraId="308DFCDA" w14:textId="77777777" w:rsidR="004264CC" w:rsidRPr="00E71324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22A1036" w14:textId="646B5FE2" w:rsidR="004264CC" w:rsidRPr="00E71324" w:rsidRDefault="00CD0A6C" w:rsidP="003A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670,951</w:t>
            </w:r>
          </w:p>
        </w:tc>
        <w:tc>
          <w:tcPr>
            <w:tcW w:w="283" w:type="dxa"/>
          </w:tcPr>
          <w:p w14:paraId="32BCB95D" w14:textId="77777777" w:rsidR="004264CC" w:rsidRPr="00E71324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200525" w14:textId="2722307D" w:rsidR="004264CC" w:rsidRPr="00E71324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746,425</w:t>
            </w:r>
          </w:p>
        </w:tc>
      </w:tr>
    </w:tbl>
    <w:p w14:paraId="3DC9B939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3"/>
        <w:gridCol w:w="1094"/>
      </w:tblGrid>
      <w:tr w:rsidR="00523E37" w:rsidRPr="00E71324" w14:paraId="45A3175D" w14:textId="77777777" w:rsidTr="006C085B">
        <w:trPr>
          <w:tblHeader/>
        </w:trPr>
        <w:tc>
          <w:tcPr>
            <w:tcW w:w="2187" w:type="pct"/>
          </w:tcPr>
          <w:p w14:paraId="5E6D1DE5" w14:textId="77777777" w:rsidR="00E1105C" w:rsidRPr="00E71324" w:rsidRDefault="009F0944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="00893FDB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523E37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="00E80FFA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ด้านเครดิตที่คาดว่าจะ</w:t>
            </w:r>
          </w:p>
          <w:p w14:paraId="7ED3A7DB" w14:textId="1868D213" w:rsidR="00523E37" w:rsidRPr="00E71324" w:rsidRDefault="00E1105C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</w:t>
            </w:r>
            <w:r w:rsidR="00E80FFA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45" w:type="pct"/>
            <w:gridSpan w:val="3"/>
          </w:tcPr>
          <w:p w14:paraId="18DB68D5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7132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45178FD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49B51EF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E71324" w14:paraId="132CA0C9" w14:textId="77777777" w:rsidTr="006C085B">
        <w:trPr>
          <w:tblHeader/>
        </w:trPr>
        <w:tc>
          <w:tcPr>
            <w:tcW w:w="2187" w:type="pct"/>
          </w:tcPr>
          <w:p w14:paraId="1CC426F3" w14:textId="17CE102E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F59C5"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0B4C"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00B4C"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F59C5"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300B4C"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02" w:type="pct"/>
            <w:shd w:val="clear" w:color="auto" w:fill="auto"/>
          </w:tcPr>
          <w:p w14:paraId="2C16FBCA" w14:textId="6D69A126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E713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08C6411D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8BCA903" w14:textId="35BD835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E713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38ACA9C3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2F9773A" w14:textId="220DEC5C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E713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475FE0A9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43A7F26" w14:textId="7A58019C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E7132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E37" w:rsidRPr="00E71324" w14:paraId="6A56974F" w14:textId="77777777" w:rsidTr="006C085B">
        <w:trPr>
          <w:tblHeader/>
        </w:trPr>
        <w:tc>
          <w:tcPr>
            <w:tcW w:w="2187" w:type="pct"/>
          </w:tcPr>
          <w:p w14:paraId="3220F98A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3611F7A7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713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E71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21137" w:rsidRPr="00E71324" w14:paraId="4A3C0F2A" w14:textId="77777777" w:rsidTr="006C085B">
        <w:tc>
          <w:tcPr>
            <w:tcW w:w="2187" w:type="pct"/>
          </w:tcPr>
          <w:p w14:paraId="5FBCE0AF" w14:textId="47167DD9" w:rsidR="00C21137" w:rsidRPr="00E71324" w:rsidRDefault="00C21137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2" w:type="pct"/>
          </w:tcPr>
          <w:p w14:paraId="6C047369" w14:textId="1F181B1F" w:rsidR="00C21137" w:rsidRPr="00E71324" w:rsidRDefault="00CD0A6C" w:rsidP="009B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15,04</w:t>
            </w:r>
            <w:r w:rsidR="00120A8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1CC7B2F" w14:textId="77777777" w:rsidR="00C21137" w:rsidRPr="00E71324" w:rsidRDefault="00C21137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C9E6D41" w14:textId="7EB08826" w:rsidR="00C21137" w:rsidRPr="00E71324" w:rsidRDefault="001177AE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5,635</w:t>
            </w:r>
          </w:p>
        </w:tc>
        <w:tc>
          <w:tcPr>
            <w:tcW w:w="144" w:type="pct"/>
          </w:tcPr>
          <w:p w14:paraId="04D20C6B" w14:textId="77777777" w:rsidR="00C21137" w:rsidRPr="00E71324" w:rsidRDefault="00C21137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331906" w14:textId="6BD91E8C" w:rsidR="00C21137" w:rsidRPr="00E71324" w:rsidRDefault="00CD0A6C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11,068</w:t>
            </w:r>
          </w:p>
        </w:tc>
        <w:tc>
          <w:tcPr>
            <w:tcW w:w="143" w:type="pct"/>
          </w:tcPr>
          <w:p w14:paraId="0853BED8" w14:textId="77777777" w:rsidR="00C21137" w:rsidRPr="00E71324" w:rsidRDefault="00C21137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CD18C6" w14:textId="3D197329" w:rsidR="00C21137" w:rsidRPr="00E71324" w:rsidRDefault="001177AE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5,881</w:t>
            </w:r>
          </w:p>
        </w:tc>
      </w:tr>
      <w:tr w:rsidR="00796156" w:rsidRPr="00E71324" w14:paraId="7B65CCFE" w14:textId="77777777" w:rsidTr="000320A3">
        <w:tc>
          <w:tcPr>
            <w:tcW w:w="2187" w:type="pct"/>
          </w:tcPr>
          <w:p w14:paraId="67F77995" w14:textId="4377D90D" w:rsidR="00796156" w:rsidRPr="00E71324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2" w:type="pct"/>
            <w:vAlign w:val="bottom"/>
          </w:tcPr>
          <w:p w14:paraId="1C0049B5" w14:textId="7C8A9D53" w:rsidR="00796156" w:rsidRPr="00E71324" w:rsidRDefault="00CD0A6C" w:rsidP="009B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-18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(4,199)</w:t>
            </w:r>
          </w:p>
        </w:tc>
        <w:tc>
          <w:tcPr>
            <w:tcW w:w="144" w:type="pct"/>
          </w:tcPr>
          <w:p w14:paraId="521872E7" w14:textId="77777777" w:rsidR="00796156" w:rsidRPr="00E71324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EFCF312" w14:textId="524AD3AE" w:rsidR="00796156" w:rsidRPr="00E71324" w:rsidRDefault="00CD0A6C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(</w:t>
            </w:r>
            <w:r w:rsidR="001177AE">
              <w:rPr>
                <w:rFonts w:ascii="Angsana New" w:hAnsi="Angsana New"/>
                <w:sz w:val="30"/>
                <w:szCs w:val="30"/>
              </w:rPr>
              <w:t>3,256</w:t>
            </w:r>
            <w:r w:rsidRPr="00E713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905A347" w14:textId="77777777" w:rsidR="00796156" w:rsidRPr="00E71324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5594F1" w14:textId="76E34C1B" w:rsidR="00796156" w:rsidRPr="00E71324" w:rsidRDefault="00CD0A6C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(4,199)</w:t>
            </w:r>
          </w:p>
        </w:tc>
        <w:tc>
          <w:tcPr>
            <w:tcW w:w="143" w:type="pct"/>
          </w:tcPr>
          <w:p w14:paraId="563F933A" w14:textId="77777777" w:rsidR="00796156" w:rsidRPr="00E71324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000251" w14:textId="35384CA4" w:rsidR="00796156" w:rsidRPr="00E71324" w:rsidRDefault="00CD0A6C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(</w:t>
            </w:r>
            <w:r w:rsidR="001177AE">
              <w:rPr>
                <w:rFonts w:ascii="Angsana New" w:hAnsi="Angsana New"/>
                <w:sz w:val="30"/>
                <w:szCs w:val="30"/>
              </w:rPr>
              <w:t>3,256</w:t>
            </w:r>
            <w:r w:rsidRPr="00E713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6156" w:rsidRPr="00E71324" w14:paraId="5FDC2F4C" w14:textId="77777777" w:rsidTr="006C085B">
        <w:tc>
          <w:tcPr>
            <w:tcW w:w="2187" w:type="pct"/>
          </w:tcPr>
          <w:p w14:paraId="0DCFF2A9" w14:textId="2143F30D" w:rsidR="00796156" w:rsidRPr="00E71324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602" w:type="pct"/>
          </w:tcPr>
          <w:p w14:paraId="7D9CF7FC" w14:textId="6A7A00D8" w:rsidR="00796156" w:rsidRPr="00E71324" w:rsidRDefault="00CD0A6C" w:rsidP="009B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-18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(541)</w:t>
            </w:r>
          </w:p>
        </w:tc>
        <w:tc>
          <w:tcPr>
            <w:tcW w:w="144" w:type="pct"/>
          </w:tcPr>
          <w:p w14:paraId="09E28067" w14:textId="77777777" w:rsidR="00796156" w:rsidRPr="00E71324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649AA7" w14:textId="6B3076A2" w:rsidR="00796156" w:rsidRPr="00E71324" w:rsidRDefault="00CD0A6C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(341)</w:t>
            </w:r>
          </w:p>
        </w:tc>
        <w:tc>
          <w:tcPr>
            <w:tcW w:w="144" w:type="pct"/>
          </w:tcPr>
          <w:p w14:paraId="1B8DCB17" w14:textId="77777777" w:rsidR="00796156" w:rsidRPr="00E71324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B503B4" w14:textId="1FC50F9D" w:rsidR="00796156" w:rsidRPr="00E71324" w:rsidRDefault="00CD0A6C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(541)</w:t>
            </w:r>
          </w:p>
        </w:tc>
        <w:tc>
          <w:tcPr>
            <w:tcW w:w="143" w:type="pct"/>
          </w:tcPr>
          <w:p w14:paraId="205BDBC5" w14:textId="77777777" w:rsidR="00796156" w:rsidRPr="00E71324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F0AE410" w14:textId="32D65F3E" w:rsidR="00796156" w:rsidRPr="00E71324" w:rsidRDefault="00CD0A6C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(34</w:t>
            </w:r>
            <w:r w:rsidR="001177AE">
              <w:rPr>
                <w:rFonts w:ascii="Angsana New" w:hAnsi="Angsana New"/>
                <w:sz w:val="30"/>
                <w:szCs w:val="30"/>
              </w:rPr>
              <w:t>1</w:t>
            </w:r>
            <w:r w:rsidRPr="00E713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F89319C" w14:textId="7D1E90AD" w:rsidR="00910305" w:rsidRPr="00E71324" w:rsidRDefault="00910305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C7BC79" w14:textId="104EA80B" w:rsidR="00FA41AD" w:rsidRPr="00E71324" w:rsidRDefault="00FA41AD" w:rsidP="00116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  <w:sectPr w:rsidR="00FA41AD" w:rsidRPr="00E71324" w:rsidSect="000D4B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019" w:bottom="576" w:left="1152" w:header="720" w:footer="720" w:gutter="0"/>
          <w:pgNumType w:start="17"/>
          <w:cols w:space="720"/>
          <w:docGrid w:linePitch="245"/>
        </w:sectPr>
      </w:pPr>
    </w:p>
    <w:p w14:paraId="42E6FE59" w14:textId="447BA16F" w:rsidR="00523E37" w:rsidRPr="00E71324" w:rsidRDefault="000A6024" w:rsidP="00523E37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 w:eastAsia="ja-JP"/>
        </w:rPr>
      </w:pPr>
      <w:r w:rsidRPr="00E71324"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146D41" w:rsidRPr="00E71324">
        <w:rPr>
          <w:rFonts w:ascii="Angsana New" w:hAnsi="Angsana New"/>
          <w:sz w:val="30"/>
          <w:szCs w:val="30"/>
          <w:lang w:val="en-US"/>
        </w:rPr>
        <w:tab/>
      </w:r>
      <w:r w:rsidR="00523E37" w:rsidRPr="00E7132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523E37" w:rsidRPr="00E71324">
        <w:rPr>
          <w:rFonts w:ascii="Angsana New" w:hAnsi="Angsana New"/>
          <w:sz w:val="30"/>
          <w:szCs w:val="30"/>
          <w:lang w:val="en-US"/>
        </w:rPr>
        <w:t xml:space="preserve"> / </w:t>
      </w:r>
      <w:r w:rsidR="00523E37" w:rsidRPr="00E71324">
        <w:rPr>
          <w:rFonts w:ascii="Angsana New" w:hAnsi="Angsana New" w:hint="cs"/>
          <w:sz w:val="30"/>
          <w:szCs w:val="30"/>
          <w:cs/>
          <w:lang w:val="en-US" w:eastAsia="ja-JP"/>
        </w:rPr>
        <w:t>สินทรัพย์สิทธิการใช้</w:t>
      </w:r>
    </w:p>
    <w:p w14:paraId="32B88562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515FE7" w:rsidRPr="00E71324" w14:paraId="1E5ED170" w14:textId="77777777" w:rsidTr="00515FE7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44500B47" w14:textId="125FDCC8" w:rsidR="00515FE7" w:rsidRPr="00E71324" w:rsidRDefault="00515FE7" w:rsidP="00515F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F59C5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00B4C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F59C5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="00300B4C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ายน </w:t>
            </w:r>
            <w:r w:rsidR="00F5520C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CD792F" w14:textId="77777777" w:rsidR="00515FE7" w:rsidRPr="00E71324" w:rsidRDefault="00515FE7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713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EAEEA79" w14:textId="77777777" w:rsidR="00515FE7" w:rsidRPr="00E71324" w:rsidRDefault="00515FE7" w:rsidP="00515F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765FB18" w14:textId="77777777" w:rsidR="00515FE7" w:rsidRPr="00E71324" w:rsidRDefault="00515FE7" w:rsidP="00515FE7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5FE7" w:rsidRPr="00E71324" w14:paraId="512420BE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36958A22" w14:textId="77777777" w:rsidR="00515FE7" w:rsidRPr="00E71324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21E10907" w14:textId="77777777" w:rsidR="00515FE7" w:rsidRPr="00E71324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713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5FE7" w:rsidRPr="00E71324" w14:paraId="2FDD63E9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7208F2A3" w14:textId="77777777" w:rsidR="00515FE7" w:rsidRPr="00E71324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80" w:type="dxa"/>
            <w:shd w:val="clear" w:color="auto" w:fill="auto"/>
          </w:tcPr>
          <w:p w14:paraId="5C513A58" w14:textId="1D57559C" w:rsidR="00515FE7" w:rsidRPr="00E71324" w:rsidRDefault="00514E9D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</w:t>
            </w:r>
            <w:r w:rsidR="003444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180" w:type="dxa"/>
          </w:tcPr>
          <w:p w14:paraId="333827CC" w14:textId="77777777" w:rsidR="00515FE7" w:rsidRPr="00E71324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5B912F" w14:textId="00BE47FB" w:rsidR="00515FE7" w:rsidRPr="00E71324" w:rsidRDefault="00514E9D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37,799</w:t>
            </w:r>
          </w:p>
        </w:tc>
      </w:tr>
      <w:tr w:rsidR="00515FE7" w:rsidRPr="00E71324" w14:paraId="567129D3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5B4E9F16" w14:textId="77777777" w:rsidR="00515FE7" w:rsidRPr="00E71324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980" w:type="dxa"/>
            <w:shd w:val="clear" w:color="auto" w:fill="auto"/>
          </w:tcPr>
          <w:p w14:paraId="7239E6BB" w14:textId="24694D65" w:rsidR="00515FE7" w:rsidRPr="00E71324" w:rsidRDefault="00562474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49,710</w:t>
            </w:r>
          </w:p>
        </w:tc>
        <w:tc>
          <w:tcPr>
            <w:tcW w:w="180" w:type="dxa"/>
          </w:tcPr>
          <w:p w14:paraId="325588AC" w14:textId="77777777" w:rsidR="00515FE7" w:rsidRPr="00E71324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690854" w14:textId="4415BD48" w:rsidR="00515FE7" w:rsidRPr="00E71324" w:rsidRDefault="00514E9D" w:rsidP="0051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35,543</w:t>
            </w:r>
          </w:p>
        </w:tc>
      </w:tr>
      <w:tr w:rsidR="00515FE7" w:rsidRPr="00E71324" w14:paraId="29F7485A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4E5E5D0B" w14:textId="77777777" w:rsidR="00515FE7" w:rsidRPr="00E71324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15243D39" w14:textId="702A7398" w:rsidR="00515FE7" w:rsidRPr="00E71324" w:rsidRDefault="00344410" w:rsidP="00514E9D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14E9D" w:rsidRPr="00E713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93)</w:t>
            </w:r>
          </w:p>
        </w:tc>
        <w:tc>
          <w:tcPr>
            <w:tcW w:w="180" w:type="dxa"/>
          </w:tcPr>
          <w:p w14:paraId="2A4D7F76" w14:textId="77777777" w:rsidR="00515FE7" w:rsidRPr="00E71324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A1F9DD7" w14:textId="7B493DE8" w:rsidR="00515FE7" w:rsidRPr="00E71324" w:rsidRDefault="00344410" w:rsidP="00514E9D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14E9D" w:rsidRPr="00E713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5091C93A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4748A61" w14:textId="51B708C2" w:rsidR="00515FE7" w:rsidRPr="00E71324" w:rsidRDefault="00515FE7" w:rsidP="00515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132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71324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Pr="00E71324">
        <w:rPr>
          <w:rFonts w:asciiTheme="majorBidi" w:hAnsiTheme="majorBidi" w:cstheme="majorBidi"/>
          <w:sz w:val="30"/>
          <w:szCs w:val="30"/>
          <w:lang w:eastAsia="x-none"/>
        </w:rPr>
        <w:t>56</w:t>
      </w:r>
      <w:r w:rsidR="00B440B0" w:rsidRPr="00E71324">
        <w:rPr>
          <w:rFonts w:asciiTheme="majorBidi" w:hAnsiTheme="majorBidi" w:cstheme="majorBidi" w:hint="cs"/>
          <w:sz w:val="30"/>
          <w:szCs w:val="30"/>
          <w:cs/>
          <w:lang w:eastAsia="x-none"/>
        </w:rPr>
        <w:t>5</w:t>
      </w:r>
      <w:r w:rsidRPr="00E7132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71324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กลุ่มบริษัทได้ทำสัญญาเช่าอาคาร และเครื่องใช้สำนักงาน เป็นระยะเวลา</w:t>
      </w:r>
      <w:r w:rsidR="001A30FC" w:rsidRPr="00E71324">
        <w:rPr>
          <w:rFonts w:asciiTheme="majorBidi" w:hAnsiTheme="majorBidi" w:cstheme="majorBidi"/>
          <w:sz w:val="30"/>
          <w:szCs w:val="30"/>
        </w:rPr>
        <w:t xml:space="preserve"> </w:t>
      </w:r>
      <w:r w:rsidR="008326ED">
        <w:rPr>
          <w:rFonts w:asciiTheme="majorBidi" w:hAnsiTheme="majorBidi" w:cstheme="majorBidi"/>
          <w:sz w:val="30"/>
          <w:szCs w:val="30"/>
        </w:rPr>
        <w:t>3</w:t>
      </w:r>
      <w:r w:rsidR="008326ED">
        <w:rPr>
          <w:rFonts w:asciiTheme="majorBidi" w:hAnsiTheme="majorBidi" w:cstheme="majorBidi" w:hint="cs"/>
          <w:sz w:val="30"/>
          <w:szCs w:val="30"/>
          <w:cs/>
        </w:rPr>
        <w:t xml:space="preserve"> ปี</w:t>
      </w:r>
    </w:p>
    <w:p w14:paraId="299AA1A4" w14:textId="30704C23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393231" w14:textId="6F6C8811" w:rsidR="00523E37" w:rsidRPr="00E71324" w:rsidRDefault="000A6024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lang w:val="en-US"/>
        </w:rPr>
        <w:t xml:space="preserve">    </w:t>
      </w:r>
      <w:r w:rsidR="00523E37" w:rsidRPr="00E71324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54741CB" w14:textId="77777777" w:rsidR="00523E37" w:rsidRPr="00E71324" w:rsidRDefault="00523E37" w:rsidP="00523E37">
      <w:pPr>
        <w:spacing w:line="240" w:lineRule="auto"/>
        <w:ind w:left="126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36"/>
        <w:gridCol w:w="1075"/>
      </w:tblGrid>
      <w:tr w:rsidR="00523E37" w:rsidRPr="00E71324" w14:paraId="467E0FD9" w14:textId="77777777" w:rsidTr="009E5AA4">
        <w:trPr>
          <w:tblHeader/>
        </w:trPr>
        <w:tc>
          <w:tcPr>
            <w:tcW w:w="1890" w:type="dxa"/>
          </w:tcPr>
          <w:p w14:paraId="69B3C0DD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2FFAE05D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E71324" w14:paraId="56568034" w14:textId="77777777" w:rsidTr="009E5AA4">
        <w:trPr>
          <w:tblHeader/>
        </w:trPr>
        <w:tc>
          <w:tcPr>
            <w:tcW w:w="1890" w:type="dxa"/>
          </w:tcPr>
          <w:p w14:paraId="6D32DD48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0C8F4B80" w:rsidR="00523E37" w:rsidRPr="00E71324" w:rsidRDefault="00300B4C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F59C5" w:rsidRPr="00E7132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713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277D460D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5"/>
          </w:tcPr>
          <w:p w14:paraId="0BF52343" w14:textId="539278AD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71324">
              <w:rPr>
                <w:rFonts w:ascii="Angsana New" w:hAnsi="Angsana New"/>
                <w:sz w:val="30"/>
                <w:szCs w:val="30"/>
              </w:rPr>
              <w:t>256</w:t>
            </w:r>
            <w:r w:rsidR="00AA4A2A" w:rsidRPr="00E7132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E37" w:rsidRPr="00E71324" w14:paraId="73D6982F" w14:textId="77777777" w:rsidTr="009E5AA4">
        <w:trPr>
          <w:tblHeader/>
        </w:trPr>
        <w:tc>
          <w:tcPr>
            <w:tcW w:w="1890" w:type="dxa"/>
          </w:tcPr>
          <w:p w14:paraId="4F8133F1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C58D8EA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7867F65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104F699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6750F3F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E71324" w14:paraId="01902A86" w14:textId="77777777" w:rsidTr="009E5AA4">
        <w:trPr>
          <w:tblHeader/>
        </w:trPr>
        <w:tc>
          <w:tcPr>
            <w:tcW w:w="1890" w:type="dxa"/>
          </w:tcPr>
          <w:p w14:paraId="0A993B0A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337A9AC4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13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E71324" w14:paraId="3EA667CC" w14:textId="77777777" w:rsidTr="009E5AA4">
        <w:tc>
          <w:tcPr>
            <w:tcW w:w="1890" w:type="dxa"/>
          </w:tcPr>
          <w:p w14:paraId="12BBF794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5EBFA791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60,809</w:t>
            </w:r>
          </w:p>
        </w:tc>
        <w:tc>
          <w:tcPr>
            <w:tcW w:w="236" w:type="dxa"/>
            <w:vAlign w:val="bottom"/>
          </w:tcPr>
          <w:p w14:paraId="669984E5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725997FC" w:rsidR="00AA4A2A" w:rsidRPr="00E71324" w:rsidRDefault="009723DB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15,686</w:t>
            </w:r>
          </w:p>
        </w:tc>
        <w:tc>
          <w:tcPr>
            <w:tcW w:w="236" w:type="dxa"/>
            <w:vAlign w:val="bottom"/>
          </w:tcPr>
          <w:p w14:paraId="6057FBFE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639D97D2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76,495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BF15F95" w14:textId="547F79F9" w:rsidR="00AA4A2A" w:rsidRPr="00E71324" w:rsidRDefault="003E06B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65,377</w:t>
            </w:r>
          </w:p>
        </w:tc>
        <w:tc>
          <w:tcPr>
            <w:tcW w:w="237" w:type="dxa"/>
            <w:vAlign w:val="bottom"/>
          </w:tcPr>
          <w:p w14:paraId="15ECA2E2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305C3D6A" w:rsidR="00AA4A2A" w:rsidRPr="00E71324" w:rsidRDefault="003E06B0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36" w:type="dxa"/>
            <w:vAlign w:val="bottom"/>
          </w:tcPr>
          <w:p w14:paraId="30A4D426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E6B8A53" w14:textId="0B70D63B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66,693</w:t>
            </w:r>
          </w:p>
        </w:tc>
      </w:tr>
      <w:tr w:rsidR="00AA4A2A" w:rsidRPr="00E71324" w14:paraId="44321E23" w14:textId="77777777" w:rsidTr="009E5AA4">
        <w:tc>
          <w:tcPr>
            <w:tcW w:w="1890" w:type="dxa"/>
          </w:tcPr>
          <w:p w14:paraId="10E8C831" w14:textId="77777777" w:rsidR="00AA4A2A" w:rsidRPr="00E71324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E7132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6035B74E" w:rsidR="00AA4A2A" w:rsidRPr="00E71324" w:rsidRDefault="00B20B5C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4A3C8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A3C88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36" w:type="dxa"/>
            <w:vAlign w:val="bottom"/>
          </w:tcPr>
          <w:p w14:paraId="45743C35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5F57F8F3" w:rsidR="00AA4A2A" w:rsidRPr="00E71324" w:rsidRDefault="009723DB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937,974</w:t>
            </w:r>
          </w:p>
        </w:tc>
        <w:tc>
          <w:tcPr>
            <w:tcW w:w="236" w:type="dxa"/>
            <w:vAlign w:val="bottom"/>
          </w:tcPr>
          <w:p w14:paraId="2301D465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45A4162F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1,</w:t>
            </w:r>
            <w:r w:rsidR="00B20B5C">
              <w:rPr>
                <w:rFonts w:ascii="Angsana New" w:hAnsi="Angsana New"/>
                <w:sz w:val="30"/>
                <w:szCs w:val="30"/>
              </w:rPr>
              <w:t>26</w:t>
            </w:r>
            <w:r w:rsidR="004A3C88">
              <w:rPr>
                <w:rFonts w:ascii="Angsana New" w:hAnsi="Angsana New"/>
                <w:sz w:val="30"/>
                <w:szCs w:val="30"/>
              </w:rPr>
              <w:t>2</w:t>
            </w:r>
            <w:r w:rsidR="00B20B5C">
              <w:rPr>
                <w:rFonts w:ascii="Angsana New" w:hAnsi="Angsana New"/>
                <w:sz w:val="30"/>
                <w:szCs w:val="30"/>
              </w:rPr>
              <w:t>,0</w:t>
            </w:r>
            <w:r w:rsidR="004A3C8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8CEBA7D" w14:textId="6B058D04" w:rsidR="00AA4A2A" w:rsidRPr="00E71324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171,838</w:t>
            </w:r>
          </w:p>
        </w:tc>
        <w:tc>
          <w:tcPr>
            <w:tcW w:w="237" w:type="dxa"/>
            <w:vAlign w:val="bottom"/>
          </w:tcPr>
          <w:p w14:paraId="6DD52513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53B76189" w:rsidR="00AA4A2A" w:rsidRPr="00E71324" w:rsidRDefault="00ED4C11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952,340</w:t>
            </w:r>
          </w:p>
        </w:tc>
        <w:tc>
          <w:tcPr>
            <w:tcW w:w="236" w:type="dxa"/>
            <w:vAlign w:val="bottom"/>
          </w:tcPr>
          <w:p w14:paraId="7AF09F5E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C1EC9D6" w14:textId="72CFB005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1,124,178</w:t>
            </w:r>
          </w:p>
        </w:tc>
      </w:tr>
      <w:tr w:rsidR="00AA4A2A" w:rsidRPr="00E71324" w14:paraId="6278B30B" w14:textId="77777777" w:rsidTr="009E5AA4">
        <w:tc>
          <w:tcPr>
            <w:tcW w:w="1890" w:type="dxa"/>
          </w:tcPr>
          <w:p w14:paraId="51BB073F" w14:textId="77777777" w:rsidR="00AA4A2A" w:rsidRPr="00E71324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1D042" w14:textId="148DA301" w:rsidR="00AA4A2A" w:rsidRPr="00C64ADF" w:rsidRDefault="00C64ADF" w:rsidP="00C6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AD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4A3C88">
              <w:rPr>
                <w:rFonts w:asciiTheme="majorBidi" w:hAnsiTheme="majorBidi" w:cstheme="majorBidi"/>
                <w:sz w:val="30"/>
                <w:szCs w:val="30"/>
              </w:rPr>
              <w:t>,009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F3BAF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B517BE4" w14:textId="4CF66149" w:rsidR="00AA4A2A" w:rsidRPr="00344410" w:rsidRDefault="009723DB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4410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AD96F" w14:textId="77777777" w:rsidR="00AA4A2A" w:rsidRPr="00344410" w:rsidRDefault="00AA4A2A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4437B0" w14:textId="5AEAE3EA" w:rsidR="00AA4A2A" w:rsidRPr="00C64ADF" w:rsidRDefault="00C64ADF" w:rsidP="00C6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AD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4A3C88">
              <w:rPr>
                <w:rFonts w:asciiTheme="majorBidi" w:hAnsiTheme="majorBidi" w:cstheme="majorBidi"/>
                <w:sz w:val="30"/>
                <w:szCs w:val="30"/>
              </w:rPr>
              <w:t>,009</w:t>
            </w:r>
          </w:p>
        </w:tc>
        <w:tc>
          <w:tcPr>
            <w:tcW w:w="236" w:type="dxa"/>
            <w:gridSpan w:val="2"/>
            <w:vAlign w:val="bottom"/>
          </w:tcPr>
          <w:p w14:paraId="431935E7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935B3AA" w14:textId="62AAC23C" w:rsidR="00AA4A2A" w:rsidRPr="00E71324" w:rsidRDefault="0071779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237" w:type="dxa"/>
            <w:vAlign w:val="bottom"/>
          </w:tcPr>
          <w:p w14:paraId="5C3A44F1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273B6A1" w14:textId="5E7A4B91" w:rsidR="00AA4A2A" w:rsidRPr="00344410" w:rsidRDefault="00AA4A2A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4410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6C321999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90CFDFD" w14:textId="78C9FA9A" w:rsidR="00AA4A2A" w:rsidRPr="00E71324" w:rsidRDefault="0071779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</w:tr>
      <w:tr w:rsidR="00AA4A2A" w:rsidRPr="00E71324" w14:paraId="2540D57F" w14:textId="77777777" w:rsidTr="009E5AA4">
        <w:tc>
          <w:tcPr>
            <w:tcW w:w="1890" w:type="dxa"/>
          </w:tcPr>
          <w:p w14:paraId="4B79888F" w14:textId="77777777" w:rsidR="00AA4A2A" w:rsidRPr="00E71324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71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43D8E97F" w:rsidR="00AA4A2A" w:rsidRPr="003E4DB3" w:rsidRDefault="009723DB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E4DB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3522F3A1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77,61</w:t>
            </w:r>
            <w:r w:rsidR="008C6CB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477EE50F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77,61</w:t>
            </w:r>
            <w:r w:rsidR="008C6CB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3021989" w14:textId="5CA6C6F7" w:rsidR="00AA4A2A" w:rsidRPr="003E4DB3" w:rsidRDefault="00AA4A2A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E4DB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37" w:type="dxa"/>
            <w:vAlign w:val="bottom"/>
          </w:tcPr>
          <w:p w14:paraId="629A9554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7EE2328A" w:rsidR="00AA4A2A" w:rsidRPr="00E71324" w:rsidRDefault="00AA4A2A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  <w:tc>
          <w:tcPr>
            <w:tcW w:w="236" w:type="dxa"/>
            <w:vAlign w:val="bottom"/>
          </w:tcPr>
          <w:p w14:paraId="71D67087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AA7DFC8" w14:textId="633FC6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</w:tr>
      <w:tr w:rsidR="00AA4A2A" w:rsidRPr="00E71324" w14:paraId="500376D5" w14:textId="77777777" w:rsidTr="009E5AA4">
        <w:tc>
          <w:tcPr>
            <w:tcW w:w="1890" w:type="dxa"/>
          </w:tcPr>
          <w:p w14:paraId="434B3ACF" w14:textId="77777777" w:rsidR="00AA4A2A" w:rsidRPr="00E71324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50DEF978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387,</w:t>
            </w:r>
            <w:r w:rsidR="00C64ADF"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36" w:type="dxa"/>
            <w:vAlign w:val="bottom"/>
          </w:tcPr>
          <w:p w14:paraId="22E99F15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3CC562AD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1,031,27</w:t>
            </w:r>
            <w:r w:rsidR="008C6CB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527CDF94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6A8B555F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B20B5C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C64ADF">
              <w:rPr>
                <w:rFonts w:ascii="Angsana New" w:hAnsi="Angsana New"/>
                <w:b/>
                <w:bCs/>
                <w:sz w:val="30"/>
                <w:szCs w:val="30"/>
              </w:rPr>
              <w:t>9,132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6F3C5EFE" w:rsidR="00AA4A2A" w:rsidRPr="00E71324" w:rsidRDefault="003E06B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239,729</w:t>
            </w:r>
          </w:p>
        </w:tc>
        <w:tc>
          <w:tcPr>
            <w:tcW w:w="237" w:type="dxa"/>
            <w:vAlign w:val="bottom"/>
          </w:tcPr>
          <w:p w14:paraId="76D79C17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66C409F2" w:rsidR="00AA4A2A" w:rsidRPr="00E71324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</w:t>
            </w:r>
            <w:r w:rsidR="003E06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36" w:type="dxa"/>
            <w:vAlign w:val="bottom"/>
          </w:tcPr>
          <w:p w14:paraId="432DBFC6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649CAA3D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</w:t>
            </w:r>
            <w:r w:rsidR="0071779B"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2,517</w:t>
            </w:r>
          </w:p>
        </w:tc>
      </w:tr>
    </w:tbl>
    <w:p w14:paraId="2FF2A372" w14:textId="348192A2" w:rsidR="0071779B" w:rsidRPr="00E71324" w:rsidRDefault="0071779B" w:rsidP="00523E37">
      <w:pPr>
        <w:rPr>
          <w:rFonts w:asciiTheme="majorBidi" w:hAnsiTheme="majorBidi" w:cstheme="majorBidi"/>
          <w:sz w:val="30"/>
          <w:szCs w:val="30"/>
        </w:rPr>
      </w:pPr>
    </w:p>
    <w:p w14:paraId="69E32C43" w14:textId="77777777" w:rsidR="0071779B" w:rsidRPr="00E71324" w:rsidRDefault="0071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7132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523E37" w:rsidRPr="00E71324" w14:paraId="067B1C4E" w14:textId="77777777" w:rsidTr="006C085B">
        <w:trPr>
          <w:tblHeader/>
        </w:trPr>
        <w:tc>
          <w:tcPr>
            <w:tcW w:w="1890" w:type="dxa"/>
          </w:tcPr>
          <w:p w14:paraId="0A750CA2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47724984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E713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E71324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AA4A2A" w:rsidRPr="00E71324" w14:paraId="1EE95C0A" w14:textId="77777777" w:rsidTr="006C085B">
        <w:trPr>
          <w:tblHeader/>
        </w:trPr>
        <w:tc>
          <w:tcPr>
            <w:tcW w:w="1890" w:type="dxa"/>
          </w:tcPr>
          <w:p w14:paraId="3BF99D86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21E255E1" w:rsidR="00AA4A2A" w:rsidRPr="00E71324" w:rsidRDefault="005F59C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E713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C78B92D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1E64DFC5" w14:textId="12477BE1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713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4A2A" w:rsidRPr="00E71324" w14:paraId="6B170849" w14:textId="77777777" w:rsidTr="006C085B">
        <w:trPr>
          <w:tblHeader/>
        </w:trPr>
        <w:tc>
          <w:tcPr>
            <w:tcW w:w="1890" w:type="dxa"/>
          </w:tcPr>
          <w:p w14:paraId="797CAC71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83EED79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1291B18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1011CEC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2BF3BDD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68601E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83C4459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A4A2A" w:rsidRPr="00E71324" w14:paraId="25D51245" w14:textId="77777777" w:rsidTr="006C085B">
        <w:trPr>
          <w:tblHeader/>
        </w:trPr>
        <w:tc>
          <w:tcPr>
            <w:tcW w:w="1890" w:type="dxa"/>
          </w:tcPr>
          <w:p w14:paraId="6DA5BF52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0AA98EB9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132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E71324" w14:paraId="618360F9" w14:textId="77777777" w:rsidTr="006C085B">
        <w:tc>
          <w:tcPr>
            <w:tcW w:w="1890" w:type="dxa"/>
          </w:tcPr>
          <w:p w14:paraId="7A2AAA58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1D5E489" w14:textId="741BEEA1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6,003</w:t>
            </w:r>
          </w:p>
        </w:tc>
        <w:tc>
          <w:tcPr>
            <w:tcW w:w="236" w:type="dxa"/>
            <w:vAlign w:val="bottom"/>
          </w:tcPr>
          <w:p w14:paraId="15AD2B45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0F4883F9" w:rsidR="00AA4A2A" w:rsidRPr="00E71324" w:rsidRDefault="009723DB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15,686</w:t>
            </w:r>
          </w:p>
        </w:tc>
        <w:tc>
          <w:tcPr>
            <w:tcW w:w="236" w:type="dxa"/>
            <w:vAlign w:val="bottom"/>
          </w:tcPr>
          <w:p w14:paraId="54D6BB72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1ECFBA43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21,689</w:t>
            </w:r>
          </w:p>
        </w:tc>
        <w:tc>
          <w:tcPr>
            <w:tcW w:w="236" w:type="dxa"/>
            <w:vAlign w:val="bottom"/>
          </w:tcPr>
          <w:p w14:paraId="121ABE24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6FD1557" w14:textId="7C722BE9" w:rsidR="00AA4A2A" w:rsidRPr="003E4DB3" w:rsidRDefault="00ED4C11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6286F2A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83D7FD0" w14:textId="6E893D17" w:rsidR="00AA4A2A" w:rsidRPr="00E71324" w:rsidRDefault="00ED4C11" w:rsidP="00E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36" w:type="dxa"/>
            <w:vAlign w:val="bottom"/>
          </w:tcPr>
          <w:p w14:paraId="1A5D3B70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5BDE83F" w14:textId="34BC5311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F1D23" w:rsidRPr="00E7132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A4A2A" w:rsidRPr="00E71324" w14:paraId="62CE71C7" w14:textId="77777777" w:rsidTr="006C085B">
        <w:tc>
          <w:tcPr>
            <w:tcW w:w="1890" w:type="dxa"/>
          </w:tcPr>
          <w:p w14:paraId="082C111E" w14:textId="77777777" w:rsidR="00AA4A2A" w:rsidRPr="00E71324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E7132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49092A25" w:rsidR="00AA4A2A" w:rsidRPr="00E71324" w:rsidRDefault="009723DB" w:rsidP="006E1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132,209</w:t>
            </w:r>
          </w:p>
        </w:tc>
        <w:tc>
          <w:tcPr>
            <w:tcW w:w="236" w:type="dxa"/>
            <w:vAlign w:val="bottom"/>
          </w:tcPr>
          <w:p w14:paraId="21BE6299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2DE818A7" w:rsidR="00AA4A2A" w:rsidRPr="00E71324" w:rsidRDefault="009723DB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937,974</w:t>
            </w:r>
          </w:p>
        </w:tc>
        <w:tc>
          <w:tcPr>
            <w:tcW w:w="236" w:type="dxa"/>
            <w:vAlign w:val="bottom"/>
          </w:tcPr>
          <w:p w14:paraId="6F19D952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5CE58766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1,070,183</w:t>
            </w:r>
          </w:p>
        </w:tc>
        <w:tc>
          <w:tcPr>
            <w:tcW w:w="236" w:type="dxa"/>
            <w:vAlign w:val="bottom"/>
          </w:tcPr>
          <w:p w14:paraId="6A5A17CC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D4FD184" w14:textId="13650B07" w:rsidR="00AA4A2A" w:rsidRPr="00E71324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41,176</w:t>
            </w:r>
          </w:p>
        </w:tc>
        <w:tc>
          <w:tcPr>
            <w:tcW w:w="242" w:type="dxa"/>
            <w:vAlign w:val="bottom"/>
          </w:tcPr>
          <w:p w14:paraId="1A2577B8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A6E7B40" w14:textId="500A6D96" w:rsidR="00AA4A2A" w:rsidRPr="00E71324" w:rsidRDefault="00ED4C11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952,340</w:t>
            </w:r>
          </w:p>
        </w:tc>
        <w:tc>
          <w:tcPr>
            <w:tcW w:w="236" w:type="dxa"/>
            <w:vAlign w:val="bottom"/>
          </w:tcPr>
          <w:p w14:paraId="6B7B22EF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DF81F1C" w14:textId="27C4A2D4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993,516</w:t>
            </w:r>
          </w:p>
        </w:tc>
      </w:tr>
      <w:tr w:rsidR="00AA4A2A" w:rsidRPr="00E71324" w14:paraId="60D71DA6" w14:textId="77777777" w:rsidTr="006C085B">
        <w:tc>
          <w:tcPr>
            <w:tcW w:w="1890" w:type="dxa"/>
          </w:tcPr>
          <w:p w14:paraId="24EFBBD5" w14:textId="77777777" w:rsidR="00AA4A2A" w:rsidRPr="00E71324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71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7FA29B37" w:rsidR="00AA4A2A" w:rsidRPr="003E4DB3" w:rsidRDefault="009723DB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E4DB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AA4A2A" w:rsidRPr="00344410" w:rsidRDefault="00AA4A2A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07FFACC4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61,805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2CA614B0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61,805</w:t>
            </w:r>
          </w:p>
        </w:tc>
        <w:tc>
          <w:tcPr>
            <w:tcW w:w="236" w:type="dxa"/>
            <w:vAlign w:val="bottom"/>
          </w:tcPr>
          <w:p w14:paraId="233FA200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5B369651" w14:textId="59284585" w:rsidR="00AA4A2A" w:rsidRPr="003E4DB3" w:rsidRDefault="00AA4A2A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E4DB3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42" w:type="dxa"/>
            <w:vAlign w:val="bottom"/>
          </w:tcPr>
          <w:p w14:paraId="583183BB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E9782C2" w14:textId="0AE43D94" w:rsidR="00AA4A2A" w:rsidRPr="00E71324" w:rsidRDefault="00AA4A2A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  <w:tc>
          <w:tcPr>
            <w:tcW w:w="236" w:type="dxa"/>
            <w:vAlign w:val="bottom"/>
          </w:tcPr>
          <w:p w14:paraId="158046EA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52D2AFD" w14:textId="3365153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</w:tr>
      <w:tr w:rsidR="00AA4A2A" w:rsidRPr="00E71324" w14:paraId="39B1A1C4" w14:textId="77777777" w:rsidTr="006C085B">
        <w:tc>
          <w:tcPr>
            <w:tcW w:w="1890" w:type="dxa"/>
          </w:tcPr>
          <w:p w14:paraId="37995F51" w14:textId="77777777" w:rsidR="00AA4A2A" w:rsidRPr="00E71324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4371A0AD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138,212</w:t>
            </w:r>
          </w:p>
        </w:tc>
        <w:tc>
          <w:tcPr>
            <w:tcW w:w="236" w:type="dxa"/>
            <w:vAlign w:val="bottom"/>
          </w:tcPr>
          <w:p w14:paraId="6CC31CD0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6D85284B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1,015,465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2BB8339D" w:rsidR="00AA4A2A" w:rsidRPr="00E71324" w:rsidRDefault="009723D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</w:rPr>
              <w:t>1,153,677</w:t>
            </w:r>
          </w:p>
        </w:tc>
        <w:tc>
          <w:tcPr>
            <w:tcW w:w="236" w:type="dxa"/>
            <w:vAlign w:val="bottom"/>
          </w:tcPr>
          <w:p w14:paraId="450BE0EF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5CD4B366" w:rsidR="00AA4A2A" w:rsidRPr="00E71324" w:rsidRDefault="007543FE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AA4A2A"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42" w:type="dxa"/>
            <w:vAlign w:val="bottom"/>
          </w:tcPr>
          <w:p w14:paraId="5163BAAD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193BABFB" w:rsidR="00AA4A2A" w:rsidRPr="00E71324" w:rsidRDefault="007543FE" w:rsidP="00CF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1,009,520</w:t>
            </w:r>
          </w:p>
        </w:tc>
        <w:tc>
          <w:tcPr>
            <w:tcW w:w="236" w:type="dxa"/>
            <w:vAlign w:val="bottom"/>
          </w:tcPr>
          <w:p w14:paraId="09A18E32" w14:textId="77777777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17F8F81A" w:rsidR="00AA4A2A" w:rsidRPr="00E71324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1,050,69</w:t>
            </w:r>
            <w:r w:rsidR="00FF1D23" w:rsidRPr="00E7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3431C1B5" w14:textId="77777777" w:rsidR="00B91459" w:rsidRPr="00E71324" w:rsidRDefault="00B91459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  <w:cs/>
          <w:lang w:bidi="th-TH"/>
        </w:rPr>
      </w:pPr>
    </w:p>
    <w:p w14:paraId="6E97B464" w14:textId="6C213196" w:rsidR="00523E37" w:rsidRPr="00E71324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E7132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5C16D3" w:rsidRPr="00E71324">
        <w:rPr>
          <w:rFonts w:ascii="Angsana New" w:hAnsi="Angsana New" w:cs="Angsana New"/>
          <w:spacing w:val="-4"/>
          <w:sz w:val="30"/>
          <w:szCs w:val="30"/>
        </w:rPr>
        <w:t>30</w:t>
      </w:r>
      <w:r w:rsidR="007C0B34" w:rsidRPr="00E71324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5F59C5" w:rsidRPr="00E71324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กันยายน</w:t>
      </w:r>
      <w:r w:rsidRPr="00E7132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C16D3" w:rsidRPr="00E71324">
        <w:rPr>
          <w:rFonts w:ascii="Angsana New" w:hAnsi="Angsana New" w:cs="Angsana New"/>
          <w:spacing w:val="-4"/>
          <w:sz w:val="30"/>
          <w:szCs w:val="30"/>
        </w:rPr>
        <w:t>2565</w:t>
      </w:r>
      <w:r w:rsidRPr="00E71324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85104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และ </w:t>
      </w:r>
      <w:r w:rsidR="00851048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851048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851048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2564 </w:t>
      </w:r>
      <w:r w:rsidRPr="00E71324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E71324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E71324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E71324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E71324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E71324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9C5" w:rsidRPr="00E71324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34632365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31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5F59C5" w:rsidRPr="00E71324" w:rsidRDefault="005F59C5" w:rsidP="005F59C5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14211C23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30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77777777" w:rsidR="005F59C5" w:rsidRPr="00E71324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31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3E37" w:rsidRPr="00E71324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6D73C72D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</w:t>
            </w:r>
            <w:r w:rsidR="004313B9" w:rsidRPr="00E713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4704407E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13B9" w:rsidRPr="00E713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523E37" w:rsidRPr="00E71324" w:rsidRDefault="00523E37" w:rsidP="006C085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3FDBD46C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256</w:t>
            </w:r>
            <w:r w:rsidR="004313B9" w:rsidRPr="00E713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50A78BD8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</w:rPr>
              <w:t>25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13B9" w:rsidRPr="00E7132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E37" w:rsidRPr="00E71324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4A2A" w:rsidRPr="00E71324" w14:paraId="77681F6F" w14:textId="77777777" w:rsidTr="006C085B">
        <w:tc>
          <w:tcPr>
            <w:tcW w:w="4140" w:type="dxa"/>
          </w:tcPr>
          <w:p w14:paraId="45941620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E7132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E71324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3237F952" w:rsidR="00AA4A2A" w:rsidRPr="00E71324" w:rsidRDefault="00E71324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1020D9FF" w:rsidR="00AA4A2A" w:rsidRPr="00E71324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5BC75619" w:rsidR="00AA4A2A" w:rsidRPr="00E71324" w:rsidRDefault="00E71324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42320500" w:rsidR="00AA4A2A" w:rsidRPr="00E71324" w:rsidRDefault="00300B4C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</w:p>
        </w:tc>
      </w:tr>
      <w:tr w:rsidR="00AA4A2A" w:rsidRPr="00E71324" w14:paraId="0DD4104A" w14:textId="77777777" w:rsidTr="006C085B">
        <w:tc>
          <w:tcPr>
            <w:tcW w:w="4140" w:type="dxa"/>
          </w:tcPr>
          <w:p w14:paraId="708AD2CB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E7132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E7132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5132B861" w14:textId="77777777" w:rsidR="008A7E86" w:rsidRDefault="008A7E86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43D264F" w14:textId="2553A46A" w:rsidR="00E71324" w:rsidRPr="00E71324" w:rsidRDefault="00E71324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7963D" w14:textId="5757CC13" w:rsidR="00AA4A2A" w:rsidRPr="00E71324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121</w:t>
            </w:r>
          </w:p>
        </w:tc>
        <w:tc>
          <w:tcPr>
            <w:tcW w:w="270" w:type="dxa"/>
          </w:tcPr>
          <w:p w14:paraId="4ADB8E82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C20228" w14:textId="77777777" w:rsidR="006F1C8A" w:rsidRPr="003E4DB3" w:rsidRDefault="006F1C8A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</w:p>
          <w:p w14:paraId="10AAD39D" w14:textId="6CD984A8" w:rsidR="00E71324" w:rsidRPr="003E4DB3" w:rsidRDefault="00E71324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  <w:r w:rsidRPr="003E4D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84DD78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B22DA" w14:textId="77777777" w:rsidR="00AA4A2A" w:rsidRPr="00E71324" w:rsidRDefault="00AA4A2A" w:rsidP="00B91459">
            <w:pPr>
              <w:pStyle w:val="3"/>
              <w:tabs>
                <w:tab w:val="clear" w:pos="360"/>
                <w:tab w:val="clear" w:pos="720"/>
                <w:tab w:val="decimal" w:pos="5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89FDA3" w14:textId="0104F524" w:rsidR="00300B4C" w:rsidRPr="00E71324" w:rsidRDefault="00300B4C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A4A2A" w:rsidRPr="00E71324" w14:paraId="18604302" w14:textId="77777777" w:rsidTr="006C085B">
        <w:tc>
          <w:tcPr>
            <w:tcW w:w="4140" w:type="dxa"/>
          </w:tcPr>
          <w:p w14:paraId="1B819198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71324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1EC5B676" w14:textId="77777777" w:rsidR="008A7E86" w:rsidRDefault="008A7E86" w:rsidP="00AA4A2A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84077AD" w14:textId="21F59AFB" w:rsidR="00E71324" w:rsidRPr="00E71324" w:rsidRDefault="00E71324" w:rsidP="00AA4A2A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C3BE9A2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36FAC" w14:textId="77777777" w:rsidR="00AA4A2A" w:rsidRPr="00E71324" w:rsidRDefault="00AA4A2A" w:rsidP="00AA4A2A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360928" w14:textId="3190047C" w:rsidR="00AA4A2A" w:rsidRPr="00E71324" w:rsidRDefault="00AA4A2A" w:rsidP="00AA4A2A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3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43EA8D" w14:textId="77777777" w:rsidR="006F1C8A" w:rsidRDefault="006F1C8A" w:rsidP="00AA4A2A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2D89DA4C" w:rsidR="00E71324" w:rsidRPr="00E71324" w:rsidRDefault="00E71324" w:rsidP="00AA4A2A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A7940DB" w14:textId="77777777" w:rsidR="00AA4A2A" w:rsidRPr="00E71324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2156D" w14:textId="77777777" w:rsidR="00AA4A2A" w:rsidRPr="00E71324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E82F02" w14:textId="26F51DBF" w:rsidR="00300B4C" w:rsidRPr="00E71324" w:rsidRDefault="00300B4C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3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24B85020" w14:textId="77777777" w:rsidR="00682266" w:rsidRPr="00E71324" w:rsidRDefault="00682266" w:rsidP="00682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274D4B" w14:textId="1BCD0EAA" w:rsidR="00682266" w:rsidRPr="00E71324" w:rsidRDefault="00682266" w:rsidP="00682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Pr="00E71324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E71324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3FF7710E" w14:textId="737EE829" w:rsidR="00523E37" w:rsidRPr="00E71324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20EE4C5D" w14:textId="2232EA34" w:rsidR="00E8281D" w:rsidRPr="00E71324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</w:rPr>
        <w:t>ณ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วันที่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7C0B34" w:rsidRPr="00E71324">
        <w:rPr>
          <w:rFonts w:ascii="Angsana New" w:hAnsi="Angsana New"/>
          <w:sz w:val="30"/>
          <w:szCs w:val="30"/>
        </w:rPr>
        <w:t xml:space="preserve">30 </w:t>
      </w:r>
      <w:r w:rsidR="005F59C5" w:rsidRPr="00E71324">
        <w:rPr>
          <w:rFonts w:ascii="Angsana New" w:hAnsi="Angsana New" w:hint="cs"/>
          <w:sz w:val="30"/>
          <w:szCs w:val="30"/>
          <w:cs/>
        </w:rPr>
        <w:t>กันย</w:t>
      </w:r>
      <w:r w:rsidR="007C0B34" w:rsidRPr="00E71324">
        <w:rPr>
          <w:rFonts w:ascii="Angsana New" w:hAnsi="Angsana New"/>
          <w:sz w:val="30"/>
          <w:szCs w:val="30"/>
          <w:cs/>
        </w:rPr>
        <w:t>ายน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3C7ADE" w:rsidRPr="00E71324">
        <w:rPr>
          <w:rFonts w:ascii="Angsana New" w:hAnsi="Angsana New"/>
          <w:sz w:val="30"/>
          <w:szCs w:val="30"/>
        </w:rPr>
        <w:t>2565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>
        <w:rPr>
          <w:rFonts w:ascii="Angsana New" w:hAnsi="Angsana New"/>
          <w:sz w:val="30"/>
          <w:szCs w:val="30"/>
        </w:rPr>
        <w:t xml:space="preserve"> 3,26</w:t>
      </w:r>
      <w:r w:rsidR="00907F07">
        <w:rPr>
          <w:rFonts w:ascii="Angsana New" w:hAnsi="Angsana New"/>
          <w:sz w:val="30"/>
          <w:szCs w:val="30"/>
        </w:rPr>
        <w:t>3</w:t>
      </w:r>
      <w:r w:rsidR="008A7E86"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834D99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E71324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E71324">
        <w:rPr>
          <w:rFonts w:ascii="Angsana New" w:hAnsi="Angsana New"/>
          <w:i/>
          <w:iCs/>
          <w:sz w:val="30"/>
          <w:szCs w:val="30"/>
        </w:rPr>
        <w:t>2564</w:t>
      </w:r>
      <w:r w:rsidRPr="00E7132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1B79" w:rsidRPr="00E71324">
        <w:rPr>
          <w:rFonts w:ascii="Angsana New" w:hAnsi="Angsana New"/>
          <w:i/>
          <w:iCs/>
          <w:sz w:val="30"/>
          <w:szCs w:val="30"/>
        </w:rPr>
        <w:t>3,4</w:t>
      </w:r>
      <w:r w:rsidR="00907F07">
        <w:rPr>
          <w:rFonts w:ascii="Angsana New" w:hAnsi="Angsana New"/>
          <w:i/>
          <w:iCs/>
          <w:sz w:val="30"/>
          <w:szCs w:val="30"/>
        </w:rPr>
        <w:t>12</w:t>
      </w:r>
      <w:r w:rsidR="003C7ADE" w:rsidRPr="00E713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E71324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174C35">
        <w:rPr>
          <w:rFonts w:ascii="Angsana New" w:hAnsi="Angsana New"/>
          <w:sz w:val="30"/>
          <w:szCs w:val="30"/>
        </w:rPr>
        <w:t xml:space="preserve"> 2,381 </w:t>
      </w:r>
      <w:r w:rsidRPr="00E71324">
        <w:rPr>
          <w:rFonts w:ascii="Angsana New" w:hAnsi="Angsana New" w:hint="cs"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E71324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E71324">
        <w:rPr>
          <w:rFonts w:ascii="Angsana New" w:hAnsi="Angsana New"/>
          <w:i/>
          <w:iCs/>
          <w:sz w:val="30"/>
          <w:szCs w:val="30"/>
        </w:rPr>
        <w:t>2564</w:t>
      </w:r>
      <w:r w:rsidRPr="00E7132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C7ADE" w:rsidRPr="00E71324">
        <w:rPr>
          <w:rFonts w:ascii="Angsana New" w:hAnsi="Angsana New"/>
          <w:i/>
          <w:iCs/>
          <w:sz w:val="30"/>
          <w:szCs w:val="30"/>
          <w:cs/>
        </w:rPr>
        <w:t>2,617</w:t>
      </w:r>
      <w:r w:rsidR="003C7ADE" w:rsidRPr="00E71324">
        <w:rPr>
          <w:rFonts w:ascii="Angsana New" w:hAnsi="Angsana New"/>
          <w:i/>
          <w:iCs/>
          <w:sz w:val="30"/>
          <w:szCs w:val="30"/>
        </w:rPr>
        <w:t xml:space="preserve">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B502188" w14:textId="1C231DCC" w:rsidR="00DE359D" w:rsidRPr="00E71324" w:rsidRDefault="00DE359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E579C7" w14:textId="77777777" w:rsidR="00523E37" w:rsidRPr="00E71324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0DB1B11D" w14:textId="77777777" w:rsidR="00B91459" w:rsidRPr="00E71324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AF5A9B" w14:textId="65751B3B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Pr="00E71324">
        <w:rPr>
          <w:rFonts w:ascii="Angsana New" w:hAnsi="Angsana New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804CF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74D2CC1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A9A65" w14:textId="2F79424C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E71324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8A343B" w14:textId="3BD9A66B" w:rsidR="00E80FFA" w:rsidRPr="00E71324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</w:t>
      </w:r>
      <w:r w:rsidR="004E04AA" w:rsidRPr="00E71324">
        <w:rPr>
          <w:rFonts w:ascii="Angsana New" w:hAnsi="Angsana New" w:hint="cs"/>
          <w:sz w:val="30"/>
          <w:szCs w:val="30"/>
          <w:cs/>
        </w:rPr>
        <w:t>สำหรับงวด</w:t>
      </w:r>
      <w:r w:rsidR="002B783E">
        <w:rPr>
          <w:rFonts w:ascii="Angsana New" w:hAnsi="Angsana New" w:hint="cs"/>
          <w:sz w:val="30"/>
          <w:szCs w:val="30"/>
          <w:cs/>
        </w:rPr>
        <w:t>เก้า</w:t>
      </w:r>
      <w:r w:rsidR="004E04AA" w:rsidRPr="00E7132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46B56" w:rsidRPr="00E71324">
        <w:rPr>
          <w:rFonts w:ascii="Angsana New" w:hAnsi="Angsana New"/>
          <w:sz w:val="30"/>
          <w:szCs w:val="30"/>
        </w:rPr>
        <w:t>30</w:t>
      </w:r>
      <w:r w:rsidR="004C7AE1"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="003D296E" w:rsidRPr="00E71324">
        <w:rPr>
          <w:rFonts w:ascii="Angsana New" w:hAnsi="Angsana New" w:hint="cs"/>
          <w:sz w:val="30"/>
          <w:szCs w:val="30"/>
          <w:cs/>
        </w:rPr>
        <w:t>กันย</w:t>
      </w:r>
      <w:r w:rsidR="004C7AE1" w:rsidRPr="00E71324">
        <w:rPr>
          <w:rFonts w:ascii="Angsana New" w:hAnsi="Angsana New" w:hint="cs"/>
          <w:sz w:val="30"/>
          <w:szCs w:val="30"/>
          <w:cs/>
        </w:rPr>
        <w:t xml:space="preserve">ายน </w:t>
      </w:r>
      <w:r w:rsidR="00146B56" w:rsidRPr="00E71324">
        <w:rPr>
          <w:rFonts w:ascii="Angsana New" w:hAnsi="Angsana New"/>
          <w:sz w:val="30"/>
          <w:szCs w:val="30"/>
        </w:rPr>
        <w:t>2565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คือ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ณ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="00174C35">
        <w:rPr>
          <w:rFonts w:ascii="Angsana New" w:hAnsi="Angsana New"/>
          <w:sz w:val="30"/>
          <w:szCs w:val="30"/>
        </w:rPr>
        <w:t xml:space="preserve"> 2,4</w:t>
      </w:r>
      <w:r w:rsidR="00344410">
        <w:rPr>
          <w:rFonts w:ascii="Angsana New" w:hAnsi="Angsana New"/>
          <w:sz w:val="30"/>
          <w:szCs w:val="30"/>
        </w:rPr>
        <w:t>12</w:t>
      </w:r>
      <w:r w:rsidR="00174C35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และ</w:t>
      </w:r>
      <w:r w:rsidR="004C7AE1" w:rsidRPr="00E71324">
        <w:rPr>
          <w:rFonts w:ascii="Angsana New" w:hAnsi="Angsana New"/>
          <w:sz w:val="30"/>
          <w:szCs w:val="30"/>
        </w:rPr>
        <w:t xml:space="preserve"> </w:t>
      </w:r>
      <w:r w:rsidR="00E71324" w:rsidRPr="00174C35">
        <w:rPr>
          <w:rFonts w:ascii="Angsana New" w:hAnsi="Angsana New"/>
          <w:sz w:val="30"/>
          <w:szCs w:val="30"/>
        </w:rPr>
        <w:t>1,80</w:t>
      </w:r>
      <w:r w:rsidR="00555F89">
        <w:rPr>
          <w:rFonts w:ascii="Angsana New" w:hAnsi="Angsana New"/>
          <w:sz w:val="30"/>
          <w:szCs w:val="30"/>
        </w:rPr>
        <w:t>7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ตามลำดับ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174C35">
        <w:rPr>
          <w:rFonts w:ascii="Angsana New" w:hAnsi="Angsana New"/>
          <w:i/>
          <w:iCs/>
          <w:sz w:val="30"/>
          <w:szCs w:val="30"/>
          <w:cs/>
        </w:rPr>
        <w:t>(</w:t>
      </w:r>
      <w:r w:rsidRPr="00174C35">
        <w:rPr>
          <w:rFonts w:ascii="Angsana New" w:hAnsi="Angsana New"/>
          <w:i/>
          <w:iCs/>
          <w:sz w:val="30"/>
          <w:szCs w:val="30"/>
        </w:rPr>
        <w:t>2564</w:t>
      </w:r>
      <w:r w:rsidRPr="00174C35">
        <w:rPr>
          <w:rFonts w:ascii="Angsana New" w:hAnsi="Angsana New"/>
          <w:i/>
          <w:iCs/>
          <w:sz w:val="30"/>
          <w:szCs w:val="30"/>
          <w:cs/>
        </w:rPr>
        <w:t>:</w:t>
      </w:r>
      <w:r w:rsidRPr="00174C35">
        <w:rPr>
          <w:rFonts w:ascii="Angsana New" w:hAnsi="Angsana New"/>
          <w:i/>
          <w:iCs/>
          <w:sz w:val="30"/>
          <w:szCs w:val="30"/>
        </w:rPr>
        <w:t xml:space="preserve"> </w:t>
      </w:r>
      <w:r w:rsidR="00852166" w:rsidRPr="00174C35">
        <w:rPr>
          <w:rFonts w:ascii="Angsana New" w:hAnsi="Angsana New"/>
          <w:i/>
          <w:iCs/>
          <w:sz w:val="30"/>
          <w:szCs w:val="30"/>
        </w:rPr>
        <w:br/>
      </w:r>
      <w:r w:rsidR="00E71324" w:rsidRPr="00174C35">
        <w:rPr>
          <w:rFonts w:ascii="Angsana New" w:hAnsi="Angsana New"/>
          <w:i/>
          <w:iCs/>
          <w:sz w:val="30"/>
          <w:szCs w:val="30"/>
        </w:rPr>
        <w:t>1,845</w:t>
      </w:r>
      <w:r w:rsidRPr="00174C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74C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74C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74C3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74C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71324" w:rsidRPr="00174C35">
        <w:rPr>
          <w:rFonts w:ascii="Angsana New" w:hAnsi="Angsana New"/>
          <w:i/>
          <w:iCs/>
          <w:sz w:val="30"/>
          <w:szCs w:val="30"/>
        </w:rPr>
        <w:t>1,479</w:t>
      </w:r>
      <w:r w:rsidRPr="00174C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74C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74C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74C3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74C35">
        <w:rPr>
          <w:rFonts w:ascii="Angsana New" w:hAnsi="Angsana New"/>
          <w:i/>
          <w:iCs/>
          <w:sz w:val="30"/>
          <w:szCs w:val="30"/>
          <w:cs/>
        </w:rPr>
        <w:t>)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71324" w:rsidRPr="00174C35">
        <w:rPr>
          <w:rFonts w:ascii="Angsana New" w:hAnsi="Angsana New"/>
          <w:sz w:val="30"/>
          <w:szCs w:val="30"/>
        </w:rPr>
        <w:t>4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และ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71324" w:rsidRPr="00174C35">
        <w:rPr>
          <w:rFonts w:ascii="Angsana New" w:hAnsi="Angsana New"/>
          <w:sz w:val="30"/>
          <w:szCs w:val="30"/>
        </w:rPr>
        <w:t>4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ตามลำดับ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174C35">
        <w:rPr>
          <w:rFonts w:ascii="Angsana New" w:hAnsi="Angsana New"/>
          <w:i/>
          <w:iCs/>
          <w:sz w:val="30"/>
          <w:szCs w:val="30"/>
          <w:cs/>
        </w:rPr>
        <w:t>(</w:t>
      </w:r>
      <w:r w:rsidRPr="00174C35">
        <w:rPr>
          <w:rFonts w:ascii="Angsana New" w:hAnsi="Angsana New"/>
          <w:i/>
          <w:iCs/>
          <w:sz w:val="30"/>
          <w:szCs w:val="30"/>
        </w:rPr>
        <w:t>2564</w:t>
      </w:r>
      <w:r w:rsidRPr="00174C35">
        <w:rPr>
          <w:rFonts w:ascii="Angsana New" w:hAnsi="Angsana New"/>
          <w:i/>
          <w:iCs/>
          <w:sz w:val="30"/>
          <w:szCs w:val="30"/>
          <w:cs/>
        </w:rPr>
        <w:t>:</w:t>
      </w:r>
      <w:r w:rsidRPr="00174C35">
        <w:rPr>
          <w:rFonts w:ascii="Angsana New" w:hAnsi="Angsana New"/>
          <w:i/>
          <w:iCs/>
          <w:sz w:val="30"/>
          <w:szCs w:val="30"/>
        </w:rPr>
        <w:t xml:space="preserve"> </w:t>
      </w:r>
      <w:r w:rsidR="00E71324" w:rsidRPr="00174C35">
        <w:rPr>
          <w:rFonts w:ascii="Angsana New" w:hAnsi="Angsana New"/>
          <w:i/>
          <w:iCs/>
          <w:sz w:val="30"/>
          <w:szCs w:val="30"/>
        </w:rPr>
        <w:t>3</w:t>
      </w:r>
      <w:r w:rsidRPr="00174C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74C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74C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74C3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4C7AE1" w:rsidRPr="00174C35">
        <w:rPr>
          <w:rFonts w:ascii="Angsana New" w:hAnsi="Angsana New"/>
          <w:i/>
          <w:iCs/>
          <w:sz w:val="30"/>
          <w:szCs w:val="30"/>
        </w:rPr>
        <w:t xml:space="preserve"> </w:t>
      </w:r>
      <w:r w:rsidR="00E71324" w:rsidRPr="00174C35">
        <w:rPr>
          <w:rFonts w:ascii="Angsana New" w:hAnsi="Angsana New"/>
          <w:i/>
          <w:iCs/>
          <w:sz w:val="30"/>
          <w:szCs w:val="30"/>
        </w:rPr>
        <w:t>3</w:t>
      </w:r>
      <w:r w:rsidRPr="00174C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74C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74C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74C3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74C35">
        <w:rPr>
          <w:rFonts w:ascii="Angsana New" w:hAnsi="Angsana New"/>
          <w:i/>
          <w:iCs/>
          <w:sz w:val="30"/>
          <w:szCs w:val="30"/>
          <w:cs/>
        </w:rPr>
        <w:t>)  </w:t>
      </w:r>
    </w:p>
    <w:p w14:paraId="57DC6AAF" w14:textId="77777777" w:rsidR="00CD3A0C" w:rsidRPr="00E71324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7BAF46" w14:textId="48D26E05" w:rsidR="007C0B34" w:rsidRPr="00E71324" w:rsidRDefault="007C0B34" w:rsidP="00AF6421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71324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BD37ECC" w14:textId="26491E6A" w:rsidR="007C0B34" w:rsidRPr="00E71324" w:rsidRDefault="007C0B34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92" w:type="dxa"/>
        <w:tblInd w:w="360" w:type="dxa"/>
        <w:tblLook w:val="04A0" w:firstRow="1" w:lastRow="0" w:firstColumn="1" w:lastColumn="0" w:noHBand="0" w:noVBand="1"/>
      </w:tblPr>
      <w:tblGrid>
        <w:gridCol w:w="3420"/>
        <w:gridCol w:w="1525"/>
        <w:gridCol w:w="1625"/>
        <w:gridCol w:w="262"/>
        <w:gridCol w:w="1147"/>
        <w:gridCol w:w="233"/>
        <w:gridCol w:w="1180"/>
      </w:tblGrid>
      <w:tr w:rsidR="00216085" w:rsidRPr="00E71324" w:rsidDel="00D43E7A" w14:paraId="65D49E9F" w14:textId="77777777" w:rsidTr="006174FD">
        <w:tc>
          <w:tcPr>
            <w:tcW w:w="3420" w:type="dxa"/>
            <w:shd w:val="clear" w:color="auto" w:fill="auto"/>
            <w:vAlign w:val="bottom"/>
          </w:tcPr>
          <w:p w14:paraId="1D43D48C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E3DC5AB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32D4FD8D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00FC831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687FBB97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4C8E1D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3" w:type="dxa"/>
            <w:shd w:val="clear" w:color="auto" w:fill="auto"/>
          </w:tcPr>
          <w:p w14:paraId="1EF4A47C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A56FA7F" w14:textId="77777777" w:rsidR="00216085" w:rsidRPr="00E71324" w:rsidDel="00D43E7A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16085" w:rsidRPr="00E71324" w14:paraId="29291045" w14:textId="77777777" w:rsidTr="006174FD">
        <w:tc>
          <w:tcPr>
            <w:tcW w:w="3420" w:type="dxa"/>
            <w:shd w:val="clear" w:color="auto" w:fill="auto"/>
          </w:tcPr>
          <w:p w14:paraId="28D6145A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37D78B53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6308C5B1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62950FA2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0B85AF1E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  <w:shd w:val="clear" w:color="auto" w:fill="auto"/>
          </w:tcPr>
          <w:p w14:paraId="229BCFA4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E7993D4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6085" w:rsidRPr="00E71324" w14:paraId="3CFFB84B" w14:textId="77777777" w:rsidTr="006174FD">
        <w:tc>
          <w:tcPr>
            <w:tcW w:w="3420" w:type="dxa"/>
            <w:shd w:val="clear" w:color="auto" w:fill="auto"/>
          </w:tcPr>
          <w:p w14:paraId="27620242" w14:textId="0BE3AD36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5" w:type="dxa"/>
            <w:shd w:val="clear" w:color="auto" w:fill="auto"/>
          </w:tcPr>
          <w:p w14:paraId="75FD539F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127DFD11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66223DC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E06689D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6E849FE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86B71F6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085" w:rsidRPr="00E71324" w14:paraId="22194F7A" w14:textId="77777777" w:rsidTr="006174FD">
        <w:tc>
          <w:tcPr>
            <w:tcW w:w="3420" w:type="dxa"/>
            <w:shd w:val="clear" w:color="auto" w:fill="auto"/>
          </w:tcPr>
          <w:p w14:paraId="394DEB7D" w14:textId="2B7564AA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642A" w:rsidRPr="00E7132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14:paraId="7D4FF6DE" w14:textId="05936414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E71324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E7132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5" w:type="dxa"/>
            <w:shd w:val="clear" w:color="auto" w:fill="auto"/>
          </w:tcPr>
          <w:p w14:paraId="7FBEA864" w14:textId="472D17C8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504F0D5F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3C0D7E6" w14:textId="2989FAD4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0.085</w:t>
            </w:r>
          </w:p>
        </w:tc>
        <w:tc>
          <w:tcPr>
            <w:tcW w:w="233" w:type="dxa"/>
            <w:shd w:val="clear" w:color="auto" w:fill="auto"/>
          </w:tcPr>
          <w:p w14:paraId="182732A0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2CDF413" w14:textId="01E03898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41.82</w:t>
            </w:r>
          </w:p>
        </w:tc>
      </w:tr>
      <w:tr w:rsidR="00216085" w:rsidRPr="00E71324" w14:paraId="39F2B719" w14:textId="77777777" w:rsidTr="006174FD">
        <w:tc>
          <w:tcPr>
            <w:tcW w:w="3420" w:type="dxa"/>
            <w:shd w:val="clear" w:color="auto" w:fill="auto"/>
          </w:tcPr>
          <w:p w14:paraId="400AB53D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75D7CEA8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731FF9A4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CB8F719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4EEC50EC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AE95B94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456B218B" w14:textId="77777777" w:rsidR="00216085" w:rsidRPr="00E71324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085" w:rsidRPr="00E71324" w14:paraId="0C1803C6" w14:textId="77777777" w:rsidTr="006174FD">
        <w:tc>
          <w:tcPr>
            <w:tcW w:w="3420" w:type="dxa"/>
            <w:shd w:val="clear" w:color="auto" w:fill="auto"/>
          </w:tcPr>
          <w:p w14:paraId="2F671F9C" w14:textId="091DF778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25" w:type="dxa"/>
            <w:shd w:val="clear" w:color="auto" w:fill="auto"/>
          </w:tcPr>
          <w:p w14:paraId="2234823C" w14:textId="77777777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5374F41D" w14:textId="77777777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8C5DED7" w14:textId="77777777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A02C3EE" w14:textId="77777777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7237BE6" w14:textId="77777777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754D262" w14:textId="77777777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085" w:rsidRPr="00E71324" w14:paraId="36C61217" w14:textId="77777777" w:rsidTr="006174FD">
        <w:tc>
          <w:tcPr>
            <w:tcW w:w="3420" w:type="dxa"/>
            <w:shd w:val="clear" w:color="auto" w:fill="auto"/>
          </w:tcPr>
          <w:p w14:paraId="10557450" w14:textId="12D4D471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5" w:type="dxa"/>
            <w:shd w:val="clear" w:color="auto" w:fill="auto"/>
          </w:tcPr>
          <w:p w14:paraId="395BC913" w14:textId="6F6FE7A5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5" w:type="dxa"/>
            <w:shd w:val="clear" w:color="auto" w:fill="auto"/>
          </w:tcPr>
          <w:p w14:paraId="113DB798" w14:textId="053DA00A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07B905F5" w14:textId="77777777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60264345" w14:textId="07458B3C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0.075</w:t>
            </w:r>
          </w:p>
        </w:tc>
        <w:tc>
          <w:tcPr>
            <w:tcW w:w="233" w:type="dxa"/>
            <w:shd w:val="clear" w:color="auto" w:fill="auto"/>
          </w:tcPr>
          <w:p w14:paraId="36EFA1E8" w14:textId="77777777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22231414" w14:textId="6E40CA89" w:rsidR="00216085" w:rsidRPr="00E71324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36.90</w:t>
            </w:r>
          </w:p>
        </w:tc>
      </w:tr>
    </w:tbl>
    <w:p w14:paraId="3242899F" w14:textId="3DA66C75" w:rsidR="00216085" w:rsidRPr="00E71324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349B9A39" w14:textId="50784EC1" w:rsidR="00216085" w:rsidRPr="00E71324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327217FB" w14:textId="5E0ED82A" w:rsidR="00216085" w:rsidRPr="00E71324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7A87B73E" w14:textId="438DCC9F" w:rsidR="00216085" w:rsidRPr="00E71324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31EFB66C" w14:textId="77777777" w:rsidR="00216085" w:rsidRPr="00E71324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5E103A4E" w14:textId="3FC73652" w:rsidR="00523E37" w:rsidRPr="00E71324" w:rsidRDefault="00B91459" w:rsidP="00AF6421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 w:rsidR="00846A29" w:rsidRPr="00E7132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501C45B" w14:textId="77777777" w:rsidR="005639D1" w:rsidRPr="00E71324" w:rsidRDefault="005639D1" w:rsidP="00563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p w14:paraId="47953704" w14:textId="37C11F77" w:rsidR="00E80FFA" w:rsidRPr="00E71324" w:rsidRDefault="0080116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2B783E">
        <w:rPr>
          <w:rFonts w:ascii="Angsana New" w:hAnsi="Angsana New" w:hint="cs"/>
          <w:sz w:val="30"/>
          <w:szCs w:val="30"/>
          <w:cs/>
        </w:rPr>
        <w:t>เก้า</w:t>
      </w:r>
      <w:r w:rsidRPr="00E7132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2677E">
        <w:rPr>
          <w:rFonts w:ascii="Angsana New" w:hAnsi="Angsana New"/>
          <w:sz w:val="30"/>
          <w:szCs w:val="30"/>
        </w:rPr>
        <w:br/>
      </w:r>
      <w:r w:rsidR="004C7AE1" w:rsidRPr="00E71324">
        <w:rPr>
          <w:rFonts w:ascii="Angsana New" w:hAnsi="Angsana New"/>
          <w:sz w:val="30"/>
          <w:szCs w:val="30"/>
        </w:rPr>
        <w:t xml:space="preserve">30 </w:t>
      </w:r>
      <w:r w:rsidR="003D296E" w:rsidRPr="00E71324">
        <w:rPr>
          <w:rFonts w:ascii="Angsana New" w:hAnsi="Angsana New" w:hint="cs"/>
          <w:sz w:val="30"/>
          <w:szCs w:val="30"/>
          <w:cs/>
        </w:rPr>
        <w:t>กันยายน</w:t>
      </w:r>
      <w:r w:rsidR="004C7AE1"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="007C0B34" w:rsidRPr="00E71324">
        <w:rPr>
          <w:rFonts w:ascii="Angsana New" w:hAnsi="Angsana New"/>
          <w:sz w:val="30"/>
          <w:szCs w:val="30"/>
        </w:rPr>
        <w:t>2565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="00CD3A0C" w:rsidRPr="00E71324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</w:t>
      </w:r>
      <w:r w:rsidR="004E04AA" w:rsidRPr="00E71324">
        <w:rPr>
          <w:rFonts w:ascii="Angsana New" w:hAnsi="Angsana New" w:hint="cs"/>
          <w:sz w:val="30"/>
          <w:szCs w:val="30"/>
          <w:cs/>
        </w:rPr>
        <w:t>ที่ประกาศใช้</w:t>
      </w:r>
      <w:r w:rsidR="00CD3A0C" w:rsidRPr="00E71324">
        <w:rPr>
          <w:rFonts w:ascii="Angsana New" w:hAnsi="Angsana New"/>
          <w:sz w:val="30"/>
          <w:szCs w:val="30"/>
          <w:cs/>
        </w:rPr>
        <w:t xml:space="preserve"> </w:t>
      </w:r>
      <w:r w:rsidR="00CD3A0C" w:rsidRPr="00E71324">
        <w:rPr>
          <w:rFonts w:ascii="Angsana New" w:hAnsi="Angsana New" w:hint="cs"/>
          <w:sz w:val="30"/>
          <w:szCs w:val="30"/>
          <w:cs/>
        </w:rPr>
        <w:t>มีสาเหตุหลักจากปัจจัยดังต่อไปนี้</w:t>
      </w:r>
    </w:p>
    <w:p w14:paraId="6D5A3BC2" w14:textId="77777777" w:rsidR="00CD3A0C" w:rsidRPr="00E71324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A555BC" w14:textId="0D780451" w:rsidR="00E80FFA" w:rsidRPr="00E71324" w:rsidRDefault="00386B98" w:rsidP="00E80FFA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</w:rPr>
        <w:t>สิทธิประโยชน์</w:t>
      </w:r>
      <w:r w:rsidR="00FC7F66" w:rsidRPr="00E71324">
        <w:rPr>
          <w:rFonts w:ascii="Angsana New" w:hAnsi="Angsana New" w:hint="cs"/>
          <w:sz w:val="30"/>
          <w:szCs w:val="30"/>
          <w:cs/>
        </w:rPr>
        <w:t>จาก</w:t>
      </w:r>
      <w:r w:rsidRPr="00E71324">
        <w:rPr>
          <w:rFonts w:ascii="Angsana New" w:hAnsi="Angsana New" w:hint="cs"/>
          <w:sz w:val="30"/>
          <w:szCs w:val="30"/>
          <w:cs/>
        </w:rPr>
        <w:t>การส่งเสริมการลงทุน</w:t>
      </w:r>
    </w:p>
    <w:p w14:paraId="51CD923A" w14:textId="543CCE1B" w:rsidR="00386B98" w:rsidRPr="00E71324" w:rsidRDefault="00386B98" w:rsidP="00386B98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</w:rPr>
        <w:t>การใช้ประโยชน์จากขาดทุนสะสมยกมา</w:t>
      </w:r>
      <w:r w:rsidR="00FC7F66" w:rsidRPr="00E71324">
        <w:rPr>
          <w:rFonts w:ascii="Angsana New" w:hAnsi="Angsana New" w:hint="cs"/>
          <w:sz w:val="30"/>
          <w:szCs w:val="30"/>
          <w:cs/>
        </w:rPr>
        <w:t>ที่เดิมไม่ได้บันทึก</w:t>
      </w:r>
    </w:p>
    <w:p w14:paraId="3BBBBE58" w14:textId="77777777" w:rsidR="00C00AAD" w:rsidRPr="00E71324" w:rsidRDefault="00C00AAD" w:rsidP="00C00A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6C7BB06" w14:textId="77777777" w:rsidR="00523E37" w:rsidRPr="00E71324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E71324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775EA99F" w14:textId="77777777" w:rsidR="00523E37" w:rsidRPr="00E71324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59E2DCE" w14:textId="77777777" w:rsidR="00523E37" w:rsidRPr="00E71324" w:rsidRDefault="00523E37" w:rsidP="00523E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71324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7132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04FE0D3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3370BFD7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132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7C75FF" w14:textId="77777777" w:rsidR="00523E37" w:rsidRPr="00E71324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tbl>
      <w:tblPr>
        <w:tblpPr w:leftFromText="180" w:rightFromText="180" w:vertAnchor="text" w:horzAnchor="margin" w:tblpX="485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E71324" w14:paraId="158999BD" w14:textId="77777777" w:rsidTr="006A01A1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4CC777C6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713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E713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E713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E71324" w14:paraId="108AD330" w14:textId="77777777" w:rsidTr="006A01A1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5ADB960A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E71324" w14:paraId="26A87B40" w14:textId="77777777" w:rsidTr="006A01A1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D48C70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E71324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E71324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0EB928FC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E71324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E71324" w14:paraId="36461E68" w14:textId="77777777" w:rsidTr="006A01A1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288D0D22" w14:textId="77777777" w:rsidR="00523E37" w:rsidRPr="00E71324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E71324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713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281EF36A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F0F4009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713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E71324" w14:paraId="59EC8352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3B095326" w14:textId="77777777" w:rsidR="00523E37" w:rsidRPr="00E71324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713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E71324" w14:paraId="1BC45D4B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6176C903" w14:textId="2191AAB9" w:rsidR="00523E37" w:rsidRPr="00E71324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C7AE1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D296E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="004C7AE1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="004C7AE1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E71324" w14:paraId="6186DCD9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573BCFAD" w14:textId="77777777" w:rsidR="00523E37" w:rsidRPr="00E71324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2C9AF9FD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752617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9432FA0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86B98" w:rsidRPr="00E71324" w14:paraId="6A7A3214" w14:textId="77777777" w:rsidTr="006A01A1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0DD354DD" w14:textId="77777777" w:rsidR="00386B98" w:rsidRPr="00E71324" w:rsidRDefault="00386B98" w:rsidP="00386B98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E713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E71324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E7132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F6B6890" w14:textId="42396764" w:rsidR="00386B98" w:rsidRPr="00E71324" w:rsidRDefault="00533683" w:rsidP="00FB10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2,973</w:t>
            </w:r>
          </w:p>
        </w:tc>
        <w:tc>
          <w:tcPr>
            <w:tcW w:w="180" w:type="dxa"/>
            <w:vAlign w:val="bottom"/>
          </w:tcPr>
          <w:p w14:paraId="56976B0D" w14:textId="77777777" w:rsidR="00386B98" w:rsidRPr="00E71324" w:rsidRDefault="00386B98" w:rsidP="00386B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F2AC9D" w14:textId="6D5DD623" w:rsidR="00386B98" w:rsidRPr="00FB105D" w:rsidRDefault="00533683" w:rsidP="00FB10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2,973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D4C32D" w14:textId="77777777" w:rsidR="00386B98" w:rsidRPr="00E71324" w:rsidRDefault="00386B98" w:rsidP="00386B98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05B68" w14:textId="229AC111" w:rsidR="00386B98" w:rsidRPr="00E71324" w:rsidRDefault="00FB105D" w:rsidP="00386B9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3CF7840" w14:textId="77777777" w:rsidR="00386B98" w:rsidRPr="00E71324" w:rsidRDefault="00386B98" w:rsidP="00386B98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45166C" w14:textId="05E24D6A" w:rsidR="00386B98" w:rsidRPr="00E71324" w:rsidRDefault="00FB105D" w:rsidP="00386B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1,080</w:t>
            </w:r>
          </w:p>
        </w:tc>
      </w:tr>
      <w:tr w:rsidR="00533683" w:rsidRPr="00E71324" w14:paraId="7FDB563A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15EE2188" w14:textId="398A9A38" w:rsidR="00533683" w:rsidRPr="00E71324" w:rsidRDefault="00533683" w:rsidP="004778D4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6B89242A" w14:textId="77777777" w:rsidR="00533683" w:rsidRPr="00E71324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73D3D39" w14:textId="77777777" w:rsidR="00533683" w:rsidRPr="00E71324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53625ECA" w14:textId="77777777" w:rsidR="00533683" w:rsidRPr="00E71324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E71324" w14:paraId="1FF96D01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0F2F99A8" w14:textId="6BA52508" w:rsidR="00533683" w:rsidRPr="00E71324" w:rsidRDefault="00533683" w:rsidP="004778D4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302671C3" w14:textId="77777777" w:rsidR="00533683" w:rsidRPr="00E71324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E7145D" w14:textId="77777777" w:rsidR="00533683" w:rsidRPr="00E71324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5051B69" w14:textId="77777777" w:rsidR="00533683" w:rsidRPr="00E71324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E71324" w14:paraId="67B8603D" w14:textId="77777777" w:rsidTr="006A01A1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C87F006" w14:textId="77777777" w:rsidR="00533683" w:rsidRPr="00E71324" w:rsidRDefault="00533683" w:rsidP="004778D4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E713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E71324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E7132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60FE0E3" w14:textId="6419DCAF" w:rsidR="00533683" w:rsidRPr="00E71324" w:rsidRDefault="00533683" w:rsidP="004778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1,424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A331B9D" w14:textId="77777777" w:rsidR="00533683" w:rsidRPr="00E71324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B723E3" w14:textId="6B311134" w:rsidR="00533683" w:rsidRPr="00E71324" w:rsidRDefault="00533683" w:rsidP="004778D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1,424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E88ABC" w14:textId="77777777" w:rsidR="00533683" w:rsidRPr="00E71324" w:rsidRDefault="00533683" w:rsidP="004778D4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F553E" w14:textId="74DDBEA1" w:rsidR="00533683" w:rsidRPr="00E71324" w:rsidRDefault="00533683" w:rsidP="0053368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160A9C" w14:textId="77777777" w:rsidR="00533683" w:rsidRPr="00E71324" w:rsidRDefault="00533683" w:rsidP="004778D4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1C967" w14:textId="34E0B952" w:rsidR="00533683" w:rsidRPr="00E71324" w:rsidRDefault="00533683" w:rsidP="00533683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E37" w:rsidRPr="00E71324" w14:paraId="02978D2E" w14:textId="77777777" w:rsidTr="006A01A1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0A362A64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5B0500CA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713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69FC23A4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08F037C1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E713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E713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E71324" w14:paraId="78218380" w14:textId="77777777" w:rsidTr="006A01A1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0B0FDBAE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6B5E01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4023B40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7CA5C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0B0989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985A5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08B93E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8978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E71324" w14:paraId="212412C5" w14:textId="77777777" w:rsidTr="006A01A1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BECD92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0AE12E7D" w14:textId="77777777" w:rsidR="00523E37" w:rsidRPr="00E71324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E71324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BC119B8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049D68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177878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45757DB1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E71324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E7132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63D0EF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5B532E4C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E71324" w14:paraId="6A60F9D9" w14:textId="77777777" w:rsidTr="006A01A1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7FF0DE63" w14:textId="77777777" w:rsidR="00523E37" w:rsidRPr="00E71324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6907F77" w14:textId="77777777" w:rsidR="00523E37" w:rsidRPr="00E71324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076C9AF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823DCB1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D67341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713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105AB5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6674A047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35AB6C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CFE09BA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C806F4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BF8513" w14:textId="77777777" w:rsidR="00523E37" w:rsidRPr="00E71324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7132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713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E71324" w14:paraId="7F3F638B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255DF2C5" w14:textId="77777777" w:rsidR="00523E37" w:rsidRPr="00E71324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2037297D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713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E71324" w14:paraId="455C9148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3DDAC21C" w14:textId="360E58B5" w:rsidR="00523E37" w:rsidRPr="00E71324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4A2A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483" w:type="dxa"/>
            <w:gridSpan w:val="11"/>
          </w:tcPr>
          <w:p w14:paraId="0C557455" w14:textId="77777777" w:rsidR="00523E37" w:rsidRPr="00E71324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A2A" w:rsidRPr="00E71324" w14:paraId="071D8D80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20037861" w14:textId="77777777" w:rsidR="00AA4A2A" w:rsidRPr="00E71324" w:rsidRDefault="00AA4A2A" w:rsidP="00AA4A2A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E713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AA4A2A" w:rsidRPr="00E71324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AA4A2A" w:rsidRPr="00E71324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B109B2B" w14:textId="77777777" w:rsidR="00AA4A2A" w:rsidRPr="00E71324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A2A" w:rsidRPr="00E71324" w14:paraId="449DF253" w14:textId="77777777" w:rsidTr="006A01A1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3CA28EA" w14:textId="77777777" w:rsidR="00AA4A2A" w:rsidRPr="00E71324" w:rsidRDefault="00AA4A2A" w:rsidP="00AA4A2A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E713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7132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E71324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E7132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10227200" w:rsidR="00AA4A2A" w:rsidRPr="00E71324" w:rsidRDefault="00AA4A2A" w:rsidP="009126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0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71D3CD4" w14:textId="77777777" w:rsidR="00AA4A2A" w:rsidRPr="00E71324" w:rsidRDefault="00AA4A2A" w:rsidP="009126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03AA8BA2" w:rsidR="00AA4A2A" w:rsidRPr="00E71324" w:rsidRDefault="00AA4A2A" w:rsidP="0091263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A01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E713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AA4A2A" w:rsidRPr="00E71324" w:rsidRDefault="00AA4A2A" w:rsidP="0091263E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1392634E" w:rsidR="00AA4A2A" w:rsidRPr="00E71324" w:rsidRDefault="00AA4A2A" w:rsidP="009126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AA4A2A" w:rsidRPr="00E71324" w:rsidRDefault="00AA4A2A" w:rsidP="0091263E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63B1A1D7" w:rsidR="00AA4A2A" w:rsidRPr="00E71324" w:rsidRDefault="00AA4A2A" w:rsidP="0091263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1324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</w:tr>
    </w:tbl>
    <w:p w14:paraId="4031C004" w14:textId="77777777" w:rsidR="00E6076C" w:rsidRPr="00E71324" w:rsidRDefault="00E6076C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644719BE" w14:textId="4538AE35" w:rsidR="00A34A98" w:rsidRPr="00FB105D" w:rsidRDefault="00A34A98" w:rsidP="00FB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sz w:val="28"/>
          <w:szCs w:val="28"/>
        </w:rPr>
      </w:pPr>
      <w:r w:rsidRPr="00E71324">
        <w:rPr>
          <w:rFonts w:ascii="Angsana New" w:hAnsi="Angsana New"/>
          <w:b/>
          <w:sz w:val="32"/>
          <w:szCs w:val="32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F324CEE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E71324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77777777" w:rsidR="00523E37" w:rsidRPr="00E71324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713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E71324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E71324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713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E71324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E71324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7132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E71324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77777777" w:rsidR="00523E37" w:rsidRPr="00E71324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132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E7132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DD48AA9" w14:textId="589F22FF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78D9C092" w14:textId="77777777" w:rsidR="00FB105D" w:rsidRDefault="00FB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DD850CE" w14:textId="2B230093" w:rsidR="00523E37" w:rsidRPr="00E71324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E71324">
        <w:rPr>
          <w:rFonts w:ascii="Angsana New" w:hAnsi="Angsana New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22"/>
        <w:gridCol w:w="273"/>
        <w:gridCol w:w="2122"/>
      </w:tblGrid>
      <w:tr w:rsidR="00523E37" w:rsidRPr="00E71324" w14:paraId="0E1252A6" w14:textId="77777777" w:rsidTr="00595EA0">
        <w:tc>
          <w:tcPr>
            <w:tcW w:w="2648" w:type="pct"/>
          </w:tcPr>
          <w:p w14:paraId="7CB4BEAF" w14:textId="4838F1B9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0B34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D296E" w:rsidRPr="00E713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4A2A" w:rsidRPr="00E713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47" w:type="pct"/>
          </w:tcPr>
          <w:p w14:paraId="3D043C2E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6858D3F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2C88903E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E71324" w14:paraId="7FF42E3E" w14:textId="77777777" w:rsidTr="00595EA0">
        <w:tc>
          <w:tcPr>
            <w:tcW w:w="2648" w:type="pct"/>
          </w:tcPr>
          <w:p w14:paraId="6FF95FA7" w14:textId="77777777" w:rsidR="00523E37" w:rsidRPr="00E7132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2" w:type="pct"/>
            <w:gridSpan w:val="3"/>
          </w:tcPr>
          <w:p w14:paraId="4CD77018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E71324" w14:paraId="0CDC5D35" w14:textId="77777777" w:rsidTr="00595EA0">
        <w:tc>
          <w:tcPr>
            <w:tcW w:w="2648" w:type="pct"/>
          </w:tcPr>
          <w:p w14:paraId="559F0572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47" w:type="pct"/>
          </w:tcPr>
          <w:p w14:paraId="50A0C93E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3553FC4" w14:textId="77777777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87C1FCA" w14:textId="3E69F9D6" w:rsidR="00523E37" w:rsidRPr="00E7132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E71324" w14:paraId="5FB65D6E" w14:textId="77777777" w:rsidTr="00595EA0">
        <w:tc>
          <w:tcPr>
            <w:tcW w:w="2648" w:type="pct"/>
          </w:tcPr>
          <w:p w14:paraId="77E21EF6" w14:textId="2F0E18DC" w:rsidR="00016DE8" w:rsidRPr="00E71324" w:rsidRDefault="00E4356F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ส่วนปรับปรุงอาคาร</w:t>
            </w:r>
          </w:p>
        </w:tc>
        <w:tc>
          <w:tcPr>
            <w:tcW w:w="1047" w:type="pct"/>
          </w:tcPr>
          <w:p w14:paraId="38CABDA7" w14:textId="26046C9D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4DA73ED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5B9E3725" w14:textId="00D60C8C" w:rsidR="00016DE8" w:rsidRPr="00E71324" w:rsidRDefault="00016DE8" w:rsidP="0038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56F" w:rsidRPr="00E71324" w14:paraId="4B475BF4" w14:textId="77777777" w:rsidTr="00595EA0">
        <w:tc>
          <w:tcPr>
            <w:tcW w:w="2648" w:type="pct"/>
          </w:tcPr>
          <w:p w14:paraId="1F011DC1" w14:textId="5980EA0D" w:rsidR="00E4356F" w:rsidRPr="00E71324" w:rsidRDefault="00E4356F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และการก่อสร้างที่เกี่ยวข้อง</w:t>
            </w:r>
          </w:p>
        </w:tc>
        <w:tc>
          <w:tcPr>
            <w:tcW w:w="1047" w:type="pct"/>
          </w:tcPr>
          <w:p w14:paraId="08DF4524" w14:textId="3AE4BC2F" w:rsidR="00E4356F" w:rsidRPr="00E71324" w:rsidRDefault="00FB105D" w:rsidP="004D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8,526</w:t>
            </w:r>
          </w:p>
        </w:tc>
        <w:tc>
          <w:tcPr>
            <w:tcW w:w="149" w:type="pct"/>
          </w:tcPr>
          <w:p w14:paraId="786C2940" w14:textId="77777777" w:rsidR="00E4356F" w:rsidRPr="00E71324" w:rsidRDefault="00E4356F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68777EC6" w14:textId="2B0FC4DD" w:rsidR="00E4356F" w:rsidRPr="00E71324" w:rsidRDefault="00FB105D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618E" w:rsidRPr="00E71324" w14:paraId="62599FB1" w14:textId="77777777" w:rsidTr="00595EA0">
        <w:tc>
          <w:tcPr>
            <w:tcW w:w="2648" w:type="pct"/>
          </w:tcPr>
          <w:p w14:paraId="7A9432D2" w14:textId="328038A1" w:rsidR="004D618E" w:rsidRPr="00E71324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47" w:type="pct"/>
          </w:tcPr>
          <w:p w14:paraId="226EA3EB" w14:textId="09E0A858" w:rsidR="004D618E" w:rsidRPr="00E71324" w:rsidRDefault="00FB105D" w:rsidP="004D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9" w:type="pct"/>
          </w:tcPr>
          <w:p w14:paraId="09932B24" w14:textId="77777777" w:rsidR="004D618E" w:rsidRPr="00E71324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6DEAC377" w14:textId="17001772" w:rsidR="004D618E" w:rsidRPr="00E71324" w:rsidRDefault="00FB105D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E71324" w14:paraId="4FF0817E" w14:textId="77777777" w:rsidTr="00595EA0">
        <w:tc>
          <w:tcPr>
            <w:tcW w:w="2648" w:type="pct"/>
          </w:tcPr>
          <w:p w14:paraId="722B40BD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6998EED8" w:rsidR="00016DE8" w:rsidRPr="00E71324" w:rsidRDefault="00FB105D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8,625</w:t>
            </w:r>
          </w:p>
        </w:tc>
        <w:tc>
          <w:tcPr>
            <w:tcW w:w="149" w:type="pct"/>
          </w:tcPr>
          <w:p w14:paraId="6DF97560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2D80A82D" w:rsidR="00016DE8" w:rsidRPr="00FB105D" w:rsidRDefault="00FB105D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10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16DE8" w:rsidRPr="00E71324" w14:paraId="24B7C519" w14:textId="77777777" w:rsidTr="00595EA0">
        <w:tc>
          <w:tcPr>
            <w:tcW w:w="2648" w:type="pct"/>
          </w:tcPr>
          <w:p w14:paraId="58A4A0C7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</w:tcPr>
          <w:p w14:paraId="3EB8E29C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</w:tcPr>
          <w:p w14:paraId="55DA5F3A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</w:tcBorders>
          </w:tcPr>
          <w:p w14:paraId="358404C5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6DE8" w:rsidRPr="00E71324" w14:paraId="6F2F2127" w14:textId="77777777" w:rsidTr="00595EA0">
        <w:tc>
          <w:tcPr>
            <w:tcW w:w="2648" w:type="pct"/>
          </w:tcPr>
          <w:p w14:paraId="39110728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47" w:type="pct"/>
          </w:tcPr>
          <w:p w14:paraId="5D4C5069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3B5C5E7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F760F1F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6DE8" w:rsidRPr="00E71324" w14:paraId="005BC1BB" w14:textId="77777777" w:rsidTr="00595EA0">
        <w:tc>
          <w:tcPr>
            <w:tcW w:w="2648" w:type="pct"/>
          </w:tcPr>
          <w:p w14:paraId="7E17CFF9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047" w:type="pct"/>
          </w:tcPr>
          <w:p w14:paraId="72927891" w14:textId="3EB1AC3D" w:rsidR="00016DE8" w:rsidRPr="00E71324" w:rsidRDefault="00FB105D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151,780</w:t>
            </w:r>
          </w:p>
        </w:tc>
        <w:tc>
          <w:tcPr>
            <w:tcW w:w="149" w:type="pct"/>
          </w:tcPr>
          <w:p w14:paraId="78284F47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D7659B1" w14:textId="6A0EB5A3" w:rsidR="00016DE8" w:rsidRPr="00E71324" w:rsidRDefault="00FB105D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150,088</w:t>
            </w:r>
          </w:p>
        </w:tc>
      </w:tr>
      <w:tr w:rsidR="00016DE8" w:rsidRPr="00E71324" w14:paraId="05AC6AA0" w14:textId="77777777" w:rsidTr="00595EA0">
        <w:tc>
          <w:tcPr>
            <w:tcW w:w="2648" w:type="pct"/>
          </w:tcPr>
          <w:p w14:paraId="5B23E206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047" w:type="pct"/>
          </w:tcPr>
          <w:p w14:paraId="0AA2D7C7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3C95C2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349EA40" w14:textId="00FF822B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E71324" w14:paraId="5E05DCDE" w14:textId="77777777" w:rsidTr="00595EA0">
        <w:tc>
          <w:tcPr>
            <w:tcW w:w="2648" w:type="pct"/>
          </w:tcPr>
          <w:p w14:paraId="428339A4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71324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047" w:type="pct"/>
          </w:tcPr>
          <w:p w14:paraId="3F47274A" w14:textId="2E38D547" w:rsidR="00016DE8" w:rsidRPr="00E71324" w:rsidRDefault="00FB105D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4,847</w:t>
            </w:r>
          </w:p>
        </w:tc>
        <w:tc>
          <w:tcPr>
            <w:tcW w:w="149" w:type="pct"/>
          </w:tcPr>
          <w:p w14:paraId="27BB0C23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DCD74C7" w14:textId="38F7D13C" w:rsidR="00016DE8" w:rsidRPr="00E71324" w:rsidRDefault="00FB105D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595EA0" w:rsidRPr="00E71324" w14:paraId="15A3DE47" w14:textId="77777777" w:rsidTr="00595EA0">
        <w:trPr>
          <w:trHeight w:val="452"/>
        </w:trPr>
        <w:tc>
          <w:tcPr>
            <w:tcW w:w="2648" w:type="pct"/>
          </w:tcPr>
          <w:p w14:paraId="3D818BE8" w14:textId="3456F898" w:rsidR="00595EA0" w:rsidRPr="00E71324" w:rsidRDefault="00595EA0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95EA0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สินเชื่อเพื่อการนำเข้าสำหรับซื้อสินค้าและวัสดุที่ยังไม่ได้ใช้</w:t>
            </w:r>
          </w:p>
        </w:tc>
        <w:tc>
          <w:tcPr>
            <w:tcW w:w="1047" w:type="pct"/>
          </w:tcPr>
          <w:p w14:paraId="2DE10EBC" w14:textId="40E3F11D" w:rsidR="00595EA0" w:rsidRDefault="00057BB5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34,743</w:t>
            </w:r>
          </w:p>
        </w:tc>
        <w:tc>
          <w:tcPr>
            <w:tcW w:w="149" w:type="pct"/>
          </w:tcPr>
          <w:p w14:paraId="2DFF18C4" w14:textId="77777777" w:rsidR="00595EA0" w:rsidRPr="00E71324" w:rsidRDefault="00595EA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2E65E235" w14:textId="61B1CD30" w:rsidR="00595EA0" w:rsidRDefault="00595EA0" w:rsidP="0059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E71324" w14:paraId="15B12739" w14:textId="77777777" w:rsidTr="00595EA0">
        <w:tc>
          <w:tcPr>
            <w:tcW w:w="2648" w:type="pct"/>
          </w:tcPr>
          <w:p w14:paraId="1688CE47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3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</w:tcPr>
          <w:p w14:paraId="195E3F7B" w14:textId="0E2C3EBD" w:rsidR="00016DE8" w:rsidRPr="00E71324" w:rsidRDefault="002B783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10A12">
              <w:rPr>
                <w:rFonts w:ascii="Angsana New" w:hAnsi="Angsana New"/>
                <w:b/>
                <w:bCs/>
                <w:sz w:val="30"/>
                <w:szCs w:val="30"/>
              </w:rPr>
              <w:t>91,370</w:t>
            </w:r>
          </w:p>
        </w:tc>
        <w:tc>
          <w:tcPr>
            <w:tcW w:w="149" w:type="pct"/>
          </w:tcPr>
          <w:p w14:paraId="4FB60250" w14:textId="77777777" w:rsidR="00016DE8" w:rsidRPr="00E71324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8C7C" w14:textId="5279A5F5" w:rsidR="00016DE8" w:rsidRPr="00E71324" w:rsidRDefault="002B783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150,969</w:t>
            </w:r>
          </w:p>
        </w:tc>
      </w:tr>
    </w:tbl>
    <w:p w14:paraId="483A75B2" w14:textId="77777777" w:rsidR="00523E37" w:rsidRPr="00E7132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05C20C27" w14:textId="3B46D1B3" w:rsidR="00523E37" w:rsidRPr="00E71324" w:rsidRDefault="00523E37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</w:rPr>
        <w:t>กลุ่ม</w:t>
      </w:r>
      <w:r w:rsidRPr="00E71324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E71324">
        <w:rPr>
          <w:rFonts w:ascii="Angsana New" w:hAnsi="Angsana New" w:hint="cs"/>
          <w:sz w:val="30"/>
          <w:szCs w:val="30"/>
          <w:cs/>
        </w:rPr>
        <w:t>หลาย</w:t>
      </w:r>
      <w:r w:rsidRPr="00E71324">
        <w:rPr>
          <w:rFonts w:ascii="Angsana New" w:hAnsi="Angsana New"/>
          <w:sz w:val="30"/>
          <w:szCs w:val="30"/>
          <w:cs/>
        </w:rPr>
        <w:t>แห่งเพื่อการใช้ไฟฟ้าเป็นจำนวนเงิน</w:t>
      </w:r>
      <w:bookmarkStart w:id="1" w:name="_Hlk15140887"/>
      <w:r w:rsidR="005639D1" w:rsidRPr="00E71324">
        <w:rPr>
          <w:rFonts w:ascii="Angsana New" w:hAnsi="Angsana New"/>
          <w:sz w:val="30"/>
          <w:szCs w:val="30"/>
        </w:rPr>
        <w:t xml:space="preserve"> </w:t>
      </w:r>
      <w:bookmarkEnd w:id="1"/>
      <w:r w:rsidR="00FB105D" w:rsidRPr="0071346E">
        <w:rPr>
          <w:rFonts w:ascii="Angsana New" w:hAnsi="Angsana New"/>
          <w:sz w:val="30"/>
          <w:szCs w:val="30"/>
        </w:rPr>
        <w:t>14.7</w:t>
      </w:r>
      <w:r w:rsidR="003D296E" w:rsidRPr="0071346E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sz w:val="30"/>
          <w:szCs w:val="30"/>
        </w:rPr>
        <w:t> 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71324">
        <w:rPr>
          <w:rFonts w:ascii="Angsana New" w:hAnsi="Angsana New"/>
          <w:i/>
          <w:iCs/>
          <w:sz w:val="30"/>
          <w:szCs w:val="30"/>
        </w:rPr>
        <w:t>256</w:t>
      </w:r>
      <w:r w:rsidR="00AA4A2A" w:rsidRPr="00E71324">
        <w:rPr>
          <w:rFonts w:ascii="Angsana New" w:hAnsi="Angsana New"/>
          <w:i/>
          <w:iCs/>
          <w:sz w:val="30"/>
          <w:szCs w:val="30"/>
        </w:rPr>
        <w:t>4</w:t>
      </w:r>
      <w:r w:rsidRPr="00E71324">
        <w:rPr>
          <w:rFonts w:ascii="Angsana New" w:hAnsi="Angsana New"/>
          <w:i/>
          <w:iCs/>
          <w:sz w:val="30"/>
          <w:szCs w:val="30"/>
        </w:rPr>
        <w:t>:</w:t>
      </w:r>
      <w:r w:rsidR="00A34A98"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E71324">
        <w:rPr>
          <w:rFonts w:ascii="Angsana New" w:hAnsi="Angsana New"/>
          <w:i/>
          <w:iCs/>
          <w:sz w:val="30"/>
          <w:szCs w:val="30"/>
        </w:rPr>
        <w:t>14.7</w:t>
      </w:r>
      <w:r w:rsidR="005A6A3D" w:rsidRPr="00E71324">
        <w:rPr>
          <w:rFonts w:ascii="Angsana New" w:hAnsi="Angsana New"/>
          <w:i/>
          <w:iCs/>
          <w:sz w:val="30"/>
          <w:szCs w:val="30"/>
        </w:rPr>
        <w:t xml:space="preserve"> </w:t>
      </w:r>
      <w:r w:rsidRPr="00E7132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และค้ำประกันผลงานเป็นจำนวนเงิน</w:t>
      </w:r>
      <w:bookmarkStart w:id="2" w:name="_Hlk15140898"/>
      <w:r w:rsidR="005639D1" w:rsidRPr="00E71324">
        <w:rPr>
          <w:rFonts w:ascii="Angsana New" w:hAnsi="Angsana New"/>
          <w:sz w:val="30"/>
          <w:szCs w:val="30"/>
        </w:rPr>
        <w:t xml:space="preserve"> </w:t>
      </w:r>
      <w:r w:rsidR="00FB105D" w:rsidRPr="0071346E">
        <w:rPr>
          <w:rFonts w:ascii="Angsana New" w:hAnsi="Angsana New"/>
          <w:sz w:val="30"/>
          <w:szCs w:val="30"/>
        </w:rPr>
        <w:t>137.0</w:t>
      </w:r>
      <w:r w:rsidRPr="00E71324">
        <w:rPr>
          <w:rFonts w:ascii="Angsana New" w:hAnsi="Angsana New"/>
          <w:sz w:val="30"/>
          <w:szCs w:val="30"/>
        </w:rPr>
        <w:t xml:space="preserve"> </w:t>
      </w:r>
      <w:bookmarkEnd w:id="2"/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71324">
        <w:rPr>
          <w:rFonts w:ascii="Angsana New" w:hAnsi="Angsana New"/>
          <w:i/>
          <w:iCs/>
          <w:sz w:val="30"/>
          <w:szCs w:val="30"/>
        </w:rPr>
        <w:t>256</w:t>
      </w:r>
      <w:r w:rsidR="00AA4A2A" w:rsidRPr="00E71324">
        <w:rPr>
          <w:rFonts w:ascii="Angsana New" w:hAnsi="Angsana New"/>
          <w:i/>
          <w:iCs/>
          <w:sz w:val="30"/>
          <w:szCs w:val="30"/>
        </w:rPr>
        <w:t>4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: </w:t>
      </w:r>
      <w:r w:rsidR="00C00AAD" w:rsidRPr="00E71324">
        <w:rPr>
          <w:rFonts w:ascii="Angsana New" w:hAnsi="Angsana New"/>
          <w:i/>
          <w:iCs/>
          <w:sz w:val="30"/>
          <w:szCs w:val="30"/>
        </w:rPr>
        <w:t>93.3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C08755" w14:textId="77777777" w:rsidR="0068783E" w:rsidRDefault="0068783E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035361" w14:textId="3E4ECAA2" w:rsidR="00523E37" w:rsidRPr="00E71324" w:rsidRDefault="00523E37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E71324">
        <w:rPr>
          <w:rFonts w:ascii="Angsana New" w:hAnsi="Angsana New" w:hint="cs"/>
          <w:sz w:val="30"/>
          <w:szCs w:val="30"/>
          <w:cs/>
        </w:rPr>
        <w:t>หลาย</w:t>
      </w:r>
      <w:r w:rsidRPr="00E71324">
        <w:rPr>
          <w:rFonts w:ascii="Angsana New" w:hAnsi="Angsana New"/>
          <w:sz w:val="30"/>
          <w:szCs w:val="30"/>
          <w:cs/>
        </w:rPr>
        <w:t>แ</w:t>
      </w:r>
      <w:r w:rsidRPr="00E71324">
        <w:rPr>
          <w:rFonts w:ascii="Angsana New" w:hAnsi="Angsana New" w:hint="cs"/>
          <w:sz w:val="30"/>
          <w:szCs w:val="30"/>
          <w:cs/>
        </w:rPr>
        <w:t>ห่</w:t>
      </w:r>
      <w:r w:rsidRPr="00E71324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Pr="00E71324">
        <w:rPr>
          <w:rFonts w:ascii="Angsana New" w:hAnsi="Angsana New" w:hint="cs"/>
          <w:sz w:val="30"/>
          <w:szCs w:val="30"/>
          <w:cs/>
        </w:rPr>
        <w:t>เ</w:t>
      </w:r>
      <w:r w:rsidRPr="00E71324">
        <w:rPr>
          <w:rFonts w:ascii="Angsana New" w:hAnsi="Angsana New"/>
          <w:sz w:val="30"/>
          <w:szCs w:val="30"/>
          <w:cs/>
        </w:rPr>
        <w:t>ป็นจำนวนเงิน</w:t>
      </w:r>
      <w:bookmarkStart w:id="3" w:name="_Hlk15140909"/>
      <w:r w:rsidR="00982677" w:rsidRPr="00E71324">
        <w:rPr>
          <w:rFonts w:ascii="Angsana New" w:hAnsi="Angsana New"/>
          <w:sz w:val="30"/>
          <w:szCs w:val="30"/>
        </w:rPr>
        <w:t xml:space="preserve"> </w:t>
      </w:r>
      <w:bookmarkEnd w:id="3"/>
      <w:r w:rsidR="00FB105D" w:rsidRPr="0071346E">
        <w:rPr>
          <w:rFonts w:ascii="Angsana New" w:hAnsi="Angsana New"/>
          <w:sz w:val="30"/>
          <w:szCs w:val="30"/>
        </w:rPr>
        <w:t>13.0</w:t>
      </w:r>
      <w:r w:rsidR="003D296E" w:rsidRPr="00E71324">
        <w:rPr>
          <w:rFonts w:ascii="Times New Roman" w:hAnsi="Times New Roman" w:cstheme="minorBidi" w:hint="cs"/>
          <w:spacing w:val="8"/>
          <w:sz w:val="22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sz w:val="30"/>
          <w:szCs w:val="30"/>
        </w:rPr>
        <w:t> </w:t>
      </w:r>
      <w:r w:rsidRPr="00E71324">
        <w:rPr>
          <w:rFonts w:ascii="Angsana New" w:hAnsi="Angsana New"/>
          <w:i/>
          <w:iCs/>
          <w:sz w:val="30"/>
          <w:szCs w:val="30"/>
        </w:rPr>
        <w:t>(31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E71324">
        <w:rPr>
          <w:rFonts w:ascii="Angsana New" w:hAnsi="Angsana New"/>
          <w:i/>
          <w:iCs/>
          <w:sz w:val="30"/>
          <w:szCs w:val="30"/>
        </w:rPr>
        <w:t>256</w:t>
      </w:r>
      <w:r w:rsidR="00AA4A2A" w:rsidRPr="00E71324">
        <w:rPr>
          <w:rFonts w:ascii="Angsana New" w:hAnsi="Angsana New"/>
          <w:i/>
          <w:iCs/>
          <w:sz w:val="30"/>
          <w:szCs w:val="30"/>
        </w:rPr>
        <w:t>4</w:t>
      </w:r>
      <w:r w:rsidRPr="00E71324">
        <w:rPr>
          <w:rFonts w:ascii="Angsana New" w:hAnsi="Angsana New"/>
          <w:i/>
          <w:iCs/>
          <w:sz w:val="30"/>
          <w:szCs w:val="30"/>
        </w:rPr>
        <w:t>:</w:t>
      </w:r>
      <w:r w:rsidR="00A34A98"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E71324">
        <w:rPr>
          <w:rFonts w:ascii="Angsana New" w:hAnsi="Angsana New"/>
          <w:i/>
          <w:iCs/>
          <w:sz w:val="30"/>
          <w:szCs w:val="30"/>
        </w:rPr>
        <w:t>13.0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 </w:t>
      </w:r>
      <w:r w:rsidRPr="00E7132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 xml:space="preserve">และค้ำประกันผลงานเป็นจำนวนเงิน </w:t>
      </w:r>
      <w:r w:rsidR="00FB105D" w:rsidRPr="0071346E">
        <w:rPr>
          <w:rFonts w:ascii="Angsana New" w:hAnsi="Angsana New"/>
          <w:sz w:val="30"/>
          <w:szCs w:val="30"/>
        </w:rPr>
        <w:t>137.0</w:t>
      </w:r>
      <w:r w:rsidR="003D296E" w:rsidRPr="00E71324">
        <w:rPr>
          <w:rFonts w:ascii="Times New Roman" w:hAnsi="Times New Roman" w:cstheme="minorBidi" w:hint="cs"/>
          <w:spacing w:val="8"/>
          <w:sz w:val="22"/>
          <w:cs/>
        </w:rPr>
        <w:t xml:space="preserve"> </w:t>
      </w:r>
      <w:r w:rsidRPr="00E71324">
        <w:rPr>
          <w:rFonts w:ascii="Angsana New" w:hAnsi="Angsana New" w:hint="cs"/>
          <w:sz w:val="30"/>
          <w:szCs w:val="30"/>
          <w:cs/>
        </w:rPr>
        <w:t>ล้านบาท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71324">
        <w:rPr>
          <w:rFonts w:ascii="Angsana New" w:hAnsi="Angsana New"/>
          <w:i/>
          <w:iCs/>
          <w:sz w:val="30"/>
          <w:szCs w:val="30"/>
        </w:rPr>
        <w:t>256</w:t>
      </w:r>
      <w:r w:rsidR="00AA4A2A" w:rsidRPr="00E71324">
        <w:rPr>
          <w:rFonts w:ascii="Angsana New" w:hAnsi="Angsana New"/>
          <w:i/>
          <w:iCs/>
          <w:sz w:val="30"/>
          <w:szCs w:val="30"/>
        </w:rPr>
        <w:t>4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: </w:t>
      </w:r>
      <w:r w:rsidR="00C00AAD" w:rsidRPr="00E71324">
        <w:rPr>
          <w:rFonts w:ascii="Angsana New" w:hAnsi="Angsana New"/>
          <w:i/>
          <w:iCs/>
          <w:sz w:val="30"/>
          <w:szCs w:val="30"/>
        </w:rPr>
        <w:t>93.3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3A3FC062" w14:textId="3AC45461" w:rsidR="00B761D0" w:rsidRPr="00E71324" w:rsidRDefault="00B761D0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FD5732" w14:textId="196F327E" w:rsidR="0071779B" w:rsidRDefault="0071779B" w:rsidP="0071779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AE1" w:rsidRPr="00E71324">
        <w:rPr>
          <w:rFonts w:ascii="Angsana New" w:hAnsi="Angsana New"/>
          <w:sz w:val="30"/>
          <w:szCs w:val="30"/>
        </w:rPr>
        <w:t xml:space="preserve">30 </w:t>
      </w:r>
      <w:r w:rsidR="0068783E">
        <w:rPr>
          <w:rFonts w:ascii="Angsana New" w:hAnsi="Angsana New" w:hint="cs"/>
          <w:sz w:val="30"/>
          <w:szCs w:val="30"/>
          <w:cs/>
        </w:rPr>
        <w:t>กันยายน</w:t>
      </w:r>
      <w:r w:rsidR="004C7AE1"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="004C7AE1" w:rsidRPr="00E71324">
        <w:rPr>
          <w:rFonts w:ascii="Angsana New" w:hAnsi="Angsana New"/>
          <w:sz w:val="30"/>
          <w:szCs w:val="30"/>
        </w:rPr>
        <w:t>2565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="00B761D0" w:rsidRPr="00E71324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</w:t>
      </w:r>
      <w:r w:rsidR="00B761D0" w:rsidRPr="00A04244">
        <w:rPr>
          <w:rFonts w:ascii="Angsana New" w:hAnsi="Angsana New" w:hint="cs"/>
          <w:sz w:val="30"/>
          <w:szCs w:val="30"/>
          <w:cs/>
        </w:rPr>
        <w:t>บริษัทย่อย</w:t>
      </w:r>
      <w:r w:rsidR="008561A8" w:rsidRPr="00A04244">
        <w:rPr>
          <w:rFonts w:ascii="Angsana New" w:hAnsi="Angsana New" w:hint="cs"/>
          <w:sz w:val="30"/>
          <w:szCs w:val="30"/>
          <w:cs/>
        </w:rPr>
        <w:t>จำนวน</w:t>
      </w:r>
      <w:r w:rsidR="006763E2" w:rsidRPr="00A04244">
        <w:rPr>
          <w:rFonts w:ascii="Angsana New" w:hAnsi="Angsana New" w:hint="cs"/>
          <w:sz w:val="30"/>
          <w:szCs w:val="30"/>
          <w:cs/>
        </w:rPr>
        <w:t xml:space="preserve"> </w:t>
      </w:r>
      <w:r w:rsidR="008561A8" w:rsidRPr="00A04244">
        <w:rPr>
          <w:rFonts w:ascii="Angsana New" w:hAnsi="Angsana New"/>
          <w:sz w:val="30"/>
          <w:szCs w:val="30"/>
        </w:rPr>
        <w:t>333</w:t>
      </w:r>
      <w:r w:rsidR="00F27369" w:rsidRPr="00A04244">
        <w:rPr>
          <w:rFonts w:ascii="Angsana New" w:hAnsi="Angsana New"/>
          <w:sz w:val="30"/>
          <w:szCs w:val="30"/>
        </w:rPr>
        <w:t>.</w:t>
      </w:r>
      <w:r w:rsidR="0008626C" w:rsidRPr="00A04244">
        <w:rPr>
          <w:rFonts w:ascii="Angsana New" w:hAnsi="Angsana New"/>
          <w:sz w:val="30"/>
          <w:szCs w:val="30"/>
        </w:rPr>
        <w:t>9</w:t>
      </w:r>
      <w:r w:rsidRPr="00A04244">
        <w:rPr>
          <w:rFonts w:ascii="Angsana New" w:hAnsi="Angsana New"/>
          <w:sz w:val="30"/>
          <w:szCs w:val="30"/>
        </w:rPr>
        <w:t xml:space="preserve"> </w:t>
      </w:r>
      <w:r w:rsidRPr="00A04244">
        <w:rPr>
          <w:rFonts w:ascii="Angsana New" w:hAnsi="Angsana New" w:hint="cs"/>
          <w:sz w:val="30"/>
          <w:szCs w:val="30"/>
          <w:cs/>
        </w:rPr>
        <w:t>ล้านบาท</w:t>
      </w:r>
      <w:r w:rsidR="006763E2" w:rsidRPr="00A04244">
        <w:rPr>
          <w:rFonts w:ascii="Angsana New" w:hAnsi="Angsana New" w:hint="cs"/>
          <w:sz w:val="30"/>
          <w:szCs w:val="30"/>
          <w:cs/>
        </w:rPr>
        <w:t xml:space="preserve"> </w:t>
      </w:r>
      <w:r w:rsidR="00A94AC5">
        <w:rPr>
          <w:rFonts w:ascii="Angsana New" w:hAnsi="Angsana New"/>
          <w:sz w:val="30"/>
          <w:szCs w:val="30"/>
        </w:rPr>
        <w:t xml:space="preserve">     </w:t>
      </w:r>
      <w:r w:rsidRPr="00A0424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04244">
        <w:rPr>
          <w:rFonts w:ascii="Angsana New" w:hAnsi="Angsana New"/>
          <w:i/>
          <w:iCs/>
          <w:sz w:val="30"/>
          <w:szCs w:val="30"/>
        </w:rPr>
        <w:t>31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2564: </w:t>
      </w:r>
      <w:r w:rsidR="0008626C">
        <w:rPr>
          <w:rFonts w:ascii="Angsana New" w:hAnsi="Angsana New"/>
          <w:i/>
          <w:iCs/>
          <w:sz w:val="30"/>
          <w:szCs w:val="30"/>
        </w:rPr>
        <w:t>230.</w:t>
      </w:r>
      <w:r w:rsidR="00BA5BE8">
        <w:rPr>
          <w:rFonts w:ascii="Angsana New" w:hAnsi="Angsana New"/>
          <w:i/>
          <w:iCs/>
          <w:sz w:val="30"/>
          <w:szCs w:val="30"/>
        </w:rPr>
        <w:t>0</w:t>
      </w:r>
      <w:r w:rsidRPr="00E71324">
        <w:rPr>
          <w:rFonts w:ascii="Angsana New" w:hAnsi="Angsana New"/>
          <w:i/>
          <w:iCs/>
          <w:sz w:val="30"/>
          <w:szCs w:val="30"/>
        </w:rPr>
        <w:t xml:space="preserve"> </w:t>
      </w:r>
      <w:r w:rsidRPr="00E7132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4E98FB2" w14:textId="2F3A71C9" w:rsidR="005A3B14" w:rsidRDefault="005A3B14" w:rsidP="0071779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D16668">
      <w:head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E57C6" w14:textId="77777777" w:rsidR="00E80D4E" w:rsidRDefault="00E80D4E" w:rsidP="00FC04D5">
      <w:r>
        <w:separator/>
      </w:r>
    </w:p>
  </w:endnote>
  <w:endnote w:type="continuationSeparator" w:id="0">
    <w:p w14:paraId="2B1E6959" w14:textId="77777777" w:rsidR="00E80D4E" w:rsidRDefault="00E80D4E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1593" w14:textId="77777777" w:rsidR="004C7AE1" w:rsidRDefault="004C7A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277533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804F2D1" w14:textId="7F08EDFA" w:rsidR="002D1214" w:rsidRPr="002D1214" w:rsidRDefault="002D121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D1214">
          <w:rPr>
            <w:rFonts w:ascii="Angsana New" w:hAnsi="Angsana New" w:hint="cs"/>
            <w:sz w:val="30"/>
            <w:szCs w:val="30"/>
          </w:rPr>
          <w:fldChar w:fldCharType="begin"/>
        </w:r>
        <w:r w:rsidRPr="002D121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D1214">
          <w:rPr>
            <w:rFonts w:ascii="Angsana New" w:hAnsi="Angsana New" w:hint="cs"/>
            <w:sz w:val="30"/>
            <w:szCs w:val="30"/>
          </w:rPr>
          <w:fldChar w:fldCharType="separate"/>
        </w:r>
        <w:r w:rsidRPr="002D1214">
          <w:rPr>
            <w:rFonts w:ascii="Angsana New" w:hAnsi="Angsana New" w:hint="cs"/>
            <w:noProof/>
            <w:sz w:val="30"/>
            <w:szCs w:val="30"/>
          </w:rPr>
          <w:t>2</w:t>
        </w:r>
        <w:r w:rsidRPr="002D121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3C669562" w14:textId="796A4476" w:rsidR="00DD77E4" w:rsidRPr="002D1214" w:rsidRDefault="00DD77E4" w:rsidP="002D12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F53EF" w14:textId="77777777" w:rsidR="004C7AE1" w:rsidRDefault="004C7A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9830F" w14:textId="77777777" w:rsidR="00E80D4E" w:rsidRDefault="00E80D4E" w:rsidP="00FC04D5">
      <w:r>
        <w:separator/>
      </w:r>
    </w:p>
  </w:footnote>
  <w:footnote w:type="continuationSeparator" w:id="0">
    <w:p w14:paraId="7D81C4C8" w14:textId="77777777" w:rsidR="00E80D4E" w:rsidRDefault="00E80D4E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9DCE" w14:textId="77777777" w:rsidR="004C7AE1" w:rsidRDefault="004C7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28A8F" w14:textId="77777777" w:rsidR="00DD77E4" w:rsidRPr="003B5EBA" w:rsidRDefault="00DD77E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A6E36" w14:textId="77777777" w:rsidR="00DD77E4" w:rsidRPr="003B5EBA" w:rsidRDefault="00DD77E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22D46D" w14:textId="6FD787A4" w:rsidR="00DD77E4" w:rsidRDefault="00DD77E4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F650A3">
      <w:rPr>
        <w:rFonts w:ascii="Angsana New" w:hAnsi="Angsana New" w:hint="cs"/>
        <w:b/>
        <w:bCs/>
        <w:sz w:val="32"/>
        <w:szCs w:val="32"/>
        <w:cs/>
      </w:rPr>
      <w:t>และ</w:t>
    </w:r>
    <w:r w:rsidR="005F59C5">
      <w:rPr>
        <w:rFonts w:ascii="Angsana New" w:hAnsi="Angsana New" w:hint="cs"/>
        <w:b/>
        <w:bCs/>
        <w:sz w:val="32"/>
        <w:szCs w:val="32"/>
        <w:cs/>
      </w:rPr>
      <w:t>เก้า</w:t>
    </w:r>
    <w:r w:rsidR="00F650A3">
      <w:rPr>
        <w:rFonts w:ascii="Angsana New" w:hAnsi="Angsana New" w:hint="cs"/>
        <w:b/>
        <w:bCs/>
        <w:sz w:val="32"/>
        <w:szCs w:val="32"/>
        <w:cs/>
      </w:rPr>
      <w:t>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 w:rsidR="00F650A3">
      <w:rPr>
        <w:rFonts w:ascii="Angsana New" w:hAnsi="Angsana New"/>
        <w:b/>
        <w:bCs/>
        <w:sz w:val="32"/>
        <w:szCs w:val="32"/>
      </w:rPr>
      <w:t>0</w:t>
    </w:r>
    <w:r w:rsidR="005F59C5"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5639D1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503C2606" w14:textId="77777777" w:rsidR="00DD77E4" w:rsidRDefault="00DD77E4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954E" w14:textId="77777777" w:rsidR="004C7AE1" w:rsidRDefault="004C7A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08F6D8" w14:textId="5F02C4FB" w:rsidR="00AF469C" w:rsidRDefault="00AF469C" w:rsidP="00AF469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5F59C5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5F59C5">
      <w:rPr>
        <w:rFonts w:ascii="Angsana New" w:hAnsi="Angsana New" w:hint="cs"/>
        <w:b/>
        <w:bCs/>
        <w:sz w:val="32"/>
        <w:szCs w:val="32"/>
        <w:cs/>
        <w:lang w:val="th-TH"/>
      </w:rPr>
      <w:t>กันย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ายน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40"/>
  </w:num>
  <w:num w:numId="14">
    <w:abstractNumId w:val="23"/>
  </w:num>
  <w:num w:numId="15">
    <w:abstractNumId w:val="27"/>
  </w:num>
  <w:num w:numId="16">
    <w:abstractNumId w:val="44"/>
  </w:num>
  <w:num w:numId="17">
    <w:abstractNumId w:val="42"/>
  </w:num>
  <w:num w:numId="18">
    <w:abstractNumId w:val="15"/>
  </w:num>
  <w:num w:numId="19">
    <w:abstractNumId w:val="29"/>
  </w:num>
  <w:num w:numId="20">
    <w:abstractNumId w:val="35"/>
  </w:num>
  <w:num w:numId="21">
    <w:abstractNumId w:val="14"/>
  </w:num>
  <w:num w:numId="22">
    <w:abstractNumId w:val="10"/>
  </w:num>
  <w:num w:numId="23">
    <w:abstractNumId w:val="17"/>
  </w:num>
  <w:num w:numId="24">
    <w:abstractNumId w:val="12"/>
  </w:num>
  <w:num w:numId="25">
    <w:abstractNumId w:val="11"/>
  </w:num>
  <w:num w:numId="26">
    <w:abstractNumId w:val="32"/>
  </w:num>
  <w:num w:numId="27">
    <w:abstractNumId w:val="24"/>
  </w:num>
  <w:num w:numId="28">
    <w:abstractNumId w:val="33"/>
  </w:num>
  <w:num w:numId="29">
    <w:abstractNumId w:val="18"/>
  </w:num>
  <w:num w:numId="30">
    <w:abstractNumId w:val="45"/>
  </w:num>
  <w:num w:numId="31">
    <w:abstractNumId w:val="39"/>
  </w:num>
  <w:num w:numId="32">
    <w:abstractNumId w:val="41"/>
  </w:num>
  <w:num w:numId="33">
    <w:abstractNumId w:val="31"/>
  </w:num>
  <w:num w:numId="34">
    <w:abstractNumId w:val="25"/>
  </w:num>
  <w:num w:numId="35">
    <w:abstractNumId w:val="34"/>
  </w:num>
  <w:num w:numId="36">
    <w:abstractNumId w:val="20"/>
  </w:num>
  <w:num w:numId="37">
    <w:abstractNumId w:val="28"/>
  </w:num>
  <w:num w:numId="38">
    <w:abstractNumId w:val="38"/>
  </w:num>
  <w:num w:numId="39">
    <w:abstractNumId w:val="19"/>
  </w:num>
  <w:num w:numId="40">
    <w:abstractNumId w:val="22"/>
  </w:num>
  <w:num w:numId="41">
    <w:abstractNumId w:val="13"/>
  </w:num>
  <w:num w:numId="42">
    <w:abstractNumId w:val="30"/>
  </w:num>
  <w:num w:numId="43">
    <w:abstractNumId w:val="43"/>
  </w:num>
  <w:num w:numId="44">
    <w:abstractNumId w:val="16"/>
  </w:num>
  <w:num w:numId="45">
    <w:abstractNumId w:val="36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D6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A6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2610</Words>
  <Characters>11332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2022-11-04T06:43:00Z</cp:lastPrinted>
  <dcterms:created xsi:type="dcterms:W3CDTF">2022-11-08T08:17:00Z</dcterms:created>
  <dcterms:modified xsi:type="dcterms:W3CDTF">2022-11-08T08:18:00Z</dcterms:modified>
</cp:coreProperties>
</file>