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5A2CA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C72F63A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15CD68D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19FC400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92F199B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EF60E79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0961685" w14:textId="1B639D5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>บริษัท โกลบอล</w:t>
      </w:r>
      <w:r w:rsidR="00880EC8"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จำกัด (มหาชน)  </w:t>
      </w:r>
    </w:p>
    <w:p w14:paraId="18EAA8A3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D543128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21EEBCD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ED026C0" w14:textId="6E125695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855AC9"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C15EA0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="00855AC9">
        <w:rPr>
          <w:rFonts w:asciiTheme="majorBidi" w:hAnsiTheme="majorBidi" w:cstheme="majorBidi" w:hint="cs"/>
          <w:sz w:val="32"/>
          <w:szCs w:val="32"/>
          <w:cs/>
          <w:lang w:val="th-TH"/>
        </w:rPr>
        <w:t>เดือน</w:t>
      </w:r>
      <w:r w:rsidRPr="00FE1E0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C439B" w:rsidRPr="003C439B">
        <w:rPr>
          <w:rFonts w:asciiTheme="majorBidi" w:hAnsiTheme="majorBidi" w:cstheme="majorBidi"/>
          <w:sz w:val="32"/>
          <w:szCs w:val="32"/>
        </w:rPr>
        <w:t>3</w:t>
      </w:r>
      <w:r w:rsidR="00855AC9">
        <w:rPr>
          <w:rFonts w:asciiTheme="majorBidi" w:hAnsiTheme="majorBidi" w:cstheme="majorBidi"/>
          <w:sz w:val="32"/>
          <w:szCs w:val="32"/>
        </w:rPr>
        <w:t>0</w:t>
      </w:r>
      <w:r w:rsidRPr="00FE1E01">
        <w:rPr>
          <w:rFonts w:asciiTheme="majorBidi" w:hAnsiTheme="majorBidi" w:cstheme="majorBidi"/>
          <w:sz w:val="32"/>
          <w:szCs w:val="32"/>
        </w:rPr>
        <w:t xml:space="preserve"> </w:t>
      </w:r>
      <w:r w:rsidR="00C15EA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FE1E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439B" w:rsidRPr="003C439B">
        <w:rPr>
          <w:rFonts w:asciiTheme="majorBidi" w:hAnsiTheme="majorBidi" w:cstheme="majorBidi"/>
          <w:sz w:val="32"/>
          <w:szCs w:val="32"/>
        </w:rPr>
        <w:t>2565</w:t>
      </w:r>
    </w:p>
    <w:p w14:paraId="726B83F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แล</w:t>
      </w:r>
      <w:r w:rsidRPr="00FE1E01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21B384D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FE1E01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7EFCC0D0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17DE40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27D33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9C307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CABB18B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1C6FEB5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263E18" w14:textId="77777777" w:rsidR="00FB0AA2" w:rsidRPr="00FE1E01" w:rsidRDefault="00FB0AA2" w:rsidP="00FB0AA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B0AA2" w:rsidRPr="00FE1E01" w:rsidSect="005219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0828FE7B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B76D68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2ECF584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7938E6A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2CB3A9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993BB0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79CA6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570F1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E9A862" w14:textId="77777777" w:rsidR="00FB0AA2" w:rsidRPr="00FE1E01" w:rsidRDefault="00FB0AA2" w:rsidP="00FB0AA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EDB40E" w14:textId="4B0C2EB6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bookmarkStart w:id="0" w:name="_Hlk97220837"/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โกลบอล</w:t>
      </w:r>
      <w:r w:rsidR="00880EC8"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bookmarkEnd w:id="0"/>
    </w:p>
    <w:p w14:paraId="002188FB" w14:textId="77777777" w:rsidR="00FB0AA2" w:rsidRPr="00FE1E01" w:rsidRDefault="00FB0AA2" w:rsidP="00FB0AA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190BD75" w14:textId="0223316C" w:rsidR="00FB0AA2" w:rsidRPr="00286E75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286E7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286E7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55AC9" w:rsidRPr="00286E75">
        <w:rPr>
          <w:rFonts w:asciiTheme="majorBidi" w:hAnsiTheme="majorBidi" w:cstheme="majorBidi"/>
          <w:sz w:val="30"/>
          <w:szCs w:val="30"/>
        </w:rPr>
        <w:t xml:space="preserve">30 </w:t>
      </w:r>
      <w:r w:rsidR="00C15EA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55AC9" w:rsidRPr="00286E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AC9" w:rsidRPr="00286E75">
        <w:rPr>
          <w:rFonts w:asciiTheme="majorBidi" w:hAnsiTheme="majorBidi" w:cstheme="majorBidi"/>
          <w:sz w:val="30"/>
          <w:szCs w:val="30"/>
        </w:rPr>
        <w:t>2565</w:t>
      </w:r>
      <w:r w:rsidR="00BB1BF3" w:rsidRPr="00286E75">
        <w:rPr>
          <w:rFonts w:asciiTheme="majorBidi" w:hAnsiTheme="majorBidi" w:cstheme="majorBidi"/>
          <w:sz w:val="30"/>
          <w:szCs w:val="30"/>
          <w:cs/>
        </w:rPr>
        <w:br/>
      </w:r>
      <w:r w:rsidR="00855AC9" w:rsidRPr="00286E75">
        <w:rPr>
          <w:rFonts w:ascii="Angsana New" w:hAnsi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855AC9" w:rsidRPr="00286E7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55AC9" w:rsidRPr="00286E75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C15EA0">
        <w:rPr>
          <w:rFonts w:ascii="Angsana New" w:hAnsi="Angsana New" w:hint="cs"/>
          <w:sz w:val="30"/>
          <w:szCs w:val="30"/>
          <w:cs/>
        </w:rPr>
        <w:t>เก้า</w:t>
      </w:r>
      <w:r w:rsidR="00855AC9" w:rsidRPr="00286E7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55AC9" w:rsidRPr="00286E75">
        <w:rPr>
          <w:rFonts w:asciiTheme="majorBidi" w:hAnsiTheme="majorBidi" w:cstheme="majorBidi"/>
          <w:sz w:val="30"/>
          <w:szCs w:val="30"/>
        </w:rPr>
        <w:t xml:space="preserve">30 </w:t>
      </w:r>
      <w:r w:rsidR="00C15EA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55AC9" w:rsidRPr="00286E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AC9" w:rsidRPr="00286E75">
        <w:rPr>
          <w:rFonts w:asciiTheme="majorBidi" w:hAnsiTheme="majorBidi" w:cstheme="majorBidi"/>
          <w:sz w:val="30"/>
          <w:szCs w:val="30"/>
        </w:rPr>
        <w:t>2565</w:t>
      </w:r>
      <w:r w:rsidR="00855AC9" w:rsidRPr="00286E75">
        <w:rPr>
          <w:rFonts w:ascii="Angsana New" w:hAnsi="Angsana New"/>
          <w:sz w:val="30"/>
          <w:szCs w:val="30"/>
        </w:rPr>
        <w:t xml:space="preserve"> </w:t>
      </w:r>
      <w:r w:rsidR="00855AC9" w:rsidRPr="00286E7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286E75" w:rsidRPr="00286E75">
        <w:rPr>
          <w:rFonts w:ascii="Angsana New" w:hAnsi="Angsana New"/>
          <w:sz w:val="30"/>
          <w:szCs w:val="30"/>
        </w:rPr>
        <w:br/>
      </w:r>
      <w:r w:rsidR="00855AC9" w:rsidRPr="00286E75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="00855AC9" w:rsidRPr="00286E75">
        <w:rPr>
          <w:rFonts w:ascii="Angsana New" w:hAnsi="Angsana New"/>
          <w:sz w:val="30"/>
          <w:szCs w:val="30"/>
        </w:rPr>
        <w:t xml:space="preserve"> </w:t>
      </w:r>
      <w:r w:rsidR="00855AC9" w:rsidRPr="00286E75">
        <w:rPr>
          <w:rFonts w:ascii="Angsana New" w:hAnsi="Angsana New"/>
          <w:sz w:val="30"/>
          <w:szCs w:val="30"/>
          <w:cs/>
        </w:rPr>
        <w:t>และงบกระแ</w:t>
      </w:r>
      <w:r w:rsidR="00855AC9" w:rsidRPr="00286E75">
        <w:rPr>
          <w:rFonts w:ascii="Angsana New" w:hAnsi="Angsana New" w:hint="cs"/>
          <w:sz w:val="30"/>
          <w:szCs w:val="30"/>
          <w:cs/>
        </w:rPr>
        <w:t>ส</w:t>
      </w:r>
      <w:r w:rsidR="00855AC9" w:rsidRPr="00286E75">
        <w:rPr>
          <w:rFonts w:ascii="Angsana New" w:hAnsi="Angsana New"/>
          <w:sz w:val="30"/>
          <w:szCs w:val="30"/>
          <w:cs/>
        </w:rPr>
        <w:t>เงินสดรวมและงบกระแสเงินสดเฉพาะกิจการ</w:t>
      </w:r>
      <w:r w:rsidR="00855AC9" w:rsidRPr="00286E75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C15EA0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855AC9" w:rsidRPr="00286E7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855AC9" w:rsidRPr="00286E75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855AC9" w:rsidRPr="00286E7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55AC9" w:rsidRPr="00286E75">
        <w:rPr>
          <w:rFonts w:ascii="Angsana New" w:hAnsi="Angsana New"/>
          <w:spacing w:val="-4"/>
          <w:sz w:val="30"/>
          <w:szCs w:val="30"/>
        </w:rPr>
        <w:t>30</w:t>
      </w:r>
      <w:r w:rsidR="00855AC9" w:rsidRPr="00286E7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15EA0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855AC9" w:rsidRPr="00286E7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55AC9" w:rsidRPr="00286E75">
        <w:rPr>
          <w:rFonts w:ascii="Angsana New" w:hAnsi="Angsana New"/>
          <w:spacing w:val="-4"/>
          <w:sz w:val="30"/>
          <w:szCs w:val="30"/>
        </w:rPr>
        <w:t>2565</w:t>
      </w:r>
      <w:r w:rsidRPr="00286E7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286E7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286E7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286E7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6E75">
        <w:rPr>
          <w:rFonts w:asciiTheme="majorBidi" w:hAnsiTheme="majorBidi" w:cstheme="majorBidi"/>
          <w:sz w:val="30"/>
          <w:szCs w:val="30"/>
          <w:cs/>
        </w:rPr>
        <w:t>ของ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บริษัท โกลบอล</w:t>
      </w:r>
      <w:r w:rsidR="004E0E87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กรีนเคมิคอล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จำกัด (มหาชน) และบริษัทย่อย และของเฉพาะบริษ</w:t>
      </w:r>
      <w:r w:rsidR="00BB1BF3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ัท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โกลบอล</w:t>
      </w:r>
      <w:r w:rsidR="004E0E87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กรีนเคมิคอล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C439B" w:rsidRPr="00286E75">
        <w:rPr>
          <w:rFonts w:asciiTheme="majorBidi" w:hAnsiTheme="majorBidi" w:cstheme="majorBidi"/>
          <w:sz w:val="30"/>
          <w:szCs w:val="30"/>
        </w:rPr>
        <w:t>34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8C0F4CA" w14:textId="77777777" w:rsidR="00FB0AA2" w:rsidRPr="00C15EA0" w:rsidRDefault="00FB0AA2" w:rsidP="00FB0A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D5F5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2CBD30D" w14:textId="77777777" w:rsidR="00FB0AA2" w:rsidRPr="00FE1E01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C524B" w14:textId="1218ABD2" w:rsidR="00FB0AA2" w:rsidRPr="00FE1E01" w:rsidRDefault="00FB0AA2" w:rsidP="00FB0AA2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รหัส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</w:rPr>
        <w:t>2410</w:t>
      </w:r>
      <w:r w:rsidRPr="00FE1E01">
        <w:rPr>
          <w:rFonts w:asciiTheme="majorBidi" w:hAnsiTheme="majorBidi" w:cstheme="majorBidi"/>
          <w:sz w:val="30"/>
          <w:szCs w:val="30"/>
        </w:rPr>
        <w:t xml:space="preserve"> “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FE1E01">
        <w:rPr>
          <w:rFonts w:asciiTheme="majorBidi" w:hAnsiTheme="majorBidi" w:cstheme="majorBidi"/>
          <w:sz w:val="30"/>
          <w:szCs w:val="30"/>
        </w:rPr>
        <w:t>”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69DE669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29D087C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B0AA2" w:rsidRPr="00FE1E01" w:rsidSect="00521944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D5B5BAF" w14:textId="77777777" w:rsidR="00FB0AA2" w:rsidRPr="00FE1E01" w:rsidRDefault="00FB0AA2" w:rsidP="00FB0AA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4D90BDB" w14:textId="77777777" w:rsidR="00FB0AA2" w:rsidRPr="00FE1E01" w:rsidRDefault="00FB0AA2" w:rsidP="00FB0AA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8D51B" w14:textId="0A462698" w:rsidR="00FB0AA2" w:rsidRPr="00FE1E01" w:rsidRDefault="00FB0AA2" w:rsidP="00FB0AA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C439B" w:rsidRPr="003C439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9045315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FCC9C" w14:textId="77777777" w:rsidR="006D2C14" w:rsidRDefault="006D2C14" w:rsidP="006D2C14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14:paraId="5C444893" w14:textId="77777777" w:rsidR="00BB1BF3" w:rsidRDefault="00BB1BF3" w:rsidP="0091246A">
      <w:pPr>
        <w:jc w:val="thaiDistribute"/>
        <w:rPr>
          <w:rFonts w:ascii="Angsana New" w:hAnsi="Angsana New"/>
          <w:sz w:val="30"/>
          <w:szCs w:val="30"/>
        </w:rPr>
      </w:pPr>
    </w:p>
    <w:p w14:paraId="0EF86A92" w14:textId="3ECF0AC5" w:rsidR="00BB1BF3" w:rsidRPr="00286E75" w:rsidRDefault="00BB1BF3" w:rsidP="00BB1BF3">
      <w:pPr>
        <w:autoSpaceDE w:val="0"/>
        <w:autoSpaceDN w:val="0"/>
        <w:adjustRightInd w:val="0"/>
        <w:spacing w:line="240" w:lineRule="auto"/>
        <w:ind w:right="-180"/>
        <w:jc w:val="thaiDistribute"/>
        <w:rPr>
          <w:rFonts w:ascii="Angsana New" w:eastAsia="Times New Roman" w:hAnsi="Angsana New"/>
          <w:sz w:val="30"/>
          <w:szCs w:val="30"/>
        </w:rPr>
      </w:pPr>
      <w:r w:rsidRPr="00286E75">
        <w:rPr>
          <w:rFonts w:ascii="Angsana New" w:eastAsia="Times New Roman" w:hAnsi="Angsana New"/>
          <w:sz w:val="30"/>
          <w:szCs w:val="30"/>
          <w:cs/>
        </w:rPr>
        <w:t>งบแสดงฐานะการเงินรวม</w:t>
      </w:r>
      <w:r w:rsidR="0033755D" w:rsidRPr="00286E75">
        <w:rPr>
          <w:rFonts w:ascii="Angsana New" w:eastAsia="Times New Roman" w:hAnsi="Angsana New"/>
          <w:sz w:val="30"/>
          <w:szCs w:val="30"/>
          <w:cs/>
        </w:rPr>
        <w:t>และงบแสดงฐานะทางการเงินเฉพาะกิจการ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ของบริษัท </w:t>
      </w:r>
      <w:r w:rsidRPr="00286E75">
        <w:rPr>
          <w:rFonts w:ascii="Angsana New" w:hAnsi="Angsana New"/>
          <w:sz w:val="30"/>
          <w:szCs w:val="30"/>
          <w:cs/>
        </w:rPr>
        <w:t>โกลบอลกรีนเคมิคอล จำกัด (มหาชน)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 และบริษัทย่อย</w:t>
      </w:r>
      <w:r w:rsidRPr="00286E75">
        <w:rPr>
          <w:rFonts w:ascii="Angsana New" w:eastAsia="Times New Roman" w:hAnsi="Angsana New"/>
          <w:sz w:val="30"/>
          <w:szCs w:val="30"/>
        </w:rPr>
        <w:t xml:space="preserve"> </w:t>
      </w:r>
      <w:r w:rsidR="0033755D" w:rsidRPr="00286E75">
        <w:rPr>
          <w:rFonts w:ascii="Angsana New" w:eastAsia="Times New Roman" w:hAnsi="Angsana New"/>
          <w:sz w:val="30"/>
          <w:szCs w:val="30"/>
          <w:cs/>
        </w:rPr>
        <w:t>และ</w:t>
      </w:r>
      <w:r w:rsidR="00C37165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="0033755D" w:rsidRPr="00286E75">
        <w:rPr>
          <w:rFonts w:ascii="Angsana New" w:eastAsia="Times New Roman" w:hAnsi="Angsana New"/>
          <w:sz w:val="30"/>
          <w:szCs w:val="30"/>
          <w:cs/>
        </w:rPr>
        <w:t>เฉพาะ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บริษัท </w:t>
      </w:r>
      <w:r w:rsidRPr="00286E75">
        <w:rPr>
          <w:rFonts w:ascii="Angsana New" w:hAnsi="Angsana New"/>
          <w:sz w:val="30"/>
          <w:szCs w:val="30"/>
          <w:cs/>
        </w:rPr>
        <w:t>โกลบอลกรีนเคมิคอล จำกัด (มหาชน)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 ณ วันที่ </w:t>
      </w:r>
      <w:r w:rsidR="003C439B" w:rsidRPr="00286E75">
        <w:rPr>
          <w:rFonts w:ascii="Angsana New" w:eastAsia="Times New Roman" w:hAnsi="Angsana New"/>
          <w:sz w:val="30"/>
          <w:szCs w:val="30"/>
        </w:rPr>
        <w:t>31</w:t>
      </w:r>
      <w:r w:rsidRPr="00286E75">
        <w:rPr>
          <w:rFonts w:ascii="Angsana New" w:eastAsia="Times New Roman" w:hAnsi="Angsana New"/>
          <w:sz w:val="30"/>
          <w:szCs w:val="30"/>
        </w:rPr>
        <w:t xml:space="preserve"> 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="003C439B" w:rsidRPr="00286E75">
        <w:rPr>
          <w:rFonts w:ascii="Angsana New" w:eastAsia="Times New Roman" w:hAnsi="Angsana New"/>
          <w:sz w:val="30"/>
          <w:szCs w:val="30"/>
        </w:rPr>
        <w:t>2564</w:t>
      </w:r>
      <w:r w:rsidRPr="00286E75">
        <w:rPr>
          <w:rFonts w:ascii="Angsana New" w:eastAsia="Times New Roman" w:hAnsi="Angsana New"/>
          <w:sz w:val="30"/>
          <w:szCs w:val="30"/>
        </w:rPr>
        <w:t xml:space="preserve"> 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3C439B" w:rsidRPr="00286E75">
        <w:rPr>
          <w:rFonts w:ascii="Angsana New" w:eastAsia="Times New Roman" w:hAnsi="Angsana New"/>
          <w:sz w:val="30"/>
          <w:szCs w:val="30"/>
        </w:rPr>
        <w:t>11</w:t>
      </w:r>
      <w:r w:rsidRPr="00286E75">
        <w:rPr>
          <w:rFonts w:ascii="Angsana New" w:eastAsia="Times New Roman" w:hAnsi="Angsana New"/>
          <w:sz w:val="30"/>
          <w:szCs w:val="30"/>
        </w:rPr>
        <w:t xml:space="preserve"> 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กุมภาพันธ์ </w:t>
      </w:r>
      <w:r w:rsidR="003C439B" w:rsidRPr="00286E75">
        <w:rPr>
          <w:rFonts w:ascii="Angsana New" w:eastAsia="Times New Roman" w:hAnsi="Angsana New"/>
          <w:sz w:val="30"/>
          <w:szCs w:val="30"/>
        </w:rPr>
        <w:t>2565</w:t>
      </w:r>
      <w:r w:rsidR="0033755D" w:rsidRPr="00286E75">
        <w:rPr>
          <w:rFonts w:ascii="Angsana New" w:eastAsia="Times New Roman" w:hAnsi="Angsana New"/>
          <w:sz w:val="30"/>
          <w:szCs w:val="30"/>
          <w:cs/>
        </w:rPr>
        <w:br/>
      </w:r>
      <w:r w:rsidR="00855AC9" w:rsidRPr="00286E75">
        <w:rPr>
          <w:rFonts w:asciiTheme="majorBidi" w:eastAsia="Angsana New" w:hAnsiTheme="majorBidi" w:cstheme="majorBidi"/>
          <w:sz w:val="30"/>
          <w:szCs w:val="30"/>
          <w:cs/>
          <w:lang w:val="x-none" w:eastAsia="x-none"/>
        </w:rPr>
        <w:t>งบกำไรขาดทุน</w:t>
      </w:r>
      <w:r w:rsidR="00855AC9" w:rsidRPr="00286E7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รวมและ</w:t>
      </w:r>
      <w:r w:rsidR="00855AC9" w:rsidRPr="00286E75">
        <w:rPr>
          <w:rFonts w:asciiTheme="majorBidi" w:eastAsia="Angsana New" w:hAnsiTheme="majorBidi" w:cstheme="majorBidi" w:hint="cs"/>
          <w:sz w:val="30"/>
          <w:szCs w:val="30"/>
          <w:cs/>
          <w:lang w:eastAsia="x-none"/>
        </w:rPr>
        <w:t>งบกำไรขาดทุน</w:t>
      </w:r>
      <w:r w:rsidR="00855AC9" w:rsidRPr="00286E7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เฉพาะกิจการ</w:t>
      </w:r>
      <w:r w:rsidR="00855AC9" w:rsidRPr="00286E75">
        <w:rPr>
          <w:rFonts w:asciiTheme="majorBidi" w:eastAsia="MS Mincho" w:hAnsiTheme="majorBidi" w:cstheme="majorBidi" w:hint="cs"/>
          <w:sz w:val="30"/>
          <w:szCs w:val="30"/>
          <w:cs/>
          <w:lang w:val="x-none" w:eastAsia="x-none"/>
        </w:rPr>
        <w:t xml:space="preserve"> </w:t>
      </w:r>
      <w:r w:rsidR="00855AC9" w:rsidRPr="00286E75">
        <w:rPr>
          <w:rFonts w:asciiTheme="majorBidi" w:eastAsia="MS Mincho" w:hAnsiTheme="majorBidi" w:hint="cs"/>
          <w:sz w:val="30"/>
          <w:szCs w:val="30"/>
          <w:cs/>
          <w:lang w:val="x-none" w:eastAsia="x-none"/>
        </w:rPr>
        <w:t>งบกำไรขาดทุนเบ็ดเสร็จรวมและงบกำไรขาดทุนเบ็ดเสร็จเฉพาะกิจการสำหรับ</w:t>
      </w:r>
      <w:r w:rsidR="00855AC9" w:rsidRPr="00286E75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C15EA0">
        <w:rPr>
          <w:rFonts w:ascii="Angsana New" w:hAnsi="Angsana New" w:hint="cs"/>
          <w:sz w:val="30"/>
          <w:szCs w:val="30"/>
          <w:cs/>
        </w:rPr>
        <w:t>เก้า</w:t>
      </w:r>
      <w:r w:rsidR="00855AC9" w:rsidRPr="00286E7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55AC9" w:rsidRPr="00286E75">
        <w:rPr>
          <w:rFonts w:ascii="Angsana New" w:hAnsi="Angsana New"/>
          <w:sz w:val="30"/>
          <w:szCs w:val="30"/>
        </w:rPr>
        <w:t xml:space="preserve">30 </w:t>
      </w:r>
      <w:r w:rsidR="00C15EA0">
        <w:rPr>
          <w:rFonts w:ascii="Angsana New" w:hAnsi="Angsana New" w:hint="cs"/>
          <w:sz w:val="30"/>
          <w:szCs w:val="30"/>
          <w:cs/>
        </w:rPr>
        <w:t>กันยายน</w:t>
      </w:r>
      <w:r w:rsidR="00855AC9" w:rsidRPr="00286E75">
        <w:rPr>
          <w:rFonts w:ascii="Angsana New" w:hAnsi="Angsana New" w:hint="cs"/>
          <w:sz w:val="30"/>
          <w:szCs w:val="30"/>
          <w:cs/>
        </w:rPr>
        <w:t xml:space="preserve"> </w:t>
      </w:r>
      <w:r w:rsidR="00855AC9" w:rsidRPr="00286E75">
        <w:rPr>
          <w:rFonts w:ascii="Angsana New" w:hAnsi="Angsana New"/>
          <w:sz w:val="30"/>
          <w:szCs w:val="30"/>
        </w:rPr>
        <w:t>256</w:t>
      </w:r>
      <w:r w:rsidR="003449D4">
        <w:rPr>
          <w:rFonts w:ascii="Angsana New" w:hAnsi="Angsana New"/>
          <w:sz w:val="30"/>
          <w:szCs w:val="30"/>
        </w:rPr>
        <w:t>4</w:t>
      </w:r>
      <w:r w:rsidR="00855AC9" w:rsidRPr="00286E75">
        <w:rPr>
          <w:rFonts w:ascii="Angsana New" w:hAnsi="Angsana New"/>
          <w:sz w:val="30"/>
          <w:szCs w:val="30"/>
        </w:rPr>
        <w:t xml:space="preserve"> </w:t>
      </w:r>
      <w:r w:rsidR="00855AC9" w:rsidRPr="00286E75">
        <w:rPr>
          <w:rFonts w:asciiTheme="majorBidi" w:eastAsia="MS Mincho" w:hAnsiTheme="majorBidi" w:hint="cs"/>
          <w:sz w:val="30"/>
          <w:szCs w:val="30"/>
          <w:cs/>
          <w:lang w:val="x-none" w:eastAsia="x-none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55AC9" w:rsidRPr="00286E75">
        <w:rPr>
          <w:rFonts w:asciiTheme="majorBidi" w:eastAsia="MS Mincho" w:hAnsiTheme="majorBidi"/>
          <w:sz w:val="30"/>
          <w:szCs w:val="30"/>
          <w:cs/>
          <w:lang w:val="x-none" w:eastAsia="x-none"/>
        </w:rPr>
        <w:t xml:space="preserve"> </w:t>
      </w:r>
      <w:r w:rsidR="00855AC9" w:rsidRPr="00286E75">
        <w:rPr>
          <w:rFonts w:asciiTheme="majorBidi" w:eastAsia="MS Mincho" w:hAnsiTheme="majorBidi" w:hint="cs"/>
          <w:sz w:val="30"/>
          <w:szCs w:val="30"/>
          <w:cs/>
          <w:lang w:val="x-none" w:eastAsia="x-none"/>
        </w:rPr>
        <w:t>และงบกระแสเงินสดรวมและงบกระแสเงินสดเฉพาะกิจการ</w:t>
      </w:r>
      <w:r w:rsidR="00855AC9" w:rsidRPr="00286E75">
        <w:rPr>
          <w:rFonts w:ascii="Angsana New" w:eastAsia="MS Mincho" w:hAnsi="Angsana New"/>
          <w:sz w:val="30"/>
          <w:szCs w:val="30"/>
          <w:cs/>
          <w:lang w:val="x-none" w:eastAsia="x-none"/>
        </w:rPr>
        <w:t>ของกลุ่มบริษัทและบริษัท</w:t>
      </w:r>
      <w:r w:rsidR="00855AC9" w:rsidRPr="00286E75">
        <w:rPr>
          <w:rFonts w:ascii="Angsana New" w:eastAsia="MS Mincho" w:hAnsi="Angsana New"/>
          <w:sz w:val="30"/>
          <w:szCs w:val="30"/>
          <w:lang w:eastAsia="x-none"/>
        </w:rPr>
        <w:t xml:space="preserve"> </w:t>
      </w:r>
      <w:r w:rsidR="00855AC9" w:rsidRPr="00286E75">
        <w:rPr>
          <w:rFonts w:asciiTheme="majorBidi" w:eastAsia="MS Mincho" w:hAnsiTheme="majorBidi" w:hint="cs"/>
          <w:sz w:val="30"/>
          <w:szCs w:val="30"/>
          <w:cs/>
          <w:lang w:val="x-none" w:eastAsia="x-none"/>
        </w:rPr>
        <w:t>สำหรับงวด</w:t>
      </w:r>
      <w:r w:rsidR="00C15EA0">
        <w:rPr>
          <w:rFonts w:asciiTheme="majorBidi" w:eastAsia="MS Mincho" w:hAnsiTheme="majorBidi" w:hint="cs"/>
          <w:sz w:val="30"/>
          <w:szCs w:val="30"/>
          <w:cs/>
          <w:lang w:val="x-none" w:eastAsia="x-none"/>
        </w:rPr>
        <w:t>เก้า</w:t>
      </w:r>
      <w:r w:rsidR="00855AC9" w:rsidRPr="00286E75">
        <w:rPr>
          <w:rFonts w:asciiTheme="majorBidi" w:eastAsia="MS Mincho" w:hAnsiTheme="majorBidi" w:hint="cs"/>
          <w:sz w:val="30"/>
          <w:szCs w:val="30"/>
          <w:cs/>
          <w:lang w:val="x-none" w:eastAsia="x-none"/>
        </w:rPr>
        <w:t>เดือนสิ้นสุดวันที่</w:t>
      </w:r>
      <w:r w:rsidR="00855AC9" w:rsidRPr="00286E75">
        <w:rPr>
          <w:rFonts w:asciiTheme="majorBidi" w:eastAsia="MS Mincho" w:hAnsiTheme="majorBidi"/>
          <w:sz w:val="30"/>
          <w:szCs w:val="30"/>
          <w:cs/>
          <w:lang w:val="x-none" w:eastAsia="x-none"/>
        </w:rPr>
        <w:t xml:space="preserve"> </w:t>
      </w:r>
      <w:r w:rsidR="00855AC9" w:rsidRPr="00286E75">
        <w:rPr>
          <w:rFonts w:asciiTheme="majorBidi" w:eastAsia="MS Mincho" w:hAnsiTheme="majorBidi" w:cstheme="majorBidi"/>
          <w:sz w:val="30"/>
          <w:szCs w:val="30"/>
          <w:lang w:val="x-none" w:eastAsia="x-none"/>
        </w:rPr>
        <w:t>3</w:t>
      </w:r>
      <w:r w:rsidR="00855AC9" w:rsidRPr="00286E75">
        <w:rPr>
          <w:rFonts w:asciiTheme="majorBidi" w:eastAsia="MS Mincho" w:hAnsiTheme="majorBidi" w:cstheme="majorBidi"/>
          <w:sz w:val="30"/>
          <w:szCs w:val="30"/>
          <w:lang w:eastAsia="x-none"/>
        </w:rPr>
        <w:t>0</w:t>
      </w:r>
      <w:r w:rsidR="00855AC9" w:rsidRPr="00286E75">
        <w:rPr>
          <w:rFonts w:asciiTheme="majorBidi" w:eastAsia="MS Mincho" w:hAnsiTheme="majorBidi" w:cstheme="majorBidi"/>
          <w:sz w:val="30"/>
          <w:szCs w:val="30"/>
          <w:lang w:val="x-none" w:eastAsia="x-none"/>
        </w:rPr>
        <w:t xml:space="preserve"> </w:t>
      </w:r>
      <w:r w:rsidR="00C15EA0">
        <w:rPr>
          <w:rFonts w:asciiTheme="majorBidi" w:eastAsia="MS Mincho" w:hAnsiTheme="majorBidi" w:hint="cs"/>
          <w:sz w:val="30"/>
          <w:szCs w:val="30"/>
          <w:cs/>
          <w:lang w:val="x-none" w:eastAsia="x-none"/>
        </w:rPr>
        <w:t>กันยายน</w:t>
      </w:r>
      <w:r w:rsidR="00855AC9" w:rsidRPr="00286E75">
        <w:rPr>
          <w:rFonts w:asciiTheme="majorBidi" w:eastAsia="MS Mincho" w:hAnsiTheme="majorBidi"/>
          <w:sz w:val="30"/>
          <w:szCs w:val="30"/>
          <w:cs/>
          <w:lang w:val="x-none" w:eastAsia="x-none"/>
        </w:rPr>
        <w:t xml:space="preserve"> </w:t>
      </w:r>
      <w:r w:rsidR="00855AC9" w:rsidRPr="00286E75">
        <w:rPr>
          <w:rFonts w:asciiTheme="majorBidi" w:eastAsia="MS Mincho" w:hAnsiTheme="majorBidi" w:cstheme="majorBidi"/>
          <w:sz w:val="30"/>
          <w:szCs w:val="30"/>
          <w:lang w:val="x-none" w:eastAsia="x-none"/>
        </w:rPr>
        <w:t>256</w:t>
      </w:r>
      <w:r w:rsidR="003449D4">
        <w:rPr>
          <w:rFonts w:asciiTheme="majorBidi" w:eastAsia="MS Mincho" w:hAnsiTheme="majorBidi" w:cstheme="majorBidi"/>
          <w:sz w:val="30"/>
          <w:szCs w:val="30"/>
          <w:lang w:eastAsia="x-none"/>
        </w:rPr>
        <w:t>4</w:t>
      </w:r>
      <w:r w:rsidR="00855AC9" w:rsidRPr="00286E75">
        <w:rPr>
          <w:rFonts w:asciiTheme="majorBidi" w:eastAsia="MS Mincho" w:hAnsiTheme="majorBidi" w:cstheme="majorBidi"/>
          <w:sz w:val="30"/>
          <w:szCs w:val="30"/>
          <w:lang w:eastAsia="x-none"/>
        </w:rPr>
        <w:t xml:space="preserve"> </w:t>
      </w:r>
      <w:r w:rsidRPr="00286E75">
        <w:rPr>
          <w:rFonts w:ascii="Angsana New" w:eastAsia="Times New Roman" w:hAnsi="Angsana New"/>
          <w:sz w:val="30"/>
          <w:szCs w:val="30"/>
          <w:cs/>
        </w:rPr>
        <w:t>ที่แสดง</w:t>
      </w:r>
      <w:r w:rsidR="00C37165">
        <w:rPr>
          <w:rFonts w:ascii="Angsana New" w:eastAsia="Times New Roman" w:hAnsi="Angsana New" w:hint="cs"/>
          <w:sz w:val="30"/>
          <w:szCs w:val="30"/>
          <w:cs/>
        </w:rPr>
        <w:t>เป็น</w:t>
      </w:r>
      <w:r w:rsidRPr="00286E75">
        <w:rPr>
          <w:rFonts w:ascii="Angsana New" w:eastAsia="Times New Roman" w:hAnsi="Angsana New"/>
          <w:sz w:val="30"/>
          <w:szCs w:val="30"/>
          <w:cs/>
        </w:rPr>
        <w:t>ข้อมูลเปรียบเทียบสอบทานโดย</w:t>
      </w:r>
      <w:r w:rsidR="003449D4">
        <w:rPr>
          <w:rFonts w:ascii="Angsana New" w:eastAsia="Times New Roman" w:hAnsi="Angsana New"/>
          <w:sz w:val="30"/>
          <w:szCs w:val="30"/>
        </w:rPr>
        <w:br/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ผู้สอบบัญชีอื่น โดยให้ข้อสรุปอย่างไม่มีเงื่อนไข ตามรายงานลงวันที่ </w:t>
      </w:r>
      <w:r w:rsidR="007115C4">
        <w:rPr>
          <w:rFonts w:ascii="Angsana New" w:eastAsia="Times New Roman" w:hAnsi="Angsana New"/>
          <w:sz w:val="30"/>
          <w:szCs w:val="30"/>
        </w:rPr>
        <w:t>5</w:t>
      </w:r>
      <w:r w:rsidR="007115C4">
        <w:rPr>
          <w:rFonts w:ascii="Angsana New" w:eastAsia="Times New Roman" w:hAnsi="Angsana New" w:hint="cs"/>
          <w:sz w:val="30"/>
          <w:szCs w:val="30"/>
          <w:cs/>
        </w:rPr>
        <w:t xml:space="preserve"> พฤศจิกายน</w:t>
      </w:r>
      <w:r w:rsidRPr="00286E7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C439B" w:rsidRPr="00286E75">
        <w:rPr>
          <w:rFonts w:ascii="Angsana New" w:eastAsia="Times New Roman" w:hAnsi="Angsana New"/>
          <w:sz w:val="30"/>
          <w:szCs w:val="30"/>
        </w:rPr>
        <w:t>2564</w:t>
      </w:r>
    </w:p>
    <w:p w14:paraId="35F44A82" w14:textId="4144E428" w:rsidR="00FB0AA2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1A16F" w14:textId="77777777" w:rsidR="006D2C14" w:rsidRPr="00FE1E01" w:rsidRDefault="006D2C14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B3D0F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24E81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A6DA0" w14:textId="32A66646" w:rsidR="00FB0AA2" w:rsidRDefault="00FB0AA2" w:rsidP="00FB0AA2">
      <w:pPr>
        <w:pStyle w:val="T"/>
        <w:ind w:left="0" w:right="0"/>
        <w:jc w:val="left"/>
        <w:rPr>
          <w:rFonts w:asciiTheme="majorBidi" w:hAnsiTheme="majorBidi" w:cstheme="majorBidi"/>
        </w:rPr>
      </w:pPr>
      <w:r w:rsidRPr="00FE1E01">
        <w:rPr>
          <w:rFonts w:asciiTheme="majorBidi" w:hAnsiTheme="majorBidi" w:cstheme="majorBidi"/>
          <w:cs/>
        </w:rPr>
        <w:t>(</w:t>
      </w:r>
      <w:r w:rsidR="00294875">
        <w:rPr>
          <w:rFonts w:asciiTheme="majorBidi" w:hAnsiTheme="majorBidi" w:cstheme="majorBidi"/>
          <w:cs/>
          <w:lang w:val="en-US"/>
        </w:rPr>
        <w:t>ธัญลักษณ์ เกตุแก้ว</w:t>
      </w:r>
      <w:r w:rsidRPr="00FE1E01">
        <w:rPr>
          <w:rFonts w:asciiTheme="majorBidi" w:hAnsiTheme="majorBidi" w:cstheme="majorBidi"/>
          <w:cs/>
        </w:rPr>
        <w:t>)</w:t>
      </w:r>
    </w:p>
    <w:p w14:paraId="275C66E6" w14:textId="77777777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E1E01">
        <w:rPr>
          <w:rFonts w:asciiTheme="majorBidi" w:hAnsiTheme="majorBidi" w:cstheme="majorBidi"/>
          <w:cs/>
        </w:rPr>
        <w:t>ผู้สอบบัญชีรับอนุญาต</w:t>
      </w:r>
    </w:p>
    <w:p w14:paraId="1EE43BE1" w14:textId="30228335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E1E01">
        <w:rPr>
          <w:rFonts w:asciiTheme="majorBidi" w:hAnsiTheme="majorBidi" w:cstheme="majorBidi"/>
          <w:cs/>
        </w:rPr>
        <w:t xml:space="preserve">เลขทะเบียน </w:t>
      </w:r>
      <w:r w:rsidR="003C439B" w:rsidRPr="003C439B">
        <w:rPr>
          <w:rFonts w:asciiTheme="majorBidi" w:hAnsiTheme="majorBidi" w:cstheme="majorBidi"/>
          <w:lang w:val="en-US"/>
        </w:rPr>
        <w:t>8179</w:t>
      </w:r>
    </w:p>
    <w:p w14:paraId="34D9F4AA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8BF401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C8077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F36AB7F" w14:textId="79782CB3" w:rsidR="00FB0AA2" w:rsidRPr="00BB1BF3" w:rsidRDefault="00581B95" w:rsidP="00F7255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</w:rPr>
        <w:t>8</w:t>
      </w:r>
      <w:r w:rsidR="007115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7115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พฤศจิกายน</w:t>
      </w:r>
      <w:r w:rsidR="00294875" w:rsidRPr="00BB1B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3C439B" w:rsidRPr="003C439B">
        <w:rPr>
          <w:rFonts w:asciiTheme="majorBidi" w:hAnsiTheme="majorBidi" w:cstheme="majorBidi"/>
          <w:b w:val="0"/>
          <w:bCs w:val="0"/>
          <w:sz w:val="30"/>
          <w:szCs w:val="30"/>
        </w:rPr>
        <w:t>2565</w:t>
      </w:r>
    </w:p>
    <w:p w14:paraId="6FF2EFA6" w14:textId="77777777" w:rsidR="0060225D" w:rsidRPr="0060225D" w:rsidRDefault="0060225D" w:rsidP="00602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634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60225D" w:rsidRPr="0060225D" w:rsidSect="00660BE9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7DAB2" w14:textId="77777777" w:rsidR="00B75AF6" w:rsidRDefault="00B75AF6" w:rsidP="004956B4">
      <w:r>
        <w:separator/>
      </w:r>
    </w:p>
  </w:endnote>
  <w:endnote w:type="continuationSeparator" w:id="0">
    <w:p w14:paraId="33D4DE77" w14:textId="77777777" w:rsidR="00B75AF6" w:rsidRDefault="00B75AF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39803" w14:textId="77777777" w:rsidR="00DF7897" w:rsidRDefault="00DF7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6F3C2" w14:textId="77777777" w:rsidR="00DF7897" w:rsidRDefault="00DF78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5FE24" w14:textId="77777777" w:rsidR="00A746EE" w:rsidRPr="006147EE" w:rsidRDefault="00A746EE" w:rsidP="00B4629C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BB90" w14:textId="77777777" w:rsidR="00A746EE" w:rsidRPr="00CC00FB" w:rsidRDefault="00A746EE" w:rsidP="00B4629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15CEB908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3C439B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1C8F9" w14:textId="77777777" w:rsidR="00B75AF6" w:rsidRDefault="00B75AF6" w:rsidP="004956B4">
      <w:r>
        <w:separator/>
      </w:r>
    </w:p>
  </w:footnote>
  <w:footnote w:type="continuationSeparator" w:id="0">
    <w:p w14:paraId="35991163" w14:textId="77777777" w:rsidR="00B75AF6" w:rsidRDefault="00B75AF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1B534" w14:textId="77777777" w:rsidR="00DF7897" w:rsidRDefault="00DF78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48FDC" w14:textId="77777777" w:rsidR="00A746EE" w:rsidRPr="00CC3125" w:rsidRDefault="00A746EE" w:rsidP="00B4629C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FE93" w14:textId="77777777" w:rsidR="00DF7897" w:rsidRDefault="00DF78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347A6" w14:textId="77777777" w:rsidR="00A746EE" w:rsidRPr="00117F8E" w:rsidRDefault="00A746EE" w:rsidP="00B4629C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B20C" w14:textId="09C008AD" w:rsidR="00A746EE" w:rsidRDefault="00A746EE" w:rsidP="005F0C29">
    <w:pPr>
      <w:pStyle w:val="Header"/>
      <w:rPr>
        <w:rFonts w:ascii="Angsana New" w:hAnsi="Angsana New"/>
        <w:sz w:val="32"/>
        <w:szCs w:val="32"/>
      </w:rPr>
    </w:pPr>
  </w:p>
  <w:p w14:paraId="27197BF6" w14:textId="77777777" w:rsidR="00DF7897" w:rsidRPr="005F0C29" w:rsidRDefault="00DF7897" w:rsidP="005F0C2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27"/>
  </w:num>
  <w:num w:numId="14">
    <w:abstractNumId w:val="20"/>
  </w:num>
  <w:num w:numId="15">
    <w:abstractNumId w:val="22"/>
  </w:num>
  <w:num w:numId="16">
    <w:abstractNumId w:val="28"/>
  </w:num>
  <w:num w:numId="17">
    <w:abstractNumId w:val="30"/>
  </w:num>
  <w:num w:numId="18">
    <w:abstractNumId w:val="16"/>
  </w:num>
  <w:num w:numId="19">
    <w:abstractNumId w:val="26"/>
  </w:num>
  <w:num w:numId="20">
    <w:abstractNumId w:val="12"/>
  </w:num>
  <w:num w:numId="21">
    <w:abstractNumId w:val="13"/>
  </w:num>
  <w:num w:numId="22">
    <w:abstractNumId w:val="31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5"/>
  </w:num>
  <w:num w:numId="27">
    <w:abstractNumId w:val="19"/>
  </w:num>
  <w:num w:numId="28">
    <w:abstractNumId w:val="23"/>
  </w:num>
  <w:num w:numId="29">
    <w:abstractNumId w:val="24"/>
  </w:num>
  <w:num w:numId="30">
    <w:abstractNumId w:val="14"/>
  </w:num>
  <w:num w:numId="31">
    <w:abstractNumId w:val="29"/>
  </w:num>
  <w:num w:numId="32">
    <w:abstractNumId w:val="10"/>
  </w:num>
  <w:num w:numId="33">
    <w:abstractNumId w:val="17"/>
  </w:num>
  <w:num w:numId="34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6A"/>
    <w:rsid w:val="00015C9D"/>
    <w:rsid w:val="00016081"/>
    <w:rsid w:val="0001655F"/>
    <w:rsid w:val="000165B5"/>
    <w:rsid w:val="000169A8"/>
    <w:rsid w:val="000169B6"/>
    <w:rsid w:val="000175DD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93A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8C4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DF8"/>
    <w:rsid w:val="00097E91"/>
    <w:rsid w:val="000A0326"/>
    <w:rsid w:val="000A036D"/>
    <w:rsid w:val="000A08FB"/>
    <w:rsid w:val="000A0B6F"/>
    <w:rsid w:val="000A0C84"/>
    <w:rsid w:val="000A0EA3"/>
    <w:rsid w:val="000A1095"/>
    <w:rsid w:val="000A1623"/>
    <w:rsid w:val="000A18E6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17A0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B7"/>
    <w:rsid w:val="001415DC"/>
    <w:rsid w:val="0014167B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B8C"/>
    <w:rsid w:val="00173E78"/>
    <w:rsid w:val="00174070"/>
    <w:rsid w:val="00174A64"/>
    <w:rsid w:val="00175027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986"/>
    <w:rsid w:val="00190A82"/>
    <w:rsid w:val="00190AD2"/>
    <w:rsid w:val="00190C69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B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6340"/>
    <w:rsid w:val="0027656E"/>
    <w:rsid w:val="00276874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6E75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C7D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E4"/>
    <w:rsid w:val="002E6852"/>
    <w:rsid w:val="002E6DFB"/>
    <w:rsid w:val="002E74C8"/>
    <w:rsid w:val="002E74D9"/>
    <w:rsid w:val="002E765B"/>
    <w:rsid w:val="002E7931"/>
    <w:rsid w:val="002E7E10"/>
    <w:rsid w:val="002F01AC"/>
    <w:rsid w:val="002F0913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237A"/>
    <w:rsid w:val="00312C54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431D"/>
    <w:rsid w:val="00344735"/>
    <w:rsid w:val="00344979"/>
    <w:rsid w:val="003449D4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237C"/>
    <w:rsid w:val="00352755"/>
    <w:rsid w:val="00352B78"/>
    <w:rsid w:val="00352B82"/>
    <w:rsid w:val="00352CFA"/>
    <w:rsid w:val="00352D9F"/>
    <w:rsid w:val="00352DA9"/>
    <w:rsid w:val="00352DAD"/>
    <w:rsid w:val="00352EA7"/>
    <w:rsid w:val="0035348C"/>
    <w:rsid w:val="003534CE"/>
    <w:rsid w:val="003535C4"/>
    <w:rsid w:val="003539F8"/>
    <w:rsid w:val="00353E8B"/>
    <w:rsid w:val="003541A6"/>
    <w:rsid w:val="003543C8"/>
    <w:rsid w:val="00354588"/>
    <w:rsid w:val="00354CA5"/>
    <w:rsid w:val="00354D40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35D0"/>
    <w:rsid w:val="003C3759"/>
    <w:rsid w:val="003C40A6"/>
    <w:rsid w:val="003C439B"/>
    <w:rsid w:val="003C43DA"/>
    <w:rsid w:val="003C44C2"/>
    <w:rsid w:val="003C4962"/>
    <w:rsid w:val="003C4CD3"/>
    <w:rsid w:val="003C4CEC"/>
    <w:rsid w:val="003C50B0"/>
    <w:rsid w:val="003C5369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BC9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312A"/>
    <w:rsid w:val="0044317A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C8B"/>
    <w:rsid w:val="00465E27"/>
    <w:rsid w:val="004668B1"/>
    <w:rsid w:val="00466A5B"/>
    <w:rsid w:val="00466FF2"/>
    <w:rsid w:val="0046715C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7E94"/>
    <w:rsid w:val="004B05E3"/>
    <w:rsid w:val="004B0E0B"/>
    <w:rsid w:val="004B143D"/>
    <w:rsid w:val="004B1589"/>
    <w:rsid w:val="004B16E3"/>
    <w:rsid w:val="004B2DFF"/>
    <w:rsid w:val="004B2F88"/>
    <w:rsid w:val="004B3014"/>
    <w:rsid w:val="004B31A6"/>
    <w:rsid w:val="004B3AF9"/>
    <w:rsid w:val="004B3C5F"/>
    <w:rsid w:val="004B41A8"/>
    <w:rsid w:val="004B439F"/>
    <w:rsid w:val="004B4FC4"/>
    <w:rsid w:val="004B56CA"/>
    <w:rsid w:val="004B591B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605"/>
    <w:rsid w:val="004C7C2A"/>
    <w:rsid w:val="004C7EED"/>
    <w:rsid w:val="004C7EF4"/>
    <w:rsid w:val="004D0526"/>
    <w:rsid w:val="004D087E"/>
    <w:rsid w:val="004D0996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210B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62F"/>
    <w:rsid w:val="00505EE2"/>
    <w:rsid w:val="005060AA"/>
    <w:rsid w:val="0050631E"/>
    <w:rsid w:val="00506A2D"/>
    <w:rsid w:val="00507677"/>
    <w:rsid w:val="005077A2"/>
    <w:rsid w:val="00507C69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874"/>
    <w:rsid w:val="00535AC6"/>
    <w:rsid w:val="00535C4D"/>
    <w:rsid w:val="00535EA8"/>
    <w:rsid w:val="0053621E"/>
    <w:rsid w:val="0053640B"/>
    <w:rsid w:val="00536FE6"/>
    <w:rsid w:val="005370F5"/>
    <w:rsid w:val="00537720"/>
    <w:rsid w:val="00537DAF"/>
    <w:rsid w:val="00537F5F"/>
    <w:rsid w:val="00540182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766"/>
    <w:rsid w:val="00553025"/>
    <w:rsid w:val="005535CB"/>
    <w:rsid w:val="00553BC7"/>
    <w:rsid w:val="00553CFE"/>
    <w:rsid w:val="00553D54"/>
    <w:rsid w:val="00553FB5"/>
    <w:rsid w:val="00554264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56C"/>
    <w:rsid w:val="005735ED"/>
    <w:rsid w:val="00573641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4A6"/>
    <w:rsid w:val="005759BA"/>
    <w:rsid w:val="00575D20"/>
    <w:rsid w:val="00575E33"/>
    <w:rsid w:val="00576AB9"/>
    <w:rsid w:val="00576C39"/>
    <w:rsid w:val="00576CA2"/>
    <w:rsid w:val="00577210"/>
    <w:rsid w:val="0058000D"/>
    <w:rsid w:val="00580062"/>
    <w:rsid w:val="00580593"/>
    <w:rsid w:val="0058059F"/>
    <w:rsid w:val="005807A8"/>
    <w:rsid w:val="00580F65"/>
    <w:rsid w:val="00581389"/>
    <w:rsid w:val="0058187B"/>
    <w:rsid w:val="00581B95"/>
    <w:rsid w:val="00581C06"/>
    <w:rsid w:val="00581C5F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166D"/>
    <w:rsid w:val="005C1714"/>
    <w:rsid w:val="005C1CA7"/>
    <w:rsid w:val="005C215A"/>
    <w:rsid w:val="005C21AE"/>
    <w:rsid w:val="005C27EF"/>
    <w:rsid w:val="005C2A34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B07"/>
    <w:rsid w:val="005F21AC"/>
    <w:rsid w:val="005F22D6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CD2"/>
    <w:rsid w:val="00604458"/>
    <w:rsid w:val="0060485F"/>
    <w:rsid w:val="00604A15"/>
    <w:rsid w:val="00604B51"/>
    <w:rsid w:val="00605209"/>
    <w:rsid w:val="006056A4"/>
    <w:rsid w:val="00605CE5"/>
    <w:rsid w:val="00605F2F"/>
    <w:rsid w:val="00606344"/>
    <w:rsid w:val="00607709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7530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5316"/>
    <w:rsid w:val="00635331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E42"/>
    <w:rsid w:val="0064625B"/>
    <w:rsid w:val="006467ED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5FF"/>
    <w:rsid w:val="006C4A29"/>
    <w:rsid w:val="006C4B3A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2766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C60"/>
    <w:rsid w:val="006D5F2F"/>
    <w:rsid w:val="006D711C"/>
    <w:rsid w:val="006D7262"/>
    <w:rsid w:val="006D726A"/>
    <w:rsid w:val="006D72D5"/>
    <w:rsid w:val="006D7359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206"/>
    <w:rsid w:val="006F4550"/>
    <w:rsid w:val="006F4661"/>
    <w:rsid w:val="006F4895"/>
    <w:rsid w:val="006F48E7"/>
    <w:rsid w:val="006F4926"/>
    <w:rsid w:val="006F4981"/>
    <w:rsid w:val="006F4E7E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5C4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C9"/>
    <w:rsid w:val="00742C99"/>
    <w:rsid w:val="0074305A"/>
    <w:rsid w:val="00743085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B11"/>
    <w:rsid w:val="00791BC8"/>
    <w:rsid w:val="007920BF"/>
    <w:rsid w:val="007922EA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BBA"/>
    <w:rsid w:val="00831C93"/>
    <w:rsid w:val="00831DC6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AC9"/>
    <w:rsid w:val="008567C3"/>
    <w:rsid w:val="00856F53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840"/>
    <w:rsid w:val="00862C18"/>
    <w:rsid w:val="00862C5F"/>
    <w:rsid w:val="00862E4D"/>
    <w:rsid w:val="00863187"/>
    <w:rsid w:val="008637D4"/>
    <w:rsid w:val="00864130"/>
    <w:rsid w:val="00864391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A99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4FC"/>
    <w:rsid w:val="008A5664"/>
    <w:rsid w:val="008A58D2"/>
    <w:rsid w:val="008A5CB3"/>
    <w:rsid w:val="008A6074"/>
    <w:rsid w:val="008A62EC"/>
    <w:rsid w:val="008A636B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E25"/>
    <w:rsid w:val="00915035"/>
    <w:rsid w:val="009156B0"/>
    <w:rsid w:val="00915770"/>
    <w:rsid w:val="009157FF"/>
    <w:rsid w:val="0091588D"/>
    <w:rsid w:val="0091654F"/>
    <w:rsid w:val="009168A6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627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820"/>
    <w:rsid w:val="009D6836"/>
    <w:rsid w:val="009D6AFB"/>
    <w:rsid w:val="009D7224"/>
    <w:rsid w:val="009D7238"/>
    <w:rsid w:val="009D7300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13B1"/>
    <w:rsid w:val="009F13DF"/>
    <w:rsid w:val="009F1533"/>
    <w:rsid w:val="009F23C9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C34"/>
    <w:rsid w:val="00A15CF0"/>
    <w:rsid w:val="00A15E00"/>
    <w:rsid w:val="00A16434"/>
    <w:rsid w:val="00A167E2"/>
    <w:rsid w:val="00A16B2B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606DB"/>
    <w:rsid w:val="00A609D6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60A4"/>
    <w:rsid w:val="00AD64B2"/>
    <w:rsid w:val="00AD6603"/>
    <w:rsid w:val="00AD67A5"/>
    <w:rsid w:val="00AD6A6E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E46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383F"/>
    <w:rsid w:val="00B73B0D"/>
    <w:rsid w:val="00B7402B"/>
    <w:rsid w:val="00B74284"/>
    <w:rsid w:val="00B74E72"/>
    <w:rsid w:val="00B755A9"/>
    <w:rsid w:val="00B7588E"/>
    <w:rsid w:val="00B75923"/>
    <w:rsid w:val="00B75AF6"/>
    <w:rsid w:val="00B75F6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D15"/>
    <w:rsid w:val="00BA330F"/>
    <w:rsid w:val="00BA34BF"/>
    <w:rsid w:val="00BA4A10"/>
    <w:rsid w:val="00BA4BD9"/>
    <w:rsid w:val="00BA4EAF"/>
    <w:rsid w:val="00BA5598"/>
    <w:rsid w:val="00BA57C2"/>
    <w:rsid w:val="00BA5BCF"/>
    <w:rsid w:val="00BA61A9"/>
    <w:rsid w:val="00BA6459"/>
    <w:rsid w:val="00BA65BA"/>
    <w:rsid w:val="00BA67B1"/>
    <w:rsid w:val="00BA682D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40BB"/>
    <w:rsid w:val="00BD43A1"/>
    <w:rsid w:val="00BD44CB"/>
    <w:rsid w:val="00BD4673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440"/>
    <w:rsid w:val="00BE7479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EA0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C27"/>
    <w:rsid w:val="00C31DAB"/>
    <w:rsid w:val="00C32622"/>
    <w:rsid w:val="00C327FC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61C6"/>
    <w:rsid w:val="00C365C7"/>
    <w:rsid w:val="00C36AC2"/>
    <w:rsid w:val="00C37165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1199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FFD"/>
    <w:rsid w:val="00C9308A"/>
    <w:rsid w:val="00C9311C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370E"/>
    <w:rsid w:val="00D037CD"/>
    <w:rsid w:val="00D037D7"/>
    <w:rsid w:val="00D03C3A"/>
    <w:rsid w:val="00D0401D"/>
    <w:rsid w:val="00D04043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72D"/>
    <w:rsid w:val="00D1577D"/>
    <w:rsid w:val="00D159E5"/>
    <w:rsid w:val="00D15B96"/>
    <w:rsid w:val="00D1645F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C6E"/>
    <w:rsid w:val="00D3331E"/>
    <w:rsid w:val="00D33346"/>
    <w:rsid w:val="00D33615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5D97"/>
    <w:rsid w:val="00D4605D"/>
    <w:rsid w:val="00D462D4"/>
    <w:rsid w:val="00D4652E"/>
    <w:rsid w:val="00D465B4"/>
    <w:rsid w:val="00D467A6"/>
    <w:rsid w:val="00D46959"/>
    <w:rsid w:val="00D46B19"/>
    <w:rsid w:val="00D46E19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505"/>
    <w:rsid w:val="00DC46CA"/>
    <w:rsid w:val="00DC5147"/>
    <w:rsid w:val="00DC5970"/>
    <w:rsid w:val="00DC61CE"/>
    <w:rsid w:val="00DC639D"/>
    <w:rsid w:val="00DC757F"/>
    <w:rsid w:val="00DD06D0"/>
    <w:rsid w:val="00DD0C3E"/>
    <w:rsid w:val="00DD0D78"/>
    <w:rsid w:val="00DD0F61"/>
    <w:rsid w:val="00DD11C0"/>
    <w:rsid w:val="00DD1B74"/>
    <w:rsid w:val="00DD1F31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ECB"/>
    <w:rsid w:val="00DF5FF2"/>
    <w:rsid w:val="00DF611C"/>
    <w:rsid w:val="00DF63B9"/>
    <w:rsid w:val="00DF7450"/>
    <w:rsid w:val="00DF7546"/>
    <w:rsid w:val="00DF75F1"/>
    <w:rsid w:val="00DF7897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41A"/>
    <w:rsid w:val="00E3265B"/>
    <w:rsid w:val="00E32EBC"/>
    <w:rsid w:val="00E3317C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673"/>
    <w:rsid w:val="00E478E7"/>
    <w:rsid w:val="00E47D91"/>
    <w:rsid w:val="00E47E8B"/>
    <w:rsid w:val="00E47FC6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552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6209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847"/>
    <w:rsid w:val="00F018E2"/>
    <w:rsid w:val="00F01B17"/>
    <w:rsid w:val="00F01CA0"/>
    <w:rsid w:val="00F021CC"/>
    <w:rsid w:val="00F0235E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22C8"/>
    <w:rsid w:val="00FE2642"/>
    <w:rsid w:val="00FE2906"/>
    <w:rsid w:val="00FE30CF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687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8C18A-A86B-437B-B150-7956DD9A8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Chantakarn, Thanharuk</cp:lastModifiedBy>
  <cp:revision>6</cp:revision>
  <cp:lastPrinted>2022-10-26T07:01:00Z</cp:lastPrinted>
  <dcterms:created xsi:type="dcterms:W3CDTF">2022-07-18T08:47:00Z</dcterms:created>
  <dcterms:modified xsi:type="dcterms:W3CDTF">2022-10-26T07:01:00Z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0x010100F3E2BC9911BB554D96AC477CA4E491ED</vt:lpwstr>
  </property>
</Properties>
</file>