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8451"/>
      </w:tblGrid>
      <w:tr w:rsidR="00890EED" w:rsidRPr="00FE1E01" w14:paraId="397705EC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1ADBE8" w14:textId="757074DA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177332F8" w14:textId="77777777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90EED" w:rsidRPr="00FE1E01" w14:paraId="40318CFE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2B008F" w14:textId="77777777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5AC12EE9" w14:textId="77777777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EED" w:rsidRPr="00FE1E01" w14:paraId="31AAE21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FAB8C6" w14:textId="011424BA" w:rsidR="00E95A9C" w:rsidRPr="000746D6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</w:tcPr>
          <w:p w14:paraId="788F6F39" w14:textId="0723A66B" w:rsidR="00E95A9C" w:rsidRPr="000746D6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0EED" w:rsidRPr="005048BB" w14:paraId="45E48E6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B0FE27" w14:textId="7248555C" w:rsidR="005048BB" w:rsidRPr="000746D6" w:rsidRDefault="00AA1075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</w:tcPr>
          <w:p w14:paraId="3812D790" w14:textId="5771A98C" w:rsidR="005048BB" w:rsidRPr="000746D6" w:rsidRDefault="00C71F0F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B1BF3" w:rsidRPr="005048BB" w14:paraId="7E5EA43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70A3974" w14:textId="7C7B9476" w:rsidR="00BB1BF3" w:rsidRPr="000746D6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5E4B007D" w14:textId="2BCDFD88" w:rsidR="00BB1BF3" w:rsidRPr="000746D6" w:rsidRDefault="00BB1BF3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7587" w:rsidRPr="00FE1E01" w14:paraId="2ECFF81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74BC3D" w14:textId="00EB8E16" w:rsidR="003B7587" w:rsidRPr="000746D6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</w:tcPr>
          <w:p w14:paraId="40664774" w14:textId="77777777" w:rsidR="003B7587" w:rsidRPr="000746D6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B7587" w:rsidRPr="00FE1E01" w14:paraId="3A401E4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1098" w:type="dxa"/>
            <w:shd w:val="clear" w:color="auto" w:fill="auto"/>
          </w:tcPr>
          <w:p w14:paraId="7B6C9697" w14:textId="2C43F55E" w:rsidR="003B7587" w:rsidRPr="00A27030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451" w:type="dxa"/>
            <w:shd w:val="clear" w:color="auto" w:fill="auto"/>
          </w:tcPr>
          <w:p w14:paraId="0FDA06B6" w14:textId="77777777" w:rsidR="003B7587" w:rsidRPr="00A27030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270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B7587" w:rsidRPr="00FE1E01" w14:paraId="41ADE86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8D753ED" w14:textId="35B39455" w:rsidR="003B7587" w:rsidRPr="00A27030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451" w:type="dxa"/>
            <w:shd w:val="clear" w:color="auto" w:fill="auto"/>
          </w:tcPr>
          <w:p w14:paraId="07BB90C7" w14:textId="77777777" w:rsidR="003B7587" w:rsidRPr="00A27030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B7587" w:rsidRPr="00FE1E01" w14:paraId="102D52F1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7BA7809" w14:textId="7DB3A15E" w:rsidR="003B7587" w:rsidRPr="00A27030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451" w:type="dxa"/>
            <w:shd w:val="clear" w:color="auto" w:fill="auto"/>
          </w:tcPr>
          <w:p w14:paraId="579BD453" w14:textId="5D43F59E" w:rsidR="003B7587" w:rsidRPr="00A27030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="006747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บริษัทร่วมและ</w:t>
            </w: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B7587" w:rsidRPr="00FE1E01" w14:paraId="1604DEF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D39269" w14:textId="4E05C4DB" w:rsidR="003B7587" w:rsidRPr="00A27030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451" w:type="dxa"/>
            <w:shd w:val="clear" w:color="auto" w:fill="auto"/>
          </w:tcPr>
          <w:p w14:paraId="10A49C17" w14:textId="77777777" w:rsidR="003B7587" w:rsidRPr="00A27030" w:rsidRDefault="003B7587" w:rsidP="005C27E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7830E9" w:rsidRPr="00A270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043D0" w:rsidRPr="00BB1BF3" w14:paraId="635F947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687DAFE5" w14:textId="029B2ECC" w:rsidR="005043D0" w:rsidRPr="00BB1BF3" w:rsidRDefault="00AA1075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451" w:type="dxa"/>
            <w:shd w:val="clear" w:color="auto" w:fill="auto"/>
          </w:tcPr>
          <w:p w14:paraId="38D1CAD8" w14:textId="2FB43636" w:rsidR="005043D0" w:rsidRPr="00BB1BF3" w:rsidRDefault="005043D0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B1B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F782D" w:rsidRPr="00BB1BF3" w14:paraId="6313AE3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DCFB8C6" w14:textId="11728F80" w:rsidR="001F782D" w:rsidRDefault="00AA1075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451" w:type="dxa"/>
            <w:shd w:val="clear" w:color="auto" w:fill="auto"/>
          </w:tcPr>
          <w:p w14:paraId="14F055AE" w14:textId="5C6ADF0C" w:rsidR="001F782D" w:rsidRPr="00BB1BF3" w:rsidRDefault="009D5B49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4A2DCB" w:rsidRPr="00BB1BF3" w14:paraId="7E92CDD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E2CBD37" w14:textId="50379904" w:rsidR="004A2DCB" w:rsidRDefault="00AA1075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451" w:type="dxa"/>
            <w:shd w:val="clear" w:color="auto" w:fill="auto"/>
          </w:tcPr>
          <w:p w14:paraId="2563BE93" w14:textId="1F7ECDA7" w:rsidR="004A2DCB" w:rsidRDefault="004A2DCB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A2DCB" w:rsidRPr="00FE1E01" w14:paraId="4B18885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6711182" w14:textId="76537B22" w:rsidR="004A2DCB" w:rsidRPr="00A27030" w:rsidRDefault="00AA1075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451" w:type="dxa"/>
            <w:shd w:val="clear" w:color="auto" w:fill="auto"/>
          </w:tcPr>
          <w:p w14:paraId="4AB98B0F" w14:textId="230222CD" w:rsidR="004A2DCB" w:rsidRPr="00A27030" w:rsidRDefault="004A2DCB" w:rsidP="004A2DCB">
            <w:pPr>
              <w:pStyle w:val="index"/>
              <w:tabs>
                <w:tab w:val="clear" w:pos="1134"/>
                <w:tab w:val="num" w:pos="1080"/>
                <w:tab w:val="left" w:pos="3735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A2DCB" w:rsidRPr="00FE1E01" w14:paraId="6118480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4EB80BB" w14:textId="66D3BE38" w:rsidR="004A2DCB" w:rsidRPr="00A27030" w:rsidRDefault="00AA1075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451" w:type="dxa"/>
            <w:shd w:val="clear" w:color="auto" w:fill="auto"/>
          </w:tcPr>
          <w:p w14:paraId="79B648EB" w14:textId="784B89E0" w:rsidR="004A2DCB" w:rsidRPr="00A27030" w:rsidRDefault="004A2DCB" w:rsidP="004A2DC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ภาระผูกพัน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ประมาณการหนี้สินและหนี้สินที่อาจเกิดขึ้น</w:t>
            </w: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  <w:tr w:rsidR="00A16D12" w:rsidRPr="00FD65A6" w14:paraId="7F73C9E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992A120" w14:textId="27A871E4" w:rsidR="00A16D12" w:rsidRPr="00FD65A6" w:rsidRDefault="00A16D12" w:rsidP="00A1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451" w:type="dxa"/>
          </w:tcPr>
          <w:p w14:paraId="293C0AB7" w14:textId="069B2197" w:rsidR="00A16D12" w:rsidRPr="00A16D12" w:rsidRDefault="00A16D12" w:rsidP="00A1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16D1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38CA212" w14:textId="1B2EBF75" w:rsidR="005F0C29" w:rsidRPr="00FE1E01" w:rsidRDefault="005F0C29" w:rsidP="005F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</w:rPr>
      </w:pPr>
      <w:r w:rsidRPr="00FE1E01">
        <w:rPr>
          <w:rFonts w:asciiTheme="majorBidi" w:hAnsiTheme="majorBidi" w:cstheme="majorBidi"/>
          <w:sz w:val="32"/>
          <w:szCs w:val="32"/>
        </w:rPr>
        <w:br w:type="page"/>
      </w:r>
    </w:p>
    <w:p w14:paraId="231509EA" w14:textId="77777777" w:rsidR="00492877" w:rsidRPr="003C439B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A21FB" w14:textId="77777777" w:rsidR="00492877" w:rsidRPr="003C439B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6A16D" w14:textId="42DCB6D5" w:rsidR="00492877" w:rsidRPr="003C439B" w:rsidRDefault="00492877" w:rsidP="0049287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699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16990" w:rsidRPr="00916990">
        <w:rPr>
          <w:rFonts w:asciiTheme="majorBidi" w:hAnsiTheme="majorBidi" w:cstheme="majorBidi"/>
          <w:sz w:val="30"/>
          <w:szCs w:val="30"/>
        </w:rPr>
        <w:t xml:space="preserve"> </w:t>
      </w:r>
      <w:r w:rsidR="0030212D">
        <w:rPr>
          <w:rFonts w:asciiTheme="majorBidi" w:hAnsiTheme="majorBidi" w:cstheme="majorBidi"/>
          <w:sz w:val="30"/>
          <w:szCs w:val="30"/>
        </w:rPr>
        <w:t>8</w:t>
      </w:r>
      <w:r w:rsidR="0028178A">
        <w:rPr>
          <w:rFonts w:asciiTheme="majorBidi" w:hAnsiTheme="majorBidi" w:cstheme="majorBidi"/>
          <w:sz w:val="30"/>
          <w:szCs w:val="30"/>
        </w:rPr>
        <w:t xml:space="preserve"> </w:t>
      </w:r>
      <w:r w:rsidR="0028178A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304B4E" w:rsidRPr="009169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</w:p>
    <w:p w14:paraId="5C4BCD8E" w14:textId="77777777" w:rsidR="00492877" w:rsidRPr="003C439B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99D32" w14:textId="306C6AE4" w:rsidR="00492877" w:rsidRPr="003C439B" w:rsidRDefault="00492877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C439B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CF7BA74" w14:textId="06B8C7D7" w:rsidR="00492877" w:rsidRPr="003C439B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F7E7F" w14:textId="4C3BFA54" w:rsidR="00492877" w:rsidRPr="003C439B" w:rsidRDefault="00E17563" w:rsidP="00492877">
      <w:pPr>
        <w:tabs>
          <w:tab w:val="clear" w:pos="454"/>
          <w:tab w:val="clear" w:pos="6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 (มหาชน) (“บริษัท”) ได้จดทะเบียนจัดตั้งบริษัทขึ้นเมื่อวันที่</w:t>
      </w:r>
      <w:r w:rsidR="00BB1BF3" w:rsidRPr="003C439B">
        <w:rPr>
          <w:rFonts w:asciiTheme="majorBidi" w:hAnsiTheme="majorBidi" w:cstheme="majorBidi"/>
          <w:sz w:val="30"/>
          <w:szCs w:val="30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="00293F30" w:rsidRPr="003C439B">
        <w:rPr>
          <w:rFonts w:asciiTheme="majorBidi" w:hAnsiTheme="majorBidi" w:cstheme="majorBidi"/>
          <w:sz w:val="30"/>
          <w:szCs w:val="30"/>
        </w:rPr>
        <w:t xml:space="preserve"> </w:t>
      </w:r>
      <w:r w:rsidR="00293F30" w:rsidRPr="003C439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2560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 ภายใต้พระราชบัญญัติบริษัทมหาชนจำกัด พ.ศ. </w:t>
      </w:r>
      <w:r w:rsidR="00AA1075" w:rsidRPr="00AA1075">
        <w:rPr>
          <w:rFonts w:asciiTheme="majorBidi" w:hAnsiTheme="majorBidi" w:cstheme="majorBidi"/>
          <w:sz w:val="30"/>
          <w:szCs w:val="30"/>
        </w:rPr>
        <w:t>2535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 โดยคณะกรรมการตลาดหลักทรัพย์แห่งประเทศไทย</w:t>
      </w:r>
      <w:r w:rsidR="00BB1BF3" w:rsidRPr="003C439B">
        <w:rPr>
          <w:rFonts w:asciiTheme="majorBidi" w:hAnsiTheme="majorBidi" w:cstheme="majorBidi"/>
          <w:sz w:val="30"/>
          <w:szCs w:val="30"/>
        </w:rPr>
        <w:br/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รับหลักทรัพย์ของบริษัทเป็นหลักทรัพย์จดทะเบียนตั้งแต่วันที่นายทะเบียนรับจดทะเบียนเมื่อวันที่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2560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 และมีที่อยู่จดทะเบียนดังนี้</w:t>
      </w:r>
    </w:p>
    <w:p w14:paraId="60A7B64D" w14:textId="77777777" w:rsidR="00E17563" w:rsidRPr="003C439B" w:rsidRDefault="00E17563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3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7677"/>
      </w:tblGrid>
      <w:tr w:rsidR="00AE2B82" w:rsidRPr="003C439B" w14:paraId="2FAB866B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EB80311" w14:textId="77777777" w:rsidR="00AE2B82" w:rsidRPr="003C439B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545A84F5" w14:textId="635B1E85" w:rsidR="00AE2B82" w:rsidRPr="003C439B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3C439B" w14:paraId="279A2814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250816C" w14:textId="6EF450D3" w:rsidR="00AE2B82" w:rsidRPr="003C439B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4582022C" w14:textId="77F9883D" w:rsidR="00AE2B82" w:rsidRPr="003C439B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E60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60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ถนนมาบชลูด-แหลมสน 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045E60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ห้วยโป่ง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AE2B82" w:rsidRPr="003C439B" w14:paraId="6C6E4495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00055CA" w14:textId="4151C57F" w:rsidR="00AE2B82" w:rsidRPr="003C439B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07E80E03" w14:textId="20363915" w:rsidR="00AE2B82" w:rsidRPr="003C439B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6E34D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3C439B" w14:paraId="2C111800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D49EA82" w14:textId="5F12EBB9" w:rsidR="00123C74" w:rsidRPr="003C439B" w:rsidRDefault="00123C74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77B66A18" w14:textId="4940663D" w:rsidR="00123C74" w:rsidRPr="003C439B" w:rsidRDefault="00123C74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   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0BC8F4F6" w14:textId="77777777" w:rsidR="00492877" w:rsidRPr="003C439B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D28674" w14:textId="718EBBD6" w:rsidR="00AF3BB8" w:rsidRPr="003C439B" w:rsidRDefault="00C65500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3C439B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3C43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439B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3C439B">
        <w:rPr>
          <w:rFonts w:asciiTheme="majorBidi" w:hAnsiTheme="majorBidi" w:cstheme="majorBidi"/>
          <w:sz w:val="30"/>
          <w:szCs w:val="30"/>
        </w:rPr>
        <w:t xml:space="preserve"> 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3C439B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3C439B">
        <w:rPr>
          <w:rFonts w:asciiTheme="majorBidi" w:hAnsiTheme="majorBidi" w:cstheme="majorBidi"/>
          <w:sz w:val="30"/>
          <w:szCs w:val="30"/>
          <w:cs/>
        </w:rPr>
        <w:t>แล</w:t>
      </w:r>
      <w:r w:rsidR="007601CA" w:rsidRPr="003C439B">
        <w:rPr>
          <w:rFonts w:asciiTheme="majorBidi" w:hAnsiTheme="majorBidi" w:cstheme="majorBidi"/>
          <w:sz w:val="30"/>
          <w:szCs w:val="30"/>
          <w:cs/>
        </w:rPr>
        <w:t>ะ</w:t>
      </w:r>
      <w:r w:rsidR="004E22C4" w:rsidRPr="003C439B">
        <w:rPr>
          <w:rFonts w:asciiTheme="majorBidi" w:hAnsiTheme="majorBidi" w:cstheme="majorBidi"/>
          <w:sz w:val="30"/>
          <w:szCs w:val="30"/>
          <w:cs/>
        </w:rPr>
        <w:t>บริษัท ปตท</w:t>
      </w:r>
      <w:r w:rsidR="001D63F7" w:rsidRPr="003C439B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3C439B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DD46BF3" w14:textId="77777777" w:rsidR="00492877" w:rsidRPr="003C439B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CCA6F" w14:textId="0A96FF7F" w:rsidR="00CD06B5" w:rsidRPr="003C439B" w:rsidRDefault="00AB78CA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t>บ</w:t>
      </w:r>
      <w:r w:rsidR="00AE2B82" w:rsidRPr="003C439B">
        <w:rPr>
          <w:rFonts w:asciiTheme="majorBidi" w:hAnsiTheme="majorBidi" w:cstheme="majorBidi"/>
          <w:sz w:val="30"/>
          <w:szCs w:val="30"/>
          <w:cs/>
        </w:rPr>
        <w:t>ริษัทดำเนินธุรกิจหลักเกี่ยวกับการผลิต จำหน่ายและขนส่งผลิตภัณฑ์โอลีโอเคมิคอล โดยมีผลิตภัณฑ์หลั</w:t>
      </w:r>
      <w:r w:rsidR="007601CA" w:rsidRPr="003C439B">
        <w:rPr>
          <w:rFonts w:asciiTheme="majorBidi" w:hAnsiTheme="majorBidi" w:cstheme="majorBidi"/>
          <w:sz w:val="30"/>
          <w:szCs w:val="30"/>
          <w:cs/>
        </w:rPr>
        <w:t>ก</w:t>
      </w:r>
      <w:r w:rsidR="00AE2B82" w:rsidRPr="003C439B">
        <w:rPr>
          <w:rFonts w:asciiTheme="majorBidi" w:hAnsiTheme="majorBidi" w:cstheme="majorBidi"/>
          <w:sz w:val="30"/>
          <w:szCs w:val="30"/>
          <w:cs/>
        </w:rPr>
        <w:t>ประกอบด้วย เม</w:t>
      </w:r>
      <w:r w:rsidR="00C02F60" w:rsidRPr="003C439B">
        <w:rPr>
          <w:rFonts w:asciiTheme="majorBidi" w:hAnsiTheme="majorBidi" w:cstheme="majorBidi"/>
          <w:sz w:val="30"/>
          <w:szCs w:val="30"/>
          <w:cs/>
        </w:rPr>
        <w:t>ทิลเอสเทอร์ แฟตตี้แอลกอฮอลส์ แฟตตี้แอซิด แฟต</w:t>
      </w:r>
      <w:r w:rsidR="00AE2B82" w:rsidRPr="003C439B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</w:p>
    <w:p w14:paraId="7F86EC8A" w14:textId="77777777" w:rsidR="00492877" w:rsidRPr="003C439B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4D61D" w14:textId="77777777" w:rsidR="003C439B" w:rsidRDefault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178D29" w14:textId="7BD34396" w:rsidR="00C22AF3" w:rsidRPr="003C439B" w:rsidRDefault="00C22AF3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C439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309A8623" w14:textId="3318B7CB" w:rsidR="008B0900" w:rsidRPr="003C439B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B05F28" w14:textId="657B8DE1" w:rsidR="008B0900" w:rsidRPr="003C439B" w:rsidRDefault="008B0900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A768A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CA768A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3C439B" w:rsidRPr="00CA768A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 xml:space="preserve"> </w:t>
      </w:r>
      <w:r w:rsidR="00AA1075" w:rsidRPr="00AA1075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>34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เรื่อง </w:t>
      </w:r>
      <w:r w:rsidRPr="003C439B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94BFC"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594BFC" w:rsidRPr="003C439B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94BFC"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และบริษัทย่อยสำหรับ</w:t>
      </w:r>
      <w:r w:rsidR="00594BFC" w:rsidRPr="003C439B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594BFC" w:rsidRPr="003C439B">
        <w:rPr>
          <w:rFonts w:ascii="Angsana New" w:hAnsi="Angsana New"/>
          <w:sz w:val="30"/>
          <w:szCs w:val="30"/>
        </w:rPr>
        <w:t xml:space="preserve"> </w:t>
      </w:r>
      <w:r w:rsidR="00AA1075" w:rsidRPr="00AA1075">
        <w:rPr>
          <w:rFonts w:ascii="Angsana New" w:hAnsi="Angsana New"/>
          <w:sz w:val="30"/>
          <w:szCs w:val="30"/>
        </w:rPr>
        <w:t>31</w:t>
      </w:r>
      <w:r w:rsidR="00594BFC" w:rsidRPr="003C439B">
        <w:rPr>
          <w:rFonts w:ascii="Angsana New" w:hAnsi="Angsana New"/>
          <w:sz w:val="30"/>
          <w:szCs w:val="30"/>
        </w:rPr>
        <w:t xml:space="preserve"> </w:t>
      </w:r>
      <w:r w:rsidR="00594BFC" w:rsidRPr="003C439B">
        <w:rPr>
          <w:rFonts w:ascii="Angsana New" w:hAnsi="Angsana New"/>
          <w:sz w:val="30"/>
          <w:szCs w:val="30"/>
          <w:cs/>
        </w:rPr>
        <w:t>ธันวาคม</w:t>
      </w:r>
      <w:r w:rsidR="00594BFC" w:rsidRPr="003C439B">
        <w:rPr>
          <w:rFonts w:ascii="Angsana New" w:hAnsi="Angsana New"/>
          <w:sz w:val="30"/>
          <w:szCs w:val="30"/>
        </w:rPr>
        <w:t xml:space="preserve"> </w:t>
      </w:r>
      <w:r w:rsidR="00AA1075" w:rsidRPr="00AA1075">
        <w:rPr>
          <w:rFonts w:ascii="Angsana New" w:hAnsi="Angsana New"/>
          <w:sz w:val="30"/>
          <w:szCs w:val="30"/>
        </w:rPr>
        <w:t>2564</w:t>
      </w:r>
    </w:p>
    <w:p w14:paraId="3E3F4B30" w14:textId="4252A44A" w:rsidR="008B0900" w:rsidRPr="003C439B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801514" w14:textId="00B932E2" w:rsidR="008B0900" w:rsidRPr="003C439B" w:rsidRDefault="00911A6D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A1075" w:rsidRPr="00AA1075">
        <w:rPr>
          <w:rFonts w:asciiTheme="majorBidi" w:eastAsia="Times New Roman" w:hAnsiTheme="majorBidi" w:cstheme="majorBidi"/>
          <w:color w:val="242424"/>
          <w:sz w:val="30"/>
          <w:szCs w:val="30"/>
        </w:rPr>
        <w:t>31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ธันวาคม </w:t>
      </w:r>
      <w:r w:rsidR="00AA1075" w:rsidRPr="00AA1075">
        <w:rPr>
          <w:rFonts w:asciiTheme="majorBidi" w:eastAsia="Times New Roman" w:hAnsiTheme="majorBidi" w:cstheme="majorBidi"/>
          <w:color w:val="242424"/>
          <w:sz w:val="30"/>
          <w:szCs w:val="30"/>
        </w:rPr>
        <w:t>2564</w:t>
      </w:r>
      <w:r w:rsidR="007E11F1"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</w:p>
    <w:p w14:paraId="0255ED60" w14:textId="77777777" w:rsidR="00645477" w:rsidRPr="003C439B" w:rsidRDefault="006454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2529C" w14:textId="6A2703DA" w:rsidR="002C53B8" w:rsidRPr="001D4B3C" w:rsidRDefault="002C53B8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D4B3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D22C075" w14:textId="3BA2CC3C" w:rsidR="002C53B8" w:rsidRDefault="002C53B8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81F8F4" w14:textId="696086C0" w:rsidR="003C439B" w:rsidRPr="003C439B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717D47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>ความสัมพันธ์ที่มีกับบริษัทย่อย และการร่วมค้าที่มีการเปลี่ยนแปลงอย่างมีสาระสำคัญได้เปิดเผยในหมายเหตุข้อ</w:t>
      </w:r>
      <w:r w:rsidRPr="00717D47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AA1075" w:rsidRPr="00AA1075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6</w:t>
      </w:r>
      <w:r w:rsidR="00DA5925" w:rsidRPr="00717D47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DA5925" w:rsidRPr="00717D47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 xml:space="preserve">และ </w:t>
      </w:r>
      <w:r w:rsidR="00AA1075" w:rsidRPr="00AA1075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7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A72F5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กลุ่มบริษัทมีรายการระหว่างกัน</w:t>
      </w:r>
      <w:r w:rsidR="00A72F5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ใหม่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ที่มีนัยสำคัญในระหว่างงวดมีดังต่อไปนี้</w:t>
      </w:r>
    </w:p>
    <w:p w14:paraId="7CECAE8B" w14:textId="7122549D" w:rsidR="008C2504" w:rsidRDefault="008C25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92"/>
        <w:gridCol w:w="1548"/>
        <w:gridCol w:w="4932"/>
      </w:tblGrid>
      <w:tr w:rsidR="003C439B" w:rsidRPr="00DA5925" w14:paraId="19EAD35E" w14:textId="77777777" w:rsidTr="00505474">
        <w:trPr>
          <w:trHeight w:val="20"/>
          <w:tblHeader/>
        </w:trPr>
        <w:tc>
          <w:tcPr>
            <w:tcW w:w="2592" w:type="dxa"/>
          </w:tcPr>
          <w:p w14:paraId="1AB91AB3" w14:textId="44A54F49" w:rsidR="003C439B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hanging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9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48" w:type="dxa"/>
          </w:tcPr>
          <w:p w14:paraId="4A41FC79" w14:textId="77777777" w:rsidR="003C439B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9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932" w:type="dxa"/>
          </w:tcPr>
          <w:p w14:paraId="607F97AE" w14:textId="77777777" w:rsidR="003C439B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9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C439B" w:rsidRPr="00DA5925" w14:paraId="687DE507" w14:textId="77777777" w:rsidTr="00505474">
        <w:trPr>
          <w:trHeight w:val="20"/>
        </w:trPr>
        <w:tc>
          <w:tcPr>
            <w:tcW w:w="2592" w:type="dxa"/>
          </w:tcPr>
          <w:p w14:paraId="60BB78DD" w14:textId="5C88635C" w:rsidR="003C439B" w:rsidRPr="005E3054" w:rsidRDefault="005E3054" w:rsidP="005E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054">
              <w:rPr>
                <w:rFonts w:ascii="Angsana New" w:hAnsi="Angsana New"/>
                <w:sz w:val="30"/>
                <w:szCs w:val="30"/>
                <w:cs/>
              </w:rPr>
              <w:t>พีทีที อาซาฮี เคมิคอล จำกัด</w:t>
            </w:r>
          </w:p>
        </w:tc>
        <w:tc>
          <w:tcPr>
            <w:tcW w:w="1548" w:type="dxa"/>
          </w:tcPr>
          <w:p w14:paraId="1318AD93" w14:textId="77777777" w:rsidR="003C439B" w:rsidRPr="005E3054" w:rsidRDefault="003C439B" w:rsidP="005E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05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34C79A79" w14:textId="63F6F94D" w:rsidR="003C439B" w:rsidRPr="005E3054" w:rsidRDefault="005E3054" w:rsidP="005E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10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054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 w:rsidRPr="005E3054">
              <w:rPr>
                <w:rFonts w:ascii="Angsana New" w:hAnsi="Angsana New"/>
                <w:sz w:val="30"/>
                <w:szCs w:val="30"/>
                <w:cs/>
              </w:rPr>
              <w:t>ของบริษัทใหญ่</w:t>
            </w:r>
          </w:p>
        </w:tc>
      </w:tr>
    </w:tbl>
    <w:p w14:paraId="4D14FB5A" w14:textId="38FB9053" w:rsidR="003C439B" w:rsidRPr="003C439B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957"/>
        <w:gridCol w:w="361"/>
        <w:gridCol w:w="1051"/>
        <w:gridCol w:w="237"/>
        <w:gridCol w:w="1084"/>
        <w:gridCol w:w="237"/>
        <w:gridCol w:w="1077"/>
      </w:tblGrid>
      <w:tr w:rsidR="002065CF" w:rsidRPr="00A57F81" w14:paraId="0C7183FF" w14:textId="77777777" w:rsidTr="00A57F81">
        <w:trPr>
          <w:trHeight w:val="119"/>
          <w:tblHeader/>
        </w:trPr>
        <w:tc>
          <w:tcPr>
            <w:tcW w:w="2258" w:type="pct"/>
            <w:shd w:val="clear" w:color="auto" w:fill="auto"/>
          </w:tcPr>
          <w:p w14:paraId="4A1133BA" w14:textId="77777777" w:rsidR="002065CF" w:rsidRPr="00A57F81" w:rsidRDefault="002065CF" w:rsidP="00A57F8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7F8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8" w:type="pct"/>
            <w:gridSpan w:val="3"/>
            <w:shd w:val="clear" w:color="auto" w:fill="auto"/>
          </w:tcPr>
          <w:p w14:paraId="10FA33F9" w14:textId="77777777" w:rsidR="002065CF" w:rsidRPr="00A57F81" w:rsidRDefault="002065CF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69A8A348" w14:textId="77777777" w:rsidR="002065CF" w:rsidRPr="00A57F81" w:rsidRDefault="002065CF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058CFA78" w14:textId="77777777" w:rsidR="002065CF" w:rsidRPr="00A57F81" w:rsidRDefault="002065CF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5CF" w:rsidRPr="00DA5925" w14:paraId="0530DFBF" w14:textId="77777777" w:rsidTr="001D4B3C">
        <w:trPr>
          <w:tblHeader/>
        </w:trPr>
        <w:tc>
          <w:tcPr>
            <w:tcW w:w="2258" w:type="pct"/>
            <w:shd w:val="clear" w:color="auto" w:fill="auto"/>
          </w:tcPr>
          <w:p w14:paraId="79E17C2A" w14:textId="0B2FC61E" w:rsidR="002065CF" w:rsidRPr="00DA5925" w:rsidRDefault="002065CF" w:rsidP="00A5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16589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1B4AE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24" w:type="pct"/>
            <w:shd w:val="clear" w:color="auto" w:fill="auto"/>
          </w:tcPr>
          <w:p w14:paraId="5A654FBE" w14:textId="1F20128E" w:rsidR="002065CF" w:rsidRPr="00DA5925" w:rsidRDefault="00AA1075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" w:type="pct"/>
            <w:shd w:val="clear" w:color="auto" w:fill="auto"/>
          </w:tcPr>
          <w:p w14:paraId="7BB108DB" w14:textId="77777777" w:rsidR="002065CF" w:rsidRPr="00DA5925" w:rsidRDefault="002065CF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1ADBBC9" w14:textId="0F0192E4" w:rsidR="002065CF" w:rsidRPr="00DA5925" w:rsidRDefault="00AA1075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1109DC2C" w14:textId="77777777" w:rsidR="002065CF" w:rsidRPr="00DA5925" w:rsidRDefault="002065CF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25048C5" w14:textId="4F60A6C6" w:rsidR="002065CF" w:rsidRPr="00DA5925" w:rsidRDefault="00AA1075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1D047DAB" w14:textId="77777777" w:rsidR="002065CF" w:rsidRPr="00DA5925" w:rsidRDefault="002065CF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055C344" w14:textId="52888A31" w:rsidR="002065CF" w:rsidRPr="00DA5925" w:rsidRDefault="00AA1075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065CF" w:rsidRPr="00DA5925" w14:paraId="3ABFB673" w14:textId="77777777" w:rsidTr="00F173ED">
        <w:trPr>
          <w:trHeight w:val="63"/>
          <w:tblHeader/>
        </w:trPr>
        <w:tc>
          <w:tcPr>
            <w:tcW w:w="2258" w:type="pct"/>
            <w:shd w:val="clear" w:color="auto" w:fill="auto"/>
          </w:tcPr>
          <w:p w14:paraId="3F046646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  <w:shd w:val="clear" w:color="auto" w:fill="auto"/>
          </w:tcPr>
          <w:p w14:paraId="26D454A3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065CF" w:rsidRPr="00DA5925" w14:paraId="5B5223C6" w14:textId="77777777" w:rsidTr="001D4B3C">
        <w:tc>
          <w:tcPr>
            <w:tcW w:w="2258" w:type="pct"/>
            <w:shd w:val="clear" w:color="auto" w:fill="auto"/>
          </w:tcPr>
          <w:p w14:paraId="67C72D52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24" w:type="pct"/>
            <w:shd w:val="clear" w:color="auto" w:fill="auto"/>
          </w:tcPr>
          <w:p w14:paraId="5F2290EF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" w:type="pct"/>
            <w:shd w:val="clear" w:color="auto" w:fill="auto"/>
          </w:tcPr>
          <w:p w14:paraId="4C1EFB1D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B945CA7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65B359B1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C84D223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7E7E65B3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2106DD3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6589F" w:rsidRPr="00DA5925" w14:paraId="719E2722" w14:textId="77777777" w:rsidTr="001D4B3C">
        <w:tc>
          <w:tcPr>
            <w:tcW w:w="2258" w:type="pct"/>
            <w:shd w:val="clear" w:color="auto" w:fill="auto"/>
          </w:tcPr>
          <w:p w14:paraId="793340E3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24" w:type="pct"/>
            <w:shd w:val="clear" w:color="auto" w:fill="auto"/>
          </w:tcPr>
          <w:p w14:paraId="3E4D3C20" w14:textId="004AFC6E" w:rsidR="0016589F" w:rsidRPr="00A1352E" w:rsidRDefault="00386D5A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3408749D" w14:textId="77777777" w:rsidR="0016589F" w:rsidRPr="001D4B3C" w:rsidRDefault="0016589F" w:rsidP="0016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shd w:val="clear" w:color="auto" w:fill="auto"/>
          </w:tcPr>
          <w:p w14:paraId="436E6E79" w14:textId="40AE0C6D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102</w:t>
            </w:r>
          </w:p>
        </w:tc>
        <w:tc>
          <w:tcPr>
            <w:tcW w:w="130" w:type="pct"/>
            <w:shd w:val="clear" w:color="auto" w:fill="auto"/>
          </w:tcPr>
          <w:p w14:paraId="7E90DDB6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6969372" w14:textId="65F399F8" w:rsidR="0016589F" w:rsidRPr="00DA5925" w:rsidRDefault="00386D5A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9A32780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32F1DFB" w14:textId="52CB368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102</w:t>
            </w:r>
          </w:p>
        </w:tc>
      </w:tr>
      <w:tr w:rsidR="0016589F" w:rsidRPr="00DA5925" w14:paraId="5E929210" w14:textId="77777777" w:rsidTr="001D4B3C">
        <w:tc>
          <w:tcPr>
            <w:tcW w:w="2258" w:type="pct"/>
            <w:shd w:val="clear" w:color="auto" w:fill="auto"/>
          </w:tcPr>
          <w:p w14:paraId="5B50346B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4" w:type="pct"/>
            <w:shd w:val="clear" w:color="auto" w:fill="auto"/>
          </w:tcPr>
          <w:p w14:paraId="2EF7CA75" w14:textId="57C2C45A" w:rsidR="0016589F" w:rsidRPr="00DA5925" w:rsidRDefault="00386D5A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731EBF52" w14:textId="77777777" w:rsidR="0016589F" w:rsidRPr="00DA5925" w:rsidRDefault="0016589F" w:rsidP="0016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D9E9E4D" w14:textId="029477A0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30" w:type="pct"/>
            <w:shd w:val="clear" w:color="auto" w:fill="auto"/>
          </w:tcPr>
          <w:p w14:paraId="492BF75E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6BDB3AE" w14:textId="4D66AF30" w:rsidR="0016589F" w:rsidRPr="00DA5925" w:rsidRDefault="00386D5A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6A2EE95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3A791D6" w14:textId="3436FB83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2065CF" w:rsidRPr="006910B2" w14:paraId="280F183A" w14:textId="77777777" w:rsidTr="001D4B3C">
        <w:tc>
          <w:tcPr>
            <w:tcW w:w="2258" w:type="pct"/>
            <w:shd w:val="clear" w:color="auto" w:fill="auto"/>
          </w:tcPr>
          <w:p w14:paraId="14B479CA" w14:textId="77777777" w:rsidR="002065CF" w:rsidRPr="006910B2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6AB0F7E6" w14:textId="77777777" w:rsidR="002065CF" w:rsidRPr="006910B2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pct"/>
            <w:shd w:val="clear" w:color="auto" w:fill="auto"/>
          </w:tcPr>
          <w:p w14:paraId="22231144" w14:textId="77777777" w:rsidR="002065CF" w:rsidRPr="006910B2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365A27F5" w14:textId="77777777" w:rsidR="002065CF" w:rsidRPr="006910B2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BBBBC11" w14:textId="77777777" w:rsidR="002065CF" w:rsidRPr="006910B2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2C2ABEC1" w14:textId="77777777" w:rsidR="002065CF" w:rsidRPr="006910B2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7EE4BF23" w14:textId="77777777" w:rsidR="002065CF" w:rsidRPr="006910B2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2885976E" w14:textId="77777777" w:rsidR="002065CF" w:rsidRPr="006910B2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A57F81" w:rsidRPr="006910B2" w14:paraId="70613BB3" w14:textId="77777777" w:rsidTr="001D4B3C">
        <w:tc>
          <w:tcPr>
            <w:tcW w:w="2258" w:type="pct"/>
            <w:shd w:val="clear" w:color="auto" w:fill="auto"/>
          </w:tcPr>
          <w:p w14:paraId="7423B951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19895496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pct"/>
            <w:shd w:val="clear" w:color="auto" w:fill="auto"/>
          </w:tcPr>
          <w:p w14:paraId="447EB138" w14:textId="77777777" w:rsidR="00A57F81" w:rsidRPr="006910B2" w:rsidRDefault="00A57F81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4B618A0F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7FA3DAF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561D536A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3E15F8A0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6BEFFA46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A57F81" w:rsidRPr="006910B2" w14:paraId="7DD0F9EC" w14:textId="77777777" w:rsidTr="001D4B3C">
        <w:tc>
          <w:tcPr>
            <w:tcW w:w="2258" w:type="pct"/>
            <w:shd w:val="clear" w:color="auto" w:fill="auto"/>
          </w:tcPr>
          <w:p w14:paraId="7D69F679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65218148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pct"/>
            <w:shd w:val="clear" w:color="auto" w:fill="auto"/>
          </w:tcPr>
          <w:p w14:paraId="516994C7" w14:textId="77777777" w:rsidR="00A57F81" w:rsidRPr="006910B2" w:rsidRDefault="00A57F81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5A7D662A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7C54B3A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06E3AE1D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679B514B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4C8AA461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2065CF" w:rsidRPr="00DA5925" w14:paraId="2873E4D7" w14:textId="77777777" w:rsidTr="001D4B3C">
        <w:tc>
          <w:tcPr>
            <w:tcW w:w="2258" w:type="pct"/>
            <w:shd w:val="clear" w:color="auto" w:fill="auto"/>
          </w:tcPr>
          <w:p w14:paraId="66212490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บริษัทใหญ่</w:t>
            </w:r>
          </w:p>
        </w:tc>
        <w:tc>
          <w:tcPr>
            <w:tcW w:w="524" w:type="pct"/>
            <w:shd w:val="clear" w:color="auto" w:fill="auto"/>
          </w:tcPr>
          <w:p w14:paraId="20848AB2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pct"/>
            <w:shd w:val="clear" w:color="auto" w:fill="auto"/>
          </w:tcPr>
          <w:p w14:paraId="17C99519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B69B008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092F57B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0E0299A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2A8E271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403FFAB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6589F" w:rsidRPr="00DA5925" w14:paraId="652D31FA" w14:textId="77777777" w:rsidTr="001D4B3C">
        <w:tc>
          <w:tcPr>
            <w:tcW w:w="2258" w:type="pct"/>
            <w:shd w:val="clear" w:color="auto" w:fill="auto"/>
          </w:tcPr>
          <w:p w14:paraId="011EDBE9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" w:type="pct"/>
            <w:shd w:val="clear" w:color="auto" w:fill="auto"/>
          </w:tcPr>
          <w:p w14:paraId="17E717EB" w14:textId="70B3A2E1" w:rsidR="0016589F" w:rsidRPr="00DA5925" w:rsidRDefault="00386D5A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86D5A">
              <w:rPr>
                <w:rFonts w:asciiTheme="majorBidi" w:hAnsiTheme="majorBidi" w:cstheme="majorBidi"/>
                <w:sz w:val="30"/>
                <w:szCs w:val="30"/>
              </w:rPr>
              <w:t>2,278</w:t>
            </w:r>
          </w:p>
        </w:tc>
        <w:tc>
          <w:tcPr>
            <w:tcW w:w="198" w:type="pct"/>
            <w:shd w:val="clear" w:color="auto" w:fill="auto"/>
          </w:tcPr>
          <w:p w14:paraId="178D5489" w14:textId="77777777" w:rsidR="0016589F" w:rsidRPr="00DA5925" w:rsidRDefault="0016589F" w:rsidP="0016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3F0D9A9" w14:textId="4BFDB18F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</w:rPr>
              <w:t>1</w:t>
            </w:r>
            <w:r w:rsidRPr="00CA1229">
              <w:rPr>
                <w:rFonts w:ascii="Angsana New" w:hAnsi="Angsana New"/>
                <w:sz w:val="30"/>
                <w:szCs w:val="30"/>
              </w:rPr>
              <w:t>,</w:t>
            </w:r>
            <w:r w:rsidRPr="00913DE2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30" w:type="pct"/>
            <w:shd w:val="clear" w:color="auto" w:fill="auto"/>
          </w:tcPr>
          <w:p w14:paraId="69DAE7F8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E0206CD" w14:textId="13582719" w:rsidR="0016589F" w:rsidRPr="00A4064E" w:rsidRDefault="00386D5A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386D5A">
              <w:rPr>
                <w:rFonts w:asciiTheme="majorBidi" w:hAnsiTheme="majorBidi"/>
                <w:sz w:val="30"/>
                <w:szCs w:val="30"/>
              </w:rPr>
              <w:t>2,278</w:t>
            </w:r>
          </w:p>
        </w:tc>
        <w:tc>
          <w:tcPr>
            <w:tcW w:w="130" w:type="pct"/>
            <w:shd w:val="clear" w:color="auto" w:fill="auto"/>
          </w:tcPr>
          <w:p w14:paraId="7ECB9F44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4A9E7C4" w14:textId="20419DB0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  <w:lang w:eastAsia="zh-CN"/>
              </w:rPr>
              <w:t>1</w:t>
            </w:r>
            <w:r w:rsidRPr="00CA1229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913DE2">
              <w:rPr>
                <w:rFonts w:ascii="Angsana New" w:hAnsi="Angsana New"/>
                <w:sz w:val="30"/>
                <w:szCs w:val="30"/>
                <w:lang w:eastAsia="zh-CN"/>
              </w:rPr>
              <w:t>263</w:t>
            </w:r>
          </w:p>
        </w:tc>
      </w:tr>
      <w:tr w:rsidR="0016589F" w:rsidRPr="00DA5925" w14:paraId="77FB0678" w14:textId="77777777" w:rsidTr="001D4B3C">
        <w:tc>
          <w:tcPr>
            <w:tcW w:w="2258" w:type="pct"/>
            <w:shd w:val="clear" w:color="auto" w:fill="auto"/>
          </w:tcPr>
          <w:p w14:paraId="11E3339E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24" w:type="pct"/>
            <w:shd w:val="clear" w:color="auto" w:fill="auto"/>
          </w:tcPr>
          <w:p w14:paraId="543FE82C" w14:textId="6B6C64B5" w:rsidR="0016589F" w:rsidRPr="00DA5925" w:rsidRDefault="00386D5A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86D5A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98" w:type="pct"/>
            <w:shd w:val="clear" w:color="auto" w:fill="auto"/>
          </w:tcPr>
          <w:p w14:paraId="32BACD88" w14:textId="77777777" w:rsidR="0016589F" w:rsidRPr="00DA5925" w:rsidRDefault="0016589F" w:rsidP="0016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36BA350" w14:textId="12D1F1E0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30" w:type="pct"/>
            <w:shd w:val="clear" w:color="auto" w:fill="auto"/>
          </w:tcPr>
          <w:p w14:paraId="136503CA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54F1A0D" w14:textId="47DBC502" w:rsidR="0016589F" w:rsidRPr="00A4064E" w:rsidRDefault="00386D5A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386D5A">
              <w:rPr>
                <w:rFonts w:asciiTheme="majorBidi" w:hAnsiTheme="majorBidi"/>
                <w:sz w:val="30"/>
                <w:szCs w:val="30"/>
              </w:rPr>
              <w:t>139</w:t>
            </w:r>
          </w:p>
        </w:tc>
        <w:tc>
          <w:tcPr>
            <w:tcW w:w="130" w:type="pct"/>
            <w:shd w:val="clear" w:color="auto" w:fill="auto"/>
          </w:tcPr>
          <w:p w14:paraId="66A72B01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629ADBD" w14:textId="2D5162E3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16589F" w:rsidRPr="00DA5925" w14:paraId="5106620B" w14:textId="77777777" w:rsidTr="001D4B3C">
        <w:tc>
          <w:tcPr>
            <w:tcW w:w="2258" w:type="pct"/>
            <w:shd w:val="clear" w:color="auto" w:fill="auto"/>
          </w:tcPr>
          <w:p w14:paraId="74342F7D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4" w:type="pct"/>
            <w:shd w:val="clear" w:color="auto" w:fill="auto"/>
          </w:tcPr>
          <w:p w14:paraId="110EBF08" w14:textId="7A39B800" w:rsidR="0016589F" w:rsidRPr="00DA5925" w:rsidRDefault="00581E41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81E41">
              <w:rPr>
                <w:rFonts w:asciiTheme="majorBidi" w:hAnsi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8" w:type="pct"/>
            <w:shd w:val="clear" w:color="auto" w:fill="auto"/>
          </w:tcPr>
          <w:p w14:paraId="7DC349AE" w14:textId="77777777" w:rsidR="0016589F" w:rsidRPr="00DA5925" w:rsidRDefault="0016589F" w:rsidP="0016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7EE85C2" w14:textId="6FEB31F0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248E2C89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D4F3B10" w14:textId="39F12976" w:rsidR="0016589F" w:rsidRPr="00A4064E" w:rsidRDefault="00581E41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581E41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6399D6F6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FD888D7" w14:textId="38B365AD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  <w:lang w:eastAsia="zh-CN"/>
              </w:rPr>
              <w:t>6</w:t>
            </w:r>
          </w:p>
        </w:tc>
      </w:tr>
      <w:tr w:rsidR="0016589F" w:rsidRPr="00DA5925" w14:paraId="72DB447D" w14:textId="77777777" w:rsidTr="001D4B3C">
        <w:tc>
          <w:tcPr>
            <w:tcW w:w="2258" w:type="pct"/>
            <w:shd w:val="clear" w:color="auto" w:fill="auto"/>
          </w:tcPr>
          <w:p w14:paraId="7CEC13D6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4" w:type="pct"/>
            <w:shd w:val="clear" w:color="auto" w:fill="auto"/>
          </w:tcPr>
          <w:p w14:paraId="07C202C4" w14:textId="1E162A0A" w:rsidR="0016589F" w:rsidRPr="00DA5925" w:rsidRDefault="00581E41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98" w:type="pct"/>
            <w:shd w:val="clear" w:color="auto" w:fill="auto"/>
          </w:tcPr>
          <w:p w14:paraId="38F0BCCB" w14:textId="77777777" w:rsidR="0016589F" w:rsidRPr="00DA5925" w:rsidRDefault="0016589F" w:rsidP="0016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6879C4E" w14:textId="530F9A85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0" w:type="pct"/>
            <w:shd w:val="clear" w:color="auto" w:fill="auto"/>
          </w:tcPr>
          <w:p w14:paraId="1B8406AC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300C003" w14:textId="79DC133E" w:rsidR="0016589F" w:rsidRPr="00A4064E" w:rsidRDefault="00D97A62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50</w:t>
            </w:r>
          </w:p>
        </w:tc>
        <w:tc>
          <w:tcPr>
            <w:tcW w:w="130" w:type="pct"/>
            <w:shd w:val="clear" w:color="auto" w:fill="auto"/>
          </w:tcPr>
          <w:p w14:paraId="3ED31087" w14:textId="77777777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22DD1ED" w14:textId="0A6A03F5" w:rsidR="0016589F" w:rsidRPr="00DA5925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16589F" w:rsidRPr="00DA5925" w14:paraId="58F640CA" w14:textId="77777777" w:rsidTr="001D4B3C">
        <w:tc>
          <w:tcPr>
            <w:tcW w:w="2258" w:type="pct"/>
            <w:shd w:val="clear" w:color="auto" w:fill="auto"/>
          </w:tcPr>
          <w:p w14:paraId="60DF75FB" w14:textId="77777777" w:rsidR="0016589F" w:rsidRPr="0016589F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589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24" w:type="pct"/>
            <w:shd w:val="clear" w:color="auto" w:fill="auto"/>
          </w:tcPr>
          <w:p w14:paraId="77BE00B6" w14:textId="5C18889B" w:rsidR="0016589F" w:rsidRPr="00386D5A" w:rsidRDefault="00581E41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98" w:type="pct"/>
            <w:shd w:val="clear" w:color="auto" w:fill="auto"/>
          </w:tcPr>
          <w:p w14:paraId="4F2E40D9" w14:textId="77777777" w:rsidR="0016589F" w:rsidRPr="00386D5A" w:rsidRDefault="0016589F" w:rsidP="00165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C7AB30D" w14:textId="75B1814B" w:rsidR="0016589F" w:rsidRPr="00386D5A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86D5A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30" w:type="pct"/>
            <w:shd w:val="clear" w:color="auto" w:fill="auto"/>
          </w:tcPr>
          <w:p w14:paraId="4A33DAFB" w14:textId="77777777" w:rsidR="0016589F" w:rsidRPr="00386D5A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264A02E" w14:textId="1F10FF5F" w:rsidR="0016589F" w:rsidRPr="00386D5A" w:rsidRDefault="00D97A62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444</w:t>
            </w:r>
          </w:p>
        </w:tc>
        <w:tc>
          <w:tcPr>
            <w:tcW w:w="130" w:type="pct"/>
            <w:shd w:val="clear" w:color="auto" w:fill="auto"/>
          </w:tcPr>
          <w:p w14:paraId="2961EC1D" w14:textId="77777777" w:rsidR="0016589F" w:rsidRPr="00386D5A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CABE17D" w14:textId="011C9388" w:rsidR="0016589F" w:rsidRPr="00386D5A" w:rsidRDefault="0016589F" w:rsidP="0016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6D5A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2065CF" w:rsidRPr="00A4064E" w14:paraId="34ED6328" w14:textId="77777777" w:rsidTr="001D4B3C">
        <w:tc>
          <w:tcPr>
            <w:tcW w:w="2258" w:type="pct"/>
            <w:shd w:val="clear" w:color="auto" w:fill="auto"/>
          </w:tcPr>
          <w:p w14:paraId="7A20710D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499E0099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pct"/>
            <w:shd w:val="clear" w:color="auto" w:fill="auto"/>
          </w:tcPr>
          <w:p w14:paraId="4D89D79B" w14:textId="77777777" w:rsidR="002065CF" w:rsidRPr="00A4064E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3C212FF9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603A350D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34122C82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38424993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620D57C7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65CF" w:rsidRPr="00DA5925" w14:paraId="454EB9D2" w14:textId="77777777" w:rsidTr="001D4B3C">
        <w:tc>
          <w:tcPr>
            <w:tcW w:w="2258" w:type="pct"/>
            <w:shd w:val="clear" w:color="auto" w:fill="auto"/>
          </w:tcPr>
          <w:p w14:paraId="1201C4A9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4" w:type="pct"/>
            <w:shd w:val="clear" w:color="auto" w:fill="auto"/>
          </w:tcPr>
          <w:p w14:paraId="68E233AD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pct"/>
            <w:shd w:val="clear" w:color="auto" w:fill="auto"/>
          </w:tcPr>
          <w:p w14:paraId="48E55B19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1E4B376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DC5867D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DC55454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6412270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BD2E958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780" w:rsidRPr="00DA5925" w14:paraId="09B001CA" w14:textId="77777777" w:rsidTr="001D4B3C">
        <w:tc>
          <w:tcPr>
            <w:tcW w:w="2258" w:type="pct"/>
            <w:shd w:val="clear" w:color="auto" w:fill="auto"/>
          </w:tcPr>
          <w:p w14:paraId="783B99DB" w14:textId="77777777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" w:type="pct"/>
            <w:shd w:val="clear" w:color="auto" w:fill="auto"/>
          </w:tcPr>
          <w:p w14:paraId="218A6E55" w14:textId="28B2A22D" w:rsidR="00D97A62" w:rsidRPr="00DA5925" w:rsidRDefault="00D97A62" w:rsidP="00D9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56B76B73" w14:textId="77777777" w:rsidR="00862780" w:rsidRPr="00DA5925" w:rsidRDefault="00862780" w:rsidP="00862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5A1F9EF" w14:textId="77777777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1FE39E3" w14:textId="77777777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0FFA12A" w14:textId="610B989D" w:rsidR="00862780" w:rsidRPr="00DA5925" w:rsidRDefault="00581E41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97A62">
              <w:rPr>
                <w:rFonts w:asciiTheme="majorBidi" w:hAnsiTheme="majorBidi" w:cstheme="majorBidi"/>
                <w:sz w:val="30"/>
                <w:szCs w:val="30"/>
              </w:rPr>
              <w:t>,171</w:t>
            </w:r>
          </w:p>
        </w:tc>
        <w:tc>
          <w:tcPr>
            <w:tcW w:w="130" w:type="pct"/>
            <w:shd w:val="clear" w:color="auto" w:fill="auto"/>
          </w:tcPr>
          <w:p w14:paraId="79D6B114" w14:textId="77777777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C5450E4" w14:textId="6CE05413" w:rsidR="00862780" w:rsidRPr="00DA5925" w:rsidRDefault="0016589F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6589F">
              <w:rPr>
                <w:rFonts w:asciiTheme="majorBidi" w:hAnsiTheme="majorBidi" w:cstheme="majorBidi"/>
                <w:sz w:val="30"/>
                <w:szCs w:val="30"/>
              </w:rPr>
              <w:t>3,317</w:t>
            </w:r>
          </w:p>
        </w:tc>
      </w:tr>
      <w:tr w:rsidR="002B4BFE" w:rsidRPr="00DA5925" w14:paraId="1F99AC5F" w14:textId="77777777" w:rsidTr="001D4B3C">
        <w:tc>
          <w:tcPr>
            <w:tcW w:w="2258" w:type="pct"/>
            <w:shd w:val="clear" w:color="auto" w:fill="auto"/>
          </w:tcPr>
          <w:p w14:paraId="40415662" w14:textId="77777777" w:rsidR="002B4BFE" w:rsidRPr="00DA5925" w:rsidRDefault="002B4BFE" w:rsidP="002B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4" w:type="pct"/>
            <w:shd w:val="clear" w:color="auto" w:fill="auto"/>
          </w:tcPr>
          <w:p w14:paraId="259BC9B1" w14:textId="680457CF" w:rsidR="002B4BFE" w:rsidRPr="00DA5925" w:rsidRDefault="00D97A62" w:rsidP="002B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649547D7" w14:textId="77777777" w:rsidR="002B4BFE" w:rsidRPr="00DA5925" w:rsidRDefault="002B4BFE" w:rsidP="002B4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DF1FA51" w14:textId="77777777" w:rsidR="002B4BFE" w:rsidRPr="00DA5925" w:rsidRDefault="002B4BFE" w:rsidP="002B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71CCEE4" w14:textId="77777777" w:rsidR="002B4BFE" w:rsidRPr="00DA5925" w:rsidRDefault="002B4BFE" w:rsidP="002B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739D606" w14:textId="74BF4E5C" w:rsidR="002B4BFE" w:rsidRPr="00DA5925" w:rsidRDefault="00D97A62" w:rsidP="002B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0" w:type="pct"/>
            <w:shd w:val="clear" w:color="auto" w:fill="auto"/>
          </w:tcPr>
          <w:p w14:paraId="50D46BCF" w14:textId="77777777" w:rsidR="002B4BFE" w:rsidRPr="00DA5925" w:rsidRDefault="002B4BFE" w:rsidP="002B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038D6EB" w14:textId="200D367F" w:rsidR="002B4BFE" w:rsidRPr="00DA5925" w:rsidRDefault="0016589F" w:rsidP="002B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2B4BFE" w:rsidRPr="00DA5925" w14:paraId="0DC056A0" w14:textId="77777777" w:rsidTr="001D4B3C">
        <w:tc>
          <w:tcPr>
            <w:tcW w:w="2258" w:type="pct"/>
            <w:shd w:val="clear" w:color="auto" w:fill="auto"/>
          </w:tcPr>
          <w:p w14:paraId="7AF8B17A" w14:textId="425BF7DC" w:rsidR="002B4BFE" w:rsidRPr="00DA5925" w:rsidRDefault="002B4BFE" w:rsidP="002B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4" w:type="pct"/>
            <w:shd w:val="clear" w:color="auto" w:fill="auto"/>
          </w:tcPr>
          <w:p w14:paraId="31BD7D19" w14:textId="09A99AA3" w:rsidR="002B4BFE" w:rsidRPr="00DA5925" w:rsidRDefault="00D97A62" w:rsidP="002B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4D74F196" w14:textId="77777777" w:rsidR="002B4BFE" w:rsidRPr="00DA5925" w:rsidRDefault="002B4BFE" w:rsidP="002B4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A64E89A" w14:textId="4EBF39E1" w:rsidR="002B4BFE" w:rsidRDefault="002B4BFE" w:rsidP="002B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C3C1F02" w14:textId="77777777" w:rsidR="002B4BFE" w:rsidRPr="00DA5925" w:rsidRDefault="002B4BFE" w:rsidP="002B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97E5902" w14:textId="2755B393" w:rsidR="002B4BFE" w:rsidRPr="00DA5925" w:rsidRDefault="00D97A62" w:rsidP="002B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30" w:type="pct"/>
            <w:shd w:val="clear" w:color="auto" w:fill="auto"/>
          </w:tcPr>
          <w:p w14:paraId="1F296DEE" w14:textId="77777777" w:rsidR="002B4BFE" w:rsidRPr="00DA5925" w:rsidRDefault="002B4BFE" w:rsidP="002B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36B12E3" w14:textId="35F0751D" w:rsidR="002B4BFE" w:rsidRDefault="002B4BFE" w:rsidP="002B4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658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065CF" w:rsidRPr="00A4064E" w14:paraId="7BD788F3" w14:textId="77777777" w:rsidTr="001D4B3C">
        <w:tc>
          <w:tcPr>
            <w:tcW w:w="2258" w:type="pct"/>
            <w:shd w:val="clear" w:color="auto" w:fill="auto"/>
          </w:tcPr>
          <w:p w14:paraId="6576786D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0" w:name="_Hlk116995453"/>
          </w:p>
        </w:tc>
        <w:tc>
          <w:tcPr>
            <w:tcW w:w="524" w:type="pct"/>
            <w:shd w:val="clear" w:color="auto" w:fill="auto"/>
          </w:tcPr>
          <w:p w14:paraId="0CF6D381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741CB089" w14:textId="77777777" w:rsidR="002065CF" w:rsidRPr="00A4064E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0BAD6C36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71D1196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51386349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7B45BF68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3DCCFB75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0"/>
      <w:tr w:rsidR="004F2084" w:rsidRPr="00A4064E" w14:paraId="2D585214" w14:textId="77777777" w:rsidTr="001D4B3C">
        <w:tc>
          <w:tcPr>
            <w:tcW w:w="2258" w:type="pct"/>
            <w:shd w:val="clear" w:color="auto" w:fill="auto"/>
          </w:tcPr>
          <w:p w14:paraId="7DDF2740" w14:textId="0D00E71F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20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24" w:type="pct"/>
            <w:shd w:val="clear" w:color="auto" w:fill="auto"/>
          </w:tcPr>
          <w:p w14:paraId="74F1AD65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7695F24D" w14:textId="77777777" w:rsidR="004F2084" w:rsidRPr="00A4064E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717D627D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238529D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75C63EF4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516A0276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6AED5164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2084" w:rsidRPr="00A4064E" w14:paraId="0348F856" w14:textId="77777777" w:rsidTr="001D4B3C">
        <w:tc>
          <w:tcPr>
            <w:tcW w:w="2258" w:type="pct"/>
            <w:shd w:val="clear" w:color="auto" w:fill="auto"/>
          </w:tcPr>
          <w:p w14:paraId="33683064" w14:textId="76AF585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" w:type="pct"/>
            <w:shd w:val="clear" w:color="auto" w:fill="auto"/>
          </w:tcPr>
          <w:p w14:paraId="3F15487E" w14:textId="3FDCF7C5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2E8ACD49" w14:textId="77777777" w:rsidR="004F2084" w:rsidRPr="00A4064E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1DF23640" w14:textId="1B1A054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55</w:t>
            </w:r>
          </w:p>
        </w:tc>
        <w:tc>
          <w:tcPr>
            <w:tcW w:w="130" w:type="pct"/>
            <w:shd w:val="clear" w:color="auto" w:fill="auto"/>
          </w:tcPr>
          <w:p w14:paraId="7017E8B9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6047F93E" w14:textId="50493DEC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4319910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3DC9D6FA" w14:textId="24D96B5D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4F2084" w:rsidRPr="00A4064E" w14:paraId="03C4B23F" w14:textId="77777777" w:rsidTr="001D4B3C">
        <w:tc>
          <w:tcPr>
            <w:tcW w:w="2258" w:type="pct"/>
            <w:shd w:val="clear" w:color="auto" w:fill="auto"/>
          </w:tcPr>
          <w:p w14:paraId="14F88CA7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1E389300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7B6C208B" w14:textId="77777777" w:rsidR="004F2084" w:rsidRPr="00A4064E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7E296183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48EE9E2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49AF505A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65AA70F3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56BBF577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2084" w:rsidRPr="00DA5925" w14:paraId="636A713E" w14:textId="77777777" w:rsidTr="001D4B3C">
        <w:tc>
          <w:tcPr>
            <w:tcW w:w="2258" w:type="pct"/>
            <w:shd w:val="clear" w:color="auto" w:fill="auto"/>
          </w:tcPr>
          <w:p w14:paraId="16ADBD21" w14:textId="77777777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4" w:type="pct"/>
            <w:shd w:val="clear" w:color="auto" w:fill="auto"/>
          </w:tcPr>
          <w:p w14:paraId="223D4F5E" w14:textId="77777777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251A7B5A" w14:textId="77777777" w:rsidR="004F2084" w:rsidRPr="00DA5925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3FAFA00" w14:textId="77777777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4E557E5B" w14:textId="77777777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0DD5747" w14:textId="77777777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66A200E" w14:textId="77777777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05C63B9" w14:textId="77777777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2084" w:rsidRPr="00DA5925" w14:paraId="44B9CB61" w14:textId="77777777" w:rsidTr="001D4B3C">
        <w:tc>
          <w:tcPr>
            <w:tcW w:w="2258" w:type="pct"/>
            <w:shd w:val="clear" w:color="auto" w:fill="auto"/>
          </w:tcPr>
          <w:p w14:paraId="05874AD8" w14:textId="77777777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" w:type="pct"/>
            <w:shd w:val="clear" w:color="auto" w:fill="auto"/>
          </w:tcPr>
          <w:p w14:paraId="324EE27D" w14:textId="572B5981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1,633</w:t>
            </w:r>
          </w:p>
        </w:tc>
        <w:tc>
          <w:tcPr>
            <w:tcW w:w="198" w:type="pct"/>
            <w:shd w:val="clear" w:color="auto" w:fill="auto"/>
          </w:tcPr>
          <w:p w14:paraId="17539AB9" w14:textId="77777777" w:rsidR="004F2084" w:rsidRPr="00DA5925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D635F5B" w14:textId="54BB6CDA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</w:rPr>
              <w:t>1</w:t>
            </w:r>
            <w:r w:rsidRPr="00CA1229">
              <w:rPr>
                <w:rFonts w:ascii="Angsana New" w:hAnsi="Angsana New"/>
                <w:sz w:val="30"/>
                <w:szCs w:val="30"/>
              </w:rPr>
              <w:t>,</w:t>
            </w:r>
            <w:r w:rsidRPr="00913DE2"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130" w:type="pct"/>
            <w:shd w:val="clear" w:color="auto" w:fill="auto"/>
          </w:tcPr>
          <w:p w14:paraId="684E1014" w14:textId="77777777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5CBD05F" w14:textId="7B8117F6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7057EB7" w14:textId="77777777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8DB00C8" w14:textId="15E1D834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A1229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4F2084" w:rsidRPr="00DA5925" w14:paraId="5D0EECCB" w14:textId="77777777" w:rsidTr="001D4B3C">
        <w:tc>
          <w:tcPr>
            <w:tcW w:w="2258" w:type="pct"/>
            <w:shd w:val="clear" w:color="auto" w:fill="auto"/>
          </w:tcPr>
          <w:p w14:paraId="26BC1019" w14:textId="77777777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4" w:type="pct"/>
            <w:shd w:val="clear" w:color="auto" w:fill="auto"/>
          </w:tcPr>
          <w:p w14:paraId="17C249FA" w14:textId="6049AD6C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198" w:type="pct"/>
            <w:shd w:val="clear" w:color="auto" w:fill="auto"/>
          </w:tcPr>
          <w:p w14:paraId="139CCCD2" w14:textId="77777777" w:rsidR="004F2084" w:rsidRPr="00DA5925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16A5555" w14:textId="37D17594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30" w:type="pct"/>
            <w:shd w:val="clear" w:color="auto" w:fill="auto"/>
          </w:tcPr>
          <w:p w14:paraId="67584477" w14:textId="77777777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04777FA" w14:textId="4ED7B3A7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0" w:type="pct"/>
            <w:shd w:val="clear" w:color="auto" w:fill="auto"/>
          </w:tcPr>
          <w:p w14:paraId="10D28299" w14:textId="77777777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6E8D3B6" w14:textId="0FF6FB38" w:rsidR="004F2084" w:rsidRPr="00DA5925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13DE2">
              <w:rPr>
                <w:rFonts w:ascii="Angsana New" w:hAnsi="Angsana New"/>
                <w:sz w:val="30"/>
                <w:szCs w:val="30"/>
                <w:lang w:eastAsia="zh-CN"/>
              </w:rPr>
              <w:t>13</w:t>
            </w:r>
          </w:p>
        </w:tc>
      </w:tr>
      <w:tr w:rsidR="004F2084" w:rsidRPr="00DA5925" w14:paraId="75A09E96" w14:textId="77777777" w:rsidTr="001D4B3C">
        <w:tc>
          <w:tcPr>
            <w:tcW w:w="2258" w:type="pct"/>
            <w:shd w:val="clear" w:color="auto" w:fill="auto"/>
          </w:tcPr>
          <w:p w14:paraId="209F155E" w14:textId="77777777" w:rsidR="004F2084" w:rsidRPr="002B4BF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6589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4" w:type="pct"/>
            <w:shd w:val="clear" w:color="auto" w:fill="auto"/>
          </w:tcPr>
          <w:p w14:paraId="12038706" w14:textId="6DC36185" w:rsidR="004F2084" w:rsidRPr="00D97A62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97A6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2C5FBCC9" w14:textId="77777777" w:rsidR="004F2084" w:rsidRPr="00D97A62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FDA290F" w14:textId="6A368591" w:rsidR="004F2084" w:rsidRPr="00D97A62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97A62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F660D93" w14:textId="77777777" w:rsidR="004F2084" w:rsidRPr="00D97A62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9239440" w14:textId="2998B37F" w:rsidR="004F2084" w:rsidRPr="00D97A62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102</w:t>
            </w:r>
          </w:p>
        </w:tc>
        <w:tc>
          <w:tcPr>
            <w:tcW w:w="130" w:type="pct"/>
            <w:shd w:val="clear" w:color="auto" w:fill="auto"/>
          </w:tcPr>
          <w:p w14:paraId="54FB188A" w14:textId="77777777" w:rsidR="004F2084" w:rsidRPr="00D97A62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FE9564D" w14:textId="39822C10" w:rsidR="004F2084" w:rsidRPr="00D97A62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97A62">
              <w:rPr>
                <w:rFonts w:ascii="Angsana New" w:hAnsi="Angsana New"/>
                <w:sz w:val="30"/>
                <w:szCs w:val="30"/>
                <w:lang w:eastAsia="zh-CN"/>
              </w:rPr>
              <w:t>91</w:t>
            </w:r>
          </w:p>
        </w:tc>
      </w:tr>
      <w:tr w:rsidR="004F2084" w:rsidRPr="00A4064E" w14:paraId="62B52BCB" w14:textId="77777777" w:rsidTr="001D4B3C">
        <w:tc>
          <w:tcPr>
            <w:tcW w:w="2258" w:type="pct"/>
            <w:shd w:val="clear" w:color="auto" w:fill="auto"/>
          </w:tcPr>
          <w:p w14:paraId="2DF0DFCC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0CC65FF7" w14:textId="682FA60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pct"/>
            <w:shd w:val="clear" w:color="auto" w:fill="auto"/>
          </w:tcPr>
          <w:p w14:paraId="315C4BD1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3CD55689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5F6595CB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57306649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76D0DAAE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45622F16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2084" w:rsidRPr="00686947" w14:paraId="1F7C6954" w14:textId="77777777" w:rsidTr="001D4B3C">
        <w:tc>
          <w:tcPr>
            <w:tcW w:w="2258" w:type="pct"/>
            <w:shd w:val="clear" w:color="auto" w:fill="auto"/>
          </w:tcPr>
          <w:p w14:paraId="5B5DEB8D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4" w:type="pct"/>
            <w:shd w:val="clear" w:color="auto" w:fill="auto"/>
          </w:tcPr>
          <w:p w14:paraId="3D227423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6DCE3C7A" w14:textId="77777777" w:rsidR="004F2084" w:rsidRPr="00686947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BF30564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522848D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843EA0B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0767326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B2C59C2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4F2084" w:rsidRPr="00686947" w14:paraId="66ECB069" w14:textId="77777777" w:rsidTr="001D4B3C">
        <w:tc>
          <w:tcPr>
            <w:tcW w:w="2258" w:type="pct"/>
            <w:shd w:val="clear" w:color="auto" w:fill="auto"/>
          </w:tcPr>
          <w:p w14:paraId="02E18D1E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" w:type="pct"/>
            <w:shd w:val="clear" w:color="auto" w:fill="auto"/>
          </w:tcPr>
          <w:p w14:paraId="21EF63F5" w14:textId="73A02388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7,169</w:t>
            </w:r>
          </w:p>
        </w:tc>
        <w:tc>
          <w:tcPr>
            <w:tcW w:w="198" w:type="pct"/>
            <w:shd w:val="clear" w:color="auto" w:fill="auto"/>
          </w:tcPr>
          <w:p w14:paraId="77DA8059" w14:textId="77777777" w:rsidR="004F2084" w:rsidRPr="00686947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47ADF14" w14:textId="343104DA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</w:rPr>
              <w:t>6</w:t>
            </w:r>
            <w:r w:rsidRPr="00CA1229">
              <w:rPr>
                <w:rFonts w:ascii="Angsana New" w:hAnsi="Angsana New"/>
                <w:sz w:val="30"/>
                <w:szCs w:val="30"/>
              </w:rPr>
              <w:t>,</w:t>
            </w:r>
            <w:r w:rsidRPr="00913DE2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30" w:type="pct"/>
            <w:shd w:val="clear" w:color="auto" w:fill="auto"/>
          </w:tcPr>
          <w:p w14:paraId="48CCC8C6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33F2AD8" w14:textId="5E4A3FC0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7,096</w:t>
            </w:r>
          </w:p>
        </w:tc>
        <w:tc>
          <w:tcPr>
            <w:tcW w:w="130" w:type="pct"/>
            <w:shd w:val="clear" w:color="auto" w:fill="auto"/>
          </w:tcPr>
          <w:p w14:paraId="595B9548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97ACBE4" w14:textId="1F1ECFBC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</w:rPr>
              <w:t>6</w:t>
            </w:r>
            <w:r w:rsidRPr="00CA1229">
              <w:rPr>
                <w:rFonts w:ascii="Angsana New" w:hAnsi="Angsana New"/>
                <w:sz w:val="30"/>
                <w:szCs w:val="30"/>
              </w:rPr>
              <w:t>,</w:t>
            </w:r>
            <w:r w:rsidRPr="00913DE2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4F2084" w:rsidRPr="00686947" w14:paraId="3FDB00DD" w14:textId="77777777" w:rsidTr="001D4B3C">
        <w:tc>
          <w:tcPr>
            <w:tcW w:w="2258" w:type="pct"/>
            <w:shd w:val="clear" w:color="auto" w:fill="auto"/>
          </w:tcPr>
          <w:p w14:paraId="21388A08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24" w:type="pct"/>
            <w:shd w:val="clear" w:color="auto" w:fill="auto"/>
          </w:tcPr>
          <w:p w14:paraId="11141F3D" w14:textId="2B96ADC3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D97A62">
              <w:rPr>
                <w:rFonts w:asciiTheme="majorBidi" w:hAnsiTheme="majorBidi"/>
                <w:sz w:val="30"/>
                <w:szCs w:val="30"/>
                <w:lang w:eastAsia="zh-CN"/>
              </w:rPr>
              <w:t>664</w:t>
            </w:r>
          </w:p>
        </w:tc>
        <w:tc>
          <w:tcPr>
            <w:tcW w:w="198" w:type="pct"/>
            <w:shd w:val="clear" w:color="auto" w:fill="auto"/>
          </w:tcPr>
          <w:p w14:paraId="4BFF21D4" w14:textId="77777777" w:rsidR="004F2084" w:rsidRPr="00686947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5C1A479" w14:textId="63AE75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130" w:type="pct"/>
            <w:shd w:val="clear" w:color="auto" w:fill="auto"/>
          </w:tcPr>
          <w:p w14:paraId="40CF835C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3EF2C3F" w14:textId="4636EFD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562</w:t>
            </w:r>
          </w:p>
        </w:tc>
        <w:tc>
          <w:tcPr>
            <w:tcW w:w="130" w:type="pct"/>
            <w:shd w:val="clear" w:color="auto" w:fill="auto"/>
          </w:tcPr>
          <w:p w14:paraId="39816632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43A6900" w14:textId="2CC73D92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</w:rPr>
              <w:t>406</w:t>
            </w:r>
          </w:p>
        </w:tc>
      </w:tr>
      <w:tr w:rsidR="004F2084" w:rsidRPr="00686947" w14:paraId="2C6362EF" w14:textId="77777777" w:rsidTr="001D4B3C">
        <w:tc>
          <w:tcPr>
            <w:tcW w:w="2258" w:type="pct"/>
            <w:shd w:val="clear" w:color="auto" w:fill="auto"/>
          </w:tcPr>
          <w:p w14:paraId="1BBA889C" w14:textId="205AA01D" w:rsidR="004F2084" w:rsidRPr="0016589F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97A62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4" w:type="pct"/>
            <w:shd w:val="clear" w:color="auto" w:fill="auto"/>
          </w:tcPr>
          <w:p w14:paraId="5E177DF2" w14:textId="42945101" w:rsidR="004F2084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98" w:type="pct"/>
            <w:shd w:val="clear" w:color="auto" w:fill="auto"/>
          </w:tcPr>
          <w:p w14:paraId="464797E0" w14:textId="77777777" w:rsidR="004F2084" w:rsidRPr="0016589F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39A3E32" w14:textId="3450FB7D" w:rsidR="004F2084" w:rsidRPr="0016589F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F50EB7E" w14:textId="77777777" w:rsidR="004F2084" w:rsidRPr="0016589F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E6706C2" w14:textId="4EF47226" w:rsidR="004F2084" w:rsidRPr="0016589F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417B0CFB" w14:textId="77777777" w:rsidR="004F2084" w:rsidRPr="0016589F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8ADBE1F" w14:textId="21CCAB00" w:rsidR="004F2084" w:rsidRPr="0016589F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F2084" w:rsidRPr="00686947" w14:paraId="14518AF5" w14:textId="77777777" w:rsidTr="001D4B3C">
        <w:tc>
          <w:tcPr>
            <w:tcW w:w="2258" w:type="pct"/>
            <w:shd w:val="clear" w:color="auto" w:fill="auto"/>
          </w:tcPr>
          <w:p w14:paraId="17120081" w14:textId="77777777" w:rsidR="004F2084" w:rsidRPr="0016589F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589F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4" w:type="pct"/>
            <w:shd w:val="clear" w:color="auto" w:fill="auto"/>
          </w:tcPr>
          <w:p w14:paraId="28AA0DA9" w14:textId="2A1A0090" w:rsidR="004F2084" w:rsidRPr="0016589F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1EDADA19" w14:textId="77777777" w:rsidR="004F2084" w:rsidRPr="0016589F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CEDB26B" w14:textId="2FF37CBA" w:rsidR="004F2084" w:rsidRPr="0016589F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16589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55E29BB2" w14:textId="77777777" w:rsidR="004F2084" w:rsidRPr="0016589F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17BD9EC" w14:textId="12CBED08" w:rsidR="004F2084" w:rsidRPr="0016589F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7641FE8" w14:textId="77777777" w:rsidR="004F2084" w:rsidRPr="0016589F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728D3C9" w14:textId="77777777" w:rsidR="004F2084" w:rsidRPr="0016589F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16589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F2084" w:rsidRPr="00686947" w14:paraId="0AD344BD" w14:textId="77777777" w:rsidTr="001D4B3C">
        <w:tc>
          <w:tcPr>
            <w:tcW w:w="2258" w:type="pct"/>
            <w:shd w:val="clear" w:color="auto" w:fill="auto"/>
          </w:tcPr>
          <w:p w14:paraId="174C90AE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4" w:type="pct"/>
            <w:shd w:val="clear" w:color="auto" w:fill="auto"/>
          </w:tcPr>
          <w:p w14:paraId="6F57151C" w14:textId="16833AC4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39</w:t>
            </w:r>
          </w:p>
        </w:tc>
        <w:tc>
          <w:tcPr>
            <w:tcW w:w="198" w:type="pct"/>
            <w:shd w:val="clear" w:color="auto" w:fill="auto"/>
          </w:tcPr>
          <w:p w14:paraId="7AD1D252" w14:textId="77777777" w:rsidR="004F2084" w:rsidRPr="00686947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E7E9D6E" w14:textId="70192A32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30" w:type="pct"/>
            <w:shd w:val="clear" w:color="auto" w:fill="auto"/>
          </w:tcPr>
          <w:p w14:paraId="3A6A78BA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1A64366" w14:textId="18727F26" w:rsidR="004F2084" w:rsidRPr="00AD421A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D421A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30" w:type="pct"/>
            <w:shd w:val="clear" w:color="auto" w:fill="auto"/>
          </w:tcPr>
          <w:p w14:paraId="02747301" w14:textId="77777777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86CA3C3" w14:textId="15B35B65" w:rsidR="004F2084" w:rsidRPr="00686947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40</w:t>
            </w:r>
          </w:p>
        </w:tc>
      </w:tr>
      <w:tr w:rsidR="004F2084" w:rsidRPr="00686947" w14:paraId="0EC25B11" w14:textId="77777777" w:rsidTr="001D4B3C">
        <w:tc>
          <w:tcPr>
            <w:tcW w:w="2258" w:type="pct"/>
            <w:shd w:val="clear" w:color="auto" w:fill="auto"/>
          </w:tcPr>
          <w:p w14:paraId="6600C96B" w14:textId="77777777" w:rsidR="004F2084" w:rsidRPr="002F7F73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30"/>
                <w:szCs w:val="30"/>
                <w:cs/>
              </w:rPr>
            </w:pPr>
            <w:r w:rsidRPr="002F7F73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ค่าใช้จ่ายที่รวมเข้าเป็นต้นทุนของอาคารและอุปกรณ์</w:t>
            </w:r>
          </w:p>
        </w:tc>
        <w:tc>
          <w:tcPr>
            <w:tcW w:w="524" w:type="pct"/>
            <w:shd w:val="clear" w:color="auto" w:fill="auto"/>
          </w:tcPr>
          <w:p w14:paraId="473C0801" w14:textId="15289E91" w:rsidR="004F2084" w:rsidRPr="002F7F73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2F7F73">
              <w:rPr>
                <w:rFonts w:asciiTheme="majorBidi" w:hAnsiTheme="majorBidi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98" w:type="pct"/>
            <w:shd w:val="clear" w:color="auto" w:fill="auto"/>
          </w:tcPr>
          <w:p w14:paraId="650BEB0C" w14:textId="77777777" w:rsidR="004F2084" w:rsidRPr="002F7F73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5451FA7" w14:textId="66CE8CE1" w:rsidR="004F2084" w:rsidRPr="002F7F73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2F7F73"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17DBF98D" w14:textId="77777777" w:rsidR="004F2084" w:rsidRPr="002F7F73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D014C52" w14:textId="0F41A488" w:rsidR="004F2084" w:rsidRPr="002F7F73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2F7F73">
              <w:rPr>
                <w:rFonts w:asciiTheme="majorBidi" w:hAnsiTheme="majorBidi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30" w:type="pct"/>
            <w:shd w:val="clear" w:color="auto" w:fill="auto"/>
          </w:tcPr>
          <w:p w14:paraId="65D9C52C" w14:textId="77777777" w:rsidR="004F2084" w:rsidRPr="002F7F73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E6E0BAA" w14:textId="71E97247" w:rsidR="004F2084" w:rsidRPr="002F7F73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2F7F73"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</w:tr>
      <w:tr w:rsidR="004F2084" w:rsidRPr="00A4064E" w14:paraId="35EE0D5B" w14:textId="77777777" w:rsidTr="001D4B3C">
        <w:tc>
          <w:tcPr>
            <w:tcW w:w="2258" w:type="pct"/>
            <w:shd w:val="clear" w:color="auto" w:fill="auto"/>
          </w:tcPr>
          <w:p w14:paraId="203B2D12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193CCA1B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4C223AFC" w14:textId="77777777" w:rsidR="004F2084" w:rsidRPr="00A4064E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583DB2D5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20274B0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43435F93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0AB669DD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13080680" w14:textId="77777777" w:rsidR="004F2084" w:rsidRPr="00A4064E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</w:tr>
      <w:tr w:rsidR="00E4540F" w:rsidRPr="00A4064E" w14:paraId="49D7F3B8" w14:textId="77777777" w:rsidTr="001D4B3C">
        <w:tc>
          <w:tcPr>
            <w:tcW w:w="2258" w:type="pct"/>
            <w:shd w:val="clear" w:color="auto" w:fill="auto"/>
          </w:tcPr>
          <w:p w14:paraId="5B12C6BE" w14:textId="77777777" w:rsidR="00E4540F" w:rsidRPr="00A4064E" w:rsidRDefault="00E4540F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7A5F3E16" w14:textId="77777777" w:rsidR="00E4540F" w:rsidRPr="00A4064E" w:rsidRDefault="00E4540F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32DDD4BE" w14:textId="77777777" w:rsidR="00E4540F" w:rsidRPr="00A4064E" w:rsidRDefault="00E4540F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03375585" w14:textId="77777777" w:rsidR="00E4540F" w:rsidRPr="00A4064E" w:rsidRDefault="00E4540F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CD87048" w14:textId="77777777" w:rsidR="00E4540F" w:rsidRPr="00A4064E" w:rsidRDefault="00E4540F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1658775E" w14:textId="77777777" w:rsidR="00E4540F" w:rsidRPr="00A4064E" w:rsidRDefault="00E4540F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AE80945" w14:textId="77777777" w:rsidR="00E4540F" w:rsidRPr="00A4064E" w:rsidRDefault="00E4540F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12B877C8" w14:textId="77777777" w:rsidR="00E4540F" w:rsidRPr="00A4064E" w:rsidRDefault="00E4540F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</w:tr>
      <w:tr w:rsidR="00E4540F" w:rsidRPr="00A4064E" w14:paraId="562969E4" w14:textId="77777777" w:rsidTr="001D4B3C">
        <w:tc>
          <w:tcPr>
            <w:tcW w:w="2258" w:type="pct"/>
            <w:shd w:val="clear" w:color="auto" w:fill="auto"/>
          </w:tcPr>
          <w:p w14:paraId="36F3E5B6" w14:textId="77777777" w:rsidR="00E4540F" w:rsidRPr="00A4064E" w:rsidRDefault="00E4540F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45C0451E" w14:textId="77777777" w:rsidR="00E4540F" w:rsidRPr="00A4064E" w:rsidRDefault="00E4540F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7C286D1B" w14:textId="77777777" w:rsidR="00E4540F" w:rsidRPr="00A4064E" w:rsidRDefault="00E4540F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35EEA383" w14:textId="77777777" w:rsidR="00E4540F" w:rsidRPr="00A4064E" w:rsidRDefault="00E4540F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F03B86D" w14:textId="77777777" w:rsidR="00E4540F" w:rsidRPr="00A4064E" w:rsidRDefault="00E4540F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6CC6ED49" w14:textId="77777777" w:rsidR="00E4540F" w:rsidRPr="00A4064E" w:rsidRDefault="00E4540F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2689F27F" w14:textId="77777777" w:rsidR="00E4540F" w:rsidRPr="00A4064E" w:rsidRDefault="00E4540F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1528B80C" w14:textId="77777777" w:rsidR="00E4540F" w:rsidRPr="00A4064E" w:rsidRDefault="00E4540F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</w:tr>
      <w:tr w:rsidR="004F2084" w:rsidRPr="00686947" w14:paraId="0E5BFC97" w14:textId="77777777" w:rsidTr="001D4B3C">
        <w:tc>
          <w:tcPr>
            <w:tcW w:w="2258" w:type="pct"/>
            <w:shd w:val="clear" w:color="auto" w:fill="auto"/>
          </w:tcPr>
          <w:p w14:paraId="1640B04A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0185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24" w:type="pct"/>
            <w:shd w:val="clear" w:color="auto" w:fill="auto"/>
          </w:tcPr>
          <w:p w14:paraId="4AB7B351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0466F941" w14:textId="77777777" w:rsidR="004F2084" w:rsidRPr="0040185C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D74E962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092A4C57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6BF6346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67503AB6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BE9407F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4F2084" w:rsidRPr="00686947" w14:paraId="113F4AD4" w14:textId="77777777" w:rsidTr="001D4B3C">
        <w:tc>
          <w:tcPr>
            <w:tcW w:w="2258" w:type="pct"/>
            <w:shd w:val="clear" w:color="auto" w:fill="auto"/>
          </w:tcPr>
          <w:p w14:paraId="79F5E606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0185C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24" w:type="pct"/>
            <w:shd w:val="clear" w:color="auto" w:fill="auto"/>
          </w:tcPr>
          <w:p w14:paraId="698664B8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63D2E073" w14:textId="77777777" w:rsidR="004F2084" w:rsidRPr="0040185C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BF9946A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20BF6AEB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A758CFD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AAEBB06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C49AB59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4F2084" w:rsidRPr="00686947" w14:paraId="2521C9AA" w14:textId="77777777" w:rsidTr="001D4B3C">
        <w:tc>
          <w:tcPr>
            <w:tcW w:w="2258" w:type="pct"/>
            <w:shd w:val="clear" w:color="auto" w:fill="auto"/>
          </w:tcPr>
          <w:p w14:paraId="44266428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0185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40185C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24" w:type="pct"/>
            <w:shd w:val="clear" w:color="auto" w:fill="auto"/>
          </w:tcPr>
          <w:p w14:paraId="0FDD34C4" w14:textId="118E066A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581E41">
              <w:rPr>
                <w:rFonts w:asciiTheme="majorBidi" w:hAnsiTheme="majorBidi"/>
                <w:sz w:val="30"/>
                <w:szCs w:val="30"/>
                <w:lang w:eastAsia="zh-CN"/>
              </w:rPr>
              <w:t>73</w:t>
            </w:r>
          </w:p>
        </w:tc>
        <w:tc>
          <w:tcPr>
            <w:tcW w:w="198" w:type="pct"/>
            <w:shd w:val="clear" w:color="auto" w:fill="auto"/>
          </w:tcPr>
          <w:p w14:paraId="343DFBB3" w14:textId="77777777" w:rsidR="004F2084" w:rsidRPr="0040185C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8EDDA38" w14:textId="6C00640A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0185C">
              <w:rPr>
                <w:rFonts w:asciiTheme="majorBidi" w:hAnsiTheme="majorBidi"/>
                <w:sz w:val="30"/>
                <w:szCs w:val="30"/>
                <w:lang w:eastAsia="zh-CN"/>
              </w:rPr>
              <w:t>63</w:t>
            </w:r>
          </w:p>
        </w:tc>
        <w:tc>
          <w:tcPr>
            <w:tcW w:w="130" w:type="pct"/>
            <w:shd w:val="clear" w:color="auto" w:fill="auto"/>
          </w:tcPr>
          <w:p w14:paraId="67D9682A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A7DFA96" w14:textId="4EE5B4C1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581E41">
              <w:rPr>
                <w:rFonts w:asciiTheme="majorBidi" w:hAnsiTheme="majorBidi"/>
                <w:sz w:val="30"/>
                <w:szCs w:val="30"/>
                <w:lang w:eastAsia="zh-CN"/>
              </w:rPr>
              <w:t>73</w:t>
            </w:r>
          </w:p>
        </w:tc>
        <w:tc>
          <w:tcPr>
            <w:tcW w:w="130" w:type="pct"/>
            <w:shd w:val="clear" w:color="auto" w:fill="auto"/>
          </w:tcPr>
          <w:p w14:paraId="6E031279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6E89ED3" w14:textId="45D2A87E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0185C">
              <w:rPr>
                <w:rFonts w:asciiTheme="majorBidi" w:hAnsiTheme="majorBidi"/>
                <w:sz w:val="30"/>
                <w:szCs w:val="30"/>
                <w:lang w:eastAsia="zh-CN"/>
              </w:rPr>
              <w:t>63</w:t>
            </w:r>
          </w:p>
        </w:tc>
      </w:tr>
      <w:tr w:rsidR="004F2084" w:rsidRPr="00686947" w14:paraId="01E39B09" w14:textId="77777777" w:rsidTr="001D4B3C">
        <w:tc>
          <w:tcPr>
            <w:tcW w:w="2258" w:type="pct"/>
            <w:shd w:val="clear" w:color="auto" w:fill="auto"/>
          </w:tcPr>
          <w:p w14:paraId="6D146E69" w14:textId="037413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0185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40185C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24" w:type="pct"/>
            <w:shd w:val="clear" w:color="auto" w:fill="auto"/>
          </w:tcPr>
          <w:p w14:paraId="43DCA6E2" w14:textId="68EADAA6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581E41">
              <w:rPr>
                <w:rFonts w:asciiTheme="majorBidi" w:hAnsi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8" w:type="pct"/>
            <w:shd w:val="clear" w:color="auto" w:fill="auto"/>
          </w:tcPr>
          <w:p w14:paraId="02FB05F2" w14:textId="77777777" w:rsidR="004F2084" w:rsidRPr="0040185C" w:rsidRDefault="004F2084" w:rsidP="004F2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31FC038" w14:textId="2D581546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40185C">
              <w:rPr>
                <w:rFonts w:asciiTheme="majorBidi" w:hAnsi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41E241A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35BB850" w14:textId="7B10553B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581E41">
              <w:rPr>
                <w:rFonts w:asciiTheme="majorBidi" w:hAnsi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60BA97BF" w14:textId="77777777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15C6D8C" w14:textId="31935560" w:rsidR="004F2084" w:rsidRPr="0040185C" w:rsidRDefault="004F2084" w:rsidP="004F2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40185C">
              <w:rPr>
                <w:rFonts w:asciiTheme="majorBidi" w:hAnsi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</w:tbl>
    <w:p w14:paraId="5BCA5C29" w14:textId="77777777" w:rsidR="00F173ED" w:rsidRPr="00A57F81" w:rsidRDefault="00F173ED" w:rsidP="00F1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082"/>
        <w:gridCol w:w="236"/>
        <w:gridCol w:w="1051"/>
        <w:gridCol w:w="237"/>
        <w:gridCol w:w="1084"/>
        <w:gridCol w:w="237"/>
        <w:gridCol w:w="1077"/>
      </w:tblGrid>
      <w:tr w:rsidR="0008695E" w:rsidRPr="00686947" w14:paraId="5D93A087" w14:textId="77777777" w:rsidTr="00F173ED">
        <w:trPr>
          <w:tblHeader/>
        </w:trPr>
        <w:tc>
          <w:tcPr>
            <w:tcW w:w="2258" w:type="pct"/>
          </w:tcPr>
          <w:p w14:paraId="10F1E382" w14:textId="6AAF52C4" w:rsidR="0008695E" w:rsidRPr="00686947" w:rsidRDefault="0008695E" w:rsidP="00691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98" w:type="pct"/>
            <w:gridSpan w:val="3"/>
            <w:shd w:val="clear" w:color="auto" w:fill="auto"/>
          </w:tcPr>
          <w:p w14:paraId="1BECA149" w14:textId="24C96C96" w:rsidR="0008695E" w:rsidRPr="00686947" w:rsidRDefault="0008695E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5FF43E5E" w14:textId="77777777" w:rsidR="0008695E" w:rsidRPr="00686947" w:rsidRDefault="0008695E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22C0E811" w14:textId="5B15FA6D" w:rsidR="0008695E" w:rsidRPr="00686947" w:rsidRDefault="0008695E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95E" w:rsidRPr="00686947" w14:paraId="6D588961" w14:textId="77777777" w:rsidTr="00F173ED">
        <w:trPr>
          <w:tblHeader/>
        </w:trPr>
        <w:tc>
          <w:tcPr>
            <w:tcW w:w="2258" w:type="pct"/>
          </w:tcPr>
          <w:p w14:paraId="0BB1519D" w14:textId="7E6C8EC2" w:rsidR="002C53B8" w:rsidRPr="00686947" w:rsidRDefault="0008695E" w:rsidP="00691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3" w:type="pct"/>
            <w:shd w:val="clear" w:color="auto" w:fill="auto"/>
          </w:tcPr>
          <w:p w14:paraId="2C94A650" w14:textId="5EFC81D8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30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E91651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5DBD2054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B8E2B7B" w14:textId="2D796C74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31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C53B8" w:rsidRPr="00686947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  <w:shd w:val="clear" w:color="auto" w:fill="auto"/>
          </w:tcPr>
          <w:p w14:paraId="5826D5EA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4E94FBE" w14:textId="6774DACE" w:rsidR="002C53B8" w:rsidRPr="00686947" w:rsidRDefault="00E91651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30</w:t>
            </w:r>
            <w:r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</w:tcPr>
          <w:p w14:paraId="65A50EC7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834D192" w14:textId="6D382838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31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C53B8" w:rsidRPr="00686947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08695E" w:rsidRPr="00686947" w14:paraId="01322071" w14:textId="77777777" w:rsidTr="00F173ED">
        <w:trPr>
          <w:tblHeader/>
        </w:trPr>
        <w:tc>
          <w:tcPr>
            <w:tcW w:w="2258" w:type="pct"/>
          </w:tcPr>
          <w:p w14:paraId="789B490B" w14:textId="5EF1D45B" w:rsidR="002C53B8" w:rsidRPr="00686947" w:rsidRDefault="002C53B8" w:rsidP="00691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784E201B" w14:textId="2719DAAB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6832A86A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A73C70A" w14:textId="1CA4F673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46A7D759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FFD4FF8" w14:textId="37686A3A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23F1A062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7A2876D" w14:textId="4F71B2B3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08695E" w:rsidRPr="00686947" w14:paraId="18137B86" w14:textId="77777777" w:rsidTr="00F173ED">
        <w:trPr>
          <w:tblHeader/>
        </w:trPr>
        <w:tc>
          <w:tcPr>
            <w:tcW w:w="2258" w:type="pct"/>
          </w:tcPr>
          <w:p w14:paraId="3E2310A1" w14:textId="77777777" w:rsidR="0008695E" w:rsidRPr="00686947" w:rsidRDefault="0008695E" w:rsidP="00691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  <w:shd w:val="clear" w:color="auto" w:fill="auto"/>
          </w:tcPr>
          <w:p w14:paraId="53DB1DCF" w14:textId="58CF45F1" w:rsidR="0008695E" w:rsidRPr="00686947" w:rsidRDefault="0008695E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8695E" w:rsidRPr="00E637E7" w14:paraId="14160DA1" w14:textId="77777777" w:rsidTr="00F173ED">
        <w:tc>
          <w:tcPr>
            <w:tcW w:w="2258" w:type="pct"/>
          </w:tcPr>
          <w:p w14:paraId="5B8FD32D" w14:textId="77777777" w:rsidR="002C53B8" w:rsidRPr="00E637E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93" w:type="pct"/>
          </w:tcPr>
          <w:p w14:paraId="37A55152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C2D86D0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999B31A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878C89B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14:paraId="4CB4CC2F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F09F3E0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BDDB92F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686947" w14:paraId="4A0AEDF7" w14:textId="77777777" w:rsidTr="00F173ED">
        <w:tc>
          <w:tcPr>
            <w:tcW w:w="2258" w:type="pct"/>
          </w:tcPr>
          <w:p w14:paraId="2D158CE4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2ECAD188" w14:textId="08678A7F" w:rsidR="002C53B8" w:rsidRPr="00686947" w:rsidRDefault="00581E41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cs/>
              </w:rPr>
            </w:pPr>
            <w:r w:rsidRPr="00581E41">
              <w:rPr>
                <w:rFonts w:asciiTheme="majorBidi" w:hAnsiTheme="majorBidi"/>
                <w:sz w:val="30"/>
                <w:szCs w:val="30"/>
              </w:rPr>
              <w:t>63</w:t>
            </w:r>
          </w:p>
        </w:tc>
        <w:tc>
          <w:tcPr>
            <w:tcW w:w="129" w:type="pct"/>
          </w:tcPr>
          <w:p w14:paraId="35D52BEB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E02A439" w14:textId="51F79736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155</w:t>
            </w:r>
          </w:p>
        </w:tc>
        <w:tc>
          <w:tcPr>
            <w:tcW w:w="130" w:type="pct"/>
          </w:tcPr>
          <w:p w14:paraId="5662EDFB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C5096C5" w14:textId="2CF951EE" w:rsidR="002C53B8" w:rsidRPr="00686947" w:rsidRDefault="00581E41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581E41">
              <w:rPr>
                <w:rFonts w:asciiTheme="majorBidi" w:hAnsiTheme="majorBidi"/>
                <w:sz w:val="30"/>
                <w:szCs w:val="30"/>
                <w:lang w:eastAsia="zh-CN"/>
              </w:rPr>
              <w:t>63</w:t>
            </w:r>
          </w:p>
        </w:tc>
        <w:tc>
          <w:tcPr>
            <w:tcW w:w="130" w:type="pct"/>
          </w:tcPr>
          <w:p w14:paraId="2AB4BC37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2A549BE" w14:textId="074B63B0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155</w:t>
            </w:r>
          </w:p>
        </w:tc>
      </w:tr>
      <w:tr w:rsidR="0008695E" w:rsidRPr="00686947" w14:paraId="723CA255" w14:textId="77777777" w:rsidTr="00F173ED">
        <w:tc>
          <w:tcPr>
            <w:tcW w:w="2258" w:type="pct"/>
          </w:tcPr>
          <w:p w14:paraId="205804F5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6BC2F7E1" w14:textId="3A563DA9" w:rsidR="002C53B8" w:rsidRPr="00686947" w:rsidRDefault="00D97A62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1AC5A84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C194375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03DC09D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C130A18" w14:textId="4839267B" w:rsidR="002C53B8" w:rsidRPr="00686947" w:rsidRDefault="00581E41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581E41">
              <w:rPr>
                <w:rFonts w:asciiTheme="majorBidi" w:hAnsiTheme="majorBidi"/>
                <w:sz w:val="30"/>
                <w:szCs w:val="30"/>
              </w:rPr>
              <w:t>501</w:t>
            </w:r>
          </w:p>
        </w:tc>
        <w:tc>
          <w:tcPr>
            <w:tcW w:w="130" w:type="pct"/>
          </w:tcPr>
          <w:p w14:paraId="11772A5D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A0FDFD" w14:textId="2B19E2BB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</w:rPr>
              <w:t>003</w:t>
            </w:r>
          </w:p>
        </w:tc>
      </w:tr>
      <w:tr w:rsidR="0008695E" w:rsidRPr="00686947" w14:paraId="0B485545" w14:textId="77777777" w:rsidTr="00F173ED">
        <w:tc>
          <w:tcPr>
            <w:tcW w:w="2258" w:type="pct"/>
          </w:tcPr>
          <w:p w14:paraId="1B2C8567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160670E6" w14:textId="7ECF0DCF" w:rsidR="002C53B8" w:rsidRPr="00686947" w:rsidRDefault="00581E41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cs/>
              </w:rPr>
            </w:pPr>
            <w:r w:rsidRPr="00581E41">
              <w:rPr>
                <w:rFonts w:asciiTheme="majorBidi" w:hAnsiTheme="majorBidi"/>
                <w:sz w:val="30"/>
                <w:szCs w:val="30"/>
              </w:rPr>
              <w:t>293</w:t>
            </w:r>
          </w:p>
        </w:tc>
        <w:tc>
          <w:tcPr>
            <w:tcW w:w="129" w:type="pct"/>
          </w:tcPr>
          <w:p w14:paraId="1025EF0A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A50110D" w14:textId="27A12162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348</w:t>
            </w:r>
          </w:p>
        </w:tc>
        <w:tc>
          <w:tcPr>
            <w:tcW w:w="130" w:type="pct"/>
          </w:tcPr>
          <w:p w14:paraId="0CAADEF7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23868E6" w14:textId="08B0381A" w:rsidR="002C53B8" w:rsidRPr="00686947" w:rsidRDefault="00D97A62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191CF7C1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59636F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08695E" w:rsidRPr="00686947" w14:paraId="73C34ECD" w14:textId="77777777" w:rsidTr="00F173ED">
        <w:tc>
          <w:tcPr>
            <w:tcW w:w="2258" w:type="pct"/>
          </w:tcPr>
          <w:p w14:paraId="70FBF787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D53F07B" w14:textId="2A3939FE" w:rsidR="002C53B8" w:rsidRPr="00686947" w:rsidRDefault="00581E41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 w:rsidRPr="00581E41">
              <w:rPr>
                <w:rFonts w:asciiTheme="majorBidi" w:hAnsiTheme="majorBidi"/>
                <w:sz w:val="30"/>
                <w:szCs w:val="30"/>
              </w:rPr>
              <w:t>301</w:t>
            </w:r>
          </w:p>
        </w:tc>
        <w:tc>
          <w:tcPr>
            <w:tcW w:w="129" w:type="pct"/>
          </w:tcPr>
          <w:p w14:paraId="683D4AAA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2664D81" w14:textId="1C81C1B4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724</w:t>
            </w:r>
          </w:p>
        </w:tc>
        <w:tc>
          <w:tcPr>
            <w:tcW w:w="130" w:type="pct"/>
          </w:tcPr>
          <w:p w14:paraId="79B7F6FF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18B8A20" w14:textId="1B6A356B" w:rsidR="002C53B8" w:rsidRPr="00686947" w:rsidRDefault="00581E41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581E41">
              <w:rPr>
                <w:rFonts w:asciiTheme="majorBidi" w:hAnsiTheme="majorBidi"/>
                <w:sz w:val="30"/>
                <w:szCs w:val="30"/>
              </w:rPr>
              <w:t>284</w:t>
            </w:r>
          </w:p>
        </w:tc>
        <w:tc>
          <w:tcPr>
            <w:tcW w:w="130" w:type="pct"/>
          </w:tcPr>
          <w:p w14:paraId="013EC046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F62FE51" w14:textId="08D63751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724</w:t>
            </w:r>
          </w:p>
        </w:tc>
      </w:tr>
      <w:tr w:rsidR="0008695E" w:rsidRPr="00686947" w14:paraId="50C2AF23" w14:textId="77777777" w:rsidTr="00F173ED">
        <w:trPr>
          <w:trHeight w:val="145"/>
        </w:trPr>
        <w:tc>
          <w:tcPr>
            <w:tcW w:w="2258" w:type="pct"/>
          </w:tcPr>
          <w:p w14:paraId="26B310ED" w14:textId="3E8D574F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E9D10B7" w14:textId="014D4225" w:rsidR="002C53B8" w:rsidRPr="00686947" w:rsidRDefault="00581E41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 w:rsidRPr="00581E41">
              <w:rPr>
                <w:rFonts w:asciiTheme="majorBidi" w:hAnsiTheme="majorBidi"/>
                <w:sz w:val="30"/>
                <w:szCs w:val="30"/>
              </w:rPr>
              <w:t>657</w:t>
            </w:r>
          </w:p>
        </w:tc>
        <w:tc>
          <w:tcPr>
            <w:tcW w:w="129" w:type="pct"/>
          </w:tcPr>
          <w:p w14:paraId="2A97144C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0F27CF5" w14:textId="40CE5339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</w:rPr>
              <w:t>227</w:t>
            </w:r>
          </w:p>
        </w:tc>
        <w:tc>
          <w:tcPr>
            <w:tcW w:w="130" w:type="pct"/>
          </w:tcPr>
          <w:p w14:paraId="71B07235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91A45BB" w14:textId="74B0DB10" w:rsidR="002C53B8" w:rsidRPr="00686947" w:rsidRDefault="00D97A62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D97A62">
              <w:rPr>
                <w:rFonts w:asciiTheme="majorBidi" w:hAnsiTheme="majorBidi"/>
                <w:sz w:val="30"/>
                <w:szCs w:val="30"/>
              </w:rPr>
              <w:t>848</w:t>
            </w:r>
          </w:p>
        </w:tc>
        <w:tc>
          <w:tcPr>
            <w:tcW w:w="130" w:type="pct"/>
          </w:tcPr>
          <w:p w14:paraId="1FF1DA4C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C505467" w14:textId="06FCF0F9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</w:rPr>
              <w:t>882</w:t>
            </w:r>
          </w:p>
        </w:tc>
      </w:tr>
      <w:tr w:rsidR="0008695E" w:rsidRPr="00686947" w14:paraId="555FF035" w14:textId="77777777" w:rsidTr="00F173ED">
        <w:tc>
          <w:tcPr>
            <w:tcW w:w="2258" w:type="pct"/>
          </w:tcPr>
          <w:p w14:paraId="57C5A2A3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3FD27A6" w14:textId="3FD0E91A" w:rsidR="002C53B8" w:rsidRPr="00686947" w:rsidRDefault="00D97A62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1E6DC61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0A13D40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B762B8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A52F59A" w14:textId="742DEB07" w:rsidR="002C53B8" w:rsidRPr="00686947" w:rsidRDefault="00D97A62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6BA4E232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F867C6B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08695E" w:rsidRPr="00686947" w14:paraId="545D9833" w14:textId="77777777" w:rsidTr="00F173ED">
        <w:tc>
          <w:tcPr>
            <w:tcW w:w="2258" w:type="pct"/>
          </w:tcPr>
          <w:p w14:paraId="5C8F0B33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6AD9D95" w14:textId="50F2CBFB" w:rsidR="002C53B8" w:rsidRPr="00686947" w:rsidRDefault="00D97A62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7A62">
              <w:rPr>
                <w:rFonts w:asciiTheme="majorBidi" w:hAnsiTheme="majorBidi"/>
                <w:b/>
                <w:bCs/>
                <w:sz w:val="30"/>
                <w:szCs w:val="30"/>
              </w:rPr>
              <w:t>65</w:t>
            </w:r>
            <w:r w:rsidR="00385BF5"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7D835935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3023EAA" w14:textId="67E22F3B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130" w:type="pct"/>
          </w:tcPr>
          <w:p w14:paraId="782AD5B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E551AFB" w14:textId="592ED1A7" w:rsidR="002C53B8" w:rsidRPr="00686947" w:rsidRDefault="00D97A62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7A62">
              <w:rPr>
                <w:rFonts w:asciiTheme="majorBidi" w:hAnsiTheme="majorBidi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130" w:type="pct"/>
          </w:tcPr>
          <w:p w14:paraId="41F8D8D7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2A378CA" w14:textId="0E8B1AE2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b/>
                <w:bCs/>
                <w:sz w:val="30"/>
                <w:szCs w:val="30"/>
              </w:rPr>
              <w:t>882</w:t>
            </w:r>
          </w:p>
        </w:tc>
      </w:tr>
      <w:tr w:rsidR="0008695E" w:rsidRPr="00795228" w14:paraId="06355616" w14:textId="77777777" w:rsidTr="00F173ED">
        <w:tc>
          <w:tcPr>
            <w:tcW w:w="2258" w:type="pct"/>
          </w:tcPr>
          <w:p w14:paraId="25A4CCED" w14:textId="77777777" w:rsidR="002C53B8" w:rsidRPr="00795228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3E5655E6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112A1C11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78384E8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B8E6BC2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11C8C327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0" w:type="pct"/>
          </w:tcPr>
          <w:p w14:paraId="5DF36231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D0AE663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1BF13CB4" w14:textId="77777777" w:rsidTr="00F173ED">
        <w:tc>
          <w:tcPr>
            <w:tcW w:w="2258" w:type="pct"/>
          </w:tcPr>
          <w:p w14:paraId="47342F9B" w14:textId="77777777" w:rsidR="002C53B8" w:rsidRPr="00E637E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3" w:type="pct"/>
          </w:tcPr>
          <w:p w14:paraId="38132E31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2DFE252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71FA396E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77A2267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14:paraId="1386A38F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2F3D6C22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26A1D41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686947" w14:paraId="39590054" w14:textId="77777777" w:rsidTr="00F173ED">
        <w:tc>
          <w:tcPr>
            <w:tcW w:w="2258" w:type="pct"/>
          </w:tcPr>
          <w:p w14:paraId="10B2830F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2B5A9CBC" w14:textId="2C736750" w:rsidR="002C53B8" w:rsidRPr="00686947" w:rsidRDefault="00383C33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</w:tcPr>
          <w:p w14:paraId="4E3B9A4F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76" w:type="pct"/>
          </w:tcPr>
          <w:p w14:paraId="5F9BA383" w14:textId="790D15B6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0" w:type="pct"/>
          </w:tcPr>
          <w:p w14:paraId="70DCB81F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4" w:type="pct"/>
          </w:tcPr>
          <w:p w14:paraId="5E906DCD" w14:textId="0445BACC" w:rsidR="002C53B8" w:rsidRPr="00686947" w:rsidRDefault="00383C33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65D14B14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293A36E7" w14:textId="4EB7A223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</w:tr>
      <w:tr w:rsidR="0008695E" w:rsidRPr="00686947" w14:paraId="079D3A40" w14:textId="77777777" w:rsidTr="00F173ED">
        <w:tc>
          <w:tcPr>
            <w:tcW w:w="2258" w:type="pct"/>
          </w:tcPr>
          <w:p w14:paraId="266E6A23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74EA8F76" w14:textId="624F2A72" w:rsidR="002C53B8" w:rsidRPr="00686947" w:rsidRDefault="00383C33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58E9E65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76" w:type="pct"/>
          </w:tcPr>
          <w:p w14:paraId="2B5F84B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72921C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4" w:type="pct"/>
          </w:tcPr>
          <w:p w14:paraId="685BEFCC" w14:textId="1AD521F7" w:rsidR="002C53B8" w:rsidRPr="00686947" w:rsidRDefault="00383C33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456</w:t>
            </w:r>
          </w:p>
        </w:tc>
        <w:tc>
          <w:tcPr>
            <w:tcW w:w="130" w:type="pct"/>
          </w:tcPr>
          <w:p w14:paraId="2A0B44B8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0D5817FF" w14:textId="111BAD94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</w:tr>
      <w:tr w:rsidR="0008695E" w:rsidRPr="00686947" w14:paraId="3A755AC6" w14:textId="77777777" w:rsidTr="00F173ED">
        <w:tc>
          <w:tcPr>
            <w:tcW w:w="2258" w:type="pct"/>
          </w:tcPr>
          <w:p w14:paraId="35D06DF6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18173F80" w14:textId="121C5512" w:rsidR="002C53B8" w:rsidRPr="00686947" w:rsidRDefault="00383C33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29" w:type="pct"/>
          </w:tcPr>
          <w:p w14:paraId="4EEBCFC4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76" w:type="pct"/>
          </w:tcPr>
          <w:p w14:paraId="478E69DE" w14:textId="6AC5F65D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30" w:type="pct"/>
          </w:tcPr>
          <w:p w14:paraId="3D80576B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94" w:type="pct"/>
          </w:tcPr>
          <w:p w14:paraId="7FA681AE" w14:textId="7D84C117" w:rsidR="002C53B8" w:rsidRPr="00686947" w:rsidRDefault="00383C33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30" w:type="pct"/>
          </w:tcPr>
          <w:p w14:paraId="31C9D9F0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27BA8B0E" w14:textId="75C19FD9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8</w:t>
            </w:r>
          </w:p>
        </w:tc>
      </w:tr>
      <w:tr w:rsidR="0008695E" w:rsidRPr="00686947" w14:paraId="7F698B4A" w14:textId="77777777" w:rsidTr="00F173ED">
        <w:tc>
          <w:tcPr>
            <w:tcW w:w="2258" w:type="pct"/>
          </w:tcPr>
          <w:p w14:paraId="43282ABB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6FC28BD" w14:textId="63F85E77" w:rsidR="002C53B8" w:rsidRPr="00686947" w:rsidRDefault="00383C33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29" w:type="pct"/>
          </w:tcPr>
          <w:p w14:paraId="42B3CE9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708B73F" w14:textId="3F1484C1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30" w:type="pct"/>
          </w:tcPr>
          <w:p w14:paraId="746A9731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837328E" w14:textId="68F090AE" w:rsidR="002C53B8" w:rsidRPr="00686947" w:rsidRDefault="00383C33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30" w:type="pct"/>
          </w:tcPr>
          <w:p w14:paraId="389B3FE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6EEBA30" w14:textId="17D171FA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</w:tr>
      <w:tr w:rsidR="0008695E" w:rsidRPr="00686947" w14:paraId="06B559FC" w14:textId="77777777" w:rsidTr="00F173ED">
        <w:tc>
          <w:tcPr>
            <w:tcW w:w="2258" w:type="pct"/>
          </w:tcPr>
          <w:p w14:paraId="0F119D82" w14:textId="36498C04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1D42F03" w14:textId="4A4CEDA5" w:rsidR="002C53B8" w:rsidRPr="00686947" w:rsidRDefault="00383C33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341C5511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3DF831E3" w14:textId="315E1B0D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130" w:type="pct"/>
          </w:tcPr>
          <w:p w14:paraId="759E9A98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609D9DD9" w14:textId="67EA485D" w:rsidR="002C53B8" w:rsidRPr="00626302" w:rsidRDefault="00383C33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462</w:t>
            </w:r>
          </w:p>
        </w:tc>
        <w:tc>
          <w:tcPr>
            <w:tcW w:w="130" w:type="pct"/>
          </w:tcPr>
          <w:p w14:paraId="19BD659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1EE86C8" w14:textId="67F5C13F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16</w:t>
            </w:r>
          </w:p>
        </w:tc>
      </w:tr>
      <w:tr w:rsidR="0008695E" w:rsidRPr="0008695E" w14:paraId="1AC4C592" w14:textId="77777777" w:rsidTr="00F173ED">
        <w:tc>
          <w:tcPr>
            <w:tcW w:w="2258" w:type="pct"/>
          </w:tcPr>
          <w:p w14:paraId="7649DC47" w14:textId="77777777" w:rsidR="002C53B8" w:rsidRPr="0008695E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8695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A9497CB" w14:textId="348A0BFC" w:rsidR="002C53B8" w:rsidRPr="0008695E" w:rsidRDefault="00383C33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</w:tcPr>
          <w:p w14:paraId="018FEDF0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9A7C398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04074290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59150F7" w14:textId="2EFA9C8A" w:rsidR="002C53B8" w:rsidRPr="00626302" w:rsidRDefault="00383C33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52DBC9DE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4DC1955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08695E" w:rsidRPr="0008695E" w14:paraId="7C39FD88" w14:textId="77777777" w:rsidTr="00F173ED">
        <w:tc>
          <w:tcPr>
            <w:tcW w:w="2258" w:type="pct"/>
          </w:tcPr>
          <w:p w14:paraId="09DC36E7" w14:textId="77777777" w:rsidR="002C53B8" w:rsidRPr="0008695E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032EC9F" w14:textId="49CF6608" w:rsidR="002C53B8" w:rsidRPr="0008695E" w:rsidRDefault="00383C33" w:rsidP="00C73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1CAC6C27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DBDC639" w14:textId="0240E4A3" w:rsidR="002C53B8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30" w:type="pct"/>
          </w:tcPr>
          <w:p w14:paraId="146A3913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A1C4280" w14:textId="36DCA5BF" w:rsidR="002C53B8" w:rsidRPr="00626302" w:rsidRDefault="00383C33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462</w:t>
            </w:r>
          </w:p>
        </w:tc>
        <w:tc>
          <w:tcPr>
            <w:tcW w:w="130" w:type="pct"/>
          </w:tcPr>
          <w:p w14:paraId="393015F9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4C7B366" w14:textId="5058B49C" w:rsidR="002C53B8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  <w:tr w:rsidR="0008695E" w:rsidRPr="00686947" w14:paraId="2A48FD63" w14:textId="77777777" w:rsidTr="00E4540F">
        <w:tc>
          <w:tcPr>
            <w:tcW w:w="2258" w:type="pct"/>
          </w:tcPr>
          <w:p w14:paraId="437FECF6" w14:textId="77777777" w:rsidR="00897566" w:rsidRPr="0068694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DB26845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6056DCCE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7F61BE72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3D42608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5CC3DC3E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0E52078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11B95A7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540F" w:rsidRPr="00686947" w14:paraId="60466CB3" w14:textId="77777777" w:rsidTr="00E4540F">
        <w:tc>
          <w:tcPr>
            <w:tcW w:w="2258" w:type="pct"/>
          </w:tcPr>
          <w:p w14:paraId="3528D576" w14:textId="77777777" w:rsidR="00E4540F" w:rsidRPr="00686947" w:rsidRDefault="00E4540F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7A91EF06" w14:textId="77777777" w:rsidR="00E4540F" w:rsidRPr="00686947" w:rsidRDefault="00E4540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4B8BAD3E" w14:textId="77777777" w:rsidR="00E4540F" w:rsidRPr="00686947" w:rsidRDefault="00E4540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8820B4D" w14:textId="77777777" w:rsidR="00E4540F" w:rsidRPr="00686947" w:rsidRDefault="00E4540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3FF85267" w14:textId="77777777" w:rsidR="00E4540F" w:rsidRPr="00686947" w:rsidRDefault="00E4540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347E138F" w14:textId="77777777" w:rsidR="00E4540F" w:rsidRPr="00686947" w:rsidRDefault="00E4540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3C11C21" w14:textId="77777777" w:rsidR="00E4540F" w:rsidRPr="00686947" w:rsidRDefault="00E4540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2610D43" w14:textId="77777777" w:rsidR="00E4540F" w:rsidRPr="00686947" w:rsidRDefault="00E4540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540F" w:rsidRPr="00686947" w14:paraId="4535E28F" w14:textId="77777777" w:rsidTr="00E4540F">
        <w:tc>
          <w:tcPr>
            <w:tcW w:w="2258" w:type="pct"/>
          </w:tcPr>
          <w:p w14:paraId="279C2415" w14:textId="77777777" w:rsidR="00E4540F" w:rsidRPr="00686947" w:rsidRDefault="00E4540F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2C211425" w14:textId="77777777" w:rsidR="00E4540F" w:rsidRPr="00686947" w:rsidRDefault="00E4540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0C0E931B" w14:textId="77777777" w:rsidR="00E4540F" w:rsidRPr="00686947" w:rsidRDefault="00E4540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62E271C" w14:textId="77777777" w:rsidR="00E4540F" w:rsidRPr="00686947" w:rsidRDefault="00E4540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539F2EC5" w14:textId="77777777" w:rsidR="00E4540F" w:rsidRPr="00686947" w:rsidRDefault="00E4540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1CD20DFD" w14:textId="77777777" w:rsidR="00E4540F" w:rsidRPr="00686947" w:rsidRDefault="00E4540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416F7542" w14:textId="77777777" w:rsidR="00E4540F" w:rsidRPr="00686947" w:rsidRDefault="00E4540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BF2305A" w14:textId="77777777" w:rsidR="00E4540F" w:rsidRPr="00686947" w:rsidRDefault="00E4540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1C865302" w14:textId="77777777" w:rsidTr="00F173ED">
        <w:tc>
          <w:tcPr>
            <w:tcW w:w="2258" w:type="pct"/>
          </w:tcPr>
          <w:p w14:paraId="4D2D9103" w14:textId="1F21B1B0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93" w:type="pct"/>
          </w:tcPr>
          <w:p w14:paraId="6820F5F5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38897FC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3A3B9289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A717281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14:paraId="0D428573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C06444C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777084E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08695E" w14:paraId="391186E1" w14:textId="77777777" w:rsidTr="00F173ED">
        <w:tc>
          <w:tcPr>
            <w:tcW w:w="2258" w:type="pct"/>
            <w:vAlign w:val="center"/>
          </w:tcPr>
          <w:p w14:paraId="682B2FD1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  <w:vAlign w:val="center"/>
          </w:tcPr>
          <w:p w14:paraId="5BD658B0" w14:textId="37784163" w:rsidR="00897566" w:rsidRPr="0008695E" w:rsidRDefault="00383C33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9" w:type="pct"/>
            <w:vAlign w:val="center"/>
          </w:tcPr>
          <w:p w14:paraId="49154A21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50C9A6EF" w14:textId="4AC5C5BA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vAlign w:val="center"/>
          </w:tcPr>
          <w:p w14:paraId="6315FB95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5D617E62" w14:textId="62FB7F42" w:rsidR="00897566" w:rsidRPr="0008695E" w:rsidRDefault="00383C33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0" w:type="pct"/>
            <w:vAlign w:val="center"/>
          </w:tcPr>
          <w:p w14:paraId="003A6E17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C9E1ED4" w14:textId="358CA189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8695E" w:rsidRPr="0008695E" w14:paraId="498DC285" w14:textId="77777777" w:rsidTr="00F173ED">
        <w:tc>
          <w:tcPr>
            <w:tcW w:w="2258" w:type="pct"/>
          </w:tcPr>
          <w:p w14:paraId="7070421F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1DA59E0B" w14:textId="7AF53E38" w:rsidR="00897566" w:rsidRPr="0008695E" w:rsidRDefault="00383C33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29" w:type="pct"/>
          </w:tcPr>
          <w:p w14:paraId="75ACCC5B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128C064" w14:textId="68AD25AF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0" w:type="pct"/>
          </w:tcPr>
          <w:p w14:paraId="13695D3A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C2A2395" w14:textId="2FE9372B" w:rsidR="00897566" w:rsidRPr="0008695E" w:rsidRDefault="00383C33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0" w:type="pct"/>
          </w:tcPr>
          <w:p w14:paraId="07A3E23D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52AE486" w14:textId="45062FB5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08695E" w:rsidRPr="0008695E" w14:paraId="204C479F" w14:textId="77777777" w:rsidTr="00F173ED">
        <w:tc>
          <w:tcPr>
            <w:tcW w:w="2258" w:type="pct"/>
          </w:tcPr>
          <w:p w14:paraId="5E6C39FD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8F9784C" w14:textId="39B4D6D9" w:rsidR="00897566" w:rsidRPr="0008695E" w:rsidRDefault="00383C33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29" w:type="pct"/>
          </w:tcPr>
          <w:p w14:paraId="1588F03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173A048" w14:textId="3A2C0E32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30" w:type="pct"/>
          </w:tcPr>
          <w:p w14:paraId="0BD8B62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3D0173D" w14:textId="21B51D28" w:rsidR="00897566" w:rsidRPr="0008695E" w:rsidRDefault="00383C33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30" w:type="pct"/>
          </w:tcPr>
          <w:p w14:paraId="31182D51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78F5213" w14:textId="4B65D676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</w:tr>
      <w:tr w:rsidR="0008695E" w:rsidRPr="00A57F81" w14:paraId="4674C062" w14:textId="77777777" w:rsidTr="00F173ED">
        <w:tc>
          <w:tcPr>
            <w:tcW w:w="2258" w:type="pct"/>
          </w:tcPr>
          <w:p w14:paraId="29645264" w14:textId="77777777" w:rsidR="00897566" w:rsidRPr="00A57F81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08B97F94" w14:textId="77777777" w:rsidR="00897566" w:rsidRPr="00A57F81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4F5FFB8D" w14:textId="77777777" w:rsidR="00897566" w:rsidRPr="00A57F81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0421F33" w14:textId="77777777" w:rsidR="00897566" w:rsidRPr="00A57F81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3B3AC3C" w14:textId="77777777" w:rsidR="00897566" w:rsidRPr="00A57F81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4EE3694A" w14:textId="77777777" w:rsidR="00897566" w:rsidRPr="00A57F81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054B2084" w14:textId="77777777" w:rsidR="00897566" w:rsidRPr="00A57F81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E2B1942" w14:textId="77777777" w:rsidR="00897566" w:rsidRPr="00A57F81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8695E" w:rsidRPr="00E637E7" w14:paraId="31D9DFDA" w14:textId="77777777" w:rsidTr="00F173ED">
        <w:tc>
          <w:tcPr>
            <w:tcW w:w="2258" w:type="pct"/>
          </w:tcPr>
          <w:p w14:paraId="08054D6A" w14:textId="51C7A5A1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3" w:type="pct"/>
          </w:tcPr>
          <w:p w14:paraId="4E779EDE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E168FCD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22978D8E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B1E5183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14:paraId="4529C8A9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F03CC77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FC7DF99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08695E" w14:paraId="58E86359" w14:textId="77777777" w:rsidTr="00F173ED">
        <w:tc>
          <w:tcPr>
            <w:tcW w:w="2258" w:type="pct"/>
          </w:tcPr>
          <w:p w14:paraId="0E6D7DFF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93" w:type="pct"/>
          </w:tcPr>
          <w:p w14:paraId="19876446" w14:textId="3C2C3FE1" w:rsidR="00897566" w:rsidRPr="0008695E" w:rsidRDefault="00383C33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7A1E9397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76" w:type="pct"/>
          </w:tcPr>
          <w:p w14:paraId="0210F09C" w14:textId="21637637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5EEB41C0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94" w:type="pct"/>
          </w:tcPr>
          <w:p w14:paraId="02463B9F" w14:textId="51C18A92" w:rsidR="00897566" w:rsidRPr="0008695E" w:rsidRDefault="00383C33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5B69F736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0B3DB228" w14:textId="3DDABFFC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8695E" w:rsidRPr="0008695E" w14:paraId="2FEEB83E" w14:textId="77777777" w:rsidTr="00F173ED">
        <w:tc>
          <w:tcPr>
            <w:tcW w:w="2258" w:type="pct"/>
          </w:tcPr>
          <w:p w14:paraId="66383DB9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16A4CDBB" w14:textId="71A1357A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9" w:type="pct"/>
          </w:tcPr>
          <w:p w14:paraId="4B754B8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DDEAC7D" w14:textId="0B4549B4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0" w:type="pct"/>
          </w:tcPr>
          <w:p w14:paraId="128C37B1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8413394" w14:textId="4E380DC1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0" w:type="pct"/>
          </w:tcPr>
          <w:p w14:paraId="68648A08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1049DE" w14:textId="26A02CE1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08695E" w:rsidRPr="0008695E" w14:paraId="02D600A9" w14:textId="77777777" w:rsidTr="00F173ED">
        <w:tc>
          <w:tcPr>
            <w:tcW w:w="2258" w:type="pct"/>
          </w:tcPr>
          <w:p w14:paraId="741F0042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0869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</w:tcPr>
          <w:p w14:paraId="6459C6BB" w14:textId="3A1752C2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9" w:type="pct"/>
          </w:tcPr>
          <w:p w14:paraId="6329DD5B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81DDBB3" w14:textId="7B3CD7B8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0" w:type="pct"/>
          </w:tcPr>
          <w:p w14:paraId="0C825499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EF41AA4" w14:textId="78141280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0" w:type="pct"/>
          </w:tcPr>
          <w:p w14:paraId="75AEF418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3D739EC" w14:textId="501F4F84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08695E" w:rsidRPr="0008695E" w14:paraId="0C979F6F" w14:textId="77777777" w:rsidTr="00F173ED">
        <w:tc>
          <w:tcPr>
            <w:tcW w:w="2258" w:type="pct"/>
          </w:tcPr>
          <w:p w14:paraId="66E3F26A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1D7ADFE" w14:textId="20EE7F2B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9" w:type="pct"/>
          </w:tcPr>
          <w:p w14:paraId="5A3ABFD0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ADD86E6" w14:textId="3CEA80D8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30" w:type="pct"/>
          </w:tcPr>
          <w:p w14:paraId="3F8CF47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D8AEA3F" w14:textId="57239184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0" w:type="pct"/>
          </w:tcPr>
          <w:p w14:paraId="7549402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62E62F9" w14:textId="5E48F55D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</w:tr>
      <w:tr w:rsidR="0008695E" w:rsidRPr="00686947" w14:paraId="1A9D53E3" w14:textId="77777777" w:rsidTr="00F173ED">
        <w:tc>
          <w:tcPr>
            <w:tcW w:w="2258" w:type="pct"/>
          </w:tcPr>
          <w:p w14:paraId="2FCC28E9" w14:textId="77777777" w:rsidR="00897566" w:rsidRPr="0068694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64A4657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2A794D53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A983B34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0D23E966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35BDA7AD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47D66579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6FFB3B1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701ACB12" w14:textId="77777777" w:rsidTr="00F173ED">
        <w:tc>
          <w:tcPr>
            <w:tcW w:w="2258" w:type="pct"/>
          </w:tcPr>
          <w:p w14:paraId="20A7E2FD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เจ้าหนี้ผู้รับเหมาก่อสร้าง </w:t>
            </w:r>
          </w:p>
        </w:tc>
        <w:tc>
          <w:tcPr>
            <w:tcW w:w="593" w:type="pct"/>
          </w:tcPr>
          <w:p w14:paraId="63BBCE3D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6E3DB31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E5CC941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8A1B661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14:paraId="5EDE7310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6F12620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C505006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08695E" w14:paraId="13BF3B68" w14:textId="77777777" w:rsidTr="00F173ED">
        <w:tc>
          <w:tcPr>
            <w:tcW w:w="2258" w:type="pct"/>
          </w:tcPr>
          <w:p w14:paraId="45D2697B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0869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</w:tcPr>
          <w:p w14:paraId="34257C22" w14:textId="427F514F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1D18062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B021C4" w14:textId="5CEC98C7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290C26C2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37B00D" w14:textId="415624CC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3D69B8D1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BE3F874" w14:textId="5A073329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8695E" w:rsidRPr="0008695E" w14:paraId="7C734534" w14:textId="77777777" w:rsidTr="00F173ED">
        <w:tc>
          <w:tcPr>
            <w:tcW w:w="2258" w:type="pct"/>
          </w:tcPr>
          <w:p w14:paraId="2A56C047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D1B1FCF" w14:textId="2B185595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74A034FE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11DEA96" w14:textId="4FE3510A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33BD4F2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091D8F8" w14:textId="6649BFDC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763D611B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BC33FCC" w14:textId="0A23B508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08695E" w:rsidRPr="00686947" w14:paraId="647413D4" w14:textId="77777777" w:rsidTr="00F173ED">
        <w:tc>
          <w:tcPr>
            <w:tcW w:w="2258" w:type="pct"/>
          </w:tcPr>
          <w:p w14:paraId="6D32E2C2" w14:textId="77777777" w:rsidR="00897566" w:rsidRPr="0068694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54322AE1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23A3E410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617109FC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4898F006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2E3CEA1A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71EDABB4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45E10470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67F86BE4" w14:textId="77777777" w:rsidTr="00F173ED">
        <w:tc>
          <w:tcPr>
            <w:tcW w:w="2258" w:type="pct"/>
          </w:tcPr>
          <w:p w14:paraId="54298F5F" w14:textId="0F2DD08F" w:rsidR="00897566" w:rsidRPr="00E637E7" w:rsidRDefault="006910B2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="00897566"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หนี้สินตามสัญญาเช่า    </w:t>
            </w:r>
          </w:p>
          <w:p w14:paraId="596E03CE" w14:textId="6BA6B34C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6910B2"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</w:t>
            </w: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593" w:type="pct"/>
          </w:tcPr>
          <w:p w14:paraId="6C94DCEF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5ECBAA1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05C08B6F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6B1C5BD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14:paraId="2CFBC824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5239D6CF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FF292DA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08695E" w:rsidRPr="0008695E" w14:paraId="42DEE91A" w14:textId="77777777" w:rsidTr="00F173ED">
        <w:tc>
          <w:tcPr>
            <w:tcW w:w="2258" w:type="pct"/>
          </w:tcPr>
          <w:p w14:paraId="404FFA98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574D8138" w14:textId="0EC12058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9" w:type="pct"/>
          </w:tcPr>
          <w:p w14:paraId="53631FAD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1CC323FD" w14:textId="70DE82EC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0" w:type="pct"/>
          </w:tcPr>
          <w:p w14:paraId="05486938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45F947AF" w14:textId="2D410CC0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0" w:type="pct"/>
          </w:tcPr>
          <w:p w14:paraId="073FE336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8FC51E7" w14:textId="091F87E4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08695E" w:rsidRPr="0008695E" w14:paraId="5F7E4B21" w14:textId="77777777" w:rsidTr="00F173ED">
        <w:tc>
          <w:tcPr>
            <w:tcW w:w="2258" w:type="pct"/>
          </w:tcPr>
          <w:p w14:paraId="7CA170A5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86B60DA" w14:textId="33E1B6D9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2A6F6F3A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00ACA5B" w14:textId="24AF5B0F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0" w:type="pct"/>
          </w:tcPr>
          <w:p w14:paraId="0901C71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43ED85B" w14:textId="60C3FD4D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19FED43B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020A59C" w14:textId="7D3D03DA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8695E" w:rsidRPr="0008695E" w14:paraId="00C36C45" w14:textId="77777777" w:rsidTr="00F173ED">
        <w:tc>
          <w:tcPr>
            <w:tcW w:w="2258" w:type="pct"/>
          </w:tcPr>
          <w:p w14:paraId="0B151BB1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3D3FB97" w14:textId="79D249E1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29" w:type="pct"/>
          </w:tcPr>
          <w:p w14:paraId="3667A2BA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0DA8F5D" w14:textId="1CAB7021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30" w:type="pct"/>
          </w:tcPr>
          <w:p w14:paraId="1BBABBCD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5C37938" w14:textId="009D4D77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30" w:type="pct"/>
          </w:tcPr>
          <w:p w14:paraId="170E39B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7C8787F" w14:textId="7724D910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08695E" w:rsidRPr="00686947" w14:paraId="7523D7E5" w14:textId="77777777" w:rsidTr="00F173ED">
        <w:tc>
          <w:tcPr>
            <w:tcW w:w="2258" w:type="pct"/>
          </w:tcPr>
          <w:p w14:paraId="641D3528" w14:textId="77777777" w:rsidR="00897566" w:rsidRPr="0068694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F8D322C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76CAA3D6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56FC517C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8CEEEEB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5B0844A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7FCFD954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3D17289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5C3477F7" w14:textId="77777777" w:rsidTr="00F173ED">
        <w:tc>
          <w:tcPr>
            <w:tcW w:w="2258" w:type="pct"/>
          </w:tcPr>
          <w:p w14:paraId="7B1E5C22" w14:textId="50BA5E53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3" w:type="pct"/>
          </w:tcPr>
          <w:p w14:paraId="56C16C93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56F36B7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2692F93A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F6FEB60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14:paraId="33A5C2C1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792D29C5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4A86B98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752F1" w:rsidRPr="00E637E7" w14:paraId="5CFE00DF" w14:textId="77777777" w:rsidTr="00F173ED">
        <w:tc>
          <w:tcPr>
            <w:tcW w:w="2258" w:type="pct"/>
          </w:tcPr>
          <w:p w14:paraId="6D68E2C1" w14:textId="5105EE73" w:rsidR="005752F1" w:rsidRPr="005752F1" w:rsidRDefault="005752F1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93" w:type="pct"/>
          </w:tcPr>
          <w:p w14:paraId="6BCFF2E8" w14:textId="0B17ED78" w:rsidR="005752F1" w:rsidRPr="005752F1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23A6A498" w14:textId="77777777" w:rsidR="005752F1" w:rsidRPr="005752F1" w:rsidRDefault="005752F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B052DDD" w14:textId="0478A80E" w:rsidR="005752F1" w:rsidRPr="005752F1" w:rsidRDefault="005752F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20BD5E8A" w14:textId="77777777" w:rsidR="005752F1" w:rsidRPr="005752F1" w:rsidRDefault="005752F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BE09326" w14:textId="3657379F" w:rsidR="005752F1" w:rsidRPr="005752F1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1179E96E" w14:textId="77777777" w:rsidR="005752F1" w:rsidRPr="005752F1" w:rsidRDefault="005752F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FCE586" w14:textId="11C1FC26" w:rsidR="005752F1" w:rsidRPr="005752F1" w:rsidRDefault="005752F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8695E" w:rsidRPr="0008695E" w14:paraId="21F480A8" w14:textId="77777777" w:rsidTr="00F173ED">
        <w:tc>
          <w:tcPr>
            <w:tcW w:w="2258" w:type="pct"/>
          </w:tcPr>
          <w:p w14:paraId="63EB1F16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4E147F76" w14:textId="02198595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29" w:type="pct"/>
          </w:tcPr>
          <w:p w14:paraId="036A9E00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2C3C0818" w14:textId="4D93ABA0" w:rsidR="00897566" w:rsidRPr="00DC654B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30" w:type="pct"/>
          </w:tcPr>
          <w:p w14:paraId="160F4D00" w14:textId="77777777" w:rsidR="00897566" w:rsidRPr="00DC654B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6409A907" w14:textId="48788F81" w:rsidR="00897566" w:rsidRPr="00DC654B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30" w:type="pct"/>
          </w:tcPr>
          <w:p w14:paraId="61A65BF0" w14:textId="77777777" w:rsidR="00897566" w:rsidRPr="00DC654B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62203B1" w14:textId="5DE491AE" w:rsidR="00897566" w:rsidRPr="00DC654B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08695E" w:rsidRPr="0008695E" w14:paraId="25547FE2" w14:textId="77777777" w:rsidTr="00F173ED">
        <w:tc>
          <w:tcPr>
            <w:tcW w:w="2258" w:type="pct"/>
          </w:tcPr>
          <w:p w14:paraId="3BF88153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7863441" w14:textId="4071AD53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028F790F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523E6F3" w14:textId="24846CA2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0" w:type="pct"/>
          </w:tcPr>
          <w:p w14:paraId="5D5FE27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27F5561" w14:textId="219B899B" w:rsidR="00897566" w:rsidRPr="0008695E" w:rsidRDefault="008A096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29FB50E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95B0ED3" w14:textId="41473063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8695E" w:rsidRPr="0008695E" w14:paraId="5BCC47B2" w14:textId="77777777" w:rsidTr="00F173ED">
        <w:tc>
          <w:tcPr>
            <w:tcW w:w="2258" w:type="pct"/>
          </w:tcPr>
          <w:p w14:paraId="35BAC2AA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8CACB1F" w14:textId="5CA1AC6A" w:rsidR="00897566" w:rsidRPr="0008695E" w:rsidRDefault="00581E4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129" w:type="pct"/>
          </w:tcPr>
          <w:p w14:paraId="76DF5C85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1ED489C" w14:textId="40234054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130" w:type="pct"/>
          </w:tcPr>
          <w:p w14:paraId="370770E6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382F482" w14:textId="3D197F15" w:rsidR="00897566" w:rsidRPr="0008695E" w:rsidRDefault="008A096F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130" w:type="pct"/>
          </w:tcPr>
          <w:p w14:paraId="41EAE79C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BC410FA" w14:textId="228523D9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</w:tr>
    </w:tbl>
    <w:p w14:paraId="581DC5AF" w14:textId="6D036941" w:rsidR="00CA768A" w:rsidRPr="00F173ED" w:rsidRDefault="00CA768A" w:rsidP="00F1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  <w:cs/>
        </w:rPr>
      </w:pPr>
    </w:p>
    <w:p w14:paraId="359B779A" w14:textId="577E565F" w:rsidR="002C53B8" w:rsidRPr="0008695E" w:rsidRDefault="00A57F81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2C53B8" w:rsidRPr="00E454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  <w:r w:rsidR="002C53B8" w:rsidRPr="000869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48208B" w14:textId="77777777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721546EA" w14:textId="371B29B7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695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30</w:t>
      </w:r>
      <w:r w:rsidR="00F173ED">
        <w:rPr>
          <w:rFonts w:asciiTheme="majorBidi" w:hAnsiTheme="majorBidi" w:cstheme="majorBidi"/>
          <w:sz w:val="30"/>
          <w:szCs w:val="30"/>
        </w:rPr>
        <w:t xml:space="preserve"> </w:t>
      </w:r>
      <w:r w:rsidR="0003127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869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Pr="0008695E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กลุ่มบริษัทมีสัญญาสำคัญที่ทำกับกิจการที่เกี่ยวข้องกัน ดังนี้</w:t>
      </w:r>
    </w:p>
    <w:p w14:paraId="354E77B8" w14:textId="77777777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1E53994D" w14:textId="0FD7EC09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006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D9006C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6986CD9D" w14:textId="77777777" w:rsidR="002B7C4B" w:rsidRPr="00D9006C" w:rsidRDefault="002B7C4B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82CCF15" w14:textId="592573CC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บริษัทมีสัญญาซื้อขายเมทิลเอสเทอร์รวมจำนวน </w:t>
      </w:r>
      <w:r w:rsidR="00581E41" w:rsidRPr="00D9006C">
        <w:rPr>
          <w:rFonts w:ascii="Angsana New" w:hAnsi="Angsana New"/>
          <w:color w:val="000000"/>
          <w:sz w:val="30"/>
          <w:szCs w:val="30"/>
        </w:rPr>
        <w:t>5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ฉบับ กับบริษัทใหญ่และกิจการที่เกี่ยวข้องกัน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3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100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ที่ประกาศโดยสำนักงานนโยบายและ</w:t>
      </w:r>
      <w:r w:rsidRPr="00D9006C">
        <w:rPr>
          <w:rFonts w:ascii="Angsana New" w:hAnsi="Angsana New"/>
          <w:color w:val="000000"/>
          <w:sz w:val="30"/>
          <w:szCs w:val="30"/>
        </w:rPr>
        <w:br/>
      </w:r>
      <w:r w:rsidRPr="00D9006C">
        <w:rPr>
          <w:rFonts w:ascii="Angsana New" w:hAnsi="Angsana New"/>
          <w:color w:val="000000"/>
          <w:sz w:val="30"/>
          <w:szCs w:val="30"/>
          <w:cs/>
        </w:rPr>
        <w:t>แผนพลังงานกระทรวงพลังงาน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br/>
      </w:r>
      <w:r w:rsidR="00AA1075" w:rsidRPr="00D9006C">
        <w:rPr>
          <w:rFonts w:ascii="Angsana New" w:hAnsi="Angsana New"/>
          <w:color w:val="000000"/>
          <w:sz w:val="30"/>
          <w:szCs w:val="30"/>
        </w:rPr>
        <w:t>3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</w:t>
      </w:r>
      <w:r w:rsidR="00576CA2" w:rsidRPr="00D9006C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AD102F" w:rsidRPr="00D9006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576CA2" w:rsidRPr="00D900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2565</w:t>
      </w:r>
      <w:r w:rsidR="00576CA2" w:rsidRPr="00D900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2565</w:t>
      </w:r>
      <w:r w:rsidR="003803B5"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="003803B5" w:rsidRPr="00D9006C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2566</w:t>
      </w:r>
      <w:r w:rsidR="003803B5" w:rsidRPr="00D900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F6131" w:rsidRPr="00D9006C">
        <w:rPr>
          <w:rFonts w:ascii="Angsana New" w:hAnsi="Angsana New"/>
          <w:color w:val="000000"/>
          <w:sz w:val="30"/>
          <w:szCs w:val="30"/>
          <w:cs/>
        </w:rPr>
        <w:t xml:space="preserve">และพฤษภาคม </w:t>
      </w:r>
      <w:r w:rsidR="005F6131" w:rsidRPr="00D9006C">
        <w:rPr>
          <w:rFonts w:ascii="Angsana New" w:hAnsi="Angsana New"/>
          <w:color w:val="000000"/>
          <w:sz w:val="30"/>
          <w:szCs w:val="30"/>
        </w:rPr>
        <w:t xml:space="preserve">2566 </w:t>
      </w:r>
      <w:r w:rsidR="003803B5" w:rsidRPr="00D9006C">
        <w:rPr>
          <w:rFonts w:ascii="Angsana New" w:hAnsi="Angsana New"/>
          <w:color w:val="000000"/>
          <w:sz w:val="30"/>
          <w:szCs w:val="30"/>
          <w:cs/>
        </w:rPr>
        <w:t>ตามลำดับ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  <w:r w:rsidR="00B714E3" w:rsidRPr="00D9006C">
        <w:rPr>
          <w:rFonts w:ascii="Angsana New" w:hAnsi="Angsana New"/>
          <w:color w:val="000000"/>
          <w:sz w:val="30"/>
          <w:szCs w:val="30"/>
          <w:cs/>
        </w:rPr>
        <w:t xml:space="preserve"> ขณะนี้บริษัทอยู่ในระหว่างดำเนินการต่อสัญญา</w:t>
      </w:r>
    </w:p>
    <w:p w14:paraId="3E59D12F" w14:textId="77777777" w:rsidR="00686947" w:rsidRPr="00D9006C" w:rsidRDefault="00686947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  <w:cs/>
        </w:rPr>
      </w:pPr>
    </w:p>
    <w:p w14:paraId="3A10FD45" w14:textId="6F0F9621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006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สัญญาซื้อขายแฟตตี้แอลกอฮอล์</w:t>
      </w:r>
    </w:p>
    <w:p w14:paraId="555C9B48" w14:textId="77777777" w:rsidR="002B7C4B" w:rsidRPr="00D9006C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38D11316" w14:textId="137DD3A0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บริษัทมีสัญญาซื้อขายแฟตตี้แอลกอฮอลส์รวมจำนวน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ฉบับกับบริษัทย่อยแห่ง</w:t>
      </w:r>
      <w:r w:rsidR="00E637E7" w:rsidRPr="00D9006C">
        <w:rPr>
          <w:rFonts w:ascii="Angsana New" w:hAnsi="Angsana New"/>
          <w:color w:val="000000"/>
          <w:sz w:val="30"/>
          <w:szCs w:val="30"/>
          <w:cs/>
        </w:rPr>
        <w:t>หนึ่ง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โดยตามสัญญากำหนดราคาขายแฟตตี้แอลกอฮอลส์อ้างอิงจากประกาศรายสัปดาห์เฉลี่ยของ 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ปรับปรุงด้วยส่วนต่างตามที่ระบุในสัญญา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AA1075" w:rsidRPr="00D9006C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D9006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ปี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D9006C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Pr="00D9006C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604DC487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7D616B9" w14:textId="0B9368A5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9006C">
        <w:rPr>
          <w:rFonts w:ascii="Angsana New" w:hAnsi="Angsana New"/>
          <w:sz w:val="30"/>
          <w:szCs w:val="30"/>
          <w:cs/>
        </w:rPr>
        <w:t>กลุ่มบริษัทมีสัญญาซื้อขายแฟตตี้แอลกอฮอล์รวมจำนวน</w:t>
      </w:r>
      <w:r w:rsidRPr="00D9006C">
        <w:rPr>
          <w:rFonts w:ascii="Angsana New" w:hAnsi="Angsana New"/>
          <w:sz w:val="30"/>
          <w:szCs w:val="30"/>
        </w:rPr>
        <w:t xml:space="preserve"> </w:t>
      </w:r>
      <w:r w:rsidR="00AA1075" w:rsidRPr="00D9006C">
        <w:rPr>
          <w:rFonts w:ascii="Angsana New" w:hAnsi="Angsana New"/>
          <w:sz w:val="30"/>
          <w:szCs w:val="30"/>
        </w:rPr>
        <w:t>1</w:t>
      </w:r>
      <w:r w:rsidRPr="00D9006C">
        <w:rPr>
          <w:rFonts w:ascii="Angsana New" w:hAnsi="Angsana New"/>
          <w:sz w:val="30"/>
          <w:szCs w:val="30"/>
          <w:cs/>
        </w:rPr>
        <w:t xml:space="preserve"> ฉบับกับบริษัทร่วมค้าแห่ง</w:t>
      </w:r>
      <w:r w:rsidR="00E637E7" w:rsidRPr="00D9006C">
        <w:rPr>
          <w:rFonts w:ascii="Angsana New" w:hAnsi="Angsana New"/>
          <w:sz w:val="30"/>
          <w:szCs w:val="30"/>
          <w:cs/>
        </w:rPr>
        <w:t>หนึ่ง</w:t>
      </w:r>
      <w:r w:rsidRPr="00D9006C">
        <w:rPr>
          <w:rFonts w:ascii="Angsana New" w:hAnsi="Angsana New"/>
          <w:sz w:val="30"/>
          <w:szCs w:val="30"/>
          <w:cs/>
        </w:rPr>
        <w:t xml:space="preserve"> โดยตามสัญญากำหนดราคาขายเฉลี่ยแฟตตี้แอลกอฮอล์โดยอ้างอิงจากประกาศ </w:t>
      </w:r>
      <w:r w:rsidRPr="00D9006C">
        <w:rPr>
          <w:rFonts w:ascii="Angsana New" w:hAnsi="Angsana New"/>
          <w:sz w:val="30"/>
          <w:szCs w:val="30"/>
        </w:rPr>
        <w:t xml:space="preserve">ICIS </w:t>
      </w:r>
      <w:r w:rsidRPr="00D9006C">
        <w:rPr>
          <w:rFonts w:ascii="Angsana New" w:hAnsi="Angsana New"/>
          <w:sz w:val="30"/>
          <w:szCs w:val="30"/>
          <w:cs/>
        </w:rPr>
        <w:t>ปรับปรุงด้วยส่วนต่างตามที่ระบุในสัญญาตามประเภทการขนส่ง โดยสัญญามีระยะเวลา</w:t>
      </w:r>
      <w:r w:rsidRPr="00D9006C">
        <w:rPr>
          <w:rFonts w:ascii="Angsana New" w:hAnsi="Angsana New"/>
          <w:sz w:val="30"/>
          <w:szCs w:val="30"/>
        </w:rPr>
        <w:t xml:space="preserve"> </w:t>
      </w:r>
      <w:r w:rsidR="00AA1075" w:rsidRPr="00D9006C">
        <w:rPr>
          <w:rFonts w:ascii="Angsana New" w:hAnsi="Angsana New"/>
          <w:sz w:val="30"/>
          <w:szCs w:val="30"/>
        </w:rPr>
        <w:t>1</w:t>
      </w:r>
      <w:r w:rsidRPr="00D9006C">
        <w:rPr>
          <w:rFonts w:ascii="Angsana New" w:hAnsi="Angsana New"/>
          <w:sz w:val="30"/>
          <w:szCs w:val="30"/>
        </w:rPr>
        <w:t xml:space="preserve"> </w:t>
      </w:r>
      <w:r w:rsidRPr="00D9006C">
        <w:rPr>
          <w:rFonts w:ascii="Angsana New" w:hAnsi="Angsana New"/>
          <w:sz w:val="30"/>
          <w:szCs w:val="30"/>
          <w:cs/>
        </w:rPr>
        <w:t>ปีนับจากวันที่ที่มีผลบังคับตามที่ระบุไว้ในสัญญา และจะมีผลสิ้นสุดในเดือนตุลาคม</w:t>
      </w:r>
      <w:r w:rsidRPr="00D9006C">
        <w:rPr>
          <w:rFonts w:ascii="Angsana New" w:hAnsi="Angsana New"/>
          <w:sz w:val="30"/>
          <w:szCs w:val="30"/>
        </w:rPr>
        <w:t xml:space="preserve"> </w:t>
      </w:r>
      <w:r w:rsidR="00AA1075" w:rsidRPr="00D9006C">
        <w:rPr>
          <w:rFonts w:ascii="Angsana New" w:hAnsi="Angsana New"/>
          <w:sz w:val="30"/>
          <w:szCs w:val="30"/>
        </w:rPr>
        <w:t>2565</w:t>
      </w:r>
    </w:p>
    <w:p w14:paraId="654F023B" w14:textId="77777777" w:rsidR="00A57F81" w:rsidRPr="00D9006C" w:rsidRDefault="00A57F81" w:rsidP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7B3287FA" w14:textId="46BDBD00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006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7D7D89A6" w14:textId="77777777" w:rsidR="002B7C4B" w:rsidRPr="00D9006C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5C977AAE" w14:textId="58CBBF2D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บริษัทมีสัญญาซื้อขายกลีเซอรีนรวมจำนวน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ฉบับ กับกิจการที่เกี่ยวข้องกัน</w:t>
      </w:r>
      <w:r w:rsidR="00E637E7" w:rsidRPr="00D9006C">
        <w:rPr>
          <w:rFonts w:ascii="Angsana New" w:hAnsi="Angsana New"/>
          <w:sz w:val="30"/>
          <w:szCs w:val="30"/>
          <w:cs/>
        </w:rPr>
        <w:t>แห่งหนึ่ง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โดยตามสัญญากำหนดราคาขายอ้างอิงราคารีไฟน์กลีเซอรีนประกาศอ้างอิงรายสัปดาห์เฉลี่ยของ 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 w:rsidR="00AA1075" w:rsidRPr="00D9006C">
        <w:rPr>
          <w:rFonts w:ascii="Angsana New" w:hAnsi="Angsana New"/>
          <w:color w:val="000000"/>
          <w:sz w:val="30"/>
          <w:szCs w:val="30"/>
        </w:rPr>
        <w:br/>
      </w:r>
      <w:r w:rsidRPr="00D9006C">
        <w:rPr>
          <w:rFonts w:ascii="Angsana New" w:hAnsi="Angsana New"/>
          <w:color w:val="000000"/>
          <w:sz w:val="30"/>
          <w:szCs w:val="30"/>
          <w:cs/>
        </w:rPr>
        <w:t>ในรูปแบบบรรจุภัณฑ์ดรัม แบบส่งถึงท่าเรือต้นทาง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3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ไว้ในสัญญา และจะมีผลสิ้นสุดในเดือนธันวาคม </w:t>
      </w:r>
      <w:r w:rsidR="00AA1075" w:rsidRPr="00D9006C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โดยสัญญาทั้งหมดสามารถต่ออายุได้จนกระทั่งฝ่ายหนึ่งฝ่ายใด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บอกเลิกสัญญา</w:t>
      </w:r>
    </w:p>
    <w:p w14:paraId="15A34476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2"/>
          <w:szCs w:val="22"/>
        </w:rPr>
      </w:pPr>
    </w:p>
    <w:p w14:paraId="4085E3CB" w14:textId="77777777" w:rsidR="00A57F81" w:rsidRPr="00D9006C" w:rsidRDefault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9006C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A4A3E9A" w14:textId="5EBE2B09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006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สัญญาซื้อขายสาธารณูปการและบริการอื่นๆ</w:t>
      </w:r>
    </w:p>
    <w:p w14:paraId="04B2B426" w14:textId="77777777" w:rsidR="002B7C4B" w:rsidRPr="00D9006C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D50682C" w14:textId="2765CA00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9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6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2571</w:t>
      </w:r>
    </w:p>
    <w:p w14:paraId="3E38AFEB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0B92BBD" w14:textId="740EDE6A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กลุ่มบริษัทมีสัญญาซื้อขายสาธารณูปการเพื่อซื้อไอน้ำ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ไฟฟ้า และน้ำ รวม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3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ฉบับ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กับกิจการที่เกี่ยวข้องกันแห่งหนึ่ง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15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2566</w:t>
      </w:r>
    </w:p>
    <w:p w14:paraId="307D096E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  <w:cs/>
        </w:rPr>
      </w:pPr>
    </w:p>
    <w:p w14:paraId="7ACFBDA2" w14:textId="32DD8D14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20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และจะมีผลสิ้นสุดในเดือนมีนาคม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2582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9D31D02" w14:textId="77777777" w:rsidR="0008695E" w:rsidRPr="00D9006C" w:rsidRDefault="0008695E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EAAF71A" w14:textId="648D221E" w:rsidR="002C53B8" w:rsidRPr="00D9006C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บริษัทมีสัญญารับบริการบำรุงรักษาโครงสร้างสำหรับวางท่อกับกิจการที่เกี่ยวข้องกัน 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15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</w:t>
      </w:r>
      <w:r w:rsidR="000B19E9" w:rsidRPr="00D9006C">
        <w:rPr>
          <w:rFonts w:ascii="Angsana New" w:hAnsi="Angsana New"/>
          <w:color w:val="000000"/>
          <w:sz w:val="30"/>
          <w:szCs w:val="30"/>
        </w:rPr>
        <w:t>82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1562CCD1" w14:textId="77777777" w:rsidR="000B19E9" w:rsidRPr="00D9006C" w:rsidRDefault="000B19E9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3940DD" w14:textId="34AEDD38" w:rsidR="000B19E9" w:rsidRPr="00D9006C" w:rsidRDefault="000B19E9" w:rsidP="000B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Pr="00D9006C">
        <w:rPr>
          <w:rFonts w:ascii="Angsana New" w:hAnsi="Angsana New"/>
          <w:color w:val="000000"/>
          <w:sz w:val="30"/>
          <w:szCs w:val="30"/>
        </w:rPr>
        <w:t>15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581E41" w:rsidRPr="00D9006C">
        <w:rPr>
          <w:rFonts w:ascii="Angsana New" w:hAnsi="Angsana New"/>
          <w:color w:val="000000"/>
          <w:sz w:val="30"/>
          <w:szCs w:val="30"/>
        </w:rPr>
        <w:t>2582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28E47EC7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FD64EAD" w14:textId="13283DE2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15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3803B5" w:rsidRPr="00D900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7</w:t>
      </w:r>
      <w:r w:rsidR="003803B5" w:rsidRPr="00D9006C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นับแต่วันที่ที่มีผลบังคับตามที่ระบุไว้ในสัญญา และจะมีผลสิ้นสุดในเดือน</w:t>
      </w:r>
      <w:r w:rsidR="00DF57DB" w:rsidRPr="00D9006C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2580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81CB867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6B951F75" w14:textId="5A99BD24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กิจการที่เกี่ยวข้องกันแห่งหนึ่ง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และจะมีการต่ออายุอัตโนมัติทุกๆ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ปีจนกระทั่งทั้งสองฝ่ายตกลงยกเลิกร่วมกัน โดยมีอัตราค่าบริการตามเงื่อนไขที่ระบุไว้ในสัญญา</w:t>
      </w:r>
    </w:p>
    <w:p w14:paraId="42D2CF0E" w14:textId="7F86CDFF" w:rsidR="00A57F81" w:rsidRPr="00D9006C" w:rsidRDefault="00A57F81" w:rsidP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71999EAE" w14:textId="2D695A8B" w:rsidR="00C257DD" w:rsidRPr="00D9006C" w:rsidRDefault="00C257DD" w:rsidP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3DC35E8A" w14:textId="0B0E9805" w:rsidR="00C257DD" w:rsidRPr="00D9006C" w:rsidRDefault="00C257DD" w:rsidP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9EAC105" w14:textId="77777777" w:rsidR="00C257DD" w:rsidRPr="00D9006C" w:rsidRDefault="00C257DD" w:rsidP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52E4B8D3" w14:textId="0574D9FD" w:rsidR="002C53B8" w:rsidRPr="00D9006C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006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สัญญาบริการ</w:t>
      </w:r>
    </w:p>
    <w:p w14:paraId="17004071" w14:textId="77777777" w:rsidR="002B7C4B" w:rsidRPr="00D9006C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B935118" w14:textId="705F4D60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บริษัทมีสัญญาการให้บริการแก่บริษัทย่อยจำนวน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แห่ง เพื่อให้บริการงานสำนักงานและด้านต่างๆ 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</w:t>
      </w:r>
      <w:r w:rsidR="00C92D6C" w:rsidRPr="00D9006C">
        <w:rPr>
          <w:rFonts w:ascii="Angsana New" w:hAnsi="Angsana New"/>
          <w:color w:val="000000"/>
          <w:sz w:val="30"/>
          <w:szCs w:val="30"/>
          <w:cs/>
        </w:rPr>
        <w:t>แต่ละ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และจะมีผลสิ้นสุดในเดือนธันวาคม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2565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66A1A90C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  <w:cs/>
        </w:rPr>
      </w:pPr>
    </w:p>
    <w:p w14:paraId="4D9AC269" w14:textId="68185618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กลุ่มบริษัทมีสัญญาบริการกับบริษัทใหญ่ เพื่อรับบริการด้านงานสำนักงาน การทดสอบคุณภาพผลิตภัณฑ์ </w:t>
      </w:r>
      <w:r w:rsidR="006910B2" w:rsidRPr="00D9006C">
        <w:rPr>
          <w:rFonts w:ascii="Angsana New" w:hAnsi="Angsana New"/>
          <w:color w:val="000000"/>
          <w:sz w:val="30"/>
          <w:szCs w:val="30"/>
          <w:cs/>
        </w:rPr>
        <w:br/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และด้านต่างๆ 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และจะมีผลสิ้นสุดในเดือนธันวาคม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2565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225D2318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</w:rPr>
      </w:pPr>
    </w:p>
    <w:p w14:paraId="452114EE" w14:textId="09DAD10F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บริษัทมีสัญญาบริการซ่อมแซมบำรุงรักษาอาคารสถานที่กับกิจการที่เกี่ยวข้องกันแห่งหนึ่ง โดยสัญญามีระยะเวลา </w:t>
      </w:r>
      <w:r w:rsidR="00AA1075" w:rsidRPr="00D9006C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และจะมีผลสิ้นสุดในเดือนมิถุนายน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2566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39F3FC29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  <w:cs/>
        </w:rPr>
      </w:pPr>
    </w:p>
    <w:p w14:paraId="212CBFAF" w14:textId="4755476F" w:rsidR="002C53B8" w:rsidRPr="00D9006C" w:rsidRDefault="002C53B8" w:rsidP="006910B2">
      <w:pPr>
        <w:tabs>
          <w:tab w:val="clear" w:pos="227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</w:t>
      </w:r>
      <w:r w:rsidR="006910B2" w:rsidRPr="00D9006C">
        <w:rPr>
          <w:rFonts w:ascii="Angsana New" w:hAnsi="Angsana New"/>
          <w:color w:val="000000"/>
          <w:sz w:val="30"/>
          <w:szCs w:val="30"/>
          <w:cs/>
        </w:rPr>
        <w:br/>
      </w:r>
      <w:r w:rsidRPr="00D9006C">
        <w:rPr>
          <w:rFonts w:ascii="Angsana New" w:hAnsi="Angsana New"/>
          <w:color w:val="000000"/>
          <w:sz w:val="30"/>
          <w:szCs w:val="30"/>
          <w:cs/>
        </w:rPr>
        <w:t>รับบริการรักษาความปลอดภัยและป้องกันอัคคีภัยแก่ทรัพย์สิน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2565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EE0A8FC" w14:textId="77777777" w:rsidR="006910B2" w:rsidRPr="00D9006C" w:rsidRDefault="006910B2" w:rsidP="0069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</w:rPr>
      </w:pPr>
    </w:p>
    <w:p w14:paraId="4CC27284" w14:textId="44409710" w:rsidR="002C53B8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บริษัทมีสัญญาจ้างเหมาบริการพนักงานตรวจสอบความปลอดภัยกับกิจการที่เกี่ยวข้องกันแห่งหนึ่ง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2565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</w:t>
      </w:r>
      <w:r w:rsidR="006910B2" w:rsidRPr="00D9006C">
        <w:rPr>
          <w:rFonts w:ascii="Angsana New" w:hAnsi="Angsana New"/>
          <w:color w:val="000000"/>
          <w:sz w:val="30"/>
          <w:szCs w:val="30"/>
          <w:cs/>
        </w:rPr>
        <w:br/>
      </w:r>
      <w:r w:rsidRPr="00D9006C">
        <w:rPr>
          <w:rFonts w:ascii="Angsana New" w:hAnsi="Angsana New"/>
          <w:color w:val="000000"/>
          <w:sz w:val="30"/>
          <w:szCs w:val="30"/>
          <w:cs/>
        </w:rPr>
        <w:t>ในสัญญา</w:t>
      </w:r>
    </w:p>
    <w:p w14:paraId="65B9BE7D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</w:rPr>
      </w:pPr>
    </w:p>
    <w:p w14:paraId="347DAB1A" w14:textId="393E753C" w:rsidR="0008695E" w:rsidRPr="00D9006C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บริษัทมีสัญญาบริหารจัดการควบคุมภาวะฉุกเฉินกับกิจการที่เกี่ยวข้องกันแห่งหนึ่งจำนวน </w:t>
      </w:r>
      <w:r w:rsidR="00AA1075" w:rsidRPr="00D9006C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Pr="00D9006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ฉบับ ซึ่งจะให้บริการที่ปรึกษาและจัดฝึกอบรมด้านความปลอดภัย อาชีวอนามัยและสิ่งแวดล้อม และจัดตั้งศูนย์ควบคุมภาวะฉุกเฉิน โดยสัญญามีระยะเวลา </w:t>
      </w:r>
      <w:r w:rsidR="00AA1075" w:rsidRPr="00D9006C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D9006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>นับแต่วันที่ที่มีผลบังคับตามที่ระบุไว้ในแต่ละสัญญา และจะมีผลสิ้นสุดในเดือน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2566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="00D030CE" w:rsidRPr="00D9006C">
        <w:rPr>
          <w:rFonts w:ascii="Angsana New" w:hAnsi="Angsana New"/>
          <w:color w:val="000000"/>
          <w:sz w:val="30"/>
          <w:szCs w:val="30"/>
          <w:cs/>
        </w:rPr>
        <w:t xml:space="preserve">และเดือนมีนาคม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2568</w:t>
      </w:r>
      <w:r w:rsidR="00D030CE" w:rsidRPr="00D900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D399B" w:rsidRPr="00D9006C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="00E637E7" w:rsidRPr="00D9006C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25574B2" w14:textId="77777777" w:rsidR="00A57F81" w:rsidRPr="00D9006C" w:rsidRDefault="00A57F81" w:rsidP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</w:rPr>
      </w:pPr>
    </w:p>
    <w:p w14:paraId="5ECE3478" w14:textId="29611CE7" w:rsidR="00795228" w:rsidRPr="00D9006C" w:rsidRDefault="002C53B8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 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 และจัดเตรียมอุปกรณ์กู้ภัย</w:t>
      </w:r>
      <w:r w:rsidRPr="00D9006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AA1075" w:rsidRPr="00D9006C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D9006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และจะมีผลสิ้นสุดในเดือนมกราคม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2568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430A5396" w14:textId="7EA07D51" w:rsidR="0008695E" w:rsidRPr="00D9006C" w:rsidRDefault="002C53B8" w:rsidP="00A57F81">
      <w:pPr>
        <w:spacing w:line="240" w:lineRule="auto"/>
        <w:ind w:left="540"/>
        <w:jc w:val="thaiDistribute"/>
        <w:rPr>
          <w:rFonts w:asciiTheme="majorBidi" w:hAnsiTheme="majorBidi" w:cstheme="majorBidi"/>
          <w:sz w:val="4"/>
          <w:szCs w:val="4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บริษัทมีสัญญาบริการน้ำดับเพลิงกับกิจการที่เกี่ยวข้องกันแห่งหนึ่ง ซึ่งจะได้รับบริการน้ำดับเพลิง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อุปกรณ์ระบบ</w:t>
      </w:r>
      <w:r w:rsidRPr="00D9006C">
        <w:rPr>
          <w:rFonts w:ascii="Angsana New" w:hAnsi="Angsana New"/>
          <w:color w:val="000000"/>
          <w:spacing w:val="2"/>
          <w:sz w:val="30"/>
          <w:szCs w:val="30"/>
          <w:cs/>
        </w:rPr>
        <w:t>น้ำดับเพลิง และการดูแลรักษาอุปกรณ์ระบบน้ำดับเพลิงภายในโรงงานแห่งที่</w:t>
      </w:r>
      <w:r w:rsidRPr="00D9006C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eastAsia="Yu Mincho" w:hAnsi="Angsana New"/>
          <w:color w:val="000000"/>
          <w:sz w:val="30"/>
          <w:szCs w:val="30"/>
          <w:cs/>
          <w:lang w:eastAsia="ja-JP"/>
        </w:rPr>
        <w:t>โดย</w:t>
      </w:r>
      <w:r w:rsidRPr="00D9006C">
        <w:rPr>
          <w:rFonts w:ascii="Angsana New" w:hAnsi="Angsana New"/>
          <w:color w:val="000000"/>
          <w:spacing w:val="2"/>
          <w:sz w:val="30"/>
          <w:szCs w:val="30"/>
          <w:cs/>
        </w:rPr>
        <w:t>สัญญามีระยะเวลา</w:t>
      </w:r>
      <w:r w:rsidRPr="00D9006C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D9006C">
        <w:rPr>
          <w:rFonts w:ascii="Angsana New" w:hAnsi="Angsana New"/>
          <w:color w:val="000000"/>
          <w:spacing w:val="-6"/>
          <w:sz w:val="30"/>
          <w:szCs w:val="30"/>
        </w:rPr>
        <w:t>15</w:t>
      </w:r>
      <w:r w:rsidRPr="00D9006C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D9006C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pacing w:val="2"/>
          <w:sz w:val="30"/>
          <w:szCs w:val="30"/>
          <w:cs/>
        </w:rPr>
        <w:t>นับ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แต่วันที่ที่มีผลบังคับตามที่ระบุไว้ในสัญญา และจะมีผลสิ้นสุดในเดือนธันวาคม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2577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B09BF37" w14:textId="77777777" w:rsidR="00CF261C" w:rsidRPr="00D9006C" w:rsidRDefault="00CF261C" w:rsidP="0008695E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4FE20D" w14:textId="4119EF9A" w:rsidR="002C53B8" w:rsidRPr="00D9006C" w:rsidRDefault="002C53B8" w:rsidP="0008695E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006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5D375A9D" w14:textId="77777777" w:rsidR="002B7C4B" w:rsidRPr="00D9006C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6FCBF533" w14:textId="21FEE19F" w:rsidR="0008695E" w:rsidRPr="00D9006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บริษัทมีสัญญาเช่าที่ดินกับบริษัทใหญ่</w:t>
      </w:r>
      <w:r w:rsidR="00AB169D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AB169D" w:rsidRPr="00D9006C">
        <w:rPr>
          <w:rFonts w:ascii="Angsana New" w:hAnsi="Angsana New"/>
          <w:color w:val="000000"/>
          <w:sz w:val="30"/>
          <w:szCs w:val="30"/>
        </w:rPr>
        <w:t>3</w:t>
      </w:r>
      <w:r w:rsidR="00AB169D">
        <w:rPr>
          <w:rFonts w:ascii="Angsana New" w:hAnsi="Angsana New"/>
          <w:color w:val="000000"/>
          <w:sz w:val="30"/>
          <w:szCs w:val="30"/>
        </w:rPr>
        <w:t xml:space="preserve"> </w:t>
      </w:r>
      <w:r w:rsidR="00AB169D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5971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9712D">
        <w:rPr>
          <w:rFonts w:ascii="Angsana New" w:hAnsi="Angsana New"/>
          <w:color w:val="000000"/>
          <w:sz w:val="30"/>
          <w:szCs w:val="30"/>
        </w:rPr>
        <w:t>17</w:t>
      </w:r>
      <w:r w:rsidR="00477BD3">
        <w:rPr>
          <w:rFonts w:ascii="Angsana New" w:hAnsi="Angsana New"/>
          <w:color w:val="000000"/>
          <w:sz w:val="30"/>
          <w:szCs w:val="30"/>
        </w:rPr>
        <w:t xml:space="preserve"> </w:t>
      </w:r>
      <w:r w:rsidR="00477BD3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9712D">
        <w:rPr>
          <w:rFonts w:ascii="Angsana New" w:hAnsi="Angsana New"/>
          <w:color w:val="000000"/>
          <w:sz w:val="30"/>
          <w:szCs w:val="30"/>
        </w:rPr>
        <w:t xml:space="preserve"> </w:t>
      </w:r>
      <w:r w:rsidR="0059712D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30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</w:t>
      </w:r>
      <w:r w:rsidR="0059712D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ระบุไว้ใน</w:t>
      </w:r>
      <w:r w:rsidR="0059712D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และจะมีผลสิ้นสุดในเดือนกรกฎาคม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2579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โดยมีอัตราค่าเช่าตามที่ระบุไว้ใน</w:t>
      </w:r>
      <w:r w:rsidR="0059712D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และสามารถขยายสัญญาต่อไปอีกเป็นระยะเวลา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20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1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ปีก่อนสิ้นสุดสัญญาเช่า</w:t>
      </w:r>
    </w:p>
    <w:p w14:paraId="05188F35" w14:textId="77777777" w:rsidR="0008695E" w:rsidRPr="00D9006C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7E1B091" w14:textId="5F22AD14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บริษัทมีสัญญาเช่าพื้นที่และบริการสำนักงานกับกิจการที่เกี่ยวข้องกัน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แห่ง โดยสัญญามีระยะเวลา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3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ปี และจะ</w:t>
      </w:r>
      <w:r w:rsidRPr="00D9006C">
        <w:rPr>
          <w:rFonts w:ascii="Angsana New" w:hAnsi="Angsana New"/>
          <w:color w:val="000000"/>
          <w:spacing w:val="-6"/>
          <w:sz w:val="30"/>
          <w:szCs w:val="30"/>
          <w:cs/>
        </w:rPr>
        <w:t>มี</w:t>
      </w:r>
      <w:r w:rsidR="00A53B42" w:rsidRPr="00D9006C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ผลสิ้นสุดในเดือนกันยายน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2565</w:t>
      </w:r>
      <w:r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และเดือนสิงหาคม </w:t>
      </w:r>
      <w:r w:rsidR="00AA1075" w:rsidRPr="00D9006C">
        <w:rPr>
          <w:rFonts w:ascii="Angsana New" w:hAnsi="Angsana New"/>
          <w:color w:val="000000"/>
          <w:sz w:val="30"/>
          <w:szCs w:val="30"/>
        </w:rPr>
        <w:t>2566</w:t>
      </w:r>
      <w:r w:rsidRPr="00D900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D399B" w:rsidRPr="00D9006C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D9006C">
        <w:rPr>
          <w:rFonts w:ascii="Angsana New" w:hAnsi="Angsana New"/>
          <w:color w:val="000000"/>
          <w:sz w:val="30"/>
          <w:szCs w:val="30"/>
          <w:cs/>
        </w:rPr>
        <w:t>โดยมีอัตราค่าเช่าและค่าบริการ และเงื่อนไข</w:t>
      </w:r>
      <w:r w:rsidR="007D399B" w:rsidRPr="00D9006C">
        <w:rPr>
          <w:rFonts w:ascii="Angsana New" w:hAnsi="Angsana New"/>
          <w:color w:val="000000"/>
          <w:sz w:val="30"/>
          <w:szCs w:val="30"/>
          <w:cs/>
        </w:rPr>
        <w:br/>
      </w:r>
      <w:r w:rsidRPr="00D9006C">
        <w:rPr>
          <w:rFonts w:ascii="Angsana New" w:hAnsi="Angsana New"/>
          <w:color w:val="000000"/>
          <w:sz w:val="30"/>
          <w:szCs w:val="30"/>
          <w:cs/>
        </w:rPr>
        <w:t>ข้อผูกพันเป็นไปตามที่กำหนดในสัญญา</w:t>
      </w:r>
      <w:r w:rsidR="0050770C" w:rsidRPr="00D9006C">
        <w:rPr>
          <w:rFonts w:ascii="Angsana New" w:hAnsi="Angsana New"/>
          <w:color w:val="000000"/>
          <w:sz w:val="30"/>
          <w:szCs w:val="30"/>
        </w:rPr>
        <w:t xml:space="preserve"> </w:t>
      </w:r>
      <w:r w:rsidR="0050770C" w:rsidRPr="00D9006C">
        <w:rPr>
          <w:rFonts w:ascii="Angsana New" w:hAnsi="Angsana New"/>
          <w:color w:val="000000"/>
          <w:sz w:val="30"/>
          <w:szCs w:val="30"/>
          <w:cs/>
        </w:rPr>
        <w:t>ขณะนี้บริษัทอยู่ในระหว่างดำเนินการต่อสัญญา</w:t>
      </w:r>
    </w:p>
    <w:p w14:paraId="55C76800" w14:textId="77777777" w:rsidR="0008695E" w:rsidRPr="00A57F81" w:rsidRDefault="0008695E" w:rsidP="00EF6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  <w:cs/>
        </w:rPr>
      </w:pPr>
    </w:p>
    <w:p w14:paraId="183F7A2D" w14:textId="5DEDA8BB" w:rsidR="002C53B8" w:rsidRPr="006F3460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346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สัญญาเงินกู้ยืมและสัญญาเงินให้กู้ยืม</w:t>
      </w:r>
    </w:p>
    <w:p w14:paraId="139DD541" w14:textId="77777777" w:rsidR="002B7C4B" w:rsidRPr="00A57F81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32F9902" w14:textId="06CACAE3" w:rsidR="00594BFC" w:rsidRDefault="002C53B8" w:rsidP="0008695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บริษัทมีสัญญาเงินกู้ยืมและเงินให้กู้ยืมระยะสั้น ชนิดไม่ผูกพันและไม่มีหลักประกันกับบริษัทย่อย เป็นวงเงินกู้ยืมและวงเงินให้กู้ยืมจำนวน </w:t>
      </w:r>
      <w:r w:rsidR="00AA1075" w:rsidRPr="00AA1075">
        <w:rPr>
          <w:rFonts w:ascii="Angsana New" w:hAnsi="Angsana New"/>
          <w:color w:val="000000"/>
          <w:sz w:val="30"/>
          <w:szCs w:val="30"/>
          <w:lang w:val="en-US" w:bidi="th-TH"/>
        </w:rPr>
        <w:t>500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 </w:t>
      </w:r>
      <w:r w:rsidR="00AA1075" w:rsidRPr="00AA1075">
        <w:rPr>
          <w:rFonts w:ascii="Angsana New" w:hAnsi="Angsana New"/>
          <w:color w:val="000000"/>
          <w:sz w:val="30"/>
          <w:szCs w:val="30"/>
          <w:lang w:val="en-US" w:bidi="th-TH"/>
        </w:rPr>
        <w:t>200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 โดยสัญญามีระยะเวลา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ปี และจะมีผลสิ้นสุดในเดือนธันวาคม </w:t>
      </w:r>
      <w:r w:rsidR="00AA1075" w:rsidRPr="00AA1075">
        <w:rPr>
          <w:rFonts w:ascii="Angsana New" w:hAnsi="Angsana New"/>
          <w:color w:val="000000"/>
          <w:sz w:val="30"/>
          <w:szCs w:val="30"/>
          <w:lang w:val="en-US" w:bidi="th-TH"/>
        </w:rPr>
        <w:t>2566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เงินกู้ยืมและเงินให้กู้ยืมดังกล่าวมีอัตราดอกเบี้ยอ้างอิงตามตลาด โดยใช้อัตราดอกเบี้ยเงินกู้ยืมระยะสั้น </w:t>
      </w:r>
      <w:r w:rsidRPr="006F3460">
        <w:rPr>
          <w:rFonts w:ascii="Angsana New" w:hAnsi="Angsana New"/>
          <w:color w:val="000000"/>
          <w:sz w:val="30"/>
          <w:szCs w:val="30"/>
        </w:rPr>
        <w:t>BIBOR</w:t>
      </w:r>
      <w:r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หรือ </w:t>
      </w:r>
      <w:r w:rsidRPr="006F3460">
        <w:rPr>
          <w:rFonts w:ascii="Angsana New" w:hAnsi="Angsana New"/>
          <w:color w:val="000000"/>
          <w:sz w:val="30"/>
          <w:szCs w:val="30"/>
          <w:lang w:val="en-US" w:bidi="th-TH"/>
        </w:rPr>
        <w:t>LIBOR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บวกส่วนต่างอัตราดอกเบี้</w:t>
      </w:r>
      <w:r w:rsidR="002B7C4B"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>ย</w:t>
      </w:r>
    </w:p>
    <w:p w14:paraId="766D4EDC" w14:textId="77777777" w:rsidR="0008695E" w:rsidRPr="00A57F81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CBBA8EE" w14:textId="77777777" w:rsidR="00686947" w:rsidRDefault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A30FAA1" w14:textId="38C5863D" w:rsidR="00C648E7" w:rsidRPr="00686947" w:rsidRDefault="00C648E7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3FCC4E9" w14:textId="77777777" w:rsidR="001548A1" w:rsidRPr="00686947" w:rsidRDefault="001548A1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4"/>
        <w:gridCol w:w="936"/>
        <w:gridCol w:w="144"/>
        <w:gridCol w:w="1152"/>
        <w:gridCol w:w="180"/>
        <w:gridCol w:w="1152"/>
        <w:gridCol w:w="180"/>
        <w:gridCol w:w="1152"/>
        <w:gridCol w:w="180"/>
        <w:gridCol w:w="1080"/>
      </w:tblGrid>
      <w:tr w:rsidR="005043D0" w:rsidRPr="005B4056" w14:paraId="2996A40C" w14:textId="77777777" w:rsidTr="005043D0">
        <w:tc>
          <w:tcPr>
            <w:tcW w:w="2880" w:type="dxa"/>
          </w:tcPr>
          <w:p w14:paraId="2F31A3BE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5EE3E0E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</w:tcPr>
          <w:p w14:paraId="5E5780C5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" w:type="dxa"/>
          </w:tcPr>
          <w:p w14:paraId="0B511688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6F476E90" w14:textId="1C8A93B4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22698C04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017CBE21" w14:textId="7BB28F23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043D0" w:rsidRPr="005B4056" w14:paraId="5B4AF631" w14:textId="77777777" w:rsidTr="005043D0">
        <w:tc>
          <w:tcPr>
            <w:tcW w:w="2880" w:type="dxa"/>
          </w:tcPr>
          <w:p w14:paraId="10D3EB5C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E0CC216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3F5FA9A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78DBB4D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F8D71B" w14:textId="34167800" w:rsidR="005043D0" w:rsidRPr="000F65CE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30</w:t>
            </w:r>
            <w:r w:rsidR="00B60D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3BF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160E080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C918975" w14:textId="34DEAC0A" w:rsidR="005043D0" w:rsidRPr="00160F2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31</w:t>
            </w:r>
            <w:r w:rsidR="005043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43D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6532A1D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F8387DB" w14:textId="189DA577" w:rsidR="005043D0" w:rsidRPr="00160F26" w:rsidRDefault="004C3BFC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FFB6ED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1957D3" w14:textId="7C0973C1" w:rsidR="005043D0" w:rsidRPr="00160F2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31</w:t>
            </w:r>
            <w:r w:rsidR="005043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43D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043D0" w:rsidRPr="005B4056" w14:paraId="26E836FC" w14:textId="77777777" w:rsidTr="005043D0">
        <w:tc>
          <w:tcPr>
            <w:tcW w:w="2880" w:type="dxa"/>
          </w:tcPr>
          <w:p w14:paraId="3D97E1A1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CAE7C19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97DC3BA" w14:textId="18C53432" w:rsidR="005043D0" w:rsidRPr="005043D0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43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dxa"/>
          </w:tcPr>
          <w:p w14:paraId="2293267A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6B7A426" w14:textId="2A50EF73" w:rsidR="005043D0" w:rsidRPr="00160F2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21044B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AE9DD1" w14:textId="320312A0" w:rsidR="005043D0" w:rsidRPr="00160F2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CE93C55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ABC67D0" w14:textId="6558613F" w:rsidR="005043D0" w:rsidRPr="00160F2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E775BA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9C07E9" w14:textId="744424F6" w:rsidR="005043D0" w:rsidRPr="00160F2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043D0" w:rsidRPr="005B4056" w14:paraId="42E3D183" w14:textId="77777777" w:rsidTr="005043D0">
        <w:tc>
          <w:tcPr>
            <w:tcW w:w="2880" w:type="dxa"/>
          </w:tcPr>
          <w:p w14:paraId="3BAA4869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529D741" w14:textId="77777777" w:rsidR="005043D0" w:rsidRPr="007D3307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42F545B6" w14:textId="77777777" w:rsidR="005043D0" w:rsidRPr="007D3307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343F2683" w14:textId="77777777" w:rsidR="005043D0" w:rsidRPr="007D3307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6BC6C0EA" w14:textId="0237DDA8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33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7B5E" w:rsidRPr="005B4056" w14:paraId="3BC6B529" w14:textId="77777777" w:rsidTr="005043D0">
        <w:tc>
          <w:tcPr>
            <w:tcW w:w="2880" w:type="dxa"/>
          </w:tcPr>
          <w:p w14:paraId="427C3EFD" w14:textId="0424B773" w:rsidR="00557B5E" w:rsidRPr="005B4056" w:rsidRDefault="00557B5E" w:rsidP="00557B5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34104351" w14:textId="77777777" w:rsidR="00557B5E" w:rsidRPr="003C439B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CB831A4" w14:textId="5972216B" w:rsidR="00557B5E" w:rsidRPr="005043D0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A107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" w:type="dxa"/>
          </w:tcPr>
          <w:p w14:paraId="440EA952" w14:textId="77777777" w:rsidR="00557B5E" w:rsidRPr="003C439B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04FD46" w14:textId="2E28B445" w:rsidR="00557B5E" w:rsidRPr="00AA1075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7B5E">
              <w:rPr>
                <w:rFonts w:ascii="Angsana New" w:hAnsi="Angsana New"/>
                <w:sz w:val="30"/>
                <w:szCs w:val="30"/>
              </w:rPr>
              <w:t xml:space="preserve"> 657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752466" w14:textId="77777777" w:rsidR="00557B5E" w:rsidRPr="00AA1075" w:rsidRDefault="00557B5E" w:rsidP="00557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48014B8" w14:textId="62B30ADD" w:rsidR="00557B5E" w:rsidRPr="00AA1075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1,227</w:t>
            </w:r>
          </w:p>
        </w:tc>
        <w:tc>
          <w:tcPr>
            <w:tcW w:w="180" w:type="dxa"/>
          </w:tcPr>
          <w:p w14:paraId="70A7D984" w14:textId="77777777" w:rsidR="00557B5E" w:rsidRPr="00AA1075" w:rsidRDefault="00557B5E" w:rsidP="00557B5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67E7C4" w14:textId="3FA06E78" w:rsidR="00557B5E" w:rsidRPr="00AA1075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7B5E">
              <w:rPr>
                <w:rFonts w:ascii="Angsana New" w:hAnsi="Angsana New"/>
                <w:sz w:val="30"/>
                <w:szCs w:val="30"/>
              </w:rPr>
              <w:t xml:space="preserve"> 848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330578" w14:textId="77777777" w:rsidR="00557B5E" w:rsidRPr="005B4056" w:rsidRDefault="00557B5E" w:rsidP="00557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94351E" w14:textId="6F8F90CF" w:rsidR="00557B5E" w:rsidRPr="005B4056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557B5E" w:rsidRPr="005B4056" w14:paraId="22EA5125" w14:textId="77777777" w:rsidTr="005043D0">
        <w:tc>
          <w:tcPr>
            <w:tcW w:w="2880" w:type="dxa"/>
          </w:tcPr>
          <w:p w14:paraId="5120C9FF" w14:textId="61F5118B" w:rsidR="00557B5E" w:rsidRPr="005B4056" w:rsidRDefault="00557B5E" w:rsidP="00557B5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4" w:type="dxa"/>
          </w:tcPr>
          <w:p w14:paraId="08C38892" w14:textId="77777777" w:rsidR="00557B5E" w:rsidRPr="003C439B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6542141" w14:textId="77777777" w:rsidR="00557B5E" w:rsidRPr="003C439B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827D582" w14:textId="77777777" w:rsidR="00557B5E" w:rsidRPr="003C439B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1F22F40" w14:textId="6A988FE2" w:rsidR="00557B5E" w:rsidRPr="00AA1075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7B5E">
              <w:rPr>
                <w:rFonts w:ascii="Angsana New" w:hAnsi="Angsana New"/>
                <w:sz w:val="30"/>
                <w:szCs w:val="30"/>
              </w:rPr>
              <w:t xml:space="preserve"> 1,060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0B8E80" w14:textId="77777777" w:rsidR="00557B5E" w:rsidRPr="00AA1075" w:rsidRDefault="00557B5E" w:rsidP="00557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D66C634" w14:textId="6D296510" w:rsidR="00557B5E" w:rsidRPr="00AA1075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1,154</w:t>
            </w:r>
          </w:p>
        </w:tc>
        <w:tc>
          <w:tcPr>
            <w:tcW w:w="180" w:type="dxa"/>
          </w:tcPr>
          <w:p w14:paraId="0ACE7C8E" w14:textId="77777777" w:rsidR="00557B5E" w:rsidRPr="00AA1075" w:rsidRDefault="00557B5E" w:rsidP="00557B5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E8D07E3" w14:textId="08BAC30B" w:rsidR="00557B5E" w:rsidRPr="00AA1075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7B5E">
              <w:rPr>
                <w:rFonts w:ascii="Angsana New" w:hAnsi="Angsana New"/>
                <w:sz w:val="30"/>
                <w:szCs w:val="30"/>
              </w:rPr>
              <w:t xml:space="preserve"> 375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74610F" w14:textId="77777777" w:rsidR="00557B5E" w:rsidRPr="005B4056" w:rsidRDefault="00557B5E" w:rsidP="00557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2BC753C" w14:textId="1774AC89" w:rsidR="00557B5E" w:rsidRPr="005B4056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574</w:t>
            </w:r>
          </w:p>
        </w:tc>
      </w:tr>
      <w:tr w:rsidR="00557B5E" w:rsidRPr="005B4056" w14:paraId="6542DC7D" w14:textId="77777777" w:rsidTr="005043D0">
        <w:tc>
          <w:tcPr>
            <w:tcW w:w="2880" w:type="dxa"/>
          </w:tcPr>
          <w:p w14:paraId="1237C3D3" w14:textId="77777777" w:rsidR="00557B5E" w:rsidRPr="005B4056" w:rsidRDefault="00557B5E" w:rsidP="00557B5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4B7F7DAE" w14:textId="77777777" w:rsidR="00557B5E" w:rsidRPr="003C439B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C6AC2E0" w14:textId="77777777" w:rsidR="00557B5E" w:rsidRPr="003C439B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7E6018B" w14:textId="77777777" w:rsidR="00557B5E" w:rsidRPr="003C439B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0601ECB" w14:textId="5F360506" w:rsidR="00557B5E" w:rsidRPr="00557B5E" w:rsidRDefault="00581E41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1E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57B5E" w:rsidRPr="00557B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1E41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89FA83" w14:textId="77777777" w:rsidR="00557B5E" w:rsidRPr="00557B5E" w:rsidRDefault="00557B5E" w:rsidP="00557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25C1FE1" w14:textId="0525A185" w:rsidR="00557B5E" w:rsidRPr="00557B5E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B5E">
              <w:rPr>
                <w:rFonts w:ascii="Angsana New" w:hAnsi="Angsana New"/>
                <w:b/>
                <w:bCs/>
                <w:sz w:val="30"/>
                <w:szCs w:val="30"/>
              </w:rPr>
              <w:t>2,381</w:t>
            </w:r>
          </w:p>
        </w:tc>
        <w:tc>
          <w:tcPr>
            <w:tcW w:w="180" w:type="dxa"/>
          </w:tcPr>
          <w:p w14:paraId="233FA3A4" w14:textId="77777777" w:rsidR="00557B5E" w:rsidRPr="00557B5E" w:rsidRDefault="00557B5E" w:rsidP="00557B5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B7584E9" w14:textId="7FD9417A" w:rsidR="00557B5E" w:rsidRPr="00557B5E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B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1,223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78B4ED" w14:textId="77777777" w:rsidR="00557B5E" w:rsidRPr="00557B5E" w:rsidRDefault="00557B5E" w:rsidP="00557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FC1B4D4" w14:textId="73337364" w:rsidR="00557B5E" w:rsidRPr="00557B5E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B5E">
              <w:rPr>
                <w:rFonts w:ascii="Angsana New" w:hAnsi="Angsana New"/>
                <w:b/>
                <w:bCs/>
                <w:sz w:val="30"/>
                <w:szCs w:val="30"/>
              </w:rPr>
              <w:t>2,456</w:t>
            </w:r>
          </w:p>
        </w:tc>
      </w:tr>
      <w:tr w:rsidR="005043D0" w:rsidRPr="005B4056" w14:paraId="3898CE33" w14:textId="77777777" w:rsidTr="005043D0">
        <w:tc>
          <w:tcPr>
            <w:tcW w:w="2880" w:type="dxa"/>
          </w:tcPr>
          <w:p w14:paraId="51119F72" w14:textId="34CABDC2" w:rsidR="005043D0" w:rsidRPr="005B4056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0F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</w:tcPr>
          <w:p w14:paraId="68950476" w14:textId="77777777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23E6E59" w14:textId="77777777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B9404EA" w14:textId="77777777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1EB1CE" w14:textId="4DD6269C" w:rsidR="005043D0" w:rsidRPr="00AA1075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097FA10" w14:textId="77777777" w:rsidR="005043D0" w:rsidRPr="00AA1075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1610390" w14:textId="77777777" w:rsidR="005043D0" w:rsidRPr="00AA1075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D29DA8" w14:textId="77777777" w:rsidR="005043D0" w:rsidRPr="00AA1075" w:rsidRDefault="005043D0" w:rsidP="000F65CE">
            <w:pPr>
              <w:tabs>
                <w:tab w:val="clear" w:pos="907"/>
                <w:tab w:val="decimal" w:pos="903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7F6F08D" w14:textId="77777777" w:rsidR="005043D0" w:rsidRPr="00AA1075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7725BE" w14:textId="77777777" w:rsidR="005043D0" w:rsidRPr="005B4056" w:rsidRDefault="005043D0" w:rsidP="000F65CE">
            <w:pPr>
              <w:tabs>
                <w:tab w:val="clear" w:pos="907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EFBFAA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3D0" w:rsidRPr="005B4056" w14:paraId="73BB22D2" w14:textId="77777777" w:rsidTr="005043D0">
        <w:tc>
          <w:tcPr>
            <w:tcW w:w="2880" w:type="dxa"/>
          </w:tcPr>
          <w:p w14:paraId="592B54AA" w14:textId="60DE7851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dxa"/>
          </w:tcPr>
          <w:p w14:paraId="1E79CE5A" w14:textId="77777777" w:rsid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E598C8D" w14:textId="77777777" w:rsid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2E117FB" w14:textId="77777777" w:rsid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E5BEB4D" w14:textId="25267414" w:rsidR="005043D0" w:rsidRPr="00AA1075" w:rsidRDefault="00557B5E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5ED83D" w14:textId="77777777" w:rsidR="005043D0" w:rsidRPr="00AA1075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C9A9252" w14:textId="29A093F6" w:rsidR="005043D0" w:rsidRPr="00AA1075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EC3ECA" w14:textId="77777777" w:rsidR="005043D0" w:rsidRPr="00AA1075" w:rsidRDefault="005043D0" w:rsidP="000F65CE">
            <w:pPr>
              <w:tabs>
                <w:tab w:val="clear" w:pos="907"/>
                <w:tab w:val="decimal" w:pos="903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2318D8C" w14:textId="4F3FDFA8" w:rsidR="005043D0" w:rsidRPr="00AA1075" w:rsidRDefault="00557B5E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0FF63F" w14:textId="77777777" w:rsidR="005043D0" w:rsidRPr="005B4056" w:rsidRDefault="005043D0" w:rsidP="000F65CE">
            <w:pPr>
              <w:tabs>
                <w:tab w:val="clear" w:pos="907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966B1AD" w14:textId="4C002359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3D0" w:rsidRPr="005B4056" w14:paraId="030E5F6F" w14:textId="77777777" w:rsidTr="005043D0">
        <w:tc>
          <w:tcPr>
            <w:tcW w:w="2880" w:type="dxa"/>
          </w:tcPr>
          <w:p w14:paraId="6D33BE8F" w14:textId="77777777" w:rsidR="005043D0" w:rsidRPr="005B4056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dxa"/>
          </w:tcPr>
          <w:p w14:paraId="68889CF1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5E43788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F5394F0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25FEB" w14:textId="2E64D976" w:rsidR="005043D0" w:rsidRPr="00AA1075" w:rsidRDefault="00557B5E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B5E">
              <w:rPr>
                <w:rFonts w:ascii="Angsana New" w:hAnsi="Angsana New"/>
                <w:b/>
                <w:bCs/>
                <w:sz w:val="30"/>
                <w:szCs w:val="30"/>
              </w:rPr>
              <w:t>1,717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C6B0D5" w14:textId="77777777" w:rsidR="005043D0" w:rsidRPr="00AA1075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ABBF6" w14:textId="3FDE1D36" w:rsidR="005043D0" w:rsidRPr="00AA1075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043D0" w:rsidRPr="00AA10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</w:tcPr>
          <w:p w14:paraId="0E89AB61" w14:textId="77777777" w:rsidR="005043D0" w:rsidRPr="00AA1075" w:rsidRDefault="005043D0" w:rsidP="000F65C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06800" w14:textId="09A3EBE6" w:rsidR="005043D0" w:rsidRPr="00AA1075" w:rsidRDefault="00557B5E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B5E">
              <w:rPr>
                <w:rFonts w:ascii="Angsana New" w:hAnsi="Angsana New"/>
                <w:b/>
                <w:bCs/>
                <w:sz w:val="30"/>
                <w:szCs w:val="30"/>
              </w:rPr>
              <w:t>1,223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22B7F2" w14:textId="77777777" w:rsidR="005043D0" w:rsidRPr="005B4056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780A1" w14:textId="66C9C8F4" w:rsidR="005043D0" w:rsidRPr="005B405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043D0" w:rsidRPr="005B40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</w:tr>
      <w:tr w:rsidR="005043D0" w:rsidRPr="005043D0" w14:paraId="192FE687" w14:textId="77777777" w:rsidTr="005043D0">
        <w:tc>
          <w:tcPr>
            <w:tcW w:w="2880" w:type="dxa"/>
          </w:tcPr>
          <w:p w14:paraId="35799DF1" w14:textId="77777777" w:rsidR="005043D0" w:rsidRPr="005043D0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43FF685" w14:textId="77777777" w:rsidR="005043D0" w:rsidRP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25FAB702" w14:textId="77777777" w:rsidR="005043D0" w:rsidRP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705D459F" w14:textId="77777777" w:rsidR="005043D0" w:rsidRP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15ACEDF6" w14:textId="64857EC5" w:rsidR="005043D0" w:rsidRPr="00AA1075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31ADD1" w14:textId="77777777" w:rsidR="005043D0" w:rsidRPr="00AA1075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5AE5EE49" w14:textId="77777777" w:rsidR="005043D0" w:rsidRPr="00AA1075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1F34BAC" w14:textId="77777777" w:rsidR="005043D0" w:rsidRPr="00AA1075" w:rsidRDefault="005043D0" w:rsidP="000F65C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DAAE791" w14:textId="77777777" w:rsidR="005043D0" w:rsidRPr="00AA1075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82769A" w14:textId="77777777" w:rsidR="005043D0" w:rsidRPr="005043D0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80CAC03" w14:textId="77777777" w:rsidR="005043D0" w:rsidRPr="005043D0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43D0" w:rsidRPr="005B4056" w14:paraId="06DB73FE" w14:textId="77777777" w:rsidTr="005043D0">
        <w:tc>
          <w:tcPr>
            <w:tcW w:w="2880" w:type="dxa"/>
          </w:tcPr>
          <w:p w14:paraId="315BEC24" w14:textId="50A87278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" w:type="dxa"/>
          </w:tcPr>
          <w:p w14:paraId="7682A343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1FB9D77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E729083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E7EF6B9" w14:textId="4544E0D8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CBE249" w14:textId="77777777" w:rsidR="005043D0" w:rsidRPr="00AA1075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3B4E482" w14:textId="77777777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AF2ED7" w14:textId="77777777" w:rsidR="005043D0" w:rsidRPr="00AA1075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4A498E4" w14:textId="77777777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8A31CE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A5708C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3D0" w:rsidRPr="005B4056" w14:paraId="58316084" w14:textId="77777777" w:rsidTr="005043D0">
        <w:tc>
          <w:tcPr>
            <w:tcW w:w="2880" w:type="dxa"/>
          </w:tcPr>
          <w:p w14:paraId="28250428" w14:textId="693C56F5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762AEE2D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94169B8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996716D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F1D4088" w14:textId="0C1EEDD3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417E9F" w14:textId="77777777" w:rsidR="005043D0" w:rsidRPr="00AA1075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BA34BBD" w14:textId="77777777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9D716C" w14:textId="77777777" w:rsidR="005043D0" w:rsidRPr="00AA1075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D14F4F4" w14:textId="77777777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0621BD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492C31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3D0" w:rsidRPr="005B4056" w14:paraId="308AF9BB" w14:textId="77777777" w:rsidTr="005043D0">
        <w:tc>
          <w:tcPr>
            <w:tcW w:w="2880" w:type="dxa"/>
          </w:tcPr>
          <w:p w14:paraId="6C71F0BD" w14:textId="4AE0EE63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" w:type="dxa"/>
          </w:tcPr>
          <w:p w14:paraId="69F88209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C99B0F3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BBFC59A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2D6C4F" w14:textId="59EEC43C" w:rsidR="005043D0" w:rsidRPr="00AA1075" w:rsidRDefault="00581E41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1E41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BA0F108" w14:textId="77777777" w:rsidR="005043D0" w:rsidRPr="00AA1075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4BB40C" w14:textId="709ED956" w:rsidR="005043D0" w:rsidRPr="00AA1075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5043D0" w:rsidRPr="00AA1075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80" w:type="dxa"/>
          </w:tcPr>
          <w:p w14:paraId="2B46F8D1" w14:textId="77777777" w:rsidR="005043D0" w:rsidRPr="00AA1075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CC43634" w14:textId="6909E251" w:rsidR="005043D0" w:rsidRPr="00AA1075" w:rsidRDefault="00557B5E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7B5E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603F48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68978D" w14:textId="167DC55F" w:rsidR="005043D0" w:rsidRPr="00795228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5043D0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5043D0" w:rsidRPr="005B4056" w14:paraId="3CC64311" w14:textId="77777777" w:rsidTr="005043D0">
        <w:tc>
          <w:tcPr>
            <w:tcW w:w="2880" w:type="dxa"/>
          </w:tcPr>
          <w:p w14:paraId="414C465D" w14:textId="32262FB2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4" w:type="dxa"/>
          </w:tcPr>
          <w:p w14:paraId="37A99CE7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4D5D52A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2A2B6A3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6343335" w14:textId="470C6C47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9D2E6D" w14:textId="77777777" w:rsidR="005043D0" w:rsidRPr="00AA1075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0AF1F4" w14:textId="77777777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F0D5C2" w14:textId="77777777" w:rsidR="005043D0" w:rsidRPr="00AA1075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045758E" w14:textId="77777777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BB88A6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762DC2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3D0" w:rsidRPr="005B4056" w14:paraId="56A26889" w14:textId="77777777" w:rsidTr="005043D0">
        <w:tc>
          <w:tcPr>
            <w:tcW w:w="2880" w:type="dxa"/>
          </w:tcPr>
          <w:p w14:paraId="67302655" w14:textId="278E2850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" w:type="dxa"/>
          </w:tcPr>
          <w:p w14:paraId="544A7F1A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83EBD16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825B71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D3B70C9" w14:textId="5B91ADFF" w:rsidR="005043D0" w:rsidRPr="00AA1075" w:rsidRDefault="00557B5E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629AB3" w14:textId="77777777" w:rsidR="005043D0" w:rsidRPr="00AA1075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DD58A09" w14:textId="4135033A" w:rsidR="005043D0" w:rsidRPr="00AA1075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80" w:type="dxa"/>
          </w:tcPr>
          <w:p w14:paraId="641D6045" w14:textId="77777777" w:rsidR="005043D0" w:rsidRPr="00AA1075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6033193" w14:textId="08F935CD" w:rsidR="005043D0" w:rsidRPr="00AA1075" w:rsidRDefault="00557B5E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91AD91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6BC735D" w14:textId="02C17C8C" w:rsidR="005043D0" w:rsidRPr="00795228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5043D0" w:rsidRPr="005B4056" w14:paraId="6339BA2F" w14:textId="77777777" w:rsidTr="005043D0">
        <w:tc>
          <w:tcPr>
            <w:tcW w:w="2880" w:type="dxa"/>
          </w:tcPr>
          <w:p w14:paraId="6725FA40" w14:textId="38A87E5F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5AED717C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7BA605A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BFF4311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E5346" w14:textId="503591DC" w:rsidR="005043D0" w:rsidRPr="00AA1075" w:rsidRDefault="00581E41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1E41">
              <w:rPr>
                <w:rFonts w:ascii="Angsana New" w:hAnsi="Angsana New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CD7F18" w14:textId="77777777" w:rsidR="005043D0" w:rsidRPr="00AA1075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18D51" w14:textId="45D82530" w:rsidR="005043D0" w:rsidRPr="00AA1075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043D0" w:rsidRPr="00AA10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180" w:type="dxa"/>
          </w:tcPr>
          <w:p w14:paraId="35E72ED9" w14:textId="77777777" w:rsidR="005043D0" w:rsidRPr="00AA1075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D0D2F" w14:textId="6512454B" w:rsidR="005043D0" w:rsidRPr="00AA1075" w:rsidRDefault="00557B5E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B5E">
              <w:rPr>
                <w:rFonts w:ascii="Angsana New" w:hAnsi="Angsana New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EF6918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F66DB" w14:textId="0F4CA6BD" w:rsidR="005043D0" w:rsidRPr="003C439B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043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882</w:t>
            </w:r>
          </w:p>
        </w:tc>
      </w:tr>
      <w:tr w:rsidR="005043D0" w:rsidRPr="005043D0" w14:paraId="21D45895" w14:textId="77777777" w:rsidTr="005043D0">
        <w:tc>
          <w:tcPr>
            <w:tcW w:w="2880" w:type="dxa"/>
          </w:tcPr>
          <w:p w14:paraId="6EEC2B06" w14:textId="77777777" w:rsidR="005043D0" w:rsidRPr="005043D0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F7528E4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1BBF3D10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5C31317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53B7D5D" w14:textId="7ABCBD9C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45401D" w14:textId="77777777" w:rsidR="005043D0" w:rsidRPr="005043D0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9B95E98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76EC0B0" w14:textId="77777777" w:rsidR="005043D0" w:rsidRPr="005043D0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EE3071C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94C1F1" w14:textId="77777777" w:rsidR="005043D0" w:rsidRPr="005043D0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3E135A8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43D0" w:rsidRPr="005B4056" w14:paraId="5B9B9C4E" w14:textId="77777777" w:rsidTr="005043D0">
        <w:tc>
          <w:tcPr>
            <w:tcW w:w="2880" w:type="dxa"/>
          </w:tcPr>
          <w:p w14:paraId="55715C75" w14:textId="17D7E18D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" w:type="dxa"/>
          </w:tcPr>
          <w:p w14:paraId="7A2FE926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D0359D2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43C4E0B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8F4E019" w14:textId="17C0384B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4618FD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D399021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5B233F" w14:textId="77777777" w:rsidR="005043D0" w:rsidRPr="005B4056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763F8E3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4FDD81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F16AD1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7B5E" w:rsidRPr="005B4056" w14:paraId="0257BBAE" w14:textId="77777777" w:rsidTr="005043D0">
        <w:tc>
          <w:tcPr>
            <w:tcW w:w="2880" w:type="dxa"/>
          </w:tcPr>
          <w:p w14:paraId="15402CB4" w14:textId="45E45496" w:rsidR="00557B5E" w:rsidRPr="00D47DD3" w:rsidRDefault="00557B5E" w:rsidP="00557B5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" w:type="dxa"/>
          </w:tcPr>
          <w:p w14:paraId="5E9BA5D0" w14:textId="77777777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0CB06EB" w14:textId="77777777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F68995D" w14:textId="77777777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9FFC15E" w14:textId="3F03263E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7B5E"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3AA1408" w14:textId="77777777" w:rsidR="00557B5E" w:rsidRPr="00795228" w:rsidRDefault="00557B5E" w:rsidP="00557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ECF4B6C" w14:textId="3CC8301B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80" w:type="dxa"/>
          </w:tcPr>
          <w:p w14:paraId="218D6A3E" w14:textId="77777777" w:rsidR="00557B5E" w:rsidRPr="00795228" w:rsidRDefault="00557B5E" w:rsidP="00557B5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93197AD" w14:textId="238E805A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7B5E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94A8CF" w14:textId="77777777" w:rsidR="00557B5E" w:rsidRPr="00795228" w:rsidRDefault="00557B5E" w:rsidP="00557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1CC252" w14:textId="530B4822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557B5E" w:rsidRPr="005B4056" w14:paraId="42610C63" w14:textId="77777777" w:rsidTr="005043D0">
        <w:tc>
          <w:tcPr>
            <w:tcW w:w="2880" w:type="dxa"/>
          </w:tcPr>
          <w:p w14:paraId="4CF83248" w14:textId="562C49F8" w:rsidR="00557B5E" w:rsidRPr="00D47DD3" w:rsidRDefault="00557B5E" w:rsidP="00557B5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4" w:type="dxa"/>
          </w:tcPr>
          <w:p w14:paraId="53B48759" w14:textId="77777777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948DEE9" w14:textId="77777777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09D7EF" w14:textId="77777777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ADDD0E" w14:textId="4AD06D9C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064750" w14:textId="77777777" w:rsidR="00557B5E" w:rsidRPr="00795228" w:rsidRDefault="00557B5E" w:rsidP="00557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EAB11D" w14:textId="77777777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9727C" w14:textId="77777777" w:rsidR="00557B5E" w:rsidRPr="00795228" w:rsidRDefault="00557B5E" w:rsidP="00557B5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FC9EDCA" w14:textId="66768467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B44A34" w14:textId="77777777" w:rsidR="00557B5E" w:rsidRPr="00795228" w:rsidRDefault="00557B5E" w:rsidP="00557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8F9556" w14:textId="77777777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7B5E" w:rsidRPr="005B4056" w14:paraId="6C23801C" w14:textId="77777777" w:rsidTr="005043D0">
        <w:tc>
          <w:tcPr>
            <w:tcW w:w="2880" w:type="dxa"/>
          </w:tcPr>
          <w:p w14:paraId="0BE6C089" w14:textId="437D9A2A" w:rsidR="00557B5E" w:rsidRPr="00D47DD3" w:rsidRDefault="00557B5E" w:rsidP="00557B5E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" w:type="dxa"/>
          </w:tcPr>
          <w:p w14:paraId="14168B02" w14:textId="77777777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D4E8A75" w14:textId="77777777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7AABD48" w14:textId="77777777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E74FAB9" w14:textId="76DEDC2E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7B5E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C35276" w14:textId="77777777" w:rsidR="00557B5E" w:rsidRPr="00795228" w:rsidRDefault="00557B5E" w:rsidP="00557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83F6F1A" w14:textId="5CCA617A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14962A6A" w14:textId="77777777" w:rsidR="00557B5E" w:rsidRPr="00795228" w:rsidRDefault="00557B5E" w:rsidP="00557B5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FE5E28C" w14:textId="2CDEC813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7B5E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30FDFD" w14:textId="77777777" w:rsidR="00557B5E" w:rsidRPr="00795228" w:rsidRDefault="00557B5E" w:rsidP="00557B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F8C8052" w14:textId="2D1A4665" w:rsidR="00557B5E" w:rsidRPr="00795228" w:rsidRDefault="00557B5E" w:rsidP="00557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5043D0" w:rsidRPr="005B4056" w14:paraId="4942A4C7" w14:textId="77777777" w:rsidTr="005043D0">
        <w:tc>
          <w:tcPr>
            <w:tcW w:w="2880" w:type="dxa"/>
          </w:tcPr>
          <w:p w14:paraId="5A7E0875" w14:textId="1CB850EB" w:rsidR="005043D0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7C845B08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B617F78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665546B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74C24" w14:textId="13BAFE24" w:rsidR="005043D0" w:rsidRDefault="00557B5E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B5E">
              <w:rPr>
                <w:rFonts w:ascii="Angsana New" w:hAnsi="Angsana New"/>
                <w:b/>
                <w:bCs/>
                <w:sz w:val="30"/>
                <w:szCs w:val="30"/>
              </w:rPr>
              <w:t>1,060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D0E08A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2D158" w14:textId="3A3BDF2F" w:rsidR="005043D0" w:rsidRPr="003C439B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043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180" w:type="dxa"/>
          </w:tcPr>
          <w:p w14:paraId="2E65F430" w14:textId="77777777" w:rsidR="005043D0" w:rsidRPr="005B4056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59966" w14:textId="6BF1EB9E" w:rsidR="005043D0" w:rsidRPr="003C439B" w:rsidRDefault="00557B5E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B5E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EAAE3B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ACE8D" w14:textId="730278E8" w:rsidR="005043D0" w:rsidRPr="003C439B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</w:tr>
      <w:tr w:rsidR="005043D0" w:rsidRPr="005043D0" w14:paraId="75F1D4FE" w14:textId="77777777" w:rsidTr="005043D0">
        <w:tc>
          <w:tcPr>
            <w:tcW w:w="2880" w:type="dxa"/>
          </w:tcPr>
          <w:p w14:paraId="7DDE468F" w14:textId="77777777" w:rsidR="005043D0" w:rsidRPr="005043D0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C364EB6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151EC1FD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5E7A6926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345E96A" w14:textId="186464C4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185EF3" w14:textId="77777777" w:rsidR="005043D0" w:rsidRPr="005043D0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DFF6925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A717441" w14:textId="77777777" w:rsidR="005043D0" w:rsidRPr="005043D0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D85A3DA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EBAB8C" w14:textId="77777777" w:rsidR="005043D0" w:rsidRPr="005043D0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E211365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43D0" w:rsidRPr="005B4056" w14:paraId="20D79618" w14:textId="77777777" w:rsidTr="005043D0">
        <w:tc>
          <w:tcPr>
            <w:tcW w:w="2880" w:type="dxa"/>
          </w:tcPr>
          <w:p w14:paraId="084C140A" w14:textId="44E9A90F" w:rsidR="005043D0" w:rsidRPr="00D47DD3" w:rsidRDefault="005043D0" w:rsidP="005043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0F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</w:tcPr>
          <w:p w14:paraId="3004EDD1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73BA779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AA347E3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9A9826C" w14:textId="1920CE9E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FD4B51" w14:textId="77777777" w:rsidR="005043D0" w:rsidRPr="005B4056" w:rsidRDefault="005043D0" w:rsidP="005043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E3F3359" w14:textId="77777777" w:rsidR="005043D0" w:rsidRPr="003C439B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A1BDC4" w14:textId="77777777" w:rsidR="005043D0" w:rsidRPr="005B4056" w:rsidRDefault="005043D0" w:rsidP="005043D0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CF9D947" w14:textId="77777777" w:rsidR="005043D0" w:rsidRPr="003C439B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1140CC" w14:textId="77777777" w:rsidR="005043D0" w:rsidRPr="005B4056" w:rsidRDefault="005043D0" w:rsidP="005043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EFC14D" w14:textId="77777777" w:rsidR="005043D0" w:rsidRPr="003C439B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3D0" w:rsidRPr="005B4056" w14:paraId="6B2D1E37" w14:textId="77777777" w:rsidTr="005043D0">
        <w:tc>
          <w:tcPr>
            <w:tcW w:w="2880" w:type="dxa"/>
          </w:tcPr>
          <w:p w14:paraId="00FA56ED" w14:textId="62EBFE63" w:rsidR="005043D0" w:rsidRPr="00D47DD3" w:rsidRDefault="005043D0" w:rsidP="005043D0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dxa"/>
          </w:tcPr>
          <w:p w14:paraId="3240E6F2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295B1D7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90DE7EE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E58443" w14:textId="3B6225F9" w:rsidR="005043D0" w:rsidRPr="00A420E0" w:rsidRDefault="00557B5E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420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0FC0BA" w14:textId="77777777" w:rsidR="005043D0" w:rsidRPr="00A420E0" w:rsidRDefault="005043D0" w:rsidP="005043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561825E" w14:textId="218D3866" w:rsidR="005043D0" w:rsidRPr="00A420E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420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8D30367" w14:textId="77777777" w:rsidR="005043D0" w:rsidRPr="00A420E0" w:rsidRDefault="005043D0" w:rsidP="005043D0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2364330" w14:textId="3F579680" w:rsidR="005043D0" w:rsidRPr="00A420E0" w:rsidRDefault="00557B5E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420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6BC47D4" w14:textId="77777777" w:rsidR="005043D0" w:rsidRPr="00A420E0" w:rsidRDefault="005043D0" w:rsidP="005043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01C5D1E" w14:textId="01848DB3" w:rsidR="005043D0" w:rsidRPr="00A420E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420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3D0" w:rsidRPr="005B4056" w14:paraId="3DE1A6E1" w14:textId="77777777" w:rsidTr="005043D0">
        <w:tc>
          <w:tcPr>
            <w:tcW w:w="2880" w:type="dxa"/>
          </w:tcPr>
          <w:p w14:paraId="6B90AE5A" w14:textId="553CB0AB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dxa"/>
          </w:tcPr>
          <w:p w14:paraId="3D62B02F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2293FAB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7473456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7D972D" w14:textId="329C908C" w:rsidR="005043D0" w:rsidRDefault="00557B5E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B5E">
              <w:rPr>
                <w:rFonts w:ascii="Angsana New" w:hAnsi="Angsana New"/>
                <w:b/>
                <w:bCs/>
                <w:sz w:val="30"/>
                <w:szCs w:val="30"/>
              </w:rPr>
              <w:t>1,717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1D6326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1A5CA" w14:textId="05851E47" w:rsidR="005043D0" w:rsidRPr="003C439B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043D0" w:rsidRPr="005B40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</w:tcPr>
          <w:p w14:paraId="39F1E8F6" w14:textId="77777777" w:rsidR="005043D0" w:rsidRPr="005B4056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2F026" w14:textId="570AA418" w:rsidR="005043D0" w:rsidRPr="003C439B" w:rsidRDefault="00557B5E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B5E">
              <w:rPr>
                <w:rFonts w:ascii="Angsana New" w:hAnsi="Angsana New"/>
                <w:b/>
                <w:bCs/>
                <w:sz w:val="30"/>
                <w:szCs w:val="30"/>
              </w:rPr>
              <w:t>1,223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439FED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5AEA76" w14:textId="167DA4ED" w:rsidR="005043D0" w:rsidRPr="003C439B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043D0" w:rsidRPr="005B40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</w:tr>
    </w:tbl>
    <w:p w14:paraId="12E69CCC" w14:textId="77777777" w:rsidR="00F7140D" w:rsidRPr="005A20B6" w:rsidRDefault="00F7140D" w:rsidP="005A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55FB2D3" w14:textId="6D4238C6" w:rsidR="00694F3E" w:rsidRDefault="00694F3E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FE1E0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1075" w:rsidRPr="00AA1075">
        <w:rPr>
          <w:rFonts w:asciiTheme="majorBidi" w:hAnsiTheme="majorBidi" w:cstheme="majorBidi"/>
          <w:sz w:val="30"/>
          <w:szCs w:val="30"/>
        </w:rPr>
        <w:t>15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AA1075" w:rsidRPr="00AA1075">
        <w:rPr>
          <w:rFonts w:asciiTheme="majorBidi" w:hAnsiTheme="majorBidi" w:cstheme="majorBidi"/>
          <w:sz w:val="30"/>
          <w:szCs w:val="30"/>
        </w:rPr>
        <w:t>60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667D5EE2" w14:textId="77777777" w:rsidR="004301B1" w:rsidRPr="00FE1E01" w:rsidRDefault="004301B1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35C1CCD" w14:textId="6372F557" w:rsidR="00C974F3" w:rsidRPr="00686947" w:rsidRDefault="00C974F3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2CEE85A8" w14:textId="43D27735" w:rsidR="001548A1" w:rsidRPr="00AB5C0F" w:rsidRDefault="001548A1" w:rsidP="005A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"/>
        <w:gridCol w:w="1161"/>
        <w:gridCol w:w="9"/>
        <w:gridCol w:w="171"/>
        <w:gridCol w:w="9"/>
        <w:gridCol w:w="1161"/>
        <w:gridCol w:w="9"/>
        <w:gridCol w:w="171"/>
        <w:gridCol w:w="9"/>
        <w:gridCol w:w="1071"/>
        <w:gridCol w:w="9"/>
        <w:gridCol w:w="171"/>
        <w:gridCol w:w="9"/>
        <w:gridCol w:w="1161"/>
        <w:gridCol w:w="9"/>
      </w:tblGrid>
      <w:tr w:rsidR="0024416E" w:rsidRPr="005B4056" w14:paraId="5747385C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70D52FAB" w14:textId="77777777" w:rsidR="0024416E" w:rsidRPr="005B4056" w:rsidRDefault="0024416E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6"/>
          </w:tcPr>
          <w:p w14:paraId="3D92998C" w14:textId="77777777" w:rsidR="0024416E" w:rsidRPr="005B4056" w:rsidRDefault="0024416E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3C197563" w14:textId="77777777" w:rsidR="0024416E" w:rsidRPr="005B4056" w:rsidRDefault="0024416E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6"/>
          </w:tcPr>
          <w:p w14:paraId="37B93586" w14:textId="77777777" w:rsidR="0024416E" w:rsidRPr="005B4056" w:rsidRDefault="0024416E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C3BFC" w:rsidRPr="005B4056" w14:paraId="04ABE59E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53A1DD9F" w14:textId="77777777" w:rsidR="004C3BFC" w:rsidRPr="005B4056" w:rsidRDefault="004C3BFC" w:rsidP="004C3BF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3C00058" w14:textId="27063F44" w:rsidR="004C3BFC" w:rsidRPr="0024416E" w:rsidRDefault="004C3BFC" w:rsidP="004C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7D9F2CD" w14:textId="77777777" w:rsidR="004C3BFC" w:rsidRPr="0024416E" w:rsidRDefault="004C3BFC" w:rsidP="004C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F44A392" w14:textId="2D09C253" w:rsidR="004C3BFC" w:rsidRPr="0024416E" w:rsidRDefault="004C3BFC" w:rsidP="004C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0744170C" w14:textId="77777777" w:rsidR="004C3BFC" w:rsidRPr="0024416E" w:rsidRDefault="004C3BFC" w:rsidP="004C3BFC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A34D657" w14:textId="47C2CF82" w:rsidR="004C3BFC" w:rsidRPr="0024416E" w:rsidRDefault="004C3BFC" w:rsidP="004C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80F9D2D" w14:textId="77777777" w:rsidR="004C3BFC" w:rsidRPr="0024416E" w:rsidRDefault="004C3BFC" w:rsidP="004C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A0D8B75" w14:textId="65872736" w:rsidR="004C3BFC" w:rsidRPr="0024416E" w:rsidRDefault="004C3BFC" w:rsidP="004C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C3BFC" w:rsidRPr="005B4056" w14:paraId="62E48075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624A03BA" w14:textId="77777777" w:rsidR="004C3BFC" w:rsidRPr="005B4056" w:rsidRDefault="004C3BFC" w:rsidP="004C3BF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C7DDC66" w14:textId="4364DE9E" w:rsidR="004C3BFC" w:rsidRPr="0024416E" w:rsidRDefault="004C3BFC" w:rsidP="004C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137D0921" w14:textId="77777777" w:rsidR="004C3BFC" w:rsidRPr="0024416E" w:rsidRDefault="004C3BFC" w:rsidP="004C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ED3E2D2" w14:textId="65300958" w:rsidR="004C3BFC" w:rsidRPr="0024416E" w:rsidRDefault="004C3BFC" w:rsidP="004C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</w:tcPr>
          <w:p w14:paraId="61B17618" w14:textId="77777777" w:rsidR="004C3BFC" w:rsidRPr="0024416E" w:rsidRDefault="004C3BFC" w:rsidP="004C3BFC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700C4E75" w14:textId="5FC353DF" w:rsidR="004C3BFC" w:rsidRPr="0024416E" w:rsidRDefault="004C3BFC" w:rsidP="004C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232AD33F" w14:textId="77777777" w:rsidR="004C3BFC" w:rsidRPr="0024416E" w:rsidRDefault="004C3BFC" w:rsidP="004C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CF6CB5D" w14:textId="1F4CEE9B" w:rsidR="004C3BFC" w:rsidRPr="0024416E" w:rsidRDefault="004C3BFC" w:rsidP="004C3BF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46884" w:rsidRPr="005B4056" w14:paraId="7881D950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60DD13BA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4"/>
            <w:tcBorders>
              <w:left w:val="nil"/>
              <w:right w:val="nil"/>
            </w:tcBorders>
          </w:tcPr>
          <w:p w14:paraId="52F768F1" w14:textId="1273ADA1" w:rsidR="00A46884" w:rsidRPr="008D22D9" w:rsidRDefault="00A4688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5204" w:rsidRPr="005B4056" w14:paraId="5B1DFB21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7320E1E4" w14:textId="77777777" w:rsidR="006C5204" w:rsidRPr="005B4056" w:rsidRDefault="006C5204" w:rsidP="006C520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F86DC6A" w14:textId="184BC0E7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 xml:space="preserve"> 846 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03C2C0A1" w14:textId="77777777" w:rsidR="006C5204" w:rsidRPr="005B4056" w:rsidRDefault="006C5204" w:rsidP="006C520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164861A" w14:textId="3E03AE41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180" w:type="dxa"/>
            <w:gridSpan w:val="2"/>
          </w:tcPr>
          <w:p w14:paraId="68797453" w14:textId="77777777" w:rsidR="006C5204" w:rsidRPr="005B4056" w:rsidRDefault="006C5204" w:rsidP="006C5204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16708F0A" w14:textId="6031139A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 xml:space="preserve"> 336 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72C21E9" w14:textId="77777777" w:rsidR="006C5204" w:rsidRPr="005B4056" w:rsidRDefault="006C5204" w:rsidP="006C520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31DD915" w14:textId="3EEFF744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6C5204" w:rsidRPr="005B4056" w14:paraId="65F61878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28380E9C" w14:textId="77777777" w:rsidR="006C5204" w:rsidRPr="005B4056" w:rsidRDefault="006C5204" w:rsidP="006C520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995468D" w14:textId="2D3411FF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 xml:space="preserve"> 72 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EC03476" w14:textId="77777777" w:rsidR="006C5204" w:rsidRPr="005B4056" w:rsidRDefault="006C5204" w:rsidP="006C520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EA97745" w14:textId="36A19AD5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80" w:type="dxa"/>
            <w:gridSpan w:val="2"/>
          </w:tcPr>
          <w:p w14:paraId="76517B30" w14:textId="77777777" w:rsidR="006C5204" w:rsidRPr="005B4056" w:rsidRDefault="006C5204" w:rsidP="006C5204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EEFDAA6" w14:textId="55C9F2AE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 xml:space="preserve"> 72 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2A3CFAC" w14:textId="77777777" w:rsidR="006C5204" w:rsidRPr="005B4056" w:rsidRDefault="006C5204" w:rsidP="006C520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162CA42" w14:textId="368CEF26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6C5204" w:rsidRPr="005B4056" w14:paraId="120D1908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2D15B346" w14:textId="77777777" w:rsidR="006C5204" w:rsidRPr="005B4056" w:rsidRDefault="006C5204" w:rsidP="006C520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48B4BB0" w14:textId="41A32054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 xml:space="preserve"> 222 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EE36ECF" w14:textId="77777777" w:rsidR="006C5204" w:rsidRPr="005B4056" w:rsidRDefault="006C5204" w:rsidP="006C520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61EED2A" w14:textId="63BB7051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180" w:type="dxa"/>
            <w:gridSpan w:val="2"/>
          </w:tcPr>
          <w:p w14:paraId="7B7D48A9" w14:textId="77777777" w:rsidR="006C5204" w:rsidRPr="005B4056" w:rsidRDefault="006C5204" w:rsidP="006C520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10596486" w14:textId="3F6FE117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 xml:space="preserve"> 201 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0721629" w14:textId="77777777" w:rsidR="006C5204" w:rsidRPr="005B4056" w:rsidRDefault="006C5204" w:rsidP="006C520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3C9068D" w14:textId="09BDD633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6C5204" w:rsidRPr="005B4056" w14:paraId="05AC7991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1B85F82A" w14:textId="77777777" w:rsidR="006C5204" w:rsidRPr="005B4056" w:rsidRDefault="006C5204" w:rsidP="006C520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D8E15D5" w14:textId="2A1C154D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 xml:space="preserve"> 354 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EE87D85" w14:textId="77777777" w:rsidR="006C5204" w:rsidRPr="005B4056" w:rsidRDefault="006C5204" w:rsidP="006C520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8243BF2" w14:textId="6DD51ED9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180" w:type="dxa"/>
            <w:gridSpan w:val="2"/>
          </w:tcPr>
          <w:p w14:paraId="311C8A95" w14:textId="77777777" w:rsidR="006C5204" w:rsidRPr="005B4056" w:rsidRDefault="006C5204" w:rsidP="006C5204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EFD3D89" w14:textId="421B0E11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 xml:space="preserve"> 322 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42E8E94" w14:textId="77777777" w:rsidR="006C5204" w:rsidRPr="005B4056" w:rsidRDefault="006C5204" w:rsidP="006C520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920AD7D" w14:textId="114D3E69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6C5204" w:rsidRPr="005B4056" w14:paraId="38B9C4A8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44C06B65" w14:textId="77777777" w:rsidR="006C5204" w:rsidRPr="005B4056" w:rsidRDefault="006C5204" w:rsidP="006C520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4E4D29E" w14:textId="1269FC33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 xml:space="preserve"> 24 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970B177" w14:textId="77777777" w:rsidR="006C5204" w:rsidRPr="005B4056" w:rsidRDefault="006C5204" w:rsidP="006C520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35519AA" w14:textId="302C5CE6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80" w:type="dxa"/>
            <w:gridSpan w:val="2"/>
          </w:tcPr>
          <w:p w14:paraId="22C67D47" w14:textId="77777777" w:rsidR="006C5204" w:rsidRPr="005B4056" w:rsidRDefault="006C5204" w:rsidP="006C5204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C0E3A3" w14:textId="22F76C6F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 xml:space="preserve"> 24 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09E9ABB3" w14:textId="77777777" w:rsidR="006C5204" w:rsidRPr="005B4056" w:rsidRDefault="006C5204" w:rsidP="006C5204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6CB071" w14:textId="5AD4C4BF" w:rsidR="006C5204" w:rsidRPr="005B4056" w:rsidRDefault="006C5204" w:rsidP="006C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46884" w:rsidRPr="005B4056" w14:paraId="052D62A6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49BA2032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471FCBA" w14:textId="6FE1A55C" w:rsidR="00A46884" w:rsidRPr="005B4056" w:rsidRDefault="00581E41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E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C5204" w:rsidRPr="006C52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81E41">
              <w:rPr>
                <w:rFonts w:ascii="Angsana New" w:hAnsi="Angsana New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23F927E4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87C11C6" w14:textId="427CA024" w:rsidR="00A46884" w:rsidRPr="005B4056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468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180" w:type="dxa"/>
            <w:gridSpan w:val="2"/>
          </w:tcPr>
          <w:p w14:paraId="3AC29865" w14:textId="77777777" w:rsidR="00A46884" w:rsidRPr="005B4056" w:rsidRDefault="00A46884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65D2EC3" w14:textId="3E10662D" w:rsidR="00A46884" w:rsidRPr="005B4056" w:rsidRDefault="006C520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204">
              <w:rPr>
                <w:rFonts w:ascii="Angsana New" w:hAnsi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FD7C109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3155A13" w14:textId="373B0710" w:rsidR="00A46884" w:rsidRPr="005B4056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468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607</w:t>
            </w:r>
          </w:p>
        </w:tc>
      </w:tr>
      <w:tr w:rsidR="00A46884" w:rsidRPr="005B4056" w14:paraId="7459CF81" w14:textId="77777777" w:rsidTr="006747B6">
        <w:trPr>
          <w:gridAfter w:val="1"/>
          <w:wAfter w:w="9" w:type="dxa"/>
          <w:trHeight w:val="370"/>
        </w:trPr>
        <w:tc>
          <w:tcPr>
            <w:tcW w:w="4050" w:type="dxa"/>
          </w:tcPr>
          <w:p w14:paraId="392E2251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4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ค่าเผื่อการปรับมูลค่าของสินค้าคงเหลือ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9E7571E" w14:textId="1C3ED3D1" w:rsidR="00A46884" w:rsidRPr="005B4056" w:rsidRDefault="006C520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B05DDA1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B14717C" w14:textId="10849D11" w:rsidR="00A46884" w:rsidRPr="005B4056" w:rsidRDefault="00A4688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</w:tcPr>
          <w:p w14:paraId="4A526F99" w14:textId="77777777" w:rsidR="00A46884" w:rsidRPr="005B4056" w:rsidRDefault="00A46884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7901A58" w14:textId="40B14992" w:rsidR="00A46884" w:rsidRPr="005B4056" w:rsidRDefault="006C520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E4F9309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DC89DC7" w14:textId="374B523F" w:rsidR="00A46884" w:rsidRPr="005B4056" w:rsidRDefault="00A4688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6884" w:rsidRPr="005B4056" w14:paraId="59C67778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347A7D80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D783B" w14:textId="47630B63" w:rsidR="00A46884" w:rsidRPr="005B4056" w:rsidRDefault="006C520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204">
              <w:rPr>
                <w:rFonts w:ascii="Angsana New" w:hAnsi="Angsana New"/>
                <w:b/>
                <w:bCs/>
                <w:sz w:val="30"/>
                <w:szCs w:val="30"/>
              </w:rPr>
              <w:t>1,485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1D6A5C62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6D320" w14:textId="39ED46D7" w:rsidR="00A46884" w:rsidRPr="005B4056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468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180" w:type="dxa"/>
            <w:gridSpan w:val="2"/>
          </w:tcPr>
          <w:p w14:paraId="47BE3CF4" w14:textId="77777777" w:rsidR="00A46884" w:rsidRPr="005B4056" w:rsidRDefault="00A46884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53DAC" w14:textId="03C49481" w:rsidR="00A46884" w:rsidRPr="005B4056" w:rsidRDefault="006C520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204"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D8BD1F0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1D7F3" w14:textId="42882E61" w:rsidR="00A46884" w:rsidRPr="005B4056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468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</w:p>
        </w:tc>
      </w:tr>
      <w:tr w:rsidR="00EF66FF" w:rsidRPr="00AB5C0F" w14:paraId="477E30CC" w14:textId="77777777" w:rsidTr="00EF66FF">
        <w:trPr>
          <w:gridAfter w:val="1"/>
          <w:wAfter w:w="9" w:type="dxa"/>
        </w:trPr>
        <w:tc>
          <w:tcPr>
            <w:tcW w:w="4050" w:type="dxa"/>
          </w:tcPr>
          <w:p w14:paraId="45E51B99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16099DF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1FBB8F4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0F36AA4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0" w:type="dxa"/>
            <w:gridSpan w:val="2"/>
          </w:tcPr>
          <w:p w14:paraId="754F00A6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2D8CFCC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02A8A9BE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B848F67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EF66FF" w:rsidRPr="005B4056" w14:paraId="0447687B" w14:textId="77777777" w:rsidTr="00CA768A">
        <w:trPr>
          <w:gridAfter w:val="1"/>
          <w:wAfter w:w="9" w:type="dxa"/>
        </w:trPr>
        <w:tc>
          <w:tcPr>
            <w:tcW w:w="4050" w:type="dxa"/>
          </w:tcPr>
          <w:p w14:paraId="6E137051" w14:textId="77777777" w:rsidR="00EF66FF" w:rsidRPr="005B4056" w:rsidRDefault="00EF66FF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6"/>
            <w:tcBorders>
              <w:left w:val="nil"/>
              <w:right w:val="nil"/>
            </w:tcBorders>
          </w:tcPr>
          <w:p w14:paraId="71D1C5D7" w14:textId="7926A1FE" w:rsidR="00EF66FF" w:rsidRPr="003C439B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179FBDFF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6"/>
            <w:tcBorders>
              <w:left w:val="nil"/>
              <w:right w:val="nil"/>
            </w:tcBorders>
          </w:tcPr>
          <w:p w14:paraId="4FAB9386" w14:textId="751AE6CC" w:rsidR="00EF66FF" w:rsidRPr="003C439B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F66FF" w:rsidRPr="005B4056" w14:paraId="33379F4E" w14:textId="77777777" w:rsidTr="006747B6">
        <w:tc>
          <w:tcPr>
            <w:tcW w:w="4059" w:type="dxa"/>
            <w:gridSpan w:val="2"/>
          </w:tcPr>
          <w:p w14:paraId="75CFF259" w14:textId="4D1948B3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27268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="00B60D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4C3BF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5913B11" w14:textId="70C644F6" w:rsidR="00EF66FF" w:rsidRPr="0024416E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6F93C308" w14:textId="77777777" w:rsidR="00EF66FF" w:rsidRPr="0024416E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2ADEB2B" w14:textId="08C8586A" w:rsidR="00EF66FF" w:rsidRPr="0024416E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</w:tcPr>
          <w:p w14:paraId="35237B68" w14:textId="77777777" w:rsidR="00EF66FF" w:rsidRPr="0024416E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D4213C2" w14:textId="2BE0583A" w:rsidR="00EF66FF" w:rsidRPr="0024416E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AFCBE2F" w14:textId="77777777" w:rsidR="00EF66FF" w:rsidRPr="0024416E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D190092" w14:textId="5E028441" w:rsidR="00EF66FF" w:rsidRPr="0024416E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F66FF" w:rsidRPr="005B4056" w14:paraId="42EC0024" w14:textId="77777777" w:rsidTr="00EF66FF">
        <w:tc>
          <w:tcPr>
            <w:tcW w:w="4059" w:type="dxa"/>
            <w:gridSpan w:val="2"/>
          </w:tcPr>
          <w:p w14:paraId="151B5C5E" w14:textId="77777777" w:rsidR="00EF66FF" w:rsidRPr="005B4056" w:rsidRDefault="00EF66FF" w:rsidP="005A2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4"/>
            <w:tcBorders>
              <w:left w:val="nil"/>
              <w:right w:val="nil"/>
            </w:tcBorders>
          </w:tcPr>
          <w:p w14:paraId="569C3D64" w14:textId="7CED604A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66FF" w:rsidRPr="005B4056" w14:paraId="483A40A6" w14:textId="77777777" w:rsidTr="006747B6">
        <w:tc>
          <w:tcPr>
            <w:tcW w:w="4059" w:type="dxa"/>
            <w:gridSpan w:val="2"/>
          </w:tcPr>
          <w:p w14:paraId="77E74B00" w14:textId="2004D335" w:rsidR="00EF66FF" w:rsidRPr="005B4056" w:rsidRDefault="00EF66FF" w:rsidP="005A2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F352CC4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6035F74" w14:textId="77777777" w:rsidR="00EF66FF" w:rsidRPr="005B405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A71AF8C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6684F7F" w14:textId="77777777" w:rsidR="00EF66FF" w:rsidRPr="005B4056" w:rsidRDefault="00EF66FF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ABE9978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D1284BB" w14:textId="77777777" w:rsidR="00EF66FF" w:rsidRPr="005B405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A7AE89B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6FF" w:rsidRPr="005B4056" w14:paraId="2F854111" w14:textId="77777777" w:rsidTr="006747B6">
        <w:tc>
          <w:tcPr>
            <w:tcW w:w="4059" w:type="dxa"/>
            <w:gridSpan w:val="2"/>
          </w:tcPr>
          <w:p w14:paraId="7DCEFEF0" w14:textId="5A2294B9" w:rsidR="00EF66FF" w:rsidRPr="005B4056" w:rsidRDefault="00EF66FF" w:rsidP="005A2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10" w:firstLine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5B4056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91726D7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839BE13" w14:textId="77777777" w:rsidR="00EF66FF" w:rsidRPr="005B405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A3DD30B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0D6154D" w14:textId="77777777" w:rsidR="00EF66FF" w:rsidRPr="005B4056" w:rsidRDefault="00EF66FF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FFC0FAD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63F23E7B" w14:textId="77777777" w:rsidR="00EF66FF" w:rsidRPr="005B405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F53DE55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10D7" w:rsidRPr="005B4056" w14:paraId="3BEE8E18" w14:textId="77777777" w:rsidTr="006747B6">
        <w:tc>
          <w:tcPr>
            <w:tcW w:w="4059" w:type="dxa"/>
            <w:gridSpan w:val="2"/>
          </w:tcPr>
          <w:p w14:paraId="261DE904" w14:textId="77777777" w:rsidR="001A10D7" w:rsidRPr="005B4056" w:rsidRDefault="001A10D7" w:rsidP="001A10D7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4810F00" w14:textId="755ACD05" w:rsidR="001A10D7" w:rsidRPr="005B4056" w:rsidRDefault="006C5204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>18,749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62956F4" w14:textId="77777777" w:rsidR="001A10D7" w:rsidRPr="005B4056" w:rsidRDefault="001A10D7" w:rsidP="001A10D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AF9B452" w14:textId="1C199C32" w:rsidR="001A10D7" w:rsidRPr="001008C1" w:rsidRDefault="00F95D40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08C1">
              <w:rPr>
                <w:rFonts w:ascii="Angsana New" w:hAnsi="Angsana New"/>
                <w:sz w:val="30"/>
                <w:szCs w:val="30"/>
              </w:rPr>
              <w:t>13,833</w:t>
            </w:r>
          </w:p>
        </w:tc>
        <w:tc>
          <w:tcPr>
            <w:tcW w:w="180" w:type="dxa"/>
            <w:gridSpan w:val="2"/>
          </w:tcPr>
          <w:p w14:paraId="188773ED" w14:textId="77777777" w:rsidR="001A10D7" w:rsidRPr="005B4056" w:rsidRDefault="001A10D7" w:rsidP="001A10D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1F76FF2D" w14:textId="5829BEF1" w:rsidR="001A10D7" w:rsidRPr="005B4056" w:rsidRDefault="006C5204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>18,626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3281E0A" w14:textId="77777777" w:rsidR="001A10D7" w:rsidRPr="005B4056" w:rsidRDefault="001A10D7" w:rsidP="001A10D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515446B" w14:textId="4F566D9A" w:rsidR="001A10D7" w:rsidRPr="005B4056" w:rsidRDefault="00F95D40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1A10D7" w:rsidRPr="001A10D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1A10D7" w:rsidRPr="005B4056" w14:paraId="501563C7" w14:textId="77777777" w:rsidTr="006747B6">
        <w:tc>
          <w:tcPr>
            <w:tcW w:w="4059" w:type="dxa"/>
            <w:gridSpan w:val="2"/>
          </w:tcPr>
          <w:p w14:paraId="49CE04A9" w14:textId="03DA5B90" w:rsidR="001A10D7" w:rsidRPr="005B4056" w:rsidRDefault="001A10D7" w:rsidP="001A10D7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การปรับลด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F95AE58" w14:textId="7149E7DE" w:rsidR="001A10D7" w:rsidRPr="005B4056" w:rsidRDefault="006C5204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2C4E55D7" w14:textId="77777777" w:rsidR="001A10D7" w:rsidRPr="00505376" w:rsidRDefault="001A10D7" w:rsidP="001A10D7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43FD3EC" w14:textId="4D32BD7D" w:rsidR="001A10D7" w:rsidRPr="001008C1" w:rsidRDefault="001A10D7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08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2FB1F521" w14:textId="77777777" w:rsidR="001A10D7" w:rsidRPr="006C5204" w:rsidRDefault="001A10D7" w:rsidP="001A10D7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915B825" w14:textId="6946995F" w:rsidR="001A10D7" w:rsidRPr="006C5204" w:rsidRDefault="006C5204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1465662" w14:textId="77777777" w:rsidR="001A10D7" w:rsidRPr="006C5204" w:rsidRDefault="001A10D7" w:rsidP="001A10D7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26CB980" w14:textId="75F21BFA" w:rsidR="001A10D7" w:rsidRPr="006C5204" w:rsidRDefault="001A10D7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52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6FF" w:rsidRPr="005B4056" w14:paraId="1FE783FA" w14:textId="77777777" w:rsidTr="006747B6">
        <w:tc>
          <w:tcPr>
            <w:tcW w:w="4059" w:type="dxa"/>
            <w:gridSpan w:val="2"/>
          </w:tcPr>
          <w:p w14:paraId="5FA1A1EE" w14:textId="77777777" w:rsidR="00EF66FF" w:rsidRPr="005B4056" w:rsidRDefault="00EF66FF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E2317" w14:textId="43542A85" w:rsidR="00EF66FF" w:rsidRPr="00A75832" w:rsidRDefault="006C520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204">
              <w:rPr>
                <w:rFonts w:ascii="Angsana New" w:hAnsi="Angsana New"/>
                <w:b/>
                <w:bCs/>
                <w:sz w:val="30"/>
                <w:szCs w:val="30"/>
              </w:rPr>
              <w:t>18,770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D251E52" w14:textId="77777777" w:rsidR="00EF66FF" w:rsidRPr="00A75832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8F805" w14:textId="3D199D94" w:rsidR="00EF66FF" w:rsidRPr="001008C1" w:rsidRDefault="00F95D40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08C1">
              <w:rPr>
                <w:rFonts w:ascii="Angsana New" w:hAnsi="Angsana New"/>
                <w:b/>
                <w:bCs/>
                <w:sz w:val="30"/>
                <w:szCs w:val="30"/>
              </w:rPr>
              <w:t>13,833</w:t>
            </w:r>
          </w:p>
        </w:tc>
        <w:tc>
          <w:tcPr>
            <w:tcW w:w="180" w:type="dxa"/>
            <w:gridSpan w:val="2"/>
          </w:tcPr>
          <w:p w14:paraId="771FB58C" w14:textId="77777777" w:rsidR="00EF66FF" w:rsidRPr="00EF66FF" w:rsidRDefault="00EF66FF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4C4FB" w14:textId="2F0F492B" w:rsidR="00EF66FF" w:rsidRPr="00EF66FF" w:rsidRDefault="006C5204" w:rsidP="0053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204">
              <w:rPr>
                <w:rFonts w:ascii="Angsana New" w:hAnsi="Angsana New"/>
                <w:b/>
                <w:bCs/>
                <w:sz w:val="30"/>
                <w:szCs w:val="30"/>
              </w:rPr>
              <w:t>18,647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E85943E" w14:textId="77777777" w:rsidR="00EF66FF" w:rsidRPr="00EF66FF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4FE2A" w14:textId="4AB8E23F" w:rsidR="00EF66FF" w:rsidRPr="00EF66FF" w:rsidRDefault="00F95D40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5D40">
              <w:rPr>
                <w:rFonts w:ascii="Angsana New" w:hAnsi="Angsana New"/>
                <w:b/>
                <w:bCs/>
                <w:sz w:val="30"/>
                <w:szCs w:val="30"/>
              </w:rPr>
              <w:t>13,726</w:t>
            </w:r>
          </w:p>
        </w:tc>
      </w:tr>
    </w:tbl>
    <w:p w14:paraId="4F543AE5" w14:textId="77777777" w:rsidR="0024416E" w:rsidRPr="00C00E1B" w:rsidRDefault="0024416E" w:rsidP="00C00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lang w:val="th-TH"/>
        </w:rPr>
      </w:pPr>
    </w:p>
    <w:p w14:paraId="6E398D7D" w14:textId="77777777" w:rsidR="00AB5C0F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FCA321E" w14:textId="43F6CD94" w:rsidR="00E94095" w:rsidRPr="00686947" w:rsidRDefault="00E94095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B9F1BF2" w14:textId="06C1F8D0" w:rsidR="00E94095" w:rsidRPr="00AB5C0F" w:rsidRDefault="00E94095" w:rsidP="00C00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170"/>
        <w:gridCol w:w="180"/>
        <w:gridCol w:w="1170"/>
        <w:gridCol w:w="180"/>
        <w:gridCol w:w="1080"/>
        <w:gridCol w:w="180"/>
        <w:gridCol w:w="1170"/>
      </w:tblGrid>
      <w:tr w:rsidR="006747B6" w:rsidRPr="005B4056" w14:paraId="27566FD7" w14:textId="77777777" w:rsidTr="00ED1A5F">
        <w:tc>
          <w:tcPr>
            <w:tcW w:w="4059" w:type="dxa"/>
          </w:tcPr>
          <w:p w14:paraId="6506ED5B" w14:textId="77777777" w:rsidR="006747B6" w:rsidRPr="005B4056" w:rsidRDefault="006747B6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55CCAA21" w14:textId="4D919F98" w:rsidR="006747B6" w:rsidRPr="005B4056" w:rsidRDefault="006747B6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7A7874F" w14:textId="77777777" w:rsidR="006747B6" w:rsidRPr="005B4056" w:rsidRDefault="006747B6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60FEBAF0" w14:textId="77777777" w:rsidR="006747B6" w:rsidRPr="005B4056" w:rsidRDefault="006747B6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747B6" w:rsidRPr="005B4056" w14:paraId="09651F4C" w14:textId="77777777" w:rsidTr="00ED1A5F">
        <w:tc>
          <w:tcPr>
            <w:tcW w:w="4059" w:type="dxa"/>
          </w:tcPr>
          <w:p w14:paraId="0226F020" w14:textId="77777777" w:rsidR="006747B6" w:rsidRPr="005B4056" w:rsidRDefault="006747B6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D6A8CF" w14:textId="616E56E1" w:rsidR="006747B6" w:rsidRPr="0024416E" w:rsidRDefault="006747B6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16D4FD" w14:textId="77777777" w:rsidR="006747B6" w:rsidRPr="0024416E" w:rsidRDefault="006747B6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EF59279" w14:textId="15971E33" w:rsidR="006747B6" w:rsidRPr="0024416E" w:rsidRDefault="006747B6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011E5F" w14:textId="77777777" w:rsidR="006747B6" w:rsidRPr="0024416E" w:rsidRDefault="006747B6" w:rsidP="005A20B6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F70A6F" w14:textId="27FD5721" w:rsidR="006747B6" w:rsidRPr="0024416E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58420D" w14:textId="77777777" w:rsidR="006747B6" w:rsidRPr="0024416E" w:rsidRDefault="006747B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7EAE521" w14:textId="6A2F241D" w:rsidR="006747B6" w:rsidRPr="0024416E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75832" w:rsidRPr="005B4056" w14:paraId="2BA0EFDE" w14:textId="77777777" w:rsidTr="00ED1A5F">
        <w:tc>
          <w:tcPr>
            <w:tcW w:w="4059" w:type="dxa"/>
          </w:tcPr>
          <w:p w14:paraId="4CF9D8A3" w14:textId="77777777" w:rsidR="00A75832" w:rsidRPr="005B4056" w:rsidRDefault="00A75832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F8C593" w14:textId="77777777" w:rsidR="00A75832" w:rsidRPr="003C439B" w:rsidRDefault="00A75832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DC06283" w14:textId="77777777" w:rsidR="00A75832" w:rsidRPr="0024416E" w:rsidRDefault="00A75832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88FE15B" w14:textId="77777777" w:rsidR="00A75832" w:rsidRPr="003C439B" w:rsidRDefault="00A75832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C52884" w14:textId="77777777" w:rsidR="00A75832" w:rsidRPr="0024416E" w:rsidRDefault="00A75832" w:rsidP="005A20B6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6CAC5E0C" w14:textId="513DDB34" w:rsidR="00A75832" w:rsidRPr="003C439B" w:rsidRDefault="00A75832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390A" w:rsidRPr="005B4056" w14:paraId="5361EAB0" w14:textId="77777777" w:rsidTr="007C393E">
        <w:tc>
          <w:tcPr>
            <w:tcW w:w="4059" w:type="dxa"/>
          </w:tcPr>
          <w:p w14:paraId="50095EF7" w14:textId="1070ED44" w:rsidR="0031390A" w:rsidRPr="005B4056" w:rsidRDefault="0031390A" w:rsidP="0031390A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1E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8CFE67" w14:textId="043A4C5D" w:rsidR="0031390A" w:rsidRPr="005B4056" w:rsidRDefault="0031390A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0872A2" w14:textId="77777777" w:rsidR="0031390A" w:rsidRPr="005B4056" w:rsidRDefault="0031390A" w:rsidP="0031390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229A0D" w14:textId="6107D319" w:rsidR="0031390A" w:rsidRPr="005B4056" w:rsidRDefault="0031390A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7CBF76" w14:textId="77777777" w:rsidR="0031390A" w:rsidRPr="005B4056" w:rsidRDefault="0031390A" w:rsidP="0031390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C9EA6F" w14:textId="72104110" w:rsidR="0031390A" w:rsidRPr="005B4056" w:rsidRDefault="00581E41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1E41">
              <w:rPr>
                <w:rFonts w:ascii="Angsana New" w:hAnsi="Angsana New"/>
                <w:sz w:val="30"/>
                <w:szCs w:val="30"/>
              </w:rPr>
              <w:t>3</w:t>
            </w:r>
            <w:r w:rsidR="007F722C" w:rsidRPr="007F722C">
              <w:rPr>
                <w:rFonts w:ascii="Angsana New" w:hAnsi="Angsana New"/>
                <w:sz w:val="30"/>
                <w:szCs w:val="30"/>
              </w:rPr>
              <w:t>,</w:t>
            </w:r>
            <w:r w:rsidRPr="00581E41">
              <w:rPr>
                <w:rFonts w:ascii="Angsana New" w:hAnsi="Angsana New"/>
                <w:sz w:val="30"/>
                <w:szCs w:val="30"/>
              </w:rPr>
              <w:t>006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3372A1" w14:textId="77777777" w:rsidR="0031390A" w:rsidRPr="005B4056" w:rsidRDefault="0031390A" w:rsidP="0031390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C136D9" w14:textId="6123BB9F" w:rsidR="0031390A" w:rsidRPr="005B4056" w:rsidRDefault="0031390A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3DE2">
              <w:rPr>
                <w:rFonts w:ascii="Angsana New" w:hAnsi="Angsana New"/>
                <w:sz w:val="30"/>
                <w:szCs w:val="30"/>
              </w:rPr>
              <w:t>2</w:t>
            </w:r>
            <w:r w:rsidRPr="00CA1229">
              <w:rPr>
                <w:rFonts w:ascii="Angsana New" w:hAnsi="Angsana New"/>
                <w:sz w:val="30"/>
                <w:szCs w:val="30"/>
              </w:rPr>
              <w:t>,</w:t>
            </w:r>
            <w:r w:rsidRPr="00913DE2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31390A" w:rsidRPr="005B4056" w14:paraId="09F89CF7" w14:textId="77777777" w:rsidTr="007C393E">
        <w:tc>
          <w:tcPr>
            <w:tcW w:w="4059" w:type="dxa"/>
          </w:tcPr>
          <w:p w14:paraId="6E754331" w14:textId="305906E1" w:rsidR="0031390A" w:rsidRPr="005B4056" w:rsidRDefault="0031390A" w:rsidP="0031390A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9FA62A" w14:textId="777EA305" w:rsidR="0031390A" w:rsidRPr="005B4056" w:rsidRDefault="0031390A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B65A5F" w14:textId="77777777" w:rsidR="0031390A" w:rsidRPr="00505376" w:rsidRDefault="0031390A" w:rsidP="0031390A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B5C26E" w14:textId="4B903CF0" w:rsidR="0031390A" w:rsidRPr="005B4056" w:rsidRDefault="0031390A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F0E095" w14:textId="77777777" w:rsidR="0031390A" w:rsidRPr="00505376" w:rsidRDefault="0031390A" w:rsidP="0031390A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E4A040" w14:textId="15207787" w:rsidR="0031390A" w:rsidRPr="005B4056" w:rsidRDefault="007F722C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722C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7E49548" w14:textId="77777777" w:rsidR="0031390A" w:rsidRPr="00505376" w:rsidRDefault="0031390A" w:rsidP="0031390A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3FE9CA" w14:textId="1940B812" w:rsidR="0031390A" w:rsidRPr="005B4056" w:rsidRDefault="0031390A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13DE2"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31390A" w:rsidRPr="005B4056" w14:paraId="13AADD49" w14:textId="77777777" w:rsidTr="007C393E">
        <w:tc>
          <w:tcPr>
            <w:tcW w:w="4059" w:type="dxa"/>
          </w:tcPr>
          <w:p w14:paraId="21AA5426" w14:textId="37D7930D" w:rsidR="0031390A" w:rsidRPr="005B4056" w:rsidRDefault="0031390A" w:rsidP="0031390A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6AF3EC" w14:textId="636619C5" w:rsidR="0031390A" w:rsidRPr="000D08A1" w:rsidRDefault="0031390A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1C6E78" w14:textId="77777777" w:rsidR="0031390A" w:rsidRPr="005B4056" w:rsidRDefault="0031390A" w:rsidP="0031390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C69AE1" w14:textId="5040DCDE" w:rsidR="0031390A" w:rsidRPr="005B4056" w:rsidRDefault="0031390A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F3086CC" w14:textId="77777777" w:rsidR="0031390A" w:rsidRPr="005B4056" w:rsidRDefault="0031390A" w:rsidP="0031390A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030E1" w14:textId="3EEBE29A" w:rsidR="0031390A" w:rsidRPr="00C0618E" w:rsidRDefault="007F722C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22C">
              <w:rPr>
                <w:rFonts w:ascii="Angsana New" w:hAnsi="Angsana New"/>
                <w:b/>
                <w:bCs/>
                <w:sz w:val="30"/>
                <w:szCs w:val="30"/>
              </w:rPr>
              <w:t>3,060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4FE974" w14:textId="77777777" w:rsidR="0031390A" w:rsidRPr="00C0618E" w:rsidRDefault="0031390A" w:rsidP="0031390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BBC614" w14:textId="1D8304D7" w:rsidR="0031390A" w:rsidRPr="005B4056" w:rsidRDefault="0031390A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3DE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A12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13DE2">
              <w:rPr>
                <w:rFonts w:ascii="Angsana New" w:hAnsi="Angsana New"/>
                <w:b/>
                <w:bCs/>
                <w:sz w:val="30"/>
                <w:szCs w:val="30"/>
              </w:rPr>
              <w:t>006</w:t>
            </w:r>
          </w:p>
        </w:tc>
      </w:tr>
    </w:tbl>
    <w:p w14:paraId="6609A5F0" w14:textId="382F3A5D" w:rsidR="00E94095" w:rsidRPr="00AB5C0F" w:rsidRDefault="00E94095" w:rsidP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8"/>
          <w:szCs w:val="28"/>
          <w:lang w:val="th-TH"/>
        </w:rPr>
      </w:pPr>
    </w:p>
    <w:p w14:paraId="5F4F2BEF" w14:textId="5A88805C" w:rsidR="00AB5C0F" w:rsidRDefault="008A656B" w:rsidP="007D3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8A656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การเปลี่ยนแปลงของเงินลงทุนในบริษัทย่อย</w:t>
      </w:r>
    </w:p>
    <w:p w14:paraId="41B12BCE" w14:textId="77777777" w:rsidR="008A656B" w:rsidRPr="00AB5C0F" w:rsidRDefault="008A656B" w:rsidP="007D3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B5567EE" w14:textId="74F58184" w:rsidR="00AB5C0F" w:rsidRPr="00AB5C0F" w:rsidRDefault="00AB5C0F" w:rsidP="007D399B">
      <w:pPr>
        <w:pStyle w:val="block"/>
        <w:spacing w:after="0" w:line="240" w:lineRule="auto"/>
        <w:ind w:left="540" w:right="38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AB5C0F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 จีจีซี ไบโอเคมิคอล จำกัด</w:t>
      </w:r>
    </w:p>
    <w:p w14:paraId="638DF398" w14:textId="77777777" w:rsidR="007D399B" w:rsidRDefault="007D399B" w:rsidP="007D3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4DB042" w14:textId="0976A4EF" w:rsidR="007D399B" w:rsidRDefault="007D399B" w:rsidP="007D3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154DF">
        <w:rPr>
          <w:rFonts w:ascii="Angsana New" w:hAnsi="Angsana New"/>
          <w:spacing w:val="-4"/>
          <w:sz w:val="30"/>
          <w:szCs w:val="30"/>
          <w:cs/>
        </w:rPr>
        <w:t xml:space="preserve">ในเดือนพฤษภาคม </w:t>
      </w:r>
      <w:r w:rsidRPr="00E154DF">
        <w:rPr>
          <w:rFonts w:ascii="Angsana New" w:hAnsi="Angsana New"/>
          <w:spacing w:val="-4"/>
          <w:sz w:val="30"/>
          <w:szCs w:val="30"/>
        </w:rPr>
        <w:t xml:space="preserve">2565 </w:t>
      </w:r>
      <w:r w:rsidRPr="00E154DF">
        <w:rPr>
          <w:rFonts w:ascii="Angsana New" w:hAnsi="Angsana New"/>
          <w:spacing w:val="-4"/>
          <w:sz w:val="30"/>
          <w:szCs w:val="30"/>
          <w:cs/>
        </w:rPr>
        <w:t>บริษัทได้เพิ่มเงินลงทุนใน</w:t>
      </w:r>
      <w:r w:rsidRPr="00E154DF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จีจีซี ไบโอเคมิคอล จำกัด ซึ่งเป็น</w:t>
      </w:r>
      <w:r w:rsidRPr="00E154DF">
        <w:rPr>
          <w:rFonts w:ascii="Angsana New" w:hAnsi="Angsana New"/>
          <w:spacing w:val="-4"/>
          <w:sz w:val="30"/>
          <w:szCs w:val="30"/>
          <w:cs/>
        </w:rPr>
        <w:t xml:space="preserve">บริษัทย่อย </w:t>
      </w:r>
      <w:r w:rsidRPr="00E154DF">
        <w:rPr>
          <w:rFonts w:ascii="Angsana New" w:hAnsi="Angsana New"/>
          <w:spacing w:val="-4"/>
          <w:sz w:val="30"/>
          <w:szCs w:val="30"/>
          <w:cs/>
          <w:lang w:val="en-GB"/>
        </w:rPr>
        <w:t>เป็นจำนวนเงิน</w:t>
      </w:r>
      <w:r w:rsidRPr="00E573C3">
        <w:rPr>
          <w:rFonts w:ascii="Angsana New" w:hAnsi="Angsana New"/>
          <w:sz w:val="30"/>
          <w:szCs w:val="30"/>
          <w:cs/>
          <w:lang w:val="en-GB"/>
        </w:rPr>
        <w:t xml:space="preserve">รวม </w:t>
      </w:r>
      <w:r w:rsidRPr="00E573C3">
        <w:rPr>
          <w:rFonts w:ascii="Angsana New" w:hAnsi="Angsana New"/>
          <w:sz w:val="30"/>
          <w:szCs w:val="30"/>
        </w:rPr>
        <w:t>53.6</w:t>
      </w:r>
      <w:r>
        <w:rPr>
          <w:rFonts w:ascii="Angsana New" w:hAnsi="Angsana New"/>
          <w:sz w:val="30"/>
          <w:szCs w:val="30"/>
        </w:rPr>
        <w:t>3</w:t>
      </w:r>
      <w:r w:rsidRPr="00E573C3">
        <w:rPr>
          <w:rFonts w:ascii="Angsana New" w:hAnsi="Angsana New"/>
          <w:sz w:val="30"/>
          <w:szCs w:val="30"/>
          <w:cs/>
          <w:lang w:val="en-GB"/>
        </w:rPr>
        <w:t xml:space="preserve"> ล้านบาท</w:t>
      </w:r>
      <w:r>
        <w:rPr>
          <w:rFonts w:ascii="Angsana New" w:hAnsi="Angsana New"/>
          <w:sz w:val="30"/>
          <w:szCs w:val="30"/>
          <w:cs/>
          <w:lang w:val="en-GB"/>
        </w:rPr>
        <w:t xml:space="preserve"> โดยการชำระค่าหุ้นเพิ่มเติม </w:t>
      </w:r>
      <w:r w:rsidRPr="00E573C3">
        <w:rPr>
          <w:rFonts w:ascii="Angsana New" w:hAnsi="Angsana New"/>
          <w:sz w:val="30"/>
          <w:szCs w:val="30"/>
          <w:cs/>
          <w:lang w:val="en-GB"/>
        </w:rPr>
        <w:t xml:space="preserve">เพื่อลงทุนในธุรกิจอ้อยและน้ำตาล </w:t>
      </w:r>
      <w:r>
        <w:rPr>
          <w:rFonts w:ascii="Angsana New" w:hAnsi="Angsana New"/>
          <w:sz w:val="30"/>
          <w:szCs w:val="30"/>
          <w:cs/>
          <w:lang w:val="en-GB"/>
        </w:rPr>
        <w:t>ภายใต้</w:t>
      </w:r>
      <w:r w:rsidRPr="00E573C3">
        <w:rPr>
          <w:rFonts w:ascii="Angsana New" w:hAnsi="Angsana New"/>
          <w:sz w:val="30"/>
          <w:szCs w:val="30"/>
          <w:cs/>
          <w:lang w:val="en-GB"/>
        </w:rPr>
        <w:t>การดำเนินโครงการนครสวรรค์ไบโอคอมเพล็กซ์</w:t>
      </w:r>
      <w:r>
        <w:rPr>
          <w:rFonts w:ascii="Angsana New" w:hAnsi="Angsana New"/>
          <w:sz w:val="30"/>
          <w:szCs w:val="30"/>
          <w:cs/>
          <w:lang w:val="en-GB"/>
        </w:rPr>
        <w:t>ของการร่วมค้าของบริษัทย่อย</w:t>
      </w:r>
    </w:p>
    <w:p w14:paraId="6C5CE7B2" w14:textId="77777777" w:rsidR="007D399B" w:rsidRDefault="007D399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603A35CA" w14:textId="77777777" w:rsidR="007D399B" w:rsidRDefault="007D399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B2FE47F" w14:textId="43319552" w:rsidR="007D399B" w:rsidRPr="00E573C3" w:rsidRDefault="007D399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7D399B" w:rsidRPr="00E573C3" w:rsidSect="0050547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4" w:chapStyle="1"/>
          <w:cols w:space="708"/>
          <w:titlePg/>
          <w:docGrid w:linePitch="360"/>
        </w:sectPr>
      </w:pPr>
    </w:p>
    <w:p w14:paraId="175D9CBA" w14:textId="77CA27DD" w:rsidR="009E66A1" w:rsidRPr="00CB5126" w:rsidRDefault="009E66A1" w:rsidP="00A46884">
      <w:pPr>
        <w:pStyle w:val="block"/>
        <w:tabs>
          <w:tab w:val="left" w:pos="-2835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B5126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เงินลงทุนในบริษัทย่อย 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B60D5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1390A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="00B60D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5126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</w:t>
      </w:r>
      <w:r w:rsidR="00473CA0" w:rsidRPr="00CB5126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9871FE" w:rsidRPr="00CB5126">
        <w:rPr>
          <w:rFonts w:asciiTheme="majorBidi" w:hAnsiTheme="majorBidi" w:cstheme="majorBidi"/>
          <w:sz w:val="30"/>
          <w:szCs w:val="30"/>
          <w:cs/>
          <w:lang w:bidi="th-TH"/>
        </w:rPr>
        <w:t>งวด</w:t>
      </w:r>
      <w:r w:rsidR="0031390A">
        <w:rPr>
          <w:rFonts w:asciiTheme="majorBidi" w:hAnsiTheme="majorBidi" w:cstheme="majorBidi"/>
          <w:sz w:val="30"/>
          <w:szCs w:val="30"/>
          <w:cs/>
          <w:lang w:bidi="th-TH"/>
        </w:rPr>
        <w:t>เก้า</w:t>
      </w:r>
      <w:r w:rsidR="00E45D73" w:rsidRPr="00CB5126">
        <w:rPr>
          <w:rFonts w:asciiTheme="majorBidi" w:hAnsiTheme="majorBidi" w:cstheme="majorBidi"/>
          <w:sz w:val="30"/>
          <w:szCs w:val="30"/>
          <w:cs/>
          <w:lang w:bidi="th-TH"/>
        </w:rPr>
        <w:t>เ</w:t>
      </w:r>
      <w:r w:rsidR="00A71C87" w:rsidRPr="00CB5126">
        <w:rPr>
          <w:rFonts w:asciiTheme="majorBidi" w:hAnsiTheme="majorBidi" w:cstheme="majorBidi"/>
          <w:sz w:val="30"/>
          <w:szCs w:val="30"/>
          <w:cs/>
          <w:lang w:bidi="th-TH"/>
        </w:rPr>
        <w:t>ดือน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สิ้นสุดวันที่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B60D5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1390A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="00B60D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5126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7D525512" w14:textId="5A5FEF01" w:rsidR="009E66A1" w:rsidRPr="008B0073" w:rsidRDefault="009E66A1" w:rsidP="00A46884">
      <w:pPr>
        <w:pStyle w:val="block"/>
        <w:spacing w:after="0" w:line="240" w:lineRule="auto"/>
        <w:ind w:left="0" w:right="127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1463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810"/>
        <w:gridCol w:w="830"/>
        <w:gridCol w:w="873"/>
        <w:gridCol w:w="180"/>
        <w:gridCol w:w="897"/>
        <w:gridCol w:w="180"/>
        <w:gridCol w:w="894"/>
        <w:gridCol w:w="181"/>
        <w:gridCol w:w="899"/>
        <w:gridCol w:w="180"/>
        <w:gridCol w:w="904"/>
        <w:gridCol w:w="183"/>
        <w:gridCol w:w="897"/>
        <w:gridCol w:w="180"/>
        <w:gridCol w:w="900"/>
        <w:gridCol w:w="180"/>
        <w:gridCol w:w="878"/>
      </w:tblGrid>
      <w:tr w:rsidR="008B0073" w:rsidRPr="00CB5126" w14:paraId="047593A2" w14:textId="77777777" w:rsidTr="00CE7CED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1727FE42" w14:textId="77777777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846" w:type="dxa"/>
            <w:gridSpan w:val="19"/>
            <w:shd w:val="clear" w:color="auto" w:fill="auto"/>
            <w:vAlign w:val="bottom"/>
          </w:tcPr>
          <w:p w14:paraId="7451E2C5" w14:textId="77777777" w:rsidR="008B0073" w:rsidRPr="00CB5126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B0073" w:rsidRPr="00CB5126" w:rsidDel="00685444" w14:paraId="36A7B466" w14:textId="77777777" w:rsidTr="00CE7CED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2DAD6F44" w14:textId="77777777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71924D21" w14:textId="117C0B80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right="-67" w:hanging="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14A5EB7E" w14:textId="2C4B3DF5" w:rsidR="008B0073" w:rsidRPr="00CB5126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50" w:type="dxa"/>
            <w:gridSpan w:val="3"/>
            <w:shd w:val="clear" w:color="auto" w:fill="auto"/>
            <w:vAlign w:val="bottom"/>
          </w:tcPr>
          <w:p w14:paraId="3C480808" w14:textId="24DF79AA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68EAC8" w14:textId="77777777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7E03C641" w14:textId="13970D21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D9B661" w14:textId="77777777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bottom"/>
          </w:tcPr>
          <w:p w14:paraId="4836905D" w14:textId="3E06527B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4D13A1" w14:textId="77777777" w:rsidR="008B0073" w:rsidRPr="00CB5126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bottom"/>
          </w:tcPr>
          <w:p w14:paraId="57F6EB24" w14:textId="1F19DB7F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CE7CED" w:rsidRPr="00CB5126" w:rsidDel="00685444" w14:paraId="02AFE6AD" w14:textId="77777777" w:rsidTr="00CE7CED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78B9E6EF" w14:textId="77777777" w:rsidR="00CE7CED" w:rsidRPr="00CB5126" w:rsidDel="00685444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0EDD69BF" w14:textId="476AE25F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67" w:hanging="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5F2E6EDF" w14:textId="30A369F0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ทุนที่ชำระแล้ว</w:t>
            </w:r>
          </w:p>
        </w:tc>
        <w:tc>
          <w:tcPr>
            <w:tcW w:w="1950" w:type="dxa"/>
            <w:gridSpan w:val="3"/>
            <w:shd w:val="clear" w:color="auto" w:fill="auto"/>
            <w:vAlign w:val="bottom"/>
          </w:tcPr>
          <w:p w14:paraId="13603A7B" w14:textId="0823D942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B02F83" w14:textId="77777777" w:rsidR="00CE7CED" w:rsidRPr="00CB5126" w:rsidDel="00685444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1B1BA296" w14:textId="62526DE0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3920D9" w14:textId="77777777" w:rsidR="00CE7CED" w:rsidRPr="00CB5126" w:rsidDel="00685444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bottom"/>
          </w:tcPr>
          <w:p w14:paraId="40ADDBD4" w14:textId="0F4E0D5C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8D73A4A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bottom"/>
          </w:tcPr>
          <w:p w14:paraId="23E426C4" w14:textId="406333E0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CE7CED" w:rsidRPr="00CB5126" w14:paraId="2809E1A4" w14:textId="77777777" w:rsidTr="000A2058">
        <w:trPr>
          <w:cantSplit/>
          <w:trHeight w:val="164"/>
          <w:tblHeader/>
        </w:trPr>
        <w:tc>
          <w:tcPr>
            <w:tcW w:w="2790" w:type="dxa"/>
            <w:shd w:val="clear" w:color="auto" w:fill="auto"/>
            <w:vAlign w:val="bottom"/>
          </w:tcPr>
          <w:p w14:paraId="03A54855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D48CF6" w14:textId="5C713A7E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0A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390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30C063" w14:textId="4317D382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CE7CED"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CE7CED"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517C18" w14:textId="2C1E2A1D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31390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21126E4D" w14:textId="478017CE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CE7CED"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CE7CED"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B1E41AF" w14:textId="0334DEA8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0A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390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CABBE1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6967065" w14:textId="51C6D08A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CE7CED"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CE7CED"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629B5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5EF6CB3" w14:textId="4267A853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0A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390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29B2C5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3BBFBB1" w14:textId="144BFABB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CE7CED"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CE7CED"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B3A41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FAC058B" w14:textId="048443F5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0A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390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55D55AD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8AC9FD3" w14:textId="42C9BBD7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CE7CED"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CE7CED"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17C0A30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9FB78A" w14:textId="1ED0EF5F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0A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390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511CC0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2C8AFB7" w14:textId="28AEACB4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3068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390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CE7CED" w:rsidRPr="00CB5126" w14:paraId="3F4341FF" w14:textId="77777777" w:rsidTr="000A2058">
        <w:trPr>
          <w:cantSplit/>
          <w:trHeight w:val="83"/>
          <w:tblHeader/>
        </w:trPr>
        <w:tc>
          <w:tcPr>
            <w:tcW w:w="2790" w:type="dxa"/>
            <w:shd w:val="clear" w:color="auto" w:fill="auto"/>
            <w:vAlign w:val="bottom"/>
          </w:tcPr>
          <w:p w14:paraId="5AC06B3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DF2096" w14:textId="171D2F88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F1E605" w14:textId="22C1EF86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122B41" w14:textId="2014D4A8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6712237E" w14:textId="57B89617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DE89288" w14:textId="6E6EF541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4A4B9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343A891" w14:textId="39297B8A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A6970B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2FD6F12" w14:textId="351E7366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9AB293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CC16B40" w14:textId="1E3A2841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C326A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767073D" w14:textId="4BFAA456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8D9D60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1DB737F" w14:textId="5331317E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AEAA049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13DF7F" w14:textId="5CE94454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71CFD8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03F80F7" w14:textId="204CC8FE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</w:tr>
      <w:tr w:rsidR="00CE7CED" w:rsidRPr="00CB5126" w14:paraId="7068B325" w14:textId="77777777" w:rsidTr="00CE7CED">
        <w:trPr>
          <w:cantSplit/>
          <w:trHeight w:val="389"/>
          <w:tblHeader/>
        </w:trPr>
        <w:tc>
          <w:tcPr>
            <w:tcW w:w="2790" w:type="dxa"/>
            <w:shd w:val="clear" w:color="auto" w:fill="auto"/>
          </w:tcPr>
          <w:p w14:paraId="1247AB4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28396B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0046" w:type="dxa"/>
            <w:gridSpan w:val="17"/>
            <w:shd w:val="clear" w:color="auto" w:fill="auto"/>
          </w:tcPr>
          <w:p w14:paraId="6323D329" w14:textId="6C7CEA23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E7CED" w:rsidRPr="00CB5126" w14:paraId="4F657E8C" w14:textId="77777777" w:rsidTr="000A2058">
        <w:trPr>
          <w:cantSplit/>
        </w:trPr>
        <w:tc>
          <w:tcPr>
            <w:tcW w:w="2790" w:type="dxa"/>
            <w:shd w:val="clear" w:color="auto" w:fill="auto"/>
          </w:tcPr>
          <w:p w14:paraId="7BAD77D1" w14:textId="77777777" w:rsidR="00CE7CED" w:rsidRPr="00CB5126" w:rsidRDefault="00CE7CED" w:rsidP="00CE7CED">
            <w:pPr>
              <w:tabs>
                <w:tab w:val="clear" w:pos="227"/>
              </w:tabs>
              <w:spacing w:line="240" w:lineRule="auto"/>
              <w:ind w:left="14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B51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48DA83FD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2064C84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6B221FE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30" w:type="dxa"/>
            <w:shd w:val="clear" w:color="auto" w:fill="auto"/>
          </w:tcPr>
          <w:p w14:paraId="3ACEF667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0CF91D4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1A45A3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</w:tcPr>
          <w:p w14:paraId="58EE4CF7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0B75E6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57B6CE0C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B0B85DE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241B5185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1313D0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shd w:val="clear" w:color="auto" w:fill="auto"/>
          </w:tcPr>
          <w:p w14:paraId="41EBEAC1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299BFF0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2F651B27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4CF6D26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49B3DAC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99B46B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8" w:type="dxa"/>
            <w:shd w:val="clear" w:color="auto" w:fill="auto"/>
          </w:tcPr>
          <w:p w14:paraId="1DAB4AE9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</w:tr>
      <w:tr w:rsidR="007F722C" w:rsidRPr="00CB5126" w14:paraId="03C41178" w14:textId="77777777" w:rsidTr="000A2058">
        <w:trPr>
          <w:cantSplit/>
        </w:trPr>
        <w:tc>
          <w:tcPr>
            <w:tcW w:w="2790" w:type="dxa"/>
            <w:shd w:val="clear" w:color="auto" w:fill="auto"/>
          </w:tcPr>
          <w:p w14:paraId="03B499A7" w14:textId="406D39AD" w:rsidR="007F722C" w:rsidRPr="00CB5126" w:rsidRDefault="007F722C" w:rsidP="007F722C">
            <w:pPr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 xml:space="preserve">จำกัด       </w:t>
            </w:r>
          </w:p>
        </w:tc>
        <w:tc>
          <w:tcPr>
            <w:tcW w:w="900" w:type="dxa"/>
            <w:shd w:val="clear" w:color="auto" w:fill="auto"/>
          </w:tcPr>
          <w:p w14:paraId="42775883" w14:textId="58995FD6" w:rsidR="007F722C" w:rsidRPr="00CB5126" w:rsidRDefault="007F722C" w:rsidP="007F72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778B5FF2" w14:textId="54C4FAB1" w:rsidR="007F722C" w:rsidRPr="00CB5126" w:rsidRDefault="007F722C" w:rsidP="007F72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38ECB642" w14:textId="4AA868F9" w:rsidR="007F722C" w:rsidRPr="00CB5126" w:rsidRDefault="007F722C" w:rsidP="007F722C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060</w:t>
            </w:r>
          </w:p>
        </w:tc>
        <w:tc>
          <w:tcPr>
            <w:tcW w:w="830" w:type="dxa"/>
            <w:shd w:val="clear" w:color="auto" w:fill="auto"/>
          </w:tcPr>
          <w:p w14:paraId="6C18D8D1" w14:textId="7880EB6F" w:rsidR="007F722C" w:rsidRPr="00CB5126" w:rsidRDefault="007F722C" w:rsidP="007F722C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060</w:t>
            </w:r>
          </w:p>
        </w:tc>
        <w:tc>
          <w:tcPr>
            <w:tcW w:w="873" w:type="dxa"/>
            <w:shd w:val="clear" w:color="auto" w:fill="auto"/>
          </w:tcPr>
          <w:p w14:paraId="1042B7C6" w14:textId="7552D915" w:rsidR="007F722C" w:rsidRPr="00CB5126" w:rsidRDefault="00581E41" w:rsidP="007F722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81E41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7F722C" w:rsidRPr="007F722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581E41">
              <w:rPr>
                <w:rFonts w:ascii="Angsana New" w:hAnsi="Angsana New"/>
                <w:sz w:val="26"/>
                <w:szCs w:val="26"/>
                <w:lang w:val="en-US" w:bidi="th-TH"/>
              </w:rPr>
              <w:t>685</w:t>
            </w:r>
          </w:p>
        </w:tc>
        <w:tc>
          <w:tcPr>
            <w:tcW w:w="180" w:type="dxa"/>
            <w:shd w:val="clear" w:color="auto" w:fill="auto"/>
          </w:tcPr>
          <w:p w14:paraId="6A90E57E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53C10650" w14:textId="498A98BE" w:rsidR="007F722C" w:rsidRPr="00CB5126" w:rsidRDefault="007F722C" w:rsidP="007F722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685</w:t>
            </w:r>
          </w:p>
        </w:tc>
        <w:tc>
          <w:tcPr>
            <w:tcW w:w="180" w:type="dxa"/>
            <w:shd w:val="clear" w:color="auto" w:fill="auto"/>
          </w:tcPr>
          <w:p w14:paraId="2F1C0859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61791DA4" w14:textId="30D7CB74" w:rsidR="007F722C" w:rsidRPr="00C75410" w:rsidRDefault="007F722C" w:rsidP="007F722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7541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E72F836" w14:textId="77777777" w:rsidR="007F722C" w:rsidRPr="00C75410" w:rsidRDefault="007F722C" w:rsidP="007F72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1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1BA93571" w14:textId="2BD3A525" w:rsidR="007F722C" w:rsidRPr="00C75410" w:rsidRDefault="007F722C" w:rsidP="007F722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7541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73F369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shd w:val="clear" w:color="auto" w:fill="auto"/>
          </w:tcPr>
          <w:p w14:paraId="0C4DE84D" w14:textId="63225772" w:rsidR="007F722C" w:rsidRPr="00CB5126" w:rsidRDefault="007F722C" w:rsidP="007F722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722C">
              <w:rPr>
                <w:rFonts w:ascii="Angsana New" w:hAnsi="Angsana New"/>
                <w:sz w:val="26"/>
                <w:szCs w:val="26"/>
                <w:lang w:val="en-US" w:bidi="th-TH"/>
              </w:rPr>
              <w:t>1,685</w:t>
            </w:r>
          </w:p>
        </w:tc>
        <w:tc>
          <w:tcPr>
            <w:tcW w:w="183" w:type="dxa"/>
            <w:shd w:val="clear" w:color="auto" w:fill="auto"/>
          </w:tcPr>
          <w:p w14:paraId="23D58DB1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</w:tcPr>
          <w:p w14:paraId="52A99039" w14:textId="4ACEFC00" w:rsidR="007F722C" w:rsidRPr="00CB5126" w:rsidRDefault="007F722C" w:rsidP="007F722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685</w:t>
            </w:r>
          </w:p>
        </w:tc>
        <w:tc>
          <w:tcPr>
            <w:tcW w:w="180" w:type="dxa"/>
          </w:tcPr>
          <w:p w14:paraId="4E0EBB24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62E2527" w14:textId="2FAFBA7C" w:rsidR="007F722C" w:rsidRPr="00CB5126" w:rsidRDefault="00C44684" w:rsidP="007F722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9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180" w:type="dxa"/>
            <w:shd w:val="clear" w:color="auto" w:fill="auto"/>
          </w:tcPr>
          <w:p w14:paraId="5354112C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30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5B23B42D" w14:textId="0DA4755C" w:rsidR="007F722C" w:rsidRPr="00CB5126" w:rsidRDefault="007F722C" w:rsidP="007F722C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11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106</w:t>
            </w:r>
          </w:p>
        </w:tc>
      </w:tr>
      <w:tr w:rsidR="007F722C" w:rsidRPr="00CB5126" w14:paraId="292203E4" w14:textId="77777777" w:rsidTr="000A2058">
        <w:trPr>
          <w:cantSplit/>
        </w:trPr>
        <w:tc>
          <w:tcPr>
            <w:tcW w:w="2790" w:type="dxa"/>
            <w:shd w:val="clear" w:color="auto" w:fill="auto"/>
          </w:tcPr>
          <w:p w14:paraId="13DEEA62" w14:textId="77777777" w:rsidR="007F722C" w:rsidRPr="00CB5126" w:rsidRDefault="007F722C" w:rsidP="007F722C">
            <w:pPr>
              <w:spacing w:line="240" w:lineRule="auto"/>
              <w:ind w:left="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69D27782" w14:textId="0C9BC1C9" w:rsidR="007F722C" w:rsidRPr="00CB5126" w:rsidRDefault="007F722C" w:rsidP="007F72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A3FA21F" w14:textId="3922DB7B" w:rsidR="007F722C" w:rsidRPr="00CB5126" w:rsidRDefault="007F722C" w:rsidP="007F72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063B6EAF" w14:textId="1A4E86A4" w:rsidR="007F722C" w:rsidRPr="00CB5126" w:rsidRDefault="007F722C" w:rsidP="007F722C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375</w:t>
            </w:r>
          </w:p>
        </w:tc>
        <w:tc>
          <w:tcPr>
            <w:tcW w:w="830" w:type="dxa"/>
            <w:shd w:val="clear" w:color="auto" w:fill="auto"/>
          </w:tcPr>
          <w:p w14:paraId="3111E6DF" w14:textId="71D8AEFF" w:rsidR="007F722C" w:rsidRPr="00CB5126" w:rsidRDefault="007F722C" w:rsidP="007F722C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6D2D4CD" w14:textId="7CEDF0A3" w:rsidR="007F722C" w:rsidRPr="00CB5126" w:rsidRDefault="00581E41" w:rsidP="007F722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81E41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7F722C" w:rsidRPr="007F722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581E41">
              <w:rPr>
                <w:rFonts w:ascii="Angsana New" w:hAnsi="Angsana New"/>
                <w:sz w:val="26"/>
                <w:szCs w:val="26"/>
                <w:lang w:val="en-US" w:bidi="th-TH"/>
              </w:rPr>
              <w:t>375</w:t>
            </w:r>
          </w:p>
        </w:tc>
        <w:tc>
          <w:tcPr>
            <w:tcW w:w="180" w:type="dxa"/>
            <w:shd w:val="clear" w:color="auto" w:fill="auto"/>
          </w:tcPr>
          <w:p w14:paraId="313A8382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2CD3CD32" w14:textId="52ECBC08" w:rsidR="007F722C" w:rsidRPr="00CB5126" w:rsidRDefault="007F722C" w:rsidP="007F722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180" w:type="dxa"/>
            <w:shd w:val="clear" w:color="auto" w:fill="auto"/>
          </w:tcPr>
          <w:p w14:paraId="5473CF21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79DE0844" w14:textId="61A4EA7E" w:rsidR="007F722C" w:rsidRPr="00C75410" w:rsidRDefault="007F722C" w:rsidP="007F722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7541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5F00C64" w14:textId="77777777" w:rsidR="007F722C" w:rsidRPr="00C75410" w:rsidRDefault="007F722C" w:rsidP="007F72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1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7518438C" w14:textId="29110BFD" w:rsidR="007F722C" w:rsidRPr="00C75410" w:rsidRDefault="007F722C" w:rsidP="007F722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7541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E44F4A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57C2A66B" w14:textId="37818EE6" w:rsidR="007F722C" w:rsidRPr="00CB5126" w:rsidRDefault="007F722C" w:rsidP="007F722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F722C">
              <w:rPr>
                <w:rFonts w:ascii="Angsana New" w:hAnsi="Angsana New"/>
                <w:sz w:val="26"/>
                <w:szCs w:val="26"/>
                <w:lang w:val="en-US" w:bidi="th-TH"/>
              </w:rPr>
              <w:t>1,375</w:t>
            </w:r>
          </w:p>
        </w:tc>
        <w:tc>
          <w:tcPr>
            <w:tcW w:w="183" w:type="dxa"/>
            <w:shd w:val="clear" w:color="auto" w:fill="auto"/>
          </w:tcPr>
          <w:p w14:paraId="61773D39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36749231" w14:textId="769012F5" w:rsidR="007F722C" w:rsidRPr="00CB5126" w:rsidRDefault="007F722C" w:rsidP="007F722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180" w:type="dxa"/>
          </w:tcPr>
          <w:p w14:paraId="31193D84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059B105" w14:textId="1F281256" w:rsidR="007F722C" w:rsidRPr="00CB5126" w:rsidRDefault="007F722C" w:rsidP="007F722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9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E8CBE7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30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2CE35AE0" w14:textId="333A5D05" w:rsidR="007F722C" w:rsidRPr="00CB5126" w:rsidRDefault="007F722C" w:rsidP="007F722C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11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7F722C" w:rsidRPr="00CB5126" w14:paraId="40924DCE" w14:textId="77777777" w:rsidTr="000A2058">
        <w:trPr>
          <w:cantSplit/>
        </w:trPr>
        <w:tc>
          <w:tcPr>
            <w:tcW w:w="2790" w:type="dxa"/>
            <w:shd w:val="clear" w:color="auto" w:fill="auto"/>
          </w:tcPr>
          <w:p w14:paraId="18FC045E" w14:textId="77777777" w:rsidR="007F722C" w:rsidRPr="00CB5126" w:rsidRDefault="007F722C" w:rsidP="007F722C">
            <w:pPr>
              <w:spacing w:line="240" w:lineRule="auto"/>
              <w:ind w:left="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51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17404904" w14:textId="77777777" w:rsidR="007F722C" w:rsidRPr="00CB5126" w:rsidRDefault="007F722C" w:rsidP="007F72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3DE124" w14:textId="77777777" w:rsidR="007F722C" w:rsidRPr="00CB5126" w:rsidRDefault="007F722C" w:rsidP="007F72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8F2EEE2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shd w:val="clear" w:color="auto" w:fill="auto"/>
          </w:tcPr>
          <w:p w14:paraId="3AC30E8C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1DE68" w14:textId="07C460EA" w:rsidR="007F722C" w:rsidRPr="00CB5126" w:rsidRDefault="007F722C" w:rsidP="007F722C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F722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3,060</w:t>
            </w:r>
          </w:p>
        </w:tc>
        <w:tc>
          <w:tcPr>
            <w:tcW w:w="180" w:type="dxa"/>
            <w:shd w:val="clear" w:color="auto" w:fill="auto"/>
          </w:tcPr>
          <w:p w14:paraId="108E3BE9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D2459" w14:textId="0ED18DF6" w:rsidR="007F722C" w:rsidRPr="00CB5126" w:rsidRDefault="007F722C" w:rsidP="007F722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CB512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006</w:t>
            </w:r>
          </w:p>
        </w:tc>
        <w:tc>
          <w:tcPr>
            <w:tcW w:w="180" w:type="dxa"/>
            <w:shd w:val="clear" w:color="auto" w:fill="auto"/>
          </w:tcPr>
          <w:p w14:paraId="168847D8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8F753" w14:textId="0EC4DD4F" w:rsidR="007F722C" w:rsidRPr="00C75410" w:rsidRDefault="007F722C" w:rsidP="007F722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7541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574D40F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84A66" w14:textId="0F8F84DC" w:rsidR="007F722C" w:rsidRPr="00CB5126" w:rsidRDefault="007F722C" w:rsidP="007F722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A3B8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4AE3C6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11007" w14:textId="0053E945" w:rsidR="007F722C" w:rsidRPr="007D737E" w:rsidRDefault="007F722C" w:rsidP="007F722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D737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3,060</w:t>
            </w:r>
          </w:p>
        </w:tc>
        <w:tc>
          <w:tcPr>
            <w:tcW w:w="183" w:type="dxa"/>
            <w:shd w:val="clear" w:color="auto" w:fill="auto"/>
          </w:tcPr>
          <w:p w14:paraId="0EA0A201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3C273" w14:textId="42F4D62F" w:rsidR="007F722C" w:rsidRPr="00CB5126" w:rsidRDefault="007F722C" w:rsidP="007F722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CB512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006</w:t>
            </w:r>
          </w:p>
        </w:tc>
        <w:tc>
          <w:tcPr>
            <w:tcW w:w="180" w:type="dxa"/>
          </w:tcPr>
          <w:p w14:paraId="4AF7978F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E245D" w14:textId="7B319AD3" w:rsidR="007F722C" w:rsidRPr="00CB5126" w:rsidRDefault="00C44684" w:rsidP="007F722C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9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180" w:type="dxa"/>
            <w:shd w:val="clear" w:color="auto" w:fill="auto"/>
          </w:tcPr>
          <w:p w14:paraId="5D45CE56" w14:textId="77777777" w:rsidR="007F722C" w:rsidRPr="00CB5126" w:rsidRDefault="007F722C" w:rsidP="007F722C">
            <w:pPr>
              <w:pStyle w:val="acctfourfigures"/>
              <w:tabs>
                <w:tab w:val="clear" w:pos="765"/>
                <w:tab w:val="decimal" w:pos="30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9AF2E" w14:textId="62F1C2E3" w:rsidR="007F722C" w:rsidRPr="00CB5126" w:rsidRDefault="007F722C" w:rsidP="007F722C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11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106</w:t>
            </w:r>
          </w:p>
        </w:tc>
      </w:tr>
    </w:tbl>
    <w:p w14:paraId="4D10C37A" w14:textId="77777777" w:rsidR="008B0073" w:rsidRPr="00FE1E01" w:rsidRDefault="008B0073" w:rsidP="00A46884">
      <w:pPr>
        <w:pStyle w:val="block"/>
        <w:spacing w:after="0" w:line="240" w:lineRule="auto"/>
        <w:ind w:left="0" w:right="127"/>
        <w:rPr>
          <w:rFonts w:asciiTheme="majorBidi" w:hAnsiTheme="majorBidi" w:cstheme="majorBidi"/>
          <w:b/>
          <w:bCs/>
          <w:szCs w:val="22"/>
          <w:cs/>
          <w:lang w:val="en-US" w:bidi="th-TH"/>
        </w:rPr>
      </w:pPr>
    </w:p>
    <w:p w14:paraId="75DF0C10" w14:textId="77777777" w:rsidR="003F5A8F" w:rsidRPr="00FE1E01" w:rsidRDefault="003F5A8F" w:rsidP="003F5A8F">
      <w:pPr>
        <w:rPr>
          <w:rFonts w:asciiTheme="majorBidi" w:hAnsiTheme="majorBidi" w:cstheme="majorBidi"/>
        </w:rPr>
      </w:pPr>
    </w:p>
    <w:p w14:paraId="08DEC4F1" w14:textId="77777777" w:rsidR="001976A5" w:rsidRPr="00FE1E01" w:rsidRDefault="001976A5" w:rsidP="00376E29">
      <w:pPr>
        <w:pStyle w:val="Heading9"/>
        <w:numPr>
          <w:ilvl w:val="0"/>
          <w:numId w:val="19"/>
        </w:numPr>
        <w:rPr>
          <w:rFonts w:asciiTheme="majorBidi" w:hAnsiTheme="majorBidi" w:cstheme="majorBidi"/>
          <w:b w:val="0"/>
          <w:sz w:val="32"/>
          <w:szCs w:val="32"/>
          <w:cs/>
          <w:lang w:val="en-GB"/>
        </w:rPr>
        <w:sectPr w:rsidR="001976A5" w:rsidRPr="00FE1E01" w:rsidSect="00521944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47E1B04" w14:textId="3B25A984" w:rsidR="00FD399B" w:rsidRPr="00686947" w:rsidRDefault="006E5B95" w:rsidP="00AB5C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</w:t>
      </w:r>
      <w:r w:rsidR="00CB5126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บริษัทร่วมและ</w:t>
      </w: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</w:t>
      </w:r>
    </w:p>
    <w:p w14:paraId="1F13020C" w14:textId="1879A9C7" w:rsidR="00DF63B9" w:rsidRPr="00AB5C0F" w:rsidRDefault="00DF63B9" w:rsidP="00AB5C0F">
      <w:pPr>
        <w:pStyle w:val="block"/>
        <w:spacing w:after="0" w:line="240" w:lineRule="auto"/>
        <w:ind w:right="380"/>
        <w:jc w:val="both"/>
        <w:rPr>
          <w:rFonts w:ascii="Angsana New" w:hAnsi="Angsana New"/>
          <w:sz w:val="28"/>
          <w:szCs w:val="28"/>
          <w:lang w:bidi="th-TH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9"/>
        <w:gridCol w:w="238"/>
        <w:gridCol w:w="1127"/>
        <w:gridCol w:w="241"/>
        <w:gridCol w:w="1117"/>
        <w:gridCol w:w="271"/>
        <w:gridCol w:w="1056"/>
      </w:tblGrid>
      <w:tr w:rsidR="00E94095" w:rsidRPr="00DE782B" w14:paraId="116EDC7E" w14:textId="77777777" w:rsidTr="006747B6">
        <w:trPr>
          <w:trHeight w:val="20"/>
        </w:trPr>
        <w:tc>
          <w:tcPr>
            <w:tcW w:w="2231" w:type="pct"/>
          </w:tcPr>
          <w:p w14:paraId="5F136A41" w14:textId="77777777" w:rsidR="00E94095" w:rsidRPr="00DE782B" w:rsidRDefault="00E9409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06E01A0E" w14:textId="77777777" w:rsidR="00E94095" w:rsidRPr="00DE782B" w:rsidRDefault="00E9409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5E5447C7" w14:textId="77777777" w:rsidR="00E94095" w:rsidRPr="00DE782B" w:rsidRDefault="00E9409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17" w:type="pct"/>
            <w:gridSpan w:val="3"/>
          </w:tcPr>
          <w:p w14:paraId="62527C13" w14:textId="77777777" w:rsidR="00E94095" w:rsidRPr="00DE782B" w:rsidRDefault="00E9409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B3A" w:rsidRPr="00DE782B" w14:paraId="798533F7" w14:textId="77777777" w:rsidTr="00D85FAF">
        <w:trPr>
          <w:trHeight w:val="20"/>
        </w:trPr>
        <w:tc>
          <w:tcPr>
            <w:tcW w:w="2231" w:type="pct"/>
          </w:tcPr>
          <w:p w14:paraId="650D7D5A" w14:textId="77777777" w:rsidR="006C4B3A" w:rsidRPr="00DE782B" w:rsidRDefault="006C4B3A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18ECCA5" w14:textId="3A907035" w:rsidR="006C4B3A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6E4DC5CF" w14:textId="77777777" w:rsidR="006C4B3A" w:rsidRPr="00DE782B" w:rsidRDefault="006C4B3A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38AA774F" w14:textId="36EC0CFA" w:rsidR="006C4B3A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7EAFD4C2" w14:textId="77777777" w:rsidR="006C4B3A" w:rsidRPr="00DE782B" w:rsidRDefault="006C4B3A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A82061F" w14:textId="4AA17689" w:rsidR="006C4B3A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9319F9E" w14:textId="77777777" w:rsidR="006C4B3A" w:rsidRPr="00DE782B" w:rsidRDefault="006C4B3A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FC52765" w14:textId="4085A13E" w:rsidR="006C4B3A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4B3A" w:rsidRPr="00DE782B" w14:paraId="42B9A8FA" w14:textId="77777777" w:rsidTr="006747B6">
        <w:trPr>
          <w:trHeight w:val="20"/>
        </w:trPr>
        <w:tc>
          <w:tcPr>
            <w:tcW w:w="2231" w:type="pct"/>
          </w:tcPr>
          <w:p w14:paraId="5F492FE4" w14:textId="77777777" w:rsidR="006C4B3A" w:rsidRPr="00DE782B" w:rsidRDefault="006C4B3A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7"/>
          </w:tcPr>
          <w:p w14:paraId="41D926FE" w14:textId="18EDF4D6" w:rsidR="006C4B3A" w:rsidRPr="00DE782B" w:rsidRDefault="006C4B3A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5FAF" w:rsidRPr="00CB5126" w14:paraId="58668BB8" w14:textId="77777777" w:rsidTr="00D85FAF">
        <w:trPr>
          <w:trHeight w:val="20"/>
        </w:trPr>
        <w:tc>
          <w:tcPr>
            <w:tcW w:w="2231" w:type="pct"/>
          </w:tcPr>
          <w:p w14:paraId="062788B0" w14:textId="0A1ED3D1" w:rsidR="00D85FAF" w:rsidRPr="00CB5126" w:rsidRDefault="00D85FA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7" w:type="pct"/>
          </w:tcPr>
          <w:p w14:paraId="35B38874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43868CAD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1BCFAE14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0955F7F5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42161871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4B487DB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CCCD078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1390A" w:rsidRPr="00DE782B" w14:paraId="31B9E983" w14:textId="77777777" w:rsidTr="00C372BF">
        <w:trPr>
          <w:trHeight w:val="20"/>
        </w:trPr>
        <w:tc>
          <w:tcPr>
            <w:tcW w:w="2231" w:type="pct"/>
          </w:tcPr>
          <w:p w14:paraId="6AF17E66" w14:textId="02B72DBC" w:rsidR="0031390A" w:rsidRPr="00DE782B" w:rsidRDefault="0031390A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4D8B09DD" w14:textId="0CF63D38" w:rsidR="0031390A" w:rsidRPr="00D85FAF" w:rsidRDefault="003A543B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648</w:t>
            </w:r>
          </w:p>
        </w:tc>
        <w:tc>
          <w:tcPr>
            <w:tcW w:w="128" w:type="pct"/>
          </w:tcPr>
          <w:p w14:paraId="6A063208" w14:textId="77777777" w:rsidR="0031390A" w:rsidRPr="00D85FAF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vAlign w:val="bottom"/>
          </w:tcPr>
          <w:p w14:paraId="0ABA5971" w14:textId="2ABA7DB0" w:rsidR="0031390A" w:rsidRPr="00D85FAF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602</w:t>
            </w:r>
          </w:p>
        </w:tc>
        <w:tc>
          <w:tcPr>
            <w:tcW w:w="130" w:type="pct"/>
          </w:tcPr>
          <w:p w14:paraId="2A05F32F" w14:textId="77777777" w:rsidR="0031390A" w:rsidRPr="00D85FAF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414F0F37" w14:textId="1EF9686C" w:rsidR="0031390A" w:rsidRPr="00D85FAF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11079337" w14:textId="77777777" w:rsidR="0031390A" w:rsidRPr="00D85FAF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A75D79" w14:textId="003ADC19" w:rsidR="0031390A" w:rsidRPr="00D85FAF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3A543B" w:rsidRPr="00DE782B" w14:paraId="708E0A93" w14:textId="77777777" w:rsidTr="00C372BF">
        <w:trPr>
          <w:trHeight w:val="20"/>
        </w:trPr>
        <w:tc>
          <w:tcPr>
            <w:tcW w:w="2231" w:type="pct"/>
          </w:tcPr>
          <w:p w14:paraId="5FCD8E60" w14:textId="35E7B971" w:rsidR="003A543B" w:rsidRPr="006762F3" w:rsidRDefault="003A543B" w:rsidP="003A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87" w:type="pct"/>
          </w:tcPr>
          <w:p w14:paraId="6BDBEFEF" w14:textId="35791BD2" w:rsidR="003A543B" w:rsidRPr="00D85FAF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95</w:t>
            </w:r>
          </w:p>
        </w:tc>
        <w:tc>
          <w:tcPr>
            <w:tcW w:w="128" w:type="pct"/>
          </w:tcPr>
          <w:p w14:paraId="6F9095B6" w14:textId="77777777" w:rsidR="003A543B" w:rsidRPr="00D85FAF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vAlign w:val="bottom"/>
          </w:tcPr>
          <w:p w14:paraId="18CC6AEB" w14:textId="47F1A556" w:rsidR="003A543B" w:rsidRPr="00D85FAF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100</w:t>
            </w:r>
          </w:p>
        </w:tc>
        <w:tc>
          <w:tcPr>
            <w:tcW w:w="130" w:type="pct"/>
          </w:tcPr>
          <w:p w14:paraId="752E8053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13FDF0E2" w14:textId="68F8D7AE" w:rsidR="003A543B" w:rsidRPr="00D85FAF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0EC3FA" w14:textId="77777777" w:rsidR="003A543B" w:rsidRPr="00D85FAF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181184D" w14:textId="4406A50D" w:rsidR="003A543B" w:rsidRPr="00D85FAF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543B" w:rsidRPr="00DE782B" w14:paraId="05A865D8" w14:textId="77777777" w:rsidTr="0019514C">
        <w:trPr>
          <w:trHeight w:val="20"/>
        </w:trPr>
        <w:tc>
          <w:tcPr>
            <w:tcW w:w="2231" w:type="pct"/>
          </w:tcPr>
          <w:p w14:paraId="348EFC04" w14:textId="1E0BC215" w:rsidR="003A543B" w:rsidRPr="006762F3" w:rsidRDefault="003A543B" w:rsidP="003A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C66E78A" w14:textId="19840CE5" w:rsidR="003A543B" w:rsidRPr="00D85FAF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(102)</w:t>
            </w:r>
          </w:p>
        </w:tc>
        <w:tc>
          <w:tcPr>
            <w:tcW w:w="128" w:type="pct"/>
          </w:tcPr>
          <w:p w14:paraId="42CD7AEA" w14:textId="77777777" w:rsidR="003A543B" w:rsidRPr="00D85FAF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5FF13E7E" w14:textId="44A705EE" w:rsidR="003A543B" w:rsidRPr="00D85FAF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A122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</w:t>
            </w:r>
            <w:r w:rsidRPr="00913DE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91</w:t>
            </w:r>
            <w:r w:rsidRPr="00CA122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30" w:type="pct"/>
          </w:tcPr>
          <w:p w14:paraId="44F75FA9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11DA1D8" w14:textId="2D770D99" w:rsidR="003A543B" w:rsidRPr="00D85FAF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D6D84D" w14:textId="77777777" w:rsidR="003A543B" w:rsidRPr="00D85FAF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534CCF9" w14:textId="6FBDB86C" w:rsidR="003A543B" w:rsidRPr="00D85FAF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390A" w:rsidRPr="00DE782B" w14:paraId="6174A743" w14:textId="77777777" w:rsidTr="0019514C">
        <w:trPr>
          <w:trHeight w:val="20"/>
        </w:trPr>
        <w:tc>
          <w:tcPr>
            <w:tcW w:w="2231" w:type="pct"/>
          </w:tcPr>
          <w:p w14:paraId="1CC7FAE6" w14:textId="658FEB72" w:rsidR="0031390A" w:rsidRPr="00DE782B" w:rsidRDefault="0031390A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EF1124F" w14:textId="7F6BD461" w:rsidR="0031390A" w:rsidRPr="00DE782B" w:rsidRDefault="003A543B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641</w:t>
            </w:r>
          </w:p>
        </w:tc>
        <w:tc>
          <w:tcPr>
            <w:tcW w:w="128" w:type="pct"/>
          </w:tcPr>
          <w:p w14:paraId="415848DA" w14:textId="77777777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F991A" w14:textId="1F5DE592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611</w:t>
            </w:r>
          </w:p>
        </w:tc>
        <w:tc>
          <w:tcPr>
            <w:tcW w:w="130" w:type="pct"/>
          </w:tcPr>
          <w:p w14:paraId="6CD16657" w14:textId="77777777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8500706" w14:textId="107E2DF8" w:rsidR="0031390A" w:rsidRPr="00CF3217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712A4EEA" w14:textId="77777777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F2249C3" w14:textId="11A76F6F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D85FAF" w:rsidRPr="00AB5C0F" w14:paraId="6DB05025" w14:textId="77777777" w:rsidTr="0019514C">
        <w:trPr>
          <w:trHeight w:val="20"/>
        </w:trPr>
        <w:tc>
          <w:tcPr>
            <w:tcW w:w="2231" w:type="pct"/>
          </w:tcPr>
          <w:p w14:paraId="057CCA6C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1F6E3C65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630FBA24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D64F3E8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54EDFCA6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49023F66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64716C0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2040B6C4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5FAF" w:rsidRPr="00CB5126" w14:paraId="01D01154" w14:textId="77777777" w:rsidTr="00D85FAF">
        <w:trPr>
          <w:trHeight w:val="20"/>
        </w:trPr>
        <w:tc>
          <w:tcPr>
            <w:tcW w:w="2231" w:type="pct"/>
          </w:tcPr>
          <w:p w14:paraId="0B3B7948" w14:textId="4688480D" w:rsidR="00D85FAF" w:rsidRPr="00CB5126" w:rsidRDefault="00D85FA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587" w:type="pct"/>
          </w:tcPr>
          <w:p w14:paraId="03A87EED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7219ED50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67B1FE23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326F6A18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7745EB57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625387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72B43AC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A543B" w:rsidRPr="00DE782B" w14:paraId="05001697" w14:textId="77777777" w:rsidTr="00D85FAF">
        <w:trPr>
          <w:trHeight w:val="20"/>
        </w:trPr>
        <w:tc>
          <w:tcPr>
            <w:tcW w:w="2231" w:type="pct"/>
          </w:tcPr>
          <w:p w14:paraId="710B030F" w14:textId="28048F3C" w:rsidR="003A543B" w:rsidRPr="00DE782B" w:rsidRDefault="003A543B" w:rsidP="003A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4E8141E5" w14:textId="5B98BF95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1,233</w:t>
            </w:r>
          </w:p>
        </w:tc>
        <w:tc>
          <w:tcPr>
            <w:tcW w:w="128" w:type="pct"/>
          </w:tcPr>
          <w:p w14:paraId="4FC9DA50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0DC90D07" w14:textId="7A9E9EF5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</w:t>
            </w:r>
            <w:r w:rsidRPr="00CA122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913DE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021</w:t>
            </w:r>
          </w:p>
        </w:tc>
        <w:tc>
          <w:tcPr>
            <w:tcW w:w="130" w:type="pct"/>
          </w:tcPr>
          <w:p w14:paraId="75057079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6CB8D53B" w14:textId="28FA4F00" w:rsidR="003A543B" w:rsidRPr="00DE782B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195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91B45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8F7C9A8" w14:textId="0B1D677B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543B" w:rsidRPr="00DE782B" w14:paraId="3ECCC08C" w14:textId="77777777" w:rsidTr="00CF3217">
        <w:trPr>
          <w:trHeight w:val="20"/>
        </w:trPr>
        <w:tc>
          <w:tcPr>
            <w:tcW w:w="2231" w:type="pct"/>
          </w:tcPr>
          <w:p w14:paraId="6F6F4930" w14:textId="77777777" w:rsidR="003A543B" w:rsidRPr="00DE782B" w:rsidRDefault="003A543B" w:rsidP="003A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7" w:type="pct"/>
            <w:vAlign w:val="bottom"/>
          </w:tcPr>
          <w:p w14:paraId="1B57A855" w14:textId="6395B5EB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28" w:type="pct"/>
          </w:tcPr>
          <w:p w14:paraId="0CE17BF4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vAlign w:val="bottom"/>
          </w:tcPr>
          <w:p w14:paraId="415D0686" w14:textId="1DCF4AD6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DE2">
              <w:rPr>
                <w:rFonts w:ascii="Angsana New" w:hAnsi="Angsana New"/>
                <w:color w:val="000000"/>
                <w:sz w:val="30"/>
                <w:szCs w:val="30"/>
              </w:rPr>
              <w:t>263</w:t>
            </w:r>
          </w:p>
        </w:tc>
        <w:tc>
          <w:tcPr>
            <w:tcW w:w="130" w:type="pct"/>
          </w:tcPr>
          <w:p w14:paraId="28D01614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51EBB71C" w14:textId="25B581AD" w:rsidR="003A543B" w:rsidRPr="00DE782B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195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ADC8FB4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A81C0C2" w14:textId="5F1BB235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543B" w:rsidRPr="00DE782B" w14:paraId="5D70F867" w14:textId="77777777" w:rsidTr="00CF3217">
        <w:trPr>
          <w:trHeight w:val="20"/>
        </w:trPr>
        <w:tc>
          <w:tcPr>
            <w:tcW w:w="2231" w:type="pct"/>
          </w:tcPr>
          <w:p w14:paraId="50038E2E" w14:textId="27205E0E" w:rsidR="003A543B" w:rsidRPr="006762F3" w:rsidRDefault="003A543B" w:rsidP="003A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37253F4" w14:textId="680E119A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(5</w:t>
            </w:r>
            <w:r w:rsidR="001E71ED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</w:t>
            </w:r>
            <w:r w:rsidRPr="003A543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28" w:type="pct"/>
          </w:tcPr>
          <w:p w14:paraId="440B77EE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704B976" w14:textId="7DB6C076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A122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</w:t>
            </w:r>
            <w:r w:rsidRPr="00913DE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34</w:t>
            </w:r>
            <w:r w:rsidRPr="00CA122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30" w:type="pct"/>
          </w:tcPr>
          <w:p w14:paraId="5B4B88BB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BC955DB" w14:textId="3F3C990C" w:rsidR="003A543B" w:rsidRPr="00DE782B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195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5EFB049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74AD8EF" w14:textId="78613A6E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543B" w:rsidRPr="00DE782B" w14:paraId="581955F5" w14:textId="77777777" w:rsidTr="00CF3217">
        <w:trPr>
          <w:trHeight w:val="20"/>
        </w:trPr>
        <w:tc>
          <w:tcPr>
            <w:tcW w:w="2231" w:type="pct"/>
          </w:tcPr>
          <w:p w14:paraId="51F66E5E" w14:textId="4AC84E4F" w:rsidR="003A543B" w:rsidRPr="00DE782B" w:rsidRDefault="003A543B" w:rsidP="003A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75F4FC03" w14:textId="4912A90B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1,22</w:t>
            </w:r>
            <w:r w:rsidR="0003163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28" w:type="pct"/>
          </w:tcPr>
          <w:p w14:paraId="5275068F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6E89855F" w14:textId="656B8044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Pr="00CA122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913DE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250</w:t>
            </w:r>
          </w:p>
        </w:tc>
        <w:tc>
          <w:tcPr>
            <w:tcW w:w="130" w:type="pct"/>
          </w:tcPr>
          <w:p w14:paraId="2CCE7D28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08A433E3" w14:textId="12C83AFA" w:rsidR="003A543B" w:rsidRPr="00CF3217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674277" w14:textId="77777777" w:rsidR="003A543B" w:rsidRPr="00CF3217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7A6D8F24" w14:textId="64D0103B" w:rsidR="003A543B" w:rsidRPr="00CF3217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1390A" w:rsidRPr="00DE782B" w14:paraId="70636D17" w14:textId="77777777" w:rsidTr="0019514C">
        <w:trPr>
          <w:trHeight w:val="20"/>
        </w:trPr>
        <w:tc>
          <w:tcPr>
            <w:tcW w:w="2231" w:type="pct"/>
          </w:tcPr>
          <w:p w14:paraId="5F0377D6" w14:textId="5A4F0BD3" w:rsidR="0031390A" w:rsidRPr="00DE782B" w:rsidRDefault="0031390A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31932CC" w14:textId="3ACF8991" w:rsidR="0031390A" w:rsidRPr="00DE782B" w:rsidRDefault="003A543B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A543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1,8</w:t>
            </w:r>
            <w:r w:rsidR="0003163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</w:t>
            </w:r>
          </w:p>
        </w:tc>
        <w:tc>
          <w:tcPr>
            <w:tcW w:w="128" w:type="pct"/>
          </w:tcPr>
          <w:p w14:paraId="18BE7EB9" w14:textId="77777777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F10450A" w14:textId="5D2BA4EF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Pr="00CA122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913DE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861</w:t>
            </w:r>
          </w:p>
        </w:tc>
        <w:tc>
          <w:tcPr>
            <w:tcW w:w="130" w:type="pct"/>
          </w:tcPr>
          <w:p w14:paraId="0E357591" w14:textId="77777777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3EBE27D" w14:textId="73B0B802" w:rsidR="0031390A" w:rsidRPr="00CF3217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7B5CB2B1" w14:textId="77777777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E4035F9" w14:textId="16A2C6AB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  <w:tr w:rsidR="00D85FAF" w:rsidRPr="00AB5C0F" w14:paraId="61AA6E56" w14:textId="77777777" w:rsidTr="00D85FAF">
        <w:trPr>
          <w:trHeight w:val="20"/>
        </w:trPr>
        <w:tc>
          <w:tcPr>
            <w:tcW w:w="2231" w:type="pct"/>
          </w:tcPr>
          <w:p w14:paraId="315D112E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5A68D512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8" w:type="pct"/>
          </w:tcPr>
          <w:p w14:paraId="02C2F8B2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0CCB8063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76090086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52660C1B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2FEB470B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01145AA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CB5126" w:rsidRPr="00DE782B" w14:paraId="5D8E6DBC" w14:textId="77777777" w:rsidTr="00D85FAF">
        <w:trPr>
          <w:trHeight w:val="20"/>
        </w:trPr>
        <w:tc>
          <w:tcPr>
            <w:tcW w:w="2231" w:type="pct"/>
          </w:tcPr>
          <w:p w14:paraId="7BB2D168" w14:textId="0BB7C0C6" w:rsidR="00CB5126" w:rsidRPr="00DE782B" w:rsidRDefault="00CB512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587" w:type="pct"/>
          </w:tcPr>
          <w:p w14:paraId="16188F59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74019E1" w14:textId="77777777" w:rsidR="00CB5126" w:rsidRPr="00DE782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12DB0B2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0E05BFA" w14:textId="77777777" w:rsidR="00CB5126" w:rsidRPr="00DE782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357251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6F7353" w14:textId="77777777" w:rsidR="00CB5126" w:rsidRPr="00DE782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1A8388D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126" w:rsidRPr="00DE782B" w14:paraId="32FE15A0" w14:textId="77777777" w:rsidTr="00D85FAF">
        <w:trPr>
          <w:trHeight w:val="20"/>
        </w:trPr>
        <w:tc>
          <w:tcPr>
            <w:tcW w:w="2231" w:type="pct"/>
          </w:tcPr>
          <w:p w14:paraId="44C36877" w14:textId="721E3AF6" w:rsidR="00CB5126" w:rsidRPr="00DE782B" w:rsidRDefault="00CB512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13A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60D57"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139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7" w:type="pct"/>
          </w:tcPr>
          <w:p w14:paraId="178B768C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C4FA01D" w14:textId="77777777" w:rsidR="00CB5126" w:rsidRPr="00DE782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5BE6EC5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5AC6D89" w14:textId="77777777" w:rsidR="00CB5126" w:rsidRPr="00DE782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2F2DEE2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5D7432" w14:textId="77777777" w:rsidR="00CB5126" w:rsidRPr="00DE782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E3F71D1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90A" w:rsidRPr="00DE782B" w14:paraId="4D0CE1AC" w14:textId="77777777" w:rsidTr="00D85FAF">
        <w:trPr>
          <w:trHeight w:val="20"/>
        </w:trPr>
        <w:tc>
          <w:tcPr>
            <w:tcW w:w="2231" w:type="pct"/>
          </w:tcPr>
          <w:p w14:paraId="54624CB7" w14:textId="58D193C6" w:rsidR="0031390A" w:rsidRPr="00DE782B" w:rsidRDefault="0031390A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5A25E3BE" w14:textId="7856E9A7" w:rsidR="0031390A" w:rsidRPr="00DE782B" w:rsidRDefault="00581E41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/>
                <w:sz w:val="30"/>
                <w:szCs w:val="30"/>
              </w:rPr>
              <w:t>1</w:t>
            </w:r>
            <w:r w:rsidR="003A543B" w:rsidRPr="003A54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1E41">
              <w:rPr>
                <w:rFonts w:asciiTheme="majorBidi" w:hAnsiTheme="majorBidi"/>
                <w:sz w:val="30"/>
                <w:szCs w:val="30"/>
              </w:rPr>
              <w:t>881</w:t>
            </w:r>
          </w:p>
        </w:tc>
        <w:tc>
          <w:tcPr>
            <w:tcW w:w="128" w:type="pct"/>
          </w:tcPr>
          <w:p w14:paraId="7A9ED300" w14:textId="77777777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A11A52E" w14:textId="57BF096B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913DE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A122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13DE2">
              <w:rPr>
                <w:rFonts w:ascii="Angsana New" w:hAnsi="Angsana New"/>
                <w:color w:val="000000"/>
                <w:sz w:val="30"/>
                <w:szCs w:val="30"/>
              </w:rPr>
              <w:t>623</w:t>
            </w:r>
          </w:p>
        </w:tc>
        <w:tc>
          <w:tcPr>
            <w:tcW w:w="130" w:type="pct"/>
          </w:tcPr>
          <w:p w14:paraId="51FAAB0E" w14:textId="77777777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8810DA8" w14:textId="763C728C" w:rsidR="0031390A" w:rsidRPr="00DE782B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29F5AA25" w14:textId="77777777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08D0530" w14:textId="1B88235F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3A543B" w:rsidRPr="00DE782B" w14:paraId="53F0C9DA" w14:textId="77777777" w:rsidTr="00D85FAF">
        <w:trPr>
          <w:trHeight w:val="20"/>
        </w:trPr>
        <w:tc>
          <w:tcPr>
            <w:tcW w:w="2231" w:type="pct"/>
          </w:tcPr>
          <w:p w14:paraId="023A5828" w14:textId="77777777" w:rsidR="003A543B" w:rsidRPr="00DE782B" w:rsidRDefault="003A543B" w:rsidP="003A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7" w:type="pct"/>
          </w:tcPr>
          <w:p w14:paraId="1354B3C0" w14:textId="015F876D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28" w:type="pct"/>
          </w:tcPr>
          <w:p w14:paraId="33808F97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66115F3B" w14:textId="64C6B7EC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913DE2">
              <w:rPr>
                <w:rFonts w:ascii="Angsana New" w:hAnsi="Angsana New"/>
                <w:color w:val="000000"/>
                <w:sz w:val="30"/>
                <w:szCs w:val="30"/>
              </w:rPr>
              <w:t>263</w:t>
            </w:r>
          </w:p>
        </w:tc>
        <w:tc>
          <w:tcPr>
            <w:tcW w:w="130" w:type="pct"/>
          </w:tcPr>
          <w:p w14:paraId="437F504C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63842BD" w14:textId="62E731FF" w:rsidR="003A543B" w:rsidRPr="00DE782B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F32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64F8F2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7AF1CCE" w14:textId="1AFFE463" w:rsidR="003A543B" w:rsidRPr="00DE782B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543B" w:rsidRPr="00DE782B" w14:paraId="136AD499" w14:textId="77777777" w:rsidTr="00821B8B">
        <w:trPr>
          <w:trHeight w:val="20"/>
        </w:trPr>
        <w:tc>
          <w:tcPr>
            <w:tcW w:w="2231" w:type="pct"/>
          </w:tcPr>
          <w:p w14:paraId="5E66BCD9" w14:textId="141AF8D5" w:rsidR="003A543B" w:rsidRPr="00DE782B" w:rsidRDefault="003A543B" w:rsidP="003A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587" w:type="pct"/>
            <w:vAlign w:val="bottom"/>
          </w:tcPr>
          <w:p w14:paraId="2667B264" w14:textId="35B72EF8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  <w:r w:rsidR="0003163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28" w:type="pct"/>
          </w:tcPr>
          <w:p w14:paraId="73336CD5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6E324A9" w14:textId="077D8331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13DE2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130" w:type="pct"/>
          </w:tcPr>
          <w:p w14:paraId="230235D9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6D88021" w14:textId="5A75EFFB" w:rsidR="003A543B" w:rsidRPr="00DE782B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F32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AB8319A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753C2F3" w14:textId="46CC118A" w:rsidR="003A543B" w:rsidRPr="00DE782B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543B" w:rsidRPr="00DE782B" w14:paraId="705195B1" w14:textId="77777777" w:rsidTr="00054A11">
        <w:trPr>
          <w:trHeight w:val="20"/>
        </w:trPr>
        <w:tc>
          <w:tcPr>
            <w:tcW w:w="2231" w:type="pct"/>
          </w:tcPr>
          <w:p w14:paraId="03372C17" w14:textId="73D8555E" w:rsidR="003A543B" w:rsidRPr="00DE782B" w:rsidRDefault="003A543B" w:rsidP="003A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6A32D24" w14:textId="3DCEEDFF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A543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(102)</w:t>
            </w:r>
          </w:p>
        </w:tc>
        <w:tc>
          <w:tcPr>
            <w:tcW w:w="128" w:type="pct"/>
          </w:tcPr>
          <w:p w14:paraId="6D07C686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E57EA9B" w14:textId="32D154A4" w:rsidR="003A543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CA122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</w:t>
            </w:r>
            <w:r w:rsidRPr="00913DE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91</w:t>
            </w:r>
            <w:r w:rsidRPr="00CA122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30" w:type="pct"/>
          </w:tcPr>
          <w:p w14:paraId="6DD013BF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292859D" w14:textId="7984630C" w:rsidR="003A543B" w:rsidRPr="00DE782B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F32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A1CC25C" w14:textId="77777777" w:rsidR="003A543B" w:rsidRPr="00DE782B" w:rsidRDefault="003A543B" w:rsidP="003A5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C591399" w14:textId="2AFCE675" w:rsidR="003A543B" w:rsidRPr="00DE782B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390A" w:rsidRPr="00FE1E01" w14:paraId="7F7C97F2" w14:textId="77777777" w:rsidTr="00D85FAF">
        <w:trPr>
          <w:trHeight w:val="20"/>
        </w:trPr>
        <w:tc>
          <w:tcPr>
            <w:tcW w:w="2231" w:type="pct"/>
          </w:tcPr>
          <w:p w14:paraId="046AAFC7" w14:textId="0637055B" w:rsidR="0031390A" w:rsidRPr="00DE782B" w:rsidRDefault="0031390A" w:rsidP="00313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BE60FA2" w14:textId="2A37F59F" w:rsidR="0031390A" w:rsidRPr="00DE782B" w:rsidRDefault="003A543B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4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</w:t>
            </w:r>
            <w:r w:rsidR="000316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8" w:type="pct"/>
          </w:tcPr>
          <w:p w14:paraId="13F25F05" w14:textId="77777777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433F9E3" w14:textId="1F2C169F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3DE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CA122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13DE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861</w:t>
            </w:r>
          </w:p>
        </w:tc>
        <w:tc>
          <w:tcPr>
            <w:tcW w:w="130" w:type="pct"/>
          </w:tcPr>
          <w:p w14:paraId="690666B5" w14:textId="77777777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59F2783" w14:textId="01F5390C" w:rsidR="0031390A" w:rsidRPr="00CF3217" w:rsidRDefault="003A543B" w:rsidP="00CF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35BBACCC" w14:textId="77777777" w:rsidR="0031390A" w:rsidRPr="00DE782B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BE0F0A3" w14:textId="0A240951" w:rsidR="0031390A" w:rsidRPr="00FE1E01" w:rsidRDefault="0031390A" w:rsidP="00313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</w:tbl>
    <w:p w14:paraId="1EDB7F1F" w14:textId="77777777" w:rsidR="00AB5C0F" w:rsidRDefault="00AB5C0F" w:rsidP="00AB5C0F">
      <w:pPr>
        <w:pStyle w:val="block"/>
        <w:spacing w:after="0" w:line="240" w:lineRule="auto"/>
        <w:ind w:right="38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6332CA90" w14:textId="77777777" w:rsidR="00AB5C0F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55051E1" w14:textId="1EF03BAC" w:rsidR="005C4B46" w:rsidRPr="005C4B46" w:rsidRDefault="005C4B46" w:rsidP="008A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A656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การเปลี่ยนแปลงของเงินลงทุนใน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การร่วมค้า</w:t>
      </w:r>
    </w:p>
    <w:p w14:paraId="7C716F56" w14:textId="77777777" w:rsidR="00AB5C0F" w:rsidRPr="00AB5C0F" w:rsidRDefault="00AB5C0F" w:rsidP="008A65B4">
      <w:pPr>
        <w:pStyle w:val="block"/>
        <w:spacing w:after="0" w:line="240" w:lineRule="auto"/>
        <w:ind w:left="540" w:right="380" w:firstLine="7"/>
        <w:jc w:val="both"/>
        <w:rPr>
          <w:rFonts w:ascii="Angsana New" w:hAnsi="Angsana New"/>
          <w:sz w:val="28"/>
          <w:szCs w:val="28"/>
          <w:lang w:bidi="th-TH"/>
        </w:rPr>
      </w:pPr>
    </w:p>
    <w:p w14:paraId="26C93240" w14:textId="740F959A" w:rsidR="00AB5C0F" w:rsidRPr="00AB5C0F" w:rsidRDefault="00AB5C0F" w:rsidP="008A65B4">
      <w:pPr>
        <w:pStyle w:val="block"/>
        <w:spacing w:after="0" w:line="240" w:lineRule="auto"/>
        <w:ind w:left="540" w:right="380" w:firstLine="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AB5C0F">
        <w:rPr>
          <w:rFonts w:ascii="Angsana New" w:hAnsi="Angsana New"/>
          <w:i/>
          <w:iCs/>
          <w:sz w:val="30"/>
          <w:szCs w:val="30"/>
          <w:cs/>
        </w:rPr>
        <w:t>บริษัท จีจีซี เคทิส</w:t>
      </w:r>
      <w:r w:rsidRPr="00AB5C0F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AB5C0F">
        <w:rPr>
          <w:rFonts w:ascii="Angsana New" w:hAnsi="Angsana New"/>
          <w:i/>
          <w:iCs/>
          <w:sz w:val="30"/>
          <w:szCs w:val="30"/>
          <w:cs/>
        </w:rPr>
        <w:t>ไบโออินดัสเทรียล จำกัด</w:t>
      </w:r>
    </w:p>
    <w:p w14:paraId="7F00CBA2" w14:textId="5C91059A" w:rsidR="008D173B" w:rsidRDefault="008D173B" w:rsidP="008A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22B9E730" w14:textId="4BCBC6A1" w:rsidR="008D173B" w:rsidRDefault="008D173B" w:rsidP="008A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/>
          <w:sz w:val="30"/>
          <w:szCs w:val="30"/>
          <w:cs/>
        </w:rPr>
        <w:t>กลุ่มบริษัทได้เพิ่มเงินลงทุนใน</w:t>
      </w:r>
      <w:r w:rsidR="00343DB5" w:rsidRPr="00E573C3">
        <w:rPr>
          <w:rFonts w:ascii="Angsana New" w:hAnsi="Angsana New"/>
          <w:sz w:val="30"/>
          <w:szCs w:val="30"/>
          <w:cs/>
          <w:lang w:val="en-GB"/>
        </w:rPr>
        <w:t>บริษัท จีจีซี เคทิส ไบโออินดัสเทรียล จำกัด</w:t>
      </w:r>
      <w:r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F3217">
        <w:rPr>
          <w:rFonts w:ascii="Angsana New" w:hAnsi="Angsana New"/>
          <w:spacing w:val="-10"/>
          <w:sz w:val="30"/>
          <w:szCs w:val="30"/>
          <w:cs/>
          <w:lang w:val="en-GB"/>
        </w:rPr>
        <w:t>ซึ่</w:t>
      </w:r>
      <w:r w:rsidRPr="00CF3217">
        <w:rPr>
          <w:rFonts w:ascii="Angsana New" w:hAnsi="Angsana New"/>
          <w:sz w:val="30"/>
          <w:szCs w:val="30"/>
          <w:cs/>
          <w:lang w:val="en-GB"/>
        </w:rPr>
        <w:t>งเป็น</w:t>
      </w:r>
      <w:r w:rsidR="00343DB5" w:rsidRPr="00CF3217">
        <w:rPr>
          <w:rFonts w:ascii="Angsana New" w:hAnsi="Angsana New"/>
          <w:sz w:val="30"/>
          <w:szCs w:val="30"/>
          <w:cs/>
        </w:rPr>
        <w:t>การ</w:t>
      </w:r>
      <w:r w:rsidR="00CF3217">
        <w:rPr>
          <w:rFonts w:ascii="Angsana New" w:hAnsi="Angsana New"/>
          <w:sz w:val="30"/>
          <w:szCs w:val="30"/>
        </w:rPr>
        <w:t xml:space="preserve">  </w:t>
      </w:r>
      <w:r w:rsidR="00343DB5" w:rsidRPr="00CF3217">
        <w:rPr>
          <w:rFonts w:ascii="Angsana New" w:hAnsi="Angsana New"/>
          <w:sz w:val="30"/>
          <w:szCs w:val="30"/>
          <w:cs/>
        </w:rPr>
        <w:t>ร่วมค้าของ</w:t>
      </w:r>
      <w:r w:rsidR="00343DB5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573C3">
        <w:rPr>
          <w:rFonts w:ascii="Angsana New" w:hAnsi="Angsana New"/>
          <w:sz w:val="30"/>
          <w:szCs w:val="30"/>
          <w:cs/>
          <w:lang w:val="en-GB"/>
        </w:rPr>
        <w:t xml:space="preserve">เป็นจำนวนเงินรวม </w:t>
      </w:r>
      <w:r w:rsidRPr="00E573C3">
        <w:rPr>
          <w:rFonts w:ascii="Angsana New" w:hAnsi="Angsana New"/>
          <w:sz w:val="30"/>
          <w:szCs w:val="30"/>
        </w:rPr>
        <w:t>53.6</w:t>
      </w:r>
      <w:r>
        <w:rPr>
          <w:rFonts w:ascii="Angsana New" w:hAnsi="Angsana New"/>
          <w:sz w:val="30"/>
          <w:szCs w:val="30"/>
        </w:rPr>
        <w:t>3</w:t>
      </w:r>
      <w:r w:rsidRPr="00E573C3">
        <w:rPr>
          <w:rFonts w:ascii="Angsana New" w:hAnsi="Angsana New"/>
          <w:sz w:val="30"/>
          <w:szCs w:val="30"/>
          <w:cs/>
          <w:lang w:val="en-GB"/>
        </w:rPr>
        <w:t xml:space="preserve"> ล้านบาท</w:t>
      </w:r>
      <w:r>
        <w:rPr>
          <w:rFonts w:ascii="Angsana New" w:hAnsi="Angsana New"/>
          <w:sz w:val="30"/>
          <w:szCs w:val="30"/>
          <w:cs/>
          <w:lang w:val="en-GB"/>
        </w:rPr>
        <w:t xml:space="preserve"> โดยการชำระค่าหุ้นเพิ่มเติม </w:t>
      </w:r>
      <w:r w:rsidRPr="00E573C3">
        <w:rPr>
          <w:rFonts w:ascii="Angsana New" w:hAnsi="Angsana New"/>
          <w:sz w:val="30"/>
          <w:szCs w:val="30"/>
          <w:cs/>
          <w:lang w:val="en-GB"/>
        </w:rPr>
        <w:t>เพื่อการดำเนินโครงการนครสวรรค์ไบโอคอมเพล็กซ์</w:t>
      </w:r>
      <w:r>
        <w:rPr>
          <w:rFonts w:ascii="Angsana New" w:hAnsi="Angsana New"/>
          <w:sz w:val="30"/>
          <w:szCs w:val="30"/>
          <w:cs/>
          <w:lang w:val="en-GB"/>
        </w:rPr>
        <w:t>ของการร่วมค้า</w:t>
      </w:r>
    </w:p>
    <w:p w14:paraId="4290D99C" w14:textId="4674D0F7" w:rsidR="008D173B" w:rsidRDefault="008D173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817032" w14:textId="77777777" w:rsidR="008D173B" w:rsidRDefault="008D173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C3D28C" w14:textId="77777777" w:rsidR="008D173B" w:rsidRPr="00E573C3" w:rsidRDefault="008D173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DE0D22" w14:textId="70BE89EE" w:rsidR="00AB5C0F" w:rsidRPr="00FE1E01" w:rsidRDefault="00AB5C0F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AB5C0F" w:rsidRPr="00FE1E01" w:rsidSect="00521944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06AAB2B0" w14:textId="60F2FBB5" w:rsidR="009E66A1" w:rsidRDefault="002279D7" w:rsidP="007E197D">
      <w:pPr>
        <w:pStyle w:val="block"/>
        <w:tabs>
          <w:tab w:val="left" w:pos="-2835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FE1E01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</w:t>
      </w:r>
      <w:r w:rsidR="00726F4B" w:rsidRPr="00FE1E01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DA322E" w:rsidRPr="00FE1E01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บริษัทร่วมและ</w:t>
      </w:r>
      <w:r w:rsidR="00726F4B" w:rsidRPr="00FE1E01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Pr="00FE1E01">
        <w:rPr>
          <w:rFonts w:asciiTheme="majorBidi" w:hAnsiTheme="majorBidi" w:cstheme="majorBidi"/>
          <w:sz w:val="30"/>
          <w:szCs w:val="30"/>
          <w:cs/>
          <w:lang w:bidi="th-TH"/>
        </w:rPr>
        <w:t>ร่วม</w:t>
      </w:r>
      <w:r w:rsidR="00726F4B" w:rsidRPr="00FE1E01">
        <w:rPr>
          <w:rFonts w:asciiTheme="majorBidi" w:hAnsiTheme="majorBidi" w:cstheme="majorBidi"/>
          <w:sz w:val="30"/>
          <w:szCs w:val="30"/>
          <w:cs/>
          <w:lang w:bidi="th-TH"/>
        </w:rPr>
        <w:t>ค้า</w:t>
      </w:r>
      <w:r w:rsidR="00165A2B" w:rsidRPr="00FE1E0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65A2B" w:rsidRPr="00FE1E0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462D4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11815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="00165A2B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165A2B" w:rsidRPr="00FE1E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65A2B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165A2B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FE1E01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="009E66A1" w:rsidRPr="00FE1E01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="00FE1701" w:rsidRPr="00FE1E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สำหรับ</w:t>
      </w:r>
      <w:r w:rsidR="00625CF5" w:rsidRPr="00FE1E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งวด</w:t>
      </w:r>
      <w:r w:rsidR="00511815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เก้า</w:t>
      </w:r>
      <w:r w:rsidR="00A71C87" w:rsidRPr="00FE1E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เดือน</w:t>
      </w:r>
      <w:r w:rsidR="00165A2B" w:rsidRPr="00FE1E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สิ้นสุดวันที่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462D4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11815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="00462D4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0A76AE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</w:t>
      </w:r>
      <w:r w:rsidR="00E45D73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0A76AE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9E66A1" w:rsidRPr="00FE1E01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tbl>
      <w:tblPr>
        <w:tblpPr w:leftFromText="180" w:rightFromText="180" w:vertAnchor="text" w:horzAnchor="margin" w:tblpX="-56" w:tblpY="47"/>
        <w:tblW w:w="152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864"/>
        <w:gridCol w:w="864"/>
        <w:gridCol w:w="864"/>
        <w:gridCol w:w="864"/>
        <w:gridCol w:w="864"/>
        <w:gridCol w:w="92"/>
        <w:gridCol w:w="864"/>
        <w:gridCol w:w="99"/>
        <w:gridCol w:w="864"/>
        <w:gridCol w:w="91"/>
        <w:gridCol w:w="864"/>
        <w:gridCol w:w="94"/>
        <w:gridCol w:w="864"/>
        <w:gridCol w:w="103"/>
        <w:gridCol w:w="864"/>
        <w:gridCol w:w="90"/>
        <w:gridCol w:w="864"/>
        <w:gridCol w:w="90"/>
        <w:gridCol w:w="864"/>
        <w:gridCol w:w="90"/>
        <w:gridCol w:w="871"/>
        <w:gridCol w:w="90"/>
        <w:gridCol w:w="900"/>
      </w:tblGrid>
      <w:tr w:rsidR="00CF4E1F" w:rsidRPr="005A77E5" w14:paraId="424F0A39" w14:textId="77777777" w:rsidTr="001F34A8">
        <w:trPr>
          <w:cantSplit/>
          <w:trHeight w:val="144"/>
        </w:trPr>
        <w:tc>
          <w:tcPr>
            <w:tcW w:w="2232" w:type="dxa"/>
            <w:vAlign w:val="bottom"/>
          </w:tcPr>
          <w:p w14:paraId="2F0C0397" w14:textId="77777777" w:rsidR="00CF4E1F" w:rsidRPr="005A77E5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978" w:type="dxa"/>
            <w:gridSpan w:val="23"/>
            <w:vAlign w:val="bottom"/>
          </w:tcPr>
          <w:p w14:paraId="2AEC3236" w14:textId="0EE0F434" w:rsidR="00CF4E1F" w:rsidRPr="005A77E5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F4E1F" w:rsidRPr="005A77E5" w14:paraId="43D01350" w14:textId="77777777" w:rsidTr="001F34A8">
        <w:trPr>
          <w:cantSplit/>
          <w:trHeight w:val="144"/>
        </w:trPr>
        <w:tc>
          <w:tcPr>
            <w:tcW w:w="2232" w:type="dxa"/>
            <w:vAlign w:val="bottom"/>
          </w:tcPr>
          <w:p w14:paraId="083F3C15" w14:textId="77777777" w:rsidR="00CF4E1F" w:rsidRPr="005A77E5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39F76C15" w14:textId="2C04EB4E" w:rsidR="00CF4E1F" w:rsidRPr="00CF4E1F" w:rsidRDefault="00CF4E1F" w:rsidP="00CE7CE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864" w:type="dxa"/>
            <w:vAlign w:val="bottom"/>
          </w:tcPr>
          <w:p w14:paraId="63FA24FD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E69E311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F38BEE6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  <w:vAlign w:val="bottom"/>
          </w:tcPr>
          <w:p w14:paraId="0F00281E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40FC0F9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  <w:vAlign w:val="bottom"/>
          </w:tcPr>
          <w:p w14:paraId="3B6ABB2B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9" w:type="dxa"/>
            <w:gridSpan w:val="3"/>
            <w:vAlign w:val="bottom"/>
          </w:tcPr>
          <w:p w14:paraId="18721F8C" w14:textId="2CC98674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</w:p>
        </w:tc>
        <w:tc>
          <w:tcPr>
            <w:tcW w:w="94" w:type="dxa"/>
            <w:vAlign w:val="bottom"/>
          </w:tcPr>
          <w:p w14:paraId="6D30FFA5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0BCC4937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37218897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C81D8E2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C6A0947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8" w:type="dxa"/>
            <w:gridSpan w:val="3"/>
            <w:vAlign w:val="bottom"/>
          </w:tcPr>
          <w:p w14:paraId="2385CAAF" w14:textId="39EA12F3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</w:p>
        </w:tc>
        <w:tc>
          <w:tcPr>
            <w:tcW w:w="90" w:type="dxa"/>
            <w:vAlign w:val="bottom"/>
          </w:tcPr>
          <w:p w14:paraId="5EBD4F0C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  <w:vAlign w:val="bottom"/>
          </w:tcPr>
          <w:p w14:paraId="1F8E7766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7873715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958EEDA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4E1F" w:rsidRPr="005A77E5" w14:paraId="23E5D22F" w14:textId="77777777" w:rsidTr="001F34A8">
        <w:trPr>
          <w:cantSplit/>
          <w:trHeight w:val="144"/>
        </w:trPr>
        <w:tc>
          <w:tcPr>
            <w:tcW w:w="2232" w:type="dxa"/>
            <w:vAlign w:val="bottom"/>
          </w:tcPr>
          <w:p w14:paraId="31068C87" w14:textId="77777777" w:rsidR="00CF4E1F" w:rsidRPr="005A77E5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6DBD494" w14:textId="77F5CEA1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28" w:type="dxa"/>
            <w:gridSpan w:val="2"/>
            <w:vAlign w:val="bottom"/>
          </w:tcPr>
          <w:p w14:paraId="2397CFE6" w14:textId="19BF1CC5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820" w:type="dxa"/>
            <w:gridSpan w:val="3"/>
            <w:vAlign w:val="bottom"/>
          </w:tcPr>
          <w:p w14:paraId="2E302D38" w14:textId="6D03993B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99" w:type="dxa"/>
            <w:vAlign w:val="bottom"/>
          </w:tcPr>
          <w:p w14:paraId="09439922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9" w:type="dxa"/>
            <w:gridSpan w:val="3"/>
            <w:vAlign w:val="bottom"/>
          </w:tcPr>
          <w:p w14:paraId="78190CCA" w14:textId="402AB0E1" w:rsidR="00CF4E1F" w:rsidRPr="00CF4E1F" w:rsidRDefault="00CB5126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วิธี</w:t>
            </w:r>
            <w:r w:rsidR="00CF4E1F"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94" w:type="dxa"/>
            <w:vAlign w:val="bottom"/>
          </w:tcPr>
          <w:p w14:paraId="740C9033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gridSpan w:val="3"/>
            <w:vAlign w:val="bottom"/>
          </w:tcPr>
          <w:p w14:paraId="206C2E40" w14:textId="60B20216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90" w:type="dxa"/>
            <w:vAlign w:val="bottom"/>
          </w:tcPr>
          <w:p w14:paraId="713720A4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8" w:type="dxa"/>
            <w:gridSpan w:val="3"/>
            <w:vAlign w:val="bottom"/>
          </w:tcPr>
          <w:p w14:paraId="531D05AF" w14:textId="63E5D9E1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วิธีส่วนได้เสีย</w:t>
            </w:r>
            <w:r w:rsidRPr="00CF4E1F">
              <w:rPr>
                <w:rFonts w:ascii="Angsana New" w:hAnsi="Angsana New"/>
                <w:sz w:val="26"/>
                <w:szCs w:val="26"/>
              </w:rPr>
              <w:t>-</w:t>
            </w:r>
            <w:r w:rsidRPr="00CF4E1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vAlign w:val="bottom"/>
          </w:tcPr>
          <w:p w14:paraId="1B6FFF9D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61" w:type="dxa"/>
            <w:gridSpan w:val="3"/>
            <w:vAlign w:val="bottom"/>
          </w:tcPr>
          <w:p w14:paraId="32633B47" w14:textId="5F4EB4FF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CF4E1F" w:rsidRPr="005A77E5" w14:paraId="0C64A114" w14:textId="77777777" w:rsidTr="001F34A8">
        <w:trPr>
          <w:cantSplit/>
          <w:trHeight w:val="144"/>
        </w:trPr>
        <w:tc>
          <w:tcPr>
            <w:tcW w:w="2232" w:type="dxa"/>
            <w:vAlign w:val="bottom"/>
          </w:tcPr>
          <w:p w14:paraId="76CCB7F4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6B9F571" w14:textId="6746EF8C" w:rsidR="007E197D" w:rsidRPr="005A77E5" w:rsidRDefault="00AA1075" w:rsidP="00CE7CE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1181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64" w:type="dxa"/>
            <w:vAlign w:val="bottom"/>
          </w:tcPr>
          <w:p w14:paraId="4709B5CF" w14:textId="588EC98F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  <w:vAlign w:val="bottom"/>
          </w:tcPr>
          <w:p w14:paraId="5A90A428" w14:textId="0CB110B4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1181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64" w:type="dxa"/>
            <w:vAlign w:val="bottom"/>
          </w:tcPr>
          <w:p w14:paraId="79F68A30" w14:textId="3E5FBBC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  <w:vAlign w:val="bottom"/>
          </w:tcPr>
          <w:p w14:paraId="022056B7" w14:textId="0A196D26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1181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2" w:type="dxa"/>
            <w:vAlign w:val="bottom"/>
          </w:tcPr>
          <w:p w14:paraId="2DAB66F3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3994229" w14:textId="380E1AE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" w:type="dxa"/>
            <w:vAlign w:val="bottom"/>
          </w:tcPr>
          <w:p w14:paraId="498BED1F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18148A04" w14:textId="15F3DE84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1181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1" w:type="dxa"/>
            <w:vAlign w:val="bottom"/>
          </w:tcPr>
          <w:p w14:paraId="66FF876E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3FB67D7" w14:textId="7A05F87F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4" w:type="dxa"/>
            <w:vAlign w:val="bottom"/>
          </w:tcPr>
          <w:p w14:paraId="0ECB9DFE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3478C88E" w14:textId="1070BE09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1181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3" w:type="dxa"/>
            <w:vAlign w:val="bottom"/>
          </w:tcPr>
          <w:p w14:paraId="18B2BAAB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BAFE5C0" w14:textId="54282B9B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460DAFFF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16259AC9" w14:textId="597D4819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1181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3BAFDFFF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530FE58" w14:textId="1A48E0E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39A6577" w14:textId="77777777" w:rsidR="007E197D" w:rsidRPr="001F34A8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vAlign w:val="bottom"/>
          </w:tcPr>
          <w:p w14:paraId="7533447E" w14:textId="144CBE8D" w:rsidR="007E197D" w:rsidRPr="001F34A8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 w:rsidRPr="001F34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1181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4AD793CD" w14:textId="77777777" w:rsidR="007E197D" w:rsidRPr="001F34A8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4E0D64" w14:textId="39F6F093" w:rsidR="007E197D" w:rsidRPr="005A77E5" w:rsidRDefault="0051181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Pr="001F34A8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CF4E1F" w:rsidRPr="005A77E5" w14:paraId="5FAC5381" w14:textId="77777777" w:rsidTr="001F34A8">
        <w:trPr>
          <w:cantSplit/>
          <w:trHeight w:val="144"/>
        </w:trPr>
        <w:tc>
          <w:tcPr>
            <w:tcW w:w="2232" w:type="dxa"/>
            <w:vAlign w:val="bottom"/>
          </w:tcPr>
          <w:p w14:paraId="456163F1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443FE6D" w14:textId="005A9DA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64" w:type="dxa"/>
            <w:vAlign w:val="bottom"/>
          </w:tcPr>
          <w:p w14:paraId="7F846852" w14:textId="563F550D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64" w:type="dxa"/>
            <w:vAlign w:val="bottom"/>
          </w:tcPr>
          <w:p w14:paraId="15A311FF" w14:textId="08EE8056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64" w:type="dxa"/>
            <w:vAlign w:val="bottom"/>
          </w:tcPr>
          <w:p w14:paraId="2BF60F06" w14:textId="5A855F78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64" w:type="dxa"/>
            <w:vAlign w:val="bottom"/>
          </w:tcPr>
          <w:p w14:paraId="19AB132D" w14:textId="73145424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2" w:type="dxa"/>
            <w:vAlign w:val="bottom"/>
          </w:tcPr>
          <w:p w14:paraId="530B6F73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8BF8144" w14:textId="3356F12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" w:type="dxa"/>
            <w:vAlign w:val="bottom"/>
          </w:tcPr>
          <w:p w14:paraId="65CEFC85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50BA6D08" w14:textId="78B2944F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1" w:type="dxa"/>
            <w:vAlign w:val="bottom"/>
          </w:tcPr>
          <w:p w14:paraId="1AF5A945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D6B7BFB" w14:textId="2A902060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4" w:type="dxa"/>
            <w:vAlign w:val="bottom"/>
          </w:tcPr>
          <w:p w14:paraId="7F8023B2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71E669DC" w14:textId="2C8E25E7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3" w:type="dxa"/>
            <w:vAlign w:val="bottom"/>
          </w:tcPr>
          <w:p w14:paraId="2F78030D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A19D361" w14:textId="0CCAC580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  <w:vAlign w:val="bottom"/>
          </w:tcPr>
          <w:p w14:paraId="3BCEF8EB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0E30308E" w14:textId="6B11EFA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vAlign w:val="bottom"/>
          </w:tcPr>
          <w:p w14:paraId="69C3819D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C504F90" w14:textId="2EC2AF0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  <w:vAlign w:val="bottom"/>
          </w:tcPr>
          <w:p w14:paraId="0008ED88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  <w:vAlign w:val="bottom"/>
          </w:tcPr>
          <w:p w14:paraId="718D1FF1" w14:textId="75AD2848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vAlign w:val="bottom"/>
          </w:tcPr>
          <w:p w14:paraId="4E0F60D4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F028B71" w14:textId="0A04558A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F4E1F" w:rsidRPr="005A77E5" w14:paraId="31BF3DB6" w14:textId="77777777" w:rsidTr="001F34A8">
        <w:trPr>
          <w:cantSplit/>
          <w:trHeight w:val="144"/>
        </w:trPr>
        <w:tc>
          <w:tcPr>
            <w:tcW w:w="2232" w:type="dxa"/>
          </w:tcPr>
          <w:p w14:paraId="15770EBE" w14:textId="77777777" w:rsidR="00CF4E1F" w:rsidRPr="00CF4E1F" w:rsidRDefault="00CF4E1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28" w:type="dxa"/>
            <w:gridSpan w:val="2"/>
          </w:tcPr>
          <w:p w14:paraId="47A67796" w14:textId="0164C568" w:rsidR="00CF4E1F" w:rsidRPr="00CF4E1F" w:rsidRDefault="00CF4E1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50" w:type="dxa"/>
            <w:gridSpan w:val="21"/>
          </w:tcPr>
          <w:p w14:paraId="56E1DBEF" w14:textId="04D9BD6E" w:rsidR="00CF4E1F" w:rsidRPr="00CF4E1F" w:rsidRDefault="00CF4E1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F4E1F" w:rsidRPr="005A77E5" w14:paraId="327914D8" w14:textId="77777777" w:rsidTr="001F34A8">
        <w:trPr>
          <w:cantSplit/>
          <w:trHeight w:val="144"/>
        </w:trPr>
        <w:tc>
          <w:tcPr>
            <w:tcW w:w="2232" w:type="dxa"/>
          </w:tcPr>
          <w:p w14:paraId="087F02B2" w14:textId="77777777" w:rsidR="007E197D" w:rsidRPr="00CF4E1F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64" w:type="dxa"/>
          </w:tcPr>
          <w:p w14:paraId="0B971559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E1AB107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1062E24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524D155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07F4A78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2" w:type="dxa"/>
          </w:tcPr>
          <w:p w14:paraId="5E58DE5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1255CC07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" w:type="dxa"/>
          </w:tcPr>
          <w:p w14:paraId="0080F307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6DF7F5C8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5C9CFA3C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D38A97D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4" w:type="dxa"/>
          </w:tcPr>
          <w:p w14:paraId="51CAE425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6F9F411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4B904361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875B32E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5667EED6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6C425CC9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8EE6B14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D8EB30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6763E46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</w:tcPr>
          <w:p w14:paraId="613FE8A8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BCD5E14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09F186E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F4E1F" w:rsidRPr="005A77E5" w14:paraId="02C87A79" w14:textId="77777777" w:rsidTr="001F34A8">
        <w:trPr>
          <w:cantSplit/>
          <w:trHeight w:val="60"/>
        </w:trPr>
        <w:tc>
          <w:tcPr>
            <w:tcW w:w="2232" w:type="dxa"/>
          </w:tcPr>
          <w:p w14:paraId="1A1E7520" w14:textId="3093A7A6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 ไทยอีสเทิร์น</w:t>
            </w:r>
          </w:p>
        </w:tc>
        <w:tc>
          <w:tcPr>
            <w:tcW w:w="864" w:type="dxa"/>
          </w:tcPr>
          <w:p w14:paraId="1D800B91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4488354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CE31C8E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FCB7B2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C3F9175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2" w:type="dxa"/>
          </w:tcPr>
          <w:p w14:paraId="1DBC01A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50976C4E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" w:type="dxa"/>
          </w:tcPr>
          <w:p w14:paraId="5C22DEFA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40D0F337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2B0F4904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470F599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4" w:type="dxa"/>
          </w:tcPr>
          <w:p w14:paraId="7C8AAB9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6EE4FAB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617265D7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CB9C796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7E2AC790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4A36EC1A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80C86F9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3A2DD04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2A05C523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</w:tcPr>
          <w:p w14:paraId="3A688BA8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57C291DC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E6278FD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12233" w:rsidRPr="005A77E5" w14:paraId="4BED7DB7" w14:textId="77777777" w:rsidTr="001F34A8">
        <w:trPr>
          <w:cantSplit/>
          <w:trHeight w:val="144"/>
        </w:trPr>
        <w:tc>
          <w:tcPr>
            <w:tcW w:w="2232" w:type="dxa"/>
          </w:tcPr>
          <w:p w14:paraId="6A2176FC" w14:textId="549EC541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bookmarkStart w:id="1" w:name="_Hlk63150508"/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   </w:t>
            </w:r>
            <w:r w:rsidRPr="005A77E5">
              <w:rPr>
                <w:rFonts w:ascii="Angsana New" w:hAnsi="Angsana New"/>
                <w:spacing w:val="-2"/>
                <w:sz w:val="26"/>
                <w:szCs w:val="26"/>
                <w:cs/>
              </w:rPr>
              <w:t>ท้อปซีดส์ ออยล์ จำกัด</w:t>
            </w:r>
            <w:bookmarkEnd w:id="1"/>
            <w:r w:rsidRPr="005A77E5">
              <w:rPr>
                <w:rFonts w:ascii="Angsana New" w:hAnsi="Angsana New"/>
                <w:spacing w:val="-2"/>
                <w:sz w:val="26"/>
                <w:szCs w:val="26"/>
              </w:rPr>
              <w:t>*</w:t>
            </w:r>
          </w:p>
        </w:tc>
        <w:tc>
          <w:tcPr>
            <w:tcW w:w="864" w:type="dxa"/>
          </w:tcPr>
          <w:p w14:paraId="20DE9D8E" w14:textId="5A9A0DC1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4" w:type="dxa"/>
          </w:tcPr>
          <w:p w14:paraId="174F1BAB" w14:textId="06EAA581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864" w:type="dxa"/>
          </w:tcPr>
          <w:p w14:paraId="50E522BF" w14:textId="4EB02F4F" w:rsidR="00B12233" w:rsidRPr="005A77E5" w:rsidRDefault="001908B6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4" w:type="dxa"/>
          </w:tcPr>
          <w:p w14:paraId="0172D900" w14:textId="604A8EFD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864" w:type="dxa"/>
          </w:tcPr>
          <w:p w14:paraId="2DFB7FC9" w14:textId="5813D66B" w:rsidR="00B12233" w:rsidRPr="005A77E5" w:rsidRDefault="001908B6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</w:tcPr>
          <w:p w14:paraId="246210F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6132D6D9" w14:textId="099B00DA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99" w:type="dxa"/>
          </w:tcPr>
          <w:p w14:paraId="76691A9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92EB7AD" w14:textId="0C15B638" w:rsidR="00B12233" w:rsidRPr="005A77E5" w:rsidRDefault="001908B6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50493BFE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48F5871" w14:textId="049CE5CB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" w:type="dxa"/>
          </w:tcPr>
          <w:p w14:paraId="2A40A05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C5534A2" w14:textId="37FC32AC" w:rsidR="00B12233" w:rsidRPr="005A77E5" w:rsidRDefault="001908B6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" w:type="dxa"/>
          </w:tcPr>
          <w:p w14:paraId="3BD0CF58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4AF280D" w14:textId="77E903FD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5EA066B1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4A908AB0" w14:textId="6130D064" w:rsidR="00B12233" w:rsidRPr="005A77E5" w:rsidRDefault="001908B6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26255B7B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233337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014ADF9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</w:tcPr>
          <w:p w14:paraId="306F3DAE" w14:textId="28B7795A" w:rsidR="00B12233" w:rsidRPr="005A77E5" w:rsidRDefault="001908B6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369E06A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67734366" w14:textId="63014421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B12233" w:rsidRPr="00CF4E1F" w14:paraId="4EA1C59C" w14:textId="77777777" w:rsidTr="001F34A8">
        <w:trPr>
          <w:cantSplit/>
          <w:trHeight w:val="144"/>
        </w:trPr>
        <w:tc>
          <w:tcPr>
            <w:tcW w:w="2232" w:type="dxa"/>
          </w:tcPr>
          <w:p w14:paraId="04056A11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64" w:type="dxa"/>
          </w:tcPr>
          <w:p w14:paraId="5EC2C4A6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70FEF02A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7F506F9E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4BD7040C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12C31FBF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2" w:type="dxa"/>
          </w:tcPr>
          <w:p w14:paraId="62A59EA1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06C361D4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" w:type="dxa"/>
          </w:tcPr>
          <w:p w14:paraId="108CC59B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038578A5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1" w:type="dxa"/>
          </w:tcPr>
          <w:p w14:paraId="3272014C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5AA892A8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" w:type="dxa"/>
          </w:tcPr>
          <w:p w14:paraId="100F0CE7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2C6EB38A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03" w:type="dxa"/>
          </w:tcPr>
          <w:p w14:paraId="2DEA82C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18A72D36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607E373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864" w:type="dxa"/>
          </w:tcPr>
          <w:p w14:paraId="65187D69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779015D5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6DA293C6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110BF577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871" w:type="dxa"/>
          </w:tcPr>
          <w:p w14:paraId="12D48451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5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7DE4BFBC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</w:tcPr>
          <w:p w14:paraId="4B9C84DC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5"/>
                <w:tab w:val="decimal" w:pos="645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</w:tr>
      <w:tr w:rsidR="00B12233" w:rsidRPr="005A77E5" w14:paraId="516274DD" w14:textId="77777777" w:rsidTr="001F34A8">
        <w:trPr>
          <w:cantSplit/>
          <w:trHeight w:val="144"/>
        </w:trPr>
        <w:tc>
          <w:tcPr>
            <w:tcW w:w="2232" w:type="dxa"/>
          </w:tcPr>
          <w:p w14:paraId="5399A2E8" w14:textId="77777777" w:rsidR="00B12233" w:rsidRPr="00CF4E1F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64" w:type="dxa"/>
          </w:tcPr>
          <w:p w14:paraId="480B7DF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BEC44D8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21A03B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B0C3C19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F6A57A9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7DB1BA4B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2644CF86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" w:type="dxa"/>
          </w:tcPr>
          <w:p w14:paraId="38DA205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2316BF0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3AAC710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479C7F5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4" w:type="dxa"/>
          </w:tcPr>
          <w:p w14:paraId="4EF8B96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6EC7AA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29295BC4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2B2298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77F0B44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6841E30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2AEB97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440CE53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DC3300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</w:tcPr>
          <w:p w14:paraId="041722DE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6A13E59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2E1897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12233" w:rsidRPr="005A77E5" w14:paraId="05DFA934" w14:textId="77777777" w:rsidTr="001F34A8">
        <w:trPr>
          <w:cantSplit/>
          <w:trHeight w:val="144"/>
        </w:trPr>
        <w:tc>
          <w:tcPr>
            <w:tcW w:w="2232" w:type="dxa"/>
          </w:tcPr>
          <w:p w14:paraId="492A20C5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ไทย อีทอกซีเลท จำกัด</w:t>
            </w:r>
          </w:p>
        </w:tc>
        <w:tc>
          <w:tcPr>
            <w:tcW w:w="864" w:type="dxa"/>
          </w:tcPr>
          <w:p w14:paraId="70380147" w14:textId="5452B6D7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64" w:type="dxa"/>
          </w:tcPr>
          <w:p w14:paraId="2F95E739" w14:textId="3C36D3A3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64" w:type="dxa"/>
          </w:tcPr>
          <w:p w14:paraId="24D434E0" w14:textId="6F944CDB" w:rsidR="00B12233" w:rsidRPr="005A77E5" w:rsidRDefault="00AA15D8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864" w:type="dxa"/>
          </w:tcPr>
          <w:p w14:paraId="7BFD2D91" w14:textId="41DC4387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864" w:type="dxa"/>
          </w:tcPr>
          <w:p w14:paraId="3ACA1CB8" w14:textId="3B12B02F" w:rsidR="00B12233" w:rsidRPr="005A77E5" w:rsidRDefault="00AA15D8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691</w:t>
            </w:r>
          </w:p>
        </w:tc>
        <w:tc>
          <w:tcPr>
            <w:tcW w:w="92" w:type="dxa"/>
          </w:tcPr>
          <w:p w14:paraId="76BCA139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3D81F481" w14:textId="321B081C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691</w:t>
            </w:r>
          </w:p>
        </w:tc>
        <w:tc>
          <w:tcPr>
            <w:tcW w:w="99" w:type="dxa"/>
          </w:tcPr>
          <w:p w14:paraId="3D8DC8D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035DA623" w14:textId="4EB1C892" w:rsidR="00B12233" w:rsidRPr="005A77E5" w:rsidRDefault="00AA15D8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A15D8">
              <w:rPr>
                <w:rFonts w:ascii="Angsana New" w:hAnsi="Angsana New"/>
                <w:sz w:val="26"/>
                <w:szCs w:val="26"/>
              </w:rPr>
              <w:t>641</w:t>
            </w:r>
          </w:p>
        </w:tc>
        <w:tc>
          <w:tcPr>
            <w:tcW w:w="91" w:type="dxa"/>
          </w:tcPr>
          <w:p w14:paraId="3ABB46A3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D919E5A" w14:textId="6BC796DE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94" w:type="dxa"/>
          </w:tcPr>
          <w:p w14:paraId="1674B2F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1601B5FF" w14:textId="1568613C" w:rsidR="00B12233" w:rsidRPr="005A77E5" w:rsidRDefault="00AA15D8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5AAFC76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482D853" w14:textId="414AF832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4AB1AA5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1CDFA7D1" w14:textId="779A0BF8" w:rsidR="00B12233" w:rsidRPr="005A77E5" w:rsidRDefault="00AA15D8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A15D8">
              <w:rPr>
                <w:rFonts w:ascii="Angsana New" w:hAnsi="Angsana New"/>
                <w:sz w:val="26"/>
                <w:szCs w:val="26"/>
              </w:rPr>
              <w:t>641</w:t>
            </w:r>
          </w:p>
        </w:tc>
        <w:tc>
          <w:tcPr>
            <w:tcW w:w="90" w:type="dxa"/>
          </w:tcPr>
          <w:p w14:paraId="4B35ADDB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655B757C" w14:textId="3A36D195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90" w:type="dxa"/>
          </w:tcPr>
          <w:p w14:paraId="00B7087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</w:tcPr>
          <w:p w14:paraId="08CC7EB9" w14:textId="19E5E544" w:rsidR="00B12233" w:rsidRPr="005A77E5" w:rsidRDefault="00AA15D8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90" w:type="dxa"/>
          </w:tcPr>
          <w:p w14:paraId="2826293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09110B" w14:textId="5B34018A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B12233" w:rsidRPr="005A77E5" w14:paraId="7590B369" w14:textId="77777777" w:rsidTr="001F34A8">
        <w:trPr>
          <w:cantSplit/>
          <w:trHeight w:val="144"/>
        </w:trPr>
        <w:tc>
          <w:tcPr>
            <w:tcW w:w="2232" w:type="dxa"/>
          </w:tcPr>
          <w:p w14:paraId="6B3BFD5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64" w:type="dxa"/>
          </w:tcPr>
          <w:p w14:paraId="777258E7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78C98A94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66D648EC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45B87AFF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51536CBD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2" w:type="dxa"/>
          </w:tcPr>
          <w:p w14:paraId="087F8247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864" w:type="dxa"/>
          </w:tcPr>
          <w:p w14:paraId="1EB59BB0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" w:type="dxa"/>
          </w:tcPr>
          <w:p w14:paraId="382263C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864" w:type="dxa"/>
          </w:tcPr>
          <w:p w14:paraId="1A5A0BDB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1" w:type="dxa"/>
          </w:tcPr>
          <w:p w14:paraId="0B85862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1C779B5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" w:type="dxa"/>
          </w:tcPr>
          <w:p w14:paraId="338E71E1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7AB39D7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3" w:type="dxa"/>
          </w:tcPr>
          <w:p w14:paraId="57AC4760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073B1ECC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0219215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864" w:type="dxa"/>
          </w:tcPr>
          <w:p w14:paraId="19201CE2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" w:type="dxa"/>
          </w:tcPr>
          <w:p w14:paraId="0000D8A2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3B8370C1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" w:type="dxa"/>
          </w:tcPr>
          <w:p w14:paraId="3C8974E8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871" w:type="dxa"/>
          </w:tcPr>
          <w:p w14:paraId="0056B2EA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5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191A6B30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5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0" w:type="dxa"/>
          </w:tcPr>
          <w:p w14:paraId="258EE26A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  <w:tab w:val="decimal" w:pos="645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B12233" w:rsidRPr="005A77E5" w14:paraId="7B0C4B03" w14:textId="77777777" w:rsidTr="001F34A8">
        <w:trPr>
          <w:cantSplit/>
          <w:trHeight w:val="144"/>
        </w:trPr>
        <w:tc>
          <w:tcPr>
            <w:tcW w:w="2232" w:type="dxa"/>
          </w:tcPr>
          <w:p w14:paraId="706AF5B9" w14:textId="77777777" w:rsidR="00B12233" w:rsidRPr="00CF4E1F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การร่วมค้าทางอ้อม</w:t>
            </w:r>
          </w:p>
        </w:tc>
        <w:tc>
          <w:tcPr>
            <w:tcW w:w="864" w:type="dxa"/>
          </w:tcPr>
          <w:p w14:paraId="52619F2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0622CEF8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006ABDF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1A0747B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2457D35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58526523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6BFED354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</w:tcPr>
          <w:p w14:paraId="29FE3D58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19842E51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7EF188A1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131372F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dxa"/>
          </w:tcPr>
          <w:p w14:paraId="6C2E258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4163786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200FBE26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16FE7566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AEA895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52A4C7A5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68BDF6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F056F4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E8B6F0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</w:tcPr>
          <w:p w14:paraId="262F5721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12E62E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962B69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12233" w:rsidRPr="005A77E5" w14:paraId="703C6FF2" w14:textId="77777777" w:rsidTr="001F34A8">
        <w:trPr>
          <w:cantSplit/>
          <w:trHeight w:val="144"/>
        </w:trPr>
        <w:tc>
          <w:tcPr>
            <w:tcW w:w="2232" w:type="dxa"/>
          </w:tcPr>
          <w:p w14:paraId="3F08C42E" w14:textId="383FAEE3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 จีจีซี เคทิส</w:t>
            </w:r>
          </w:p>
        </w:tc>
        <w:tc>
          <w:tcPr>
            <w:tcW w:w="864" w:type="dxa"/>
          </w:tcPr>
          <w:p w14:paraId="4E5AEE34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11712466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3C8E18E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325EF498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7FDA4368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7358E4F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3454BF0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</w:tcPr>
          <w:p w14:paraId="3232688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52E016B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79D391D6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448EC384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dxa"/>
          </w:tcPr>
          <w:p w14:paraId="33EF73B3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4365E3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34C922B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344E1C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2496645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3894174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44EB99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B31CC49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076F9D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</w:tcPr>
          <w:p w14:paraId="2F5B878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56BC28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137A01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D13831" w:rsidRPr="005A77E5" w14:paraId="0D7A15D7" w14:textId="77777777" w:rsidTr="001F34A8">
        <w:trPr>
          <w:cantSplit/>
          <w:trHeight w:val="144"/>
        </w:trPr>
        <w:tc>
          <w:tcPr>
            <w:tcW w:w="2232" w:type="dxa"/>
          </w:tcPr>
          <w:p w14:paraId="21A69ED0" w14:textId="29C81E7D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   </w:t>
            </w:r>
            <w:r w:rsidRPr="005A77E5">
              <w:rPr>
                <w:rFonts w:ascii="Angsana New" w:hAnsi="Angsana New"/>
                <w:spacing w:val="-2"/>
                <w:sz w:val="26"/>
                <w:szCs w:val="26"/>
                <w:cs/>
              </w:rPr>
              <w:t>ไบโออินดัสเทรียล จำกัด</w:t>
            </w:r>
          </w:p>
        </w:tc>
        <w:tc>
          <w:tcPr>
            <w:tcW w:w="864" w:type="dxa"/>
          </w:tcPr>
          <w:p w14:paraId="10275A9F" w14:textId="2B94FC2D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64" w:type="dxa"/>
          </w:tcPr>
          <w:p w14:paraId="50CC3D0F" w14:textId="126966E4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64" w:type="dxa"/>
          </w:tcPr>
          <w:p w14:paraId="464F443C" w14:textId="5771BD34" w:rsidR="00D13831" w:rsidRPr="005A77E5" w:rsidRDefault="00581E4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E41">
              <w:rPr>
                <w:rFonts w:ascii="Angsana New" w:hAnsi="Angsana New"/>
                <w:sz w:val="26"/>
                <w:szCs w:val="26"/>
              </w:rPr>
              <w:t>2</w:t>
            </w:r>
            <w:r w:rsidR="00D13831" w:rsidRPr="00D13831">
              <w:rPr>
                <w:rFonts w:ascii="Angsana New" w:hAnsi="Angsana New"/>
                <w:sz w:val="26"/>
                <w:szCs w:val="26"/>
              </w:rPr>
              <w:t>,</w:t>
            </w:r>
            <w:r w:rsidRPr="00581E41">
              <w:rPr>
                <w:rFonts w:ascii="Angsana New" w:hAnsi="Angsana New"/>
                <w:sz w:val="26"/>
                <w:szCs w:val="26"/>
              </w:rPr>
              <w:t>726</w:t>
            </w:r>
          </w:p>
        </w:tc>
        <w:tc>
          <w:tcPr>
            <w:tcW w:w="864" w:type="dxa"/>
          </w:tcPr>
          <w:p w14:paraId="69F99F31" w14:textId="4DB639FA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</w:t>
            </w:r>
            <w:r w:rsidRPr="005A77E5">
              <w:rPr>
                <w:rFonts w:ascii="Angsana New" w:hAnsi="Angsana New"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85CFC22" w14:textId="3A1C9314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D13831">
              <w:rPr>
                <w:rFonts w:ascii="Angsana New" w:hAnsi="Angsana New"/>
                <w:sz w:val="26"/>
                <w:szCs w:val="26"/>
              </w:rPr>
              <w:t>1,363</w:t>
            </w:r>
          </w:p>
        </w:tc>
        <w:tc>
          <w:tcPr>
            <w:tcW w:w="92" w:type="dxa"/>
          </w:tcPr>
          <w:p w14:paraId="12417C52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54B12B4" w14:textId="3340707F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1</w:t>
            </w:r>
            <w:r w:rsidRPr="005A77E5">
              <w:rPr>
                <w:rFonts w:ascii="Angsana New" w:hAnsi="Angsana New"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99" w:type="dxa"/>
          </w:tcPr>
          <w:p w14:paraId="5C197714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7FA257D" w14:textId="1B29F43F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13831">
              <w:rPr>
                <w:rFonts w:ascii="Angsana New" w:hAnsi="Angsana New"/>
                <w:sz w:val="26"/>
                <w:szCs w:val="26"/>
                <w:lang w:val="en-GB"/>
              </w:rPr>
              <w:t>1,22</w:t>
            </w:r>
            <w:r w:rsidR="003E3061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91" w:type="dxa"/>
          </w:tcPr>
          <w:p w14:paraId="327D037A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FB3BB6" w14:textId="4B78B848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1</w:t>
            </w: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94" w:type="dxa"/>
          </w:tcPr>
          <w:p w14:paraId="412E672B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C38C35A" w14:textId="47913F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3" w:type="dxa"/>
          </w:tcPr>
          <w:p w14:paraId="18AB13C3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0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621DEED" w14:textId="74207698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0C72280E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277619A" w14:textId="3C5ED9F7" w:rsidR="00D13831" w:rsidRPr="00D13831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D13831">
              <w:rPr>
                <w:rFonts w:ascii="Angsana New" w:hAnsi="Angsana New"/>
                <w:sz w:val="26"/>
                <w:szCs w:val="26"/>
              </w:rPr>
              <w:t>1,22</w:t>
            </w:r>
            <w:r w:rsidR="003E306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0" w:type="dxa"/>
          </w:tcPr>
          <w:p w14:paraId="08E8137C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A403AE9" w14:textId="7D1D55CF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1</w:t>
            </w: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90" w:type="dxa"/>
          </w:tcPr>
          <w:p w14:paraId="1D20E5B2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218AA78" w14:textId="5E43F33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" w:type="dxa"/>
          </w:tcPr>
          <w:p w14:paraId="57507809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19E52F" w14:textId="71085A4F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D13831" w:rsidRPr="005A77E5" w14:paraId="1F5AEBA1" w14:textId="77777777" w:rsidTr="001F34A8">
        <w:trPr>
          <w:cantSplit/>
          <w:trHeight w:val="144"/>
        </w:trPr>
        <w:tc>
          <w:tcPr>
            <w:tcW w:w="2232" w:type="dxa"/>
          </w:tcPr>
          <w:p w14:paraId="0EB7A53F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</w:tcPr>
          <w:p w14:paraId="364B2A58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CA43E3E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43F4CD47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1740745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B4799CF" w14:textId="1C35E636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2,054</w:t>
            </w:r>
          </w:p>
        </w:tc>
        <w:tc>
          <w:tcPr>
            <w:tcW w:w="92" w:type="dxa"/>
          </w:tcPr>
          <w:p w14:paraId="04E49FCD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1D329DA" w14:textId="2196A805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067</w:t>
            </w:r>
          </w:p>
        </w:tc>
        <w:tc>
          <w:tcPr>
            <w:tcW w:w="99" w:type="dxa"/>
          </w:tcPr>
          <w:p w14:paraId="2CF97ABF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9E6B019" w14:textId="7C2A042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3831">
              <w:rPr>
                <w:rFonts w:ascii="Angsana New" w:hAnsi="Angsana New"/>
                <w:b/>
                <w:bCs/>
                <w:sz w:val="26"/>
                <w:szCs w:val="26"/>
              </w:rPr>
              <w:t>1,8</w:t>
            </w:r>
            <w:r w:rsidR="003E3061"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91" w:type="dxa"/>
          </w:tcPr>
          <w:p w14:paraId="21FEB08F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2C832FE" w14:textId="053244FD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881</w:t>
            </w:r>
          </w:p>
        </w:tc>
        <w:tc>
          <w:tcPr>
            <w:tcW w:w="94" w:type="dxa"/>
          </w:tcPr>
          <w:p w14:paraId="15591A56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654037A" w14:textId="2A3C8F13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3" w:type="dxa"/>
          </w:tcPr>
          <w:p w14:paraId="30161592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A4648FF" w14:textId="1C729CA8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556B3900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D769117" w14:textId="77E282BC" w:rsidR="00D13831" w:rsidRPr="00D13831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13831">
              <w:rPr>
                <w:rFonts w:ascii="Angsana New" w:hAnsi="Angsana New"/>
                <w:b/>
                <w:bCs/>
                <w:sz w:val="26"/>
                <w:szCs w:val="26"/>
              </w:rPr>
              <w:t>1,8</w:t>
            </w:r>
            <w:r w:rsidR="003E3061"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90" w:type="dxa"/>
          </w:tcPr>
          <w:p w14:paraId="18A8DBE6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108D768" w14:textId="3A37FEA8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881</w:t>
            </w:r>
          </w:p>
        </w:tc>
        <w:tc>
          <w:tcPr>
            <w:tcW w:w="90" w:type="dxa"/>
          </w:tcPr>
          <w:p w14:paraId="6B3C63E1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06D0AA4D" w14:textId="094E48F5" w:rsidR="00D13831" w:rsidRPr="005A77E5" w:rsidRDefault="00581E4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581E41">
              <w:rPr>
                <w:rFonts w:ascii="Angsana New" w:hAnsi="Angsana New"/>
                <w:b/>
                <w:bCs/>
                <w:sz w:val="26"/>
                <w:szCs w:val="26"/>
              </w:rPr>
              <w:t>102</w:t>
            </w:r>
          </w:p>
        </w:tc>
        <w:tc>
          <w:tcPr>
            <w:tcW w:w="90" w:type="dxa"/>
          </w:tcPr>
          <w:p w14:paraId="0E21ED52" w14:textId="77777777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69A0FBF" w14:textId="0FE84758" w:rsidR="00D13831" w:rsidRPr="005A77E5" w:rsidRDefault="00D13831" w:rsidP="00D13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91</w:t>
            </w:r>
          </w:p>
        </w:tc>
      </w:tr>
    </w:tbl>
    <w:p w14:paraId="5460D80A" w14:textId="5FA99A6F" w:rsidR="007E197D" w:rsidRDefault="007E197D" w:rsidP="005A56B6">
      <w:pPr>
        <w:pStyle w:val="block"/>
        <w:spacing w:after="0" w:line="240" w:lineRule="auto"/>
        <w:ind w:left="0" w:right="-314"/>
        <w:rPr>
          <w:rFonts w:asciiTheme="majorBidi" w:hAnsiTheme="majorBidi" w:cstheme="majorBidi"/>
          <w:sz w:val="20"/>
          <w:lang w:bidi="th-TH"/>
        </w:rPr>
      </w:pPr>
    </w:p>
    <w:p w14:paraId="7A93A387" w14:textId="3CEE2980" w:rsidR="007E197D" w:rsidRPr="00392CB4" w:rsidRDefault="005043D0" w:rsidP="005043D0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2CB4">
        <w:rPr>
          <w:rFonts w:asciiTheme="majorBidi" w:hAnsiTheme="majorBidi" w:cstheme="majorBidi"/>
          <w:sz w:val="30"/>
          <w:szCs w:val="30"/>
          <w:cs/>
        </w:rPr>
        <w:t xml:space="preserve">*ในระหว่างปีสิ้นสุดวันที่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บริษัทรับรู้ผลขาดทุนจากการด้อยค่าของเงินลงทุนในบริษัท ไทยอีสเทิร์น ท้อปซีดส์ ออยล์ จำกัด ในงบการเงินรวมจำนวน </w:t>
      </w:r>
      <w:r w:rsidR="00AA1075" w:rsidRPr="00AA1075">
        <w:rPr>
          <w:rFonts w:asciiTheme="majorBidi" w:hAnsiTheme="majorBidi" w:cstheme="majorBidi"/>
          <w:sz w:val="30"/>
          <w:szCs w:val="30"/>
        </w:rPr>
        <w:t>9</w:t>
      </w:r>
      <w:r w:rsidRPr="00392CB4">
        <w:rPr>
          <w:rFonts w:asciiTheme="majorBidi" w:hAnsiTheme="majorBidi" w:cstheme="majorBidi"/>
          <w:sz w:val="30"/>
          <w:szCs w:val="30"/>
          <w:cs/>
        </w:rPr>
        <w:t>.</w:t>
      </w:r>
      <w:r w:rsidR="00AA1075" w:rsidRPr="00AA1075">
        <w:rPr>
          <w:rFonts w:asciiTheme="majorBidi" w:hAnsiTheme="majorBidi" w:cstheme="majorBidi"/>
          <w:sz w:val="30"/>
          <w:szCs w:val="30"/>
        </w:rPr>
        <w:t>45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ล้านบาท เนื่องจากเงินลงทุนในบริษัทดังกล่าวมีมูลค่าที่คาดว่าจะได้รับคืนต่ำกว่ามูลค่าตามบัญชีของเงินลงทุน ต่อมา 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15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ที่ประชุมคณะกรรมการของบริษัทได้มีมติอนุมัติให้บริษัทขายหุ้นในบริษัท ไทยอีสเทิร์น ท้อปซีดส์ ออยล์ จำกัด ทั้งจำนวนให้แก่บริษัทแห่งหนึ่งในมูลค่ารวม </w:t>
      </w:r>
      <w:r w:rsidR="00AA1075" w:rsidRPr="00AA1075">
        <w:rPr>
          <w:rFonts w:asciiTheme="majorBidi" w:hAnsiTheme="majorBidi" w:cstheme="majorBidi"/>
          <w:sz w:val="30"/>
          <w:szCs w:val="30"/>
        </w:rPr>
        <w:t>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บาท โดยบริษัทได้ขายและรับชำระเงินค่าขายหุ้นเต็มจำนวนแล้ว เมื่อวันที่</w:t>
      </w:r>
      <w:r>
        <w:rPr>
          <w:rFonts w:asciiTheme="majorBidi" w:hAnsiTheme="majorBidi" w:cstheme="majorBidi"/>
          <w:sz w:val="30"/>
          <w:szCs w:val="30"/>
        </w:rPr>
        <w:br/>
      </w:r>
      <w:r w:rsidR="00AA1075" w:rsidRPr="00AA1075">
        <w:rPr>
          <w:rFonts w:asciiTheme="majorBidi" w:hAnsiTheme="majorBidi" w:cstheme="majorBidi"/>
          <w:sz w:val="30"/>
          <w:szCs w:val="30"/>
        </w:rPr>
        <w:t>13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="00166221">
        <w:rPr>
          <w:rFonts w:asciiTheme="majorBidi" w:hAnsiTheme="majorBidi" w:cstheme="majorBidi"/>
          <w:sz w:val="30"/>
          <w:szCs w:val="30"/>
        </w:rPr>
        <w:t xml:space="preserve"> </w:t>
      </w:r>
      <w:r w:rsidR="005A0891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="0016622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A0891">
        <w:rPr>
          <w:rFonts w:asciiTheme="majorBidi" w:hAnsiTheme="majorBidi" w:cstheme="majorBidi"/>
          <w:sz w:val="30"/>
          <w:szCs w:val="30"/>
          <w:cs/>
        </w:rPr>
        <w:t>ได้</w:t>
      </w:r>
      <w:r w:rsidR="00166221">
        <w:rPr>
          <w:rFonts w:asciiTheme="majorBidi" w:hAnsiTheme="majorBidi" w:cstheme="majorBidi"/>
          <w:sz w:val="30"/>
          <w:szCs w:val="30"/>
          <w:cs/>
        </w:rPr>
        <w:t xml:space="preserve">จัดประเภทของเงินลงทุนดังกล่าวเป็นเงินลงทุนเผื่อขายในงบการเงินรวม ณ 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="00166221">
        <w:rPr>
          <w:rFonts w:asciiTheme="majorBidi" w:hAnsiTheme="majorBidi" w:cstheme="majorBidi"/>
          <w:sz w:val="30"/>
          <w:szCs w:val="30"/>
        </w:rPr>
        <w:t xml:space="preserve"> </w:t>
      </w:r>
      <w:r w:rsidR="001662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</w:p>
    <w:p w14:paraId="3FA0E942" w14:textId="77777777" w:rsidR="00716E06" w:rsidRPr="00FE1E01" w:rsidRDefault="00716E06" w:rsidP="00716E06">
      <w:pPr>
        <w:ind w:right="667"/>
        <w:rPr>
          <w:rFonts w:asciiTheme="majorBidi" w:hAnsiTheme="majorBidi" w:cstheme="majorBidi"/>
        </w:rPr>
        <w:sectPr w:rsidR="00716E06" w:rsidRPr="00FE1E01" w:rsidSect="00660BE9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tbl>
      <w:tblPr>
        <w:tblW w:w="14805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900"/>
        <w:gridCol w:w="90"/>
        <w:gridCol w:w="864"/>
        <w:gridCol w:w="90"/>
        <w:gridCol w:w="907"/>
        <w:gridCol w:w="91"/>
        <w:gridCol w:w="864"/>
        <w:gridCol w:w="91"/>
        <w:gridCol w:w="907"/>
        <w:gridCol w:w="91"/>
        <w:gridCol w:w="864"/>
        <w:gridCol w:w="87"/>
        <w:gridCol w:w="907"/>
        <w:gridCol w:w="87"/>
        <w:gridCol w:w="866"/>
        <w:gridCol w:w="87"/>
        <w:gridCol w:w="907"/>
        <w:gridCol w:w="87"/>
        <w:gridCol w:w="862"/>
        <w:gridCol w:w="87"/>
        <w:gridCol w:w="907"/>
        <w:gridCol w:w="87"/>
        <w:gridCol w:w="907"/>
      </w:tblGrid>
      <w:tr w:rsidR="00846AFD" w:rsidRPr="005B4056" w14:paraId="04240AD2" w14:textId="77777777" w:rsidTr="00AF153E">
        <w:trPr>
          <w:cantSplit/>
          <w:trHeight w:val="343"/>
        </w:trPr>
        <w:tc>
          <w:tcPr>
            <w:tcW w:w="3168" w:type="dxa"/>
          </w:tcPr>
          <w:p w14:paraId="52AB671F" w14:textId="77777777" w:rsidR="00846AFD" w:rsidRPr="00CF4E1F" w:rsidRDefault="00846AFD" w:rsidP="00392CB4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637" w:type="dxa"/>
            <w:gridSpan w:val="23"/>
          </w:tcPr>
          <w:p w14:paraId="6E671881" w14:textId="53AB6230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46AFD" w:rsidRPr="005B4056" w14:paraId="0EDF0582" w14:textId="77777777" w:rsidTr="00003146">
        <w:trPr>
          <w:cantSplit/>
          <w:trHeight w:val="343"/>
        </w:trPr>
        <w:tc>
          <w:tcPr>
            <w:tcW w:w="3168" w:type="dxa"/>
          </w:tcPr>
          <w:p w14:paraId="2E8CA551" w14:textId="77777777" w:rsidR="00846AFD" w:rsidRPr="00CF4E1F" w:rsidRDefault="00846AFD" w:rsidP="00392CB4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54" w:type="dxa"/>
            <w:gridSpan w:val="3"/>
          </w:tcPr>
          <w:p w14:paraId="4F822371" w14:textId="5766AB3E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90" w:type="dxa"/>
          </w:tcPr>
          <w:p w14:paraId="4E9697F1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024FD5FE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4BD111CB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EA46C25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</w:tcPr>
          <w:p w14:paraId="74D59849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41402859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5558B3AD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46F1C96A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44C8D1FB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672C684B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dxa"/>
          </w:tcPr>
          <w:p w14:paraId="2DA9E47B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69AF175A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7D1FBB46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456055A1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dxa"/>
          </w:tcPr>
          <w:p w14:paraId="1BC1DC3B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</w:tcPr>
          <w:p w14:paraId="772A75A2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32EFBC84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21FE6C0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dxa"/>
          </w:tcPr>
          <w:p w14:paraId="0CE42294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270F3E8A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6AFD" w:rsidRPr="005B4056" w14:paraId="66BE1F42" w14:textId="77777777" w:rsidTr="00A64CDE">
        <w:trPr>
          <w:cantSplit/>
          <w:trHeight w:val="343"/>
        </w:trPr>
        <w:tc>
          <w:tcPr>
            <w:tcW w:w="3168" w:type="dxa"/>
          </w:tcPr>
          <w:p w14:paraId="2EE84FA3" w14:textId="77777777" w:rsidR="00846AFD" w:rsidRPr="00CF4E1F" w:rsidRDefault="00846AFD" w:rsidP="00392CB4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54" w:type="dxa"/>
            <w:gridSpan w:val="3"/>
          </w:tcPr>
          <w:p w14:paraId="3B35A9E6" w14:textId="54FCDEE4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90" w:type="dxa"/>
          </w:tcPr>
          <w:p w14:paraId="14C3B187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2" w:type="dxa"/>
            <w:gridSpan w:val="3"/>
          </w:tcPr>
          <w:p w14:paraId="5F5D5664" w14:textId="3DFEF3BA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91" w:type="dxa"/>
          </w:tcPr>
          <w:p w14:paraId="1AC82B2C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2" w:type="dxa"/>
            <w:gridSpan w:val="3"/>
          </w:tcPr>
          <w:p w14:paraId="43CC66B0" w14:textId="44FCA198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87" w:type="dxa"/>
          </w:tcPr>
          <w:p w14:paraId="138C5917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0" w:type="dxa"/>
            <w:gridSpan w:val="3"/>
          </w:tcPr>
          <w:p w14:paraId="46DF7953" w14:textId="1A8A9343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87" w:type="dxa"/>
          </w:tcPr>
          <w:p w14:paraId="063E4F68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56" w:type="dxa"/>
            <w:gridSpan w:val="3"/>
          </w:tcPr>
          <w:p w14:paraId="3C3D82F8" w14:textId="3E1E2CFB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ราคาทุน</w:t>
            </w:r>
            <w:r w:rsidRPr="00CF4E1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87" w:type="dxa"/>
          </w:tcPr>
          <w:p w14:paraId="1ED62BF4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901" w:type="dxa"/>
            <w:gridSpan w:val="3"/>
          </w:tcPr>
          <w:p w14:paraId="7930F89A" w14:textId="1487B488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272688" w:rsidRPr="005B4056" w14:paraId="42A4F368" w14:textId="77777777" w:rsidTr="00846AFD">
        <w:trPr>
          <w:cantSplit/>
          <w:trHeight w:val="343"/>
        </w:trPr>
        <w:tc>
          <w:tcPr>
            <w:tcW w:w="3168" w:type="dxa"/>
          </w:tcPr>
          <w:p w14:paraId="3DB9198A" w14:textId="77777777" w:rsidR="00272688" w:rsidRPr="00CF4E1F" w:rsidRDefault="00272688" w:rsidP="00272688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115A85D" w14:textId="0D6E1330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</w:tcPr>
          <w:p w14:paraId="36E8BA79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194680C3" w14:textId="14F1B9E0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40C67EC0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19F95149" w14:textId="60702C5E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" w:hanging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1" w:type="dxa"/>
          </w:tcPr>
          <w:p w14:paraId="0CB02694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CC4B310" w14:textId="60F32A7F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1" w:type="dxa"/>
          </w:tcPr>
          <w:p w14:paraId="0116489B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4EEC02FA" w14:textId="00A7D6AC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1" w:type="dxa"/>
          </w:tcPr>
          <w:p w14:paraId="4F3B1227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8344599" w14:textId="46BB8AA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7" w:type="dxa"/>
          </w:tcPr>
          <w:p w14:paraId="785ED9D7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69D81672" w14:textId="680682D0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7" w:type="dxa"/>
          </w:tcPr>
          <w:p w14:paraId="21E211AC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78CCA96E" w14:textId="533B141F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7" w:type="dxa"/>
          </w:tcPr>
          <w:p w14:paraId="5E8CD8C5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5C64E87D" w14:textId="3D015CB5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7" w:type="dxa"/>
          </w:tcPr>
          <w:p w14:paraId="2637E4F8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</w:tcPr>
          <w:p w14:paraId="4957C49A" w14:textId="0028B78A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7" w:type="dxa"/>
          </w:tcPr>
          <w:p w14:paraId="471E1EDD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6992D2BC" w14:textId="2CB8C2F2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7" w:type="dxa"/>
          </w:tcPr>
          <w:p w14:paraId="40AB56F4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0833B49F" w14:textId="01C83C62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272688" w:rsidRPr="005B4056" w14:paraId="1DA56B74" w14:textId="77777777" w:rsidTr="00846AFD">
        <w:trPr>
          <w:cantSplit/>
          <w:trHeight w:val="164"/>
        </w:trPr>
        <w:tc>
          <w:tcPr>
            <w:tcW w:w="3168" w:type="dxa"/>
          </w:tcPr>
          <w:p w14:paraId="366FCA0A" w14:textId="77777777" w:rsidR="00272688" w:rsidRPr="00CF4E1F" w:rsidRDefault="00272688" w:rsidP="00272688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9A6C356" w14:textId="52DBAA3B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0DA0B50E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694E8278" w14:textId="3ACEBAE3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03F03221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0BFCB1F" w14:textId="017E9478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1" w:type="dxa"/>
          </w:tcPr>
          <w:p w14:paraId="48E02167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96E4EA6" w14:textId="0F00694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1" w:type="dxa"/>
          </w:tcPr>
          <w:p w14:paraId="77CC1529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6B54C472" w14:textId="537BC9F2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1" w:type="dxa"/>
          </w:tcPr>
          <w:p w14:paraId="2E0141AD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14151DC" w14:textId="30602FB2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7" w:type="dxa"/>
          </w:tcPr>
          <w:p w14:paraId="41EE0764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639E5015" w14:textId="63CBD03A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7" w:type="dxa"/>
          </w:tcPr>
          <w:p w14:paraId="4B73293E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1C0213C8" w14:textId="291DA26C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7" w:type="dxa"/>
          </w:tcPr>
          <w:p w14:paraId="16BD947C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01F60EB3" w14:textId="45AB9CCE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7" w:type="dxa"/>
          </w:tcPr>
          <w:p w14:paraId="579E9E9A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</w:tcPr>
          <w:p w14:paraId="7B374EEA" w14:textId="4256061B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7" w:type="dxa"/>
          </w:tcPr>
          <w:p w14:paraId="13DB571B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60A95018" w14:textId="02626E73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7" w:type="dxa"/>
          </w:tcPr>
          <w:p w14:paraId="5A7285C7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7683140F" w14:textId="01E64C31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72688" w:rsidRPr="00846AFD" w14:paraId="622870EC" w14:textId="77777777" w:rsidTr="00846AFD">
        <w:trPr>
          <w:cantSplit/>
          <w:trHeight w:val="155"/>
        </w:trPr>
        <w:tc>
          <w:tcPr>
            <w:tcW w:w="3168" w:type="dxa"/>
          </w:tcPr>
          <w:p w14:paraId="7BA30066" w14:textId="77777777" w:rsidR="00272688" w:rsidRPr="00846AFD" w:rsidRDefault="00272688" w:rsidP="00272688">
            <w:pPr>
              <w:tabs>
                <w:tab w:val="clear" w:pos="227"/>
              </w:tabs>
              <w:spacing w:line="240" w:lineRule="auto"/>
              <w:ind w:left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54" w:type="dxa"/>
            <w:gridSpan w:val="3"/>
          </w:tcPr>
          <w:p w14:paraId="56DDB981" w14:textId="5019B475" w:rsidR="00272688" w:rsidRPr="00846AFD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46A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" w:type="dxa"/>
          </w:tcPr>
          <w:p w14:paraId="13227670" w14:textId="77777777" w:rsidR="00272688" w:rsidRPr="00846AFD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693" w:type="dxa"/>
            <w:gridSpan w:val="19"/>
          </w:tcPr>
          <w:p w14:paraId="50DDA5A4" w14:textId="43BB19B0" w:rsidR="00272688" w:rsidRPr="00846AFD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46AF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72688" w:rsidRPr="00CB5126" w14:paraId="2F2674C1" w14:textId="77777777" w:rsidTr="00846AFD">
        <w:trPr>
          <w:cantSplit/>
          <w:trHeight w:val="207"/>
        </w:trPr>
        <w:tc>
          <w:tcPr>
            <w:tcW w:w="3168" w:type="dxa"/>
          </w:tcPr>
          <w:p w14:paraId="341E1B31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0205EA3E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7F7EBEB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3D227456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DD5C92D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D93BD8E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67DBD450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776CF832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2A7A8F06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ACDB292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00485945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2955174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6562C17B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18A57AF4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1F6AB25E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5B497DD0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2D6C8136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6A5B6A1" w14:textId="10EC8759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0E5C194E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</w:tcPr>
          <w:p w14:paraId="7E437E81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7E590B67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9176807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551"/>
              </w:tabs>
              <w:spacing w:line="240" w:lineRule="auto"/>
              <w:ind w:left="-173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51FEA6E3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1554435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551"/>
              </w:tabs>
              <w:spacing w:line="240" w:lineRule="auto"/>
              <w:ind w:left="-173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</w:tr>
      <w:tr w:rsidR="00272688" w:rsidRPr="005B4056" w14:paraId="514C810F" w14:textId="77777777" w:rsidTr="00846AFD">
        <w:trPr>
          <w:cantSplit/>
          <w:trHeight w:val="361"/>
        </w:trPr>
        <w:tc>
          <w:tcPr>
            <w:tcW w:w="3168" w:type="dxa"/>
          </w:tcPr>
          <w:p w14:paraId="7159DF3C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ไทยอีสเทิร์น ท้อปซีดส์ ออยล์ จำกัด</w:t>
            </w:r>
            <w:r w:rsidRPr="00CF4E1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*</w:t>
            </w:r>
          </w:p>
        </w:tc>
        <w:tc>
          <w:tcPr>
            <w:tcW w:w="900" w:type="dxa"/>
          </w:tcPr>
          <w:p w14:paraId="1FD5F9CF" w14:textId="6285ED86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EDD3B29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833803E" w14:textId="62D28EE6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0" w:type="dxa"/>
          </w:tcPr>
          <w:p w14:paraId="2ACB972D" w14:textId="77777777" w:rsidR="00272688" w:rsidRPr="00CF4E1F" w:rsidRDefault="00272688" w:rsidP="0027268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</w:tcPr>
          <w:p w14:paraId="5F736C37" w14:textId="200E3786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6A0B7622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4BFF5BB" w14:textId="39EFFB68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91" w:type="dxa"/>
          </w:tcPr>
          <w:p w14:paraId="6342D8AE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167F6B92" w14:textId="42A7FBE7" w:rsidR="00272688" w:rsidRPr="00CF4E1F" w:rsidRDefault="00262AB6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314E8A25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2D167992" w14:textId="752D58A0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87" w:type="dxa"/>
          </w:tcPr>
          <w:p w14:paraId="52429E7E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60C73A69" w14:textId="4177A46F" w:rsidR="00272688" w:rsidRPr="00CF4E1F" w:rsidRDefault="00262AB6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5618CAE6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102CC3F5" w14:textId="13F7AEA5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12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A1075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CF4E1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</w:tcPr>
          <w:p w14:paraId="20663EC9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0D836204" w14:textId="49DBD0F8" w:rsidR="00272688" w:rsidRPr="00CF4E1F" w:rsidRDefault="00A15F96" w:rsidP="00A1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7" w:type="dxa"/>
          </w:tcPr>
          <w:p w14:paraId="0453E163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20FA53B5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7" w:type="dxa"/>
          </w:tcPr>
          <w:p w14:paraId="3E69F7D5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02557F3F" w14:textId="6D1AE295" w:rsidR="00272688" w:rsidRPr="00CF4E1F" w:rsidRDefault="00262AB6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</w:tcPr>
          <w:p w14:paraId="24FF57B3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72D43043" w14:textId="0A6DCFAF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272688" w:rsidRPr="005B4056" w14:paraId="77541939" w14:textId="77777777" w:rsidTr="00846AFD">
        <w:trPr>
          <w:cantSplit/>
          <w:trHeight w:val="278"/>
        </w:trPr>
        <w:tc>
          <w:tcPr>
            <w:tcW w:w="3168" w:type="dxa"/>
          </w:tcPr>
          <w:p w14:paraId="7F000D10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0021F3D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C754DE3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B39D86E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530BB11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1985637B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</w:tcPr>
          <w:p w14:paraId="2D46132B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745A15E9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</w:tcPr>
          <w:p w14:paraId="3F077BD0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1D25B142" w14:textId="57974389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dxa"/>
          </w:tcPr>
          <w:p w14:paraId="4A0DEA85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12EADD57" w14:textId="4DDAA275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dxa"/>
          </w:tcPr>
          <w:p w14:paraId="573A1118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69AEB24A" w14:textId="7A955494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dxa"/>
          </w:tcPr>
          <w:p w14:paraId="6DFAA24A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4330CFD1" w14:textId="4483425A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42A16429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448C4D90" w14:textId="1E628489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558870E4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</w:tcPr>
          <w:p w14:paraId="6E5FC406" w14:textId="0D8ABC32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dxa"/>
          </w:tcPr>
          <w:p w14:paraId="6AF01B47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185371CD" w14:textId="79E97DC4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54417474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6E1D5BB5" w14:textId="1602865E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272688" w:rsidRPr="00CB5126" w14:paraId="5DC6CD27" w14:textId="77777777" w:rsidTr="00846AFD">
        <w:trPr>
          <w:cantSplit/>
          <w:trHeight w:val="207"/>
        </w:trPr>
        <w:tc>
          <w:tcPr>
            <w:tcW w:w="3168" w:type="dxa"/>
          </w:tcPr>
          <w:p w14:paraId="7058A441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13A237E5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</w:tcPr>
          <w:p w14:paraId="5146FD6B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</w:tcPr>
          <w:p w14:paraId="2B74D8AD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</w:tcPr>
          <w:p w14:paraId="3CA9206B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F4D6BDB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1" w:type="dxa"/>
          </w:tcPr>
          <w:p w14:paraId="182F993C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</w:tcPr>
          <w:p w14:paraId="7516631E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1" w:type="dxa"/>
          </w:tcPr>
          <w:p w14:paraId="76E56B4F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5A52A7D0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1" w:type="dxa"/>
          </w:tcPr>
          <w:p w14:paraId="2FFCC8FB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FB706AD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7" w:type="dxa"/>
          </w:tcPr>
          <w:p w14:paraId="7B87C4E1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2298E81F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38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5F0DB4D1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2BDEA1AD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12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16ED24F8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22AFFDA3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7" w:type="dxa"/>
          </w:tcPr>
          <w:p w14:paraId="54A20AE3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753"/>
              </w:tabs>
              <w:spacing w:line="240" w:lineRule="auto"/>
              <w:ind w:left="-70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2" w:type="dxa"/>
          </w:tcPr>
          <w:p w14:paraId="67889AE7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7" w:type="dxa"/>
          </w:tcPr>
          <w:p w14:paraId="7EAB7418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1291B74E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7B31E51A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442F185F" w14:textId="77777777" w:rsidR="00272688" w:rsidRPr="00CB5126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</w:tr>
      <w:tr w:rsidR="00272688" w:rsidRPr="005B4056" w14:paraId="51B078AC" w14:textId="77777777" w:rsidTr="00846AFD">
        <w:trPr>
          <w:cantSplit/>
          <w:trHeight w:val="207"/>
        </w:trPr>
        <w:tc>
          <w:tcPr>
            <w:tcW w:w="3168" w:type="dxa"/>
          </w:tcPr>
          <w:p w14:paraId="2EB92670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ไทย อีทอกซีเลท จำกัด</w:t>
            </w:r>
          </w:p>
        </w:tc>
        <w:tc>
          <w:tcPr>
            <w:tcW w:w="900" w:type="dxa"/>
          </w:tcPr>
          <w:p w14:paraId="1004654A" w14:textId="1C42C38B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0" w:type="dxa"/>
          </w:tcPr>
          <w:p w14:paraId="13AE901E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ADB8646" w14:textId="69E2F012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0" w:type="dxa"/>
          </w:tcPr>
          <w:p w14:paraId="42BAE7D2" w14:textId="77777777" w:rsidR="00272688" w:rsidRPr="00CF4E1F" w:rsidRDefault="00272688" w:rsidP="00272688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</w:tcPr>
          <w:p w14:paraId="175C4C91" w14:textId="45745C85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91" w:type="dxa"/>
          </w:tcPr>
          <w:p w14:paraId="4AF21205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3AA1E43" w14:textId="6A5DB865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91" w:type="dxa"/>
          </w:tcPr>
          <w:p w14:paraId="7057BF03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147CBA6" w14:textId="2D149461" w:rsidR="00272688" w:rsidRPr="00CF4E1F" w:rsidRDefault="00262AB6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91" w:type="dxa"/>
          </w:tcPr>
          <w:p w14:paraId="6A5C9F5B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E5A503A" w14:textId="04DD159B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69C4D008" w14:textId="77777777" w:rsidR="00272688" w:rsidRPr="00CF4E1F" w:rsidRDefault="00272688" w:rsidP="00272688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E6DB2A0" w14:textId="0F2C7193" w:rsidR="00272688" w:rsidRPr="00CF4E1F" w:rsidRDefault="00262AB6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116A774C" w14:textId="77777777" w:rsidR="00272688" w:rsidRPr="00CF4E1F" w:rsidRDefault="00272688" w:rsidP="00272688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3C6F69EA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21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</w:tcPr>
          <w:p w14:paraId="193EFE8B" w14:textId="77777777" w:rsidR="00272688" w:rsidRPr="00CF4E1F" w:rsidRDefault="00272688" w:rsidP="00272688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0B7C761" w14:textId="41DC3F46" w:rsidR="00272688" w:rsidRPr="00CF4E1F" w:rsidRDefault="00262AB6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4568A682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5AC8B400" w14:textId="44125C12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60AE379E" w14:textId="77777777" w:rsidR="00272688" w:rsidRPr="00CF4E1F" w:rsidRDefault="00272688" w:rsidP="00272688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6989D84" w14:textId="58CD6514" w:rsidR="00272688" w:rsidRPr="00CF4E1F" w:rsidRDefault="00262AB6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102</w:t>
            </w:r>
          </w:p>
        </w:tc>
        <w:tc>
          <w:tcPr>
            <w:tcW w:w="87" w:type="dxa"/>
          </w:tcPr>
          <w:p w14:paraId="77DF80C1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38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45B67F8" w14:textId="619AA186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272688" w:rsidRPr="005B4056" w14:paraId="63955DC3" w14:textId="77777777" w:rsidTr="00846AFD">
        <w:trPr>
          <w:cantSplit/>
          <w:trHeight w:val="207"/>
        </w:trPr>
        <w:tc>
          <w:tcPr>
            <w:tcW w:w="3168" w:type="dxa"/>
          </w:tcPr>
          <w:p w14:paraId="3F43A7EE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218E32C0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73DA8B2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37D904D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315B96E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3779A89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0E7050FD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05DFBDE0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7383E42F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5D5C68D" w14:textId="19D15812" w:rsidR="00272688" w:rsidRPr="00CF4E1F" w:rsidRDefault="00262AB6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91" w:type="dxa"/>
          </w:tcPr>
          <w:p w14:paraId="152EE338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2CFA692" w14:textId="2C3C2EBA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758</w:t>
            </w:r>
          </w:p>
        </w:tc>
        <w:tc>
          <w:tcPr>
            <w:tcW w:w="87" w:type="dxa"/>
          </w:tcPr>
          <w:p w14:paraId="333616F7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D1BD919" w14:textId="370DCF5F" w:rsidR="00272688" w:rsidRPr="00CF4E1F" w:rsidRDefault="00262AB6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706465FA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</w:tcPr>
          <w:p w14:paraId="56A9161D" w14:textId="5E849275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AA10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</w:t>
            </w: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7" w:type="dxa"/>
          </w:tcPr>
          <w:p w14:paraId="2FC23EC3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49EE8BB7" w14:textId="76926CA9" w:rsidR="00272688" w:rsidRPr="00CF4E1F" w:rsidRDefault="00262AB6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5F72D341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531F5468" w14:textId="3F49280D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73F5F3EB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D9B6BEB" w14:textId="753C1E35" w:rsidR="00272688" w:rsidRPr="00CF4E1F" w:rsidRDefault="00262AB6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102</w:t>
            </w:r>
          </w:p>
        </w:tc>
        <w:tc>
          <w:tcPr>
            <w:tcW w:w="87" w:type="dxa"/>
          </w:tcPr>
          <w:p w14:paraId="0E87DF6E" w14:textId="77777777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 w:right="38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0D933643" w14:textId="2ED0F252" w:rsidR="00272688" w:rsidRPr="00CF4E1F" w:rsidRDefault="00272688" w:rsidP="0027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</w:t>
            </w:r>
          </w:p>
        </w:tc>
      </w:tr>
    </w:tbl>
    <w:p w14:paraId="1D597234" w14:textId="4680EFF3" w:rsidR="002B13F2" w:rsidRPr="00846AFD" w:rsidRDefault="002B13F2" w:rsidP="00C34990">
      <w:pPr>
        <w:tabs>
          <w:tab w:val="left" w:pos="180"/>
          <w:tab w:val="left" w:pos="270"/>
        </w:tabs>
        <w:ind w:right="-44"/>
        <w:rPr>
          <w:rFonts w:asciiTheme="majorBidi" w:hAnsiTheme="majorBidi" w:cstheme="majorBidi"/>
          <w:sz w:val="28"/>
          <w:szCs w:val="28"/>
        </w:rPr>
      </w:pPr>
    </w:p>
    <w:p w14:paraId="1BFE8764" w14:textId="322ECC4A" w:rsidR="005A0891" w:rsidRPr="00392CB4" w:rsidRDefault="00392CB4" w:rsidP="005A0891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2CB4">
        <w:rPr>
          <w:rFonts w:asciiTheme="majorBidi" w:hAnsiTheme="majorBidi" w:cstheme="majorBidi"/>
          <w:sz w:val="30"/>
          <w:szCs w:val="30"/>
          <w:cs/>
        </w:rPr>
        <w:t xml:space="preserve">*ในระหว่างปีสิ้นสุดวันที่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บริษัทรับรู้ผลขาดทุนจากการด้อยค่าของเงินลงทุนในบริษัท ไทยอีสเทิร์น ท้อปซีดส์ ออยล์ จำกัด ในงบการเงิน</w:t>
      </w:r>
      <w:r w:rsidR="007B2591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B2591">
        <w:rPr>
          <w:rFonts w:asciiTheme="majorBidi" w:hAnsiTheme="majorBidi" w:cstheme="majorBidi"/>
          <w:sz w:val="30"/>
          <w:szCs w:val="30"/>
        </w:rPr>
        <w:t>66.60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ล้านบาท เนื่องจากเงินลงทุนในบริษัทดังกล่าวมีมูลค่าที่คาดว่าจะได้รับคืนต่ำกว่ามูลค่าตามบัญชีของเงินลงทุน ต่อมา 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15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ที่ประชุมคณะกรรมการของบริษัทได้มีมติอนุมัติให้บริษัทขายหุ้นในบริษัท ไทยอีสเทิร์น ท้อปซีดส์ ออยล์ จำกัด ทั้งจำนวนให้แก่บริษัทแห่งหนึ่งในมูลค่ารวม </w:t>
      </w:r>
      <w:r w:rsidR="00AA1075" w:rsidRPr="00AA1075">
        <w:rPr>
          <w:rFonts w:asciiTheme="majorBidi" w:hAnsiTheme="majorBidi" w:cstheme="majorBidi"/>
          <w:sz w:val="30"/>
          <w:szCs w:val="30"/>
        </w:rPr>
        <w:t>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บาท โดยบริษัทได้ขายและรับชำระเงินค่าขายหุ้นเต็มจำนวนแล้ว เมื่อวันที่</w:t>
      </w:r>
      <w:r w:rsidR="007B25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13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="005A0891">
        <w:rPr>
          <w:rFonts w:asciiTheme="majorBidi" w:hAnsiTheme="majorBidi" w:cstheme="majorBidi"/>
          <w:sz w:val="30"/>
          <w:szCs w:val="30"/>
          <w:cs/>
        </w:rPr>
        <w:t xml:space="preserve"> บริษัทได้จัดประเภทของเงินลงทุนดังกล่าวเป็นเงินลงทุนเผื่อขายในงบการเงิน</w:t>
      </w:r>
      <w:r w:rsidR="007B2591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="005A0891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="005A0891">
        <w:rPr>
          <w:rFonts w:asciiTheme="majorBidi" w:hAnsiTheme="majorBidi" w:cstheme="majorBidi"/>
          <w:sz w:val="30"/>
          <w:szCs w:val="30"/>
        </w:rPr>
        <w:t xml:space="preserve"> </w:t>
      </w:r>
      <w:r w:rsidR="005A089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</w:p>
    <w:p w14:paraId="5A01400F" w14:textId="0E9CB57D" w:rsidR="00CF4E1F" w:rsidRPr="005A0891" w:rsidRDefault="00CF4E1F" w:rsidP="00392CB4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26F491C" w14:textId="77777777" w:rsidR="002A4FAD" w:rsidRPr="00FE1E01" w:rsidRDefault="002A4FAD" w:rsidP="007E197D">
      <w:pPr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39A81771" w14:textId="77777777" w:rsidR="00E81545" w:rsidRPr="00FE1E01" w:rsidRDefault="00E81545" w:rsidP="00F454DB">
      <w:pPr>
        <w:rPr>
          <w:rFonts w:asciiTheme="majorBidi" w:hAnsiTheme="majorBidi" w:cstheme="majorBidi"/>
          <w:sz w:val="32"/>
          <w:szCs w:val="32"/>
          <w:cs/>
        </w:rPr>
        <w:sectPr w:rsidR="00E81545" w:rsidRPr="00FE1E01" w:rsidSect="00521944">
          <w:headerReference w:type="default" r:id="rId23"/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098294A" w14:textId="671436F5" w:rsidR="005C27EF" w:rsidRPr="00686947" w:rsidRDefault="005C27EF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อาคารและอุปกรณ์</w:t>
      </w:r>
      <w:r w:rsidRPr="00686947">
        <w:rPr>
          <w:rFonts w:asciiTheme="majorBidi" w:hAnsiTheme="majorBidi" w:cstheme="majorBidi"/>
          <w:b/>
          <w:bCs/>
          <w:sz w:val="30"/>
          <w:szCs w:val="30"/>
          <w:rtl/>
          <w:cs/>
        </w:rPr>
        <w:t xml:space="preserve"> </w:t>
      </w:r>
    </w:p>
    <w:p w14:paraId="59690353" w14:textId="77777777" w:rsidR="00C21EC3" w:rsidRPr="00392CB4" w:rsidRDefault="00C21EC3" w:rsidP="00C21EC3">
      <w:pPr>
        <w:pStyle w:val="block"/>
        <w:spacing w:after="0" w:line="240" w:lineRule="auto"/>
        <w:ind w:left="533"/>
        <w:rPr>
          <w:rFonts w:asciiTheme="majorBidi" w:hAnsiTheme="majorBidi" w:cstheme="majorBidi"/>
          <w:spacing w:val="-8"/>
          <w:sz w:val="28"/>
          <w:szCs w:val="28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36"/>
        <w:gridCol w:w="1296"/>
        <w:gridCol w:w="178"/>
        <w:gridCol w:w="1296"/>
      </w:tblGrid>
      <w:tr w:rsidR="00EF18DB" w:rsidRPr="005B3016" w14:paraId="1598D4DA" w14:textId="77777777" w:rsidTr="00EF18DB">
        <w:trPr>
          <w:cantSplit/>
          <w:trHeight w:val="389"/>
          <w:tblHeader/>
        </w:trPr>
        <w:tc>
          <w:tcPr>
            <w:tcW w:w="6336" w:type="dxa"/>
            <w:vAlign w:val="bottom"/>
          </w:tcPr>
          <w:p w14:paraId="4BF58304" w14:textId="46B36215" w:rsidR="00EF18DB" w:rsidRPr="00EF18DB" w:rsidRDefault="00EF18DB" w:rsidP="001F34A8">
            <w:pPr>
              <w:pStyle w:val="acctfourfigures"/>
              <w:tabs>
                <w:tab w:val="clear" w:pos="765"/>
              </w:tabs>
              <w:spacing w:line="240" w:lineRule="auto"/>
              <w:ind w:left="142" w:hanging="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2" w:name="_Hlk101272957"/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E2B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5D36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FE2B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96" w:type="dxa"/>
            <w:vAlign w:val="bottom"/>
          </w:tcPr>
          <w:p w14:paraId="13593076" w14:textId="5F3FD37B" w:rsidR="00EF18DB" w:rsidRPr="005B3016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5FA4D351" w14:textId="77777777" w:rsidR="00EF18DB" w:rsidRPr="005B3016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22229F5" w14:textId="2981E827" w:rsidR="00EF18DB" w:rsidRPr="005B3016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8DB" w:rsidRPr="005B3016" w14:paraId="228B9342" w14:textId="77777777" w:rsidTr="008B5CBE">
        <w:trPr>
          <w:cantSplit/>
          <w:trHeight w:val="389"/>
          <w:tblHeader/>
        </w:trPr>
        <w:tc>
          <w:tcPr>
            <w:tcW w:w="6336" w:type="dxa"/>
          </w:tcPr>
          <w:p w14:paraId="5329BAEC" w14:textId="77777777" w:rsidR="00EF18DB" w:rsidRPr="006747B6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3859C08E" w14:textId="407E6193" w:rsidR="00EF18DB" w:rsidRPr="003C439B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18DB" w:rsidRPr="005B3016" w14:paraId="75F243AB" w14:textId="77777777" w:rsidTr="00EF18DB">
        <w:trPr>
          <w:cantSplit/>
        </w:trPr>
        <w:tc>
          <w:tcPr>
            <w:tcW w:w="6336" w:type="dxa"/>
          </w:tcPr>
          <w:p w14:paraId="59FF78D1" w14:textId="1C8B6718" w:rsidR="00EF18DB" w:rsidRPr="00CB5126" w:rsidRDefault="00EF18DB" w:rsidP="00EF18DB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96" w:type="dxa"/>
          </w:tcPr>
          <w:p w14:paraId="56B67D03" w14:textId="2A0140A1" w:rsidR="00EF18DB" w:rsidRPr="005B3016" w:rsidRDefault="00581E41" w:rsidP="005C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/>
                <w:sz w:val="30"/>
                <w:szCs w:val="30"/>
              </w:rPr>
              <w:t>207</w:t>
            </w:r>
          </w:p>
        </w:tc>
        <w:tc>
          <w:tcPr>
            <w:tcW w:w="178" w:type="dxa"/>
            <w:vAlign w:val="bottom"/>
          </w:tcPr>
          <w:p w14:paraId="31E6B495" w14:textId="77777777" w:rsidR="00EF18DB" w:rsidRPr="005B3016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9D15AC" w14:textId="453D135A" w:rsidR="00EF18DB" w:rsidRPr="005B3016" w:rsidRDefault="00581E41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/>
                <w:sz w:val="30"/>
                <w:szCs w:val="30"/>
              </w:rPr>
              <w:t>189</w:t>
            </w:r>
          </w:p>
        </w:tc>
      </w:tr>
      <w:tr w:rsidR="00EF18DB" w:rsidRPr="005B3016" w14:paraId="6F1F34D6" w14:textId="77777777" w:rsidTr="00EF18DB">
        <w:trPr>
          <w:cantSplit/>
        </w:trPr>
        <w:tc>
          <w:tcPr>
            <w:tcW w:w="6336" w:type="dxa"/>
          </w:tcPr>
          <w:p w14:paraId="6A1AF4C6" w14:textId="540431AB" w:rsidR="00EF18DB" w:rsidRPr="005B3016" w:rsidRDefault="00EF18DB" w:rsidP="00EF18DB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จำหน่ายและโอนออก 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ราคาตามบัญชี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E2ED3A2" w14:textId="2FFC1334" w:rsidR="00EF18DB" w:rsidRPr="005B3016" w:rsidRDefault="004A6E71" w:rsidP="005C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4A6E7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81E41" w:rsidRPr="00581E41">
              <w:rPr>
                <w:rFonts w:asciiTheme="majorBidi" w:hAnsiTheme="majorBidi"/>
                <w:sz w:val="30"/>
                <w:szCs w:val="30"/>
              </w:rPr>
              <w:t>84</w:t>
            </w:r>
            <w:r w:rsidRPr="004A6E7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3579AB38" w14:textId="77777777" w:rsidR="00EF18DB" w:rsidRPr="005B3016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32C5D03" w14:textId="76CFACA5" w:rsidR="00EF18DB" w:rsidRPr="005B3016" w:rsidRDefault="004A6E71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6E7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81E41" w:rsidRPr="00581E41">
              <w:rPr>
                <w:rFonts w:asciiTheme="majorBidi" w:hAnsiTheme="majorBidi"/>
                <w:sz w:val="30"/>
                <w:szCs w:val="30"/>
              </w:rPr>
              <w:t>78</w:t>
            </w:r>
            <w:r w:rsidRPr="004A6E7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F18DB" w:rsidRPr="005B3016" w14:paraId="05CED3C3" w14:textId="77777777" w:rsidTr="00EF18DB">
        <w:trPr>
          <w:cantSplit/>
        </w:trPr>
        <w:tc>
          <w:tcPr>
            <w:tcW w:w="6336" w:type="dxa"/>
          </w:tcPr>
          <w:p w14:paraId="7518872E" w14:textId="3744FC95" w:rsidR="00EF18DB" w:rsidRPr="005B3016" w:rsidRDefault="00EF18DB" w:rsidP="00EF18DB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4906F4EF" w14:textId="257B03A5" w:rsidR="00EF18DB" w:rsidRDefault="004A6E71" w:rsidP="005C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4A6E7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81E41" w:rsidRPr="00581E41">
              <w:rPr>
                <w:rFonts w:asciiTheme="majorBidi" w:hAnsiTheme="majorBidi"/>
                <w:sz w:val="30"/>
                <w:szCs w:val="30"/>
              </w:rPr>
              <w:t>324</w:t>
            </w:r>
            <w:r w:rsidRPr="004A6E7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2AEF4D2B" w14:textId="77777777" w:rsidR="00EF18DB" w:rsidRPr="005B3016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E7650DE" w14:textId="27AC970A" w:rsidR="00EF18DB" w:rsidRDefault="004A6E71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4A6E7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81E41" w:rsidRPr="00581E41">
              <w:rPr>
                <w:rFonts w:asciiTheme="majorBidi" w:hAnsiTheme="majorBidi"/>
                <w:sz w:val="30"/>
                <w:szCs w:val="30"/>
              </w:rPr>
              <w:t>299</w:t>
            </w:r>
            <w:r w:rsidRPr="004A6E7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bookmarkEnd w:id="2"/>
    </w:tbl>
    <w:p w14:paraId="45A72011" w14:textId="6AD847D8" w:rsidR="009C4B71" w:rsidRDefault="009C4B71" w:rsidP="00392CB4">
      <w:pPr>
        <w:pStyle w:val="block"/>
        <w:spacing w:after="0" w:line="240" w:lineRule="auto"/>
        <w:ind w:left="533"/>
        <w:rPr>
          <w:rFonts w:asciiTheme="majorBidi" w:hAnsiTheme="majorBidi" w:cstheme="majorBidi"/>
          <w:spacing w:val="-8"/>
          <w:sz w:val="28"/>
          <w:szCs w:val="28"/>
        </w:rPr>
      </w:pPr>
    </w:p>
    <w:p w14:paraId="571004C8" w14:textId="77777777" w:rsidR="00CA768A" w:rsidRPr="003C439B" w:rsidRDefault="00CA768A" w:rsidP="00CA76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</w:rPr>
      </w:pPr>
      <w:r w:rsidRPr="003C439B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การทบทวนอายุการให้ประโยชน์ของสินทรัพย์</w:t>
      </w:r>
    </w:p>
    <w:p w14:paraId="1C94411A" w14:textId="77777777" w:rsidR="00CA768A" w:rsidRPr="003C439B" w:rsidRDefault="00CA768A" w:rsidP="00CA7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92511E" w14:textId="05D1FCF5" w:rsidR="00CA768A" w:rsidRPr="003C439B" w:rsidRDefault="00CA768A" w:rsidP="00CA76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ในปี </w:t>
      </w:r>
      <w:r w:rsidR="00AA1075" w:rsidRPr="00AA1075">
        <w:rPr>
          <w:rFonts w:asciiTheme="majorBidi" w:eastAsia="Times New Roman" w:hAnsiTheme="majorBidi" w:cstheme="majorBidi"/>
          <w:color w:val="242424"/>
          <w:sz w:val="30"/>
          <w:szCs w:val="30"/>
        </w:rPr>
        <w:t>2565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ผู้บริหารได้พิจารณาทบทวนอายุการให้ประโยชน์ของสินทรัพย์ ซึ่งประเมินโดยวิศวกรของกลุ่มบริษัท ส่งผลให้เกิดการเปลี่ยนแปลงประมาณการอายุการให้ประโยชน์</w:t>
      </w:r>
      <w:r w:rsidR="008715AF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ของสินทรัพย์ 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โดยใช้วิธีเปลี่ยนทันทีตั้งแต่วันที่</w:t>
      </w:r>
      <w:r w:rsidR="008715AF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="00AA1075" w:rsidRPr="00AA1075">
        <w:rPr>
          <w:rFonts w:asciiTheme="majorBidi" w:eastAsia="Times New Roman" w:hAnsiTheme="majorBidi" w:cstheme="majorBidi"/>
          <w:color w:val="242424"/>
          <w:sz w:val="30"/>
          <w:szCs w:val="30"/>
        </w:rPr>
        <w:t>1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มกราคม </w:t>
      </w:r>
      <w:r w:rsidR="00AA1075" w:rsidRPr="00AA1075">
        <w:rPr>
          <w:rFonts w:asciiTheme="majorBidi" w:eastAsia="Times New Roman" w:hAnsiTheme="majorBidi" w:cstheme="majorBidi"/>
          <w:color w:val="242424"/>
          <w:sz w:val="30"/>
          <w:szCs w:val="30"/>
        </w:rPr>
        <w:t>2565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เป็นต้นไป ดังนี้</w:t>
      </w:r>
    </w:p>
    <w:p w14:paraId="4E3EE176" w14:textId="3945019C" w:rsidR="00CA768A" w:rsidRDefault="00CA768A" w:rsidP="00CA7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63"/>
        <w:gridCol w:w="266"/>
        <w:gridCol w:w="1093"/>
        <w:gridCol w:w="270"/>
        <w:gridCol w:w="1121"/>
        <w:gridCol w:w="238"/>
        <w:gridCol w:w="1150"/>
      </w:tblGrid>
      <w:tr w:rsidR="00EF18DB" w:rsidRPr="00EF18DB" w14:paraId="24443CF7" w14:textId="77777777" w:rsidTr="008B5CBE">
        <w:tc>
          <w:tcPr>
            <w:tcW w:w="2110" w:type="pct"/>
            <w:vAlign w:val="bottom"/>
          </w:tcPr>
          <w:p w14:paraId="77E393A3" w14:textId="77777777" w:rsidR="00EF18DB" w:rsidRPr="00EF18DB" w:rsidRDefault="00EF18DB" w:rsidP="008B5CB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i/>
                <w:iCs/>
                <w:color w:val="242424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70A3D204" w14:textId="77777777" w:rsidR="00EF18DB" w:rsidRPr="00EF18DB" w:rsidRDefault="00EF18DB" w:rsidP="008B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7BCE2C1" w14:textId="77777777" w:rsidR="00EF18DB" w:rsidRPr="00EF18DB" w:rsidRDefault="00EF18DB" w:rsidP="008B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0453F755" w14:textId="77777777" w:rsidR="00EF18DB" w:rsidRPr="00EF18DB" w:rsidRDefault="00EF18DB" w:rsidP="008B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F1A93" w:rsidRPr="00EF18DB" w14:paraId="34797EBD" w14:textId="77777777" w:rsidTr="008B5CBE">
        <w:tc>
          <w:tcPr>
            <w:tcW w:w="2110" w:type="pct"/>
          </w:tcPr>
          <w:p w14:paraId="68E39556" w14:textId="77777777" w:rsidR="009F1A93" w:rsidRPr="00EF18DB" w:rsidRDefault="009F1A93" w:rsidP="009F1A9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18DB">
              <w:rPr>
                <w:rFonts w:asciiTheme="majorBidi" w:eastAsia="Times New Roman" w:hAnsiTheme="majorBidi"/>
                <w:i/>
                <w:iCs/>
                <w:color w:val="242424"/>
                <w:sz w:val="30"/>
                <w:szCs w:val="30"/>
                <w:cs/>
              </w:rPr>
              <w:t>สำหรับรอบระยะเวลารายงานสิ้นสุดวันที่</w:t>
            </w:r>
          </w:p>
        </w:tc>
        <w:tc>
          <w:tcPr>
            <w:tcW w:w="634" w:type="pct"/>
          </w:tcPr>
          <w:p w14:paraId="7DE4FAA0" w14:textId="08EE1CA6" w:rsidR="009F1A93" w:rsidRPr="00EF18DB" w:rsidRDefault="009F1A93" w:rsidP="009F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546FCC07" w14:textId="77777777" w:rsidR="009F1A93" w:rsidRPr="00EF18DB" w:rsidRDefault="009F1A93" w:rsidP="009F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5FF304C7" w14:textId="55BD65FB" w:rsidR="009F1A93" w:rsidRPr="00EF18DB" w:rsidRDefault="009F1A93" w:rsidP="009F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F18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18D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90B3723" w14:textId="77777777" w:rsidR="009F1A93" w:rsidRPr="00EF18DB" w:rsidRDefault="009F1A93" w:rsidP="009F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E4F0253" w14:textId="4315C4DC" w:rsidR="009F1A93" w:rsidRPr="00EF18DB" w:rsidRDefault="009F1A93" w:rsidP="009F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0818DE02" w14:textId="77777777" w:rsidR="009F1A93" w:rsidRPr="00EF18DB" w:rsidRDefault="009F1A93" w:rsidP="009F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D099A84" w14:textId="65018902" w:rsidR="009F1A93" w:rsidRPr="00EF18DB" w:rsidRDefault="009F1A93" w:rsidP="009F1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F18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18D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F18DB" w:rsidRPr="00EF18DB" w14:paraId="0CCBB46C" w14:textId="77777777" w:rsidTr="008B5CBE">
        <w:tc>
          <w:tcPr>
            <w:tcW w:w="2110" w:type="pct"/>
          </w:tcPr>
          <w:p w14:paraId="33FFE8C2" w14:textId="77777777" w:rsidR="00EF18DB" w:rsidRPr="00EF18DB" w:rsidRDefault="00EF18DB" w:rsidP="008B5CB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7B913AFB" w14:textId="6C275BF8" w:rsidR="00EF18DB" w:rsidRPr="00EF18DB" w:rsidRDefault="00AA107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0D90AD97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02603DD2" w14:textId="4A446592" w:rsidR="00EF18DB" w:rsidRPr="00EF18DB" w:rsidRDefault="00AA107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1304B19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74BDE58F" w14:textId="45AF9F4D" w:rsidR="00EF18DB" w:rsidRPr="00EF18DB" w:rsidRDefault="00AA107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341C89DF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5E211A5" w14:textId="1203AB1C" w:rsidR="00EF18DB" w:rsidRPr="00EF18DB" w:rsidRDefault="00AA107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B1256" w:rsidRPr="00EF18DB" w14:paraId="68AC18AF" w14:textId="77777777" w:rsidTr="008B5CBE">
        <w:tc>
          <w:tcPr>
            <w:tcW w:w="2110" w:type="pct"/>
          </w:tcPr>
          <w:p w14:paraId="7DD53FAA" w14:textId="0FA3F042" w:rsidR="006B1256" w:rsidRPr="00077AD1" w:rsidRDefault="006B1256" w:rsidP="006B12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34" w:type="pct"/>
          </w:tcPr>
          <w:p w14:paraId="78F851F1" w14:textId="5D1FA9F5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B12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B12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B12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B12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5" w:type="pct"/>
          </w:tcPr>
          <w:p w14:paraId="696C8E0C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925A2C" w14:textId="3D05FBD2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7D9A0E77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A29EC2F" w14:textId="705C8107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B12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B12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B12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B12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" w:type="pct"/>
          </w:tcPr>
          <w:p w14:paraId="555691C7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5235CCD" w14:textId="7AD39698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B1256" w:rsidRPr="00EF18DB" w14:paraId="61618855" w14:textId="77777777" w:rsidTr="008B5CBE">
        <w:tc>
          <w:tcPr>
            <w:tcW w:w="2110" w:type="pct"/>
          </w:tcPr>
          <w:p w14:paraId="0FEC7886" w14:textId="00261DCE" w:rsidR="006B1256" w:rsidRPr="00077AD1" w:rsidRDefault="006B1256" w:rsidP="006B12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 อุปกรณ์และเครื่องมือ</w:t>
            </w:r>
          </w:p>
        </w:tc>
        <w:tc>
          <w:tcPr>
            <w:tcW w:w="634" w:type="pct"/>
          </w:tcPr>
          <w:p w14:paraId="7DD86971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252202A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A8DEDF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7AF558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5822ECC3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E1CCBB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777FE3F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256" w:rsidRPr="00EF18DB" w14:paraId="118B1188" w14:textId="77777777" w:rsidTr="008B5CBE">
        <w:tc>
          <w:tcPr>
            <w:tcW w:w="2110" w:type="pct"/>
          </w:tcPr>
          <w:p w14:paraId="2D3BE74A" w14:textId="7D70E540" w:rsidR="006B1256" w:rsidRPr="00077AD1" w:rsidRDefault="006B1256" w:rsidP="006B12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และเครื่องใช้โรงงาน</w:t>
            </w:r>
          </w:p>
        </w:tc>
        <w:tc>
          <w:tcPr>
            <w:tcW w:w="634" w:type="pct"/>
          </w:tcPr>
          <w:p w14:paraId="6E24C311" w14:textId="7CB4D10E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6B12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B12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B12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B12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5" w:type="pct"/>
          </w:tcPr>
          <w:p w14:paraId="135C646E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A85902C" w14:textId="577A0914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50F8DB60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604C139" w14:textId="3132E67A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6B12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B12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B12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B12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" w:type="pct"/>
          </w:tcPr>
          <w:p w14:paraId="2F758F42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05B204" w14:textId="04087837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B7F8C8E" w14:textId="77777777" w:rsidR="00EF18DB" w:rsidRPr="003C439B" w:rsidRDefault="00EF18DB" w:rsidP="00CA7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F7C45C" w14:textId="06B52E56" w:rsidR="00ED1A5F" w:rsidRPr="0087429D" w:rsidRDefault="00CA768A" w:rsidP="0087429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C30F0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ประมาณการอายุการให้ประโยชน์ของสินทรัพย์ดังกล่าวมีผลให้ค่าเสื่อมราคาของกลุ่มบริษัทและของบริษัทสำหรับงวด</w:t>
      </w:r>
      <w:r w:rsidR="00856BFD">
        <w:rPr>
          <w:rFonts w:asciiTheme="majorBidi" w:eastAsia="Times New Roman" w:hAnsiTheme="majorBidi" w:cstheme="majorBidi"/>
          <w:sz w:val="30"/>
          <w:szCs w:val="30"/>
          <w:cs/>
        </w:rPr>
        <w:t>เก้า</w:t>
      </w:r>
      <w:r w:rsidRPr="005C30F0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AA1075" w:rsidRPr="00AA1075">
        <w:rPr>
          <w:rFonts w:asciiTheme="majorBidi" w:eastAsia="Times New Roman" w:hAnsiTheme="majorBidi" w:cstheme="majorBidi"/>
          <w:sz w:val="30"/>
          <w:szCs w:val="30"/>
        </w:rPr>
        <w:t>30</w:t>
      </w:r>
      <w:r w:rsidR="00277288" w:rsidRPr="005C30F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56BFD">
        <w:rPr>
          <w:rFonts w:asciiTheme="majorBidi" w:eastAsia="Times New Roman" w:hAnsiTheme="majorBidi" w:cstheme="majorBidi"/>
          <w:sz w:val="30"/>
          <w:szCs w:val="30"/>
          <w:cs/>
        </w:rPr>
        <w:t>กันยายน</w:t>
      </w:r>
      <w:r w:rsidRPr="005C30F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AA1075" w:rsidRPr="00AA1075">
        <w:rPr>
          <w:rFonts w:asciiTheme="majorBidi" w:eastAsia="Times New Roman" w:hAnsiTheme="majorBidi" w:cstheme="majorBidi"/>
          <w:sz w:val="30"/>
          <w:szCs w:val="30"/>
        </w:rPr>
        <w:t>2565</w:t>
      </w:r>
      <w:r w:rsidRPr="005C30F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C30F0">
        <w:rPr>
          <w:rFonts w:asciiTheme="majorBidi" w:eastAsia="Times New Roman" w:hAnsiTheme="majorBidi" w:cstheme="majorBidi"/>
          <w:sz w:val="30"/>
          <w:szCs w:val="30"/>
          <w:cs/>
        </w:rPr>
        <w:t>ลดลง</w:t>
      </w:r>
      <w:r w:rsidRPr="0040185C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ประมาณ </w:t>
      </w:r>
      <w:r w:rsidR="00484EFD" w:rsidRPr="0040185C">
        <w:rPr>
          <w:rFonts w:asciiTheme="majorBidi" w:eastAsia="Times New Roman" w:hAnsiTheme="majorBidi" w:cstheme="majorBidi"/>
          <w:sz w:val="30"/>
          <w:szCs w:val="30"/>
        </w:rPr>
        <w:t xml:space="preserve">54.22 </w:t>
      </w:r>
      <w:r w:rsidRPr="0040185C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และ </w:t>
      </w:r>
      <w:r w:rsidR="00484EFD" w:rsidRPr="0040185C">
        <w:rPr>
          <w:rFonts w:asciiTheme="majorBidi" w:eastAsia="Times New Roman" w:hAnsiTheme="majorBidi" w:cstheme="majorBidi"/>
          <w:sz w:val="30"/>
          <w:szCs w:val="30"/>
        </w:rPr>
        <w:t xml:space="preserve">50.18 </w:t>
      </w:r>
      <w:r w:rsidRPr="0040185C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Pr="005C30F0">
        <w:rPr>
          <w:rFonts w:asciiTheme="majorBidi" w:eastAsia="Times New Roman" w:hAnsiTheme="majorBidi" w:cstheme="majorBidi"/>
          <w:sz w:val="30"/>
          <w:szCs w:val="30"/>
          <w:cs/>
        </w:rPr>
        <w:t xml:space="preserve"> ตามลำดับ</w:t>
      </w:r>
    </w:p>
    <w:p w14:paraId="4FE42449" w14:textId="403BE42B" w:rsidR="005043D0" w:rsidRPr="0087429D" w:rsidRDefault="008715AF" w:rsidP="00380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7429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E5D475F" w14:textId="5AD3AC7F" w:rsidR="00A832ED" w:rsidRPr="005043D0" w:rsidRDefault="008E6178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043D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</w:t>
      </w:r>
      <w:r w:rsidR="00945306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49F65089" w14:textId="77777777" w:rsidR="00A832ED" w:rsidRPr="005043D0" w:rsidRDefault="00A832ED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32E8650" w14:textId="31D5AF53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</w:t>
      </w:r>
      <w:r w:rsidRPr="005043D0">
        <w:rPr>
          <w:rFonts w:asciiTheme="majorBidi" w:hAnsiTheme="majorBidi" w:cstheme="majorBidi"/>
          <w:sz w:val="30"/>
          <w:szCs w:val="30"/>
        </w:rPr>
        <w:br/>
      </w:r>
      <w:r w:rsidRPr="005043D0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5043D0">
        <w:rPr>
          <w:rFonts w:asciiTheme="majorBidi" w:hAnsiTheme="majorBidi" w:cstheme="majorBidi"/>
          <w:sz w:val="30"/>
          <w:szCs w:val="30"/>
        </w:rPr>
        <w:br/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อย่างน้อยทุกไตรมาส การดำเนินงานของแต่ละส่วนงานของกลุ่มบริษัทมี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ส่วนงานดำเนินงานดังนี้</w:t>
      </w:r>
    </w:p>
    <w:p w14:paraId="524856A6" w14:textId="77777777" w:rsidR="00115701" w:rsidRPr="005043D0" w:rsidRDefault="0011570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C19467" w14:textId="43ACBE19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AA1075">
        <w:rPr>
          <w:rFonts w:asciiTheme="majorBidi" w:hAnsiTheme="majorBidi" w:cstheme="majorBidi"/>
          <w:sz w:val="30"/>
          <w:szCs w:val="30"/>
        </w:rPr>
        <w:t>1</w:t>
      </w:r>
      <w:r w:rsidRPr="005043D0">
        <w:rPr>
          <w:rFonts w:asciiTheme="majorBidi" w:hAnsiTheme="majorBidi" w:cstheme="majorBidi"/>
          <w:sz w:val="30"/>
          <w:szCs w:val="30"/>
        </w:rPr>
        <w:t xml:space="preserve"> </w:t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2B672037" w14:textId="25381038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5043D0">
        <w:rPr>
          <w:rFonts w:asciiTheme="majorBidi" w:hAnsiTheme="majorBidi" w:cstheme="majorBidi"/>
          <w:sz w:val="30"/>
          <w:szCs w:val="30"/>
        </w:rPr>
        <w:t xml:space="preserve"> </w:t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2E4BADEE" w14:textId="77777777" w:rsidR="00A832ED" w:rsidRPr="005043D0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>อื่นๆ                         กลุ่มธุรกิจอื่น</w:t>
      </w:r>
    </w:p>
    <w:p w14:paraId="285C5609" w14:textId="77777777" w:rsidR="00A832ED" w:rsidRPr="005043D0" w:rsidRDefault="00A832ED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95D5130" w14:textId="2DCE7C4D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การดำเนินงานอื่นๆในงวด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</w:t>
      </w:r>
      <w:r w:rsidRPr="005043D0">
        <w:rPr>
          <w:rFonts w:asciiTheme="majorBidi" w:hAnsiTheme="majorBidi" w:cstheme="majorBidi"/>
          <w:sz w:val="30"/>
          <w:szCs w:val="30"/>
          <w:cs/>
        </w:rPr>
        <w:br/>
        <w:t xml:space="preserve">ส่วนงานดำเนินงานเพิ่มเติม </w:t>
      </w:r>
    </w:p>
    <w:p w14:paraId="12114FA9" w14:textId="5D6114F9" w:rsidR="00730C26" w:rsidRPr="005043D0" w:rsidRDefault="00730C26" w:rsidP="00FF3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E0D17F" w14:textId="5B2F9922" w:rsidR="00516563" w:rsidRDefault="00A832E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pacing w:val="-4"/>
          <w:sz w:val="30"/>
          <w:szCs w:val="30"/>
          <w:cs/>
        </w:rPr>
        <w:t>ข้อมูลผลการดำเนินงานของแต่ละส่วนงานดำเนินงาน วัดโดยใช้กำไร (ขาดทุน) ก่อนหักต้นทุนทางการเงิน ภาษีเงินได้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ก่อนหักต้นทุนทางการเงิน ภาษีเงินได้ ค่าเสื่อมราคาและค่าตัดจำหน่ายในการวัดผลการดำเนินงานนั้นเป็นข้อมูลที่เหมาะสมในการประเมิน</w:t>
      </w:r>
      <w:r w:rsidR="005043D0">
        <w:rPr>
          <w:rFonts w:asciiTheme="majorBidi" w:hAnsiTheme="majorBidi" w:cstheme="majorBidi"/>
          <w:sz w:val="30"/>
          <w:szCs w:val="30"/>
          <w:cs/>
        </w:rPr>
        <w:br/>
      </w:r>
      <w:r w:rsidRPr="005043D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12976A" w14:textId="77777777" w:rsidR="0087429D" w:rsidRPr="005043D0" w:rsidRDefault="0087429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08354" w14:textId="7E52F0C2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635808" w:rsidRPr="00077C7C" w14:paraId="5F9F3D2C" w14:textId="77777777" w:rsidTr="00040234">
        <w:trPr>
          <w:cantSplit/>
          <w:trHeight w:val="155"/>
          <w:tblHeader/>
        </w:trPr>
        <w:tc>
          <w:tcPr>
            <w:tcW w:w="3409" w:type="dxa"/>
          </w:tcPr>
          <w:p w14:paraId="279FA663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32BEDFDF" w14:textId="77777777" w:rsidR="00635808" w:rsidRPr="000A7295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35808" w:rsidRPr="00077C7C" w14:paraId="23261032" w14:textId="77777777" w:rsidTr="00040234">
        <w:trPr>
          <w:cantSplit/>
          <w:tblHeader/>
        </w:trPr>
        <w:tc>
          <w:tcPr>
            <w:tcW w:w="3409" w:type="dxa"/>
          </w:tcPr>
          <w:p w14:paraId="7AFAAA4B" w14:textId="75778A83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วด</w:t>
            </w:r>
            <w:r w:rsidR="00606D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06D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28" w:type="dxa"/>
            <w:hideMark/>
          </w:tcPr>
          <w:p w14:paraId="7D63F794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7F1DDE2D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37E15677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5ABEDF48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6788B501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294DE21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241A47A5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F3B4C81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40F2A6E3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37F92AE2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EEE076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35808" w:rsidRPr="00077C7C" w14:paraId="138D1DC7" w14:textId="77777777" w:rsidTr="00040234">
        <w:trPr>
          <w:cantSplit/>
          <w:tblHeader/>
        </w:trPr>
        <w:tc>
          <w:tcPr>
            <w:tcW w:w="3409" w:type="dxa"/>
            <w:vAlign w:val="center"/>
          </w:tcPr>
          <w:p w14:paraId="0648156D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166AA01C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5808" w:rsidRPr="000A7295" w14:paraId="17DB34FF" w14:textId="77777777" w:rsidTr="00040234">
        <w:trPr>
          <w:cantSplit/>
        </w:trPr>
        <w:tc>
          <w:tcPr>
            <w:tcW w:w="3409" w:type="dxa"/>
            <w:vAlign w:val="center"/>
          </w:tcPr>
          <w:p w14:paraId="27BC1956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01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7624BB00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A26E921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1CA9A30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489FF61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D16DAD9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0D6698F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9C6BA9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35808" w:rsidRPr="00077C7C" w14:paraId="25C5F36B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4F8CE531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6B41585F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44E830F8" w14:textId="6717B3E7" w:rsidR="00635808" w:rsidRPr="00CA5A57" w:rsidRDefault="00581E41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eastAsia="Times New Roman" w:hAnsiTheme="majorBidi"/>
                <w:sz w:val="30"/>
                <w:szCs w:val="30"/>
              </w:rPr>
              <w:t>13</w:t>
            </w:r>
            <w:r w:rsidR="00CA5A57"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581E41">
              <w:rPr>
                <w:rFonts w:asciiTheme="majorBidi" w:eastAsia="Times New Roman" w:hAnsiTheme="majorBidi"/>
                <w:sz w:val="30"/>
                <w:szCs w:val="30"/>
              </w:rPr>
              <w:t>329</w:t>
            </w:r>
          </w:p>
        </w:tc>
        <w:tc>
          <w:tcPr>
            <w:tcW w:w="183" w:type="dxa"/>
            <w:vAlign w:val="bottom"/>
          </w:tcPr>
          <w:p w14:paraId="1AAB68B2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CDC3CE5" w14:textId="35321C38" w:rsidR="00635808" w:rsidRPr="00CA5A57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7,250</w:t>
            </w:r>
          </w:p>
        </w:tc>
        <w:tc>
          <w:tcPr>
            <w:tcW w:w="179" w:type="dxa"/>
          </w:tcPr>
          <w:p w14:paraId="6818FAED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5F38DB" w14:textId="13F9EBD9" w:rsidR="00635808" w:rsidRPr="00CA5A57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D14EC78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6C0994E" w14:textId="0AB50BAF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20,579</w:t>
            </w:r>
          </w:p>
        </w:tc>
      </w:tr>
      <w:tr w:rsidR="00635808" w:rsidRPr="00077C7C" w14:paraId="32A2D003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36181E8C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8B00F" w14:textId="08D11C3E" w:rsidR="00635808" w:rsidRPr="00CA5A57" w:rsidRDefault="00581E41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81E41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13</w:t>
            </w:r>
            <w:r w:rsidR="00CA5A57"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581E41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183" w:type="dxa"/>
            <w:vAlign w:val="bottom"/>
          </w:tcPr>
          <w:p w14:paraId="23670911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D38DF1" w14:textId="6072176F" w:rsidR="00635808" w:rsidRPr="00CA5A57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7,250</w:t>
            </w:r>
          </w:p>
        </w:tc>
        <w:tc>
          <w:tcPr>
            <w:tcW w:w="179" w:type="dxa"/>
          </w:tcPr>
          <w:p w14:paraId="48F93C4E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8B4971" w14:textId="75D9943C" w:rsidR="00635808" w:rsidRPr="00C75410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7541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68D2402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B1DCC" w14:textId="477D0259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20,579</w:t>
            </w:r>
          </w:p>
        </w:tc>
      </w:tr>
      <w:tr w:rsidR="00635808" w:rsidRPr="00077C7C" w14:paraId="728870F3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2B12BFB5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15A93" w14:textId="38AFE3D1" w:rsidR="00635808" w:rsidRPr="00CA5A57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(12,5</w:t>
            </w:r>
            <w:r w:rsidR="00B40C2E">
              <w:rPr>
                <w:rFonts w:asciiTheme="majorBidi" w:eastAsia="Times New Roman" w:hAnsiTheme="majorBidi" w:cstheme="majorBidi"/>
                <w:sz w:val="30"/>
                <w:szCs w:val="30"/>
              </w:rPr>
              <w:t>90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110C6863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40D4D2C" w14:textId="02B0DEEE" w:rsidR="00635808" w:rsidRPr="00CA5A57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(5,745)</w:t>
            </w:r>
          </w:p>
        </w:tc>
        <w:tc>
          <w:tcPr>
            <w:tcW w:w="179" w:type="dxa"/>
          </w:tcPr>
          <w:p w14:paraId="2D565518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B57D4" w14:textId="5664FDCB" w:rsidR="00635808" w:rsidRPr="00CA5A57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2353F40" w14:textId="77777777" w:rsidR="00635808" w:rsidRPr="003F74F1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FC84EEB" w14:textId="5CC6D724" w:rsidR="00635808" w:rsidRPr="003F74F1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(18,3</w:t>
            </w:r>
            <w:r w:rsidR="00B40C2E">
              <w:rPr>
                <w:rFonts w:asciiTheme="majorBidi" w:eastAsia="Times New Roman" w:hAnsiTheme="majorBidi" w:cstheme="majorBidi"/>
                <w:sz w:val="30"/>
                <w:szCs w:val="30"/>
              </w:rPr>
              <w:t>35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35808" w:rsidRPr="00077C7C" w14:paraId="21F9819E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7762038C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ต้นทุนในการจัดจำหน่าย </w:t>
            </w:r>
          </w:p>
          <w:p w14:paraId="062F1A02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580573D9" w14:textId="289520CD" w:rsidR="00635808" w:rsidRPr="00CA5A57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(3</w:t>
            </w:r>
            <w:r w:rsidR="00B40C2E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643A43B7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A44B54C" w14:textId="4C6846C2" w:rsidR="00635808" w:rsidRPr="00CA5A57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(2</w:t>
            </w:r>
            <w:r w:rsidR="00B40C2E">
              <w:rPr>
                <w:rFonts w:asciiTheme="majorBidi" w:eastAsia="Times New Roman" w:hAnsiTheme="majorBidi" w:cstheme="majorBidi"/>
                <w:sz w:val="30"/>
                <w:szCs w:val="30"/>
              </w:rPr>
              <w:t>93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28EBFB14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00BF946" w14:textId="6381F501" w:rsidR="00635808" w:rsidRPr="00CA5A57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4" w:type="dxa"/>
            <w:vAlign w:val="bottom"/>
          </w:tcPr>
          <w:p w14:paraId="66669F16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9F1F2BA" w14:textId="4D702040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(6</w:t>
            </w:r>
            <w:r w:rsidR="00B40C2E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35808" w:rsidRPr="00077C7C" w14:paraId="30C7C442" w14:textId="77777777" w:rsidTr="00040234">
        <w:trPr>
          <w:cantSplit/>
        </w:trPr>
        <w:tc>
          <w:tcPr>
            <w:tcW w:w="3409" w:type="dxa"/>
            <w:vAlign w:val="bottom"/>
            <w:hideMark/>
          </w:tcPr>
          <w:p w14:paraId="7BEE5F24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กำไรก่อนหักต้นทุนทางการเงิน ภาษีเงินได้ </w:t>
            </w:r>
          </w:p>
          <w:p w14:paraId="02C4D2A1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A5A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ab/>
              <w:t>ค่าเสื่อมราคา และค่าตัดจำหน่าย</w:t>
            </w:r>
          </w:p>
        </w:tc>
        <w:tc>
          <w:tcPr>
            <w:tcW w:w="1328" w:type="dxa"/>
            <w:vAlign w:val="bottom"/>
          </w:tcPr>
          <w:p w14:paraId="53D1295A" w14:textId="161F75D1" w:rsidR="00635808" w:rsidRPr="00CA5A57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183" w:type="dxa"/>
            <w:vAlign w:val="bottom"/>
          </w:tcPr>
          <w:p w14:paraId="1A2C4AC0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03C6531" w14:textId="0F43766B" w:rsidR="00635808" w:rsidRPr="00CA5A57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1,233</w:t>
            </w:r>
          </w:p>
        </w:tc>
        <w:tc>
          <w:tcPr>
            <w:tcW w:w="179" w:type="dxa"/>
          </w:tcPr>
          <w:p w14:paraId="1802E08B" w14:textId="77777777" w:rsidR="00635808" w:rsidRPr="00CA5A57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16D02DF" w14:textId="1AB823A8" w:rsidR="00635808" w:rsidRPr="00CA5A57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184" w:type="dxa"/>
            <w:vAlign w:val="bottom"/>
          </w:tcPr>
          <w:p w14:paraId="0E13FEB4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01F0321" w14:textId="7CA5A8F0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1,675</w:t>
            </w:r>
          </w:p>
        </w:tc>
      </w:tr>
      <w:tr w:rsidR="00635808" w:rsidRPr="00077C7C" w14:paraId="189AE453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7AC0E573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552F65EF" w14:textId="3A359F20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16667717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3F36B18" w14:textId="0941E048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5C606B55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A028034" w14:textId="10CAEBD9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CFD5369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D75BB30" w14:textId="0AAFAEA0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635808" w:rsidRPr="00077C7C" w14:paraId="3986ECF5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09360D5C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79AB47A7" w14:textId="60DA52B8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83" w:type="dxa"/>
            <w:vAlign w:val="bottom"/>
          </w:tcPr>
          <w:p w14:paraId="3AE8CB94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FD6B4A0" w14:textId="0B1387B5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79" w:type="dxa"/>
          </w:tcPr>
          <w:p w14:paraId="3ADC1905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8B8A5D1" w14:textId="0749DF6F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EBE03F7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AAAE7AE" w14:textId="32A8A718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(36)</w:t>
            </w:r>
          </w:p>
        </w:tc>
      </w:tr>
      <w:tr w:rsidR="00635808" w:rsidRPr="00077C7C" w14:paraId="211863AA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083D3851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2FA62F94" w14:textId="427ED88F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(263)</w:t>
            </w:r>
          </w:p>
        </w:tc>
        <w:tc>
          <w:tcPr>
            <w:tcW w:w="183" w:type="dxa"/>
            <w:vAlign w:val="bottom"/>
          </w:tcPr>
          <w:p w14:paraId="157C046E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1C2A443" w14:textId="58C4DD65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(20</w:t>
            </w:r>
            <w:r w:rsidR="0002028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3246FF0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7E71C9D" w14:textId="1EEB83AC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8415F05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EE70E32" w14:textId="077CCEF2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(46</w:t>
            </w:r>
            <w:r w:rsidR="0002028C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35808" w:rsidRPr="00077C7C" w14:paraId="3E3E868D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3FB43FE2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 (ขาดทุน) จากเงินลงทุน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ใน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328" w:type="dxa"/>
            <w:vAlign w:val="bottom"/>
          </w:tcPr>
          <w:p w14:paraId="010393C0" w14:textId="7ACA65B8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147EDA4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F746B98" w14:textId="287C5C53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79" w:type="dxa"/>
          </w:tcPr>
          <w:p w14:paraId="70508257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BA52636" w14:textId="7ABDB85D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(59)</w:t>
            </w:r>
          </w:p>
        </w:tc>
        <w:tc>
          <w:tcPr>
            <w:tcW w:w="184" w:type="dxa"/>
            <w:vAlign w:val="bottom"/>
          </w:tcPr>
          <w:p w14:paraId="69B7C0F4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9723A97" w14:textId="505594BC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36</w:t>
            </w:r>
          </w:p>
        </w:tc>
      </w:tr>
      <w:tr w:rsidR="00635808" w:rsidRPr="00077C7C" w14:paraId="492EA8EF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7FBCA4F0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vAlign w:val="bottom"/>
          </w:tcPr>
          <w:p w14:paraId="0310839A" w14:textId="4656083F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3" w:type="dxa"/>
            <w:vAlign w:val="bottom"/>
          </w:tcPr>
          <w:p w14:paraId="2B955A87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BBEADA3" w14:textId="77B48639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(2</w:t>
            </w:r>
            <w:r w:rsidR="0002028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7D18005B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CD2A177" w14:textId="37CC2260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7891630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12525F9" w14:textId="5E643FD8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(2</w:t>
            </w:r>
            <w:r w:rsidR="0002028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CA5A5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35808" w:rsidRPr="00077C7C" w14:paraId="36692D33" w14:textId="77777777" w:rsidTr="00040234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1E13ACBF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vAlign w:val="bottom"/>
          </w:tcPr>
          <w:p w14:paraId="73D6DFA5" w14:textId="00FDAF14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183" w:type="dxa"/>
            <w:vAlign w:val="bottom"/>
          </w:tcPr>
          <w:p w14:paraId="154EA8FE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5B5C90E" w14:textId="2310C2D2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1,094</w:t>
            </w:r>
          </w:p>
        </w:tc>
        <w:tc>
          <w:tcPr>
            <w:tcW w:w="179" w:type="dxa"/>
          </w:tcPr>
          <w:p w14:paraId="29EEDB14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B57628F" w14:textId="2D139FC4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(60)</w:t>
            </w:r>
          </w:p>
        </w:tc>
        <w:tc>
          <w:tcPr>
            <w:tcW w:w="184" w:type="dxa"/>
            <w:vAlign w:val="bottom"/>
          </w:tcPr>
          <w:p w14:paraId="726CEF0C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81B9D2A" w14:textId="4B4A6CAE" w:rsidR="00635808" w:rsidRPr="00077C7C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1,191</w:t>
            </w:r>
          </w:p>
        </w:tc>
      </w:tr>
      <w:tr w:rsidR="00635808" w:rsidRPr="00077C7C" w14:paraId="66DEDBFA" w14:textId="77777777" w:rsidTr="00040234">
        <w:trPr>
          <w:cantSplit/>
        </w:trPr>
        <w:tc>
          <w:tcPr>
            <w:tcW w:w="3409" w:type="dxa"/>
            <w:vAlign w:val="center"/>
          </w:tcPr>
          <w:p w14:paraId="7BF7C84D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BCC3CD0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545E7BC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5D7C7A0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32122509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D2390EC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87BB8F3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D732F00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5808" w:rsidRPr="00FE1E01" w14:paraId="6EE5EAD6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0EAA02E1" w14:textId="77777777" w:rsidR="00635808" w:rsidRPr="00FE1E01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2B3D2B49" w14:textId="288A69BD" w:rsidR="00635808" w:rsidRPr="00FE1E01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83" w:type="dxa"/>
            <w:vAlign w:val="bottom"/>
          </w:tcPr>
          <w:p w14:paraId="64B2562D" w14:textId="77777777" w:rsidR="00635808" w:rsidRPr="00FE1E01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8A0E134" w14:textId="75961637" w:rsidR="00635808" w:rsidRPr="00FE1E01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9" w:type="dxa"/>
          </w:tcPr>
          <w:p w14:paraId="3EEC4E19" w14:textId="77777777" w:rsidR="00635808" w:rsidRPr="00FE1E01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0A7CF67E" w14:textId="404EC2E9" w:rsidR="00635808" w:rsidRPr="00FE1E01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</w:t>
            </w: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7708F857" w14:textId="77777777" w:rsidR="00635808" w:rsidRPr="00FE1E01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E2C2721" w14:textId="188D27C4" w:rsidR="00635808" w:rsidRPr="00FE1E01" w:rsidRDefault="00CA5A57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5A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</w:tr>
    </w:tbl>
    <w:p w14:paraId="1FD96E60" w14:textId="77777777" w:rsidR="0087429D" w:rsidRDefault="0087429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46" w:right="-115"/>
        <w:rPr>
          <w:rFonts w:asciiTheme="majorBidi" w:hAnsiTheme="majorBidi" w:cstheme="majorBidi"/>
          <w:b/>
          <w:bCs/>
          <w:sz w:val="30"/>
          <w:szCs w:val="30"/>
        </w:rPr>
      </w:pPr>
    </w:p>
    <w:p w14:paraId="0FC7AEF9" w14:textId="047909BB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635808" w:rsidRPr="00077C7C" w14:paraId="484BF6B8" w14:textId="77777777" w:rsidTr="00040234">
        <w:trPr>
          <w:cantSplit/>
          <w:trHeight w:val="155"/>
          <w:tblHeader/>
        </w:trPr>
        <w:tc>
          <w:tcPr>
            <w:tcW w:w="3409" w:type="dxa"/>
          </w:tcPr>
          <w:p w14:paraId="7A904D09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0CE85685" w14:textId="77777777" w:rsidR="00635808" w:rsidRPr="000A7295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35808" w:rsidRPr="00077C7C" w14:paraId="76329D08" w14:textId="77777777" w:rsidTr="00040234">
        <w:trPr>
          <w:cantSplit/>
          <w:tblHeader/>
        </w:trPr>
        <w:tc>
          <w:tcPr>
            <w:tcW w:w="3409" w:type="dxa"/>
          </w:tcPr>
          <w:p w14:paraId="2544D8D9" w14:textId="0F468D48" w:rsidR="00635808" w:rsidRPr="00DC5BBA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5B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DC5BBA" w:rsidRPr="00DC5B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2726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C5B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DC5B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วันที่</w:t>
            </w:r>
            <w:r w:rsidRPr="00DC5B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C5B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726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DC5B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28" w:type="dxa"/>
            <w:hideMark/>
          </w:tcPr>
          <w:p w14:paraId="5D3FB4CD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7008109C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00721F58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35293163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08586236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41BC55EC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71390594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3397E1D2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64BF1439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1177ADDE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55EB5A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35808" w:rsidRPr="00077C7C" w14:paraId="18713CD8" w14:textId="77777777" w:rsidTr="00040234">
        <w:trPr>
          <w:cantSplit/>
          <w:tblHeader/>
        </w:trPr>
        <w:tc>
          <w:tcPr>
            <w:tcW w:w="3409" w:type="dxa"/>
            <w:vAlign w:val="center"/>
          </w:tcPr>
          <w:p w14:paraId="0EBF24BC" w14:textId="77777777" w:rsidR="00635808" w:rsidRPr="00DC5BBA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55F0F844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5808" w:rsidRPr="000A7295" w14:paraId="4B77F549" w14:textId="77777777" w:rsidTr="00040234">
        <w:trPr>
          <w:cantSplit/>
        </w:trPr>
        <w:tc>
          <w:tcPr>
            <w:tcW w:w="3409" w:type="dxa"/>
            <w:vAlign w:val="center"/>
          </w:tcPr>
          <w:p w14:paraId="4B37F2C6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3C697AA2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592777D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EFEB9B2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D26BFDA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729ACE08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7DEFFD1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108D8F6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51177" w:rsidRPr="00077C7C" w14:paraId="0EF13AA3" w14:textId="77777777" w:rsidTr="00730368">
        <w:trPr>
          <w:cantSplit/>
        </w:trPr>
        <w:tc>
          <w:tcPr>
            <w:tcW w:w="3409" w:type="dxa"/>
            <w:vAlign w:val="center"/>
            <w:hideMark/>
          </w:tcPr>
          <w:p w14:paraId="5409D9E5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18F90C79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25602F1D" w14:textId="1B4A2336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848</w:t>
            </w:r>
          </w:p>
        </w:tc>
        <w:tc>
          <w:tcPr>
            <w:tcW w:w="183" w:type="dxa"/>
            <w:vAlign w:val="bottom"/>
          </w:tcPr>
          <w:p w14:paraId="75FC2501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5247D6A" w14:textId="5283EE13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914</w:t>
            </w:r>
          </w:p>
        </w:tc>
        <w:tc>
          <w:tcPr>
            <w:tcW w:w="179" w:type="dxa"/>
          </w:tcPr>
          <w:p w14:paraId="43EC34A2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BFE9F" w14:textId="05D71B3C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C53F672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C2267B4" w14:textId="3484C9EE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14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762</w:t>
            </w:r>
          </w:p>
        </w:tc>
      </w:tr>
      <w:tr w:rsidR="00351177" w:rsidRPr="00077C7C" w14:paraId="796F68A9" w14:textId="77777777" w:rsidTr="00B5111B">
        <w:trPr>
          <w:cantSplit/>
        </w:trPr>
        <w:tc>
          <w:tcPr>
            <w:tcW w:w="3409" w:type="dxa"/>
            <w:vAlign w:val="center"/>
            <w:hideMark/>
          </w:tcPr>
          <w:p w14:paraId="57633550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011D73" w14:textId="6930F513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10</w:t>
            </w:r>
            <w:r w:rsidRPr="00CA122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848</w:t>
            </w:r>
          </w:p>
        </w:tc>
        <w:tc>
          <w:tcPr>
            <w:tcW w:w="183" w:type="dxa"/>
            <w:vAlign w:val="bottom"/>
          </w:tcPr>
          <w:p w14:paraId="09D38106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097828" w14:textId="51209211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CA122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914</w:t>
            </w:r>
          </w:p>
        </w:tc>
        <w:tc>
          <w:tcPr>
            <w:tcW w:w="179" w:type="dxa"/>
          </w:tcPr>
          <w:p w14:paraId="10535A1F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50497" w14:textId="65EF5212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37E10F1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5C993D" w14:textId="27AC79E0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14</w:t>
            </w:r>
            <w:r w:rsidRPr="00CA122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762</w:t>
            </w:r>
          </w:p>
        </w:tc>
      </w:tr>
      <w:tr w:rsidR="00351177" w:rsidRPr="00077C7C" w14:paraId="70D67FFD" w14:textId="77777777" w:rsidTr="006A6341">
        <w:trPr>
          <w:cantSplit/>
        </w:trPr>
        <w:tc>
          <w:tcPr>
            <w:tcW w:w="3409" w:type="dxa"/>
            <w:vAlign w:val="center"/>
            <w:hideMark/>
          </w:tcPr>
          <w:p w14:paraId="420F21BE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8E43B9" w14:textId="3F7BEC99" w:rsidR="00351177" w:rsidRPr="003F74F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146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41C8F7E8" w14:textId="77777777" w:rsidR="00351177" w:rsidRPr="003F74F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5DB681B" w14:textId="32453FDA" w:rsidR="00351177" w:rsidRPr="003F74F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195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5D35B211" w14:textId="77777777" w:rsidR="00351177" w:rsidRPr="003F74F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D2358" w14:textId="5542726C" w:rsidR="00351177" w:rsidRPr="003F74F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D41D9C2" w14:textId="77777777" w:rsidR="00351177" w:rsidRPr="003F74F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24BCBCE" w14:textId="547D8C96" w:rsidR="00351177" w:rsidRPr="003F74F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341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51177" w:rsidRPr="00077C7C" w14:paraId="5B34629A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6FF90B29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402E26A5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58D606F" w14:textId="31DCECF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304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5BB949A8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E4B88DF" w14:textId="3432F094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211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62CEC0DB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0C9767D" w14:textId="50B44B60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3BD36696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81365C7" w14:textId="7091C2BB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516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51177" w:rsidRPr="00077C7C" w14:paraId="47F9FC99" w14:textId="77777777" w:rsidTr="00040234">
        <w:trPr>
          <w:cantSplit/>
        </w:trPr>
        <w:tc>
          <w:tcPr>
            <w:tcW w:w="3409" w:type="dxa"/>
            <w:vAlign w:val="bottom"/>
            <w:hideMark/>
          </w:tcPr>
          <w:p w14:paraId="03B78996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กำไรก่อนหักต้นทุนทางการเงิน ภาษีเงินได้ </w:t>
            </w:r>
          </w:p>
          <w:p w14:paraId="3325F897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ab/>
              <w:t>ค่าเสื่อมราคา และค่าตัดจำหน่าย</w:t>
            </w:r>
          </w:p>
        </w:tc>
        <w:tc>
          <w:tcPr>
            <w:tcW w:w="1328" w:type="dxa"/>
            <w:vAlign w:val="bottom"/>
          </w:tcPr>
          <w:p w14:paraId="52BE7C11" w14:textId="4B1E60C2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417</w:t>
            </w:r>
          </w:p>
        </w:tc>
        <w:tc>
          <w:tcPr>
            <w:tcW w:w="183" w:type="dxa"/>
            <w:vAlign w:val="bottom"/>
          </w:tcPr>
          <w:p w14:paraId="70AA6F64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58039A6" w14:textId="386304A0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512</w:t>
            </w:r>
          </w:p>
        </w:tc>
        <w:tc>
          <w:tcPr>
            <w:tcW w:w="179" w:type="dxa"/>
          </w:tcPr>
          <w:p w14:paraId="33308BEB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8747E73" w14:textId="4BCA3290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CA122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5823F7F0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6EB9D2F" w14:textId="2C6B211F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928</w:t>
            </w:r>
          </w:p>
        </w:tc>
      </w:tr>
      <w:tr w:rsidR="00351177" w:rsidRPr="00077C7C" w14:paraId="079DE2EA" w14:textId="77777777" w:rsidTr="00FA4C33">
        <w:trPr>
          <w:cantSplit/>
        </w:trPr>
        <w:tc>
          <w:tcPr>
            <w:tcW w:w="3409" w:type="dxa"/>
            <w:vAlign w:val="center"/>
            <w:hideMark/>
          </w:tcPr>
          <w:p w14:paraId="5C5C6268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5F380E0A" w14:textId="5B5E96C6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047F82CF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AC9E544" w14:textId="48F444DB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1E6D1FAC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B64C547" w14:textId="19D97756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3F10CAF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18071E4" w14:textId="62CCC071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</w:tr>
      <w:tr w:rsidR="00351177" w:rsidRPr="00077C7C" w14:paraId="5CE77E68" w14:textId="77777777" w:rsidTr="00FA4C33">
        <w:trPr>
          <w:cantSplit/>
        </w:trPr>
        <w:tc>
          <w:tcPr>
            <w:tcW w:w="3409" w:type="dxa"/>
            <w:vAlign w:val="center"/>
            <w:hideMark/>
          </w:tcPr>
          <w:p w14:paraId="4F16EF7E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3DEE8F5D" w14:textId="61D96EF5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30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03FEAD6B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C4F920C" w14:textId="4672BC00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73A2CEB1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7E05190" w14:textId="1DD31318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3A5E57F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E61E6FF" w14:textId="49170AAE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39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51177" w:rsidRPr="00077C7C" w14:paraId="79342223" w14:textId="77777777" w:rsidTr="00FA4C33">
        <w:trPr>
          <w:cantSplit/>
        </w:trPr>
        <w:tc>
          <w:tcPr>
            <w:tcW w:w="3409" w:type="dxa"/>
            <w:vAlign w:val="center"/>
            <w:hideMark/>
          </w:tcPr>
          <w:p w14:paraId="37E93758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08FD0376" w14:textId="1A38BEA4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292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6D7A8D32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187B45F" w14:textId="3CFCA380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228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1E1F6812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5E83FEC" w14:textId="39524D48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9E92238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FD27DE1" w14:textId="294818C8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520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51177" w:rsidRPr="00077C7C" w14:paraId="27AC4692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600E8D3A" w14:textId="784F19CF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 (ขาดทุน) จากเงินลงทุน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ใน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บริษัทร่วมและ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328" w:type="dxa"/>
            <w:vAlign w:val="bottom"/>
          </w:tcPr>
          <w:p w14:paraId="294CD54B" w14:textId="5C0B2B66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39F7551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7645A74" w14:textId="3CF3DD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79" w:type="dxa"/>
          </w:tcPr>
          <w:p w14:paraId="7FEEC630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6362C88" w14:textId="48724302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34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67571214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25D7DB5" w14:textId="1DFCE6DE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66</w:t>
            </w:r>
          </w:p>
        </w:tc>
      </w:tr>
      <w:tr w:rsidR="00351177" w:rsidRPr="00077C7C" w14:paraId="0B3FFF18" w14:textId="77777777" w:rsidTr="001A530D">
        <w:trPr>
          <w:cantSplit/>
        </w:trPr>
        <w:tc>
          <w:tcPr>
            <w:tcW w:w="3409" w:type="dxa"/>
            <w:vAlign w:val="center"/>
            <w:hideMark/>
          </w:tcPr>
          <w:p w14:paraId="171C2343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vAlign w:val="bottom"/>
          </w:tcPr>
          <w:p w14:paraId="2D817B1C" w14:textId="28B40E25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3" w:type="dxa"/>
            <w:vAlign w:val="bottom"/>
          </w:tcPr>
          <w:p w14:paraId="5B5CBCBC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FC150CA" w14:textId="7DBEF5C3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06451CB8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46B6F53" w14:textId="3CAAE0C3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89A8AA2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BC54DA1" w14:textId="23519B9E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Pr="00CA122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51177" w:rsidRPr="00077C7C" w14:paraId="4A3A6B55" w14:textId="77777777" w:rsidTr="00040234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3129FAE2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vAlign w:val="bottom"/>
          </w:tcPr>
          <w:p w14:paraId="328A8EAA" w14:textId="028DEC86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104</w:t>
            </w:r>
          </w:p>
        </w:tc>
        <w:tc>
          <w:tcPr>
            <w:tcW w:w="183" w:type="dxa"/>
            <w:vAlign w:val="bottom"/>
          </w:tcPr>
          <w:p w14:paraId="088FCC14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F94D736" w14:textId="2EF713FC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368</w:t>
            </w:r>
          </w:p>
        </w:tc>
        <w:tc>
          <w:tcPr>
            <w:tcW w:w="179" w:type="dxa"/>
          </w:tcPr>
          <w:p w14:paraId="5C10F214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123E3B4" w14:textId="740E4FF0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35</w:t>
            </w:r>
            <w:r w:rsidRPr="00CA122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28E31C3A" w14:textId="77777777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BBE9A83" w14:textId="6046F9B3" w:rsidR="00351177" w:rsidRPr="00077C7C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437</w:t>
            </w:r>
          </w:p>
        </w:tc>
      </w:tr>
      <w:tr w:rsidR="00635808" w:rsidRPr="00077C7C" w14:paraId="7C726D50" w14:textId="77777777" w:rsidTr="00040234">
        <w:trPr>
          <w:cantSplit/>
        </w:trPr>
        <w:tc>
          <w:tcPr>
            <w:tcW w:w="3409" w:type="dxa"/>
            <w:vAlign w:val="center"/>
          </w:tcPr>
          <w:p w14:paraId="3E346A41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BDD194D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C208912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737592C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164BA89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054F388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60F997A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F7F948B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1177" w:rsidRPr="00FE1E01" w14:paraId="1E9E61D1" w14:textId="77777777" w:rsidTr="006604F6">
        <w:trPr>
          <w:cantSplit/>
        </w:trPr>
        <w:tc>
          <w:tcPr>
            <w:tcW w:w="3409" w:type="dxa"/>
            <w:vAlign w:val="center"/>
            <w:hideMark/>
          </w:tcPr>
          <w:p w14:paraId="4CD88794" w14:textId="77777777" w:rsidR="00351177" w:rsidRPr="00FE1E0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</w:tcPr>
          <w:p w14:paraId="29D619CD" w14:textId="3B863BC6" w:rsidR="00351177" w:rsidRPr="00FE1E0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83" w:type="dxa"/>
            <w:vAlign w:val="bottom"/>
          </w:tcPr>
          <w:p w14:paraId="15A88991" w14:textId="77777777" w:rsidR="00351177" w:rsidRPr="00FE1E0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</w:tcPr>
          <w:p w14:paraId="7DB24D13" w14:textId="23FD7EDD" w:rsidR="00351177" w:rsidRPr="00FE1E0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344</w:t>
            </w:r>
          </w:p>
        </w:tc>
        <w:tc>
          <w:tcPr>
            <w:tcW w:w="179" w:type="dxa"/>
          </w:tcPr>
          <w:p w14:paraId="3C43C418" w14:textId="77777777" w:rsidR="00351177" w:rsidRPr="00FE1E0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0EC69FAB" w14:textId="31DD25C6" w:rsidR="00351177" w:rsidRPr="00FE1E0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A122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35</w:t>
            </w:r>
            <w:r w:rsidRPr="00CA1229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74E81984" w14:textId="77777777" w:rsidR="00351177" w:rsidRPr="00FE1E0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0727D837" w14:textId="4AB8EA01" w:rsidR="00351177" w:rsidRPr="00FE1E01" w:rsidRDefault="00351177" w:rsidP="00351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3DE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418</w:t>
            </w:r>
          </w:p>
        </w:tc>
      </w:tr>
    </w:tbl>
    <w:p w14:paraId="43EFAE7E" w14:textId="5AF39BBD" w:rsidR="0087429D" w:rsidRDefault="0087429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46" w:right="-115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EAA85D7" w14:textId="77777777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9"/>
        <w:gridCol w:w="1431"/>
        <w:gridCol w:w="1188"/>
        <w:gridCol w:w="1170"/>
        <w:gridCol w:w="1152"/>
      </w:tblGrid>
      <w:tr w:rsidR="00705DC4" w:rsidRPr="00CB44D7" w14:paraId="62BBF076" w14:textId="77777777" w:rsidTr="008B5CBE">
        <w:trPr>
          <w:cantSplit/>
          <w:tblHeader/>
        </w:trPr>
        <w:tc>
          <w:tcPr>
            <w:tcW w:w="3150" w:type="dxa"/>
          </w:tcPr>
          <w:p w14:paraId="78E248B5" w14:textId="77777777" w:rsidR="00705DC4" w:rsidRPr="00CB44D7" w:rsidRDefault="00705DC4" w:rsidP="00D563D7">
            <w:pPr>
              <w:tabs>
                <w:tab w:val="clear" w:pos="227"/>
              </w:tabs>
              <w:spacing w:line="240" w:lineRule="auto"/>
              <w:ind w:left="180" w:right="-79" w:hanging="9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5"/>
          </w:tcPr>
          <w:p w14:paraId="11D2E586" w14:textId="796E0981" w:rsidR="00705DC4" w:rsidRDefault="00705DC4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832ED" w:rsidRPr="00CB44D7" w14:paraId="2C28307C" w14:textId="77777777" w:rsidTr="000A38FB">
        <w:trPr>
          <w:cantSplit/>
          <w:tblHeader/>
        </w:trPr>
        <w:tc>
          <w:tcPr>
            <w:tcW w:w="3150" w:type="dxa"/>
          </w:tcPr>
          <w:p w14:paraId="2821B6FC" w14:textId="77777777" w:rsidR="00A832ED" w:rsidRPr="00CB44D7" w:rsidRDefault="00A832ED" w:rsidP="00D563D7">
            <w:pPr>
              <w:tabs>
                <w:tab w:val="clear" w:pos="227"/>
              </w:tabs>
              <w:spacing w:line="240" w:lineRule="auto"/>
              <w:ind w:left="180" w:right="-79" w:hanging="9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075B937" w14:textId="77777777" w:rsidR="00A832ED" w:rsidRPr="00CB44D7" w:rsidRDefault="00A832ED" w:rsidP="00D563D7">
            <w:pPr>
              <w:tabs>
                <w:tab w:val="clear" w:pos="227"/>
              </w:tabs>
              <w:spacing w:line="240" w:lineRule="auto"/>
              <w:ind w:left="180" w:right="-79" w:hanging="9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D7FC5C7" w14:textId="5C955723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  <w:r w:rsidR="00D563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431" w:type="dxa"/>
            <w:hideMark/>
          </w:tcPr>
          <w:p w14:paraId="347EB9D2" w14:textId="7D78EC78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  <w:r w:rsidR="00D563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188" w:type="dxa"/>
          </w:tcPr>
          <w:p w14:paraId="7CAB8F84" w14:textId="77777777" w:rsidR="00A832ED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5CADC02D" w14:textId="77777777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44D7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170" w:type="dxa"/>
          </w:tcPr>
          <w:p w14:paraId="10B256B1" w14:textId="77777777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152" w:type="dxa"/>
          </w:tcPr>
          <w:p w14:paraId="24B47DB3" w14:textId="77777777" w:rsidR="00A832ED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46F4C0" w14:textId="77777777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832ED" w:rsidRPr="00FE1E01" w14:paraId="2835A1D8" w14:textId="77777777" w:rsidTr="000A38FB">
        <w:trPr>
          <w:cantSplit/>
          <w:tblHeader/>
        </w:trPr>
        <w:tc>
          <w:tcPr>
            <w:tcW w:w="3150" w:type="dxa"/>
            <w:vAlign w:val="bottom"/>
          </w:tcPr>
          <w:p w14:paraId="1CD8CA82" w14:textId="77777777" w:rsidR="00A832ED" w:rsidRPr="00FE1E01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43DD9F50" w14:textId="77777777" w:rsidR="00A832ED" w:rsidRPr="00AB0FF2" w:rsidRDefault="00A832ED" w:rsidP="000A38FB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A832ED" w:rsidRPr="000A7295" w14:paraId="3E6A509C" w14:textId="77777777" w:rsidTr="000A38FB">
        <w:trPr>
          <w:cantSplit/>
        </w:trPr>
        <w:tc>
          <w:tcPr>
            <w:tcW w:w="3150" w:type="dxa"/>
            <w:vAlign w:val="bottom"/>
            <w:hideMark/>
          </w:tcPr>
          <w:p w14:paraId="2C8EB6E2" w14:textId="4F30A634" w:rsidR="00A832ED" w:rsidRPr="000A7295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6358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92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9" w:type="dxa"/>
            <w:vAlign w:val="bottom"/>
          </w:tcPr>
          <w:p w14:paraId="7A0AC6A7" w14:textId="77777777" w:rsidR="00A832ED" w:rsidRPr="000A7295" w:rsidRDefault="00A832ED" w:rsidP="000A38FB">
            <w:pPr>
              <w:pStyle w:val="acctfourfigures"/>
              <w:keepNext/>
              <w:tabs>
                <w:tab w:val="clear" w:pos="765"/>
                <w:tab w:val="decimal" w:pos="990"/>
              </w:tabs>
              <w:spacing w:line="240" w:lineRule="auto"/>
              <w:ind w:left="-72" w:right="86"/>
              <w:outlineLvl w:val="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  <w:vAlign w:val="bottom"/>
          </w:tcPr>
          <w:p w14:paraId="0A73EA9C" w14:textId="77777777" w:rsidR="00A832ED" w:rsidRPr="000A7295" w:rsidRDefault="00A832ED" w:rsidP="005539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1BFC128E" w14:textId="77777777" w:rsidR="00A832ED" w:rsidRPr="000A7295" w:rsidRDefault="00A832ED" w:rsidP="000A38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6087AF" w14:textId="77777777" w:rsidR="00A832ED" w:rsidRPr="000A7295" w:rsidRDefault="00A832ED" w:rsidP="000A38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24223F6" w14:textId="77777777" w:rsidR="00A832ED" w:rsidRPr="000A7295" w:rsidRDefault="00A832ED" w:rsidP="000A38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026B5" w:rsidRPr="00FE1E01" w14:paraId="57E6684B" w14:textId="77777777" w:rsidTr="00E33106">
        <w:trPr>
          <w:cantSplit/>
        </w:trPr>
        <w:tc>
          <w:tcPr>
            <w:tcW w:w="3150" w:type="dxa"/>
            <w:vAlign w:val="bottom"/>
          </w:tcPr>
          <w:p w14:paraId="0FA34C04" w14:textId="7BB054DF" w:rsidR="00F026B5" w:rsidRPr="00FE1E01" w:rsidRDefault="00F026B5" w:rsidP="00F026B5">
            <w:pPr>
              <w:pStyle w:val="acctfourfigures"/>
              <w:tabs>
                <w:tab w:val="left" w:pos="720"/>
              </w:tabs>
              <w:spacing w:line="240" w:lineRule="auto"/>
              <w:ind w:left="180" w:right="-435" w:hanging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269" w:type="dxa"/>
          </w:tcPr>
          <w:p w14:paraId="06A7E9AF" w14:textId="4B98E0CE" w:rsidR="00F026B5" w:rsidRPr="00FE1E01" w:rsidRDefault="00D6770C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1" w:type="dxa"/>
          </w:tcPr>
          <w:p w14:paraId="72BC82D6" w14:textId="29E4FE57" w:rsidR="00F026B5" w:rsidRPr="00FE1E01" w:rsidRDefault="00D6770C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1188" w:type="dxa"/>
          </w:tcPr>
          <w:p w14:paraId="44F448A6" w14:textId="1FD7696B" w:rsidR="00F026B5" w:rsidRPr="00FE1E01" w:rsidRDefault="00D6770C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>1,228</w:t>
            </w:r>
          </w:p>
        </w:tc>
        <w:tc>
          <w:tcPr>
            <w:tcW w:w="1170" w:type="dxa"/>
          </w:tcPr>
          <w:p w14:paraId="6A93DA59" w14:textId="25F40098" w:rsidR="00F026B5" w:rsidRPr="00FE1E01" w:rsidRDefault="00D6770C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452C8490" w14:textId="65F3CB1D" w:rsidR="00F026B5" w:rsidRPr="00FE1E01" w:rsidRDefault="00D6770C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>1,869</w:t>
            </w:r>
          </w:p>
        </w:tc>
      </w:tr>
      <w:tr w:rsidR="00D6770C" w:rsidRPr="000B1A29" w14:paraId="05A5A74E" w14:textId="77777777" w:rsidTr="00E33106">
        <w:trPr>
          <w:cantSplit/>
          <w:trHeight w:val="318"/>
        </w:trPr>
        <w:tc>
          <w:tcPr>
            <w:tcW w:w="3150" w:type="dxa"/>
            <w:vAlign w:val="bottom"/>
            <w:hideMark/>
          </w:tcPr>
          <w:p w14:paraId="3D3BF93C" w14:textId="77777777" w:rsidR="00D6770C" w:rsidRPr="00E05482" w:rsidRDefault="00D6770C" w:rsidP="00D6770C">
            <w:pPr>
              <w:pStyle w:val="acctfourfigures"/>
              <w:tabs>
                <w:tab w:val="left" w:pos="720"/>
              </w:tabs>
              <w:spacing w:line="240" w:lineRule="auto"/>
              <w:ind w:left="180" w:right="-435" w:hanging="9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54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สินทรัพย์ส่วนงาน</w:t>
            </w:r>
            <w:r w:rsidRPr="00E054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69" w:type="dxa"/>
          </w:tcPr>
          <w:p w14:paraId="40D55388" w14:textId="32119FC8" w:rsidR="00D6770C" w:rsidRPr="00D6770C" w:rsidRDefault="00407807" w:rsidP="00D67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6,064</w:t>
            </w:r>
            <w:r w:rsidR="00D6770C"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31" w:type="dxa"/>
          </w:tcPr>
          <w:p w14:paraId="52F24EFD" w14:textId="01882BCB" w:rsidR="00D6770C" w:rsidRPr="00D6770C" w:rsidRDefault="00D6770C" w:rsidP="00D67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407807">
              <w:rPr>
                <w:rFonts w:asciiTheme="majorBidi" w:eastAsia="Times New Roman" w:hAnsiTheme="majorBidi" w:cstheme="majorBidi"/>
                <w:sz w:val="30"/>
                <w:szCs w:val="30"/>
              </w:rPr>
              <w:t>6,027</w:t>
            </w:r>
            <w:r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</w:tcPr>
          <w:p w14:paraId="34CD1DCC" w14:textId="535BC557" w:rsidR="00D6770C" w:rsidRPr="00D6770C" w:rsidRDefault="00D6770C" w:rsidP="00D67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1,2</w:t>
            </w:r>
            <w:r w:rsidR="00407807"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170" w:type="dxa"/>
          </w:tcPr>
          <w:p w14:paraId="3BFCE570" w14:textId="31E872DD" w:rsidR="00D6770C" w:rsidRPr="00D6770C" w:rsidRDefault="00D6770C" w:rsidP="00D67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34 </w:t>
            </w:r>
          </w:p>
        </w:tc>
        <w:tc>
          <w:tcPr>
            <w:tcW w:w="1152" w:type="dxa"/>
          </w:tcPr>
          <w:p w14:paraId="6FFADAB8" w14:textId="4D73ED7B" w:rsidR="00D6770C" w:rsidRPr="00D6770C" w:rsidRDefault="00D6770C" w:rsidP="00D67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13,</w:t>
            </w:r>
            <w:r w:rsidR="00407807">
              <w:rPr>
                <w:rFonts w:asciiTheme="majorBidi" w:eastAsia="Times New Roman" w:hAnsiTheme="majorBidi" w:cstheme="majorBidi"/>
                <w:sz w:val="30"/>
                <w:szCs w:val="30"/>
              </w:rPr>
              <w:t>359</w:t>
            </w:r>
          </w:p>
        </w:tc>
      </w:tr>
      <w:tr w:rsidR="00D6770C" w:rsidRPr="00FE1E01" w14:paraId="3343D170" w14:textId="77777777" w:rsidTr="00E33106">
        <w:trPr>
          <w:cantSplit/>
          <w:trHeight w:val="318"/>
        </w:trPr>
        <w:tc>
          <w:tcPr>
            <w:tcW w:w="3150" w:type="dxa"/>
            <w:vAlign w:val="bottom"/>
          </w:tcPr>
          <w:p w14:paraId="0B0F36F9" w14:textId="77777777" w:rsidR="00D6770C" w:rsidRPr="00FE1E01" w:rsidRDefault="00D6770C" w:rsidP="00D6770C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หนี้สินส่วนงาน</w:t>
            </w:r>
          </w:p>
        </w:tc>
        <w:tc>
          <w:tcPr>
            <w:tcW w:w="1269" w:type="dxa"/>
          </w:tcPr>
          <w:p w14:paraId="61BCAEAB" w14:textId="46B39B68" w:rsidR="00D6770C" w:rsidRPr="00FE1E01" w:rsidRDefault="00D6770C" w:rsidP="00D67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2,</w:t>
            </w:r>
            <w:r w:rsidR="00407807">
              <w:rPr>
                <w:rFonts w:asciiTheme="majorBidi" w:eastAsia="Times New Roman" w:hAnsiTheme="majorBidi" w:cstheme="majorBidi"/>
                <w:sz w:val="30"/>
                <w:szCs w:val="30"/>
              </w:rPr>
              <w:t>236</w:t>
            </w:r>
            <w:r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31" w:type="dxa"/>
          </w:tcPr>
          <w:p w14:paraId="1E85C983" w14:textId="2EC4AD61" w:rsidR="00D6770C" w:rsidRPr="00FE1E01" w:rsidRDefault="00D6770C" w:rsidP="00D67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407807">
              <w:rPr>
                <w:rFonts w:asciiTheme="majorBidi" w:eastAsia="Times New Roman" w:hAnsiTheme="majorBidi" w:cstheme="majorBidi"/>
                <w:sz w:val="30"/>
                <w:szCs w:val="30"/>
              </w:rPr>
              <w:t>78</w:t>
            </w:r>
            <w:r w:rsidR="00351177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</w:tcPr>
          <w:p w14:paraId="0D9075F1" w14:textId="68E95C63" w:rsidR="00D6770C" w:rsidRPr="00FE1E01" w:rsidRDefault="00D6770C" w:rsidP="00D67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170" w:type="dxa"/>
          </w:tcPr>
          <w:p w14:paraId="7A095FBC" w14:textId="3D8B6220" w:rsidR="00D6770C" w:rsidRPr="00FE1E01" w:rsidRDefault="00D6770C" w:rsidP="00D67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152" w:type="dxa"/>
          </w:tcPr>
          <w:p w14:paraId="54AAB08C" w14:textId="02A60AC8" w:rsidR="00D6770C" w:rsidRPr="00FE1E01" w:rsidRDefault="00407807" w:rsidP="00D67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3,02</w:t>
            </w:r>
            <w:r w:rsidR="00351177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D6770C" w:rsidRPr="00D6770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30C26" w:rsidRPr="00A645BC" w14:paraId="4E2EF229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1B56AE49" w14:textId="77777777" w:rsidR="00730C26" w:rsidRPr="00A645BC" w:rsidRDefault="00730C26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6768E4EF" w14:textId="77777777" w:rsidR="00730C26" w:rsidRPr="00A645BC" w:rsidRDefault="00730C26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14:paraId="3E238A6D" w14:textId="77777777" w:rsidR="00730C26" w:rsidRPr="00A645BC" w:rsidRDefault="00730C26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4825D1F" w14:textId="77777777" w:rsidR="00730C26" w:rsidRPr="00A645BC" w:rsidRDefault="00730C26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3B732F" w14:textId="77777777" w:rsidR="00730C26" w:rsidRPr="00A645BC" w:rsidRDefault="00730C26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BBEB4E8" w14:textId="77777777" w:rsidR="00730C26" w:rsidRPr="00A645BC" w:rsidRDefault="00730C26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A832ED" w:rsidRPr="00553900" w14:paraId="4361CBE8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4BC682B7" w14:textId="789DA6F5" w:rsidR="00A832ED" w:rsidRPr="00553900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539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5539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5539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5539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9" w:type="dxa"/>
            <w:vAlign w:val="bottom"/>
          </w:tcPr>
          <w:p w14:paraId="199175D5" w14:textId="77777777" w:rsidR="00A832ED" w:rsidRPr="00553900" w:rsidRDefault="00A832ED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7C622D90" w14:textId="77777777" w:rsidR="00A832ED" w:rsidRPr="00553900" w:rsidRDefault="00A832ED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5D7AEE90" w14:textId="77777777" w:rsidR="00A832ED" w:rsidRPr="00553900" w:rsidRDefault="00A832ED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1EF0E4" w14:textId="77777777" w:rsidR="00A832ED" w:rsidRPr="00553900" w:rsidRDefault="00A832ED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E0C27DB" w14:textId="77777777" w:rsidR="00A832ED" w:rsidRPr="00553900" w:rsidRDefault="00A832ED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D2945" w:rsidRPr="00553900" w14:paraId="0E936C49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19D86AD6" w14:textId="77777777" w:rsidR="003D2945" w:rsidRPr="00553900" w:rsidRDefault="003D2945" w:rsidP="003D2945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39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เงินลงทุนในการร่วมค้าและบริษัทร่วม</w:t>
            </w:r>
          </w:p>
        </w:tc>
        <w:tc>
          <w:tcPr>
            <w:tcW w:w="1269" w:type="dxa"/>
            <w:vAlign w:val="bottom"/>
          </w:tcPr>
          <w:p w14:paraId="1E874845" w14:textId="55CA4543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1" w:type="dxa"/>
            <w:vAlign w:val="bottom"/>
          </w:tcPr>
          <w:p w14:paraId="46EC3F34" w14:textId="0BA798E1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188" w:type="dxa"/>
            <w:vAlign w:val="bottom"/>
          </w:tcPr>
          <w:p w14:paraId="70419A4F" w14:textId="6AD8011B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1,233</w:t>
            </w:r>
          </w:p>
        </w:tc>
        <w:tc>
          <w:tcPr>
            <w:tcW w:w="1170" w:type="dxa"/>
            <w:vAlign w:val="bottom"/>
          </w:tcPr>
          <w:p w14:paraId="1FC9C289" w14:textId="7BAF6436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1A38C2BC" w14:textId="4344CE57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1,881</w:t>
            </w:r>
          </w:p>
        </w:tc>
      </w:tr>
      <w:tr w:rsidR="003D2945" w:rsidRPr="00553900" w14:paraId="09DA7CA8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48ADD2A8" w14:textId="77777777" w:rsidR="003D2945" w:rsidRPr="00553900" w:rsidRDefault="003D2945" w:rsidP="003D2945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39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สินทรัพย์ส่วนงาน</w:t>
            </w:r>
            <w:r w:rsidRPr="005539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4F776254" w14:textId="02AB343B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6,509</w:t>
            </w:r>
          </w:p>
        </w:tc>
        <w:tc>
          <w:tcPr>
            <w:tcW w:w="1431" w:type="dxa"/>
            <w:vAlign w:val="bottom"/>
          </w:tcPr>
          <w:p w14:paraId="32040E8D" w14:textId="54C72CA6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5,734</w:t>
            </w:r>
          </w:p>
        </w:tc>
        <w:tc>
          <w:tcPr>
            <w:tcW w:w="1188" w:type="dxa"/>
            <w:vAlign w:val="bottom"/>
          </w:tcPr>
          <w:p w14:paraId="60AF0F7D" w14:textId="43451E64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1,240</w:t>
            </w:r>
          </w:p>
        </w:tc>
        <w:tc>
          <w:tcPr>
            <w:tcW w:w="1170" w:type="dxa"/>
            <w:vAlign w:val="bottom"/>
          </w:tcPr>
          <w:p w14:paraId="36F20733" w14:textId="4FFCD3B0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152" w:type="dxa"/>
            <w:vAlign w:val="bottom"/>
          </w:tcPr>
          <w:p w14:paraId="7E0B12BB" w14:textId="3882EA8C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13,517</w:t>
            </w:r>
          </w:p>
        </w:tc>
      </w:tr>
      <w:tr w:rsidR="003D2945" w:rsidRPr="00FE1E01" w14:paraId="54CD78A1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6FFE3BEC" w14:textId="77777777" w:rsidR="003D2945" w:rsidRPr="00553900" w:rsidRDefault="003D2945" w:rsidP="003D2945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39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หนี้สินส่วนงาน</w:t>
            </w:r>
          </w:p>
        </w:tc>
        <w:tc>
          <w:tcPr>
            <w:tcW w:w="1269" w:type="dxa"/>
            <w:vAlign w:val="bottom"/>
          </w:tcPr>
          <w:p w14:paraId="074DB7F6" w14:textId="3EE8AE0C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2,766</w:t>
            </w:r>
          </w:p>
        </w:tc>
        <w:tc>
          <w:tcPr>
            <w:tcW w:w="1431" w:type="dxa"/>
            <w:vAlign w:val="bottom"/>
          </w:tcPr>
          <w:p w14:paraId="4B970925" w14:textId="0B91A3B2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188" w:type="dxa"/>
            <w:vAlign w:val="bottom"/>
          </w:tcPr>
          <w:p w14:paraId="7C46B3CB" w14:textId="6D41A872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F6C6D67" w14:textId="0AE813E1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3DADEF98" w14:textId="6E1925C1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3,546</w:t>
            </w:r>
          </w:p>
        </w:tc>
      </w:tr>
    </w:tbl>
    <w:p w14:paraId="639F5F19" w14:textId="387B09AD" w:rsidR="00ED1A5F" w:rsidRDefault="00ED1A5F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p w14:paraId="632EFDAD" w14:textId="244F062A" w:rsidR="00F3000E" w:rsidRPr="008949A3" w:rsidRDefault="00F3000E" w:rsidP="00F3000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949A3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06AC3C06" w14:textId="77777777" w:rsidR="00B704F0" w:rsidRPr="008949A3" w:rsidRDefault="00B704F0" w:rsidP="00D1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p w14:paraId="7CFDD1D6" w14:textId="3B0D609A" w:rsidR="00721A7A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8949A3">
        <w:rPr>
          <w:rFonts w:asciiTheme="majorBidi" w:eastAsia="MS Mincho" w:hAnsiTheme="majorBidi" w:cstheme="majorBidi"/>
          <w:sz w:val="30"/>
          <w:szCs w:val="30"/>
          <w:cs/>
        </w:rPr>
        <w:t>บริษัทไม่มีหุ้นสามัญเทียบเท่าปรับลดในระหว่างงวด</w:t>
      </w:r>
      <w:r w:rsidR="003550D7" w:rsidRPr="008949A3">
        <w:rPr>
          <w:rFonts w:asciiTheme="majorBidi" w:eastAsia="MS Mincho" w:hAnsiTheme="majorBidi" w:cstheme="majorBidi"/>
          <w:sz w:val="30"/>
          <w:szCs w:val="30"/>
          <w:cs/>
        </w:rPr>
        <w:t>สามเดือนและ</w:t>
      </w:r>
      <w:r w:rsidR="00272688">
        <w:rPr>
          <w:rFonts w:asciiTheme="majorBidi" w:eastAsia="MS Mincho" w:hAnsiTheme="majorBidi" w:cstheme="majorBidi"/>
          <w:sz w:val="30"/>
          <w:szCs w:val="30"/>
          <w:cs/>
        </w:rPr>
        <w:t>เก้า</w:t>
      </w:r>
      <w:r w:rsidRPr="008949A3">
        <w:rPr>
          <w:rFonts w:asciiTheme="majorBidi" w:eastAsia="MS Mincho" w:hAnsiTheme="majorBidi" w:cstheme="majorBidi"/>
          <w:sz w:val="30"/>
          <w:szCs w:val="30"/>
          <w:cs/>
        </w:rPr>
        <w:t xml:space="preserve">เดือนสิ้นสุดวันที่ </w:t>
      </w:r>
      <w:r w:rsidR="00AA1075" w:rsidRPr="00AA1075">
        <w:rPr>
          <w:rFonts w:asciiTheme="majorBidi" w:eastAsia="MS Mincho" w:hAnsiTheme="majorBidi" w:cstheme="majorBidi"/>
          <w:sz w:val="30"/>
          <w:szCs w:val="30"/>
        </w:rPr>
        <w:t>30</w:t>
      </w:r>
      <w:r w:rsidR="006928CE">
        <w:rPr>
          <w:rFonts w:asciiTheme="majorBidi" w:eastAsia="MS Mincho" w:hAnsiTheme="majorBidi" w:cstheme="majorBidi"/>
          <w:sz w:val="30"/>
          <w:szCs w:val="30"/>
          <w:cs/>
        </w:rPr>
        <w:t xml:space="preserve"> กันยายน</w:t>
      </w:r>
      <w:r w:rsidRPr="008949A3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AA1075" w:rsidRPr="00AA1075">
        <w:rPr>
          <w:rFonts w:asciiTheme="majorBidi" w:eastAsia="MS Mincho" w:hAnsiTheme="majorBidi" w:cstheme="majorBidi"/>
          <w:sz w:val="30"/>
          <w:szCs w:val="30"/>
        </w:rPr>
        <w:t>2565</w:t>
      </w:r>
      <w:r w:rsidRPr="008949A3">
        <w:rPr>
          <w:rFonts w:asciiTheme="majorBidi" w:eastAsia="MS Mincho" w:hAnsiTheme="majorBidi" w:cstheme="majorBidi"/>
          <w:sz w:val="30"/>
          <w:szCs w:val="30"/>
          <w:cs/>
        </w:rPr>
        <w:t xml:space="preserve"> และ </w:t>
      </w:r>
      <w:r w:rsidR="00AA1075" w:rsidRPr="00AA1075">
        <w:rPr>
          <w:rFonts w:asciiTheme="majorBidi" w:eastAsia="MS Mincho" w:hAnsiTheme="majorBidi" w:cstheme="majorBidi"/>
          <w:sz w:val="30"/>
          <w:szCs w:val="30"/>
        </w:rPr>
        <w:t>2564</w:t>
      </w:r>
      <w:r w:rsidRPr="008949A3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</w:t>
      </w:r>
      <w:r w:rsidR="00721A7A">
        <w:rPr>
          <w:rFonts w:asciiTheme="majorBidi" w:eastAsia="MS Mincho" w:hAnsiTheme="majorBidi" w:cstheme="majorBidi"/>
          <w:sz w:val="30"/>
          <w:szCs w:val="30"/>
          <w:cs/>
        </w:rPr>
        <w:t>กำไรต่อหุ้นปรับลดจึงเท่ากับกำไรต่อหุ้นขั้นพื้นฐาน</w:t>
      </w:r>
    </w:p>
    <w:p w14:paraId="44ABAE83" w14:textId="77777777" w:rsidR="00C81EAD" w:rsidRPr="008949A3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p w14:paraId="5C4DC3FC" w14:textId="1CF3EBFF" w:rsidR="004A2DCB" w:rsidRPr="008949A3" w:rsidRDefault="004A2DCB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949A3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54B15999" w14:textId="1FBA27FC" w:rsidR="004A2DCB" w:rsidRPr="00D167D9" w:rsidRDefault="004A2DCB" w:rsidP="00D1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30"/>
        <w:gridCol w:w="1530"/>
        <w:gridCol w:w="1282"/>
        <w:gridCol w:w="231"/>
        <w:gridCol w:w="1547"/>
      </w:tblGrid>
      <w:tr w:rsidR="004A2DCB" w:rsidRPr="004A2DCB" w14:paraId="246EE6CB" w14:textId="77777777" w:rsidTr="00D167D9">
        <w:trPr>
          <w:tblHeader/>
        </w:trPr>
        <w:tc>
          <w:tcPr>
            <w:tcW w:w="3240" w:type="dxa"/>
            <w:vAlign w:val="bottom"/>
          </w:tcPr>
          <w:p w14:paraId="09D02049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0733503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2EC5792D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</w:tcPr>
          <w:p w14:paraId="68C678F4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11B1F08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</w:tcPr>
          <w:p w14:paraId="28822916" w14:textId="77777777" w:rsidR="004A2DCB" w:rsidRPr="004A2DCB" w:rsidDel="00D43E7A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A2DCB" w:rsidRPr="004A2DCB" w14:paraId="1DBC3412" w14:textId="77777777" w:rsidTr="00D167D9">
        <w:trPr>
          <w:tblHeader/>
        </w:trPr>
        <w:tc>
          <w:tcPr>
            <w:tcW w:w="3240" w:type="dxa"/>
          </w:tcPr>
          <w:p w14:paraId="4D98BD42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7A159B3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FB283C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5543312E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0DC29212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7C6A86A4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2DCB" w:rsidRPr="004A2DCB" w14:paraId="2679ADE3" w14:textId="77777777" w:rsidTr="00D167D9">
        <w:tc>
          <w:tcPr>
            <w:tcW w:w="3240" w:type="dxa"/>
          </w:tcPr>
          <w:p w14:paraId="58265EFE" w14:textId="4CC06F2F" w:rsidR="004A2DCB" w:rsidRPr="004A2DCB" w:rsidRDefault="00AA1075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531728EA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3A896F67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45838674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1C9E748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19BA9884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2DCB" w:rsidRPr="004A2DCB" w14:paraId="32C2DB1F" w14:textId="77777777" w:rsidTr="00D167D9">
        <w:tc>
          <w:tcPr>
            <w:tcW w:w="3240" w:type="dxa"/>
          </w:tcPr>
          <w:p w14:paraId="25109E34" w14:textId="0C03D568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09920856" w14:textId="561D3025" w:rsidR="004A2DCB" w:rsidRPr="004A2DCB" w:rsidRDefault="00AA1075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D66E6" w:rsidRPr="00603B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D66E6" w:rsidRPr="00603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42567DBE" w14:textId="297A4AA7" w:rsidR="004A2DCB" w:rsidRPr="004A2DCB" w:rsidRDefault="00B11D75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0B22CC33" w14:textId="56AB9217" w:rsidR="004A2DCB" w:rsidRPr="004A2DCB" w:rsidRDefault="00AA1075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11D7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1" w:type="dxa"/>
          </w:tcPr>
          <w:p w14:paraId="510082C3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1BA5628F" w14:textId="41032FCA" w:rsidR="004A2DCB" w:rsidRPr="004A2DCB" w:rsidRDefault="00AA1075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="00B11D7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C63FD0" w:rsidRPr="004A2DCB" w14:paraId="218A9AD7" w14:textId="77777777" w:rsidTr="00D167D9">
        <w:tc>
          <w:tcPr>
            <w:tcW w:w="3240" w:type="dxa"/>
          </w:tcPr>
          <w:p w14:paraId="629A9022" w14:textId="2A36C2A7" w:rsidR="00C63FD0" w:rsidRPr="004A2DCB" w:rsidRDefault="00C63FD0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4F0593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</w:tcPr>
          <w:p w14:paraId="5E984EA1" w14:textId="56F8EF31" w:rsidR="00C63FD0" w:rsidRPr="0007303B" w:rsidRDefault="00503B45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7303B" w:rsidRPr="000730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140D4E02" w14:textId="57C7D975" w:rsidR="00C63FD0" w:rsidRPr="0007303B" w:rsidRDefault="0007303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503B4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5D765C32" w14:textId="1EC952CE" w:rsidR="00C63FD0" w:rsidRPr="0007303B" w:rsidRDefault="00581E41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7303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81E4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1" w:type="dxa"/>
          </w:tcPr>
          <w:p w14:paraId="20BBD038" w14:textId="77777777" w:rsidR="00C63FD0" w:rsidRPr="0007303B" w:rsidRDefault="00C63FD0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602FB6F4" w14:textId="66C17D5F" w:rsidR="00C63FD0" w:rsidRPr="0007303B" w:rsidRDefault="00581E41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1E41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07303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81E41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4A2DCB" w:rsidRPr="004A2DCB" w14:paraId="77780FF9" w14:textId="77777777" w:rsidTr="00D167D9">
        <w:tc>
          <w:tcPr>
            <w:tcW w:w="3240" w:type="dxa"/>
          </w:tcPr>
          <w:p w14:paraId="7ADABB89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45974CD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66E2A407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1FBB8C4B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901D45D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563CD9B0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DCB" w:rsidRPr="004A2DCB" w14:paraId="37A02150" w14:textId="77777777" w:rsidTr="00D167D9">
        <w:tc>
          <w:tcPr>
            <w:tcW w:w="3240" w:type="dxa"/>
          </w:tcPr>
          <w:p w14:paraId="5409B7E5" w14:textId="22CF34AF" w:rsidR="004A2DCB" w:rsidRPr="004A2DCB" w:rsidRDefault="00AA1075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13E0B086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2DE0C079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2244B9DA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19A9625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627EDAE3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DCB" w:rsidRPr="004A2DCB" w14:paraId="5F8CBF47" w14:textId="77777777" w:rsidTr="00D167D9">
        <w:tc>
          <w:tcPr>
            <w:tcW w:w="3240" w:type="dxa"/>
          </w:tcPr>
          <w:p w14:paraId="152AD4A7" w14:textId="598BB05C" w:rsidR="004A2DCB" w:rsidRPr="004A2DCB" w:rsidRDefault="004A2DCB" w:rsidP="004A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272CD54C" w14:textId="2851117B" w:rsidR="004A2DCB" w:rsidRPr="00603BE0" w:rsidRDefault="00AA1075" w:rsidP="004A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2DCB" w:rsidRPr="00603B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2DCB" w:rsidRPr="00603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7DFF9B26" w14:textId="48701DBA" w:rsidR="004A2DCB" w:rsidRPr="00603BE0" w:rsidRDefault="004A2DCB" w:rsidP="004A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3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51EFF924" w14:textId="61B1768B" w:rsidR="004A2DCB" w:rsidRPr="004A2DCB" w:rsidRDefault="00AA1075" w:rsidP="004A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A2DCB"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1" w:type="dxa"/>
          </w:tcPr>
          <w:p w14:paraId="7E35A920" w14:textId="77777777" w:rsidR="004A2DCB" w:rsidRPr="004A2DCB" w:rsidRDefault="004A2DCB" w:rsidP="004A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6BA622AA" w14:textId="54A33316" w:rsidR="009D66E6" w:rsidRPr="004A2DCB" w:rsidRDefault="00AA107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="004A2DC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</w:tbl>
    <w:p w14:paraId="439CABD7" w14:textId="4BE0CF62" w:rsidR="004A2DCB" w:rsidRDefault="004A2DCB" w:rsidP="004A2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49426B" w14:textId="77777777" w:rsidR="00553900" w:rsidRDefault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6218FA8" w14:textId="13EBB9F2" w:rsidR="007618BA" w:rsidRPr="00686947" w:rsidRDefault="000528F1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เครื่องมือทางการเงิน </w:t>
      </w:r>
    </w:p>
    <w:p w14:paraId="29EC16CE" w14:textId="4ED25F18" w:rsidR="00EF6D14" w:rsidRPr="000A7295" w:rsidRDefault="00EF6D14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p w14:paraId="77970BE2" w14:textId="2E227285" w:rsidR="000A7295" w:rsidRPr="000A7295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cs/>
        </w:rPr>
      </w:pPr>
      <w:r w:rsidRPr="000A7295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D4E3092" w14:textId="77777777" w:rsidR="000A7295" w:rsidRPr="000A7295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6"/>
          <w:szCs w:val="26"/>
        </w:rPr>
      </w:pPr>
    </w:p>
    <w:p w14:paraId="4A7F9DEC" w14:textId="34634C02" w:rsidR="00936A0A" w:rsidRPr="000A7295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A7295">
        <w:rPr>
          <w:rFonts w:asciiTheme="majorBidi" w:eastAsia="MS Mincho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 ลูกหนี้อื่น</w:t>
      </w:r>
      <w:r w:rsidRPr="000A7295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D162AF">
        <w:rPr>
          <w:rFonts w:asciiTheme="majorBidi" w:eastAsia="MS Mincho" w:hAnsiTheme="majorBidi" w:cstheme="majorBidi"/>
          <w:sz w:val="30"/>
          <w:szCs w:val="30"/>
          <w:cs/>
        </w:rPr>
        <w:t>เงินฝาก</w:t>
      </w:r>
      <w:r w:rsidR="004F3FEF">
        <w:rPr>
          <w:rFonts w:asciiTheme="majorBidi" w:eastAsia="MS Mincho" w:hAnsiTheme="majorBidi" w:cstheme="majorBidi" w:hint="cs"/>
          <w:sz w:val="30"/>
          <w:szCs w:val="30"/>
          <w:cs/>
        </w:rPr>
        <w:t>กับสถาบันการเงินที่ใช้เป็นหลักประกัน</w:t>
      </w:r>
      <w:r w:rsidR="00D162AF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0A7295">
        <w:rPr>
          <w:rFonts w:asciiTheme="majorBidi" w:eastAsia="MS Mincho" w:hAnsiTheme="majorBidi" w:cstheme="majorBidi"/>
          <w:sz w:val="30"/>
          <w:szCs w:val="30"/>
          <w:cs/>
        </w:rPr>
        <w:t>เจ้าหนี้การค้า เจ้าหนี้อื่น เจ้าหนี้ผู้รับเหมาก่อสร้าง ซึ่งวั</w:t>
      </w:r>
      <w:r w:rsidR="004F3FEF">
        <w:rPr>
          <w:rFonts w:asciiTheme="majorBidi" w:eastAsia="MS Mincho" w:hAnsiTheme="majorBidi" w:cstheme="majorBidi" w:hint="cs"/>
          <w:sz w:val="30"/>
          <w:szCs w:val="30"/>
          <w:cs/>
        </w:rPr>
        <w:t>ด</w:t>
      </w:r>
      <w:r w:rsidRPr="000A7295">
        <w:rPr>
          <w:rFonts w:asciiTheme="majorBidi" w:eastAsia="MS Mincho" w:hAnsiTheme="majorBidi" w:cstheme="majorBidi"/>
          <w:sz w:val="30"/>
          <w:szCs w:val="30"/>
          <w:cs/>
        </w:rPr>
        <w:t>มูลค่าด้วยราคาทุนตัดจำหน่ายมีมูลค่าใกล้เคียงกับมูลค่ายุติธรรมเนื่องจากมีระยะเวลาครบกำหนดที่สั้น</w:t>
      </w:r>
    </w:p>
    <w:p w14:paraId="08D57502" w14:textId="77777777" w:rsidR="008B5CBE" w:rsidRPr="000A7295" w:rsidRDefault="008B5CBE" w:rsidP="008B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6"/>
          <w:szCs w:val="26"/>
        </w:rPr>
      </w:pPr>
    </w:p>
    <w:p w14:paraId="6F53F0CB" w14:textId="4A349E8A" w:rsidR="007618BA" w:rsidRPr="000A7295" w:rsidRDefault="00813B87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A7295">
        <w:rPr>
          <w:rFonts w:asciiTheme="majorBidi" w:eastAsia="MS Mincho" w:hAnsiTheme="majorBidi" w:cstheme="majorBidi"/>
          <w:sz w:val="30"/>
          <w:szCs w:val="30"/>
          <w:cs/>
        </w:rPr>
        <w:t>มูลค่า</w:t>
      </w:r>
      <w:r w:rsidR="007618BA" w:rsidRPr="000A7295">
        <w:rPr>
          <w:rFonts w:asciiTheme="majorBidi" w:eastAsia="MS Mincho" w:hAnsiTheme="majorBidi" w:cstheme="majorBidi"/>
          <w:sz w:val="30"/>
          <w:szCs w:val="30"/>
          <w:cs/>
        </w:rPr>
        <w:t>ตามบัญชีของเงินกู้ยืมระยะยาวจากสถาบันการเงินที่มีอัต</w:t>
      </w:r>
      <w:r w:rsidR="007205EA" w:rsidRPr="000A7295">
        <w:rPr>
          <w:rFonts w:asciiTheme="majorBidi" w:eastAsia="MS Mincho" w:hAnsiTheme="majorBidi" w:cstheme="majorBidi"/>
          <w:sz w:val="30"/>
          <w:szCs w:val="30"/>
          <w:cs/>
        </w:rPr>
        <w:t>ราดอกเบี้ยลอยตัว</w:t>
      </w:r>
      <w:r w:rsidR="005E3E6C" w:rsidRPr="000A7295">
        <w:rPr>
          <w:rFonts w:asciiTheme="majorBidi" w:eastAsia="MS Mincho" w:hAnsiTheme="majorBidi" w:cstheme="majorBidi"/>
          <w:sz w:val="30"/>
          <w:szCs w:val="30"/>
          <w:cs/>
        </w:rPr>
        <w:t>และหนี้สินตามสัญญาเช่า</w:t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ซึ่ง</w:t>
      </w:r>
      <w:r w:rsidR="0014167B" w:rsidRPr="000A7295">
        <w:rPr>
          <w:rFonts w:asciiTheme="majorBidi" w:eastAsia="MS Mincho" w:hAnsiTheme="majorBidi" w:cstheme="majorBidi"/>
          <w:sz w:val="30"/>
          <w:szCs w:val="30"/>
        </w:rPr>
        <w:br/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วัดมูลค่าด้วยราคาทุน</w:t>
      </w:r>
      <w:r w:rsidR="00DE5592" w:rsidRPr="000A7295">
        <w:rPr>
          <w:rFonts w:asciiTheme="majorBidi" w:eastAsia="MS Mincho" w:hAnsiTheme="majorBidi" w:cstheme="majorBidi"/>
          <w:sz w:val="30"/>
          <w:szCs w:val="30"/>
          <w:cs/>
        </w:rPr>
        <w:t>ตัด</w:t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จำหน่าย</w:t>
      </w:r>
      <w:r w:rsidR="00DE5592" w:rsidRPr="000A7295">
        <w:rPr>
          <w:rFonts w:asciiTheme="majorBidi" w:eastAsia="MS Mincho" w:hAnsiTheme="majorBidi" w:cstheme="majorBidi"/>
          <w:sz w:val="30"/>
          <w:szCs w:val="30"/>
          <w:cs/>
        </w:rPr>
        <w:t>มีมูลค่า</w:t>
      </w:r>
      <w:r w:rsidR="005E3E6C" w:rsidRPr="000A7295">
        <w:rPr>
          <w:rFonts w:asciiTheme="majorBidi" w:eastAsia="MS Mincho" w:hAnsiTheme="majorBidi" w:cstheme="majorBidi"/>
          <w:sz w:val="30"/>
          <w:szCs w:val="30"/>
          <w:cs/>
        </w:rPr>
        <w:t>ใกล้เคียงกับ</w:t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มูลค่ายุติธรรมโดยประมาณ</w:t>
      </w:r>
    </w:p>
    <w:p w14:paraId="59EFD203" w14:textId="77777777" w:rsidR="009304FC" w:rsidRPr="000A7295" w:rsidRDefault="009304FC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6"/>
          <w:szCs w:val="26"/>
        </w:rPr>
      </w:pPr>
    </w:p>
    <w:tbl>
      <w:tblPr>
        <w:tblW w:w="92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584"/>
        <w:gridCol w:w="236"/>
        <w:gridCol w:w="864"/>
        <w:gridCol w:w="236"/>
        <w:gridCol w:w="864"/>
        <w:gridCol w:w="236"/>
        <w:gridCol w:w="864"/>
        <w:gridCol w:w="236"/>
        <w:gridCol w:w="1008"/>
      </w:tblGrid>
      <w:tr w:rsidR="00E929AB" w:rsidRPr="00E73590" w14:paraId="40317AA7" w14:textId="77777777" w:rsidTr="00E929AB">
        <w:trPr>
          <w:trHeight w:val="261"/>
          <w:tblHeader/>
        </w:trPr>
        <w:tc>
          <w:tcPr>
            <w:tcW w:w="2880" w:type="dxa"/>
            <w:vAlign w:val="bottom"/>
          </w:tcPr>
          <w:p w14:paraId="7D90D89E" w14:textId="77777777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143FDA2F" w14:textId="77777777" w:rsidR="00E929AB" w:rsidRPr="00E73590" w:rsidRDefault="00E929AB" w:rsidP="00E929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639758AB" w14:textId="007FEC20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929AB" w:rsidRPr="00E73590" w14:paraId="59DCF26B" w14:textId="77777777" w:rsidTr="00E929AB">
        <w:trPr>
          <w:trHeight w:val="261"/>
          <w:tblHeader/>
        </w:trPr>
        <w:tc>
          <w:tcPr>
            <w:tcW w:w="2880" w:type="dxa"/>
            <w:vAlign w:val="bottom"/>
          </w:tcPr>
          <w:p w14:paraId="32C46CDB" w14:textId="77777777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3374E379" w14:textId="77777777" w:rsidR="00E929AB" w:rsidRPr="00E73590" w:rsidRDefault="00E929AB" w:rsidP="00E929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647671C" w14:textId="3A3950D9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C4B61F5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6AB5C1E9" w14:textId="4A21983A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929AB" w:rsidRPr="00E73590" w14:paraId="4C88EF2A" w14:textId="77777777" w:rsidTr="00E929AB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6EEB7321" w14:textId="77777777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53A86F8D" w14:textId="77777777" w:rsidR="00E929AB" w:rsidRPr="00E73590" w:rsidRDefault="00E929AB" w:rsidP="00E929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593F8CB1" w14:textId="6C25630B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</w:tcPr>
          <w:p w14:paraId="76053FCF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23FCE4A2" w14:textId="3847790D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7DBEDB9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0B3BA801" w14:textId="15ED55BD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AA8E105" w14:textId="77777777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  <w:hideMark/>
          </w:tcPr>
          <w:p w14:paraId="0BCD2834" w14:textId="3C2F4C83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88C0CE2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0FD72A92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929AB" w:rsidRPr="00E929AB" w14:paraId="07775AF2" w14:textId="77777777" w:rsidTr="00E929AB">
        <w:trPr>
          <w:trHeight w:val="261"/>
          <w:tblHeader/>
        </w:trPr>
        <w:tc>
          <w:tcPr>
            <w:tcW w:w="2880" w:type="dxa"/>
            <w:vAlign w:val="bottom"/>
          </w:tcPr>
          <w:p w14:paraId="51F8C278" w14:textId="77777777" w:rsidR="00E929AB" w:rsidRPr="00E929AB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4A622808" w14:textId="77777777" w:rsidR="00E929AB" w:rsidRPr="00E929AB" w:rsidRDefault="00E929AB" w:rsidP="00E929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5F48D099" w14:textId="461D1197" w:rsidR="00E929AB" w:rsidRPr="00E929AB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E929AB" w:rsidRPr="00E73590" w14:paraId="3EE6511D" w14:textId="77777777" w:rsidTr="00E929AB">
        <w:trPr>
          <w:trHeight w:val="261"/>
        </w:trPr>
        <w:tc>
          <w:tcPr>
            <w:tcW w:w="2880" w:type="dxa"/>
          </w:tcPr>
          <w:p w14:paraId="12B7796E" w14:textId="373A1548" w:rsidR="00E929AB" w:rsidRPr="00E73590" w:rsidRDefault="00E929AB" w:rsidP="00A746E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3D294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7405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="0067405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646060EC" w14:textId="77777777" w:rsidR="00E929AB" w:rsidRPr="00E73590" w:rsidRDefault="00E929AB" w:rsidP="00A746E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0733B8A" w14:textId="77777777" w:rsidR="00E929AB" w:rsidRPr="00E73590" w:rsidRDefault="00E929AB" w:rsidP="00A746E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BFF600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F9A7ED4" w14:textId="77777777" w:rsidR="00E929AB" w:rsidRPr="00E73590" w:rsidRDefault="00E929AB" w:rsidP="00A746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0083A6" w14:textId="77777777" w:rsidR="00E929AB" w:rsidRPr="00E73590" w:rsidRDefault="00E929AB" w:rsidP="00A746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FC76214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0A6CE2" w14:textId="77777777" w:rsidR="00E929AB" w:rsidRPr="00E73590" w:rsidRDefault="00E929AB" w:rsidP="00A746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E000F37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548726" w14:textId="77777777" w:rsidR="00E929AB" w:rsidRPr="00E73590" w:rsidRDefault="00E929AB" w:rsidP="00A746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CD1924C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9AB" w:rsidRPr="00E73590" w14:paraId="0846B9B1" w14:textId="77777777" w:rsidTr="00E929AB">
        <w:trPr>
          <w:trHeight w:val="261"/>
        </w:trPr>
        <w:tc>
          <w:tcPr>
            <w:tcW w:w="2880" w:type="dxa"/>
            <w:vAlign w:val="bottom"/>
            <w:hideMark/>
          </w:tcPr>
          <w:p w14:paraId="6CC0B876" w14:textId="116DE05D" w:rsidR="00E929AB" w:rsidRPr="00E73590" w:rsidRDefault="00E929AB" w:rsidP="00A746EE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vAlign w:val="bottom"/>
          </w:tcPr>
          <w:p w14:paraId="0312FA34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A153BFD" w14:textId="254B8D82" w:rsidR="00E929AB" w:rsidRPr="00E73590" w:rsidRDefault="00E929AB" w:rsidP="00A746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BAB1AFF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1617AA8" w14:textId="1B4E48CC" w:rsidR="00E929AB" w:rsidRPr="00E73590" w:rsidRDefault="00E929AB" w:rsidP="00A746E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AB434A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C4159EE" w14:textId="588256F1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23D674" w14:textId="77777777" w:rsidR="00E929AB" w:rsidRPr="00E73590" w:rsidRDefault="00E929AB" w:rsidP="00A746E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3E6F590" w14:textId="2C94836A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674B7C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BC7BA67" w14:textId="2824F33F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606C" w:rsidRPr="00E73590" w14:paraId="0ED9245E" w14:textId="77777777" w:rsidTr="00E929AB">
        <w:trPr>
          <w:trHeight w:val="261"/>
        </w:trPr>
        <w:tc>
          <w:tcPr>
            <w:tcW w:w="2880" w:type="dxa"/>
            <w:vAlign w:val="bottom"/>
          </w:tcPr>
          <w:p w14:paraId="6FAE3C29" w14:textId="62489387" w:rsidR="00EB606C" w:rsidRPr="00E73590" w:rsidRDefault="00EB606C" w:rsidP="00EB606C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5D7F8A8E" w14:textId="77777777" w:rsidR="00EB606C" w:rsidRPr="00E73590" w:rsidRDefault="00EB606C" w:rsidP="00EB60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F35B55" w14:textId="20EEB29B" w:rsidR="00EB606C" w:rsidRPr="00C63FD0" w:rsidRDefault="00C63FD0" w:rsidP="00EB606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(103)</w:t>
            </w:r>
          </w:p>
        </w:tc>
        <w:tc>
          <w:tcPr>
            <w:tcW w:w="236" w:type="dxa"/>
            <w:vAlign w:val="bottom"/>
          </w:tcPr>
          <w:p w14:paraId="13037505" w14:textId="77777777" w:rsidR="00EB606C" w:rsidRPr="00E73590" w:rsidRDefault="00EB606C" w:rsidP="00EB60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6ACE995" w14:textId="00469803" w:rsidR="00EB606C" w:rsidRPr="00E73590" w:rsidRDefault="00C63FD0" w:rsidP="00EB606C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89B0EA" w14:textId="77777777" w:rsidR="00EB606C" w:rsidRPr="00E73590" w:rsidRDefault="00EB606C" w:rsidP="00EB60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754D08B" w14:textId="17E23583" w:rsidR="00EB606C" w:rsidRPr="00E73590" w:rsidRDefault="00C63FD0" w:rsidP="00EB606C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(103)</w:t>
            </w:r>
          </w:p>
        </w:tc>
        <w:tc>
          <w:tcPr>
            <w:tcW w:w="236" w:type="dxa"/>
            <w:vAlign w:val="bottom"/>
          </w:tcPr>
          <w:p w14:paraId="3BD14A49" w14:textId="77777777" w:rsidR="00EB606C" w:rsidRPr="00E73590" w:rsidRDefault="00EB606C" w:rsidP="00EB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71BB652" w14:textId="75DF80AF" w:rsidR="00EB606C" w:rsidRPr="00E73590" w:rsidRDefault="00C63FD0" w:rsidP="00EB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2E65E5" w14:textId="77777777" w:rsidR="00EB606C" w:rsidRPr="00E73590" w:rsidRDefault="00EB606C" w:rsidP="00EB60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807D090" w14:textId="389CE3E4" w:rsidR="00EB606C" w:rsidRPr="00E73590" w:rsidRDefault="00C63FD0" w:rsidP="00EB606C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(103)</w:t>
            </w:r>
          </w:p>
        </w:tc>
      </w:tr>
      <w:tr w:rsidR="00E929AB" w:rsidRPr="00E73590" w14:paraId="2FB6DE44" w14:textId="77777777" w:rsidTr="00E929AB">
        <w:trPr>
          <w:trHeight w:val="261"/>
        </w:trPr>
        <w:tc>
          <w:tcPr>
            <w:tcW w:w="2880" w:type="dxa"/>
            <w:vAlign w:val="bottom"/>
          </w:tcPr>
          <w:p w14:paraId="684C98B6" w14:textId="77777777" w:rsidR="00E929AB" w:rsidRPr="00E73590" w:rsidRDefault="00E929AB" w:rsidP="00E929AB">
            <w:pPr>
              <w:pStyle w:val="ListParagraph"/>
              <w:ind w:left="340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85DA549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B9AB18B" w14:textId="77777777" w:rsidR="00E929AB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99FB0A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640646F" w14:textId="77777777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59B9D6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03B1377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66BC6F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157C011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7052E5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6290BCF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9AB" w:rsidRPr="00E73590" w14:paraId="2CF4DBD3" w14:textId="77777777" w:rsidTr="00E929AB">
        <w:trPr>
          <w:trHeight w:val="261"/>
        </w:trPr>
        <w:tc>
          <w:tcPr>
            <w:tcW w:w="2880" w:type="dxa"/>
          </w:tcPr>
          <w:p w14:paraId="1D01825E" w14:textId="7947F33E" w:rsidR="00E929AB" w:rsidRPr="00E73590" w:rsidRDefault="00E929AB" w:rsidP="00E7359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509C6EC0" w14:textId="77777777" w:rsidR="00E929AB" w:rsidRPr="00E73590" w:rsidRDefault="00E929AB" w:rsidP="00E735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C51A28E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D5DD28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61920A84" w14:textId="77777777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AA52A2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330D1D1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EE04E8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03F2B26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6715D1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7BCB191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9AB" w:rsidRPr="00E73590" w14:paraId="7D1700A0" w14:textId="77777777" w:rsidTr="00E929AB">
        <w:trPr>
          <w:trHeight w:val="261"/>
        </w:trPr>
        <w:tc>
          <w:tcPr>
            <w:tcW w:w="2880" w:type="dxa"/>
            <w:vAlign w:val="bottom"/>
            <w:hideMark/>
          </w:tcPr>
          <w:p w14:paraId="48A1F775" w14:textId="77777777" w:rsidR="00E929AB" w:rsidRPr="00E73590" w:rsidRDefault="00E929AB" w:rsidP="00E73590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vAlign w:val="bottom"/>
          </w:tcPr>
          <w:p w14:paraId="5AB9F033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A40C5AC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EC159A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9057EAD" w14:textId="77777777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2D9827F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D701F32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69B1EE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EDBDF89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1B7013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A7528F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9AB" w:rsidRPr="00E73590" w14:paraId="563B8DBA" w14:textId="77777777" w:rsidTr="00E929AB">
        <w:trPr>
          <w:trHeight w:val="261"/>
        </w:trPr>
        <w:tc>
          <w:tcPr>
            <w:tcW w:w="2880" w:type="dxa"/>
            <w:hideMark/>
          </w:tcPr>
          <w:p w14:paraId="768001AB" w14:textId="77777777" w:rsidR="00E929AB" w:rsidRPr="00E73590" w:rsidRDefault="00E929AB" w:rsidP="00E73590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BC3860E" w14:textId="77777777" w:rsidR="00E929AB" w:rsidRPr="00E73590" w:rsidRDefault="00E929AB" w:rsidP="00E735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6FABCE0" w14:textId="6076D3B3" w:rsidR="00E929AB" w:rsidRPr="00E73590" w:rsidRDefault="00AA1075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C2CA588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7D7292C" w14:textId="6BBBB792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5363DD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E2AD7D3" w14:textId="44DB27A6" w:rsidR="00E929AB" w:rsidRPr="00E73590" w:rsidRDefault="00AA1075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3CA67885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96A4900" w14:textId="37629816" w:rsidR="00E929AB" w:rsidRPr="00E73590" w:rsidRDefault="00E929AB" w:rsidP="00E73590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7F782A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E31C410" w14:textId="08985316" w:rsidR="00E929AB" w:rsidRPr="00E73590" w:rsidRDefault="00AA1075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E929AB" w:rsidRPr="00E73590" w14:paraId="5B066731" w14:textId="77777777" w:rsidTr="00E929AB">
        <w:trPr>
          <w:trHeight w:val="261"/>
        </w:trPr>
        <w:tc>
          <w:tcPr>
            <w:tcW w:w="2880" w:type="dxa"/>
            <w:vAlign w:val="bottom"/>
          </w:tcPr>
          <w:p w14:paraId="45B8F269" w14:textId="77777777" w:rsidR="00E929AB" w:rsidRPr="00E73590" w:rsidRDefault="00E929AB" w:rsidP="00E73590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08596652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8B6FFA6" w14:textId="4CE3DEC6" w:rsidR="00E929AB" w:rsidRPr="00E73590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F7A756B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7F77C37" w14:textId="1B7E40AC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650480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A6A7705" w14:textId="0EEB3B30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164D075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39E09F3" w14:textId="5C7147BA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F062E8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10F1787" w14:textId="150543BF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258E9B4E" w14:textId="77777777" w:rsidR="00E73590" w:rsidRDefault="00E73590" w:rsidP="000A729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584"/>
        <w:gridCol w:w="236"/>
        <w:gridCol w:w="864"/>
        <w:gridCol w:w="236"/>
        <w:gridCol w:w="864"/>
        <w:gridCol w:w="236"/>
        <w:gridCol w:w="864"/>
        <w:gridCol w:w="236"/>
        <w:gridCol w:w="1008"/>
      </w:tblGrid>
      <w:tr w:rsidR="00A041F7" w:rsidRPr="00E73590" w14:paraId="726CE61C" w14:textId="77777777" w:rsidTr="00A95C55">
        <w:trPr>
          <w:trHeight w:val="261"/>
          <w:tblHeader/>
        </w:trPr>
        <w:tc>
          <w:tcPr>
            <w:tcW w:w="2880" w:type="dxa"/>
            <w:vAlign w:val="bottom"/>
          </w:tcPr>
          <w:p w14:paraId="38530F81" w14:textId="77777777" w:rsidR="00A041F7" w:rsidRPr="00E73590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65868B26" w14:textId="77777777" w:rsidR="00A041F7" w:rsidRPr="00E73590" w:rsidRDefault="00A041F7" w:rsidP="00A95C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75950EFD" w14:textId="4645EBF8" w:rsidR="00A041F7" w:rsidRPr="00E73590" w:rsidRDefault="004F7C76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F7C76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041F7" w:rsidRPr="00E73590" w14:paraId="4520FCDA" w14:textId="77777777" w:rsidTr="00A95C55">
        <w:trPr>
          <w:trHeight w:val="261"/>
          <w:tblHeader/>
        </w:trPr>
        <w:tc>
          <w:tcPr>
            <w:tcW w:w="2880" w:type="dxa"/>
            <w:vAlign w:val="bottom"/>
          </w:tcPr>
          <w:p w14:paraId="56C4B715" w14:textId="77777777" w:rsidR="00A041F7" w:rsidRPr="00E73590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53B084A8" w14:textId="77777777" w:rsidR="00A041F7" w:rsidRPr="00E73590" w:rsidRDefault="00A041F7" w:rsidP="00A95C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5DE0DAE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BF8E3A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29BFFB86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041F7" w:rsidRPr="00E73590" w14:paraId="652FFD9D" w14:textId="77777777" w:rsidTr="00A95C55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1D910160" w14:textId="77777777" w:rsidR="00A041F7" w:rsidRPr="00E73590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5EEE92F8" w14:textId="77777777" w:rsidR="00A041F7" w:rsidRPr="00E73590" w:rsidRDefault="00A041F7" w:rsidP="00A95C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01891ECC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</w:tcPr>
          <w:p w14:paraId="046F1E67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35EE01ED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6CCC264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784A3005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1212AC6" w14:textId="77777777" w:rsidR="00A041F7" w:rsidRPr="00E73590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  <w:hideMark/>
          </w:tcPr>
          <w:p w14:paraId="0072CA9F" w14:textId="77777777" w:rsidR="00A041F7" w:rsidRPr="00E73590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4ED3DD53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30DE8F66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041F7" w:rsidRPr="00E929AB" w14:paraId="58F79DF8" w14:textId="77777777" w:rsidTr="00A95C55">
        <w:trPr>
          <w:trHeight w:val="261"/>
          <w:tblHeader/>
        </w:trPr>
        <w:tc>
          <w:tcPr>
            <w:tcW w:w="2880" w:type="dxa"/>
            <w:vAlign w:val="bottom"/>
          </w:tcPr>
          <w:p w14:paraId="7D216DC3" w14:textId="77777777" w:rsidR="00A041F7" w:rsidRPr="00E929AB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067CCA1B" w14:textId="77777777" w:rsidR="00A041F7" w:rsidRPr="00E929AB" w:rsidRDefault="00A041F7" w:rsidP="00A95C5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7C620F73" w14:textId="77777777" w:rsidR="00A041F7" w:rsidRPr="00E929AB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A041F7" w:rsidRPr="00E73590" w14:paraId="4B777527" w14:textId="77777777" w:rsidTr="00A95C55">
        <w:trPr>
          <w:trHeight w:val="261"/>
        </w:trPr>
        <w:tc>
          <w:tcPr>
            <w:tcW w:w="2880" w:type="dxa"/>
          </w:tcPr>
          <w:p w14:paraId="2E742237" w14:textId="77777777" w:rsidR="00A041F7" w:rsidRPr="00E73590" w:rsidRDefault="00A041F7" w:rsidP="00A95C5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85159C5" w14:textId="77777777" w:rsidR="00A041F7" w:rsidRPr="00E73590" w:rsidRDefault="00A041F7" w:rsidP="00A95C5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3EDA07A" w14:textId="77777777" w:rsidR="00A041F7" w:rsidRPr="00E73590" w:rsidRDefault="00A041F7" w:rsidP="00A95C5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322DDA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1615F39E" w14:textId="77777777" w:rsidR="00A041F7" w:rsidRPr="00E73590" w:rsidRDefault="00A041F7" w:rsidP="00A95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2FABC5" w14:textId="77777777" w:rsidR="00A041F7" w:rsidRPr="00E73590" w:rsidRDefault="00A041F7" w:rsidP="00A95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6DD8753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9D3E10" w14:textId="77777777" w:rsidR="00A041F7" w:rsidRPr="00E73590" w:rsidRDefault="00A041F7" w:rsidP="00A95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0A62CD86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33BC4" w14:textId="77777777" w:rsidR="00A041F7" w:rsidRPr="00E73590" w:rsidRDefault="00A041F7" w:rsidP="00A95C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EC87683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41F7" w:rsidRPr="00E73590" w14:paraId="3E8E5049" w14:textId="77777777" w:rsidTr="00A95C55">
        <w:trPr>
          <w:trHeight w:val="261"/>
        </w:trPr>
        <w:tc>
          <w:tcPr>
            <w:tcW w:w="2880" w:type="dxa"/>
            <w:vAlign w:val="bottom"/>
            <w:hideMark/>
          </w:tcPr>
          <w:p w14:paraId="40D632C8" w14:textId="77777777" w:rsidR="00A041F7" w:rsidRPr="00E73590" w:rsidRDefault="00A041F7" w:rsidP="00A95C55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vAlign w:val="bottom"/>
          </w:tcPr>
          <w:p w14:paraId="746705C9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F55D5C6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AF6DA2F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B1CFAF7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D4B0EB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7940362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52A28A" w14:textId="77777777" w:rsidR="00A041F7" w:rsidRPr="00E73590" w:rsidRDefault="00A041F7" w:rsidP="00A95C5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1325D1A" w14:textId="77777777" w:rsidR="00A041F7" w:rsidRPr="00E73590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2A8788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E9E6B7D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41F7" w:rsidRPr="00E73590" w14:paraId="1F27A4D4" w14:textId="77777777" w:rsidTr="00A95C55">
        <w:trPr>
          <w:trHeight w:val="261"/>
        </w:trPr>
        <w:tc>
          <w:tcPr>
            <w:tcW w:w="2880" w:type="dxa"/>
            <w:vAlign w:val="bottom"/>
          </w:tcPr>
          <w:p w14:paraId="74AACAFF" w14:textId="77777777" w:rsidR="00A041F7" w:rsidRPr="00E73590" w:rsidRDefault="00A041F7" w:rsidP="00A95C55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573A879B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B711F98" w14:textId="7C7F7204" w:rsidR="00A041F7" w:rsidRPr="00C63FD0" w:rsidRDefault="00A041F7" w:rsidP="00A95C5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4E1DD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DD605B3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6A58B0D" w14:textId="77777777" w:rsidR="00A041F7" w:rsidRPr="00E73590" w:rsidRDefault="00A041F7" w:rsidP="00A95C55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D46890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ABC12F0" w14:textId="27E62563" w:rsidR="00A041F7" w:rsidRPr="00E73590" w:rsidRDefault="00A041F7" w:rsidP="00A95C55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1DD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3C2F44A0" w14:textId="77777777" w:rsidR="00A041F7" w:rsidRPr="00E73590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C6873E1" w14:textId="77777777" w:rsidR="00A041F7" w:rsidRPr="00E73590" w:rsidRDefault="00A041F7" w:rsidP="00A9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328310" w14:textId="77777777" w:rsidR="00A041F7" w:rsidRPr="00E73590" w:rsidRDefault="00A041F7" w:rsidP="00A95C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2DACE43" w14:textId="535FA08B" w:rsidR="00A041F7" w:rsidRPr="00E73590" w:rsidRDefault="00A041F7" w:rsidP="00A95C55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E1DD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46F563B7" w14:textId="39F536DA" w:rsidR="001B77DB" w:rsidRDefault="001B7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6"/>
          <w:sz w:val="30"/>
          <w:szCs w:val="30"/>
          <w:cs/>
          <w:lang w:bidi="ar-SA"/>
        </w:rPr>
      </w:pPr>
    </w:p>
    <w:p w14:paraId="598C7214" w14:textId="6B08AD83" w:rsidR="00A51F9A" w:rsidRPr="000A7295" w:rsidRDefault="00A51F9A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 w:bidi="th-TH"/>
        </w:rPr>
      </w:pPr>
      <w:r w:rsidRPr="000A7295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  <w:t>การวัดมูลค่ายุติธรรม</w:t>
      </w:r>
    </w:p>
    <w:p w14:paraId="2F530967" w14:textId="77777777" w:rsidR="009304FC" w:rsidRPr="001B77DB" w:rsidRDefault="009304FC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lang w:val="en-US"/>
        </w:rPr>
      </w:pPr>
    </w:p>
    <w:p w14:paraId="7C015A8E" w14:textId="74BF17B3" w:rsidR="00A51F9A" w:rsidRPr="0014167B" w:rsidRDefault="00A51F9A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167B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14167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4167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4167B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14167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14167B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14167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14167B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082C19C" w14:textId="77777777" w:rsidR="00730C26" w:rsidRPr="001B77DB" w:rsidRDefault="00730C26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</w:pPr>
    </w:p>
    <w:p w14:paraId="30081B79" w14:textId="7117C1FD" w:rsidR="0002780D" w:rsidRPr="00553900" w:rsidRDefault="00B272A2" w:rsidP="008715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5390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8715AF" w:rsidRPr="005539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5D6A4BA1" w14:textId="77777777" w:rsidR="00782DBA" w:rsidRPr="001B77DB" w:rsidRDefault="00782DBA" w:rsidP="00730C2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lang w:val="en-US"/>
        </w:rPr>
      </w:pPr>
    </w:p>
    <w:p w14:paraId="0C603A0E" w14:textId="069B9955" w:rsidR="00917033" w:rsidRPr="00E73590" w:rsidRDefault="00917033" w:rsidP="00E735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E73590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ภาระผูกพัน</w:t>
      </w:r>
    </w:p>
    <w:p w14:paraId="6269471C" w14:textId="636C078F" w:rsidR="00217517" w:rsidRPr="001B77DB" w:rsidRDefault="00217517" w:rsidP="00730C2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lang w:val="en-US"/>
        </w:rPr>
      </w:pPr>
    </w:p>
    <w:tbl>
      <w:tblPr>
        <w:tblW w:w="917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1"/>
        <w:gridCol w:w="1152"/>
        <w:gridCol w:w="183"/>
        <w:gridCol w:w="1150"/>
        <w:gridCol w:w="182"/>
        <w:gridCol w:w="1152"/>
        <w:gridCol w:w="171"/>
        <w:gridCol w:w="1150"/>
      </w:tblGrid>
      <w:tr w:rsidR="00D62EA5" w:rsidRPr="00EF35B2" w14:paraId="0313E61B" w14:textId="77777777" w:rsidTr="00D62EA5">
        <w:trPr>
          <w:tblHeader/>
        </w:trPr>
        <w:tc>
          <w:tcPr>
            <w:tcW w:w="2198" w:type="pct"/>
            <w:vAlign w:val="bottom"/>
          </w:tcPr>
          <w:p w14:paraId="0DE95C07" w14:textId="77777777" w:rsidR="00D62EA5" w:rsidRPr="00EF35B2" w:rsidRDefault="00D62EA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3"/>
            <w:shd w:val="clear" w:color="auto" w:fill="auto"/>
            <w:vAlign w:val="bottom"/>
          </w:tcPr>
          <w:p w14:paraId="58922AD0" w14:textId="1972DA41" w:rsidR="00D62EA5" w:rsidRPr="003C439B" w:rsidRDefault="00D62EA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5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7A814094" w14:textId="77777777" w:rsidR="00D62EA5" w:rsidRPr="00336131" w:rsidRDefault="00D62EA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bottom"/>
          </w:tcPr>
          <w:p w14:paraId="3C437608" w14:textId="0957099D" w:rsidR="00D62EA5" w:rsidRPr="003C439B" w:rsidRDefault="00D62EA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5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3D7" w:rsidRPr="00EF35B2" w14:paraId="3478D108" w14:textId="77777777" w:rsidTr="00D62EA5">
        <w:trPr>
          <w:tblHeader/>
        </w:trPr>
        <w:tc>
          <w:tcPr>
            <w:tcW w:w="2198" w:type="pct"/>
            <w:vAlign w:val="bottom"/>
          </w:tcPr>
          <w:p w14:paraId="62F51B55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7026815D" w14:textId="24409DE3" w:rsidR="00336131" w:rsidRPr="00336131" w:rsidRDefault="00AA107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30</w:t>
            </w:r>
            <w:r w:rsidR="00B41C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405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103DC5CC" w14:textId="77777777" w:rsidR="00336131" w:rsidRPr="0033613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2CD9E413" w14:textId="7431C54C" w:rsidR="00336131" w:rsidRPr="00336131" w:rsidRDefault="00AA107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31</w:t>
            </w:r>
            <w:r w:rsidR="00336131" w:rsidRPr="003361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6131" w:rsidRPr="0033613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E0F72E3" w14:textId="77777777" w:rsidR="00336131" w:rsidRPr="0033613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71B73AF7" w14:textId="5B0CB13A" w:rsidR="00336131" w:rsidRPr="00336131" w:rsidRDefault="00674050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D5E0108" w14:textId="77777777" w:rsidR="00336131" w:rsidRPr="0033613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3A5A4794" w14:textId="66951E24" w:rsidR="00336131" w:rsidRPr="00336131" w:rsidRDefault="00AA107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31</w:t>
            </w:r>
            <w:r w:rsidR="00336131" w:rsidRPr="003361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6131" w:rsidRPr="0033613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563D7" w:rsidRPr="00EF35B2" w14:paraId="1D0A6C61" w14:textId="77777777" w:rsidTr="00D62EA5">
        <w:trPr>
          <w:tblHeader/>
        </w:trPr>
        <w:tc>
          <w:tcPr>
            <w:tcW w:w="2198" w:type="pct"/>
            <w:vAlign w:val="bottom"/>
          </w:tcPr>
          <w:p w14:paraId="19F7F8B3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590CA7DE" w14:textId="649E4FB3" w:rsidR="00336131" w:rsidRPr="00336131" w:rsidRDefault="00AA1075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1075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5590DC5E" w14:textId="77777777" w:rsidR="00336131" w:rsidRPr="00336131" w:rsidRDefault="00336131" w:rsidP="00D62E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3162F17E" w14:textId="309018DC" w:rsidR="00336131" w:rsidRPr="00336131" w:rsidRDefault="00AA1075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1075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BD74577" w14:textId="77777777" w:rsidR="00336131" w:rsidRPr="00336131" w:rsidRDefault="00336131" w:rsidP="00D62E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4C90C623" w14:textId="32D52DD5" w:rsidR="00336131" w:rsidRPr="00336131" w:rsidRDefault="00AA1075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1075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90E19BC" w14:textId="77777777" w:rsidR="00336131" w:rsidRPr="00336131" w:rsidRDefault="00336131" w:rsidP="00D62E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5CFE2626" w14:textId="7BD7570B" w:rsidR="00336131" w:rsidRPr="00336131" w:rsidRDefault="00AA1075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1075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D62EA5" w:rsidRPr="00EF35B2" w14:paraId="4F80BC24" w14:textId="77777777" w:rsidTr="00D62EA5">
        <w:trPr>
          <w:tblHeader/>
        </w:trPr>
        <w:tc>
          <w:tcPr>
            <w:tcW w:w="2198" w:type="pct"/>
            <w:vAlign w:val="bottom"/>
          </w:tcPr>
          <w:p w14:paraId="07AED56F" w14:textId="77777777" w:rsidR="00D62EA5" w:rsidRPr="00EF35B2" w:rsidRDefault="00D62EA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2" w:type="pct"/>
            <w:gridSpan w:val="7"/>
            <w:shd w:val="clear" w:color="auto" w:fill="auto"/>
            <w:vAlign w:val="bottom"/>
          </w:tcPr>
          <w:p w14:paraId="266A1A53" w14:textId="1A8E9C47" w:rsidR="00D62EA5" w:rsidRPr="003C439B" w:rsidRDefault="00D62EA5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0C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563D7" w:rsidRPr="009213C1" w14:paraId="58E2C12B" w14:textId="77777777" w:rsidTr="00D563D7">
        <w:tc>
          <w:tcPr>
            <w:tcW w:w="2198" w:type="pct"/>
          </w:tcPr>
          <w:p w14:paraId="33EC8048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3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8" w:type="pct"/>
            <w:vAlign w:val="bottom"/>
          </w:tcPr>
          <w:p w14:paraId="13022918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" w:type="pct"/>
            <w:vAlign w:val="bottom"/>
          </w:tcPr>
          <w:p w14:paraId="54EF3683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after="0"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80B33A7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" w:type="pct"/>
            <w:vAlign w:val="bottom"/>
          </w:tcPr>
          <w:p w14:paraId="60C9755E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BA87FFA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" w:type="pct"/>
            <w:vAlign w:val="bottom"/>
          </w:tcPr>
          <w:p w14:paraId="7A4251B7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D45C6A6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563D7" w:rsidRPr="00EF35B2" w14:paraId="76A153AE" w14:textId="77777777" w:rsidTr="00D563D7">
        <w:tc>
          <w:tcPr>
            <w:tcW w:w="2198" w:type="pct"/>
          </w:tcPr>
          <w:p w14:paraId="0E1979EC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F35B2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28" w:type="pct"/>
            <w:vAlign w:val="bottom"/>
          </w:tcPr>
          <w:p w14:paraId="02670A69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" w:type="pct"/>
            <w:vAlign w:val="bottom"/>
          </w:tcPr>
          <w:p w14:paraId="4607100C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after="0"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7FF7528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" w:type="pct"/>
            <w:vAlign w:val="bottom"/>
          </w:tcPr>
          <w:p w14:paraId="3E3E2D03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251AFBE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  <w:vAlign w:val="bottom"/>
          </w:tcPr>
          <w:p w14:paraId="42CFFC31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00ABA7E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63D7" w:rsidRPr="00EF35B2" w14:paraId="15DD5795" w14:textId="77777777" w:rsidTr="00D563D7">
        <w:tc>
          <w:tcPr>
            <w:tcW w:w="2198" w:type="pct"/>
          </w:tcPr>
          <w:p w14:paraId="2614273C" w14:textId="7886921C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F35B2">
              <w:rPr>
                <w:rFonts w:ascii="Angsana New" w:hAnsi="Angsana New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28" w:type="pct"/>
            <w:vAlign w:val="bottom"/>
          </w:tcPr>
          <w:p w14:paraId="6E31E75C" w14:textId="2715264D" w:rsidR="00336131" w:rsidRPr="00EF35B2" w:rsidRDefault="00AE1D16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1D16">
              <w:rPr>
                <w:rFonts w:ascii="Angsana New" w:eastAsia="Times New Roman" w:hAnsi="Angsana New"/>
                <w:sz w:val="30"/>
                <w:szCs w:val="30"/>
              </w:rPr>
              <w:t>119</w:t>
            </w:r>
          </w:p>
        </w:tc>
        <w:tc>
          <w:tcPr>
            <w:tcW w:w="100" w:type="pct"/>
            <w:vAlign w:val="bottom"/>
          </w:tcPr>
          <w:p w14:paraId="0B85A7F7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18965CE" w14:textId="01F5289F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93</w:t>
            </w:r>
          </w:p>
        </w:tc>
        <w:tc>
          <w:tcPr>
            <w:tcW w:w="99" w:type="pct"/>
            <w:vAlign w:val="bottom"/>
          </w:tcPr>
          <w:p w14:paraId="2F1356B8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3F2A43E" w14:textId="43AB8E65" w:rsidR="00336131" w:rsidRPr="00EF35B2" w:rsidRDefault="00581E4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81E41">
              <w:rPr>
                <w:rFonts w:ascii="Angsana New" w:eastAsia="Times New Roman" w:hAnsi="Angsana New"/>
                <w:sz w:val="30"/>
                <w:szCs w:val="30"/>
              </w:rPr>
              <w:t>119</w:t>
            </w:r>
          </w:p>
        </w:tc>
        <w:tc>
          <w:tcPr>
            <w:tcW w:w="93" w:type="pct"/>
            <w:vAlign w:val="bottom"/>
          </w:tcPr>
          <w:p w14:paraId="5E93985E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F4930AD" w14:textId="18627F0E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84</w:t>
            </w:r>
          </w:p>
        </w:tc>
      </w:tr>
      <w:tr w:rsidR="00D563D7" w:rsidRPr="00EF35B2" w14:paraId="3F162D52" w14:textId="77777777" w:rsidTr="00D563D7">
        <w:tc>
          <w:tcPr>
            <w:tcW w:w="2198" w:type="pct"/>
          </w:tcPr>
          <w:p w14:paraId="6775B6D5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5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40310" w14:textId="54763D05" w:rsidR="00336131" w:rsidRPr="00EF35B2" w:rsidRDefault="00581E4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81E4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00" w:type="pct"/>
            <w:vAlign w:val="bottom"/>
          </w:tcPr>
          <w:p w14:paraId="1126560E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01761" w14:textId="44FEB699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99" w:type="pct"/>
            <w:vAlign w:val="bottom"/>
          </w:tcPr>
          <w:p w14:paraId="124D91DF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1E33D" w14:textId="15AAF62D" w:rsidR="00336131" w:rsidRPr="00EF35B2" w:rsidRDefault="00581E4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81E4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93" w:type="pct"/>
            <w:vAlign w:val="bottom"/>
          </w:tcPr>
          <w:p w14:paraId="28D78316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CBA5B" w14:textId="415BC80B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84</w:t>
            </w:r>
          </w:p>
        </w:tc>
      </w:tr>
      <w:tr w:rsidR="00D563D7" w:rsidRPr="00A645BC" w14:paraId="121159CC" w14:textId="77777777" w:rsidTr="003F0183">
        <w:tc>
          <w:tcPr>
            <w:tcW w:w="2198" w:type="pct"/>
          </w:tcPr>
          <w:p w14:paraId="50D56ACB" w14:textId="77777777" w:rsidR="00336131" w:rsidRPr="00A645BC" w:rsidRDefault="00336131" w:rsidP="00D62EA5">
            <w:pPr>
              <w:pStyle w:val="block"/>
              <w:spacing w:after="0" w:line="240" w:lineRule="auto"/>
              <w:ind w:left="110"/>
              <w:jc w:val="thaiDistribute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vAlign w:val="bottom"/>
          </w:tcPr>
          <w:p w14:paraId="266EDCF1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100" w:type="pct"/>
            <w:vAlign w:val="bottom"/>
          </w:tcPr>
          <w:p w14:paraId="061ED24F" w14:textId="77777777" w:rsidR="00336131" w:rsidRPr="00A645BC" w:rsidRDefault="00336131" w:rsidP="00D62EA5">
            <w:pPr>
              <w:pStyle w:val="block"/>
              <w:spacing w:after="0" w:line="240" w:lineRule="auto"/>
              <w:ind w:left="540"/>
              <w:rPr>
                <w:rFonts w:asciiTheme="majorBidi" w:hAnsiTheme="majorBidi" w:cstheme="majorBidi"/>
                <w:spacing w:val="-2"/>
                <w:sz w:val="20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6776E27C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99" w:type="pct"/>
            <w:vAlign w:val="bottom"/>
          </w:tcPr>
          <w:p w14:paraId="56DB9B51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540"/>
              <w:rPr>
                <w:rFonts w:asciiTheme="majorBidi" w:hAnsiTheme="majorBidi" w:cstheme="majorBidi"/>
                <w:spacing w:val="-2"/>
                <w:sz w:val="20"/>
                <w:lang w:val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vAlign w:val="bottom"/>
          </w:tcPr>
          <w:p w14:paraId="41E25E53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93" w:type="pct"/>
            <w:vAlign w:val="bottom"/>
          </w:tcPr>
          <w:p w14:paraId="24495F36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540"/>
              <w:rPr>
                <w:rFonts w:asciiTheme="majorBidi" w:hAnsiTheme="majorBidi" w:cstheme="majorBidi"/>
                <w:spacing w:val="-2"/>
                <w:sz w:val="20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2DD651EA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</w:tr>
      <w:tr w:rsidR="003F0183" w:rsidRPr="00A645BC" w14:paraId="06C6156F" w14:textId="77777777" w:rsidTr="003F0183">
        <w:tc>
          <w:tcPr>
            <w:tcW w:w="2198" w:type="pct"/>
          </w:tcPr>
          <w:p w14:paraId="1E8744EA" w14:textId="77777777" w:rsidR="003F0183" w:rsidRPr="00A645BC" w:rsidRDefault="003F0183" w:rsidP="00D62EA5">
            <w:pPr>
              <w:pStyle w:val="block"/>
              <w:spacing w:after="0" w:line="240" w:lineRule="auto"/>
              <w:ind w:left="110"/>
              <w:jc w:val="thaiDistribute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628" w:type="pct"/>
            <w:vAlign w:val="bottom"/>
          </w:tcPr>
          <w:p w14:paraId="466B8D17" w14:textId="77777777" w:rsidR="003F0183" w:rsidRPr="00A645BC" w:rsidRDefault="003F0183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100" w:type="pct"/>
            <w:vAlign w:val="bottom"/>
          </w:tcPr>
          <w:p w14:paraId="27107B28" w14:textId="77777777" w:rsidR="003F0183" w:rsidRPr="00A645BC" w:rsidRDefault="003F0183" w:rsidP="00D62EA5">
            <w:pPr>
              <w:pStyle w:val="block"/>
              <w:spacing w:after="0" w:line="240" w:lineRule="auto"/>
              <w:ind w:left="540"/>
              <w:rPr>
                <w:rFonts w:asciiTheme="majorBidi" w:hAnsiTheme="majorBidi" w:cstheme="majorBidi"/>
                <w:spacing w:val="-2"/>
                <w:sz w:val="20"/>
                <w:lang w:val="en-US"/>
              </w:rPr>
            </w:pPr>
          </w:p>
        </w:tc>
        <w:tc>
          <w:tcPr>
            <w:tcW w:w="627" w:type="pct"/>
            <w:vAlign w:val="bottom"/>
          </w:tcPr>
          <w:p w14:paraId="3E51722A" w14:textId="77777777" w:rsidR="003F0183" w:rsidRPr="00A645BC" w:rsidRDefault="003F0183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99" w:type="pct"/>
            <w:vAlign w:val="bottom"/>
          </w:tcPr>
          <w:p w14:paraId="55959DC8" w14:textId="77777777" w:rsidR="003F0183" w:rsidRPr="00A645BC" w:rsidRDefault="003F0183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540"/>
              <w:rPr>
                <w:rFonts w:asciiTheme="majorBidi" w:hAnsiTheme="majorBidi" w:cstheme="majorBidi"/>
                <w:spacing w:val="-2"/>
                <w:sz w:val="20"/>
                <w:lang w:val="en-US"/>
              </w:rPr>
            </w:pPr>
          </w:p>
        </w:tc>
        <w:tc>
          <w:tcPr>
            <w:tcW w:w="628" w:type="pct"/>
            <w:vAlign w:val="bottom"/>
          </w:tcPr>
          <w:p w14:paraId="67D2EA67" w14:textId="77777777" w:rsidR="003F0183" w:rsidRPr="00A645BC" w:rsidRDefault="003F0183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93" w:type="pct"/>
            <w:vAlign w:val="bottom"/>
          </w:tcPr>
          <w:p w14:paraId="21776F13" w14:textId="77777777" w:rsidR="003F0183" w:rsidRPr="00A645BC" w:rsidRDefault="003F0183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540"/>
              <w:rPr>
                <w:rFonts w:asciiTheme="majorBidi" w:hAnsiTheme="majorBidi" w:cstheme="majorBidi"/>
                <w:spacing w:val="-2"/>
                <w:sz w:val="20"/>
                <w:lang w:val="en-US"/>
              </w:rPr>
            </w:pPr>
          </w:p>
        </w:tc>
        <w:tc>
          <w:tcPr>
            <w:tcW w:w="627" w:type="pct"/>
            <w:vAlign w:val="bottom"/>
          </w:tcPr>
          <w:p w14:paraId="7DECF6D4" w14:textId="77777777" w:rsidR="003F0183" w:rsidRPr="00A645BC" w:rsidRDefault="003F0183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</w:tr>
      <w:tr w:rsidR="00D563D7" w:rsidRPr="009213C1" w14:paraId="596B4008" w14:textId="77777777" w:rsidTr="003F0183">
        <w:tc>
          <w:tcPr>
            <w:tcW w:w="2198" w:type="pct"/>
          </w:tcPr>
          <w:p w14:paraId="3EAEAE24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3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628" w:type="pct"/>
            <w:vAlign w:val="bottom"/>
          </w:tcPr>
          <w:p w14:paraId="4E5B7C69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" w:type="pct"/>
            <w:vAlign w:val="bottom"/>
          </w:tcPr>
          <w:p w14:paraId="26C0A01D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6CB3574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" w:type="pct"/>
            <w:vAlign w:val="bottom"/>
          </w:tcPr>
          <w:p w14:paraId="7CCE7077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6BD7075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" w:type="pct"/>
            <w:vAlign w:val="bottom"/>
          </w:tcPr>
          <w:p w14:paraId="7C8FE947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7F55283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704B4" w:rsidRPr="00EF35B2" w14:paraId="0C08E000" w14:textId="77777777" w:rsidTr="00622693">
        <w:tc>
          <w:tcPr>
            <w:tcW w:w="2198" w:type="pct"/>
          </w:tcPr>
          <w:p w14:paraId="24E1788E" w14:textId="4193581B" w:rsidR="000704B4" w:rsidRPr="0040185C" w:rsidRDefault="00267951" w:rsidP="00966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0185C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28" w:type="pct"/>
          </w:tcPr>
          <w:p w14:paraId="78DA9DC6" w14:textId="7F0E7631" w:rsidR="000704B4" w:rsidRPr="0040185C" w:rsidRDefault="00581E41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581E41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100" w:type="pct"/>
            <w:vAlign w:val="bottom"/>
          </w:tcPr>
          <w:p w14:paraId="75E3ABFD" w14:textId="77777777" w:rsidR="000704B4" w:rsidRPr="0040185C" w:rsidRDefault="000704B4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A49FAE0" w14:textId="08A51C69" w:rsidR="000704B4" w:rsidRPr="0040185C" w:rsidRDefault="000704B4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40185C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9" w:type="pct"/>
            <w:vAlign w:val="bottom"/>
          </w:tcPr>
          <w:p w14:paraId="432A47DB" w14:textId="77777777" w:rsidR="000704B4" w:rsidRPr="0040185C" w:rsidRDefault="000704B4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813664A" w14:textId="6F0B00C4" w:rsidR="000704B4" w:rsidRPr="0040185C" w:rsidRDefault="00581E41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581E41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93" w:type="pct"/>
            <w:vAlign w:val="bottom"/>
          </w:tcPr>
          <w:p w14:paraId="2B47F488" w14:textId="77777777" w:rsidR="000704B4" w:rsidRPr="0040185C" w:rsidRDefault="000704B4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27CE279" w14:textId="4B7A4AA0" w:rsidR="000704B4" w:rsidRPr="0040185C" w:rsidRDefault="000704B4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40185C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966B11" w:rsidRPr="00EF35B2" w14:paraId="1B709B23" w14:textId="77777777" w:rsidTr="00622693">
        <w:tc>
          <w:tcPr>
            <w:tcW w:w="2198" w:type="pct"/>
          </w:tcPr>
          <w:p w14:paraId="4B5155AC" w14:textId="77777777" w:rsidR="00966B11" w:rsidRPr="00EF35B2" w:rsidRDefault="00966B11" w:rsidP="00966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F35B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8" w:type="pct"/>
          </w:tcPr>
          <w:p w14:paraId="0A507A95" w14:textId="44966047" w:rsidR="00966B11" w:rsidRPr="00EF35B2" w:rsidRDefault="00AE1D16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E1D16">
              <w:rPr>
                <w:rFonts w:ascii="Angsana New" w:eastAsia="Times New Roman" w:hAnsi="Angsana New"/>
                <w:sz w:val="30"/>
                <w:szCs w:val="30"/>
              </w:rPr>
              <w:t>520</w:t>
            </w:r>
          </w:p>
        </w:tc>
        <w:tc>
          <w:tcPr>
            <w:tcW w:w="100" w:type="pct"/>
            <w:vAlign w:val="bottom"/>
          </w:tcPr>
          <w:p w14:paraId="4C7B6A77" w14:textId="77777777" w:rsidR="00966B11" w:rsidRPr="00EF35B2" w:rsidRDefault="00966B11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5B023E2" w14:textId="37CDEB8E" w:rsidR="00966B11" w:rsidRPr="00EF35B2" w:rsidRDefault="00AA1075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24</w:t>
            </w:r>
          </w:p>
        </w:tc>
        <w:tc>
          <w:tcPr>
            <w:tcW w:w="99" w:type="pct"/>
            <w:vAlign w:val="bottom"/>
          </w:tcPr>
          <w:p w14:paraId="415D67F9" w14:textId="77777777" w:rsidR="00966B11" w:rsidRPr="00EF35B2" w:rsidRDefault="00966B11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76A9140" w14:textId="1043CAC5" w:rsidR="00966B11" w:rsidRPr="00EF35B2" w:rsidRDefault="00AE1D16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1D16">
              <w:rPr>
                <w:rFonts w:ascii="Angsana New" w:eastAsia="Times New Roman" w:hAnsi="Angsana New"/>
                <w:sz w:val="30"/>
                <w:szCs w:val="30"/>
              </w:rPr>
              <w:t>520</w:t>
            </w:r>
          </w:p>
        </w:tc>
        <w:tc>
          <w:tcPr>
            <w:tcW w:w="93" w:type="pct"/>
            <w:vAlign w:val="bottom"/>
          </w:tcPr>
          <w:p w14:paraId="0E531D45" w14:textId="77777777" w:rsidR="00966B11" w:rsidRPr="00EF35B2" w:rsidRDefault="00966B11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5968B74" w14:textId="35111633" w:rsidR="00966B11" w:rsidRPr="00EF35B2" w:rsidRDefault="00AA1075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24</w:t>
            </w:r>
          </w:p>
        </w:tc>
      </w:tr>
      <w:tr w:rsidR="00966B11" w:rsidRPr="00EF35B2" w14:paraId="6BB7762A" w14:textId="77777777" w:rsidTr="00622693">
        <w:tc>
          <w:tcPr>
            <w:tcW w:w="2198" w:type="pct"/>
            <w:shd w:val="clear" w:color="auto" w:fill="auto"/>
          </w:tcPr>
          <w:p w14:paraId="49FC57D2" w14:textId="77777777" w:rsidR="00966B11" w:rsidRPr="00EF35B2" w:rsidRDefault="00966B11" w:rsidP="00966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F35B2">
              <w:rPr>
                <w:rFonts w:ascii="Angsana New" w:hAnsi="Angsana New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28" w:type="pct"/>
            <w:shd w:val="clear" w:color="auto" w:fill="auto"/>
          </w:tcPr>
          <w:p w14:paraId="70C1DF6A" w14:textId="44F933E2" w:rsidR="00966B11" w:rsidRPr="00EF35B2" w:rsidRDefault="00AE1D16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E1D16">
              <w:rPr>
                <w:rFonts w:ascii="Angsana New" w:eastAsia="Times New Roman" w:hAnsi="Angsana New"/>
                <w:sz w:val="30"/>
                <w:szCs w:val="30"/>
              </w:rPr>
              <w:t>21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58A4D453" w14:textId="77777777" w:rsidR="00966B11" w:rsidRPr="00EF35B2" w:rsidRDefault="00966B11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467266DE" w14:textId="3296CF3F" w:rsidR="00966B11" w:rsidRPr="00EF35B2" w:rsidRDefault="00AA1075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30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2DE13003" w14:textId="77777777" w:rsidR="00966B11" w:rsidRPr="00EF35B2" w:rsidRDefault="00966B11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2FBA301" w14:textId="565352EF" w:rsidR="00966B11" w:rsidRPr="00EF35B2" w:rsidRDefault="00AE1D16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E1D16">
              <w:rPr>
                <w:rFonts w:ascii="Angsana New" w:eastAsia="Times New Roman" w:hAnsi="Angsana New"/>
                <w:sz w:val="30"/>
                <w:szCs w:val="30"/>
              </w:rPr>
              <w:t>20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7AA934E0" w14:textId="77777777" w:rsidR="00966B11" w:rsidRPr="00EF35B2" w:rsidRDefault="00966B11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485E7B92" w14:textId="3CD0CF8B" w:rsidR="00966B11" w:rsidRPr="00EF35B2" w:rsidRDefault="00AA1075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22</w:t>
            </w:r>
          </w:p>
        </w:tc>
      </w:tr>
      <w:tr w:rsidR="00D563D7" w:rsidRPr="00EF35B2" w14:paraId="45FB9774" w14:textId="77777777" w:rsidTr="00D563D7">
        <w:tc>
          <w:tcPr>
            <w:tcW w:w="2198" w:type="pct"/>
          </w:tcPr>
          <w:p w14:paraId="783D1933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5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CA1C0" w14:textId="337E9464" w:rsidR="00336131" w:rsidRPr="00EF35B2" w:rsidRDefault="00AE1D16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1D1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54</w:t>
            </w:r>
            <w:r w:rsidR="000704B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0" w:type="pct"/>
            <w:vAlign w:val="bottom"/>
          </w:tcPr>
          <w:p w14:paraId="28D63611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4F28F" w14:textId="28A6497D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99" w:type="pct"/>
            <w:vAlign w:val="bottom"/>
          </w:tcPr>
          <w:p w14:paraId="363A1D42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1477D" w14:textId="621626C0" w:rsidR="00336131" w:rsidRPr="00EF35B2" w:rsidRDefault="00AE1D16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1D1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54</w:t>
            </w:r>
            <w:r w:rsidR="000704B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3" w:type="pct"/>
            <w:vAlign w:val="bottom"/>
          </w:tcPr>
          <w:p w14:paraId="70A0706E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62D10" w14:textId="1B986F68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46</w:t>
            </w:r>
          </w:p>
        </w:tc>
      </w:tr>
    </w:tbl>
    <w:p w14:paraId="6151B8CC" w14:textId="77777777" w:rsidR="006E1E4D" w:rsidRPr="001B77DB" w:rsidRDefault="006E1E4D" w:rsidP="001B77D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lang w:val="en-US"/>
        </w:rPr>
      </w:pPr>
    </w:p>
    <w:p w14:paraId="5DC6A27D" w14:textId="284D1EB9" w:rsidR="00CF48BF" w:rsidRPr="00AE1D16" w:rsidRDefault="00E1499B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B26AF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สัญญาซื้อสาธารณูปการและบริการอื่นๆ ที่มีปริมาณซื้อขั้นต่ำ</w:t>
      </w:r>
    </w:p>
    <w:p w14:paraId="54103D7A" w14:textId="77777777" w:rsidR="00B272A2" w:rsidRPr="001B77DB" w:rsidRDefault="00B272A2" w:rsidP="001B77D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lang w:val="en-US"/>
        </w:rPr>
      </w:pPr>
    </w:p>
    <w:p w14:paraId="2E3FB7FA" w14:textId="588ECF64" w:rsidR="000D243E" w:rsidRDefault="00E1499B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AA1075" w:rsidRPr="00AA1075">
        <w:rPr>
          <w:rFonts w:asciiTheme="majorBidi" w:hAnsiTheme="majorBidi" w:cstheme="majorBidi"/>
          <w:sz w:val="30"/>
          <w:szCs w:val="30"/>
        </w:rPr>
        <w:t>1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ฉบับกับกิจการแห่งหนึ่ง สัญญามีระยะเวลาตั้งแต่</w:t>
      </w:r>
      <w:r w:rsidR="009774A5" w:rsidRPr="00B26AFD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1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AA1075">
        <w:rPr>
          <w:rFonts w:asciiTheme="majorBidi" w:hAnsiTheme="majorBidi" w:cstheme="majorBidi"/>
          <w:sz w:val="30"/>
          <w:szCs w:val="30"/>
        </w:rPr>
        <w:t>2550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ถึง</w:t>
      </w:r>
      <w:r w:rsidR="009774A5" w:rsidRPr="00B26AFD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</w:t>
      </w:r>
      <w:r w:rsidR="008F25B0">
        <w:rPr>
          <w:rFonts w:asciiTheme="majorBidi" w:hAnsiTheme="majorBidi" w:cstheme="majorBidi"/>
          <w:sz w:val="30"/>
          <w:szCs w:val="30"/>
        </w:rPr>
        <w:t>70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="003D71B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1E48BA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30</w:t>
      </w:r>
      <w:r w:rsidR="003D71B5" w:rsidRPr="001E48B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732D9">
        <w:rPr>
          <w:rFonts w:asciiTheme="majorBidi" w:hAnsiTheme="majorBidi"/>
          <w:sz w:val="30"/>
          <w:szCs w:val="30"/>
          <w:cs/>
          <w:lang w:val="en-GB"/>
        </w:rPr>
        <w:t>กันยายน</w:t>
      </w:r>
      <w:r w:rsidR="003D71B5" w:rsidRPr="001E48B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="003D71B5" w:rsidRPr="001E48B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1E48BA">
        <w:rPr>
          <w:rFonts w:asciiTheme="majorBidi" w:hAnsiTheme="majorBidi"/>
          <w:sz w:val="30"/>
          <w:szCs w:val="30"/>
          <w:cs/>
          <w:lang w:val="en-GB"/>
        </w:rPr>
        <w:t>บริษัทมีภาระผูกพันคงเหลือเป็นจำนวนเงินรวม</w:t>
      </w:r>
      <w:r w:rsidR="003D71B5" w:rsidRPr="00066D7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8F25B0">
        <w:rPr>
          <w:rFonts w:asciiTheme="majorBidi" w:hAnsiTheme="majorBidi" w:cstheme="majorBidi"/>
          <w:sz w:val="30"/>
          <w:szCs w:val="30"/>
        </w:rPr>
        <w:t>40.14</w:t>
      </w:r>
      <w:r w:rsidR="003D71B5" w:rsidRPr="001E48B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1E48BA">
        <w:rPr>
          <w:rFonts w:asciiTheme="majorBidi" w:hAnsiTheme="majorBidi"/>
          <w:sz w:val="30"/>
          <w:szCs w:val="30"/>
          <w:cs/>
          <w:lang w:val="en-GB"/>
        </w:rPr>
        <w:t>ล้านบาท</w:t>
      </w:r>
      <w:r w:rsidR="00343DB5">
        <w:rPr>
          <w:rFonts w:asciiTheme="majorBidi" w:hAnsiTheme="majorBidi"/>
          <w:sz w:val="30"/>
          <w:szCs w:val="30"/>
          <w:cs/>
          <w:lang w:val="en-GB"/>
        </w:rPr>
        <w:t xml:space="preserve"> ภายใต้สัญญาดังกล่าว</w:t>
      </w:r>
      <w:r w:rsidR="003D71B5" w:rsidRPr="003D71B5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="00AA1075" w:rsidRPr="00AA107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D71B5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0165B5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AA1075" w:rsidRPr="00AA107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3D71B5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AA1075" w:rsidRPr="00AA107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175EC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AA1075" w:rsidRPr="00AA1075">
        <w:rPr>
          <w:rFonts w:asciiTheme="majorBidi" w:hAnsiTheme="majorBidi" w:cstheme="majorBidi"/>
          <w:i/>
          <w:iCs/>
          <w:sz w:val="30"/>
          <w:szCs w:val="30"/>
        </w:rPr>
        <w:t>50</w:t>
      </w:r>
      <w:r w:rsidR="003D71B5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0165B5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="003D71B5" w:rsidRPr="003D71B5">
        <w:rPr>
          <w:rFonts w:asciiTheme="majorBidi" w:hAnsiTheme="majorBidi"/>
          <w:sz w:val="30"/>
          <w:szCs w:val="30"/>
          <w:cs/>
          <w:lang w:val="en-GB"/>
        </w:rPr>
        <w:t>)</w:t>
      </w:r>
      <w:r w:rsidR="00A94267">
        <w:rPr>
          <w:rFonts w:asciiTheme="majorBidi" w:hAnsiTheme="majorBidi"/>
          <w:sz w:val="30"/>
          <w:szCs w:val="30"/>
          <w:lang w:val="en-GB"/>
        </w:rPr>
        <w:tab/>
      </w:r>
    </w:p>
    <w:p w14:paraId="70100E59" w14:textId="77777777" w:rsidR="008F25B0" w:rsidRPr="00B26AFD" w:rsidRDefault="008F25B0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13C88D2" w14:textId="77777777" w:rsidR="00E541AD" w:rsidRPr="00E541AD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F6779C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ประมาณการหนี้สินและหนี้สินที่อาจเกิดขึ้น</w:t>
      </w:r>
    </w:p>
    <w:p w14:paraId="4A59C0F2" w14:textId="77777777" w:rsidR="00E541AD" w:rsidRPr="00E541AD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704BE9E4" w14:textId="77777777" w:rsidR="00E541AD" w:rsidRPr="00E541AD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E541AD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ค่าใช้จ่ายจากความเสียหายของวัตถุดิบคงคลังและคดีความที่เกี่ยวข้อง</w:t>
      </w:r>
    </w:p>
    <w:p w14:paraId="2B58B1D6" w14:textId="77777777" w:rsidR="00E541AD" w:rsidRPr="00E541AD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04AB28B3" w14:textId="639F409A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 w:rsidRPr="0055390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 w:rsidR="00AA1075" w:rsidRPr="00553900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 </w:t>
      </w:r>
      <w:r w:rsidR="00AA1075" w:rsidRPr="00AA1075">
        <w:rPr>
          <w:rFonts w:asciiTheme="majorBidi" w:hAnsiTheme="majorBidi" w:cstheme="majorBidi"/>
          <w:sz w:val="30"/>
          <w:szCs w:val="30"/>
        </w:rPr>
        <w:t>2561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35451938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5565387" w14:textId="33034C8B" w:rsidR="00E541AD" w:rsidRPr="00E541AD" w:rsidRDefault="00E541AD" w:rsidP="008F2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2BCF191E" w14:textId="5824F8E1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เป็นจำนวนเงินรวม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,</w:t>
      </w:r>
      <w:r w:rsidR="00AA1075" w:rsidRPr="00AA1075">
        <w:rPr>
          <w:rFonts w:asciiTheme="majorBidi" w:hAnsiTheme="majorBidi" w:cstheme="majorBidi"/>
          <w:sz w:val="30"/>
          <w:szCs w:val="30"/>
        </w:rPr>
        <w:t>004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43035AC8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BE7E0C" w14:textId="4EB8E88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="00AA1075" w:rsidRPr="00AA1075">
        <w:rPr>
          <w:rFonts w:asciiTheme="majorBidi" w:hAnsiTheme="majorBidi" w:cstheme="majorBidi"/>
          <w:sz w:val="30"/>
          <w:szCs w:val="30"/>
        </w:rPr>
        <w:t>2562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บริษัทได้รับมอบคืนวัตถุดิบค้างส่งจากคู่ค้าที่ได้ตกลงกันในสัญญาประนีประนอม จำนวน </w:t>
      </w:r>
      <w:r w:rsidR="00AA1075" w:rsidRPr="00AA1075">
        <w:rPr>
          <w:rFonts w:asciiTheme="majorBidi" w:hAnsiTheme="majorBidi" w:cstheme="majorBidi"/>
          <w:sz w:val="30"/>
          <w:szCs w:val="30"/>
        </w:rPr>
        <w:t>16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และมีการจดทะเบียนจำนองที่ดินให้แก่บริษัท โดยมีมูลค่ายุติธรรมประมาณ </w:t>
      </w:r>
      <w:r w:rsidR="00AA1075" w:rsidRPr="00AA1075">
        <w:rPr>
          <w:rFonts w:asciiTheme="majorBidi" w:hAnsiTheme="majorBidi" w:cstheme="majorBidi"/>
          <w:sz w:val="30"/>
          <w:szCs w:val="30"/>
        </w:rPr>
        <w:t>217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บริษัทจึงได้มีการทบทวน</w:t>
      </w:r>
      <w:r w:rsidRPr="0055390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สำรองค่าใช้จ่ายจากความเสียหายของวัตถุดิบคงคลังและได้บันทึกการกลับรายการสำรองดังกล่าวจำนวน </w:t>
      </w:r>
      <w:r w:rsidR="00AA1075" w:rsidRPr="00553900">
        <w:rPr>
          <w:rFonts w:asciiTheme="majorBidi" w:hAnsiTheme="majorBidi" w:cstheme="majorBidi"/>
          <w:spacing w:val="-4"/>
          <w:sz w:val="30"/>
          <w:szCs w:val="30"/>
        </w:rPr>
        <w:t>233</w:t>
      </w:r>
      <w:r w:rsidRPr="0055390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ล้านบาท</w:t>
      </w:r>
    </w:p>
    <w:p w14:paraId="10F698EF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8539A5" w14:textId="7800FBE2" w:rsidR="00E541AD" w:rsidRPr="00E541AD" w:rsidRDefault="00E541A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นอกจากนี้ 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23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และคู่ค้าของบริษัทจำนวน </w:t>
      </w:r>
      <w:r w:rsidR="00AA1075" w:rsidRPr="00AA1075">
        <w:rPr>
          <w:rFonts w:asciiTheme="majorBidi" w:hAnsiTheme="majorBidi" w:cstheme="majorBidi"/>
          <w:sz w:val="30"/>
          <w:szCs w:val="30"/>
        </w:rPr>
        <w:t>9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รวมทั้งสิ้น </w:t>
      </w:r>
      <w:r w:rsidR="00AA1075" w:rsidRPr="00AA1075">
        <w:rPr>
          <w:rFonts w:asciiTheme="majorBidi" w:hAnsiTheme="majorBidi" w:cstheme="majorBidi"/>
          <w:sz w:val="30"/>
          <w:szCs w:val="30"/>
        </w:rPr>
        <w:t>11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111E9BB4" w14:textId="09D59D11" w:rsidR="00553900" w:rsidRDefault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7C0168B2" w14:textId="3262BDF8" w:rsidR="00E541AD" w:rsidRPr="00442CA1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442CA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คดีแพ่งเกี่ยวกับการโอนสิทธิการรับชำระเงินค่าวัตถุดิบ</w:t>
      </w:r>
    </w:p>
    <w:p w14:paraId="5D1A7B4F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E24F44" w14:textId="40E2992E" w:rsidR="00E541AD" w:rsidRPr="00E541AD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18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2560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 อนัตตา กรีน จำกัด ต่อมาเปลี่ยนชื่อเป็น บริษัท ไทย ไบโอ อินโนเวชั่น จำกัด (“อนัตตา”) บริษัท และบริษัท เอเชีย แคปปิตอล กรุ๊ป จำกัด (มหาชน) (“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ACAP”)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ได้ทำบันทึกความเข้าใจ </w:t>
      </w:r>
      <w:r w:rsidR="00AA1075" w:rsidRPr="00AA1075">
        <w:rPr>
          <w:rFonts w:asciiTheme="majorBidi" w:hAnsiTheme="majorBidi" w:cstheme="majorBidi"/>
          <w:sz w:val="30"/>
          <w:szCs w:val="30"/>
        </w:rPr>
        <w:t>3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ฝ่าย โดยอนัตตามีหน้าที่เป็นผู้จัดหาน้ำมันปาล์มส่งจำหน่ายให้แก่บริษัท และ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และโอนสิทธิการรับเงิน</w:t>
      </w:r>
      <w:r w:rsidR="00553900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ค่าวัตถุดิบให้แก่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พร้อมกับแจ้งการโอนสิทธิการรับเงินให้บริษัททราบ และบริษัทได้ให้ความยินยอมใน</w:t>
      </w:r>
      <w:r w:rsidR="00553900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การโอนสิทธิเรียกร้องดังกล่าว</w:t>
      </w:r>
    </w:p>
    <w:p w14:paraId="6007B3E0" w14:textId="77777777" w:rsidR="00E541AD" w:rsidRPr="00E541AD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311A21E" w14:textId="7BDA780F" w:rsidR="00E541AD" w:rsidRPr="00E541AD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ในช่วงไตรมาส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 </w:t>
      </w:r>
      <w:r w:rsidR="00AA1075" w:rsidRPr="00AA1075">
        <w:rPr>
          <w:rFonts w:asciiTheme="majorBidi" w:hAnsiTheme="majorBidi" w:cstheme="majorBidi"/>
          <w:sz w:val="30"/>
          <w:szCs w:val="30"/>
        </w:rPr>
        <w:t>2561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ที่บริษัทได้มีการแจ้งข่าวปัญหาวัตถุดิบคงคลังต่อตลาดหลักทรัพย์แห่งประเทศไทย</w:t>
      </w:r>
      <w:r w:rsidR="00553900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ในเวลาเดียวกัน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เรียกร้องให้บริษัทชำระค่าวัตถุดิบที่ซื้อขายกับอนัตตาภายใต้การโอนสิทธิการรับชำระเงินค่าวัตถุดิบรวม </w:t>
      </w:r>
      <w:r w:rsidR="00AA1075" w:rsidRPr="00AA1075">
        <w:rPr>
          <w:rFonts w:asciiTheme="majorBidi" w:hAnsiTheme="majorBidi" w:cstheme="majorBidi"/>
          <w:sz w:val="30"/>
          <w:szCs w:val="30"/>
        </w:rPr>
        <w:t>11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รายการ ซึ่งบริษัทได้พิจารณาเอกสารที่ได้รับมาและได้ชี้แจงกับ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ว่าเป็นเอกสารที่ไม่อยู่ในระบบของบริษัทและไม่พบหลักฐานการส่งมอบวัตถุดิบจากอนัตตาตามที่ระบุในเอกสารดังกล่าว</w:t>
      </w:r>
    </w:p>
    <w:p w14:paraId="56851D28" w14:textId="62F73CE3" w:rsid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1E7B4A5" w14:textId="77777777" w:rsidR="0071704B" w:rsidRPr="00E541AD" w:rsidRDefault="0071704B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BBC7394" w14:textId="3249DEFA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ต่อมา 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20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2561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 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ได้ยื่นฟ้องคดีต่อศาลแพ่ง เพื่อเรียกร้องให้อนัตตา และบริษัทร่วมกันชดใช้ค่าเสียหายรวมเป็นจำนวนเงินทั้งสิ้น </w:t>
      </w:r>
      <w:r w:rsidR="00AA1075" w:rsidRPr="00AA1075">
        <w:rPr>
          <w:rFonts w:asciiTheme="majorBidi" w:hAnsiTheme="majorBidi" w:cstheme="majorBidi"/>
          <w:sz w:val="30"/>
          <w:szCs w:val="30"/>
        </w:rPr>
        <w:t>324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AA1075">
        <w:rPr>
          <w:rFonts w:asciiTheme="majorBidi" w:hAnsiTheme="majorBidi" w:cstheme="majorBidi"/>
          <w:sz w:val="30"/>
          <w:szCs w:val="30"/>
        </w:rPr>
        <w:t>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และดอกเบี้ยร้อยละ </w:t>
      </w:r>
      <w:r w:rsidR="00AA1075" w:rsidRPr="00AA1075">
        <w:rPr>
          <w:rFonts w:asciiTheme="majorBidi" w:hAnsiTheme="majorBidi" w:cstheme="majorBidi"/>
          <w:sz w:val="30"/>
          <w:szCs w:val="30"/>
        </w:rPr>
        <w:t>15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ซึ่งที่ปรึกษากฎหมายของบริษัทได้พิจารณาข้อเท็จจริงและหลักฐานที่เกี่ยวข้องแล้วเห็นว่า บริษัทไม่ต้องรับผิดตามฟ้อง บริษัทจึงได้แต่งตั้งทนายความและยื่นคำให้การต่อสู้คดี</w:t>
      </w:r>
    </w:p>
    <w:p w14:paraId="17AAE2C3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1CA1F32" w14:textId="26EDBDAC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10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AA1075">
        <w:rPr>
          <w:rFonts w:asciiTheme="majorBidi" w:hAnsiTheme="majorBidi" w:cstheme="majorBidi"/>
          <w:sz w:val="30"/>
          <w:szCs w:val="30"/>
        </w:rPr>
        <w:t>2563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ศาลชั้นต้นได้พิพากษาให้บริษัทชดใช้ค่าเสียหายให้กับ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 w:rsidR="00AA1075" w:rsidRPr="00AA1075">
        <w:rPr>
          <w:rFonts w:asciiTheme="majorBidi" w:hAnsiTheme="majorBidi" w:cstheme="majorBidi"/>
          <w:sz w:val="30"/>
          <w:szCs w:val="30"/>
        </w:rPr>
        <w:t>289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AA1075">
        <w:rPr>
          <w:rFonts w:asciiTheme="majorBidi" w:hAnsiTheme="majorBidi" w:cstheme="majorBidi"/>
          <w:sz w:val="30"/>
          <w:szCs w:val="30"/>
        </w:rPr>
        <w:t>56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AA1075">
        <w:rPr>
          <w:rFonts w:asciiTheme="majorBidi" w:hAnsiTheme="majorBidi" w:cstheme="majorBidi"/>
          <w:sz w:val="30"/>
          <w:szCs w:val="30"/>
        </w:rPr>
        <w:t>15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นับแต่วันผิดนัดจนกว่าจะชำระเสร็จสิ้น หากบริษัทไม่ชำระหนี้ดังกล่าวให้ครบถ้วน ให้อนัตตาชำระหนี้ส่วนที่เหลือแก่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ทั้งนี้ บริษัทได้ยื่นอุทธรณ์ตามกฎหมายเมื่อวันที่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25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AA1075">
        <w:rPr>
          <w:rFonts w:asciiTheme="majorBidi" w:hAnsiTheme="majorBidi" w:cstheme="majorBidi"/>
          <w:sz w:val="30"/>
          <w:szCs w:val="30"/>
        </w:rPr>
        <w:t>2563</w:t>
      </w:r>
    </w:p>
    <w:p w14:paraId="121B782A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D52E47B" w14:textId="77777777" w:rsidR="00791705" w:rsidRDefault="00E541A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20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ศาลอุทธรณ์ได้พิพากษายืนตามศาลชั้นต้น อย่างไรก็ตาม บริษัทยังไม่เห็นพ้องกับ</w:t>
      </w:r>
      <w:r w:rsidR="00F36EBC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คำพิพากษาของศาลอุทธรณ์ และได้ยื่นขออนุญาตฎีกาต่อศาลฎีกาเมื่อวันที่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9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ซึ่งบริษัทมีความเชื่อว่าข้อต่อสู้ทั้งในข้อเท็จจริง ข้อกฎหมาย และการใช้สิทธิทางศาลโดยสุจริต ผลที่สุดศาลฎีกาจะพิจารณาพยานหลักฐานในคดีและพิพากษาให้บริษัทไม่ต้องรับผิดชำระหนี้ตามคำพิพากษาของศาลชั้นต้นและศาลอุทธรณ์ ทั้งนี้ เพราะมีหลักฐานชัดเจนว่า ไม่มีการซื้อขายดังกล่าวและไม่มีการส่งมอบสินค้าให้แก่บริษัทแต่อย่างใด</w:t>
      </w:r>
    </w:p>
    <w:p w14:paraId="0C012D2D" w14:textId="77777777" w:rsidR="00791705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E455A1" w14:textId="7B29EF2E" w:rsidR="00791705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791705">
        <w:rPr>
          <w:rFonts w:asciiTheme="majorBidi" w:hAnsiTheme="majorBidi"/>
          <w:sz w:val="30"/>
          <w:szCs w:val="30"/>
          <w:cs/>
          <w:lang w:val="en-GB"/>
        </w:rPr>
        <w:t xml:space="preserve">บริษัทมีพยานหลักฐานของกรมการค้าภายใน กระทรวงพาณิชย์และบุคคลภายนอกที่บริษัทได้นำสืบในชั้นพิจารณาของศาลชั้นต้น รวมถึงพยานหลักฐานสำคัญที่บริษัทได้ยื่นเสนอเพิ่มเติมในชั้นพิจารณาของศาลอุทธรณ์ ซึ่งเกี่ยวข้องกับประเด็นแห่งคดีโดยตรง โดยพยานหลักฐานใหม่ได้ถูกรวบรวมและจัดทำขึ้นจากการสอบสวนโดยพนักงานสอบสวนในคดีอาญา หลังจากศาลชั้นต้นมีคำพิพากษาแล้ว  </w:t>
      </w:r>
    </w:p>
    <w:p w14:paraId="12C9AA34" w14:textId="77777777" w:rsidR="00791705" w:rsidRPr="00E541AD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0ADA971" w14:textId="2B9EE324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36EB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บริษัทเชื่อว่าเป็นพยานหลักฐานที่มีน้ำหนักมั่นคงที่จะทำให้ศาลฎีการับฟังได้ว่า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โดยมีอดีตพนักงานของบริษัทให้ความช่วยเหลือแก่อนัตตา  </w:t>
      </w:r>
      <w:r w:rsidR="004B3693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รวมถึงหลักฐานที่ </w:t>
      </w:r>
      <w:r w:rsidR="004B3693">
        <w:rPr>
          <w:rFonts w:asciiTheme="majorBidi" w:hAnsiTheme="majorBidi" w:cstheme="majorBidi"/>
          <w:sz w:val="30"/>
          <w:szCs w:val="30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นำมา</w:t>
      </w:r>
      <w:r w:rsidR="004B3693">
        <w:rPr>
          <w:rFonts w:asciiTheme="majorBidi" w:hAnsiTheme="majorBidi" w:cstheme="majorBidi"/>
          <w:sz w:val="30"/>
          <w:szCs w:val="30"/>
          <w:cs/>
          <w:lang w:val="en-GB"/>
        </w:rPr>
        <w:t>ใช้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ในการฟ้องเอาผิดกับบริษัท เป็นการกระทำที่ไม่สุจริตและไม่ชอบด้วยกฎหมาย ซึ่งสอดคล้องกับข้อเท็จจริงที่ ก.ล.ต. ตรวจสอบพบการกระทำการทุจริตเกี่ยวกับการบริหารวัตถุดิบคงคลัง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ซึ่งเข้าข่ายเป็นความผิดตามพระราชบัญญัติหลักทรัพย์และตลาดหลักทรัพย์ พ.ศ. </w:t>
      </w:r>
      <w:r w:rsidR="00AA1075" w:rsidRPr="00AA1075">
        <w:rPr>
          <w:rFonts w:asciiTheme="majorBidi" w:hAnsiTheme="majorBidi" w:cstheme="majorBidi"/>
          <w:sz w:val="30"/>
          <w:szCs w:val="30"/>
        </w:rPr>
        <w:t>2535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36EBC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จึงได้กล่าวโทษให้ดำเนินคดีอาญาเอาผิดกับบุคคลดังกล่าว ซึ่งพนักงานสอบสวนได้มีการสั่งฟ้องคดีอาญาบางคดีและส่งสำนวนการสอบสวนให้พนักงานอัยการแล้ว ดังนั้น บริษัทเชื่อว่า บริษัทไม่มีหนี้ที่จะต้องรับผิดต่อ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ตามสัญญาที่เกิดจากการกระทำที่ไม่สุจริตและไม่ชอบด้วยกฎหมาย อย่างไรก็ตาม บริษัทได้ตั้งสำรองความเสียหายจากคดีดังกล่าว จำนวน </w:t>
      </w:r>
      <w:r w:rsidR="00AA1075" w:rsidRPr="00AA1075">
        <w:rPr>
          <w:rFonts w:asciiTheme="majorBidi" w:hAnsiTheme="majorBidi" w:cstheme="majorBidi"/>
          <w:sz w:val="30"/>
          <w:szCs w:val="30"/>
        </w:rPr>
        <w:t>444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ล้านบาทในปี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</w:p>
    <w:p w14:paraId="2149F399" w14:textId="7109F228" w:rsid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59BEF08" w14:textId="77777777" w:rsidR="0071704B" w:rsidRPr="00E541AD" w:rsidRDefault="0071704B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D12FA1E" w14:textId="62B554A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เจ้าพนักงานบังคับคดีตามคำร้องขอของ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ได้มีคำสั่งอายัดเงินฝากบัญชีธนาคารของบริษัท ซึ่งบริษัทได้ยื่นคำร้องขอถอนการบังคับคดีดังกล่าวต่อศาลแพ่ง </w:t>
      </w:r>
      <w:r w:rsidR="00DE2B2D">
        <w:rPr>
          <w:rFonts w:asciiTheme="majorBidi" w:hAnsiTheme="majorBidi" w:cstheme="majorBidi"/>
          <w:sz w:val="30"/>
          <w:szCs w:val="30"/>
          <w:cs/>
          <w:lang w:val="en-GB"/>
        </w:rPr>
        <w:t>ต่อมา</w:t>
      </w:r>
      <w:r w:rsidR="00E2467A" w:rsidRPr="00E2467A"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 w:rsidR="008A656B" w:rsidRPr="008A656B">
        <w:rPr>
          <w:rFonts w:asciiTheme="majorBidi" w:hAnsiTheme="majorBidi"/>
          <w:sz w:val="30"/>
          <w:szCs w:val="30"/>
        </w:rPr>
        <w:t>17</w:t>
      </w:r>
      <w:r w:rsidR="00E2467A" w:rsidRPr="00E2467A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8A656B" w:rsidRPr="008A656B">
        <w:rPr>
          <w:rFonts w:asciiTheme="majorBidi" w:hAnsiTheme="majorBidi"/>
          <w:sz w:val="30"/>
          <w:szCs w:val="30"/>
        </w:rPr>
        <w:t>2565</w:t>
      </w:r>
      <w:r w:rsidR="00E2467A" w:rsidRPr="00E2467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ศาลแพ่งได้ไต่สวนคำร้องและมีคำสั่งอนุญาตให้ถอนการอายัดเงินฝากของบริษัท </w:t>
      </w:r>
      <w:r w:rsidR="00DE2B2D">
        <w:rPr>
          <w:rFonts w:asciiTheme="majorBidi" w:hAnsiTheme="majorBidi" w:cstheme="majorBidi"/>
          <w:sz w:val="30"/>
          <w:szCs w:val="30"/>
          <w:cs/>
          <w:lang w:val="en-GB"/>
        </w:rPr>
        <w:t>และให้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บริษัทนำหนังสือสัญญาค้ำประกันของธนา</w:t>
      </w:r>
      <w:r w:rsidRPr="00F36EBC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คารวงเงิน </w:t>
      </w:r>
      <w:r w:rsidR="00AA1075" w:rsidRPr="00F36EBC">
        <w:rPr>
          <w:rFonts w:asciiTheme="majorBidi" w:hAnsiTheme="majorBidi" w:cstheme="majorBidi"/>
          <w:sz w:val="30"/>
          <w:szCs w:val="30"/>
        </w:rPr>
        <w:t>503</w:t>
      </w:r>
      <w:r w:rsidRPr="00F36EBC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F36EBC">
        <w:rPr>
          <w:rFonts w:asciiTheme="majorBidi" w:hAnsiTheme="majorBidi" w:cstheme="majorBidi"/>
          <w:sz w:val="30"/>
          <w:szCs w:val="30"/>
        </w:rPr>
        <w:t>31</w:t>
      </w:r>
      <w:r w:rsidRPr="00F36EB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44353C" w:rsidRPr="00F36EBC">
        <w:rPr>
          <w:rFonts w:asciiTheme="majorBidi" w:hAnsiTheme="majorBidi" w:cstheme="majorBidi"/>
          <w:sz w:val="30"/>
          <w:szCs w:val="30"/>
          <w:cs/>
          <w:lang w:val="en-GB"/>
        </w:rPr>
        <w:t>ล้าน</w:t>
      </w:r>
      <w:r w:rsidRPr="00F36EBC">
        <w:rPr>
          <w:rFonts w:asciiTheme="majorBidi" w:hAnsiTheme="majorBidi" w:cstheme="majorBidi"/>
          <w:sz w:val="30"/>
          <w:szCs w:val="30"/>
          <w:cs/>
          <w:lang w:val="en-GB"/>
        </w:rPr>
        <w:t>บาทไปวางต่อศาล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DE2B2D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="00F36EBC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</w:t>
      </w:r>
      <w:r w:rsidR="00442CA1">
        <w:rPr>
          <w:rFonts w:asciiTheme="majorBidi" w:hAnsiTheme="majorBidi" w:cstheme="majorBidi"/>
          <w:sz w:val="30"/>
          <w:szCs w:val="30"/>
          <w:cs/>
          <w:lang w:val="en-GB"/>
        </w:rPr>
        <w:t>นำ</w:t>
      </w:r>
      <w:r w:rsidR="00F36EBC">
        <w:rPr>
          <w:rFonts w:asciiTheme="majorBidi" w:hAnsiTheme="majorBidi" w:cstheme="majorBidi"/>
          <w:sz w:val="30"/>
          <w:szCs w:val="30"/>
          <w:cs/>
          <w:lang w:val="en-GB"/>
        </w:rPr>
        <w:t>เงินฝากธนาคารของบริษัทเป็นหลักประกัน</w:t>
      </w:r>
      <w:r w:rsidR="00287CA9">
        <w:rPr>
          <w:rFonts w:asciiTheme="majorBidi" w:hAnsiTheme="majorBidi" w:cstheme="majorBidi"/>
          <w:sz w:val="30"/>
          <w:szCs w:val="30"/>
          <w:cs/>
          <w:lang w:val="en-GB"/>
        </w:rPr>
        <w:t>สำหรับหนังสือสัญญาค้ำประกัน</w:t>
      </w:r>
      <w:r w:rsidR="00F36EBC">
        <w:rPr>
          <w:rFonts w:asciiTheme="majorBidi" w:hAnsiTheme="majorBidi" w:cstheme="majorBidi"/>
          <w:sz w:val="30"/>
          <w:szCs w:val="30"/>
          <w:cs/>
          <w:lang w:val="en-GB"/>
        </w:rPr>
        <w:t>ที่บริษัทได้รับจากธนาคาร</w:t>
      </w:r>
    </w:p>
    <w:p w14:paraId="7DCA4DD7" w14:textId="77777777" w:rsidR="00F36EBC" w:rsidRPr="00E541AD" w:rsidRDefault="00F36EBC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F33BF72" w14:textId="77777777" w:rsidR="00E541AD" w:rsidRPr="00442CA1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bookmarkStart w:id="3" w:name="_Hlk109309395"/>
      <w:r w:rsidRPr="00442CA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คดีแพ่งจากคู่ค้าเดิมของบริษัท</w:t>
      </w:r>
    </w:p>
    <w:bookmarkEnd w:id="3"/>
    <w:p w14:paraId="2F447AF1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12D3335" w14:textId="617D85A0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บริษัทแห่งหนึ่ง ซึ่งเป็นคู่ค้าเดิมของบริษัทได้ยื่นฟ้องบริษัท จำนวน </w:t>
      </w:r>
      <w:r w:rsidR="00AA1075" w:rsidRPr="00AA1075">
        <w:rPr>
          <w:rFonts w:asciiTheme="majorBidi" w:hAnsiTheme="majorBidi" w:cstheme="majorBidi"/>
          <w:sz w:val="30"/>
          <w:szCs w:val="30"/>
        </w:rPr>
        <w:t>3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คดี ได้แก่</w:t>
      </w:r>
    </w:p>
    <w:p w14:paraId="6E127947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5C390E7" w14:textId="23689DDD" w:rsidR="00E541AD" w:rsidRPr="00E541AD" w:rsidRDefault="00E541AD" w:rsidP="00E541A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E541AD">
        <w:rPr>
          <w:rFonts w:ascii="Angsana New" w:eastAsia="MS Mincho" w:hAnsi="Angsana New"/>
          <w:sz w:val="30"/>
          <w:szCs w:val="30"/>
          <w:cs/>
        </w:rPr>
        <w:t xml:space="preserve">เมื่อวันที่ </w:t>
      </w:r>
      <w:r w:rsidR="00AA1075" w:rsidRPr="00AA1075">
        <w:rPr>
          <w:rFonts w:ascii="Angsana New" w:eastAsia="MS Mincho" w:hAnsi="Angsana New"/>
          <w:sz w:val="30"/>
          <w:szCs w:val="30"/>
        </w:rPr>
        <w:t>8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กันยายน </w:t>
      </w:r>
      <w:r w:rsidR="00AA1075" w:rsidRPr="00AA1075">
        <w:rPr>
          <w:rFonts w:ascii="Angsana New" w:eastAsia="MS Mincho" w:hAnsi="Angsana New"/>
          <w:sz w:val="30"/>
          <w:szCs w:val="30"/>
        </w:rPr>
        <w:t>2563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โดยบริษัทดังกล่าวได้ยื่นฟ้องบริษัทในข้อหาผิดสัญญา เรียกเงินคืน และเรียกค่าเสียหายเป็นเงินต้นจำนวน </w:t>
      </w:r>
      <w:r w:rsidR="00AA1075" w:rsidRPr="00AA1075">
        <w:rPr>
          <w:rFonts w:ascii="Angsana New" w:eastAsia="MS Mincho" w:hAnsi="Angsana New"/>
          <w:sz w:val="30"/>
          <w:szCs w:val="30"/>
        </w:rPr>
        <w:t>470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03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AA1075" w:rsidRPr="00AA1075">
        <w:rPr>
          <w:rFonts w:ascii="Angsana New" w:eastAsia="MS Mincho" w:hAnsi="Angsana New"/>
          <w:sz w:val="30"/>
          <w:szCs w:val="30"/>
        </w:rPr>
        <w:t>7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5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ต่อปี รวมเป็นจำนวนเงิน </w:t>
      </w:r>
      <w:r w:rsidR="00AA1075" w:rsidRPr="00AA1075">
        <w:rPr>
          <w:rFonts w:ascii="Angsana New" w:eastAsia="MS Mincho" w:hAnsi="Angsana New"/>
          <w:sz w:val="30"/>
          <w:szCs w:val="30"/>
        </w:rPr>
        <w:t>595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10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ล้านบาท นับถัดจากวันฟ้องเป็นต้นไปจนกว่าบริษัทจะชำระเงินเสร็จสิ้น ทั้งนี้ </w:t>
      </w:r>
      <w:r w:rsidR="00F6779C" w:rsidRPr="00F6779C">
        <w:rPr>
          <w:rFonts w:ascii="Angsana New" w:eastAsia="MS Mincho" w:hAnsi="Angsana New" w:hint="cs"/>
          <w:sz w:val="30"/>
          <w:szCs w:val="30"/>
          <w:cs/>
        </w:rPr>
        <w:t>ปัจจุบันอยู่ระหว่างการสืบพยานซึ่งศาลนัดสืบพยานเพิ่มในวันที่</w:t>
      </w:r>
      <w:r w:rsidR="00F6779C" w:rsidRPr="00F6779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6779C">
        <w:rPr>
          <w:rFonts w:ascii="Angsana New" w:eastAsia="MS Mincho" w:hAnsi="Angsana New"/>
          <w:sz w:val="30"/>
          <w:szCs w:val="30"/>
        </w:rPr>
        <w:t>14</w:t>
      </w:r>
      <w:r w:rsidR="00F6779C" w:rsidRPr="00F6779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6779C" w:rsidRPr="00F6779C">
        <w:rPr>
          <w:rFonts w:ascii="Angsana New" w:eastAsia="MS Mincho" w:hAnsi="Angsana New" w:hint="cs"/>
          <w:sz w:val="30"/>
          <w:szCs w:val="30"/>
          <w:cs/>
        </w:rPr>
        <w:t>พฤศจิกายน</w:t>
      </w:r>
      <w:r w:rsidR="00F6779C" w:rsidRPr="00F6779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6779C">
        <w:rPr>
          <w:rFonts w:ascii="Angsana New" w:eastAsia="MS Mincho" w:hAnsi="Angsana New"/>
          <w:sz w:val="30"/>
          <w:szCs w:val="30"/>
        </w:rPr>
        <w:t>2565</w:t>
      </w:r>
    </w:p>
    <w:p w14:paraId="4A9ACE5A" w14:textId="242EC6EE" w:rsid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192590D" w14:textId="77777777" w:rsidR="00791705" w:rsidRPr="00E541AD" w:rsidRDefault="00791705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FEB23C5" w14:textId="21A3DBBC" w:rsidR="00E541AD" w:rsidRPr="00E541AD" w:rsidRDefault="00E541AD" w:rsidP="00E541A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E541AD">
        <w:rPr>
          <w:rFonts w:ascii="Angsana New" w:eastAsia="MS Mincho" w:hAnsi="Angsana New"/>
          <w:sz w:val="30"/>
          <w:szCs w:val="30"/>
          <w:cs/>
        </w:rPr>
        <w:t xml:space="preserve">เมื่อวันที่ </w:t>
      </w:r>
      <w:r w:rsidR="00AA1075" w:rsidRPr="00AA1075">
        <w:rPr>
          <w:rFonts w:ascii="Angsana New" w:eastAsia="MS Mincho" w:hAnsi="Angsana New"/>
          <w:sz w:val="30"/>
          <w:szCs w:val="30"/>
        </w:rPr>
        <w:t>8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พฤศจิกายน </w:t>
      </w:r>
      <w:r w:rsidR="00AA1075" w:rsidRPr="00AA1075">
        <w:rPr>
          <w:rFonts w:ascii="Angsana New" w:eastAsia="MS Mincho" w:hAnsi="Angsana New"/>
          <w:sz w:val="30"/>
          <w:szCs w:val="30"/>
        </w:rPr>
        <w:t>2563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โดยบริษัทดังกล่าวได้ยื่นฟ้องบริษัทในฐานะจำเลยที่ </w:t>
      </w:r>
      <w:r w:rsidR="00AA1075" w:rsidRPr="00AA1075">
        <w:rPr>
          <w:rFonts w:ascii="Angsana New" w:eastAsia="MS Mincho" w:hAnsi="Angsana New"/>
          <w:sz w:val="30"/>
          <w:szCs w:val="30"/>
        </w:rPr>
        <w:t>1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และบริษัทอื่นอีก </w:t>
      </w:r>
      <w:r w:rsidR="00AA1075" w:rsidRPr="00AA1075">
        <w:rPr>
          <w:rFonts w:ascii="Angsana New" w:eastAsia="MS Mincho" w:hAnsi="Angsana New"/>
          <w:sz w:val="30"/>
          <w:szCs w:val="30"/>
        </w:rPr>
        <w:t>2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ราย เป็นจำเลยในข้อหาผิดสัญญา ตัวการ ตัวแทน และเรียกค่าเสียหาย เป็นเงินต้นจำนวน </w:t>
      </w:r>
      <w:r w:rsidR="00AA1075" w:rsidRPr="00AA1075">
        <w:rPr>
          <w:rFonts w:ascii="Angsana New" w:eastAsia="MS Mincho" w:hAnsi="Angsana New"/>
          <w:sz w:val="30"/>
          <w:szCs w:val="30"/>
        </w:rPr>
        <w:t>92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29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AA1075" w:rsidRPr="00AA1075">
        <w:rPr>
          <w:rFonts w:ascii="Angsana New" w:eastAsia="MS Mincho" w:hAnsi="Angsana New"/>
          <w:sz w:val="30"/>
          <w:szCs w:val="30"/>
        </w:rPr>
        <w:t>7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5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ต่อปี รวมเป็นจำนวนเงิน </w:t>
      </w:r>
      <w:r w:rsidR="00AA1075" w:rsidRPr="00AA1075">
        <w:rPr>
          <w:rFonts w:ascii="Angsana New" w:eastAsia="MS Mincho" w:hAnsi="Angsana New"/>
          <w:sz w:val="30"/>
          <w:szCs w:val="30"/>
        </w:rPr>
        <w:t>109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42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ล้านบาท นับถัดจากวันฟ้องเป็นต้นไป</w:t>
      </w:r>
      <w:r w:rsidRPr="000D1E17">
        <w:rPr>
          <w:rFonts w:ascii="Angsana New" w:eastAsia="MS Mincho" w:hAnsi="Angsana New"/>
          <w:sz w:val="30"/>
          <w:szCs w:val="30"/>
          <w:cs/>
        </w:rPr>
        <w:t>จนกว่าจำเลยทั้งสามจะชำระเงินเส</w:t>
      </w:r>
      <w:r w:rsidRPr="00F6779C">
        <w:rPr>
          <w:rFonts w:ascii="Angsana New" w:eastAsia="MS Mincho" w:hAnsi="Angsana New"/>
          <w:sz w:val="30"/>
          <w:szCs w:val="30"/>
          <w:cs/>
        </w:rPr>
        <w:t>ร็จสิ้น ปัจจุบันอยู่ระหว่างการสืบพยาน</w:t>
      </w:r>
      <w:r w:rsidR="00F6779C" w:rsidRPr="00F6779C">
        <w:rPr>
          <w:rFonts w:ascii="Angsana New" w:eastAsia="MS Mincho" w:hAnsi="Angsana New" w:hint="cs"/>
          <w:sz w:val="30"/>
          <w:szCs w:val="30"/>
          <w:cs/>
        </w:rPr>
        <w:t>ซึ่งศาลนัดสืบพยานเพิ่มในวันที่</w:t>
      </w:r>
      <w:r w:rsidR="00F6779C" w:rsidRPr="00F6779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6779C" w:rsidRPr="00F6779C">
        <w:rPr>
          <w:rFonts w:ascii="Angsana New" w:eastAsia="MS Mincho" w:hAnsi="Angsana New"/>
          <w:sz w:val="30"/>
          <w:szCs w:val="30"/>
        </w:rPr>
        <w:t>21</w:t>
      </w:r>
      <w:r w:rsidR="00F6779C" w:rsidRPr="00F6779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6779C" w:rsidRPr="00F6779C">
        <w:rPr>
          <w:rFonts w:ascii="Angsana New" w:eastAsia="MS Mincho" w:hAnsi="Angsana New" w:hint="cs"/>
          <w:sz w:val="30"/>
          <w:szCs w:val="30"/>
          <w:cs/>
        </w:rPr>
        <w:t>พฤศจิกายน</w:t>
      </w:r>
      <w:r w:rsidR="00F6779C" w:rsidRPr="00F6779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6779C" w:rsidRPr="00F6779C">
        <w:rPr>
          <w:rFonts w:ascii="Angsana New" w:eastAsia="MS Mincho" w:hAnsi="Angsana New"/>
          <w:sz w:val="30"/>
          <w:szCs w:val="30"/>
        </w:rPr>
        <w:t>2565</w:t>
      </w:r>
    </w:p>
    <w:p w14:paraId="1664443C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5C5B60" w14:textId="747C8601" w:rsidR="00E541AD" w:rsidRPr="00E541AD" w:rsidRDefault="00E541AD" w:rsidP="00E541A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E541AD">
        <w:rPr>
          <w:rFonts w:ascii="Angsana New" w:eastAsia="MS Mincho" w:hAnsi="Angsana New"/>
          <w:sz w:val="30"/>
          <w:szCs w:val="30"/>
          <w:cs/>
        </w:rPr>
        <w:t xml:space="preserve">เมื่อวันที่ </w:t>
      </w:r>
      <w:r w:rsidR="00AA1075" w:rsidRPr="00AA1075">
        <w:rPr>
          <w:rFonts w:ascii="Angsana New" w:eastAsia="MS Mincho" w:hAnsi="Angsana New"/>
          <w:sz w:val="30"/>
          <w:szCs w:val="30"/>
        </w:rPr>
        <w:t>25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ธันวาคม </w:t>
      </w:r>
      <w:r w:rsidR="00AA1075" w:rsidRPr="00AA1075">
        <w:rPr>
          <w:rFonts w:ascii="Angsana New" w:eastAsia="MS Mincho" w:hAnsi="Angsana New"/>
          <w:sz w:val="30"/>
          <w:szCs w:val="30"/>
        </w:rPr>
        <w:t>2563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="00AA1075" w:rsidRPr="00AA1075">
        <w:rPr>
          <w:rFonts w:ascii="Angsana New" w:eastAsia="MS Mincho" w:hAnsi="Angsana New"/>
          <w:sz w:val="30"/>
          <w:szCs w:val="30"/>
        </w:rPr>
        <w:t>2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ในข้อหาผิดสัญญา เรียกเงินคืน และเรียกค่าเสียหาย  เป็นเงินต้นจำนวน </w:t>
      </w:r>
      <w:r w:rsidR="00AA1075" w:rsidRPr="00AA1075">
        <w:rPr>
          <w:rFonts w:ascii="Angsana New" w:eastAsia="MS Mincho" w:hAnsi="Angsana New"/>
          <w:sz w:val="30"/>
          <w:szCs w:val="30"/>
        </w:rPr>
        <w:t>305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26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AA1075" w:rsidRPr="00AA1075">
        <w:rPr>
          <w:rFonts w:ascii="Angsana New" w:eastAsia="MS Mincho" w:hAnsi="Angsana New"/>
          <w:sz w:val="30"/>
          <w:szCs w:val="30"/>
        </w:rPr>
        <w:t>7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5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ต่อปี รวมเป็นจำนวนเงิน </w:t>
      </w:r>
      <w:r w:rsidR="00AA1075" w:rsidRPr="00AA1075">
        <w:rPr>
          <w:rFonts w:ascii="Angsana New" w:eastAsia="MS Mincho" w:hAnsi="Angsana New"/>
          <w:sz w:val="30"/>
          <w:szCs w:val="30"/>
        </w:rPr>
        <w:t>364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71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ล้านบาท นับถัดจากวันฟ้องเป็นต้นไป</w:t>
      </w:r>
      <w:r w:rsidRPr="00BF5D0E">
        <w:rPr>
          <w:rFonts w:ascii="Angsana New" w:eastAsia="MS Mincho" w:hAnsi="Angsana New"/>
          <w:sz w:val="30"/>
          <w:szCs w:val="30"/>
          <w:cs/>
        </w:rPr>
        <w:t xml:space="preserve">จนกว่าจำเลยทั้งสองจะชำระเงินเสร็จสิ้น </w:t>
      </w:r>
      <w:r w:rsidRPr="00554346">
        <w:rPr>
          <w:rFonts w:ascii="Angsana New" w:eastAsia="MS Mincho" w:hAnsi="Angsana New"/>
          <w:sz w:val="30"/>
          <w:szCs w:val="30"/>
          <w:cs/>
        </w:rPr>
        <w:t xml:space="preserve">ทั้งนี้ </w:t>
      </w:r>
      <w:r w:rsidR="00020065" w:rsidRPr="00554346">
        <w:rPr>
          <w:rFonts w:ascii="Angsana New" w:eastAsia="MS Mincho" w:hAnsi="Angsana New"/>
          <w:sz w:val="30"/>
          <w:szCs w:val="30"/>
          <w:cs/>
        </w:rPr>
        <w:t>ปัจจุบันอยู่ระหว่างการสืบพยานซึ่งศาลนัดสืบพยานเพิ่มใน</w:t>
      </w:r>
      <w:r w:rsidR="00BF5D0E" w:rsidRPr="00554346">
        <w:rPr>
          <w:rFonts w:ascii="Angsana New" w:eastAsia="MS Mincho" w:hAnsi="Angsana New"/>
          <w:sz w:val="30"/>
          <w:szCs w:val="30"/>
          <w:cs/>
        </w:rPr>
        <w:t xml:space="preserve">วันที่ </w:t>
      </w:r>
      <w:r w:rsidR="000B4181" w:rsidRPr="000B4181">
        <w:rPr>
          <w:rFonts w:ascii="Angsana New" w:eastAsia="MS Mincho" w:hAnsi="Angsana New"/>
          <w:sz w:val="30"/>
          <w:szCs w:val="30"/>
        </w:rPr>
        <w:t xml:space="preserve">21 </w:t>
      </w:r>
      <w:r w:rsidR="000B4181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="000B4181" w:rsidRPr="000B418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B4181" w:rsidRPr="000B4181">
        <w:rPr>
          <w:rFonts w:ascii="Angsana New" w:eastAsia="MS Mincho" w:hAnsi="Angsana New"/>
          <w:sz w:val="30"/>
          <w:szCs w:val="30"/>
        </w:rPr>
        <w:t xml:space="preserve">2565 </w:t>
      </w:r>
      <w:r w:rsidR="000B4181" w:rsidRPr="000B4181">
        <w:rPr>
          <w:rFonts w:ascii="Angsana New" w:eastAsia="MS Mincho" w:hAnsi="Angsana New" w:hint="cs"/>
          <w:sz w:val="30"/>
          <w:szCs w:val="30"/>
          <w:cs/>
        </w:rPr>
        <w:t>และ</w:t>
      </w:r>
      <w:r w:rsidR="000B4181" w:rsidRPr="000B418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B4181" w:rsidRPr="000B4181">
        <w:rPr>
          <w:rFonts w:ascii="Angsana New" w:eastAsia="MS Mincho" w:hAnsi="Angsana New"/>
          <w:sz w:val="30"/>
          <w:szCs w:val="30"/>
        </w:rPr>
        <w:t>2</w:t>
      </w:r>
      <w:r w:rsidR="000B4181">
        <w:rPr>
          <w:rFonts w:ascii="Angsana New" w:eastAsia="MS Mincho" w:hAnsi="Angsana New"/>
          <w:sz w:val="30"/>
          <w:szCs w:val="30"/>
        </w:rPr>
        <w:t>3</w:t>
      </w:r>
      <w:r w:rsidR="000B4181" w:rsidRPr="000B4181">
        <w:rPr>
          <w:rFonts w:ascii="Angsana New" w:eastAsia="MS Mincho" w:hAnsi="Angsana New"/>
          <w:sz w:val="30"/>
          <w:szCs w:val="30"/>
        </w:rPr>
        <w:t xml:space="preserve"> </w:t>
      </w:r>
      <w:r w:rsidR="000B4181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="000B4181" w:rsidRPr="000B418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B4181" w:rsidRPr="000B4181">
        <w:rPr>
          <w:rFonts w:ascii="Angsana New" w:eastAsia="MS Mincho" w:hAnsi="Angsana New"/>
          <w:sz w:val="30"/>
          <w:szCs w:val="30"/>
        </w:rPr>
        <w:t xml:space="preserve">2565 </w:t>
      </w:r>
      <w:r w:rsidR="000B4181" w:rsidRPr="000B4181">
        <w:rPr>
          <w:rFonts w:ascii="Angsana New" w:eastAsia="MS Mincho" w:hAnsi="Angsana New" w:hint="cs"/>
          <w:sz w:val="30"/>
          <w:szCs w:val="30"/>
          <w:cs/>
        </w:rPr>
        <w:t>ตามลำดับ</w:t>
      </w:r>
    </w:p>
    <w:p w14:paraId="662A37C8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CAADF8D" w14:textId="1136783F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ทั้งนี้ 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 บริษัทมิได้กระทำผิดสัญญาตามฟ้องทั้งสามคดี บริษัทจึงไม่มีหน้าที่ต้องชำระเงินและค่าเสียหาย และบริษัทอยู่ระหว่างการต่อสู้คดี ดังนั้น บริษัทจึงไม่ได้บันทึกค่าเผื่อผลเสียหายที่อาจเกิดขึ้นจากคดีดังกล่าว</w:t>
      </w:r>
    </w:p>
    <w:p w14:paraId="04C525EF" w14:textId="77777777" w:rsidR="00442CA1" w:rsidRPr="00E541AD" w:rsidRDefault="00442CA1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EB15850" w14:textId="77777777" w:rsidR="00E541AD" w:rsidRPr="00442CA1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540"/>
          <w:tab w:val="left" w:pos="72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2CA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คดีความอื่นๆ</w:t>
      </w:r>
    </w:p>
    <w:p w14:paraId="2495D7D2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385565A" w14:textId="25C9A207" w:rsidR="00E541AD" w:rsidRPr="00E541AD" w:rsidRDefault="00E541AD" w:rsidP="00E541A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E541AD">
        <w:rPr>
          <w:rFonts w:ascii="Angsana New" w:eastAsia="MS Mincho" w:hAnsi="Angsana New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AA1075" w:rsidRPr="00AA1075">
        <w:rPr>
          <w:rFonts w:ascii="Angsana New" w:eastAsia="MS Mincho" w:hAnsi="Angsana New"/>
          <w:sz w:val="30"/>
          <w:szCs w:val="30"/>
        </w:rPr>
        <w:t>2563</w:t>
      </w:r>
    </w:p>
    <w:p w14:paraId="4D4E83FA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829DA05" w14:textId="4BF63F22" w:rsidR="00E541AD" w:rsidRPr="00442CA1" w:rsidRDefault="00E541AD" w:rsidP="004B3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442CA1">
        <w:rPr>
          <w:rFonts w:asciiTheme="majorBidi" w:hAnsiTheme="majorBidi" w:cstheme="majorBidi"/>
          <w:sz w:val="30"/>
          <w:szCs w:val="30"/>
        </w:rPr>
        <w:t>5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442CA1">
        <w:rPr>
          <w:rFonts w:asciiTheme="majorBidi" w:hAnsiTheme="majorBidi" w:cstheme="majorBidi"/>
          <w:sz w:val="30"/>
          <w:szCs w:val="30"/>
        </w:rPr>
        <w:t>2563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โดยบริษัทแห่งหนึ่งได้ยื่นฟ้องบริษัทต่อศาลแพ่งในข้อหาผิดสัญญา ละเมิด และเรียกค่าเสียหาย โดยขอให้บริษัทชดใช้ค่าเสียหายเป็น</w:t>
      </w:r>
      <w:r w:rsidR="00563DC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>จำนวนเงินรวม</w:t>
      </w:r>
      <w:r w:rsidR="00442CA1"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442CA1">
        <w:rPr>
          <w:rFonts w:asciiTheme="majorBidi" w:hAnsiTheme="majorBidi" w:cstheme="majorBidi"/>
          <w:sz w:val="30"/>
          <w:szCs w:val="30"/>
        </w:rPr>
        <w:t>22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442CA1">
        <w:rPr>
          <w:rFonts w:asciiTheme="majorBidi" w:hAnsiTheme="majorBidi" w:cstheme="majorBidi"/>
          <w:sz w:val="30"/>
          <w:szCs w:val="30"/>
        </w:rPr>
        <w:t>94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442CA1">
        <w:rPr>
          <w:rFonts w:asciiTheme="majorBidi" w:hAnsiTheme="majorBidi" w:cstheme="majorBidi"/>
          <w:sz w:val="30"/>
          <w:szCs w:val="30"/>
        </w:rPr>
        <w:t>7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442CA1">
        <w:rPr>
          <w:rFonts w:asciiTheme="majorBidi" w:hAnsiTheme="majorBidi" w:cstheme="majorBidi"/>
          <w:sz w:val="30"/>
          <w:szCs w:val="30"/>
        </w:rPr>
        <w:t>5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ซึ่งบริษัทและที่ปรึกษากฎหมายของบริษัท</w:t>
      </w:r>
      <w:r w:rsidR="00563DC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>ได้พิจารณาข้อเท็จจริงและหลักฐานที่เกี่ยวข้องแล้วเห็นว่า บริษัทไม่มีหน้าที่ต้องชำระหนี้ตามฟ้อง รวมถึง</w:t>
      </w:r>
      <w:r w:rsidR="00563DC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>สิทธิเรียกร้อ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>งของโจทก์ขาดอายุความ ดังนั้น บริษัทจึงได้แต่งตั้งทนายความและยื่นคำให้การต่อสู้คดี รวมถึง</w:t>
      </w:r>
      <w:r w:rsidR="00563DCB" w:rsidRPr="000D1E17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ได้ฟ้องแย้งเรียกเงินคืนจากโจทก์ฐานลาภมิควรได้ จำนวน </w:t>
      </w:r>
      <w:r w:rsidR="00AA1075" w:rsidRPr="000D1E17">
        <w:rPr>
          <w:rFonts w:asciiTheme="majorBidi" w:hAnsiTheme="majorBidi" w:cstheme="majorBidi"/>
          <w:sz w:val="30"/>
          <w:szCs w:val="30"/>
        </w:rPr>
        <w:t>8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0D1E17">
        <w:rPr>
          <w:rFonts w:asciiTheme="majorBidi" w:hAnsiTheme="majorBidi" w:cstheme="majorBidi"/>
          <w:sz w:val="30"/>
          <w:szCs w:val="30"/>
        </w:rPr>
        <w:t>29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ต่อมาเมื่อวันที่ </w:t>
      </w:r>
      <w:r w:rsidR="00AA1075" w:rsidRPr="000D1E17">
        <w:rPr>
          <w:rFonts w:asciiTheme="majorBidi" w:hAnsiTheme="majorBidi" w:cstheme="majorBidi"/>
          <w:sz w:val="30"/>
          <w:szCs w:val="30"/>
        </w:rPr>
        <w:t>16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0D1E17">
        <w:rPr>
          <w:rFonts w:asciiTheme="majorBidi" w:hAnsiTheme="majorBidi" w:cstheme="majorBidi"/>
          <w:sz w:val="30"/>
          <w:szCs w:val="30"/>
        </w:rPr>
        <w:t>2565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63DCB" w:rsidRPr="000D1E17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>ศาลแพ่งได้มีคำพิพากษาให้บริษัท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ชำระเงินจำนวน </w:t>
      </w:r>
      <w:r w:rsidR="00154672" w:rsidRPr="000D1E17">
        <w:rPr>
          <w:rFonts w:asciiTheme="majorBidi" w:hAnsiTheme="majorBidi"/>
          <w:sz w:val="30"/>
          <w:szCs w:val="30"/>
        </w:rPr>
        <w:t>60</w:t>
      </w:r>
      <w:r w:rsidR="00154672" w:rsidRPr="000D1E17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154672" w:rsidRPr="000D1E17">
        <w:rPr>
          <w:rFonts w:asciiTheme="majorBidi" w:hAnsiTheme="majorBidi"/>
          <w:sz w:val="30"/>
          <w:szCs w:val="30"/>
          <w:lang w:val="en-GB"/>
        </w:rPr>
        <w:t>318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>.</w:t>
      </w:r>
      <w:r w:rsidR="00154672" w:rsidRPr="000D1E17">
        <w:rPr>
          <w:rFonts w:asciiTheme="majorBidi" w:hAnsiTheme="majorBidi"/>
          <w:sz w:val="30"/>
          <w:szCs w:val="30"/>
          <w:lang w:val="en-GB"/>
        </w:rPr>
        <w:t>54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 บาท พร้อมดอกเบี้ยจนกว่าจะชำระเสร็จ (จากค่าเสียหายที่โจทก์เรียกร้องจำนวน </w:t>
      </w:r>
      <w:r w:rsidR="00154672" w:rsidRPr="000D1E17">
        <w:rPr>
          <w:rFonts w:asciiTheme="majorBidi" w:hAnsiTheme="majorBidi"/>
          <w:sz w:val="30"/>
          <w:szCs w:val="30"/>
          <w:lang w:val="en-GB"/>
        </w:rPr>
        <w:t>22.94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 ล้านบาท) และพิพากษายกฟ้องแย้งของบริษัท อย่างไรก็ตาม คดี</w:t>
      </w:r>
      <w:r w:rsidR="004B3693">
        <w:rPr>
          <w:rFonts w:asciiTheme="majorBidi" w:hAnsiTheme="majorBidi"/>
          <w:sz w:val="30"/>
          <w:szCs w:val="30"/>
          <w:cs/>
          <w:lang w:val="en-GB"/>
        </w:rPr>
        <w:t>นี้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>ยังไม่ถึงที่สุด คู่ความฝ่ายที่ไม่เห็นพ้องด้วยกับคำพิพากษาสามารถใช้สิทธิยื่นอุทธรณ์ได้</w:t>
      </w:r>
      <w:r w:rsidR="000D1E17" w:rsidRPr="000D1E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D1E17" w:rsidRPr="000D1E17">
        <w:rPr>
          <w:rFonts w:asciiTheme="majorBidi" w:hAnsiTheme="majorBidi" w:cstheme="majorBidi"/>
          <w:sz w:val="30"/>
          <w:szCs w:val="30"/>
          <w:cs/>
          <w:lang w:val="en-GB"/>
        </w:rPr>
        <w:t>โดยโจทก์ยื่นขอขยายระยะเวลาในการยื่นอุทธรณ์ ซึ่งศาลอนุญาต</w:t>
      </w:r>
      <w:r w:rsidR="00F6779C" w:rsidRPr="00F6779C">
        <w:rPr>
          <w:rFonts w:asciiTheme="majorBidi" w:hAnsiTheme="majorBidi" w:hint="cs"/>
          <w:sz w:val="30"/>
          <w:szCs w:val="30"/>
          <w:cs/>
          <w:lang w:val="en-GB"/>
        </w:rPr>
        <w:t>จนถึงวันที่</w:t>
      </w:r>
      <w:r w:rsidR="00F6779C" w:rsidRPr="00F6779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F6779C">
        <w:rPr>
          <w:rFonts w:asciiTheme="majorBidi" w:hAnsiTheme="majorBidi"/>
          <w:sz w:val="30"/>
          <w:szCs w:val="30"/>
          <w:lang w:val="en-GB"/>
        </w:rPr>
        <w:t>14</w:t>
      </w:r>
      <w:r w:rsidR="00F6779C" w:rsidRPr="00F6779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F6779C" w:rsidRPr="00F6779C">
        <w:rPr>
          <w:rFonts w:asciiTheme="majorBidi" w:hAnsiTheme="majorBidi" w:hint="cs"/>
          <w:sz w:val="30"/>
          <w:szCs w:val="30"/>
          <w:cs/>
          <w:lang w:val="en-GB"/>
        </w:rPr>
        <w:t>พฤศจิกายน</w:t>
      </w:r>
      <w:r w:rsidR="00F6779C" w:rsidRPr="00F6779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F6779C">
        <w:rPr>
          <w:rFonts w:asciiTheme="majorBidi" w:hAnsiTheme="majorBidi"/>
          <w:sz w:val="30"/>
          <w:szCs w:val="30"/>
          <w:lang w:val="en-GB"/>
        </w:rPr>
        <w:t>2565</w:t>
      </w:r>
    </w:p>
    <w:p w14:paraId="658C3F3B" w14:textId="6A2DBB2E" w:rsidR="00442CA1" w:rsidRDefault="0044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</w:p>
    <w:p w14:paraId="3CCAED77" w14:textId="6F3F2C1D" w:rsidR="00E541AD" w:rsidRPr="00634BBC" w:rsidRDefault="00E541AD" w:rsidP="00634BB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634BBC">
        <w:rPr>
          <w:rFonts w:ascii="Angsana New" w:eastAsia="MS Mincho" w:hAnsi="Angsana New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AA1075" w:rsidRPr="00AA1075">
        <w:rPr>
          <w:rFonts w:ascii="Angsana New" w:eastAsia="MS Mincho" w:hAnsi="Angsana New"/>
          <w:sz w:val="30"/>
          <w:szCs w:val="30"/>
        </w:rPr>
        <w:t>2564</w:t>
      </w:r>
    </w:p>
    <w:p w14:paraId="5004C4FF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2065183" w14:textId="4ADEB9FE" w:rsidR="00E541AD" w:rsidRPr="00442CA1" w:rsidRDefault="00E541AD" w:rsidP="0044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28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โดยบริษัทแห่งหนึ่งได้ยื่นฟ้องบริษัทต่อศาลแพ่งในข้อหาละเมิด ผิดสัญญา ผิดคำมั่น และเรียกค่าเสียหาย โดยขอให้บริษัทชดใช้ค่าเสียหายเป็นจำนวนเงินรวม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449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77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7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ซึ่งบริษัทและที่ปรึกษากฎหมายของบริษัทได้พิจารณาข้อเท็จจริงและหลักฐานที่เกี่ยวข้องแล้ว เห็นว่าประเด็นแห่งคดีนี้เป็นประเด็นเดียวกับคดีที่บริษัทเคยยื่นฟ้องบริษัทดังกล่าว และบริษัทไม่ได้กระทำละเมิดและผิดสัญญาต่อโจทก์ตามที่กล่าวอ้างในฟ้อง ดังนั้น บริษัทจึงได้แต่งตั้งทนายความและยื่นคำให้การต่อสู้คดี ต่อมาเมื่อวันที่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21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2565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ศาลแพ่งได้มี</w:t>
      </w:r>
      <w:r w:rsidR="00563DC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คำพิพากษายกฟ้อง อย่างไรก็</w:t>
      </w:r>
      <w:r w:rsidRPr="004A318C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ตาม คดียังไม่ถึงที่สุด </w:t>
      </w:r>
      <w:r w:rsidR="004B3693" w:rsidRPr="004A318C">
        <w:rPr>
          <w:rFonts w:asciiTheme="majorBidi" w:hAnsiTheme="majorBidi"/>
          <w:sz w:val="30"/>
          <w:szCs w:val="30"/>
          <w:cs/>
          <w:lang w:val="en-GB"/>
        </w:rPr>
        <w:t xml:space="preserve">เนื่องจากทั้งโจทก์และบริษัทได้ใช้สิทธิยื่นอุทธรณ์เมื่อวันที่ </w:t>
      </w:r>
      <w:r w:rsidR="004B3693" w:rsidRPr="004A318C">
        <w:rPr>
          <w:rFonts w:asciiTheme="majorBidi" w:hAnsiTheme="majorBidi"/>
          <w:sz w:val="30"/>
          <w:szCs w:val="30"/>
        </w:rPr>
        <w:t>21</w:t>
      </w:r>
      <w:r w:rsidR="004B3693" w:rsidRPr="004A318C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4B3693" w:rsidRPr="004A318C">
        <w:rPr>
          <w:rFonts w:asciiTheme="majorBidi" w:hAnsiTheme="majorBidi"/>
          <w:sz w:val="30"/>
          <w:szCs w:val="30"/>
          <w:lang w:val="en-GB"/>
        </w:rPr>
        <w:t>2565</w:t>
      </w:r>
      <w:r w:rsidR="004B3693" w:rsidRPr="004A318C">
        <w:rPr>
          <w:rFonts w:asciiTheme="majorBidi" w:hAnsiTheme="majorBidi"/>
          <w:sz w:val="30"/>
          <w:szCs w:val="30"/>
          <w:cs/>
          <w:lang w:val="en-GB"/>
        </w:rPr>
        <w:t xml:space="preserve"> และ </w:t>
      </w:r>
      <w:r w:rsidR="004B3693" w:rsidRPr="004A318C">
        <w:rPr>
          <w:rFonts w:asciiTheme="majorBidi" w:hAnsiTheme="majorBidi"/>
          <w:sz w:val="30"/>
          <w:szCs w:val="30"/>
          <w:lang w:val="en-GB"/>
        </w:rPr>
        <w:t>20</w:t>
      </w:r>
      <w:r w:rsidR="004B3693" w:rsidRPr="004A318C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4B3693" w:rsidRPr="004A318C">
        <w:rPr>
          <w:rFonts w:asciiTheme="majorBidi" w:hAnsiTheme="majorBidi"/>
          <w:sz w:val="30"/>
          <w:szCs w:val="30"/>
          <w:lang w:val="en-GB"/>
        </w:rPr>
        <w:t>2565</w:t>
      </w:r>
      <w:r w:rsidR="004B3693" w:rsidRPr="004A318C">
        <w:rPr>
          <w:rFonts w:asciiTheme="majorBidi" w:hAnsiTheme="majorBidi"/>
          <w:sz w:val="30"/>
          <w:szCs w:val="30"/>
          <w:cs/>
          <w:lang w:val="en-GB"/>
        </w:rPr>
        <w:t xml:space="preserve"> ตามลำดับ</w:t>
      </w:r>
    </w:p>
    <w:p w14:paraId="2771F77E" w14:textId="7772B32B" w:rsid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06233" w14:textId="54D3EF74" w:rsidR="0071704B" w:rsidRDefault="0071704B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6266E" w14:textId="1EFEADF9" w:rsidR="0071704B" w:rsidRDefault="0071704B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4D91D" w14:textId="208949EE" w:rsidR="0071704B" w:rsidRDefault="0071704B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5EF00" w14:textId="53C49AEF" w:rsidR="0071704B" w:rsidRDefault="0071704B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8970B" w14:textId="4BAF9BB6" w:rsidR="0071704B" w:rsidRDefault="0071704B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582D0" w14:textId="77777777" w:rsidR="0071704B" w:rsidRPr="005C30F0" w:rsidRDefault="0071704B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5FCD28" w14:textId="5D13174E" w:rsidR="00A16D12" w:rsidRPr="00F72C94" w:rsidRDefault="00A16D12" w:rsidP="00A16D1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4" w:name="_Hlk116377927"/>
      <w:r w:rsidRPr="00F72C9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E4E71E4" w14:textId="77777777" w:rsidR="00A16D12" w:rsidRPr="00020065" w:rsidRDefault="00A16D12" w:rsidP="00A16D12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  <w:highlight w:val="yellow"/>
        </w:rPr>
      </w:pPr>
    </w:p>
    <w:p w14:paraId="5F22C0A3" w14:textId="4832F68C" w:rsidR="00416E10" w:rsidRPr="00CE3984" w:rsidRDefault="00416E10" w:rsidP="00416E10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CE3984">
        <w:rPr>
          <w:rFonts w:ascii="Angsana New" w:eastAsia="MS Mincho" w:hAnsi="Angsana New"/>
          <w:i/>
          <w:iCs/>
          <w:sz w:val="30"/>
          <w:szCs w:val="30"/>
          <w:cs/>
        </w:rPr>
        <w:t xml:space="preserve">การรับโอนกิจการทั้งหมดของบริษัท ไทยแฟตตี้แอลกอฮอลส์ จำกัด  </w:t>
      </w:r>
    </w:p>
    <w:p w14:paraId="53451F68" w14:textId="77777777" w:rsidR="00416E10" w:rsidRPr="00416E10" w:rsidRDefault="00416E10" w:rsidP="00416E10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p w14:paraId="1DD2ABBB" w14:textId="6EF229C3" w:rsidR="00416E10" w:rsidRPr="004B18A3" w:rsidRDefault="00416E10" w:rsidP="00416E10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4B18A3">
        <w:rPr>
          <w:rFonts w:ascii="Angsana New" w:eastAsia="MS Mincho" w:hAnsi="Angsana New"/>
          <w:spacing w:val="-4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="004B18A3" w:rsidRPr="004B18A3">
        <w:rPr>
          <w:rFonts w:ascii="Angsana New" w:eastAsia="MS Mincho" w:hAnsi="Angsana New"/>
          <w:spacing w:val="-4"/>
          <w:sz w:val="30"/>
          <w:szCs w:val="30"/>
        </w:rPr>
        <w:t xml:space="preserve">27 </w:t>
      </w:r>
      <w:r w:rsidR="004B18A3" w:rsidRPr="004B18A3">
        <w:rPr>
          <w:rFonts w:ascii="Angsana New" w:eastAsia="MS Mincho" w:hAnsi="Angsana New"/>
          <w:spacing w:val="-4"/>
          <w:sz w:val="30"/>
          <w:szCs w:val="30"/>
          <w:cs/>
        </w:rPr>
        <w:t>เมษายน</w:t>
      </w:r>
      <w:r w:rsidRPr="004B18A3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E74969" w:rsidRPr="004B18A3">
        <w:rPr>
          <w:rFonts w:ascii="Angsana New" w:eastAsia="MS Mincho" w:hAnsi="Angsana New"/>
          <w:spacing w:val="-4"/>
          <w:sz w:val="30"/>
          <w:szCs w:val="30"/>
        </w:rPr>
        <w:t>2565</w:t>
      </w:r>
      <w:r w:rsidRPr="004B18A3">
        <w:rPr>
          <w:rFonts w:ascii="Angsana New" w:eastAsia="MS Mincho" w:hAnsi="Angsana New"/>
          <w:spacing w:val="-4"/>
          <w:sz w:val="30"/>
          <w:szCs w:val="30"/>
          <w:cs/>
        </w:rPr>
        <w:t xml:space="preserve"> คณะกรรมการได้มีมติอนุมัติการรับโอนกิจการทั้งหมดและการเลิกกิจการของบริษัทย่อยที่บริษัทเป็นผู้ถือหุ้นร้อยละ </w:t>
      </w:r>
      <w:r w:rsidR="00E74969" w:rsidRPr="004B18A3">
        <w:rPr>
          <w:rFonts w:ascii="Angsana New" w:eastAsia="MS Mincho" w:hAnsi="Angsana New"/>
          <w:spacing w:val="-4"/>
          <w:sz w:val="30"/>
          <w:szCs w:val="30"/>
        </w:rPr>
        <w:t>100</w:t>
      </w:r>
      <w:r w:rsidRPr="004B18A3">
        <w:rPr>
          <w:rFonts w:ascii="Angsana New" w:eastAsia="MS Mincho" w:hAnsi="Angsana New"/>
          <w:spacing w:val="-4"/>
          <w:sz w:val="30"/>
          <w:szCs w:val="30"/>
          <w:cs/>
        </w:rPr>
        <w:t xml:space="preserve"> โดยการปรับโครงสร้างการดำเนินธุรกิจดังกล่าว</w:t>
      </w:r>
      <w:r w:rsidR="00CE3984">
        <w:rPr>
          <w:rFonts w:ascii="Angsana New" w:eastAsia="MS Mincho" w:hAnsi="Angsana New" w:hint="cs"/>
          <w:spacing w:val="-4"/>
          <w:sz w:val="30"/>
          <w:szCs w:val="30"/>
          <w:cs/>
        </w:rPr>
        <w:t>จะช่วยสนับสนุนในการเพิ่มประสิทธิภาพการดำเนินงานภายในบริษัท ตลอดจนเพิ่มขีดความสามารถทางการแข่งขันในธุรกิจแฟตตี้แอลกอฮอล์ของบริษัท</w:t>
      </w:r>
      <w:r w:rsidRPr="004B18A3">
        <w:rPr>
          <w:rFonts w:ascii="Angsana New" w:eastAsia="MS Mincho" w:hAnsi="Angsana New"/>
          <w:spacing w:val="-4"/>
          <w:sz w:val="30"/>
          <w:szCs w:val="30"/>
        </w:rPr>
        <w:t xml:space="preserve"> </w:t>
      </w:r>
    </w:p>
    <w:p w14:paraId="3612DB55" w14:textId="77777777" w:rsidR="00416E10" w:rsidRPr="004B18A3" w:rsidRDefault="00416E10" w:rsidP="00416E10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p w14:paraId="3CFDCE5C" w14:textId="30C5E699" w:rsidR="006D5A90" w:rsidRPr="00416E10" w:rsidRDefault="00416E10" w:rsidP="00416E10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4B18A3">
        <w:rPr>
          <w:rFonts w:ascii="Angsana New" w:eastAsia="MS Mincho" w:hAnsi="Angsana New"/>
          <w:spacing w:val="-4"/>
          <w:sz w:val="30"/>
          <w:szCs w:val="30"/>
          <w:cs/>
        </w:rPr>
        <w:t xml:space="preserve">การโอนกิจการทั้งหมดของบริษัท ไทยแฟตตี้แอลกอฮอลส์ จำกัด มาที่บริษัท เป็นส่วนหนึ่งของแผนการปรับโครงสร้างดังกล่าว ซึ่งมีผลสมบูรณ์ตามกฎหมายเมื่อวันที่ </w:t>
      </w:r>
      <w:r w:rsidR="004B18A3" w:rsidRPr="004B18A3">
        <w:rPr>
          <w:rFonts w:ascii="Angsana New" w:eastAsia="MS Mincho" w:hAnsi="Angsana New"/>
          <w:spacing w:val="-4"/>
          <w:sz w:val="30"/>
          <w:szCs w:val="30"/>
        </w:rPr>
        <w:t xml:space="preserve">1 </w:t>
      </w:r>
      <w:r w:rsidR="004B18A3" w:rsidRPr="004B18A3">
        <w:rPr>
          <w:rFonts w:ascii="Angsana New" w:eastAsia="MS Mincho" w:hAnsi="Angsana New"/>
          <w:spacing w:val="-4"/>
          <w:sz w:val="30"/>
          <w:szCs w:val="30"/>
          <w:cs/>
        </w:rPr>
        <w:t>ตุลาคม</w:t>
      </w:r>
      <w:r w:rsidRPr="004B18A3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E74969" w:rsidRPr="004B18A3">
        <w:rPr>
          <w:rFonts w:ascii="Angsana New" w:eastAsia="MS Mincho" w:hAnsi="Angsana New"/>
          <w:spacing w:val="-4"/>
          <w:sz w:val="30"/>
          <w:szCs w:val="30"/>
        </w:rPr>
        <w:t>2565</w:t>
      </w:r>
      <w:r w:rsidRPr="004B18A3">
        <w:rPr>
          <w:rFonts w:ascii="Angsana New" w:eastAsia="MS Mincho" w:hAnsi="Angsana New"/>
          <w:spacing w:val="-4"/>
          <w:sz w:val="30"/>
          <w:szCs w:val="30"/>
          <w:cs/>
        </w:rPr>
        <w:t xml:space="preserve"> และบริษัทจะดำเนินการจดทะเบียนเลิกกิจการของ บริษัท ไทยแฟตตี้แอลกอฮอลส์ จำกัด</w:t>
      </w:r>
      <w:r w:rsidRPr="004B18A3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4B18A3">
        <w:rPr>
          <w:rFonts w:ascii="Angsana New" w:eastAsia="MS Mincho" w:hAnsi="Angsana New"/>
          <w:spacing w:val="-4"/>
          <w:sz w:val="30"/>
          <w:szCs w:val="30"/>
          <w:cs/>
        </w:rPr>
        <w:t>ต่อไป</w:t>
      </w:r>
      <w:bookmarkEnd w:id="4"/>
    </w:p>
    <w:sectPr w:rsidR="006D5A90" w:rsidRPr="00416E10" w:rsidSect="00660BE9">
      <w:headerReference w:type="default" r:id="rId25"/>
      <w:footerReference w:type="default" r:id="rId26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938EA" w14:textId="77777777" w:rsidR="008276FB" w:rsidRDefault="008276FB" w:rsidP="004956B4">
      <w:r>
        <w:separator/>
      </w:r>
    </w:p>
  </w:endnote>
  <w:endnote w:type="continuationSeparator" w:id="0">
    <w:p w14:paraId="29D5684D" w14:textId="77777777" w:rsidR="008276FB" w:rsidRDefault="008276F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CEB8B" w14:textId="77777777" w:rsidR="00FB28BA" w:rsidRDefault="00FB28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2E4C" w14:textId="11DD7A56" w:rsidR="00A746EE" w:rsidRDefault="00A746EE" w:rsidP="00F7255B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70D2E">
      <w:rPr>
        <w:rFonts w:ascii="Angsana New" w:hAnsi="Angsana New"/>
        <w:sz w:val="32"/>
        <w:szCs w:val="32"/>
      </w:rPr>
      <w:fldChar w:fldCharType="begin"/>
    </w:r>
    <w:r w:rsidRPr="00A70D2E">
      <w:rPr>
        <w:rFonts w:ascii="Angsana New" w:hAnsi="Angsana New"/>
        <w:sz w:val="32"/>
        <w:szCs w:val="32"/>
      </w:rPr>
      <w:instrText xml:space="preserve"> PAGE   \* MERGEFORMAT </w:instrText>
    </w:r>
    <w:r w:rsidRPr="00A70D2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4</w:t>
    </w:r>
    <w:r w:rsidRPr="00A70D2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07D4" w14:textId="281C6016" w:rsidR="00A746EE" w:rsidRPr="00492877" w:rsidRDefault="00A746EE" w:rsidP="00A70D2E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492877">
      <w:rPr>
        <w:rFonts w:ascii="Angsana New" w:hAnsi="Angsana New"/>
        <w:sz w:val="30"/>
        <w:szCs w:val="30"/>
      </w:rPr>
      <w:fldChar w:fldCharType="begin"/>
    </w:r>
    <w:r w:rsidRPr="00492877">
      <w:rPr>
        <w:rFonts w:ascii="Angsana New" w:hAnsi="Angsana New"/>
        <w:sz w:val="30"/>
        <w:szCs w:val="30"/>
      </w:rPr>
      <w:instrText xml:space="preserve"> PAGE   \* MERGEFORMAT </w:instrText>
    </w:r>
    <w:r w:rsidRPr="00492877">
      <w:rPr>
        <w:rFonts w:ascii="Angsana New" w:hAnsi="Angsana New"/>
        <w:sz w:val="30"/>
        <w:szCs w:val="30"/>
      </w:rPr>
      <w:fldChar w:fldCharType="separate"/>
    </w:r>
    <w:r w:rsidR="00AA1075" w:rsidRPr="00AA1075">
      <w:rPr>
        <w:rFonts w:ascii="Angsana New" w:hAnsi="Angsana New"/>
        <w:noProof/>
        <w:sz w:val="30"/>
        <w:szCs w:val="30"/>
      </w:rPr>
      <w:t>2</w:t>
    </w:r>
    <w:r w:rsidRPr="00492877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8157" w14:textId="65FDDC9E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1CF1" w14:textId="77777777" w:rsidR="00A746EE" w:rsidRPr="00521944" w:rsidRDefault="00A746EE">
    <w:pPr>
      <w:pStyle w:val="Footer"/>
      <w:jc w:val="center"/>
      <w:rPr>
        <w:rFonts w:ascii="Angsana New" w:hAnsi="Angsana New"/>
        <w:sz w:val="30"/>
        <w:szCs w:val="30"/>
      </w:rPr>
    </w:pPr>
    <w:r w:rsidRPr="00521944">
      <w:rPr>
        <w:rFonts w:ascii="Angsana New" w:hAnsi="Angsana New"/>
        <w:sz w:val="30"/>
        <w:szCs w:val="30"/>
      </w:rPr>
      <w:fldChar w:fldCharType="begin"/>
    </w:r>
    <w:r w:rsidRPr="00521944">
      <w:rPr>
        <w:rFonts w:ascii="Angsana New" w:hAnsi="Angsana New"/>
        <w:sz w:val="30"/>
        <w:szCs w:val="30"/>
      </w:rPr>
      <w:instrText xml:space="preserve"> PAGE   \* MERGEFORMAT </w:instrText>
    </w:r>
    <w:r w:rsidRPr="00521944">
      <w:rPr>
        <w:rFonts w:ascii="Angsana New" w:hAnsi="Angsana New"/>
        <w:sz w:val="30"/>
        <w:szCs w:val="30"/>
      </w:rPr>
      <w:fldChar w:fldCharType="separate"/>
    </w:r>
    <w:r w:rsidRPr="00521944">
      <w:rPr>
        <w:rFonts w:ascii="Angsana New" w:hAnsi="Angsana New"/>
        <w:noProof/>
        <w:sz w:val="30"/>
        <w:szCs w:val="30"/>
      </w:rPr>
      <w:t>- 17 -</w:t>
    </w:r>
    <w:r w:rsidRPr="00521944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0FDD" w14:textId="69C80D6D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94E0" w14:textId="331180F1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7A3B8BB4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1BD2F" w14:textId="77777777" w:rsidR="008276FB" w:rsidRDefault="008276FB" w:rsidP="004956B4">
      <w:r>
        <w:separator/>
      </w:r>
    </w:p>
  </w:footnote>
  <w:footnote w:type="continuationSeparator" w:id="0">
    <w:p w14:paraId="133B8256" w14:textId="77777777" w:rsidR="008276FB" w:rsidRDefault="008276F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88A3" w14:textId="77777777" w:rsidR="00FB28BA" w:rsidRDefault="00FB28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2081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66C50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6A1D1BF" w14:textId="62302191" w:rsidR="00A1685D" w:rsidRPr="00A1685D" w:rsidRDefault="00A1685D" w:rsidP="00A1685D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A1685D"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31390A">
      <w:rPr>
        <w:rFonts w:ascii="Angsana New" w:hAnsi="Angsana New" w:hint="cs"/>
        <w:bCs/>
        <w:sz w:val="32"/>
        <w:szCs w:val="32"/>
        <w:cs/>
        <w:lang w:val="en-US" w:bidi="th-TH"/>
      </w:rPr>
      <w:t>เก้า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AA1075" w:rsidRPr="00AA1075">
      <w:rPr>
        <w:rFonts w:ascii="Angsana New" w:hAnsi="Angsana New"/>
        <w:bCs/>
        <w:sz w:val="32"/>
        <w:szCs w:val="32"/>
        <w:lang w:val="en-US" w:bidi="th-TH"/>
      </w:rPr>
      <w:t>30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1B4AE8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AA1075" w:rsidRPr="00AA1075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AA1075" w:rsidRPr="00AA1075">
      <w:rPr>
        <w:rFonts w:ascii="Angsana New" w:hAnsi="Angsana New"/>
        <w:bCs/>
        <w:sz w:val="32"/>
        <w:szCs w:val="32"/>
        <w:lang w:val="en-US"/>
      </w:rPr>
      <w:t>5</w:t>
    </w:r>
    <w:r w:rsidRPr="00A1685D">
      <w:rPr>
        <w:rFonts w:ascii="Angsana New" w:hAnsi="Angsana New"/>
        <w:bCs/>
        <w:sz w:val="32"/>
        <w:szCs w:val="32"/>
        <w:lang w:val="en-US"/>
      </w:rPr>
      <w:t xml:space="preserve"> </w:t>
    </w:r>
    <w:r w:rsidRPr="00A1685D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520FBC0B" w14:textId="77777777" w:rsidR="00A746EE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FF622" w14:textId="77777777" w:rsidR="00A746EE" w:rsidRPr="00A1685D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31276DC" w14:textId="77777777" w:rsidR="00A746EE" w:rsidRPr="00A1685D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429C54" w14:textId="52F9923B" w:rsidR="00A746EE" w:rsidRPr="00A1685D" w:rsidRDefault="00A746EE" w:rsidP="005F0C29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A1685D"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A1685D" w:rsidRPr="00A1685D"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31390A">
      <w:rPr>
        <w:rFonts w:ascii="Angsana New" w:hAnsi="Angsana New" w:hint="cs"/>
        <w:bCs/>
        <w:sz w:val="32"/>
        <w:szCs w:val="32"/>
        <w:cs/>
        <w:lang w:val="en-US" w:bidi="th-TH"/>
      </w:rPr>
      <w:t>เก้า</w:t>
    </w:r>
    <w:r w:rsidR="00A1685D" w:rsidRPr="00A1685D"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 w:rsidR="00A1685D"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AA1075" w:rsidRPr="00AA1075">
      <w:rPr>
        <w:rFonts w:ascii="Angsana New" w:hAnsi="Angsana New"/>
        <w:bCs/>
        <w:sz w:val="32"/>
        <w:szCs w:val="32"/>
        <w:lang w:val="en-US" w:bidi="th-TH"/>
      </w:rPr>
      <w:t>30</w:t>
    </w:r>
    <w:r w:rsidR="00A1685D" w:rsidRPr="00A1685D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1B4AE8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 w:rsidR="00A1685D"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AA1075" w:rsidRPr="00AA1075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AA1075" w:rsidRPr="00AA1075">
      <w:rPr>
        <w:rFonts w:ascii="Angsana New" w:hAnsi="Angsana New"/>
        <w:bCs/>
        <w:sz w:val="32"/>
        <w:szCs w:val="32"/>
        <w:lang w:val="en-US"/>
      </w:rPr>
      <w:t>5</w:t>
    </w:r>
    <w:r w:rsidRPr="00A1685D">
      <w:rPr>
        <w:rFonts w:ascii="Angsana New" w:hAnsi="Angsana New"/>
        <w:bCs/>
        <w:sz w:val="32"/>
        <w:szCs w:val="32"/>
        <w:lang w:val="en-US"/>
      </w:rPr>
      <w:t xml:space="preserve"> </w:t>
    </w:r>
    <w:r w:rsidRPr="00A1685D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6B741AEE" w14:textId="77777777" w:rsidR="00A746EE" w:rsidRPr="00CE0389" w:rsidRDefault="00A746EE" w:rsidP="00CE038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87034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D556BF5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1B7397" w14:textId="3B5394DF" w:rsidR="00A1685D" w:rsidRPr="00A1685D" w:rsidRDefault="00A1685D" w:rsidP="00A1685D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A1685D"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31390A">
      <w:rPr>
        <w:rFonts w:ascii="Angsana New" w:hAnsi="Angsana New" w:hint="cs"/>
        <w:bCs/>
        <w:sz w:val="32"/>
        <w:szCs w:val="32"/>
        <w:cs/>
        <w:lang w:val="en-US" w:bidi="th-TH"/>
      </w:rPr>
      <w:t>เก้า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AA1075" w:rsidRPr="00AA1075">
      <w:rPr>
        <w:rFonts w:ascii="Angsana New" w:hAnsi="Angsana New"/>
        <w:bCs/>
        <w:sz w:val="32"/>
        <w:szCs w:val="32"/>
        <w:lang w:val="en-US" w:bidi="th-TH"/>
      </w:rPr>
      <w:t>30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31390A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AA1075" w:rsidRPr="00AA1075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AA1075" w:rsidRPr="00AA1075">
      <w:rPr>
        <w:rFonts w:ascii="Angsana New" w:hAnsi="Angsana New"/>
        <w:bCs/>
        <w:sz w:val="32"/>
        <w:szCs w:val="32"/>
        <w:lang w:val="en-US"/>
      </w:rPr>
      <w:t>5</w:t>
    </w:r>
    <w:r w:rsidRPr="00A1685D">
      <w:rPr>
        <w:rFonts w:ascii="Angsana New" w:hAnsi="Angsana New"/>
        <w:bCs/>
        <w:sz w:val="32"/>
        <w:szCs w:val="32"/>
        <w:lang w:val="en-US"/>
      </w:rPr>
      <w:t xml:space="preserve"> </w:t>
    </w:r>
    <w:r w:rsidRPr="00A1685D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273F57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FFB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C3D67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078725" w14:textId="40510EAA" w:rsidR="00A1685D" w:rsidRPr="00A1685D" w:rsidRDefault="00A1685D" w:rsidP="00A1685D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A1685D"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511815">
      <w:rPr>
        <w:rFonts w:ascii="Angsana New" w:hAnsi="Angsana New" w:hint="cs"/>
        <w:bCs/>
        <w:sz w:val="32"/>
        <w:szCs w:val="32"/>
        <w:cs/>
        <w:lang w:val="en-US" w:bidi="th-TH"/>
      </w:rPr>
      <w:t>เก้า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AA1075" w:rsidRPr="00AA1075">
      <w:rPr>
        <w:rFonts w:ascii="Angsana New" w:hAnsi="Angsana New"/>
        <w:bCs/>
        <w:sz w:val="32"/>
        <w:szCs w:val="32"/>
        <w:lang w:val="en-US" w:bidi="th-TH"/>
      </w:rPr>
      <w:t>30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31390A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AA1075" w:rsidRPr="00AA1075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AA1075" w:rsidRPr="00AA1075">
      <w:rPr>
        <w:rFonts w:ascii="Angsana New" w:hAnsi="Angsana New"/>
        <w:bCs/>
        <w:sz w:val="32"/>
        <w:szCs w:val="32"/>
        <w:lang w:val="en-US"/>
      </w:rPr>
      <w:t>5</w:t>
    </w:r>
    <w:r w:rsidRPr="00A1685D">
      <w:rPr>
        <w:rFonts w:ascii="Angsana New" w:hAnsi="Angsana New"/>
        <w:bCs/>
        <w:sz w:val="32"/>
        <w:szCs w:val="32"/>
        <w:lang w:val="en-US"/>
      </w:rPr>
      <w:t xml:space="preserve"> </w:t>
    </w:r>
    <w:r w:rsidRPr="00A1685D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76D755A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A3E6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428B17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7DED7B5" w14:textId="444135FF" w:rsidR="00A1685D" w:rsidRPr="00A1685D" w:rsidRDefault="00A1685D" w:rsidP="00A1685D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A1685D"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511815">
      <w:rPr>
        <w:rFonts w:ascii="Angsana New" w:hAnsi="Angsana New" w:hint="cs"/>
        <w:bCs/>
        <w:sz w:val="32"/>
        <w:szCs w:val="32"/>
        <w:cs/>
        <w:lang w:val="en-US" w:bidi="th-TH"/>
      </w:rPr>
      <w:t>เก้า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AA1075" w:rsidRPr="00AA1075">
      <w:rPr>
        <w:rFonts w:ascii="Angsana New" w:hAnsi="Angsana New"/>
        <w:bCs/>
        <w:sz w:val="32"/>
        <w:szCs w:val="32"/>
        <w:lang w:val="en-US" w:bidi="th-TH"/>
      </w:rPr>
      <w:t>30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511815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AA1075" w:rsidRPr="00AA1075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AA1075" w:rsidRPr="00AA1075">
      <w:rPr>
        <w:rFonts w:ascii="Angsana New" w:hAnsi="Angsana New"/>
        <w:bCs/>
        <w:sz w:val="32"/>
        <w:szCs w:val="32"/>
        <w:lang w:val="en-US"/>
      </w:rPr>
      <w:t>5</w:t>
    </w:r>
    <w:r w:rsidRPr="00A1685D">
      <w:rPr>
        <w:rFonts w:ascii="Angsana New" w:hAnsi="Angsana New"/>
        <w:bCs/>
        <w:sz w:val="32"/>
        <w:szCs w:val="32"/>
        <w:lang w:val="en-US"/>
      </w:rPr>
      <w:t xml:space="preserve"> </w:t>
    </w:r>
    <w:r w:rsidRPr="00A1685D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BD1DBF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6193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0314DF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449570" w14:textId="01D7C35B" w:rsidR="00A1685D" w:rsidRPr="00A1685D" w:rsidRDefault="00A1685D" w:rsidP="00A1685D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A1685D"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และงวด</w:t>
    </w:r>
    <w:r w:rsidR="00511815">
      <w:rPr>
        <w:rFonts w:ascii="Angsana New" w:hAnsi="Angsana New" w:hint="cs"/>
        <w:bCs/>
        <w:sz w:val="32"/>
        <w:szCs w:val="32"/>
        <w:cs/>
        <w:lang w:val="en-US" w:bidi="th-TH"/>
      </w:rPr>
      <w:t>เก้า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AA1075" w:rsidRPr="00AA1075">
      <w:rPr>
        <w:rFonts w:ascii="Angsana New" w:hAnsi="Angsana New"/>
        <w:bCs/>
        <w:sz w:val="32"/>
        <w:szCs w:val="32"/>
        <w:lang w:val="en-US" w:bidi="th-TH"/>
      </w:rPr>
      <w:t>30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511815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AA1075" w:rsidRPr="00AA1075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AA1075" w:rsidRPr="00AA1075">
      <w:rPr>
        <w:rFonts w:ascii="Angsana New" w:hAnsi="Angsana New"/>
        <w:bCs/>
        <w:sz w:val="32"/>
        <w:szCs w:val="32"/>
        <w:lang w:val="en-US"/>
      </w:rPr>
      <w:t>5</w:t>
    </w:r>
    <w:r w:rsidRPr="00A1685D">
      <w:rPr>
        <w:rFonts w:ascii="Angsana New" w:hAnsi="Angsana New"/>
        <w:bCs/>
        <w:sz w:val="32"/>
        <w:szCs w:val="32"/>
        <w:lang w:val="en-US"/>
      </w:rPr>
      <w:t xml:space="preserve"> </w:t>
    </w:r>
    <w:r w:rsidRPr="00A1685D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0E15A9C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F48A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1DD1100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8E1EFB0" w14:textId="3B07B8D3" w:rsidR="00A1685D" w:rsidRPr="00A1685D" w:rsidRDefault="00A1685D" w:rsidP="00A1685D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A1685D"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และ</w:t>
    </w:r>
    <w:r w:rsidR="00C01A38">
      <w:rPr>
        <w:rFonts w:ascii="Angsana New" w:hAnsi="Angsana New" w:hint="cs"/>
        <w:bCs/>
        <w:sz w:val="32"/>
        <w:szCs w:val="32"/>
        <w:cs/>
        <w:lang w:val="en-US" w:bidi="th-TH"/>
      </w:rPr>
      <w:t>เก้า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เดือน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AA1075" w:rsidRPr="00AA1075">
      <w:rPr>
        <w:rFonts w:ascii="Angsana New" w:hAnsi="Angsana New"/>
        <w:bCs/>
        <w:sz w:val="32"/>
        <w:szCs w:val="32"/>
        <w:lang w:val="en-US" w:bidi="th-TH"/>
      </w:rPr>
      <w:t>30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FE2BAA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AA1075" w:rsidRPr="00AA1075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AA1075" w:rsidRPr="00AA1075">
      <w:rPr>
        <w:rFonts w:ascii="Angsana New" w:hAnsi="Angsana New"/>
        <w:bCs/>
        <w:sz w:val="32"/>
        <w:szCs w:val="32"/>
        <w:lang w:val="en-US"/>
      </w:rPr>
      <w:t>5</w:t>
    </w:r>
    <w:r w:rsidRPr="00A1685D">
      <w:rPr>
        <w:rFonts w:ascii="Angsana New" w:hAnsi="Angsana New"/>
        <w:bCs/>
        <w:sz w:val="32"/>
        <w:szCs w:val="32"/>
        <w:lang w:val="en-US"/>
      </w:rPr>
      <w:t xml:space="preserve"> </w:t>
    </w:r>
    <w:r w:rsidRPr="00A1685D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8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29"/>
  </w:num>
  <w:num w:numId="14">
    <w:abstractNumId w:val="21"/>
  </w:num>
  <w:num w:numId="15">
    <w:abstractNumId w:val="24"/>
  </w:num>
  <w:num w:numId="16">
    <w:abstractNumId w:val="30"/>
  </w:num>
  <w:num w:numId="17">
    <w:abstractNumId w:val="32"/>
  </w:num>
  <w:num w:numId="18">
    <w:abstractNumId w:val="16"/>
  </w:num>
  <w:num w:numId="19">
    <w:abstractNumId w:val="28"/>
  </w:num>
  <w:num w:numId="20">
    <w:abstractNumId w:val="12"/>
  </w:num>
  <w:num w:numId="21">
    <w:abstractNumId w:val="13"/>
  </w:num>
  <w:num w:numId="22">
    <w:abstractNumId w:val="33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7"/>
  </w:num>
  <w:num w:numId="27">
    <w:abstractNumId w:val="19"/>
  </w:num>
  <w:num w:numId="28">
    <w:abstractNumId w:val="25"/>
  </w:num>
  <w:num w:numId="29">
    <w:abstractNumId w:val="26"/>
  </w:num>
  <w:num w:numId="30">
    <w:abstractNumId w:val="14"/>
  </w:num>
  <w:num w:numId="31">
    <w:abstractNumId w:val="31"/>
  </w:num>
  <w:num w:numId="32">
    <w:abstractNumId w:val="10"/>
  </w:num>
  <w:num w:numId="33">
    <w:abstractNumId w:val="17"/>
  </w:num>
  <w:num w:numId="34">
    <w:abstractNumId w:val="15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71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0F5C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4E"/>
    <w:rsid w:val="0001586A"/>
    <w:rsid w:val="00015C9D"/>
    <w:rsid w:val="00016081"/>
    <w:rsid w:val="0001655F"/>
    <w:rsid w:val="000165B5"/>
    <w:rsid w:val="000169A8"/>
    <w:rsid w:val="000169B6"/>
    <w:rsid w:val="000175DD"/>
    <w:rsid w:val="00020065"/>
    <w:rsid w:val="0002028C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68D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273"/>
    <w:rsid w:val="0003160F"/>
    <w:rsid w:val="00031630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81E"/>
    <w:rsid w:val="0003793A"/>
    <w:rsid w:val="00037AEC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6CA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3FD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A11"/>
    <w:rsid w:val="00054F1C"/>
    <w:rsid w:val="00055234"/>
    <w:rsid w:val="00055960"/>
    <w:rsid w:val="00055D63"/>
    <w:rsid w:val="00055E59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288"/>
    <w:rsid w:val="000668C4"/>
    <w:rsid w:val="00066D73"/>
    <w:rsid w:val="00066EE2"/>
    <w:rsid w:val="00066FB0"/>
    <w:rsid w:val="00067D22"/>
    <w:rsid w:val="000701A9"/>
    <w:rsid w:val="00070327"/>
    <w:rsid w:val="000704B4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3B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ACB"/>
    <w:rsid w:val="00097DF8"/>
    <w:rsid w:val="00097E91"/>
    <w:rsid w:val="000A0326"/>
    <w:rsid w:val="000A036D"/>
    <w:rsid w:val="000A08FB"/>
    <w:rsid w:val="000A0B6F"/>
    <w:rsid w:val="000A0C84"/>
    <w:rsid w:val="000A0D7E"/>
    <w:rsid w:val="000A0EA3"/>
    <w:rsid w:val="000A1095"/>
    <w:rsid w:val="000A1623"/>
    <w:rsid w:val="000A18E6"/>
    <w:rsid w:val="000A2058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B9C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0F8E"/>
    <w:rsid w:val="000B17A0"/>
    <w:rsid w:val="000B19E9"/>
    <w:rsid w:val="000B1A29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81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5AB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17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487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8C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0C9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3A0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1E73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4D"/>
    <w:rsid w:val="00140FB7"/>
    <w:rsid w:val="001415DC"/>
    <w:rsid w:val="0014167B"/>
    <w:rsid w:val="001419CF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7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D67"/>
    <w:rsid w:val="001645BF"/>
    <w:rsid w:val="0016481C"/>
    <w:rsid w:val="0016589F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9B2"/>
    <w:rsid w:val="00173B8C"/>
    <w:rsid w:val="00173E78"/>
    <w:rsid w:val="00174070"/>
    <w:rsid w:val="00174A64"/>
    <w:rsid w:val="00175027"/>
    <w:rsid w:val="00175139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837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579"/>
    <w:rsid w:val="001908B6"/>
    <w:rsid w:val="00190986"/>
    <w:rsid w:val="00190A82"/>
    <w:rsid w:val="00190AD2"/>
    <w:rsid w:val="00190C69"/>
    <w:rsid w:val="00190E42"/>
    <w:rsid w:val="00191B10"/>
    <w:rsid w:val="00191B63"/>
    <w:rsid w:val="00191B8B"/>
    <w:rsid w:val="00192018"/>
    <w:rsid w:val="001926EA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14C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0D7"/>
    <w:rsid w:val="001A10F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2CE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AE8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B77DB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B"/>
    <w:rsid w:val="001D4B3C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71C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8BA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1ED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A8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5CF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7CA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9FA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2DF"/>
    <w:rsid w:val="002362F9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EF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AB6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51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688"/>
    <w:rsid w:val="00272B91"/>
    <w:rsid w:val="00272BB2"/>
    <w:rsid w:val="00273464"/>
    <w:rsid w:val="00274206"/>
    <w:rsid w:val="0027444C"/>
    <w:rsid w:val="00275011"/>
    <w:rsid w:val="002752E5"/>
    <w:rsid w:val="0027569B"/>
    <w:rsid w:val="00275F65"/>
    <w:rsid w:val="00275FDB"/>
    <w:rsid w:val="00276340"/>
    <w:rsid w:val="0027656E"/>
    <w:rsid w:val="00276874"/>
    <w:rsid w:val="00277288"/>
    <w:rsid w:val="002775D0"/>
    <w:rsid w:val="00277CB8"/>
    <w:rsid w:val="00277EF7"/>
    <w:rsid w:val="002804F4"/>
    <w:rsid w:val="00280F70"/>
    <w:rsid w:val="0028178A"/>
    <w:rsid w:val="0028183A"/>
    <w:rsid w:val="00282570"/>
    <w:rsid w:val="00282A55"/>
    <w:rsid w:val="00282C30"/>
    <w:rsid w:val="00282CFB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7CA9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2539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3A5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4BF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188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6B"/>
    <w:rsid w:val="002E64E4"/>
    <w:rsid w:val="002E6852"/>
    <w:rsid w:val="002E6DFB"/>
    <w:rsid w:val="002E6EE7"/>
    <w:rsid w:val="002E74C8"/>
    <w:rsid w:val="002E74D9"/>
    <w:rsid w:val="002E765B"/>
    <w:rsid w:val="002E7931"/>
    <w:rsid w:val="002E7E10"/>
    <w:rsid w:val="002F01AC"/>
    <w:rsid w:val="002F0913"/>
    <w:rsid w:val="002F09F2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0B2"/>
    <w:rsid w:val="002F7AB4"/>
    <w:rsid w:val="002F7BD6"/>
    <w:rsid w:val="002F7F73"/>
    <w:rsid w:val="003000A4"/>
    <w:rsid w:val="00300121"/>
    <w:rsid w:val="00300F58"/>
    <w:rsid w:val="00301000"/>
    <w:rsid w:val="00301B7C"/>
    <w:rsid w:val="00301FF8"/>
    <w:rsid w:val="00302038"/>
    <w:rsid w:val="0030208F"/>
    <w:rsid w:val="00302117"/>
    <w:rsid w:val="0030212D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5C90"/>
    <w:rsid w:val="0030612B"/>
    <w:rsid w:val="003062AD"/>
    <w:rsid w:val="0030644D"/>
    <w:rsid w:val="00306591"/>
    <w:rsid w:val="003068F7"/>
    <w:rsid w:val="00306CFA"/>
    <w:rsid w:val="003073D1"/>
    <w:rsid w:val="003077B0"/>
    <w:rsid w:val="0030794F"/>
    <w:rsid w:val="00310CA7"/>
    <w:rsid w:val="00312332"/>
    <w:rsid w:val="0031237A"/>
    <w:rsid w:val="00312C54"/>
    <w:rsid w:val="00312E9D"/>
    <w:rsid w:val="003131CE"/>
    <w:rsid w:val="003134D3"/>
    <w:rsid w:val="0031390A"/>
    <w:rsid w:val="00313AB4"/>
    <w:rsid w:val="00313B30"/>
    <w:rsid w:val="00313B70"/>
    <w:rsid w:val="0031405B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656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3DB5"/>
    <w:rsid w:val="0034431D"/>
    <w:rsid w:val="00344480"/>
    <w:rsid w:val="00344735"/>
    <w:rsid w:val="00344979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177"/>
    <w:rsid w:val="00351291"/>
    <w:rsid w:val="003516A5"/>
    <w:rsid w:val="0035173D"/>
    <w:rsid w:val="0035237C"/>
    <w:rsid w:val="00352755"/>
    <w:rsid w:val="00352B78"/>
    <w:rsid w:val="00352B82"/>
    <w:rsid w:val="00352CFA"/>
    <w:rsid w:val="00352D9F"/>
    <w:rsid w:val="00352DA9"/>
    <w:rsid w:val="00352DAD"/>
    <w:rsid w:val="00352EA7"/>
    <w:rsid w:val="0035348C"/>
    <w:rsid w:val="003534CE"/>
    <w:rsid w:val="003535C4"/>
    <w:rsid w:val="003539CA"/>
    <w:rsid w:val="003539F8"/>
    <w:rsid w:val="00353E8B"/>
    <w:rsid w:val="003541A6"/>
    <w:rsid w:val="003543C8"/>
    <w:rsid w:val="00354588"/>
    <w:rsid w:val="00354CA5"/>
    <w:rsid w:val="00354D40"/>
    <w:rsid w:val="003550D7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D9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6D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3B5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C33"/>
    <w:rsid w:val="00383D8B"/>
    <w:rsid w:val="00384057"/>
    <w:rsid w:val="003840FC"/>
    <w:rsid w:val="003849E4"/>
    <w:rsid w:val="0038558F"/>
    <w:rsid w:val="00385BF5"/>
    <w:rsid w:val="00385C4A"/>
    <w:rsid w:val="00385E3D"/>
    <w:rsid w:val="00386D5A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2FE3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0E1"/>
    <w:rsid w:val="003A0EA1"/>
    <w:rsid w:val="003A1193"/>
    <w:rsid w:val="003A15E3"/>
    <w:rsid w:val="003A1DE4"/>
    <w:rsid w:val="003A1F36"/>
    <w:rsid w:val="003A26CD"/>
    <w:rsid w:val="003A3271"/>
    <w:rsid w:val="003A4167"/>
    <w:rsid w:val="003A42A5"/>
    <w:rsid w:val="003A442E"/>
    <w:rsid w:val="003A4A4A"/>
    <w:rsid w:val="003A5269"/>
    <w:rsid w:val="003A5352"/>
    <w:rsid w:val="003A5378"/>
    <w:rsid w:val="003A543B"/>
    <w:rsid w:val="003A555C"/>
    <w:rsid w:val="003A6F0C"/>
    <w:rsid w:val="003A7034"/>
    <w:rsid w:val="003A70B0"/>
    <w:rsid w:val="003A757F"/>
    <w:rsid w:val="003A76D7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E6D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2E4C"/>
    <w:rsid w:val="003C35D0"/>
    <w:rsid w:val="003C3759"/>
    <w:rsid w:val="003C40A6"/>
    <w:rsid w:val="003C439B"/>
    <w:rsid w:val="003C43DA"/>
    <w:rsid w:val="003C44C2"/>
    <w:rsid w:val="003C4962"/>
    <w:rsid w:val="003C4CD3"/>
    <w:rsid w:val="003C4CEC"/>
    <w:rsid w:val="003C50B0"/>
    <w:rsid w:val="003C5369"/>
    <w:rsid w:val="003C5942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945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061"/>
    <w:rsid w:val="003E3501"/>
    <w:rsid w:val="003E3DA5"/>
    <w:rsid w:val="003E3E17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183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85C"/>
    <w:rsid w:val="00401B33"/>
    <w:rsid w:val="00401EDD"/>
    <w:rsid w:val="00401EE8"/>
    <w:rsid w:val="00401FBD"/>
    <w:rsid w:val="004023A8"/>
    <w:rsid w:val="004023B1"/>
    <w:rsid w:val="00402E8D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807"/>
    <w:rsid w:val="00407F11"/>
    <w:rsid w:val="00410646"/>
    <w:rsid w:val="004106EE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6E10"/>
    <w:rsid w:val="00417464"/>
    <w:rsid w:val="00417BC9"/>
    <w:rsid w:val="00417F58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468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3C5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2CA1"/>
    <w:rsid w:val="0044312A"/>
    <w:rsid w:val="0044317A"/>
    <w:rsid w:val="0044353C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7D5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57"/>
    <w:rsid w:val="00461C78"/>
    <w:rsid w:val="00461D77"/>
    <w:rsid w:val="004621B0"/>
    <w:rsid w:val="00462221"/>
    <w:rsid w:val="00462282"/>
    <w:rsid w:val="004626B9"/>
    <w:rsid w:val="00462824"/>
    <w:rsid w:val="00462993"/>
    <w:rsid w:val="00462D47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40B"/>
    <w:rsid w:val="00465C8B"/>
    <w:rsid w:val="00465E27"/>
    <w:rsid w:val="004668B1"/>
    <w:rsid w:val="00466A5B"/>
    <w:rsid w:val="00466FF2"/>
    <w:rsid w:val="0046715C"/>
    <w:rsid w:val="00467168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BD3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EFD"/>
    <w:rsid w:val="00484F0A"/>
    <w:rsid w:val="00484F85"/>
    <w:rsid w:val="0048517E"/>
    <w:rsid w:val="00485837"/>
    <w:rsid w:val="00485DB5"/>
    <w:rsid w:val="00485F8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D5C"/>
    <w:rsid w:val="00496EC8"/>
    <w:rsid w:val="00497007"/>
    <w:rsid w:val="0049711E"/>
    <w:rsid w:val="0049727C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2DCB"/>
    <w:rsid w:val="004A3085"/>
    <w:rsid w:val="004A318C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6E71"/>
    <w:rsid w:val="004A7E94"/>
    <w:rsid w:val="004B05E3"/>
    <w:rsid w:val="004B0B18"/>
    <w:rsid w:val="004B0E0B"/>
    <w:rsid w:val="004B143D"/>
    <w:rsid w:val="004B1589"/>
    <w:rsid w:val="004B16E3"/>
    <w:rsid w:val="004B18A3"/>
    <w:rsid w:val="004B2DFF"/>
    <w:rsid w:val="004B2F88"/>
    <w:rsid w:val="004B3014"/>
    <w:rsid w:val="004B31A6"/>
    <w:rsid w:val="004B3693"/>
    <w:rsid w:val="004B3AF9"/>
    <w:rsid w:val="004B3C5F"/>
    <w:rsid w:val="004B41A8"/>
    <w:rsid w:val="004B439F"/>
    <w:rsid w:val="004B4FC4"/>
    <w:rsid w:val="004B5563"/>
    <w:rsid w:val="004B56CA"/>
    <w:rsid w:val="004B591B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BFC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346"/>
    <w:rsid w:val="004C7605"/>
    <w:rsid w:val="004C7C2A"/>
    <w:rsid w:val="004C7EED"/>
    <w:rsid w:val="004C7EF4"/>
    <w:rsid w:val="004D0526"/>
    <w:rsid w:val="004D087E"/>
    <w:rsid w:val="004D0996"/>
    <w:rsid w:val="004D0BF7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5FA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DD4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0593"/>
    <w:rsid w:val="004F104F"/>
    <w:rsid w:val="004F1164"/>
    <w:rsid w:val="004F17C7"/>
    <w:rsid w:val="004F2084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3FEF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7EE"/>
    <w:rsid w:val="004F7C76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1B27"/>
    <w:rsid w:val="0050210B"/>
    <w:rsid w:val="00502566"/>
    <w:rsid w:val="00502605"/>
    <w:rsid w:val="0050279F"/>
    <w:rsid w:val="00502F3D"/>
    <w:rsid w:val="005032F6"/>
    <w:rsid w:val="005033CA"/>
    <w:rsid w:val="005038C3"/>
    <w:rsid w:val="005039D3"/>
    <w:rsid w:val="00503B45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474"/>
    <w:rsid w:val="0050562F"/>
    <w:rsid w:val="00505EE2"/>
    <w:rsid w:val="005060AA"/>
    <w:rsid w:val="0050631E"/>
    <w:rsid w:val="00506A2D"/>
    <w:rsid w:val="00507677"/>
    <w:rsid w:val="0050770C"/>
    <w:rsid w:val="005077A2"/>
    <w:rsid w:val="00507C69"/>
    <w:rsid w:val="00510076"/>
    <w:rsid w:val="00510ED0"/>
    <w:rsid w:val="00510F91"/>
    <w:rsid w:val="005116F8"/>
    <w:rsid w:val="00511815"/>
    <w:rsid w:val="005118D8"/>
    <w:rsid w:val="00511AB4"/>
    <w:rsid w:val="00511D1A"/>
    <w:rsid w:val="00511D71"/>
    <w:rsid w:val="005134BA"/>
    <w:rsid w:val="0051352C"/>
    <w:rsid w:val="00513780"/>
    <w:rsid w:val="00513862"/>
    <w:rsid w:val="00513C20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640"/>
    <w:rsid w:val="00535874"/>
    <w:rsid w:val="00535AC6"/>
    <w:rsid w:val="00535C4D"/>
    <w:rsid w:val="00535EA8"/>
    <w:rsid w:val="0053621E"/>
    <w:rsid w:val="0053640B"/>
    <w:rsid w:val="00536FE6"/>
    <w:rsid w:val="005370F5"/>
    <w:rsid w:val="005371B0"/>
    <w:rsid w:val="00537720"/>
    <w:rsid w:val="00537DAF"/>
    <w:rsid w:val="00537F5F"/>
    <w:rsid w:val="00540182"/>
    <w:rsid w:val="0054025F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5E74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766"/>
    <w:rsid w:val="00553025"/>
    <w:rsid w:val="005535CB"/>
    <w:rsid w:val="00553900"/>
    <w:rsid w:val="00553BC7"/>
    <w:rsid w:val="00553CFE"/>
    <w:rsid w:val="00553D54"/>
    <w:rsid w:val="00553FB5"/>
    <w:rsid w:val="0055424B"/>
    <w:rsid w:val="00554264"/>
    <w:rsid w:val="00554346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58"/>
    <w:rsid w:val="005576F0"/>
    <w:rsid w:val="0055782B"/>
    <w:rsid w:val="00557AFE"/>
    <w:rsid w:val="00557B5E"/>
    <w:rsid w:val="0056003C"/>
    <w:rsid w:val="00560171"/>
    <w:rsid w:val="005604FE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CB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62A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2D9"/>
    <w:rsid w:val="0057356C"/>
    <w:rsid w:val="005735ED"/>
    <w:rsid w:val="00573641"/>
    <w:rsid w:val="00573A70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2F1"/>
    <w:rsid w:val="005754A6"/>
    <w:rsid w:val="005759BA"/>
    <w:rsid w:val="00575D20"/>
    <w:rsid w:val="00575E33"/>
    <w:rsid w:val="00576AB9"/>
    <w:rsid w:val="00576C39"/>
    <w:rsid w:val="00576CA2"/>
    <w:rsid w:val="00577210"/>
    <w:rsid w:val="0057748A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1E41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2D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B6F"/>
    <w:rsid w:val="005A5D9A"/>
    <w:rsid w:val="005A63F7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42C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0F2F"/>
    <w:rsid w:val="005C166D"/>
    <w:rsid w:val="005C1714"/>
    <w:rsid w:val="005C1CA7"/>
    <w:rsid w:val="005C215A"/>
    <w:rsid w:val="005C21AE"/>
    <w:rsid w:val="005C27EF"/>
    <w:rsid w:val="005C2A34"/>
    <w:rsid w:val="005C30F0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4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41"/>
    <w:rsid w:val="005D3689"/>
    <w:rsid w:val="005D3753"/>
    <w:rsid w:val="005D3E4B"/>
    <w:rsid w:val="005D3FE6"/>
    <w:rsid w:val="005D41C3"/>
    <w:rsid w:val="005D45AE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D7EE2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89D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7AE"/>
    <w:rsid w:val="005F1B07"/>
    <w:rsid w:val="005F21AC"/>
    <w:rsid w:val="005F22D6"/>
    <w:rsid w:val="005F2805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131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BE0"/>
    <w:rsid w:val="00603BFC"/>
    <w:rsid w:val="00603CD2"/>
    <w:rsid w:val="00604458"/>
    <w:rsid w:val="0060485F"/>
    <w:rsid w:val="00604A15"/>
    <w:rsid w:val="00604B51"/>
    <w:rsid w:val="00605209"/>
    <w:rsid w:val="006054A7"/>
    <w:rsid w:val="006056A4"/>
    <w:rsid w:val="00605CE5"/>
    <w:rsid w:val="00605F2F"/>
    <w:rsid w:val="00606344"/>
    <w:rsid w:val="00606DB1"/>
    <w:rsid w:val="00607709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66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6302"/>
    <w:rsid w:val="00627530"/>
    <w:rsid w:val="00627CB9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4BBC"/>
    <w:rsid w:val="00635316"/>
    <w:rsid w:val="00635331"/>
    <w:rsid w:val="00635808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523"/>
    <w:rsid w:val="00645E42"/>
    <w:rsid w:val="0064625B"/>
    <w:rsid w:val="006467ED"/>
    <w:rsid w:val="00647D2A"/>
    <w:rsid w:val="00647F2E"/>
    <w:rsid w:val="00650076"/>
    <w:rsid w:val="006502F0"/>
    <w:rsid w:val="00650AC0"/>
    <w:rsid w:val="006515A5"/>
    <w:rsid w:val="00651836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050"/>
    <w:rsid w:val="0067477D"/>
    <w:rsid w:val="006747B6"/>
    <w:rsid w:val="00674932"/>
    <w:rsid w:val="00675171"/>
    <w:rsid w:val="00675231"/>
    <w:rsid w:val="006753A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09E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860"/>
    <w:rsid w:val="006928CE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1E4"/>
    <w:rsid w:val="006A122F"/>
    <w:rsid w:val="006A1404"/>
    <w:rsid w:val="006A16C7"/>
    <w:rsid w:val="006A1839"/>
    <w:rsid w:val="006A19AF"/>
    <w:rsid w:val="006A1B31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256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352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8EC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5FF"/>
    <w:rsid w:val="006C4A29"/>
    <w:rsid w:val="006C4B3A"/>
    <w:rsid w:val="006C4CD4"/>
    <w:rsid w:val="006C520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1F06"/>
    <w:rsid w:val="006D2766"/>
    <w:rsid w:val="006D2792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B79"/>
    <w:rsid w:val="006D5C60"/>
    <w:rsid w:val="006D5F2F"/>
    <w:rsid w:val="006D711C"/>
    <w:rsid w:val="006D7262"/>
    <w:rsid w:val="006D726A"/>
    <w:rsid w:val="006D72D5"/>
    <w:rsid w:val="006D7359"/>
    <w:rsid w:val="006D74EB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CB7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6FB8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206"/>
    <w:rsid w:val="006F4550"/>
    <w:rsid w:val="006F4661"/>
    <w:rsid w:val="006F4895"/>
    <w:rsid w:val="006F48E7"/>
    <w:rsid w:val="006F4926"/>
    <w:rsid w:val="006F4981"/>
    <w:rsid w:val="006F4E7E"/>
    <w:rsid w:val="006F53E5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C0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04B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A7A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762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C9"/>
    <w:rsid w:val="00742C99"/>
    <w:rsid w:val="00742CC0"/>
    <w:rsid w:val="0074305A"/>
    <w:rsid w:val="00743085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55C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705"/>
    <w:rsid w:val="00791B11"/>
    <w:rsid w:val="00791BC8"/>
    <w:rsid w:val="007920BF"/>
    <w:rsid w:val="007922EA"/>
    <w:rsid w:val="00792713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91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B7F13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6FF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99B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6AA1"/>
    <w:rsid w:val="007D737E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2C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75A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38C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6FB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08C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4CC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6AFD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67C3"/>
    <w:rsid w:val="00856BFD"/>
    <w:rsid w:val="00856F53"/>
    <w:rsid w:val="0085746D"/>
    <w:rsid w:val="00857D13"/>
    <w:rsid w:val="00857F1F"/>
    <w:rsid w:val="00857FFC"/>
    <w:rsid w:val="00860177"/>
    <w:rsid w:val="008601CF"/>
    <w:rsid w:val="00860518"/>
    <w:rsid w:val="00860F8C"/>
    <w:rsid w:val="00860F9A"/>
    <w:rsid w:val="00861553"/>
    <w:rsid w:val="00861DD4"/>
    <w:rsid w:val="008623F1"/>
    <w:rsid w:val="00862780"/>
    <w:rsid w:val="00862840"/>
    <w:rsid w:val="00862C18"/>
    <w:rsid w:val="00862C5F"/>
    <w:rsid w:val="00862E4D"/>
    <w:rsid w:val="00863187"/>
    <w:rsid w:val="008637D4"/>
    <w:rsid w:val="00864130"/>
    <w:rsid w:val="00864391"/>
    <w:rsid w:val="008643CF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29D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A3"/>
    <w:rsid w:val="00894A99"/>
    <w:rsid w:val="00894CE8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096F"/>
    <w:rsid w:val="008A1160"/>
    <w:rsid w:val="008A14E1"/>
    <w:rsid w:val="008A16A4"/>
    <w:rsid w:val="008A176D"/>
    <w:rsid w:val="008A1814"/>
    <w:rsid w:val="008A19EA"/>
    <w:rsid w:val="008A2172"/>
    <w:rsid w:val="008A2410"/>
    <w:rsid w:val="008A241E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1B5"/>
    <w:rsid w:val="008A54FC"/>
    <w:rsid w:val="008A5664"/>
    <w:rsid w:val="008A58D2"/>
    <w:rsid w:val="008A5CB3"/>
    <w:rsid w:val="008A6074"/>
    <w:rsid w:val="008A62EC"/>
    <w:rsid w:val="008A636B"/>
    <w:rsid w:val="008A656B"/>
    <w:rsid w:val="008A65B4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1D2A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B7E6D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173B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520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4C6"/>
    <w:rsid w:val="008E45BC"/>
    <w:rsid w:val="008E484D"/>
    <w:rsid w:val="008E4B6E"/>
    <w:rsid w:val="008E4E30"/>
    <w:rsid w:val="008E507E"/>
    <w:rsid w:val="008E54D1"/>
    <w:rsid w:val="008E56D6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5B0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6B4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99F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3C"/>
    <w:rsid w:val="00900E8C"/>
    <w:rsid w:val="009010D3"/>
    <w:rsid w:val="00901EBA"/>
    <w:rsid w:val="00901FE8"/>
    <w:rsid w:val="009021E8"/>
    <w:rsid w:val="0090232B"/>
    <w:rsid w:val="009024D5"/>
    <w:rsid w:val="0090257C"/>
    <w:rsid w:val="0090258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CBC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4D6"/>
    <w:rsid w:val="00914E25"/>
    <w:rsid w:val="00915035"/>
    <w:rsid w:val="009156B0"/>
    <w:rsid w:val="00915770"/>
    <w:rsid w:val="009157FF"/>
    <w:rsid w:val="0091588D"/>
    <w:rsid w:val="0091654F"/>
    <w:rsid w:val="009168A6"/>
    <w:rsid w:val="00916990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897"/>
    <w:rsid w:val="00942957"/>
    <w:rsid w:val="00942DC2"/>
    <w:rsid w:val="0094306B"/>
    <w:rsid w:val="00943426"/>
    <w:rsid w:val="009434AD"/>
    <w:rsid w:val="0094355C"/>
    <w:rsid w:val="00943931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386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614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11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1D66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840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7F4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5F4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688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86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041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6E6"/>
    <w:rsid w:val="009D6820"/>
    <w:rsid w:val="009D6836"/>
    <w:rsid w:val="009D6AFB"/>
    <w:rsid w:val="009D7224"/>
    <w:rsid w:val="009D7238"/>
    <w:rsid w:val="009D7300"/>
    <w:rsid w:val="009D743D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CEA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0986"/>
    <w:rsid w:val="009F13B1"/>
    <w:rsid w:val="009F13DF"/>
    <w:rsid w:val="009F1533"/>
    <w:rsid w:val="009F1A93"/>
    <w:rsid w:val="009F23C9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1F7"/>
    <w:rsid w:val="00A04433"/>
    <w:rsid w:val="00A04BC4"/>
    <w:rsid w:val="00A04CBE"/>
    <w:rsid w:val="00A054D7"/>
    <w:rsid w:val="00A055CB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52E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C34"/>
    <w:rsid w:val="00A15CF0"/>
    <w:rsid w:val="00A15E00"/>
    <w:rsid w:val="00A15F96"/>
    <w:rsid w:val="00A16434"/>
    <w:rsid w:val="00A167E2"/>
    <w:rsid w:val="00A1685D"/>
    <w:rsid w:val="00A16B2B"/>
    <w:rsid w:val="00A16D12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C67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E61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64E"/>
    <w:rsid w:val="00A4071E"/>
    <w:rsid w:val="00A40AFE"/>
    <w:rsid w:val="00A41026"/>
    <w:rsid w:val="00A411C7"/>
    <w:rsid w:val="00A41D0B"/>
    <w:rsid w:val="00A41D29"/>
    <w:rsid w:val="00A41F28"/>
    <w:rsid w:val="00A420E0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57F81"/>
    <w:rsid w:val="00A606DB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3965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141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459"/>
    <w:rsid w:val="00A92BA1"/>
    <w:rsid w:val="00A92C79"/>
    <w:rsid w:val="00A92DF5"/>
    <w:rsid w:val="00A933A5"/>
    <w:rsid w:val="00A933DB"/>
    <w:rsid w:val="00A93511"/>
    <w:rsid w:val="00A93EB4"/>
    <w:rsid w:val="00A9410F"/>
    <w:rsid w:val="00A94267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075"/>
    <w:rsid w:val="00AA1305"/>
    <w:rsid w:val="00AA14BF"/>
    <w:rsid w:val="00AA15D8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69D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5C0F"/>
    <w:rsid w:val="00AB62DC"/>
    <w:rsid w:val="00AB6CAE"/>
    <w:rsid w:val="00AB6CF5"/>
    <w:rsid w:val="00AB713D"/>
    <w:rsid w:val="00AB7501"/>
    <w:rsid w:val="00AB7522"/>
    <w:rsid w:val="00AB78CA"/>
    <w:rsid w:val="00AC08D9"/>
    <w:rsid w:val="00AC1001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2F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3A7"/>
    <w:rsid w:val="00AD3765"/>
    <w:rsid w:val="00AD3EC6"/>
    <w:rsid w:val="00AD421A"/>
    <w:rsid w:val="00AD428D"/>
    <w:rsid w:val="00AD469B"/>
    <w:rsid w:val="00AD4745"/>
    <w:rsid w:val="00AD48A5"/>
    <w:rsid w:val="00AD4C73"/>
    <w:rsid w:val="00AD584D"/>
    <w:rsid w:val="00AD5E10"/>
    <w:rsid w:val="00AD60A4"/>
    <w:rsid w:val="00AD64B2"/>
    <w:rsid w:val="00AD6603"/>
    <w:rsid w:val="00AD67A5"/>
    <w:rsid w:val="00AD6A6E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1D16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ED5"/>
    <w:rsid w:val="00AF7FF0"/>
    <w:rsid w:val="00B00331"/>
    <w:rsid w:val="00B00355"/>
    <w:rsid w:val="00B00512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D75"/>
    <w:rsid w:val="00B11E46"/>
    <w:rsid w:val="00B11E9E"/>
    <w:rsid w:val="00B12233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75B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3C7"/>
    <w:rsid w:val="00B36851"/>
    <w:rsid w:val="00B36BF7"/>
    <w:rsid w:val="00B37435"/>
    <w:rsid w:val="00B37E34"/>
    <w:rsid w:val="00B37F5E"/>
    <w:rsid w:val="00B4037D"/>
    <w:rsid w:val="00B40395"/>
    <w:rsid w:val="00B40580"/>
    <w:rsid w:val="00B40C2E"/>
    <w:rsid w:val="00B41139"/>
    <w:rsid w:val="00B411E4"/>
    <w:rsid w:val="00B412B2"/>
    <w:rsid w:val="00B4133E"/>
    <w:rsid w:val="00B41839"/>
    <w:rsid w:val="00B41C3F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993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D57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36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4E3"/>
    <w:rsid w:val="00B71AE0"/>
    <w:rsid w:val="00B72786"/>
    <w:rsid w:val="00B72A44"/>
    <w:rsid w:val="00B72E06"/>
    <w:rsid w:val="00B72FAA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87E4E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1B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13C"/>
    <w:rsid w:val="00BA2257"/>
    <w:rsid w:val="00BA2426"/>
    <w:rsid w:val="00BA2793"/>
    <w:rsid w:val="00BA2D15"/>
    <w:rsid w:val="00BA330F"/>
    <w:rsid w:val="00BA34BF"/>
    <w:rsid w:val="00BA4A10"/>
    <w:rsid w:val="00BA4BD9"/>
    <w:rsid w:val="00BA4EAF"/>
    <w:rsid w:val="00BA5103"/>
    <w:rsid w:val="00BA5598"/>
    <w:rsid w:val="00BA57C2"/>
    <w:rsid w:val="00BA5BCF"/>
    <w:rsid w:val="00BA61A9"/>
    <w:rsid w:val="00BA6459"/>
    <w:rsid w:val="00BA65BA"/>
    <w:rsid w:val="00BA67B1"/>
    <w:rsid w:val="00BA682D"/>
    <w:rsid w:val="00BA688C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5EE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DE4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63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AD2"/>
    <w:rsid w:val="00BC6C54"/>
    <w:rsid w:val="00BC6D4A"/>
    <w:rsid w:val="00BC6F73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3536"/>
    <w:rsid w:val="00BD40BB"/>
    <w:rsid w:val="00BD43A1"/>
    <w:rsid w:val="00BD44CB"/>
    <w:rsid w:val="00BD4673"/>
    <w:rsid w:val="00BD4707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50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020"/>
    <w:rsid w:val="00BE7440"/>
    <w:rsid w:val="00BE7479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D0E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A38"/>
    <w:rsid w:val="00C01AC8"/>
    <w:rsid w:val="00C01B36"/>
    <w:rsid w:val="00C01B8B"/>
    <w:rsid w:val="00C01BD8"/>
    <w:rsid w:val="00C01D5C"/>
    <w:rsid w:val="00C0211A"/>
    <w:rsid w:val="00C021A7"/>
    <w:rsid w:val="00C022CC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18E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AB6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5291"/>
    <w:rsid w:val="00C257DD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9FD"/>
    <w:rsid w:val="00C31C27"/>
    <w:rsid w:val="00C31DAB"/>
    <w:rsid w:val="00C32622"/>
    <w:rsid w:val="00C327FC"/>
    <w:rsid w:val="00C32C51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61C6"/>
    <w:rsid w:val="00C365C7"/>
    <w:rsid w:val="00C36AC2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2E67"/>
    <w:rsid w:val="00C43138"/>
    <w:rsid w:val="00C4323F"/>
    <w:rsid w:val="00C435DB"/>
    <w:rsid w:val="00C43BC9"/>
    <w:rsid w:val="00C44684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1199"/>
    <w:rsid w:val="00C51578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3FD0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939"/>
    <w:rsid w:val="00C73DCC"/>
    <w:rsid w:val="00C73F52"/>
    <w:rsid w:val="00C7424D"/>
    <w:rsid w:val="00C74905"/>
    <w:rsid w:val="00C749E6"/>
    <w:rsid w:val="00C74D8D"/>
    <w:rsid w:val="00C75410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881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D6C"/>
    <w:rsid w:val="00C92DF5"/>
    <w:rsid w:val="00C92FFD"/>
    <w:rsid w:val="00C9308A"/>
    <w:rsid w:val="00C9311C"/>
    <w:rsid w:val="00C934B2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5B5"/>
    <w:rsid w:val="00CA56C7"/>
    <w:rsid w:val="00CA5A5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5D36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984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595"/>
    <w:rsid w:val="00CE76A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1C"/>
    <w:rsid w:val="00CF266B"/>
    <w:rsid w:val="00CF2863"/>
    <w:rsid w:val="00CF2981"/>
    <w:rsid w:val="00CF2A87"/>
    <w:rsid w:val="00CF2C82"/>
    <w:rsid w:val="00CF2C8D"/>
    <w:rsid w:val="00CF3217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2B4B"/>
    <w:rsid w:val="00D02F85"/>
    <w:rsid w:val="00D030CE"/>
    <w:rsid w:val="00D0370E"/>
    <w:rsid w:val="00D037CD"/>
    <w:rsid w:val="00D037D7"/>
    <w:rsid w:val="00D03C3A"/>
    <w:rsid w:val="00D0401D"/>
    <w:rsid w:val="00D04043"/>
    <w:rsid w:val="00D04222"/>
    <w:rsid w:val="00D04450"/>
    <w:rsid w:val="00D04639"/>
    <w:rsid w:val="00D04AB0"/>
    <w:rsid w:val="00D04B4A"/>
    <w:rsid w:val="00D04BA3"/>
    <w:rsid w:val="00D05680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831"/>
    <w:rsid w:val="00D13CFC"/>
    <w:rsid w:val="00D143FF"/>
    <w:rsid w:val="00D14945"/>
    <w:rsid w:val="00D14A42"/>
    <w:rsid w:val="00D1572D"/>
    <w:rsid w:val="00D1577D"/>
    <w:rsid w:val="00D159E5"/>
    <w:rsid w:val="00D15B96"/>
    <w:rsid w:val="00D162AF"/>
    <w:rsid w:val="00D1645F"/>
    <w:rsid w:val="00D167D9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078"/>
    <w:rsid w:val="00D31116"/>
    <w:rsid w:val="00D31564"/>
    <w:rsid w:val="00D31793"/>
    <w:rsid w:val="00D317F6"/>
    <w:rsid w:val="00D31BD4"/>
    <w:rsid w:val="00D32134"/>
    <w:rsid w:val="00D321FD"/>
    <w:rsid w:val="00D32625"/>
    <w:rsid w:val="00D329B3"/>
    <w:rsid w:val="00D32C6E"/>
    <w:rsid w:val="00D3331E"/>
    <w:rsid w:val="00D33346"/>
    <w:rsid w:val="00D33615"/>
    <w:rsid w:val="00D33EA7"/>
    <w:rsid w:val="00D33F45"/>
    <w:rsid w:val="00D33FCB"/>
    <w:rsid w:val="00D340D3"/>
    <w:rsid w:val="00D3448E"/>
    <w:rsid w:val="00D346F6"/>
    <w:rsid w:val="00D34E8B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186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6770C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D3B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CE8"/>
    <w:rsid w:val="00D87DAC"/>
    <w:rsid w:val="00D87FE3"/>
    <w:rsid w:val="00D90055"/>
    <w:rsid w:val="00D9006C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07D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47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415"/>
    <w:rsid w:val="00DC4505"/>
    <w:rsid w:val="00DC46CA"/>
    <w:rsid w:val="00DC5147"/>
    <w:rsid w:val="00DC5970"/>
    <w:rsid w:val="00DC5BBA"/>
    <w:rsid w:val="00DC61CE"/>
    <w:rsid w:val="00DC639D"/>
    <w:rsid w:val="00DC654B"/>
    <w:rsid w:val="00DC757F"/>
    <w:rsid w:val="00DD06D0"/>
    <w:rsid w:val="00DD0C3E"/>
    <w:rsid w:val="00DD0D78"/>
    <w:rsid w:val="00DD0F61"/>
    <w:rsid w:val="00DD11C0"/>
    <w:rsid w:val="00DD1B74"/>
    <w:rsid w:val="00DD1F31"/>
    <w:rsid w:val="00DD233F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8C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2D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6845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7DB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482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578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3893"/>
    <w:rsid w:val="00E145CF"/>
    <w:rsid w:val="00E14951"/>
    <w:rsid w:val="00E1497E"/>
    <w:rsid w:val="00E1499B"/>
    <w:rsid w:val="00E154DF"/>
    <w:rsid w:val="00E15651"/>
    <w:rsid w:val="00E15DB8"/>
    <w:rsid w:val="00E16214"/>
    <w:rsid w:val="00E166F6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67A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1DF"/>
    <w:rsid w:val="00E3241A"/>
    <w:rsid w:val="00E3265B"/>
    <w:rsid w:val="00E32EBC"/>
    <w:rsid w:val="00E3317C"/>
    <w:rsid w:val="00E33397"/>
    <w:rsid w:val="00E33608"/>
    <w:rsid w:val="00E33BEC"/>
    <w:rsid w:val="00E33D71"/>
    <w:rsid w:val="00E33F21"/>
    <w:rsid w:val="00E341D2"/>
    <w:rsid w:val="00E344E6"/>
    <w:rsid w:val="00E34795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0F"/>
    <w:rsid w:val="00E45444"/>
    <w:rsid w:val="00E4575B"/>
    <w:rsid w:val="00E45BFD"/>
    <w:rsid w:val="00E45D73"/>
    <w:rsid w:val="00E45DD1"/>
    <w:rsid w:val="00E45DF6"/>
    <w:rsid w:val="00E4611B"/>
    <w:rsid w:val="00E461DF"/>
    <w:rsid w:val="00E46306"/>
    <w:rsid w:val="00E46A39"/>
    <w:rsid w:val="00E46C0B"/>
    <w:rsid w:val="00E46DC5"/>
    <w:rsid w:val="00E470F1"/>
    <w:rsid w:val="00E472C8"/>
    <w:rsid w:val="00E473F2"/>
    <w:rsid w:val="00E474B3"/>
    <w:rsid w:val="00E47673"/>
    <w:rsid w:val="00E478E7"/>
    <w:rsid w:val="00E47D91"/>
    <w:rsid w:val="00E47E8B"/>
    <w:rsid w:val="00E47FC6"/>
    <w:rsid w:val="00E510B0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1AD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3C3"/>
    <w:rsid w:val="00E57552"/>
    <w:rsid w:val="00E5755B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5B6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969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0F0"/>
    <w:rsid w:val="00E9024B"/>
    <w:rsid w:val="00E905B7"/>
    <w:rsid w:val="00E90654"/>
    <w:rsid w:val="00E90840"/>
    <w:rsid w:val="00E90888"/>
    <w:rsid w:val="00E910AE"/>
    <w:rsid w:val="00E91651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307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6C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5CD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007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B99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54D1"/>
    <w:rsid w:val="00EF6209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6B5"/>
    <w:rsid w:val="00F01847"/>
    <w:rsid w:val="00F018E2"/>
    <w:rsid w:val="00F01B17"/>
    <w:rsid w:val="00F01CA0"/>
    <w:rsid w:val="00F021CC"/>
    <w:rsid w:val="00F026B5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0CB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3ED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2EE1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6EBC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D1D"/>
    <w:rsid w:val="00F43FB7"/>
    <w:rsid w:val="00F4462A"/>
    <w:rsid w:val="00F448CA"/>
    <w:rsid w:val="00F448ED"/>
    <w:rsid w:val="00F4496E"/>
    <w:rsid w:val="00F44A1B"/>
    <w:rsid w:val="00F44A7E"/>
    <w:rsid w:val="00F44D78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12C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712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676DD"/>
    <w:rsid w:val="00F6779C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2C9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15F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3C7"/>
    <w:rsid w:val="00F863E4"/>
    <w:rsid w:val="00F867F4"/>
    <w:rsid w:val="00F87286"/>
    <w:rsid w:val="00F87670"/>
    <w:rsid w:val="00F8785F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5D4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27B"/>
    <w:rsid w:val="00FA1844"/>
    <w:rsid w:val="00FA1A92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8BA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1E12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1E78"/>
    <w:rsid w:val="00FE22C8"/>
    <w:rsid w:val="00FE2642"/>
    <w:rsid w:val="00FE2906"/>
    <w:rsid w:val="00FE2BAA"/>
    <w:rsid w:val="00FE30CF"/>
    <w:rsid w:val="00FE3724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101"/>
    <w:rsid w:val="00FF4687"/>
    <w:rsid w:val="00FF4EDE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D8C18A-A86B-437B-B150-7956DD9A8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</TotalTime>
  <Pages>62</Pages>
  <Words>5716</Words>
  <Characters>32585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Chantakarn, Thanharuk</cp:lastModifiedBy>
  <cp:revision>17</cp:revision>
  <cp:lastPrinted>2022-10-18T11:03:00Z</cp:lastPrinted>
  <dcterms:created xsi:type="dcterms:W3CDTF">2022-10-19T11:05:00Z</dcterms:created>
  <dcterms:modified xsi:type="dcterms:W3CDTF">2022-10-31T10:14:00Z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0x010100F3E2BC9911BB554D96AC477CA4E491ED</vt:lpwstr>
  </property>
</Properties>
</file>