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0D8D0" w14:textId="0CB1B1D0" w:rsidR="00B82E50" w:rsidRPr="00CF3746" w:rsidRDefault="00B82E50" w:rsidP="004E5FBB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0522458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0DB8D73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378339" w14:textId="77777777" w:rsidR="00B82E50" w:rsidRPr="00CF3746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23BB9CD" w14:textId="77777777" w:rsidR="00BC5B69" w:rsidRDefault="00BC5B69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663083" w14:textId="57A4396C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F37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CF3746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CF37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4A4E9D41" w:rsidR="00804175" w:rsidRPr="00CF3746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393286F" w14:textId="77777777" w:rsidR="00007CD6" w:rsidRPr="00CF3746" w:rsidRDefault="00007CD6" w:rsidP="00007C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7F82FB8B" w14:textId="4974B17A" w:rsidR="00007CD6" w:rsidRPr="00CF3746" w:rsidRDefault="00007CD6" w:rsidP="00007C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="Angsana New" w:eastAsia="Cordia New" w:hAnsi="Angsana New" w:cs="Angsana New"/>
          <w:b w:val="0"/>
          <w:bCs w:val="0"/>
          <w:sz w:val="32"/>
          <w:szCs w:val="32"/>
          <w:cs/>
        </w:rPr>
        <w:t>สำหรับ</w:t>
      </w:r>
      <w:r w:rsidRPr="00CF3746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งวดสามเดือนและเก้าเดือนสิ้นสุดวันที่ </w:t>
      </w:r>
      <w:r w:rsidRPr="00CF3746">
        <w:rPr>
          <w:rFonts w:ascii="Angsana New" w:eastAsia="Cordia New" w:hAnsi="Angsana New" w:cs="Angsana New"/>
          <w:b w:val="0"/>
          <w:bCs w:val="0"/>
          <w:sz w:val="32"/>
          <w:szCs w:val="32"/>
        </w:rPr>
        <w:t>30</w:t>
      </w:r>
      <w:r w:rsidRPr="00CF3746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กันยายน </w:t>
      </w:r>
      <w:r w:rsidRPr="00CF374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5EF8FFCD" w14:textId="77777777" w:rsidR="00007CD6" w:rsidRPr="00CF3746" w:rsidRDefault="00007CD6" w:rsidP="00007C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117A4281" w:rsidR="00E06ABA" w:rsidRPr="00CF3746" w:rsidRDefault="00007CD6" w:rsidP="00007C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CF3746" w:rsidSect="00BB42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F9E41B8" w14:textId="77777777" w:rsidR="00997587" w:rsidRPr="00CF3746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64F36404" w14:textId="35740B25" w:rsidR="00997587" w:rsidRPr="00CF3746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079BD81C" w14:textId="77777777" w:rsidR="00FC596E" w:rsidRPr="00CF3746" w:rsidRDefault="00FC596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30865EDA" w14:textId="554C234F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</w:t>
      </w:r>
      <w:r w:rsidR="00FF3BCE" w:rsidRPr="00CF374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2B4C892B" w14:textId="7FC37B6A" w:rsidR="00804175" w:rsidRPr="00CF3746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CF3746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CF3746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</w:t>
      </w:r>
      <w:r w:rsidR="00DA1567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A1567" w:rsidRPr="00CF3746">
        <w:rPr>
          <w:rFonts w:asciiTheme="majorBidi" w:hAnsiTheme="majorBidi" w:cstheme="majorBidi"/>
          <w:b/>
          <w:bCs/>
          <w:sz w:val="28"/>
          <w:szCs w:val="28"/>
          <w:cs/>
        </w:rPr>
        <w:t>แคปปิตอล</w:t>
      </w:r>
      <w:r w:rsidR="00143016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5ACED339" w14:textId="77777777" w:rsidR="00C43C19" w:rsidRDefault="00C43C19" w:rsidP="00007C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8775B86" w14:textId="1C3FE8B3" w:rsidR="00007CD6" w:rsidRPr="00CF3746" w:rsidRDefault="00007CD6" w:rsidP="00007C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</w:t>
      </w: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CF3746">
        <w:rPr>
          <w:rFonts w:ascii="Angsana New" w:hAnsi="Angsana New" w:cs="Angsana New"/>
          <w:sz w:val="28"/>
          <w:szCs w:val="28"/>
        </w:rPr>
        <w:t xml:space="preserve">30 </w:t>
      </w:r>
      <w:r w:rsidRPr="00CF3746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CF3746">
        <w:rPr>
          <w:rFonts w:ascii="Angsana New" w:hAnsi="Angsana New" w:cs="Angsana New"/>
          <w:sz w:val="28"/>
          <w:szCs w:val="28"/>
        </w:rPr>
        <w:t xml:space="preserve"> 256</w:t>
      </w:r>
      <w:r>
        <w:rPr>
          <w:rFonts w:ascii="Angsana New" w:hAnsi="Angsana New" w:cs="Angsana New"/>
          <w:sz w:val="28"/>
          <w:szCs w:val="28"/>
        </w:rPr>
        <w:t>5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Pr="00CF3746">
        <w:rPr>
          <w:rFonts w:ascii="Angsana New" w:hAnsi="Angsana New" w:cs="Angsana New"/>
          <w:sz w:val="28"/>
          <w:szCs w:val="28"/>
        </w:rPr>
        <w:t xml:space="preserve">30 </w:t>
      </w: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CF3746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5</w:t>
      </w:r>
      <w:r w:rsidRPr="00CF3746">
        <w:rPr>
          <w:rFonts w:ascii="Angsana New" w:hAnsi="Angsana New" w:cs="Angsana New"/>
          <w:sz w:val="28"/>
          <w:szCs w:val="28"/>
        </w:rPr>
        <w:t xml:space="preserve"> </w:t>
      </w:r>
      <w:r w:rsidRPr="00CF3746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CF3746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F3746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CF3746">
        <w:rPr>
          <w:rFonts w:ascii="Angsana New" w:hAnsi="Angsana New" w:cs="Angsana New"/>
          <w:sz w:val="28"/>
          <w:szCs w:val="28"/>
        </w:rPr>
        <w:t xml:space="preserve">30 </w:t>
      </w:r>
      <w:r w:rsidRPr="00CF3746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CF3746">
        <w:rPr>
          <w:rFonts w:ascii="Angsana New" w:hAnsi="Angsana New" w:cs="Angsana New"/>
          <w:sz w:val="28"/>
          <w:szCs w:val="28"/>
        </w:rPr>
        <w:t xml:space="preserve"> 256</w:t>
      </w:r>
      <w:r>
        <w:rPr>
          <w:rFonts w:ascii="Angsana New" w:hAnsi="Angsana New" w:cs="Angsana New"/>
          <w:sz w:val="28"/>
          <w:szCs w:val="28"/>
        </w:rPr>
        <w:t>5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F3746">
        <w:rPr>
          <w:rFonts w:ascii="Angsana New" w:hAnsi="Angsana New" w:cs="Angsana New"/>
          <w:sz w:val="28"/>
          <w:szCs w:val="28"/>
        </w:rPr>
        <w:t>34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5FEF38E" w14:textId="77777777" w:rsidR="00007CD6" w:rsidRPr="00CF3746" w:rsidRDefault="00007CD6" w:rsidP="00007C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10D25A31" w14:textId="77777777" w:rsidR="00007CD6" w:rsidRPr="00CF3746" w:rsidRDefault="00007CD6" w:rsidP="00007CD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70DAC7D7" w14:textId="77777777" w:rsidR="00007CD6" w:rsidRPr="00CF3746" w:rsidRDefault="00007CD6" w:rsidP="00007C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14316C3C" w14:textId="77777777" w:rsidR="00007CD6" w:rsidRPr="00CF3746" w:rsidRDefault="00007CD6" w:rsidP="00007C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CF3746">
        <w:rPr>
          <w:rFonts w:ascii="Angsana New" w:hAnsi="Angsana New" w:cs="Angsana New"/>
          <w:sz w:val="28"/>
          <w:szCs w:val="28"/>
        </w:rPr>
        <w:t xml:space="preserve"> 2410 </w:t>
      </w:r>
      <w:r w:rsidRPr="00CF3746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7CB32BE" w14:textId="77777777" w:rsidR="00BC5B69" w:rsidRPr="00FC596E" w:rsidRDefault="00BC5B69" w:rsidP="00BC5B6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19664A83" w14:textId="77777777" w:rsidR="00BC5B69" w:rsidRPr="00143016" w:rsidRDefault="00BC5B69" w:rsidP="00BC5B6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ข้อสรุป</w:t>
      </w:r>
    </w:p>
    <w:p w14:paraId="044552DE" w14:textId="77777777" w:rsidR="00BC5B69" w:rsidRPr="00FC596E" w:rsidRDefault="00BC5B69" w:rsidP="00BC5B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p w14:paraId="7288C8DD" w14:textId="77777777" w:rsidR="00BC5B69" w:rsidRPr="00143016" w:rsidRDefault="00BC5B69" w:rsidP="00BC5B6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143016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48ECBA9" w14:textId="77777777" w:rsidR="00BC5B69" w:rsidRDefault="00BC5B69" w:rsidP="00BC5B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7527D228" w14:textId="77777777" w:rsidR="00BC5B69" w:rsidRDefault="00BC5B69" w:rsidP="00BC5B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13B6387A" w14:textId="77777777" w:rsidR="00BC5B69" w:rsidRDefault="00BC5B69" w:rsidP="00BC5B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50A1622E" w14:textId="77777777" w:rsidR="00BC5B69" w:rsidRPr="00997587" w:rsidRDefault="00BC5B69" w:rsidP="00BC5B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  <w:cs/>
        </w:rPr>
      </w:pP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1E4A5C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5A4071F3" w14:textId="77777777" w:rsidR="00BC5B69" w:rsidRPr="002027CA" w:rsidRDefault="00BC5B69" w:rsidP="00BC5B69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75605F0D" w14:textId="77777777" w:rsidR="00BC5B69" w:rsidRPr="00997587" w:rsidRDefault="00BC5B69" w:rsidP="00BC5B69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99758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>
        <w:rPr>
          <w:rFonts w:asciiTheme="majorBidi" w:hAnsiTheme="majorBidi" w:cs="Angsana New"/>
          <w:sz w:val="28"/>
          <w:szCs w:val="28"/>
          <w:cs/>
        </w:rPr>
        <w:t>1</w:t>
      </w:r>
      <w:r w:rsidRPr="00586560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>
        <w:rPr>
          <w:rFonts w:ascii="Angsana New" w:hAnsi="Angsana New" w:cs="Angsana New"/>
          <w:sz w:val="28"/>
          <w:szCs w:val="28"/>
          <w:cs/>
        </w:rPr>
        <w:t>5</w:t>
      </w:r>
    </w:p>
    <w:p w14:paraId="0D2B6585" w14:textId="77777777" w:rsidR="00BC5B69" w:rsidRPr="00E9293B" w:rsidRDefault="00BC5B69" w:rsidP="00BC5B69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4E25317" w14:textId="77777777" w:rsidR="00BC5B69" w:rsidRPr="00997587" w:rsidRDefault="00BC5B69" w:rsidP="00BC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099A86E7" w14:textId="77777777" w:rsidR="00BC5B69" w:rsidRPr="00997587" w:rsidRDefault="00BC5B69" w:rsidP="00BC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7B334A4F" w14:textId="29BAD5CC" w:rsidR="00ED0957" w:rsidRPr="00ED0957" w:rsidRDefault="00472260" w:rsidP="00935B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8 </w:t>
      </w:r>
      <w:r w:rsidR="00007CD6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>พฤศจิกายน</w:t>
      </w:r>
      <w:r w:rsidR="00216936" w:rsidRPr="00CF3746"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 </w:t>
      </w:r>
      <w:r w:rsidR="00216936" w:rsidRPr="00CF3746">
        <w:rPr>
          <w:rFonts w:asciiTheme="majorBidi" w:hAnsiTheme="majorBidi" w:cstheme="majorBidi"/>
          <w:b w:val="0"/>
          <w:bCs w:val="0"/>
          <w:sz w:val="28"/>
          <w:szCs w:val="28"/>
        </w:rPr>
        <w:t>256</w:t>
      </w:r>
      <w:r w:rsidR="00BC5B69">
        <w:rPr>
          <w:rFonts w:asciiTheme="majorBidi" w:hAnsiTheme="majorBidi" w:cstheme="majorBidi"/>
          <w:b w:val="0"/>
          <w:bCs w:val="0"/>
          <w:sz w:val="28"/>
          <w:szCs w:val="28"/>
        </w:rPr>
        <w:t>5</w:t>
      </w:r>
    </w:p>
    <w:sectPr w:rsidR="00ED0957" w:rsidRPr="00ED0957" w:rsidSect="00935B90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81C35" w14:textId="77777777" w:rsidR="00753D49" w:rsidRDefault="00753D49">
      <w:r>
        <w:separator/>
      </w:r>
    </w:p>
  </w:endnote>
  <w:endnote w:type="continuationSeparator" w:id="0">
    <w:p w14:paraId="0181753B" w14:textId="77777777" w:rsidR="00753D49" w:rsidRDefault="00753D49">
      <w:r>
        <w:continuationSeparator/>
      </w:r>
    </w:p>
  </w:endnote>
  <w:endnote w:type="continuationNotice" w:id="1">
    <w:p w14:paraId="2F00D84A" w14:textId="77777777" w:rsidR="00753D49" w:rsidRDefault="00753D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6B7A70" w:rsidRDefault="006B7A70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6B7A70" w:rsidRDefault="006B7A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0577" w14:textId="63A4586E" w:rsidR="006B7A70" w:rsidRDefault="006B7A70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935B90">
      <w:rPr>
        <w:noProof/>
      </w:rPr>
      <w:t>MTCt1-Q3'22-set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6B7A70" w:rsidRPr="00960645" w:rsidRDefault="006B7A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AF91" w14:textId="77777777" w:rsidR="006B7A70" w:rsidRDefault="006B7A70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6B7A70" w:rsidRPr="00143016" w:rsidRDefault="006B7A70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44369C0B" w:rsidR="006B7A70" w:rsidRPr="00727B54" w:rsidRDefault="006B7A70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7380D" w14:textId="77777777" w:rsidR="00753D49" w:rsidRDefault="00753D49">
      <w:r>
        <w:separator/>
      </w:r>
    </w:p>
  </w:footnote>
  <w:footnote w:type="continuationSeparator" w:id="0">
    <w:p w14:paraId="09637A0B" w14:textId="77777777" w:rsidR="00753D49" w:rsidRDefault="00753D49">
      <w:r>
        <w:continuationSeparator/>
      </w:r>
    </w:p>
  </w:footnote>
  <w:footnote w:type="continuationNotice" w:id="1">
    <w:p w14:paraId="6955D47E" w14:textId="77777777" w:rsidR="00753D49" w:rsidRDefault="00753D4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6B7A70" w:rsidRDefault="00935B90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532010D2" w:rsidR="006B7A70" w:rsidRDefault="006B7A70" w:rsidP="00713C50">
    <w:pPr>
      <w:pStyle w:val="Header"/>
    </w:pPr>
  </w:p>
  <w:p w14:paraId="1DF8B329" w14:textId="6368A5ED" w:rsidR="006B7A70" w:rsidRDefault="006B7A70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6B7A70" w:rsidRDefault="006B7A70" w:rsidP="00713C50">
    <w:pPr>
      <w:pStyle w:val="Header"/>
    </w:pPr>
  </w:p>
  <w:p w14:paraId="5252533D" w14:textId="77777777" w:rsidR="006B7A70" w:rsidRDefault="006B7A70" w:rsidP="00713C50">
    <w:pPr>
      <w:pStyle w:val="Header"/>
    </w:pPr>
  </w:p>
  <w:p w14:paraId="3B5038A2" w14:textId="77777777" w:rsidR="006B7A70" w:rsidRDefault="006B7A70" w:rsidP="00713C50">
    <w:pPr>
      <w:pStyle w:val="Header"/>
    </w:pPr>
  </w:p>
  <w:p w14:paraId="0F9960CB" w14:textId="77777777" w:rsidR="006B7A70" w:rsidRDefault="006B7A70" w:rsidP="00713C50">
    <w:pPr>
      <w:pStyle w:val="Header"/>
    </w:pPr>
  </w:p>
  <w:p w14:paraId="0A22F93B" w14:textId="77777777" w:rsidR="006B7A70" w:rsidRDefault="006B7A70" w:rsidP="00713C50">
    <w:pPr>
      <w:pStyle w:val="Header"/>
    </w:pPr>
  </w:p>
  <w:p w14:paraId="7AC009B9" w14:textId="77777777" w:rsidR="006B7A70" w:rsidRPr="00005ACB" w:rsidRDefault="006B7A70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06D3" w14:textId="11407C4F" w:rsidR="006B7A70" w:rsidRDefault="006B7A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1EDA096" w14:textId="77777777" w:rsidR="00935B90" w:rsidRPr="00FD4633" w:rsidRDefault="00935B9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0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EC7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4E78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CD6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17A15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E42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6B3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50C"/>
    <w:rsid w:val="00032974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1F7A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EC6"/>
    <w:rsid w:val="00055F34"/>
    <w:rsid w:val="00056222"/>
    <w:rsid w:val="000563A3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E"/>
    <w:rsid w:val="00057B29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91A"/>
    <w:rsid w:val="00064966"/>
    <w:rsid w:val="000649D9"/>
    <w:rsid w:val="00064DF1"/>
    <w:rsid w:val="00065008"/>
    <w:rsid w:val="00065061"/>
    <w:rsid w:val="00065064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07A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582"/>
    <w:rsid w:val="000826F9"/>
    <w:rsid w:val="000827F7"/>
    <w:rsid w:val="00082881"/>
    <w:rsid w:val="00082944"/>
    <w:rsid w:val="00082CA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5178"/>
    <w:rsid w:val="00085378"/>
    <w:rsid w:val="000853FC"/>
    <w:rsid w:val="00085406"/>
    <w:rsid w:val="0008577C"/>
    <w:rsid w:val="0008582F"/>
    <w:rsid w:val="00085AC4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A0D"/>
    <w:rsid w:val="00086B7B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A2C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2F77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675"/>
    <w:rsid w:val="000B268E"/>
    <w:rsid w:val="000B287F"/>
    <w:rsid w:val="000B28B7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A9A"/>
    <w:rsid w:val="000B5BC5"/>
    <w:rsid w:val="000B5C97"/>
    <w:rsid w:val="000B5F3F"/>
    <w:rsid w:val="000B62B8"/>
    <w:rsid w:val="000B6759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880"/>
    <w:rsid w:val="000C29C0"/>
    <w:rsid w:val="000C2B77"/>
    <w:rsid w:val="000C2DF8"/>
    <w:rsid w:val="000C2F4F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3DA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67B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514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1AB"/>
    <w:rsid w:val="000F3869"/>
    <w:rsid w:val="000F3B1D"/>
    <w:rsid w:val="000F3BAD"/>
    <w:rsid w:val="000F3C79"/>
    <w:rsid w:val="000F3C89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9"/>
    <w:rsid w:val="00101A8B"/>
    <w:rsid w:val="00101CE5"/>
    <w:rsid w:val="00101CFC"/>
    <w:rsid w:val="00101E1D"/>
    <w:rsid w:val="001028C1"/>
    <w:rsid w:val="00102CA6"/>
    <w:rsid w:val="00102EB1"/>
    <w:rsid w:val="001031F9"/>
    <w:rsid w:val="00103224"/>
    <w:rsid w:val="00103304"/>
    <w:rsid w:val="001034B6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287"/>
    <w:rsid w:val="001044D7"/>
    <w:rsid w:val="001046F0"/>
    <w:rsid w:val="001046FC"/>
    <w:rsid w:val="0010477D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65EB"/>
    <w:rsid w:val="001066D4"/>
    <w:rsid w:val="00106B88"/>
    <w:rsid w:val="00106E28"/>
    <w:rsid w:val="00107004"/>
    <w:rsid w:val="001074AA"/>
    <w:rsid w:val="00107A82"/>
    <w:rsid w:val="00107B75"/>
    <w:rsid w:val="00107B8A"/>
    <w:rsid w:val="00107BC4"/>
    <w:rsid w:val="00107DC1"/>
    <w:rsid w:val="00107E0A"/>
    <w:rsid w:val="00107EA8"/>
    <w:rsid w:val="0011021A"/>
    <w:rsid w:val="0011047A"/>
    <w:rsid w:val="00110B7B"/>
    <w:rsid w:val="00110B7F"/>
    <w:rsid w:val="00110C30"/>
    <w:rsid w:val="00110C3D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4A7"/>
    <w:rsid w:val="00125754"/>
    <w:rsid w:val="001257C6"/>
    <w:rsid w:val="00125877"/>
    <w:rsid w:val="00125E16"/>
    <w:rsid w:val="001263D6"/>
    <w:rsid w:val="001265B4"/>
    <w:rsid w:val="001267B2"/>
    <w:rsid w:val="0012682C"/>
    <w:rsid w:val="00126937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6D8A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0A4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A34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151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CA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AD2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B17"/>
    <w:rsid w:val="00163CFD"/>
    <w:rsid w:val="00163FB1"/>
    <w:rsid w:val="001642CD"/>
    <w:rsid w:val="00164BF3"/>
    <w:rsid w:val="00164FA7"/>
    <w:rsid w:val="0016501A"/>
    <w:rsid w:val="00165424"/>
    <w:rsid w:val="0016556C"/>
    <w:rsid w:val="001657B2"/>
    <w:rsid w:val="001659FF"/>
    <w:rsid w:val="00165A2C"/>
    <w:rsid w:val="00165AFD"/>
    <w:rsid w:val="00165C4A"/>
    <w:rsid w:val="00165CD4"/>
    <w:rsid w:val="00165E5F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0A5"/>
    <w:rsid w:val="0017111E"/>
    <w:rsid w:val="00171344"/>
    <w:rsid w:val="00171351"/>
    <w:rsid w:val="00171361"/>
    <w:rsid w:val="001713B2"/>
    <w:rsid w:val="00171590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8C6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1C5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44"/>
    <w:rsid w:val="001A2A16"/>
    <w:rsid w:val="001A2ACE"/>
    <w:rsid w:val="001A2DEE"/>
    <w:rsid w:val="001A2EDF"/>
    <w:rsid w:val="001A2F0F"/>
    <w:rsid w:val="001A327D"/>
    <w:rsid w:val="001A3281"/>
    <w:rsid w:val="001A3570"/>
    <w:rsid w:val="001A35BC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B5"/>
    <w:rsid w:val="001B1EFC"/>
    <w:rsid w:val="001B22BF"/>
    <w:rsid w:val="001B24DE"/>
    <w:rsid w:val="001B27CE"/>
    <w:rsid w:val="001B2870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0CF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1C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2D1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925"/>
    <w:rsid w:val="001E3A83"/>
    <w:rsid w:val="001E3A8F"/>
    <w:rsid w:val="001E3F31"/>
    <w:rsid w:val="001E4302"/>
    <w:rsid w:val="001E45B6"/>
    <w:rsid w:val="001E45BD"/>
    <w:rsid w:val="001E4733"/>
    <w:rsid w:val="001E47D6"/>
    <w:rsid w:val="001E4992"/>
    <w:rsid w:val="001E49DF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DDD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805"/>
    <w:rsid w:val="001E79F3"/>
    <w:rsid w:val="001E7A88"/>
    <w:rsid w:val="001E7EF8"/>
    <w:rsid w:val="001F0508"/>
    <w:rsid w:val="001F07D0"/>
    <w:rsid w:val="001F0909"/>
    <w:rsid w:val="001F0A56"/>
    <w:rsid w:val="001F0AFE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49FE"/>
    <w:rsid w:val="001F4C11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C9E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BE"/>
    <w:rsid w:val="002045F9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2A2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94"/>
    <w:rsid w:val="00212021"/>
    <w:rsid w:val="00212146"/>
    <w:rsid w:val="00212214"/>
    <w:rsid w:val="0021268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5EF1"/>
    <w:rsid w:val="00216313"/>
    <w:rsid w:val="00216610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0C9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050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BB2"/>
    <w:rsid w:val="00224D67"/>
    <w:rsid w:val="00225249"/>
    <w:rsid w:val="0022549C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9B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50A"/>
    <w:rsid w:val="00252647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BB8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62C"/>
    <w:rsid w:val="00256729"/>
    <w:rsid w:val="0025694E"/>
    <w:rsid w:val="00256CA6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CA0"/>
    <w:rsid w:val="00260D02"/>
    <w:rsid w:val="00260D9C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DF3"/>
    <w:rsid w:val="00263E98"/>
    <w:rsid w:val="0026407C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18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A9B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A7"/>
    <w:rsid w:val="002839F4"/>
    <w:rsid w:val="00283A7A"/>
    <w:rsid w:val="00283BA6"/>
    <w:rsid w:val="00284010"/>
    <w:rsid w:val="0028487C"/>
    <w:rsid w:val="00284E05"/>
    <w:rsid w:val="00284E6F"/>
    <w:rsid w:val="00284FE0"/>
    <w:rsid w:val="00285353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C5B"/>
    <w:rsid w:val="00286EAF"/>
    <w:rsid w:val="002870A6"/>
    <w:rsid w:val="00287416"/>
    <w:rsid w:val="0028799B"/>
    <w:rsid w:val="00287BD2"/>
    <w:rsid w:val="00287FD5"/>
    <w:rsid w:val="002900A6"/>
    <w:rsid w:val="002900E7"/>
    <w:rsid w:val="0029022B"/>
    <w:rsid w:val="0029047A"/>
    <w:rsid w:val="002904B9"/>
    <w:rsid w:val="002907CC"/>
    <w:rsid w:val="002907F8"/>
    <w:rsid w:val="00290A90"/>
    <w:rsid w:val="00290D1B"/>
    <w:rsid w:val="00290D60"/>
    <w:rsid w:val="0029173F"/>
    <w:rsid w:val="002917D4"/>
    <w:rsid w:val="002917DD"/>
    <w:rsid w:val="0029199E"/>
    <w:rsid w:val="00291A03"/>
    <w:rsid w:val="00291B09"/>
    <w:rsid w:val="00291D68"/>
    <w:rsid w:val="00291DBA"/>
    <w:rsid w:val="00291E97"/>
    <w:rsid w:val="00291F00"/>
    <w:rsid w:val="00291FC2"/>
    <w:rsid w:val="0029204D"/>
    <w:rsid w:val="002925F7"/>
    <w:rsid w:val="00292B40"/>
    <w:rsid w:val="00292D91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168"/>
    <w:rsid w:val="002A030E"/>
    <w:rsid w:val="002A03F0"/>
    <w:rsid w:val="002A09C2"/>
    <w:rsid w:val="002A11D5"/>
    <w:rsid w:val="002A1252"/>
    <w:rsid w:val="002A13A6"/>
    <w:rsid w:val="002A13CA"/>
    <w:rsid w:val="002A1922"/>
    <w:rsid w:val="002A1CFE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1A4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A7FFE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93"/>
    <w:rsid w:val="002C2BC6"/>
    <w:rsid w:val="002C3083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8E3"/>
    <w:rsid w:val="002C5901"/>
    <w:rsid w:val="002C5923"/>
    <w:rsid w:val="002C5A42"/>
    <w:rsid w:val="002C5CA3"/>
    <w:rsid w:val="002C60A7"/>
    <w:rsid w:val="002C6A9F"/>
    <w:rsid w:val="002C6DE8"/>
    <w:rsid w:val="002C6E9A"/>
    <w:rsid w:val="002C7217"/>
    <w:rsid w:val="002C7275"/>
    <w:rsid w:val="002C7387"/>
    <w:rsid w:val="002C748E"/>
    <w:rsid w:val="002C74DA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C3F"/>
    <w:rsid w:val="002D1EEC"/>
    <w:rsid w:val="002D223A"/>
    <w:rsid w:val="002D27BD"/>
    <w:rsid w:val="002D2979"/>
    <w:rsid w:val="002D2DCF"/>
    <w:rsid w:val="002D2EB8"/>
    <w:rsid w:val="002D2F28"/>
    <w:rsid w:val="002D2F49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10B"/>
    <w:rsid w:val="002F22BB"/>
    <w:rsid w:val="002F2337"/>
    <w:rsid w:val="002F24B9"/>
    <w:rsid w:val="002F2A14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F9C"/>
    <w:rsid w:val="00305255"/>
    <w:rsid w:val="003055F1"/>
    <w:rsid w:val="003058A6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D58"/>
    <w:rsid w:val="00315F44"/>
    <w:rsid w:val="003161E3"/>
    <w:rsid w:val="003165CD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47F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B7"/>
    <w:rsid w:val="003261CD"/>
    <w:rsid w:val="003262C7"/>
    <w:rsid w:val="00326361"/>
    <w:rsid w:val="003267BF"/>
    <w:rsid w:val="00326801"/>
    <w:rsid w:val="0032715F"/>
    <w:rsid w:val="00327557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3F5"/>
    <w:rsid w:val="003316F8"/>
    <w:rsid w:val="00331BDC"/>
    <w:rsid w:val="00331D10"/>
    <w:rsid w:val="00331FED"/>
    <w:rsid w:val="0033203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02"/>
    <w:rsid w:val="00334C42"/>
    <w:rsid w:val="00334DBA"/>
    <w:rsid w:val="00334EA2"/>
    <w:rsid w:val="00334EA6"/>
    <w:rsid w:val="00334F67"/>
    <w:rsid w:val="003353E4"/>
    <w:rsid w:val="0033597A"/>
    <w:rsid w:val="00335B7A"/>
    <w:rsid w:val="00335D0D"/>
    <w:rsid w:val="0033613F"/>
    <w:rsid w:val="003363E9"/>
    <w:rsid w:val="0033640D"/>
    <w:rsid w:val="003365E6"/>
    <w:rsid w:val="003367A9"/>
    <w:rsid w:val="003368D3"/>
    <w:rsid w:val="00336A5E"/>
    <w:rsid w:val="00336BE7"/>
    <w:rsid w:val="00336D07"/>
    <w:rsid w:val="00336D2D"/>
    <w:rsid w:val="003373F4"/>
    <w:rsid w:val="0033781D"/>
    <w:rsid w:val="003378CB"/>
    <w:rsid w:val="00337A7E"/>
    <w:rsid w:val="00337D25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782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1"/>
    <w:rsid w:val="003503BC"/>
    <w:rsid w:val="00350817"/>
    <w:rsid w:val="003508BB"/>
    <w:rsid w:val="00350981"/>
    <w:rsid w:val="00351089"/>
    <w:rsid w:val="0035123D"/>
    <w:rsid w:val="00351248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EF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67F98"/>
    <w:rsid w:val="00370232"/>
    <w:rsid w:val="0037028F"/>
    <w:rsid w:val="003702BE"/>
    <w:rsid w:val="0037054D"/>
    <w:rsid w:val="00370CC8"/>
    <w:rsid w:val="00370CD5"/>
    <w:rsid w:val="00371225"/>
    <w:rsid w:val="00371360"/>
    <w:rsid w:val="00371AC8"/>
    <w:rsid w:val="00371B09"/>
    <w:rsid w:val="00371B5E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59B"/>
    <w:rsid w:val="00375BA0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B8F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29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55A"/>
    <w:rsid w:val="0039387A"/>
    <w:rsid w:val="00393911"/>
    <w:rsid w:val="00394291"/>
    <w:rsid w:val="0039456C"/>
    <w:rsid w:val="0039471B"/>
    <w:rsid w:val="003949EE"/>
    <w:rsid w:val="00394AF9"/>
    <w:rsid w:val="00394C1B"/>
    <w:rsid w:val="00394C4C"/>
    <w:rsid w:val="00394DCF"/>
    <w:rsid w:val="0039558C"/>
    <w:rsid w:val="003955B1"/>
    <w:rsid w:val="00395D09"/>
    <w:rsid w:val="00395F0F"/>
    <w:rsid w:val="00396074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A71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0AC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A51"/>
    <w:rsid w:val="003B7C45"/>
    <w:rsid w:val="003B7CFD"/>
    <w:rsid w:val="003B7DB4"/>
    <w:rsid w:val="003B7DE0"/>
    <w:rsid w:val="003C003B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86D"/>
    <w:rsid w:val="003D08E1"/>
    <w:rsid w:val="003D0B5B"/>
    <w:rsid w:val="003D0DA6"/>
    <w:rsid w:val="003D121E"/>
    <w:rsid w:val="003D145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4D66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9A5"/>
    <w:rsid w:val="003E3C2D"/>
    <w:rsid w:val="003E3C47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369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9CF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4DF3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72C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99A"/>
    <w:rsid w:val="00420EDC"/>
    <w:rsid w:val="00420F61"/>
    <w:rsid w:val="004210F2"/>
    <w:rsid w:val="00421230"/>
    <w:rsid w:val="00421243"/>
    <w:rsid w:val="00421340"/>
    <w:rsid w:val="00421359"/>
    <w:rsid w:val="0042148C"/>
    <w:rsid w:val="004214E6"/>
    <w:rsid w:val="00421508"/>
    <w:rsid w:val="00421814"/>
    <w:rsid w:val="0042189A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1A0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049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56A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2B19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8B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7C7"/>
    <w:rsid w:val="00457AC4"/>
    <w:rsid w:val="00457BCF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22"/>
    <w:rsid w:val="00461586"/>
    <w:rsid w:val="00461869"/>
    <w:rsid w:val="00461899"/>
    <w:rsid w:val="004619A7"/>
    <w:rsid w:val="004619D1"/>
    <w:rsid w:val="00461CD0"/>
    <w:rsid w:val="00461D4C"/>
    <w:rsid w:val="00461ED5"/>
    <w:rsid w:val="00462070"/>
    <w:rsid w:val="00462322"/>
    <w:rsid w:val="0046260A"/>
    <w:rsid w:val="0046289B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B07"/>
    <w:rsid w:val="00464CBA"/>
    <w:rsid w:val="00464EC3"/>
    <w:rsid w:val="00464FDC"/>
    <w:rsid w:val="00465258"/>
    <w:rsid w:val="004655B7"/>
    <w:rsid w:val="004655C7"/>
    <w:rsid w:val="00465678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B47"/>
    <w:rsid w:val="00466E04"/>
    <w:rsid w:val="0046758B"/>
    <w:rsid w:val="0046773F"/>
    <w:rsid w:val="004678EE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260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01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947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3D"/>
    <w:rsid w:val="0049106A"/>
    <w:rsid w:val="004910CA"/>
    <w:rsid w:val="004910D9"/>
    <w:rsid w:val="0049122E"/>
    <w:rsid w:val="00491395"/>
    <w:rsid w:val="004914AB"/>
    <w:rsid w:val="004918BD"/>
    <w:rsid w:val="004919BC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8BE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3C9A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ACB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596"/>
    <w:rsid w:val="004C3B22"/>
    <w:rsid w:val="004C3BAE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23C"/>
    <w:rsid w:val="004C5355"/>
    <w:rsid w:val="004C53B2"/>
    <w:rsid w:val="004C5B38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56F"/>
    <w:rsid w:val="004C7B6A"/>
    <w:rsid w:val="004C7BEC"/>
    <w:rsid w:val="004C7E6E"/>
    <w:rsid w:val="004C7F9F"/>
    <w:rsid w:val="004C7FF7"/>
    <w:rsid w:val="004D01C2"/>
    <w:rsid w:val="004D0255"/>
    <w:rsid w:val="004D051D"/>
    <w:rsid w:val="004D07F5"/>
    <w:rsid w:val="004D08E0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B0F"/>
    <w:rsid w:val="004D5BEE"/>
    <w:rsid w:val="004D5C30"/>
    <w:rsid w:val="004D608E"/>
    <w:rsid w:val="004D6090"/>
    <w:rsid w:val="004D60E4"/>
    <w:rsid w:val="004D69E8"/>
    <w:rsid w:val="004D6AC5"/>
    <w:rsid w:val="004D736C"/>
    <w:rsid w:val="004D7430"/>
    <w:rsid w:val="004D74E8"/>
    <w:rsid w:val="004D78F0"/>
    <w:rsid w:val="004D7A1D"/>
    <w:rsid w:val="004D7A58"/>
    <w:rsid w:val="004D7CC1"/>
    <w:rsid w:val="004D7F6C"/>
    <w:rsid w:val="004E04DA"/>
    <w:rsid w:val="004E059B"/>
    <w:rsid w:val="004E085B"/>
    <w:rsid w:val="004E095C"/>
    <w:rsid w:val="004E0BCD"/>
    <w:rsid w:val="004E0C72"/>
    <w:rsid w:val="004E0CBC"/>
    <w:rsid w:val="004E0F26"/>
    <w:rsid w:val="004E115D"/>
    <w:rsid w:val="004E11E3"/>
    <w:rsid w:val="004E12E4"/>
    <w:rsid w:val="004E1521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1B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1B7"/>
    <w:rsid w:val="004E78C6"/>
    <w:rsid w:val="004E78FB"/>
    <w:rsid w:val="004E7930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A6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920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B15"/>
    <w:rsid w:val="00510CCA"/>
    <w:rsid w:val="00510E28"/>
    <w:rsid w:val="00510E72"/>
    <w:rsid w:val="00510EA9"/>
    <w:rsid w:val="00510EC6"/>
    <w:rsid w:val="0051154E"/>
    <w:rsid w:val="0051161C"/>
    <w:rsid w:val="0051170C"/>
    <w:rsid w:val="00511A7E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EE0"/>
    <w:rsid w:val="005152EB"/>
    <w:rsid w:val="005154D5"/>
    <w:rsid w:val="0051555D"/>
    <w:rsid w:val="00515595"/>
    <w:rsid w:val="005157A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4DF8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6AD"/>
    <w:rsid w:val="00526B34"/>
    <w:rsid w:val="00526E2F"/>
    <w:rsid w:val="00527ED9"/>
    <w:rsid w:val="00527FD6"/>
    <w:rsid w:val="00530411"/>
    <w:rsid w:val="00530BAE"/>
    <w:rsid w:val="00530DC1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8"/>
    <w:rsid w:val="005355FE"/>
    <w:rsid w:val="00535A47"/>
    <w:rsid w:val="00535B35"/>
    <w:rsid w:val="00535CFF"/>
    <w:rsid w:val="00535DB6"/>
    <w:rsid w:val="00536099"/>
    <w:rsid w:val="0053619C"/>
    <w:rsid w:val="005364D1"/>
    <w:rsid w:val="00536721"/>
    <w:rsid w:val="00536A0B"/>
    <w:rsid w:val="00536A54"/>
    <w:rsid w:val="00536B8E"/>
    <w:rsid w:val="00536EC6"/>
    <w:rsid w:val="00536F84"/>
    <w:rsid w:val="00537091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2A9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AB5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A48"/>
    <w:rsid w:val="00553D3B"/>
    <w:rsid w:val="00553E9A"/>
    <w:rsid w:val="00553F0B"/>
    <w:rsid w:val="005540AC"/>
    <w:rsid w:val="00554523"/>
    <w:rsid w:val="0055459B"/>
    <w:rsid w:val="0055491B"/>
    <w:rsid w:val="00554BF5"/>
    <w:rsid w:val="00554D11"/>
    <w:rsid w:val="00554E22"/>
    <w:rsid w:val="00555292"/>
    <w:rsid w:val="005553D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5F8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89E"/>
    <w:rsid w:val="0056195B"/>
    <w:rsid w:val="00561C66"/>
    <w:rsid w:val="00561CAB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AEC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3FA"/>
    <w:rsid w:val="005856F8"/>
    <w:rsid w:val="00585841"/>
    <w:rsid w:val="00585A2B"/>
    <w:rsid w:val="00585B84"/>
    <w:rsid w:val="00585F9E"/>
    <w:rsid w:val="00586109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0FF"/>
    <w:rsid w:val="005961E8"/>
    <w:rsid w:val="00596794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48D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010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91"/>
    <w:rsid w:val="005C4BD7"/>
    <w:rsid w:val="005C4FF7"/>
    <w:rsid w:val="005C5030"/>
    <w:rsid w:val="005C50D8"/>
    <w:rsid w:val="005C5482"/>
    <w:rsid w:val="005C55C6"/>
    <w:rsid w:val="005C55F6"/>
    <w:rsid w:val="005C56DF"/>
    <w:rsid w:val="005C5834"/>
    <w:rsid w:val="005C591A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D8E"/>
    <w:rsid w:val="005D2E2B"/>
    <w:rsid w:val="005D3458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31"/>
    <w:rsid w:val="005D564F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D7FE6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B1C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C32"/>
    <w:rsid w:val="005E2DAE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A83"/>
    <w:rsid w:val="005E7B4F"/>
    <w:rsid w:val="005E7B6E"/>
    <w:rsid w:val="005E7C8F"/>
    <w:rsid w:val="005E7D4F"/>
    <w:rsid w:val="005F00A9"/>
    <w:rsid w:val="005F03F6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B87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F9E"/>
    <w:rsid w:val="005F4061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439"/>
    <w:rsid w:val="005F6587"/>
    <w:rsid w:val="005F68DF"/>
    <w:rsid w:val="005F6B83"/>
    <w:rsid w:val="005F6BE7"/>
    <w:rsid w:val="005F7038"/>
    <w:rsid w:val="005F70A6"/>
    <w:rsid w:val="005F7141"/>
    <w:rsid w:val="005F734C"/>
    <w:rsid w:val="005F74ED"/>
    <w:rsid w:val="005F77F9"/>
    <w:rsid w:val="005F786D"/>
    <w:rsid w:val="005F79B9"/>
    <w:rsid w:val="005F7A85"/>
    <w:rsid w:val="005F7B16"/>
    <w:rsid w:val="005F7BF8"/>
    <w:rsid w:val="005F7CF8"/>
    <w:rsid w:val="0060009E"/>
    <w:rsid w:val="00600114"/>
    <w:rsid w:val="006001B8"/>
    <w:rsid w:val="00600233"/>
    <w:rsid w:val="00600248"/>
    <w:rsid w:val="00600698"/>
    <w:rsid w:val="00600AE5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284A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E1"/>
    <w:rsid w:val="00606B89"/>
    <w:rsid w:val="00606E60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608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EA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2C0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574"/>
    <w:rsid w:val="00626618"/>
    <w:rsid w:val="0062693E"/>
    <w:rsid w:val="00626A98"/>
    <w:rsid w:val="00626B5A"/>
    <w:rsid w:val="00626B76"/>
    <w:rsid w:val="00626DBC"/>
    <w:rsid w:val="00627184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0F"/>
    <w:rsid w:val="00630575"/>
    <w:rsid w:val="006305D4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E1"/>
    <w:rsid w:val="00631DEC"/>
    <w:rsid w:val="006321B4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2E90"/>
    <w:rsid w:val="006431DA"/>
    <w:rsid w:val="00643766"/>
    <w:rsid w:val="00643D35"/>
    <w:rsid w:val="00643E5C"/>
    <w:rsid w:val="00643F0D"/>
    <w:rsid w:val="006440B2"/>
    <w:rsid w:val="00644354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9D5"/>
    <w:rsid w:val="00646B74"/>
    <w:rsid w:val="00646EB1"/>
    <w:rsid w:val="00646FCA"/>
    <w:rsid w:val="006475E5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7E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868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79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0C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9FE"/>
    <w:rsid w:val="00680D6B"/>
    <w:rsid w:val="00680E31"/>
    <w:rsid w:val="00680E9A"/>
    <w:rsid w:val="00680ECB"/>
    <w:rsid w:val="00680F6D"/>
    <w:rsid w:val="00681003"/>
    <w:rsid w:val="0068128C"/>
    <w:rsid w:val="00681321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C37"/>
    <w:rsid w:val="00683DE1"/>
    <w:rsid w:val="00683F00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935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449"/>
    <w:rsid w:val="0069256D"/>
    <w:rsid w:val="00692650"/>
    <w:rsid w:val="00692882"/>
    <w:rsid w:val="006928DC"/>
    <w:rsid w:val="00692A19"/>
    <w:rsid w:val="00692E15"/>
    <w:rsid w:val="00692E75"/>
    <w:rsid w:val="00692EC8"/>
    <w:rsid w:val="00693147"/>
    <w:rsid w:val="006933F9"/>
    <w:rsid w:val="00693580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1A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AA"/>
    <w:rsid w:val="006A0D2D"/>
    <w:rsid w:val="006A0E0F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C1A"/>
    <w:rsid w:val="006A6FA3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0F51"/>
    <w:rsid w:val="006B105C"/>
    <w:rsid w:val="006B1147"/>
    <w:rsid w:val="006B121A"/>
    <w:rsid w:val="006B1442"/>
    <w:rsid w:val="006B148E"/>
    <w:rsid w:val="006B180A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C1F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189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6DE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65E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19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13A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16F"/>
    <w:rsid w:val="006D1249"/>
    <w:rsid w:val="006D1512"/>
    <w:rsid w:val="006D15F0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23"/>
    <w:rsid w:val="006D4748"/>
    <w:rsid w:val="006D493F"/>
    <w:rsid w:val="006D4A57"/>
    <w:rsid w:val="006D4E56"/>
    <w:rsid w:val="006D4E9E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380"/>
    <w:rsid w:val="006E141D"/>
    <w:rsid w:val="006E1428"/>
    <w:rsid w:val="006E16DF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B47"/>
    <w:rsid w:val="006E3C77"/>
    <w:rsid w:val="006E4017"/>
    <w:rsid w:val="006E42E5"/>
    <w:rsid w:val="006E43AF"/>
    <w:rsid w:val="006E43C7"/>
    <w:rsid w:val="006E43FF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5EC"/>
    <w:rsid w:val="006E7736"/>
    <w:rsid w:val="006E78FF"/>
    <w:rsid w:val="006E7928"/>
    <w:rsid w:val="006E7AA7"/>
    <w:rsid w:val="006E7CA1"/>
    <w:rsid w:val="006E7E62"/>
    <w:rsid w:val="006E7FA2"/>
    <w:rsid w:val="006F0050"/>
    <w:rsid w:val="006F022D"/>
    <w:rsid w:val="006F02FA"/>
    <w:rsid w:val="006F03DA"/>
    <w:rsid w:val="006F03F0"/>
    <w:rsid w:val="006F078C"/>
    <w:rsid w:val="006F1264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1C"/>
    <w:rsid w:val="006F514E"/>
    <w:rsid w:val="006F5506"/>
    <w:rsid w:val="006F55D6"/>
    <w:rsid w:val="006F5C45"/>
    <w:rsid w:val="006F5D30"/>
    <w:rsid w:val="006F5D36"/>
    <w:rsid w:val="006F5D80"/>
    <w:rsid w:val="006F5F6A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1A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80A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CF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1B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B8A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E8B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1B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2FA"/>
    <w:rsid w:val="00753B02"/>
    <w:rsid w:val="00753B4E"/>
    <w:rsid w:val="00753D49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0FF6"/>
    <w:rsid w:val="00761074"/>
    <w:rsid w:val="0076126F"/>
    <w:rsid w:val="00761310"/>
    <w:rsid w:val="00761378"/>
    <w:rsid w:val="007614C0"/>
    <w:rsid w:val="0076160F"/>
    <w:rsid w:val="00761982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8B1"/>
    <w:rsid w:val="007709FB"/>
    <w:rsid w:val="00770E7F"/>
    <w:rsid w:val="007711FC"/>
    <w:rsid w:val="007712B5"/>
    <w:rsid w:val="0077184B"/>
    <w:rsid w:val="00771B5D"/>
    <w:rsid w:val="00772168"/>
    <w:rsid w:val="007721DE"/>
    <w:rsid w:val="007722BE"/>
    <w:rsid w:val="00772693"/>
    <w:rsid w:val="00772863"/>
    <w:rsid w:val="0077290C"/>
    <w:rsid w:val="00772B63"/>
    <w:rsid w:val="00772D33"/>
    <w:rsid w:val="00772F4F"/>
    <w:rsid w:val="0077323C"/>
    <w:rsid w:val="007732E0"/>
    <w:rsid w:val="00773441"/>
    <w:rsid w:val="0077349C"/>
    <w:rsid w:val="007734E4"/>
    <w:rsid w:val="00773615"/>
    <w:rsid w:val="007739B6"/>
    <w:rsid w:val="00773B2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4F4C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6E9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3A"/>
    <w:rsid w:val="00784E75"/>
    <w:rsid w:val="007855B8"/>
    <w:rsid w:val="00785703"/>
    <w:rsid w:val="007857CA"/>
    <w:rsid w:val="00785C0F"/>
    <w:rsid w:val="00785C80"/>
    <w:rsid w:val="00785F85"/>
    <w:rsid w:val="0078614E"/>
    <w:rsid w:val="007863D2"/>
    <w:rsid w:val="007864D5"/>
    <w:rsid w:val="00786729"/>
    <w:rsid w:val="0078692E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BF5"/>
    <w:rsid w:val="00791D8F"/>
    <w:rsid w:val="00791DC6"/>
    <w:rsid w:val="00791E86"/>
    <w:rsid w:val="00791F8C"/>
    <w:rsid w:val="00791F9D"/>
    <w:rsid w:val="0079249B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145"/>
    <w:rsid w:val="007A13D3"/>
    <w:rsid w:val="007A1D4B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6B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99C"/>
    <w:rsid w:val="007B3AAB"/>
    <w:rsid w:val="007B3E67"/>
    <w:rsid w:val="007B3ED8"/>
    <w:rsid w:val="007B3EE0"/>
    <w:rsid w:val="007B3FAD"/>
    <w:rsid w:val="007B411F"/>
    <w:rsid w:val="007B428B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71B"/>
    <w:rsid w:val="007B78E0"/>
    <w:rsid w:val="007B79B9"/>
    <w:rsid w:val="007B7AD3"/>
    <w:rsid w:val="007B7DA0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E1A"/>
    <w:rsid w:val="007C7F0C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C5C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923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6271"/>
    <w:rsid w:val="007E62AC"/>
    <w:rsid w:val="007E63AD"/>
    <w:rsid w:val="007E6534"/>
    <w:rsid w:val="007E6781"/>
    <w:rsid w:val="007E6787"/>
    <w:rsid w:val="007E6B8E"/>
    <w:rsid w:val="007E6C4F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915"/>
    <w:rsid w:val="007F1A7B"/>
    <w:rsid w:val="007F1A89"/>
    <w:rsid w:val="007F1C53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C0E"/>
    <w:rsid w:val="007F3EB1"/>
    <w:rsid w:val="007F40AF"/>
    <w:rsid w:val="007F4562"/>
    <w:rsid w:val="007F46E0"/>
    <w:rsid w:val="007F49B1"/>
    <w:rsid w:val="007F4A8F"/>
    <w:rsid w:val="007F4ACF"/>
    <w:rsid w:val="007F528A"/>
    <w:rsid w:val="007F55C0"/>
    <w:rsid w:val="007F5702"/>
    <w:rsid w:val="007F5768"/>
    <w:rsid w:val="007F594A"/>
    <w:rsid w:val="007F5AB8"/>
    <w:rsid w:val="007F5CD2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220"/>
    <w:rsid w:val="00803321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D26"/>
    <w:rsid w:val="00812F12"/>
    <w:rsid w:val="00813066"/>
    <w:rsid w:val="008131BF"/>
    <w:rsid w:val="0081397B"/>
    <w:rsid w:val="00813A8B"/>
    <w:rsid w:val="00813B74"/>
    <w:rsid w:val="00813D25"/>
    <w:rsid w:val="00813D9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5A9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8A7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D83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CA"/>
    <w:rsid w:val="00831056"/>
    <w:rsid w:val="008311CC"/>
    <w:rsid w:val="008313E4"/>
    <w:rsid w:val="008315B4"/>
    <w:rsid w:val="00831B32"/>
    <w:rsid w:val="00831BFE"/>
    <w:rsid w:val="00831FD0"/>
    <w:rsid w:val="00832090"/>
    <w:rsid w:val="008324F4"/>
    <w:rsid w:val="008325E1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6E7"/>
    <w:rsid w:val="008347FC"/>
    <w:rsid w:val="00834830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C85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0E78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DC8"/>
    <w:rsid w:val="00843EA4"/>
    <w:rsid w:val="0084412D"/>
    <w:rsid w:val="00844579"/>
    <w:rsid w:val="00844611"/>
    <w:rsid w:val="008446FF"/>
    <w:rsid w:val="0084473D"/>
    <w:rsid w:val="00844784"/>
    <w:rsid w:val="00844E61"/>
    <w:rsid w:val="0084512C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8B6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544"/>
    <w:rsid w:val="008547C2"/>
    <w:rsid w:val="008548C4"/>
    <w:rsid w:val="00854AD5"/>
    <w:rsid w:val="00854B6E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1B45"/>
    <w:rsid w:val="008620A9"/>
    <w:rsid w:val="008621D0"/>
    <w:rsid w:val="008623C2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74D"/>
    <w:rsid w:val="008659BC"/>
    <w:rsid w:val="00865A90"/>
    <w:rsid w:val="00865B66"/>
    <w:rsid w:val="00865E39"/>
    <w:rsid w:val="00866595"/>
    <w:rsid w:val="00866BA5"/>
    <w:rsid w:val="00866C69"/>
    <w:rsid w:val="00866D4E"/>
    <w:rsid w:val="00866EED"/>
    <w:rsid w:val="00866F52"/>
    <w:rsid w:val="0086714E"/>
    <w:rsid w:val="0086718A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3AC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D1"/>
    <w:rsid w:val="0088150D"/>
    <w:rsid w:val="008815B5"/>
    <w:rsid w:val="008818B6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A6B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614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CB7"/>
    <w:rsid w:val="00897D23"/>
    <w:rsid w:val="00897F43"/>
    <w:rsid w:val="008A027F"/>
    <w:rsid w:val="008A0648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922"/>
    <w:rsid w:val="008A3BFB"/>
    <w:rsid w:val="008A3F84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804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81B"/>
    <w:rsid w:val="008C7860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0D5B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A92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A2C"/>
    <w:rsid w:val="008D6C60"/>
    <w:rsid w:val="008D7981"/>
    <w:rsid w:val="008D7989"/>
    <w:rsid w:val="008D7D37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83F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E98"/>
    <w:rsid w:val="0090022D"/>
    <w:rsid w:val="009003EB"/>
    <w:rsid w:val="009005A3"/>
    <w:rsid w:val="009005EB"/>
    <w:rsid w:val="009006B9"/>
    <w:rsid w:val="009009EF"/>
    <w:rsid w:val="00900EBB"/>
    <w:rsid w:val="009010EC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901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B7"/>
    <w:rsid w:val="00912CD5"/>
    <w:rsid w:val="00912EEE"/>
    <w:rsid w:val="00913433"/>
    <w:rsid w:val="00913498"/>
    <w:rsid w:val="009135A7"/>
    <w:rsid w:val="00913DD7"/>
    <w:rsid w:val="00914A03"/>
    <w:rsid w:val="00914AC7"/>
    <w:rsid w:val="00914BF2"/>
    <w:rsid w:val="00914CE0"/>
    <w:rsid w:val="00914D11"/>
    <w:rsid w:val="00914E53"/>
    <w:rsid w:val="00914F63"/>
    <w:rsid w:val="00915052"/>
    <w:rsid w:val="00915350"/>
    <w:rsid w:val="00915595"/>
    <w:rsid w:val="00915626"/>
    <w:rsid w:val="00915686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97A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B90"/>
    <w:rsid w:val="00935D1B"/>
    <w:rsid w:val="00935F93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59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BC7"/>
    <w:rsid w:val="00956F15"/>
    <w:rsid w:val="00957082"/>
    <w:rsid w:val="009572CC"/>
    <w:rsid w:val="009573C6"/>
    <w:rsid w:val="009574CB"/>
    <w:rsid w:val="00957766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DFC"/>
    <w:rsid w:val="00961FCC"/>
    <w:rsid w:val="0096265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44A"/>
    <w:rsid w:val="00967476"/>
    <w:rsid w:val="00967700"/>
    <w:rsid w:val="00967836"/>
    <w:rsid w:val="00967A92"/>
    <w:rsid w:val="00967B27"/>
    <w:rsid w:val="009702F1"/>
    <w:rsid w:val="009704F5"/>
    <w:rsid w:val="009709AD"/>
    <w:rsid w:val="00970B68"/>
    <w:rsid w:val="00970B6B"/>
    <w:rsid w:val="00970BB9"/>
    <w:rsid w:val="00970D20"/>
    <w:rsid w:val="009714A0"/>
    <w:rsid w:val="00971A94"/>
    <w:rsid w:val="00971ECB"/>
    <w:rsid w:val="00971F14"/>
    <w:rsid w:val="00971F7E"/>
    <w:rsid w:val="009720B7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3F80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E5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BD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29A"/>
    <w:rsid w:val="009809C9"/>
    <w:rsid w:val="00980B2B"/>
    <w:rsid w:val="00980C4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837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CA8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0F1"/>
    <w:rsid w:val="00995815"/>
    <w:rsid w:val="00995865"/>
    <w:rsid w:val="00995C97"/>
    <w:rsid w:val="00995CF5"/>
    <w:rsid w:val="00995FD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A9E"/>
    <w:rsid w:val="009A1C69"/>
    <w:rsid w:val="009A1D19"/>
    <w:rsid w:val="009A1D4D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268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3FD"/>
    <w:rsid w:val="009A74C2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C2A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622"/>
    <w:rsid w:val="009B7681"/>
    <w:rsid w:val="009B77F9"/>
    <w:rsid w:val="009B79F8"/>
    <w:rsid w:val="009B7A56"/>
    <w:rsid w:val="009B7D75"/>
    <w:rsid w:val="009C036C"/>
    <w:rsid w:val="009C03C5"/>
    <w:rsid w:val="009C076D"/>
    <w:rsid w:val="009C081C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7EC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D52"/>
    <w:rsid w:val="009C3EE7"/>
    <w:rsid w:val="009C44F2"/>
    <w:rsid w:val="009C451A"/>
    <w:rsid w:val="009C46FE"/>
    <w:rsid w:val="009C49AB"/>
    <w:rsid w:val="009C4EE8"/>
    <w:rsid w:val="009C51A0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F7"/>
    <w:rsid w:val="009C6F32"/>
    <w:rsid w:val="009C7184"/>
    <w:rsid w:val="009C72B1"/>
    <w:rsid w:val="009C7504"/>
    <w:rsid w:val="009C7642"/>
    <w:rsid w:val="009C7956"/>
    <w:rsid w:val="009C79BC"/>
    <w:rsid w:val="009C7A60"/>
    <w:rsid w:val="009D003D"/>
    <w:rsid w:val="009D01B6"/>
    <w:rsid w:val="009D04F1"/>
    <w:rsid w:val="009D0598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CED"/>
    <w:rsid w:val="009D2E49"/>
    <w:rsid w:val="009D3602"/>
    <w:rsid w:val="009D3654"/>
    <w:rsid w:val="009D39FC"/>
    <w:rsid w:val="009D3B01"/>
    <w:rsid w:val="009D4135"/>
    <w:rsid w:val="009D481C"/>
    <w:rsid w:val="009D4AA0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273"/>
    <w:rsid w:val="009E043E"/>
    <w:rsid w:val="009E0BB7"/>
    <w:rsid w:val="009E0CB6"/>
    <w:rsid w:val="009E0E04"/>
    <w:rsid w:val="009E1173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8CE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82C"/>
    <w:rsid w:val="009F79DB"/>
    <w:rsid w:val="009F7A5C"/>
    <w:rsid w:val="009F7B63"/>
    <w:rsid w:val="009F7D3C"/>
    <w:rsid w:val="00A00272"/>
    <w:rsid w:val="00A003AD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4F19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49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64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6C0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5A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81"/>
    <w:rsid w:val="00A36386"/>
    <w:rsid w:val="00A364C6"/>
    <w:rsid w:val="00A367F2"/>
    <w:rsid w:val="00A3683B"/>
    <w:rsid w:val="00A368F7"/>
    <w:rsid w:val="00A36B6D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CE0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580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A3"/>
    <w:rsid w:val="00A56ACF"/>
    <w:rsid w:val="00A56D86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0D81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D6B"/>
    <w:rsid w:val="00A65E27"/>
    <w:rsid w:val="00A65E64"/>
    <w:rsid w:val="00A65F9A"/>
    <w:rsid w:val="00A66268"/>
    <w:rsid w:val="00A6638C"/>
    <w:rsid w:val="00A6653E"/>
    <w:rsid w:val="00A666C5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4D0"/>
    <w:rsid w:val="00A76663"/>
    <w:rsid w:val="00A766CE"/>
    <w:rsid w:val="00A768B1"/>
    <w:rsid w:val="00A768CD"/>
    <w:rsid w:val="00A7696C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4BC5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BDD"/>
    <w:rsid w:val="00A96FBB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58"/>
    <w:rsid w:val="00A97AD6"/>
    <w:rsid w:val="00A97AD8"/>
    <w:rsid w:val="00A97CAC"/>
    <w:rsid w:val="00A97D87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997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A8A"/>
    <w:rsid w:val="00AA4FE4"/>
    <w:rsid w:val="00AA5263"/>
    <w:rsid w:val="00AA540E"/>
    <w:rsid w:val="00AA55E1"/>
    <w:rsid w:val="00AA570A"/>
    <w:rsid w:val="00AA57B7"/>
    <w:rsid w:val="00AA584E"/>
    <w:rsid w:val="00AA59A9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E4E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212D"/>
    <w:rsid w:val="00AB2412"/>
    <w:rsid w:val="00AB24AC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3B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8DC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67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1FB7"/>
    <w:rsid w:val="00AD20B2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95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72D"/>
    <w:rsid w:val="00AE17D6"/>
    <w:rsid w:val="00AE180A"/>
    <w:rsid w:val="00AE22AE"/>
    <w:rsid w:val="00AE23E2"/>
    <w:rsid w:val="00AE260B"/>
    <w:rsid w:val="00AE27F1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74"/>
    <w:rsid w:val="00AE3BA3"/>
    <w:rsid w:val="00AE3D30"/>
    <w:rsid w:val="00AE3FD0"/>
    <w:rsid w:val="00AE410E"/>
    <w:rsid w:val="00AE427C"/>
    <w:rsid w:val="00AE42C2"/>
    <w:rsid w:val="00AE4311"/>
    <w:rsid w:val="00AE43D2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CCB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4E2B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386"/>
    <w:rsid w:val="00B079D5"/>
    <w:rsid w:val="00B07AA6"/>
    <w:rsid w:val="00B07EDD"/>
    <w:rsid w:val="00B07FCE"/>
    <w:rsid w:val="00B10004"/>
    <w:rsid w:val="00B10104"/>
    <w:rsid w:val="00B102FA"/>
    <w:rsid w:val="00B10327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99C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43"/>
    <w:rsid w:val="00B20D54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0A4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E70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835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7D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38F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3FB1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5A3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005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580"/>
    <w:rsid w:val="00B829D9"/>
    <w:rsid w:val="00B82A2C"/>
    <w:rsid w:val="00B82E50"/>
    <w:rsid w:val="00B82EEF"/>
    <w:rsid w:val="00B82F45"/>
    <w:rsid w:val="00B835E3"/>
    <w:rsid w:val="00B83667"/>
    <w:rsid w:val="00B837CA"/>
    <w:rsid w:val="00B83B09"/>
    <w:rsid w:val="00B83DFB"/>
    <w:rsid w:val="00B840CC"/>
    <w:rsid w:val="00B845E6"/>
    <w:rsid w:val="00B8460D"/>
    <w:rsid w:val="00B84715"/>
    <w:rsid w:val="00B8482A"/>
    <w:rsid w:val="00B84898"/>
    <w:rsid w:val="00B84C53"/>
    <w:rsid w:val="00B84D43"/>
    <w:rsid w:val="00B84FA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07"/>
    <w:rsid w:val="00B942FC"/>
    <w:rsid w:val="00B94346"/>
    <w:rsid w:val="00B943F5"/>
    <w:rsid w:val="00B94B8C"/>
    <w:rsid w:val="00B94D84"/>
    <w:rsid w:val="00B94D9C"/>
    <w:rsid w:val="00B95295"/>
    <w:rsid w:val="00B9536C"/>
    <w:rsid w:val="00B954ED"/>
    <w:rsid w:val="00B95537"/>
    <w:rsid w:val="00B95704"/>
    <w:rsid w:val="00B95854"/>
    <w:rsid w:val="00B95AC5"/>
    <w:rsid w:val="00B95ACE"/>
    <w:rsid w:val="00B95D4B"/>
    <w:rsid w:val="00B95F51"/>
    <w:rsid w:val="00B960D1"/>
    <w:rsid w:val="00B964BD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6FBD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A16"/>
    <w:rsid w:val="00BA0C49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8E"/>
    <w:rsid w:val="00BA26CF"/>
    <w:rsid w:val="00BA28C8"/>
    <w:rsid w:val="00BA292D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564"/>
    <w:rsid w:val="00BB07F2"/>
    <w:rsid w:val="00BB0AA1"/>
    <w:rsid w:val="00BB0AEE"/>
    <w:rsid w:val="00BB0D2B"/>
    <w:rsid w:val="00BB0EC0"/>
    <w:rsid w:val="00BB160B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8F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07C"/>
    <w:rsid w:val="00BC1278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C7C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92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D23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0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A5A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08A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F001E"/>
    <w:rsid w:val="00BF014C"/>
    <w:rsid w:val="00BF0404"/>
    <w:rsid w:val="00BF06EE"/>
    <w:rsid w:val="00BF0927"/>
    <w:rsid w:val="00BF0B34"/>
    <w:rsid w:val="00BF0BF9"/>
    <w:rsid w:val="00BF0E06"/>
    <w:rsid w:val="00BF0E10"/>
    <w:rsid w:val="00BF1383"/>
    <w:rsid w:val="00BF15D3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5A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3F7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7A4"/>
    <w:rsid w:val="00C02881"/>
    <w:rsid w:val="00C02A6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B2"/>
    <w:rsid w:val="00C05DDE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519"/>
    <w:rsid w:val="00C10793"/>
    <w:rsid w:val="00C108C8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5A7"/>
    <w:rsid w:val="00C24781"/>
    <w:rsid w:val="00C2482F"/>
    <w:rsid w:val="00C24BAA"/>
    <w:rsid w:val="00C24ED8"/>
    <w:rsid w:val="00C2594C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6D9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EC1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C19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9E5"/>
    <w:rsid w:val="00C60DF5"/>
    <w:rsid w:val="00C60E65"/>
    <w:rsid w:val="00C60F36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CDB"/>
    <w:rsid w:val="00C64D93"/>
    <w:rsid w:val="00C64DC6"/>
    <w:rsid w:val="00C64DF5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2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9E6"/>
    <w:rsid w:val="00C70AA7"/>
    <w:rsid w:val="00C70C17"/>
    <w:rsid w:val="00C70DC7"/>
    <w:rsid w:val="00C70E88"/>
    <w:rsid w:val="00C7106F"/>
    <w:rsid w:val="00C71107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4FD3"/>
    <w:rsid w:val="00C752DA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B72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AC5"/>
    <w:rsid w:val="00C83F3E"/>
    <w:rsid w:val="00C83FB9"/>
    <w:rsid w:val="00C8498B"/>
    <w:rsid w:val="00C84F65"/>
    <w:rsid w:val="00C85029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0B"/>
    <w:rsid w:val="00C8716A"/>
    <w:rsid w:val="00C87217"/>
    <w:rsid w:val="00C872C9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965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E9"/>
    <w:rsid w:val="00C943F7"/>
    <w:rsid w:val="00C94623"/>
    <w:rsid w:val="00C9479C"/>
    <w:rsid w:val="00C94889"/>
    <w:rsid w:val="00C94C56"/>
    <w:rsid w:val="00C94C5C"/>
    <w:rsid w:val="00C94C90"/>
    <w:rsid w:val="00C94CCA"/>
    <w:rsid w:val="00C94E07"/>
    <w:rsid w:val="00C94F2D"/>
    <w:rsid w:val="00C9510C"/>
    <w:rsid w:val="00C95173"/>
    <w:rsid w:val="00C953E8"/>
    <w:rsid w:val="00C954C7"/>
    <w:rsid w:val="00C95735"/>
    <w:rsid w:val="00C9578C"/>
    <w:rsid w:val="00C958F7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2EB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352"/>
    <w:rsid w:val="00CA7422"/>
    <w:rsid w:val="00CA75E5"/>
    <w:rsid w:val="00CA75E7"/>
    <w:rsid w:val="00CA781F"/>
    <w:rsid w:val="00CA795A"/>
    <w:rsid w:val="00CA79BB"/>
    <w:rsid w:val="00CA7A5A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219"/>
    <w:rsid w:val="00CB15C7"/>
    <w:rsid w:val="00CB167E"/>
    <w:rsid w:val="00CB17C6"/>
    <w:rsid w:val="00CB19C0"/>
    <w:rsid w:val="00CB1A66"/>
    <w:rsid w:val="00CB1D63"/>
    <w:rsid w:val="00CB1E1F"/>
    <w:rsid w:val="00CB1E5C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0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2F3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26D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2BD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54"/>
    <w:rsid w:val="00CC09FF"/>
    <w:rsid w:val="00CC0A0B"/>
    <w:rsid w:val="00CC0BD9"/>
    <w:rsid w:val="00CC0DD7"/>
    <w:rsid w:val="00CC0E50"/>
    <w:rsid w:val="00CC1372"/>
    <w:rsid w:val="00CC13DB"/>
    <w:rsid w:val="00CC1407"/>
    <w:rsid w:val="00CC1481"/>
    <w:rsid w:val="00CC15FC"/>
    <w:rsid w:val="00CC176D"/>
    <w:rsid w:val="00CC1841"/>
    <w:rsid w:val="00CC1895"/>
    <w:rsid w:val="00CC197A"/>
    <w:rsid w:val="00CC19D5"/>
    <w:rsid w:val="00CC1A13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1FAB"/>
    <w:rsid w:val="00CD2132"/>
    <w:rsid w:val="00CD2782"/>
    <w:rsid w:val="00CD278B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EF1"/>
    <w:rsid w:val="00CE0250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579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D02"/>
    <w:rsid w:val="00CF20B8"/>
    <w:rsid w:val="00CF22F1"/>
    <w:rsid w:val="00CF23F3"/>
    <w:rsid w:val="00CF25EC"/>
    <w:rsid w:val="00CF28E8"/>
    <w:rsid w:val="00CF2912"/>
    <w:rsid w:val="00CF2D2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8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A2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4EAB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DC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C5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E7"/>
    <w:rsid w:val="00D21032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48B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96"/>
    <w:rsid w:val="00D41AC7"/>
    <w:rsid w:val="00D41C21"/>
    <w:rsid w:val="00D41E75"/>
    <w:rsid w:val="00D41FEA"/>
    <w:rsid w:val="00D42458"/>
    <w:rsid w:val="00D427D4"/>
    <w:rsid w:val="00D42AAF"/>
    <w:rsid w:val="00D42FAB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A0"/>
    <w:rsid w:val="00D451EE"/>
    <w:rsid w:val="00D4540A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77C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51F"/>
    <w:rsid w:val="00D54756"/>
    <w:rsid w:val="00D54933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070"/>
    <w:rsid w:val="00D57262"/>
    <w:rsid w:val="00D57427"/>
    <w:rsid w:val="00D57562"/>
    <w:rsid w:val="00D576B2"/>
    <w:rsid w:val="00D576FD"/>
    <w:rsid w:val="00D578BB"/>
    <w:rsid w:val="00D57C85"/>
    <w:rsid w:val="00D57EF1"/>
    <w:rsid w:val="00D57FCC"/>
    <w:rsid w:val="00D57FE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060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74F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525"/>
    <w:rsid w:val="00D76863"/>
    <w:rsid w:val="00D7694B"/>
    <w:rsid w:val="00D76BB5"/>
    <w:rsid w:val="00D76D50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5E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679"/>
    <w:rsid w:val="00D937EB"/>
    <w:rsid w:val="00D9388C"/>
    <w:rsid w:val="00D939F0"/>
    <w:rsid w:val="00D93C8C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C16"/>
    <w:rsid w:val="00D97D5F"/>
    <w:rsid w:val="00D97ED2"/>
    <w:rsid w:val="00DA01BE"/>
    <w:rsid w:val="00DA0367"/>
    <w:rsid w:val="00DA056F"/>
    <w:rsid w:val="00DA060B"/>
    <w:rsid w:val="00DA0685"/>
    <w:rsid w:val="00DA0841"/>
    <w:rsid w:val="00DA08F0"/>
    <w:rsid w:val="00DA0CC5"/>
    <w:rsid w:val="00DA0F95"/>
    <w:rsid w:val="00DA1355"/>
    <w:rsid w:val="00DA1410"/>
    <w:rsid w:val="00DA155E"/>
    <w:rsid w:val="00DA1567"/>
    <w:rsid w:val="00DA1C22"/>
    <w:rsid w:val="00DA20D7"/>
    <w:rsid w:val="00DA2112"/>
    <w:rsid w:val="00DA2167"/>
    <w:rsid w:val="00DA243B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AB7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4C1"/>
    <w:rsid w:val="00DA5769"/>
    <w:rsid w:val="00DA578B"/>
    <w:rsid w:val="00DA57BA"/>
    <w:rsid w:val="00DA5840"/>
    <w:rsid w:val="00DA5BB5"/>
    <w:rsid w:val="00DA5D6E"/>
    <w:rsid w:val="00DA6193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852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6B"/>
    <w:rsid w:val="00DB2E88"/>
    <w:rsid w:val="00DB2EA9"/>
    <w:rsid w:val="00DB2F79"/>
    <w:rsid w:val="00DB3028"/>
    <w:rsid w:val="00DB3241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9F9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B7FCF"/>
    <w:rsid w:val="00DC020F"/>
    <w:rsid w:val="00DC0383"/>
    <w:rsid w:val="00DC05B9"/>
    <w:rsid w:val="00DC06FB"/>
    <w:rsid w:val="00DC09FD"/>
    <w:rsid w:val="00DC0A6B"/>
    <w:rsid w:val="00DC0AB4"/>
    <w:rsid w:val="00DC0B98"/>
    <w:rsid w:val="00DC0CE6"/>
    <w:rsid w:val="00DC0E85"/>
    <w:rsid w:val="00DC0FBE"/>
    <w:rsid w:val="00DC11A7"/>
    <w:rsid w:val="00DC12C9"/>
    <w:rsid w:val="00DC14BC"/>
    <w:rsid w:val="00DC1512"/>
    <w:rsid w:val="00DC1607"/>
    <w:rsid w:val="00DC1767"/>
    <w:rsid w:val="00DC21C8"/>
    <w:rsid w:val="00DC227B"/>
    <w:rsid w:val="00DC234F"/>
    <w:rsid w:val="00DC2351"/>
    <w:rsid w:val="00DC270B"/>
    <w:rsid w:val="00DC2893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952"/>
    <w:rsid w:val="00DC6BFC"/>
    <w:rsid w:val="00DC6C8C"/>
    <w:rsid w:val="00DC70B8"/>
    <w:rsid w:val="00DC70F1"/>
    <w:rsid w:val="00DC7282"/>
    <w:rsid w:val="00DC7756"/>
    <w:rsid w:val="00DC77BC"/>
    <w:rsid w:val="00DC7DCC"/>
    <w:rsid w:val="00DD0113"/>
    <w:rsid w:val="00DD0572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3B9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AA7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9E5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F27"/>
    <w:rsid w:val="00DF00EF"/>
    <w:rsid w:val="00DF014A"/>
    <w:rsid w:val="00DF0307"/>
    <w:rsid w:val="00DF034C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8EA"/>
    <w:rsid w:val="00DF3980"/>
    <w:rsid w:val="00DF3E13"/>
    <w:rsid w:val="00DF3EEA"/>
    <w:rsid w:val="00DF4038"/>
    <w:rsid w:val="00DF4362"/>
    <w:rsid w:val="00DF4382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C16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DE9"/>
    <w:rsid w:val="00E20FA7"/>
    <w:rsid w:val="00E214D9"/>
    <w:rsid w:val="00E216B0"/>
    <w:rsid w:val="00E217ED"/>
    <w:rsid w:val="00E21A08"/>
    <w:rsid w:val="00E21AB0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3A"/>
    <w:rsid w:val="00E23DE1"/>
    <w:rsid w:val="00E2448D"/>
    <w:rsid w:val="00E245EE"/>
    <w:rsid w:val="00E24A43"/>
    <w:rsid w:val="00E24DBB"/>
    <w:rsid w:val="00E24E76"/>
    <w:rsid w:val="00E24F9C"/>
    <w:rsid w:val="00E25039"/>
    <w:rsid w:val="00E2508D"/>
    <w:rsid w:val="00E25344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716"/>
    <w:rsid w:val="00E36ABE"/>
    <w:rsid w:val="00E36BA7"/>
    <w:rsid w:val="00E36D93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CFF"/>
    <w:rsid w:val="00E40DE5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2D4"/>
    <w:rsid w:val="00E4437A"/>
    <w:rsid w:val="00E4459F"/>
    <w:rsid w:val="00E446D0"/>
    <w:rsid w:val="00E447EF"/>
    <w:rsid w:val="00E448CB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9"/>
    <w:rsid w:val="00E504CA"/>
    <w:rsid w:val="00E505A1"/>
    <w:rsid w:val="00E507AA"/>
    <w:rsid w:val="00E507F2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5196"/>
    <w:rsid w:val="00E55327"/>
    <w:rsid w:val="00E554E8"/>
    <w:rsid w:val="00E55867"/>
    <w:rsid w:val="00E559BD"/>
    <w:rsid w:val="00E55AD8"/>
    <w:rsid w:val="00E56173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852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8D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4E01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AE3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3F8"/>
    <w:rsid w:val="00E755DE"/>
    <w:rsid w:val="00E75637"/>
    <w:rsid w:val="00E7567D"/>
    <w:rsid w:val="00E7569F"/>
    <w:rsid w:val="00E75735"/>
    <w:rsid w:val="00E75804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4B"/>
    <w:rsid w:val="00E847B7"/>
    <w:rsid w:val="00E84910"/>
    <w:rsid w:val="00E8496A"/>
    <w:rsid w:val="00E84AE5"/>
    <w:rsid w:val="00E84B5C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42F"/>
    <w:rsid w:val="00E90434"/>
    <w:rsid w:val="00E9051F"/>
    <w:rsid w:val="00E9057A"/>
    <w:rsid w:val="00E905A4"/>
    <w:rsid w:val="00E907B0"/>
    <w:rsid w:val="00E90806"/>
    <w:rsid w:val="00E90B31"/>
    <w:rsid w:val="00E90C44"/>
    <w:rsid w:val="00E90D91"/>
    <w:rsid w:val="00E90DC1"/>
    <w:rsid w:val="00E90DF8"/>
    <w:rsid w:val="00E90E79"/>
    <w:rsid w:val="00E911DD"/>
    <w:rsid w:val="00E9120F"/>
    <w:rsid w:val="00E91631"/>
    <w:rsid w:val="00E916AC"/>
    <w:rsid w:val="00E917B3"/>
    <w:rsid w:val="00E9199D"/>
    <w:rsid w:val="00E919AB"/>
    <w:rsid w:val="00E92103"/>
    <w:rsid w:val="00E92135"/>
    <w:rsid w:val="00E92368"/>
    <w:rsid w:val="00E92448"/>
    <w:rsid w:val="00E924DB"/>
    <w:rsid w:val="00E9275B"/>
    <w:rsid w:val="00E9293B"/>
    <w:rsid w:val="00E929E0"/>
    <w:rsid w:val="00E92A27"/>
    <w:rsid w:val="00E92F28"/>
    <w:rsid w:val="00E930DC"/>
    <w:rsid w:val="00E936CE"/>
    <w:rsid w:val="00E937DD"/>
    <w:rsid w:val="00E937F9"/>
    <w:rsid w:val="00E93B00"/>
    <w:rsid w:val="00E93CF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18A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11F"/>
    <w:rsid w:val="00EA04D1"/>
    <w:rsid w:val="00EA04FF"/>
    <w:rsid w:val="00EA0822"/>
    <w:rsid w:val="00EA0C4C"/>
    <w:rsid w:val="00EA0DB0"/>
    <w:rsid w:val="00EA1112"/>
    <w:rsid w:val="00EA1404"/>
    <w:rsid w:val="00EA142C"/>
    <w:rsid w:val="00EA1436"/>
    <w:rsid w:val="00EA1848"/>
    <w:rsid w:val="00EA1E18"/>
    <w:rsid w:val="00EA2427"/>
    <w:rsid w:val="00EA26D1"/>
    <w:rsid w:val="00EA28E7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7EE"/>
    <w:rsid w:val="00EA3B49"/>
    <w:rsid w:val="00EA3DE3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50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ED3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04"/>
    <w:rsid w:val="00EB549E"/>
    <w:rsid w:val="00EB55DF"/>
    <w:rsid w:val="00EB5885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B7DC4"/>
    <w:rsid w:val="00EC0303"/>
    <w:rsid w:val="00EC05B1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4E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6FA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0957"/>
    <w:rsid w:val="00ED1182"/>
    <w:rsid w:val="00ED11A8"/>
    <w:rsid w:val="00ED138F"/>
    <w:rsid w:val="00ED1447"/>
    <w:rsid w:val="00ED1C7C"/>
    <w:rsid w:val="00ED1CC3"/>
    <w:rsid w:val="00ED1F01"/>
    <w:rsid w:val="00ED1F41"/>
    <w:rsid w:val="00ED2275"/>
    <w:rsid w:val="00ED29EE"/>
    <w:rsid w:val="00ED2AEE"/>
    <w:rsid w:val="00ED2C28"/>
    <w:rsid w:val="00ED2D64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6D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86E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01C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9FF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A3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1CD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3F26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7EE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3C4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62F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9EF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C8E"/>
    <w:rsid w:val="00F37D61"/>
    <w:rsid w:val="00F40211"/>
    <w:rsid w:val="00F404A1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33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6B"/>
    <w:rsid w:val="00F46ED8"/>
    <w:rsid w:val="00F46FFE"/>
    <w:rsid w:val="00F472E7"/>
    <w:rsid w:val="00F4760C"/>
    <w:rsid w:val="00F47641"/>
    <w:rsid w:val="00F478B9"/>
    <w:rsid w:val="00F47A01"/>
    <w:rsid w:val="00F47BD3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2EE4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4DD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E5D"/>
    <w:rsid w:val="00F61F0C"/>
    <w:rsid w:val="00F6202E"/>
    <w:rsid w:val="00F621DF"/>
    <w:rsid w:val="00F623BE"/>
    <w:rsid w:val="00F6242C"/>
    <w:rsid w:val="00F625FD"/>
    <w:rsid w:val="00F62A17"/>
    <w:rsid w:val="00F62A4E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CA7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CA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5FBF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77DE5"/>
    <w:rsid w:val="00F80170"/>
    <w:rsid w:val="00F802E2"/>
    <w:rsid w:val="00F8045D"/>
    <w:rsid w:val="00F804F1"/>
    <w:rsid w:val="00F8064A"/>
    <w:rsid w:val="00F807EF"/>
    <w:rsid w:val="00F808FC"/>
    <w:rsid w:val="00F80AE2"/>
    <w:rsid w:val="00F80F13"/>
    <w:rsid w:val="00F80F7A"/>
    <w:rsid w:val="00F8111F"/>
    <w:rsid w:val="00F81225"/>
    <w:rsid w:val="00F8123C"/>
    <w:rsid w:val="00F81390"/>
    <w:rsid w:val="00F8145B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1F2"/>
    <w:rsid w:val="00F853AE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78E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3CC"/>
    <w:rsid w:val="00F9760C"/>
    <w:rsid w:val="00F97696"/>
    <w:rsid w:val="00F97797"/>
    <w:rsid w:val="00F97801"/>
    <w:rsid w:val="00F9785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BA6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19E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6A"/>
    <w:rsid w:val="00FB4987"/>
    <w:rsid w:val="00FB4BBD"/>
    <w:rsid w:val="00FB4E68"/>
    <w:rsid w:val="00FB5020"/>
    <w:rsid w:val="00FB5252"/>
    <w:rsid w:val="00FB58DA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201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3BD5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9A2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2C"/>
    <w:rsid w:val="00FE1E36"/>
    <w:rsid w:val="00FE2786"/>
    <w:rsid w:val="00FE282D"/>
    <w:rsid w:val="00FE28EF"/>
    <w:rsid w:val="00FE30A9"/>
    <w:rsid w:val="00FE311D"/>
    <w:rsid w:val="00FE3123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2E9"/>
    <w:rsid w:val="00FF05EE"/>
    <w:rsid w:val="00FF05FF"/>
    <w:rsid w:val="00FF07AF"/>
    <w:rsid w:val="00FF09E9"/>
    <w:rsid w:val="00FF0BAC"/>
    <w:rsid w:val="00FF0EEC"/>
    <w:rsid w:val="00FF0F55"/>
    <w:rsid w:val="00FF127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5F14B2D1-8206-469F-B123-37E09AA4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DB925-2276-472D-8B3C-BBA546577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2</Pages>
  <Words>407</Words>
  <Characters>1614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Somjai, Nigonyanont</cp:lastModifiedBy>
  <cp:revision>3</cp:revision>
  <cp:lastPrinted>2022-11-07T08:52:00Z</cp:lastPrinted>
  <dcterms:created xsi:type="dcterms:W3CDTF">2022-11-08T10:19:00Z</dcterms:created>
  <dcterms:modified xsi:type="dcterms:W3CDTF">2022-11-08T10:22:00Z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