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CF374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F37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CF374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CF3746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CF3746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CF3746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CF3746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CF3746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3C4DFF7F" w:rsidR="00620796" w:rsidRPr="000B5A9A" w:rsidRDefault="00476D6C" w:rsidP="000B5A9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rtl/>
          <w:cs/>
          <w:lang w:val="th-TH"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0B5A9A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0B5A9A"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0824C302" w14:textId="77777777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20ADB596" w:rsidR="00620796" w:rsidRPr="00CF374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CF37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FD8404A" w14:textId="77777777" w:rsidR="00861B45" w:rsidRPr="00CF3746" w:rsidRDefault="00861B45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76271C0A" w14:textId="77777777" w:rsidR="00861B45" w:rsidRPr="00CF3746" w:rsidRDefault="00861B45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56B9E92" w14:textId="0ABA25BD" w:rsidR="00861B45" w:rsidRDefault="00861B45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468466" w14:textId="7E2F20A0" w:rsidR="00171590" w:rsidRDefault="00171590" w:rsidP="00861B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CF374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CF374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4C442B4" w14:textId="198173AA" w:rsidR="00007CD6" w:rsidRPr="00CF3746" w:rsidRDefault="00007CD6" w:rsidP="0000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C5B38">
        <w:rPr>
          <w:rFonts w:asciiTheme="majorBidi" w:hAnsiTheme="majorBidi" w:cstheme="majorBidi"/>
          <w:sz w:val="28"/>
          <w:szCs w:val="28"/>
        </w:rPr>
        <w:t xml:space="preserve"> </w:t>
      </w:r>
      <w:r w:rsidR="004C5B38" w:rsidRPr="00BA268E">
        <w:rPr>
          <w:rFonts w:asciiTheme="majorBidi" w:hAnsiTheme="majorBidi" w:cstheme="majorBidi"/>
          <w:sz w:val="28"/>
          <w:szCs w:val="28"/>
        </w:rPr>
        <w:t xml:space="preserve">8 </w:t>
      </w:r>
      <w:r w:rsidRPr="00BA268E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BA268E">
        <w:rPr>
          <w:rFonts w:asciiTheme="majorBidi" w:hAnsiTheme="majorBidi" w:cstheme="majorBidi"/>
          <w:sz w:val="28"/>
          <w:szCs w:val="28"/>
        </w:rPr>
        <w:t>2565</w:t>
      </w:r>
    </w:p>
    <w:p w14:paraId="75C2EBFE" w14:textId="77777777" w:rsidR="00804175" w:rsidRPr="00CF374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CF374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50373AC8" w:rsidR="00F808FC" w:rsidRPr="00CF374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CF3746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 xml:space="preserve">34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CF3746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3E43C4" w:rsidRPr="00CF3746">
        <w:rPr>
          <w:rFonts w:ascii="Angsana New" w:eastAsia="Calibri" w:hAnsi="Angsana New" w:cs="Angsana New"/>
          <w:sz w:val="28"/>
          <w:szCs w:val="28"/>
        </w:rPr>
        <w:t>31</w:t>
      </w:r>
      <w:r w:rsidR="003E43C4" w:rsidRPr="00CF3746">
        <w:rPr>
          <w:rFonts w:ascii="Angsana New" w:hAnsi="Angsana New" w:cs="Angsana New"/>
          <w:sz w:val="28"/>
          <w:szCs w:val="28"/>
        </w:rPr>
        <w:t xml:space="preserve"> </w:t>
      </w:r>
      <w:r w:rsidR="003E43C4"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="003E43C4"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BA268E">
        <w:rPr>
          <w:rFonts w:ascii="Angsana New" w:eastAsia="Calibri" w:hAnsi="Angsana New" w:cs="Angsana New"/>
          <w:sz w:val="28"/>
          <w:szCs w:val="28"/>
        </w:rPr>
        <w:t>4</w:t>
      </w:r>
    </w:p>
    <w:p w14:paraId="67602ED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5A22E3AA" w:rsidR="00927A47" w:rsidRPr="00CF3746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CF3746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F3746">
        <w:rPr>
          <w:rFonts w:ascii="Angsana New" w:hAnsi="Angsana New" w:cs="Angsana New" w:hint="cs"/>
          <w:sz w:val="28"/>
          <w:szCs w:val="28"/>
          <w:cs/>
        </w:rPr>
        <w:t>ไว้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bookmarkStart w:id="2" w:name="_Hlk99203210"/>
      <w:r w:rsidR="00456BC5" w:rsidRPr="00CF3746">
        <w:rPr>
          <w:rFonts w:ascii="Angsana New" w:eastAsia="Calibri" w:hAnsi="Angsana New" w:cs="Angsana New"/>
          <w:sz w:val="28"/>
          <w:szCs w:val="28"/>
        </w:rPr>
        <w:t>3</w:t>
      </w:r>
      <w:r w:rsidR="00195790"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>256</w:t>
      </w:r>
      <w:bookmarkEnd w:id="2"/>
      <w:r w:rsidR="00BA268E">
        <w:rPr>
          <w:rFonts w:ascii="Angsana New" w:eastAsia="Calibri" w:hAnsi="Angsana New" w:cs="Angsana New"/>
          <w:sz w:val="28"/>
          <w:szCs w:val="28"/>
        </w:rPr>
        <w:t>4</w:t>
      </w:r>
    </w:p>
    <w:p w14:paraId="13BE869D" w14:textId="77777777" w:rsidR="00B109E8" w:rsidRPr="00CF3746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4F3207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263156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E60E1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5116CB41" w14:textId="75A6E316" w:rsidR="00780B13" w:rsidRDefault="003D4D66" w:rsidP="00780B13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</w:t>
      </w:r>
      <w:r w:rsidR="00EE609C">
        <w:rPr>
          <w:rFonts w:ascii="Angsana New" w:hAnsi="Angsana New" w:cs="Angsana New" w:hint="cs"/>
          <w:sz w:val="28"/>
          <w:szCs w:val="28"/>
          <w:cs/>
        </w:rPr>
        <w:t>สถานการณ์</w:t>
      </w:r>
      <w:r>
        <w:rPr>
          <w:rFonts w:ascii="Angsana New" w:hAnsi="Angsana New" w:cs="Angsana New" w:hint="cs"/>
          <w:sz w:val="28"/>
          <w:szCs w:val="28"/>
          <w:cs/>
        </w:rPr>
        <w:t xml:space="preserve">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 w:rsidR="00EE609C">
        <w:rPr>
          <w:rFonts w:ascii="Angsana New" w:hAnsi="Angsana New" w:cs="Angsana New" w:hint="cs"/>
          <w:sz w:val="28"/>
          <w:szCs w:val="28"/>
          <w:cs/>
        </w:rPr>
        <w:t xml:space="preserve">ตั้งแต่ปี </w:t>
      </w:r>
      <w:r w:rsidR="00EE609C">
        <w:rPr>
          <w:rFonts w:ascii="Angsana New" w:hAnsi="Angsana New" w:cs="Angsana New"/>
          <w:sz w:val="28"/>
          <w:szCs w:val="28"/>
        </w:rPr>
        <w:t xml:space="preserve">2563 </w:t>
      </w:r>
      <w:r w:rsidR="00EE609C"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 w:rsidR="00EE609C">
        <w:rPr>
          <w:rFonts w:ascii="Angsana New" w:hAnsi="Angsana New" w:cs="Angsana New"/>
          <w:sz w:val="28"/>
          <w:szCs w:val="28"/>
        </w:rPr>
        <w:t>“</w:t>
      </w:r>
      <w:r w:rsidR="00EE609C">
        <w:rPr>
          <w:rFonts w:ascii="Angsana New" w:hAnsi="Angsana New" w:cs="Angsana New" w:hint="cs"/>
          <w:sz w:val="28"/>
          <w:szCs w:val="28"/>
          <w:cs/>
        </w:rPr>
        <w:t>ธปท.</w:t>
      </w:r>
      <w:r w:rsidR="00EE609C">
        <w:rPr>
          <w:rFonts w:ascii="Angsana New" w:hAnsi="Angsana New" w:cs="Angsana New"/>
          <w:sz w:val="28"/>
          <w:szCs w:val="28"/>
        </w:rPr>
        <w:t>”</w:t>
      </w:r>
      <w:r w:rsidR="00EE609C">
        <w:rPr>
          <w:rFonts w:ascii="Angsana New" w:hAnsi="Angsana New" w:cs="Angsana New" w:hint="cs"/>
          <w:sz w:val="28"/>
          <w:szCs w:val="28"/>
          <w:cs/>
        </w:rPr>
        <w:t>) ได้ออกมาต</w:t>
      </w:r>
      <w:r w:rsidR="00780B13">
        <w:rPr>
          <w:rFonts w:ascii="Angsana New" w:hAnsi="Angsana New" w:cs="Angsana New" w:hint="cs"/>
          <w:sz w:val="28"/>
          <w:szCs w:val="28"/>
          <w:cs/>
        </w:rPr>
        <w:t>ร</w:t>
      </w:r>
      <w:r w:rsidR="00EE609C">
        <w:rPr>
          <w:rFonts w:ascii="Angsana New" w:hAnsi="Angsana New" w:cs="Angsana New" w:hint="cs"/>
          <w:sz w:val="28"/>
          <w:szCs w:val="28"/>
          <w:cs/>
        </w:rPr>
        <w:t>การต่า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 w:rsidR="00753B02">
        <w:rPr>
          <w:rFonts w:ascii="Angsana New" w:hAnsi="Angsana New" w:cs="Angsana New"/>
          <w:sz w:val="28"/>
          <w:szCs w:val="28"/>
        </w:rPr>
        <w:t xml:space="preserve"> </w:t>
      </w:r>
      <w:r w:rsidR="00EE609C">
        <w:rPr>
          <w:rFonts w:ascii="Angsana New" w:hAnsi="Angsana New" w:cs="Angsana New" w:hint="cs"/>
          <w:sz w:val="28"/>
          <w:szCs w:val="28"/>
          <w:cs/>
        </w:rPr>
        <w:t>ๆ เพื่อ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 w:rsidR="00EE609C">
        <w:rPr>
          <w:rFonts w:ascii="Angsana New" w:hAnsi="Angsana New" w:cs="Angsana New" w:hint="cs"/>
          <w:sz w:val="28"/>
          <w:szCs w:val="28"/>
          <w:cs/>
        </w:rPr>
        <w:t>นับ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 w:rsidR="00EE609C">
        <w:rPr>
          <w:rFonts w:ascii="Angsana New" w:hAnsi="Angsana New" w:cs="Angsana New" w:hint="cs"/>
          <w:sz w:val="28"/>
          <w:szCs w:val="28"/>
          <w:cs/>
        </w:rPr>
        <w:t>นุนสถาบันการเงิน</w:t>
      </w:r>
      <w:r w:rsidR="00780B13">
        <w:rPr>
          <w:rFonts w:ascii="Angsana New" w:hAnsi="Angsana New" w:cs="Angsana New" w:hint="cs"/>
          <w:sz w:val="28"/>
          <w:szCs w:val="28"/>
          <w:cs/>
        </w:rPr>
        <w:t>แ</w:t>
      </w:r>
      <w:r w:rsidR="00EE609C">
        <w:rPr>
          <w:rFonts w:ascii="Angsana New" w:hAnsi="Angsana New" w:cs="Angsana New" w:hint="cs"/>
          <w:sz w:val="28"/>
          <w:szCs w:val="28"/>
          <w:cs/>
        </w:rPr>
        <w:t>ละธุรกิจ</w:t>
      </w:r>
      <w:r w:rsidR="00780B13">
        <w:rPr>
          <w:rFonts w:ascii="Angsana New" w:hAnsi="Angsana New" w:cs="Angsana New" w:hint="cs"/>
          <w:sz w:val="28"/>
          <w:szCs w:val="28"/>
          <w:cs/>
        </w:rPr>
        <w:t>ก</w:t>
      </w:r>
      <w:r w:rsidR="00EE609C">
        <w:rPr>
          <w:rFonts w:ascii="Angsana New" w:hAnsi="Angsana New" w:cs="Angsana New" w:hint="cs"/>
          <w:sz w:val="28"/>
          <w:szCs w:val="28"/>
          <w:cs/>
        </w:rPr>
        <w:t>ารเงินช่วยเหลือลูกหนี้ที่ได้รับผลกระทบ และยังมีมาตรการช่วยเหลือเพิ่มเติมอย่างต่อเนื่อ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 w:rsidR="00EE609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49174DD" w14:textId="0013E7C9" w:rsidR="00780B13" w:rsidRPr="00B16B49" w:rsidRDefault="0078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5FE4120" w14:textId="683B4757" w:rsidR="00B861DF" w:rsidRPr="00827F81" w:rsidRDefault="00EE609C" w:rsidP="0086361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>กลุ่มบริษัทและบริษัทถือปฎิบัติตาม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แนวปฏิบัติทางการบัญชีที่ </w:t>
      </w:r>
      <w:r w:rsidR="00863618">
        <w:rPr>
          <w:rFonts w:ascii="Angsana New" w:hAnsi="Angsana New" w:cs="Angsana New"/>
          <w:sz w:val="28"/>
          <w:szCs w:val="28"/>
        </w:rPr>
        <w:t>37/2564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780B13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780B13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2019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2566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 xml:space="preserve">2566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โดยหลักเกณฑ์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>ดังกล่าว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ขึ้นอยู่กับวิธีการปรับปรุงโครงสร้างหนี้ ซึ่งสามารถจำแนกได้เป็น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2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กลุ่ม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ดังต่อไปนี้ ซึ่งสอดคล้องกับหนังสือเวียนของ ธปท. ที่ ธปท.ฝนส.</w:t>
      </w:r>
      <w:r w:rsidR="00863618">
        <w:rPr>
          <w:rFonts w:ascii="Angsana New" w:hAnsi="Angsana New" w:cs="Angsana New"/>
          <w:sz w:val="28"/>
          <w:szCs w:val="28"/>
        </w:rPr>
        <w:t>2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 w:rsidR="00863618">
        <w:rPr>
          <w:rFonts w:ascii="Angsana New" w:hAnsi="Angsana New" w:cs="Angsana New"/>
          <w:sz w:val="28"/>
          <w:szCs w:val="28"/>
        </w:rPr>
        <w:t>802/2564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863618">
        <w:rPr>
          <w:rFonts w:ascii="Angsana New" w:hAnsi="Angsana New" w:cs="Angsana New"/>
          <w:i/>
          <w:iCs/>
          <w:sz w:val="28"/>
          <w:szCs w:val="28"/>
        </w:rPr>
        <w:br/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="00B861DF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(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B861DF" w:rsidRPr="003255C0" w14:paraId="1428C991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4BE2DC8" w14:textId="3F4040F8" w:rsidR="00B861DF" w:rsidRPr="00BD641C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</w:t>
            </w:r>
            <w:r w:rsidR="005F4F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EEF0F3F" w14:textId="77777777" w:rsidR="00B861DF" w:rsidRPr="003255C0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B861DF" w:rsidRPr="003255C0" w14:paraId="5AF8CF85" w14:textId="77777777" w:rsidTr="005F4F73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7BC985CE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7D1F30A2" w14:textId="77777777" w:rsidR="00B861DF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DD721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FCB4" w14:textId="77777777" w:rsidR="00B861DF" w:rsidRPr="005F4F73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54657F00" w14:textId="55B03E27" w:rsidR="00B861DF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54C5F558" w14:textId="4549178A" w:rsidR="00B861DF" w:rsidRPr="003F2BE7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EC72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4DA6F9D" w14:textId="05FCB869" w:rsidR="00B861DF" w:rsidRPr="005F4F73" w:rsidRDefault="00B861DF" w:rsidP="005F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B861DF" w:rsidRPr="003255C0" w14:paraId="6C2F59CB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63E1A54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6784C967" w14:textId="77777777" w:rsidR="00B861DF" w:rsidRPr="00BD641C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3778C0B" w14:textId="06F0CFFC" w:rsidR="00E60E18" w:rsidRPr="00076593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23259928" w14:textId="719B5EF7" w:rsidR="007D6941" w:rsidRPr="00CF3746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E60E18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4FD3B95E" w:rsidR="00662683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CF3746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087B2691" w14:textId="77777777" w:rsidR="00626DBC" w:rsidRPr="00CF3746" w:rsidRDefault="00626DBC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46C94" w14:textId="0AD77545" w:rsidR="00007CD6" w:rsidRPr="00CF3746" w:rsidRDefault="00007CD6" w:rsidP="0000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เก้าเดือน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626DBC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626DBC">
        <w:rPr>
          <w:rFonts w:asciiTheme="majorBidi" w:hAnsiTheme="majorBidi" w:cstheme="majorBidi"/>
          <w:bCs/>
          <w:sz w:val="28"/>
          <w:szCs w:val="28"/>
        </w:rPr>
        <w:t>4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D963346" w14:textId="77777777" w:rsidR="00007CD6" w:rsidRPr="00CF3746" w:rsidRDefault="00007CD6" w:rsidP="0000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007CD6" w:rsidRPr="00626DBC" w14:paraId="72637448" w14:textId="77777777" w:rsidTr="00462070">
        <w:trPr>
          <w:tblHeader/>
        </w:trPr>
        <w:tc>
          <w:tcPr>
            <w:tcW w:w="2207" w:type="pct"/>
          </w:tcPr>
          <w:p w14:paraId="5639BF2C" w14:textId="77777777" w:rsidR="00007CD6" w:rsidRPr="006D4E9E" w:rsidRDefault="00007CD6" w:rsidP="0046207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067E46A" w14:textId="77777777" w:rsidR="00007CD6" w:rsidRPr="006D4E9E" w:rsidRDefault="00007CD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CB2596D" w14:textId="77777777" w:rsidR="00007CD6" w:rsidRPr="006D4E9E" w:rsidRDefault="00007CD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11D76CD" w14:textId="77777777" w:rsidR="00007CD6" w:rsidRPr="006D4E9E" w:rsidRDefault="00007CD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6DBC" w:rsidRPr="00626DBC" w14:paraId="25716E04" w14:textId="77777777" w:rsidTr="00462070">
        <w:trPr>
          <w:tblHeader/>
        </w:trPr>
        <w:tc>
          <w:tcPr>
            <w:tcW w:w="2207" w:type="pct"/>
          </w:tcPr>
          <w:p w14:paraId="6C70D7E1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4016B7F7" w14:textId="3F654FB3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429C67DB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5491055" w14:textId="5FE38EF9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F044333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92EFD1" w14:textId="3AB8098F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3D06FB2B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FDE7D15" w14:textId="3C52DE4E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6DBC" w:rsidRPr="00626DBC" w14:paraId="59F934F3" w14:textId="77777777" w:rsidTr="00462070">
        <w:trPr>
          <w:tblHeader/>
        </w:trPr>
        <w:tc>
          <w:tcPr>
            <w:tcW w:w="2207" w:type="pct"/>
          </w:tcPr>
          <w:p w14:paraId="0B964BB3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FE2C701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DBC" w:rsidRPr="00626DBC" w14:paraId="4AFC629B" w14:textId="77777777" w:rsidTr="00462070">
        <w:tc>
          <w:tcPr>
            <w:tcW w:w="2207" w:type="pct"/>
          </w:tcPr>
          <w:p w14:paraId="487121F9" w14:textId="77777777" w:rsidR="00626DBC" w:rsidRPr="006D4E9E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731232D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31F4764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02C390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F152516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3C7231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EF59A4A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F2CF695" w14:textId="77777777" w:rsidR="00626DBC" w:rsidRPr="006D4E9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B5E" w:rsidRPr="00626DBC" w14:paraId="28E1DDB7" w14:textId="77777777" w:rsidTr="00462070">
        <w:tc>
          <w:tcPr>
            <w:tcW w:w="2207" w:type="pct"/>
          </w:tcPr>
          <w:p w14:paraId="4F5FC227" w14:textId="3C93BD81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27A836F3" w14:textId="2C199E08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50C783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02F87B" w14:textId="5F9FC3CE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E03655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352BE14" w14:textId="6553259B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8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12E4"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 w:rsidRPr="00EF78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12E4">
              <w:rPr>
                <w:rFonts w:asciiTheme="majorBidi" w:hAnsiTheme="majorBidi" w:cstheme="majorBidi" w:hint="cs"/>
                <w:sz w:val="28"/>
                <w:szCs w:val="28"/>
                <w:cs/>
              </w:rPr>
              <w:t>156</w:t>
            </w:r>
          </w:p>
        </w:tc>
        <w:tc>
          <w:tcPr>
            <w:tcW w:w="144" w:type="pct"/>
          </w:tcPr>
          <w:p w14:paraId="3852BD17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2CDB31" w14:textId="7FBF037A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105,655</w:t>
            </w:r>
          </w:p>
        </w:tc>
      </w:tr>
      <w:tr w:rsidR="00371B5E" w:rsidRPr="00626DBC" w14:paraId="48FD6D5E" w14:textId="77777777" w:rsidTr="00462070">
        <w:tc>
          <w:tcPr>
            <w:tcW w:w="2207" w:type="pct"/>
          </w:tcPr>
          <w:p w14:paraId="7C037311" w14:textId="27E8BA3E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2B625F38" w14:textId="6DD06D46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7EBAD8C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6DDBA2" w14:textId="239078C0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C8F8E6C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A57A464" w14:textId="5EC542A8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8A3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  <w:tc>
          <w:tcPr>
            <w:tcW w:w="144" w:type="pct"/>
          </w:tcPr>
          <w:p w14:paraId="3F4A8464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8C5D808" w14:textId="4172A99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371B5E" w:rsidRPr="00626DBC" w14:paraId="2DC135EA" w14:textId="77777777" w:rsidTr="00462070">
        <w:tc>
          <w:tcPr>
            <w:tcW w:w="2207" w:type="pct"/>
          </w:tcPr>
          <w:p w14:paraId="3D598D69" w14:textId="5DAD2D6B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2F92BBF4" w14:textId="6FFD047F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B414C1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100C82" w14:textId="3AF2E94E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9BC9306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260FEB5" w14:textId="5374D468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8A3">
              <w:rPr>
                <w:rFonts w:asciiTheme="majorBidi" w:hAnsiTheme="majorBidi" w:cstheme="majorBidi"/>
                <w:sz w:val="28"/>
                <w:szCs w:val="28"/>
              </w:rPr>
              <w:t>23,979</w:t>
            </w:r>
          </w:p>
        </w:tc>
        <w:tc>
          <w:tcPr>
            <w:tcW w:w="144" w:type="pct"/>
          </w:tcPr>
          <w:p w14:paraId="0E18591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1DCFFE" w14:textId="0A520464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D4E9E">
              <w:rPr>
                <w:rFonts w:asciiTheme="majorBidi" w:hAnsiTheme="majorBidi" w:cstheme="majorBidi"/>
                <w:sz w:val="28"/>
                <w:szCs w:val="28"/>
              </w:rPr>
              <w:t>,948</w:t>
            </w:r>
          </w:p>
        </w:tc>
      </w:tr>
      <w:tr w:rsidR="00371B5E" w:rsidRPr="00626DBC" w14:paraId="16E60525" w14:textId="77777777" w:rsidTr="00462070">
        <w:tc>
          <w:tcPr>
            <w:tcW w:w="2207" w:type="pct"/>
          </w:tcPr>
          <w:p w14:paraId="683E2866" w14:textId="077F186B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3A0BB74" w14:textId="13BFC1CA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8442848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9CA3583" w14:textId="31D87B2B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73B6E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B3BE333" w14:textId="667AB71D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3881954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740AAD2" w14:textId="58F9E03C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B5E" w:rsidRPr="00626DBC" w14:paraId="43DD01C8" w14:textId="77777777" w:rsidTr="00462070">
        <w:tc>
          <w:tcPr>
            <w:tcW w:w="2207" w:type="pct"/>
          </w:tcPr>
          <w:p w14:paraId="11602187" w14:textId="77777777" w:rsidR="00371B5E" w:rsidRPr="006D4E9E" w:rsidRDefault="00371B5E" w:rsidP="0037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FF2FDA7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F9BFB2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33BC2D7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6AE8E45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194B093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46EA7D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B9EBD9C" w14:textId="77777777" w:rsidR="00371B5E" w:rsidRPr="006D4E9E" w:rsidRDefault="00371B5E" w:rsidP="00371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EA1EEE" w14:textId="63B17A68" w:rsidR="00626DBC" w:rsidRDefault="00626DBC">
      <w: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626DBC" w:rsidRPr="00626DBC" w14:paraId="27A6F2F6" w14:textId="77777777" w:rsidTr="00462070">
        <w:trPr>
          <w:tblHeader/>
        </w:trPr>
        <w:tc>
          <w:tcPr>
            <w:tcW w:w="2207" w:type="pct"/>
          </w:tcPr>
          <w:p w14:paraId="7F71647E" w14:textId="77777777" w:rsidR="00626DBC" w:rsidRPr="00DA54C1" w:rsidRDefault="00626DBC" w:rsidP="00546AB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3C293DFE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53C1BCF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E038235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6DBC" w:rsidRPr="00626DBC" w14:paraId="31F2C659" w14:textId="77777777" w:rsidTr="00462070">
        <w:trPr>
          <w:tblHeader/>
        </w:trPr>
        <w:tc>
          <w:tcPr>
            <w:tcW w:w="2207" w:type="pct"/>
          </w:tcPr>
          <w:p w14:paraId="4AC39AB0" w14:textId="77777777" w:rsidR="00626DBC" w:rsidRPr="00DA54C1" w:rsidRDefault="00626DBC" w:rsidP="00546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4D122B2D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4D0F4400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DB087FE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85E0CDD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B206236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146488FD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E7FD71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6DBC" w:rsidRPr="00626DBC" w14:paraId="3E325C69" w14:textId="77777777" w:rsidTr="00462070">
        <w:trPr>
          <w:tblHeader/>
        </w:trPr>
        <w:tc>
          <w:tcPr>
            <w:tcW w:w="2207" w:type="pct"/>
          </w:tcPr>
          <w:p w14:paraId="49B00632" w14:textId="77777777" w:rsidR="00626DBC" w:rsidRPr="00DA54C1" w:rsidRDefault="00626DBC" w:rsidP="00546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00EA790B" w14:textId="77777777" w:rsidR="00626DBC" w:rsidRPr="00DA54C1" w:rsidRDefault="00626DBC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DBC" w:rsidRPr="00626DBC" w14:paraId="3B2BC981" w14:textId="77777777" w:rsidTr="00462070">
        <w:tc>
          <w:tcPr>
            <w:tcW w:w="2207" w:type="pct"/>
          </w:tcPr>
          <w:p w14:paraId="109A3618" w14:textId="4BB3E878" w:rsidR="00626DBC" w:rsidRPr="00DA54C1" w:rsidRDefault="00626DBC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719E16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6EA00F9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A33F2EC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5FB36DB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1743158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195E93E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F21B50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626DBC" w14:paraId="4E7EF051" w14:textId="77777777" w:rsidTr="00462070">
        <w:tc>
          <w:tcPr>
            <w:tcW w:w="2207" w:type="pct"/>
          </w:tcPr>
          <w:p w14:paraId="19DE3787" w14:textId="77777777" w:rsidR="00626DBC" w:rsidRPr="00DA54C1" w:rsidRDefault="00626DBC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7D04EB77" w14:textId="69776866" w:rsidR="00626DBC" w:rsidRPr="00DA54C1" w:rsidRDefault="00F44E33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" w:type="pct"/>
          </w:tcPr>
          <w:p w14:paraId="40CA21A0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578D875" w14:textId="5200C162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2814D879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2C156E0" w14:textId="24ECF071" w:rsidR="00626DBC" w:rsidRPr="00DA54C1" w:rsidRDefault="00F44E33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0E2E9CB4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3E6A40" w14:textId="18E69772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26DBC" w:rsidRPr="00626DBC" w14:paraId="0A6D4F92" w14:textId="77777777" w:rsidTr="00462070">
        <w:tc>
          <w:tcPr>
            <w:tcW w:w="2207" w:type="pct"/>
          </w:tcPr>
          <w:p w14:paraId="76D62FCF" w14:textId="596825DF" w:rsidR="00626DBC" w:rsidRPr="00DA54C1" w:rsidRDefault="006C713A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</w:t>
            </w:r>
            <w:r w:rsidR="00DA54C1" w:rsidRPr="00DA54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การเงิน </w:t>
            </w:r>
            <w:r w:rsidR="00D5177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A54C1" w:rsidRPr="00DA54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BC"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 w:rsidR="0048094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="00626DBC"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576" w:type="pct"/>
          </w:tcPr>
          <w:p w14:paraId="11F516FB" w14:textId="6D57A293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27F5B8D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E7E4D2" w14:textId="303292E2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D4239C3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0AEC6C7" w14:textId="1B73B16A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C0CB16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DFFD3CD" w14:textId="1F39A4DF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947" w:rsidRPr="00626DBC" w14:paraId="6055110F" w14:textId="77777777" w:rsidTr="00462070">
        <w:tc>
          <w:tcPr>
            <w:tcW w:w="2207" w:type="pct"/>
          </w:tcPr>
          <w:p w14:paraId="31994129" w14:textId="20B1D9BB" w:rsidR="00480947" w:rsidRPr="00DA54C1" w:rsidRDefault="00480947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76" w:type="pct"/>
          </w:tcPr>
          <w:p w14:paraId="5F659F67" w14:textId="2304AE2D" w:rsidR="00480947" w:rsidRPr="00DA54C1" w:rsidRDefault="000F0514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0514">
              <w:rPr>
                <w:rFonts w:asciiTheme="majorBidi" w:hAnsiTheme="majorBidi" w:cs="Angsana New"/>
                <w:sz w:val="28"/>
                <w:szCs w:val="28"/>
                <w:cs/>
              </w:rPr>
              <w:t>596</w:t>
            </w:r>
          </w:p>
        </w:tc>
        <w:tc>
          <w:tcPr>
            <w:tcW w:w="143" w:type="pct"/>
          </w:tcPr>
          <w:p w14:paraId="58A126A1" w14:textId="77777777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3E420" w14:textId="4EC41B4E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47" w:type="pct"/>
          </w:tcPr>
          <w:p w14:paraId="62638035" w14:textId="77777777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E3A5044" w14:textId="734415B5" w:rsidR="00480947" w:rsidRPr="00DA54C1" w:rsidRDefault="000F0514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0514">
              <w:rPr>
                <w:rFonts w:asciiTheme="majorBidi" w:hAnsiTheme="majorBidi" w:cs="Angsana New"/>
                <w:sz w:val="28"/>
                <w:szCs w:val="28"/>
                <w:cs/>
              </w:rPr>
              <w:t>596</w:t>
            </w:r>
          </w:p>
        </w:tc>
        <w:tc>
          <w:tcPr>
            <w:tcW w:w="144" w:type="pct"/>
          </w:tcPr>
          <w:p w14:paraId="3E260078" w14:textId="77777777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ECC52C" w14:textId="2ECE0214" w:rsidR="00480947" w:rsidRPr="00DA54C1" w:rsidRDefault="00480947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626DBC" w:rsidRPr="00626DBC" w14:paraId="3297B6E2" w14:textId="77777777" w:rsidTr="00462070">
        <w:tc>
          <w:tcPr>
            <w:tcW w:w="2207" w:type="pct"/>
          </w:tcPr>
          <w:p w14:paraId="1E923D54" w14:textId="77777777" w:rsidR="00626DBC" w:rsidRPr="00DA54C1" w:rsidRDefault="00626DBC" w:rsidP="0054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6B477636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F8EE663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82925AE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D974326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F7F8D3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A117F68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51A0EF" w14:textId="77777777" w:rsidR="00626DBC" w:rsidRPr="00DA54C1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C47" w:rsidRPr="00626DBC" w14:paraId="127F05D0" w14:textId="77777777" w:rsidTr="00462070">
        <w:tc>
          <w:tcPr>
            <w:tcW w:w="2207" w:type="pct"/>
          </w:tcPr>
          <w:p w14:paraId="014FCF93" w14:textId="77777777" w:rsidR="003E3C47" w:rsidRPr="00DA54C1" w:rsidRDefault="003E3C47" w:rsidP="003E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6DDAFB36" w14:textId="2F6925B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,910</w:t>
            </w:r>
          </w:p>
        </w:tc>
        <w:tc>
          <w:tcPr>
            <w:tcW w:w="143" w:type="pct"/>
          </w:tcPr>
          <w:p w14:paraId="04E44B65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52D1B9C" w14:textId="65FC6BE6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DA54C1">
              <w:rPr>
                <w:rFonts w:asciiTheme="majorBidi" w:hAnsiTheme="majorBidi" w:cstheme="majorBidi"/>
                <w:sz w:val="28"/>
                <w:szCs w:val="28"/>
              </w:rPr>
              <w:t>,085</w:t>
            </w:r>
          </w:p>
        </w:tc>
        <w:tc>
          <w:tcPr>
            <w:tcW w:w="147" w:type="pct"/>
          </w:tcPr>
          <w:p w14:paraId="6E89192B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C977D3C" w14:textId="5890EB82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,910</w:t>
            </w:r>
          </w:p>
        </w:tc>
        <w:tc>
          <w:tcPr>
            <w:tcW w:w="144" w:type="pct"/>
          </w:tcPr>
          <w:p w14:paraId="7AAC2EF3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A921D69" w14:textId="0C576908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DA54C1">
              <w:rPr>
                <w:rFonts w:asciiTheme="majorBidi" w:hAnsiTheme="majorBidi" w:cstheme="majorBidi"/>
                <w:sz w:val="28"/>
                <w:szCs w:val="28"/>
              </w:rPr>
              <w:t>,085</w:t>
            </w:r>
          </w:p>
        </w:tc>
      </w:tr>
      <w:tr w:rsidR="003E3C47" w:rsidRPr="00626DBC" w14:paraId="6788A050" w14:textId="77777777" w:rsidTr="00462070">
        <w:tc>
          <w:tcPr>
            <w:tcW w:w="2207" w:type="pct"/>
          </w:tcPr>
          <w:p w14:paraId="2E0EA6AC" w14:textId="77777777" w:rsidR="003E3C47" w:rsidRPr="00DA54C1" w:rsidRDefault="003E3C47" w:rsidP="003E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1CF179" w14:textId="63DD291B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,795</w:t>
            </w:r>
          </w:p>
        </w:tc>
        <w:tc>
          <w:tcPr>
            <w:tcW w:w="143" w:type="pct"/>
          </w:tcPr>
          <w:p w14:paraId="08687265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F95274" w14:textId="4530BC79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147" w:type="pct"/>
          </w:tcPr>
          <w:p w14:paraId="5CDCFABB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48BB748" w14:textId="4AA7C0F4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,795</w:t>
            </w:r>
          </w:p>
        </w:tc>
        <w:tc>
          <w:tcPr>
            <w:tcW w:w="144" w:type="pct"/>
          </w:tcPr>
          <w:p w14:paraId="1F031123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3B5263C" w14:textId="0D5338B8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</w:tr>
      <w:tr w:rsidR="003E3C47" w:rsidRPr="00626DBC" w14:paraId="05A4C7D3" w14:textId="77777777" w:rsidTr="00462070">
        <w:tc>
          <w:tcPr>
            <w:tcW w:w="2207" w:type="pct"/>
          </w:tcPr>
          <w:p w14:paraId="7F7B1911" w14:textId="77777777" w:rsidR="003E3C47" w:rsidRPr="00DA54C1" w:rsidRDefault="003E3C47" w:rsidP="003E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07D929E" w14:textId="3192FE0D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38,705</w:t>
            </w:r>
          </w:p>
        </w:tc>
        <w:tc>
          <w:tcPr>
            <w:tcW w:w="143" w:type="pct"/>
          </w:tcPr>
          <w:p w14:paraId="5C6E9189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8D22251" w14:textId="233F31F2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36,770</w:t>
            </w:r>
          </w:p>
        </w:tc>
        <w:tc>
          <w:tcPr>
            <w:tcW w:w="147" w:type="pct"/>
          </w:tcPr>
          <w:p w14:paraId="507B4655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445FA9B" w14:textId="20A22B9B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38,705</w:t>
            </w:r>
          </w:p>
        </w:tc>
        <w:tc>
          <w:tcPr>
            <w:tcW w:w="144" w:type="pct"/>
          </w:tcPr>
          <w:p w14:paraId="2BABC9FA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870421A" w14:textId="2379CE32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36,770</w:t>
            </w:r>
          </w:p>
        </w:tc>
      </w:tr>
      <w:tr w:rsidR="003E3C47" w:rsidRPr="00626DBC" w14:paraId="3060FF59" w14:textId="77777777" w:rsidTr="00462070">
        <w:tc>
          <w:tcPr>
            <w:tcW w:w="2207" w:type="pct"/>
          </w:tcPr>
          <w:p w14:paraId="1D929E2E" w14:textId="77777777" w:rsidR="003E3C47" w:rsidRPr="00DA54C1" w:rsidRDefault="003E3C47" w:rsidP="003E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CCB0ADA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46C1341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12B7816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AAA4CE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C815140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816B2A1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9CFB508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C47" w:rsidRPr="00626DBC" w14:paraId="47C0DB75" w14:textId="77777777" w:rsidTr="00462070">
        <w:tc>
          <w:tcPr>
            <w:tcW w:w="2207" w:type="pct"/>
          </w:tcPr>
          <w:p w14:paraId="1430D486" w14:textId="77777777" w:rsidR="003E3C47" w:rsidRPr="00DA54C1" w:rsidRDefault="003E3C47" w:rsidP="003E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3055CE54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6D94873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BD5F1C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3F68E43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4BC790E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D7CEA53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363CA1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C47" w:rsidRPr="00626DBC" w14:paraId="3E192F8F" w14:textId="77777777" w:rsidTr="00462070">
        <w:tc>
          <w:tcPr>
            <w:tcW w:w="2207" w:type="pct"/>
          </w:tcPr>
          <w:p w14:paraId="4CAFF1CB" w14:textId="77777777" w:rsidR="003E3C47" w:rsidRPr="00DA54C1" w:rsidRDefault="003E3C47" w:rsidP="003E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14DBCDDE" w14:textId="31EC52AA" w:rsidR="003E3C47" w:rsidRPr="00DA54C1" w:rsidRDefault="00D578BB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1,830</w:t>
            </w:r>
          </w:p>
        </w:tc>
        <w:tc>
          <w:tcPr>
            <w:tcW w:w="143" w:type="pct"/>
          </w:tcPr>
          <w:p w14:paraId="4F757E50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97B9389" w14:textId="238DBFAD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A54C1">
              <w:rPr>
                <w:rFonts w:asciiTheme="majorBidi" w:hAnsiTheme="majorBidi" w:cstheme="majorBidi"/>
                <w:sz w:val="28"/>
                <w:szCs w:val="28"/>
              </w:rPr>
              <w:t>,693</w:t>
            </w:r>
          </w:p>
        </w:tc>
        <w:tc>
          <w:tcPr>
            <w:tcW w:w="147" w:type="pct"/>
          </w:tcPr>
          <w:p w14:paraId="44D7CBC1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5B094EA" w14:textId="00BA90CB" w:rsidR="003E3C47" w:rsidRPr="00DA54C1" w:rsidRDefault="00D578BB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1,830</w:t>
            </w:r>
          </w:p>
        </w:tc>
        <w:tc>
          <w:tcPr>
            <w:tcW w:w="144" w:type="pct"/>
          </w:tcPr>
          <w:p w14:paraId="024D9AC5" w14:textId="77777777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6372F29" w14:textId="6A601169" w:rsidR="003E3C47" w:rsidRPr="00DA54C1" w:rsidRDefault="003E3C47" w:rsidP="003E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</w:tr>
    </w:tbl>
    <w:p w14:paraId="77319F73" w14:textId="078C51EC" w:rsidR="00E60E18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17DA824C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CF3746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CF374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6DBC">
        <w:rPr>
          <w:rFonts w:asciiTheme="majorBidi" w:hAnsiTheme="majorBidi" w:cstheme="majorBidi"/>
          <w:bCs/>
          <w:sz w:val="28"/>
          <w:szCs w:val="28"/>
        </w:rPr>
        <w:t>30</w:t>
      </w:r>
      <w:r w:rsidR="003E43C4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626DBC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41C99"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07CD6">
        <w:rPr>
          <w:rFonts w:ascii="Angsana New" w:eastAsia="Cordia New" w:hAnsi="Angsana New" w:cs="Angsana New"/>
          <w:spacing w:val="-4"/>
          <w:sz w:val="28"/>
          <w:szCs w:val="28"/>
        </w:rPr>
        <w:t>5</w:t>
      </w:r>
      <w:r w:rsidR="00341C99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sz w:val="28"/>
          <w:szCs w:val="28"/>
        </w:rPr>
        <w:t xml:space="preserve"> 31 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007CD6"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CF3746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CF3746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6DBC" w:rsidRPr="00CF3746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3A872B8C" w:rsidR="00626DBC" w:rsidRPr="00626DBC" w:rsidRDefault="00642E90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2E90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="00626DBC" w:rsidRPr="00626DB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14:paraId="658FA71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3AFBE005" w:rsidR="00626DBC" w:rsidRPr="00CF3746" w:rsidRDefault="00642E90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E9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26DBC" w:rsidRPr="00626DB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" w:type="pct"/>
          </w:tcPr>
          <w:p w14:paraId="10E9DE8C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A7BCF43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26DBC" w:rsidRPr="00CF3746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73A90696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5159AF44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4D9B2E60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7E9A90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5EDD13A8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3F023301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7F96B1FC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26DBC" w:rsidRPr="00CF3746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6DBC" w:rsidRPr="00CF3746" w14:paraId="3A285217" w14:textId="77777777" w:rsidTr="00E423A4">
        <w:tc>
          <w:tcPr>
            <w:tcW w:w="2207" w:type="pct"/>
          </w:tcPr>
          <w:p w14:paraId="7ECE6E85" w14:textId="5FB2DF14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072E8F0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CF3746" w14:paraId="7078C9A1" w14:textId="77777777" w:rsidTr="00E423A4">
        <w:tc>
          <w:tcPr>
            <w:tcW w:w="2207" w:type="pct"/>
          </w:tcPr>
          <w:p w14:paraId="4D370A55" w14:textId="28B0EFB1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3944E39" w14:textId="113040D2" w:rsidR="00626DBC" w:rsidRPr="00CF3746" w:rsidRDefault="00DD79E5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B89B76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3D38B50C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4549C5EE" w:rsidR="00626DBC" w:rsidRPr="00CF3746" w:rsidRDefault="004C523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,120,8</w:t>
            </w:r>
            <w:r w:rsidR="006D4723"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144" w:type="pct"/>
          </w:tcPr>
          <w:p w14:paraId="06F3795F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187CE826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52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,4</w:t>
            </w:r>
            <w:r>
              <w:rPr>
                <w:rFonts w:asciiTheme="majorBidi" w:hAnsiTheme="majorBidi" w:cs="Angsana New"/>
                <w:sz w:val="28"/>
                <w:szCs w:val="28"/>
              </w:rPr>
              <w:t>55</w:t>
            </w:r>
          </w:p>
        </w:tc>
      </w:tr>
      <w:tr w:rsidR="00626DBC" w:rsidRPr="00CF3746" w14:paraId="18BF80A8" w14:textId="77777777" w:rsidTr="00E423A4">
        <w:tc>
          <w:tcPr>
            <w:tcW w:w="2207" w:type="pct"/>
          </w:tcPr>
          <w:p w14:paraId="75802AC5" w14:textId="26090BED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50F5CA8A" w14:textId="03336F5E" w:rsidR="00626DBC" w:rsidRPr="00CF3746" w:rsidRDefault="00DD79E5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067FD7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0732581" w14:textId="0D668B9B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72A1F4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BBD891" w14:textId="176C44F3" w:rsidR="00626DBC" w:rsidRPr="00CF3746" w:rsidRDefault="00A60D81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" w:type="pct"/>
          </w:tcPr>
          <w:p w14:paraId="15702518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4BCB36" w14:textId="2E04CE46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562,500</w:t>
            </w:r>
          </w:p>
        </w:tc>
      </w:tr>
      <w:tr w:rsidR="00626DBC" w:rsidRPr="00CF3746" w14:paraId="1C2F5A9F" w14:textId="77777777" w:rsidTr="00E423A4">
        <w:tc>
          <w:tcPr>
            <w:tcW w:w="2207" w:type="pct"/>
          </w:tcPr>
          <w:p w14:paraId="50A68FA8" w14:textId="05B06A4C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20E1F035" w14:textId="674409AA" w:rsidR="00626DBC" w:rsidRPr="00CF3746" w:rsidRDefault="00DD79E5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6C8E25F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A10412" w14:textId="6340495D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25EAC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AD8029" w14:textId="12AB06CD" w:rsidR="00626DBC" w:rsidRPr="00CF3746" w:rsidRDefault="00EB7DC4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970,533</w:t>
            </w:r>
          </w:p>
        </w:tc>
        <w:tc>
          <w:tcPr>
            <w:tcW w:w="144" w:type="pct"/>
          </w:tcPr>
          <w:p w14:paraId="3B1A5586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4FCB18" w14:textId="2B9ACF1F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4</w:t>
            </w:r>
            <w:r>
              <w:rPr>
                <w:rFonts w:asciiTheme="majorBidi" w:hAnsiTheme="majorBidi" w:cs="Angsana New"/>
                <w:sz w:val="28"/>
                <w:szCs w:val="28"/>
              </w:rPr>
              <w:t>23,835</w:t>
            </w:r>
          </w:p>
        </w:tc>
      </w:tr>
      <w:tr w:rsidR="00626DBC" w:rsidRPr="00CF3746" w14:paraId="1CB1C1C4" w14:textId="77777777" w:rsidTr="00E423A4">
        <w:tc>
          <w:tcPr>
            <w:tcW w:w="2207" w:type="pct"/>
          </w:tcPr>
          <w:p w14:paraId="47C4319E" w14:textId="77777777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CF3746" w14:paraId="1D90D349" w14:textId="77777777" w:rsidTr="00E423A4">
        <w:tc>
          <w:tcPr>
            <w:tcW w:w="2207" w:type="pct"/>
          </w:tcPr>
          <w:p w14:paraId="1C1915F0" w14:textId="2BFC1718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6B4DEA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AE02EE" w14:paraId="39118C67" w14:textId="77777777" w:rsidTr="00E423A4">
        <w:tc>
          <w:tcPr>
            <w:tcW w:w="2207" w:type="pct"/>
          </w:tcPr>
          <w:p w14:paraId="68F6BBB9" w14:textId="77FFA360" w:rsidR="00626DBC" w:rsidRPr="00AE02EE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5C8CA137" w14:textId="62685428" w:rsidR="00626DBC" w:rsidRPr="006D70F3" w:rsidRDefault="00692449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43" w:type="pct"/>
          </w:tcPr>
          <w:p w14:paraId="1A11A23C" w14:textId="77777777" w:rsidR="00626DBC" w:rsidRPr="00AE02E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18996D0" w14:textId="0CE17BED" w:rsidR="00626DBC" w:rsidRPr="00AE02E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  <w:tc>
          <w:tcPr>
            <w:tcW w:w="147" w:type="pct"/>
          </w:tcPr>
          <w:p w14:paraId="066B7A30" w14:textId="77777777" w:rsidR="00626DBC" w:rsidRPr="00AE02E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3B47FF" w14:textId="33339736" w:rsidR="00626DBC" w:rsidRPr="00AE02EE" w:rsidRDefault="00692449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44" w:type="pct"/>
          </w:tcPr>
          <w:p w14:paraId="5145E331" w14:textId="77777777" w:rsidR="00626DBC" w:rsidRPr="00AE02E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29BBAD" w14:textId="7EC5FA44" w:rsidR="00626DBC" w:rsidRPr="00AE02EE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AE02EE"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</w:tr>
      <w:tr w:rsidR="00626DBC" w:rsidRPr="00CF3746" w14:paraId="6FED8222" w14:textId="77777777" w:rsidTr="00E423A4">
        <w:tc>
          <w:tcPr>
            <w:tcW w:w="2207" w:type="pct"/>
          </w:tcPr>
          <w:p w14:paraId="1A71C9D8" w14:textId="63C48089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1A59325F" w14:textId="1A33C8B4" w:rsidR="00626DBC" w:rsidRPr="00CF3746" w:rsidRDefault="00C943E9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C943E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880</w:t>
            </w:r>
          </w:p>
        </w:tc>
        <w:tc>
          <w:tcPr>
            <w:tcW w:w="143" w:type="pct"/>
          </w:tcPr>
          <w:p w14:paraId="6AEE2440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5A6097D8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18,746</w:t>
            </w:r>
          </w:p>
        </w:tc>
        <w:tc>
          <w:tcPr>
            <w:tcW w:w="147" w:type="pct"/>
          </w:tcPr>
          <w:p w14:paraId="6C68689D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0169D54C" w:rsidR="00626DBC" w:rsidRPr="00CF3746" w:rsidRDefault="00C943E9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C943E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880</w:t>
            </w:r>
          </w:p>
        </w:tc>
        <w:tc>
          <w:tcPr>
            <w:tcW w:w="144" w:type="pct"/>
          </w:tcPr>
          <w:p w14:paraId="29A5FCD8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7AAFAA9B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18,746</w:t>
            </w:r>
          </w:p>
        </w:tc>
      </w:tr>
      <w:tr w:rsidR="00626DBC" w:rsidRPr="00CF3746" w14:paraId="3E7DF272" w14:textId="77777777" w:rsidTr="00E423A4">
        <w:tc>
          <w:tcPr>
            <w:tcW w:w="2207" w:type="pct"/>
          </w:tcPr>
          <w:p w14:paraId="4F692FF7" w14:textId="1FA59446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61EEED" w14:textId="056CD6E4" w:rsidR="00626DBC" w:rsidRPr="00CF3746" w:rsidRDefault="00C943E9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C943E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489</w:t>
            </w:r>
          </w:p>
        </w:tc>
        <w:tc>
          <w:tcPr>
            <w:tcW w:w="143" w:type="pct"/>
          </w:tcPr>
          <w:p w14:paraId="7517A58E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371FEA" w14:textId="1D68D0A3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19,204</w:t>
            </w:r>
          </w:p>
        </w:tc>
        <w:tc>
          <w:tcPr>
            <w:tcW w:w="147" w:type="pct"/>
          </w:tcPr>
          <w:p w14:paraId="08D01A12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84D1A6" w14:textId="351B13BE" w:rsidR="00626DBC" w:rsidRPr="00CF3746" w:rsidRDefault="00C943E9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C943E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943E9">
              <w:rPr>
                <w:rFonts w:asciiTheme="majorBidi" w:hAnsiTheme="majorBidi" w:cs="Angsana New"/>
                <w:sz w:val="28"/>
                <w:szCs w:val="28"/>
                <w:cs/>
              </w:rPr>
              <w:t>489</w:t>
            </w:r>
          </w:p>
        </w:tc>
        <w:tc>
          <w:tcPr>
            <w:tcW w:w="144" w:type="pct"/>
          </w:tcPr>
          <w:p w14:paraId="2C6B8E1F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37F34F" w14:textId="2E5C247A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19,204</w:t>
            </w:r>
          </w:p>
        </w:tc>
      </w:tr>
      <w:tr w:rsidR="00626DBC" w:rsidRPr="00CF3746" w14:paraId="2EC6D6ED" w14:textId="77777777" w:rsidTr="00E423A4">
        <w:tc>
          <w:tcPr>
            <w:tcW w:w="2207" w:type="pct"/>
          </w:tcPr>
          <w:p w14:paraId="1D371BEE" w14:textId="77777777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6373062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E47FEE8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0B0C48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1E305B0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5E217C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373EC7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7042FE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CF3746" w14:paraId="1648403A" w14:textId="77777777" w:rsidTr="0089523B">
        <w:tc>
          <w:tcPr>
            <w:tcW w:w="2207" w:type="pct"/>
          </w:tcPr>
          <w:p w14:paraId="6EA02951" w14:textId="791E8042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15E01AA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DBC" w:rsidRPr="00CF3746" w14:paraId="4EB2638B" w14:textId="77777777" w:rsidTr="0089523B">
        <w:tc>
          <w:tcPr>
            <w:tcW w:w="2207" w:type="pct"/>
          </w:tcPr>
          <w:p w14:paraId="676E30FE" w14:textId="2374C7F7" w:rsidR="00626DBC" w:rsidRPr="00CF3746" w:rsidRDefault="00626DBC" w:rsidP="0062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95A6E32" w14:textId="5E879977" w:rsidR="00626DBC" w:rsidRPr="00CF3746" w:rsidRDefault="006321B4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204</w:t>
            </w:r>
          </w:p>
        </w:tc>
        <w:tc>
          <w:tcPr>
            <w:tcW w:w="143" w:type="pct"/>
          </w:tcPr>
          <w:p w14:paraId="6D42398C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0897DDBC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  <w:tc>
          <w:tcPr>
            <w:tcW w:w="147" w:type="pct"/>
          </w:tcPr>
          <w:p w14:paraId="31229C96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299C124F" w:rsidR="00626DBC" w:rsidRPr="00CF3746" w:rsidRDefault="006321B4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204</w:t>
            </w:r>
          </w:p>
        </w:tc>
        <w:tc>
          <w:tcPr>
            <w:tcW w:w="144" w:type="pct"/>
          </w:tcPr>
          <w:p w14:paraId="363922AC" w14:textId="77777777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7A55D301" w:rsidR="00626DBC" w:rsidRPr="00CF3746" w:rsidRDefault="00626DBC" w:rsidP="00626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</w:tr>
    </w:tbl>
    <w:p w14:paraId="304A205D" w14:textId="7433CA00" w:rsidR="00A532D8" w:rsidRDefault="00A532D8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50E9B" w14:textId="42F356F2" w:rsidR="007D6941" w:rsidRPr="00CF3746" w:rsidRDefault="004010D9" w:rsidP="0064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37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F3F05B" w14:textId="443263E9" w:rsidR="009D0698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DF03ED4" w14:textId="2048FF1B" w:rsidR="00A569EB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</w:pP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26DB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626DB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2565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</w:t>
      </w:r>
      <w:r w:rsidR="00A60D8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ะ 8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ต่อปี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(</w:t>
      </w:r>
      <w:r w:rsidR="00861393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31 </w:t>
      </w:r>
      <w:r w:rsidR="00861393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ร้อยละ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8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  <w:r w:rsidR="001A152B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A569EB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</w:pPr>
    </w:p>
    <w:p w14:paraId="30351ED4" w14:textId="0213004F" w:rsidR="00824640" w:rsidRPr="002636B8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26DBC">
        <w:rPr>
          <w:rFonts w:asciiTheme="majorBidi" w:hAnsiTheme="majorBidi" w:cstheme="majorBidi"/>
          <w:bCs/>
          <w:sz w:val="28"/>
          <w:szCs w:val="28"/>
        </w:rPr>
        <w:t>30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626DBC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>5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A60D81">
        <w:rPr>
          <w:rFonts w:ascii="Angsana New" w:eastAsia="Cordia New" w:hAnsi="Angsana New" w:cs="Angsana New"/>
          <w:spacing w:val="-4"/>
          <w:sz w:val="28"/>
          <w:szCs w:val="28"/>
        </w:rPr>
        <w:t>800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562.5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ล้านบาท)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โดยมีกำหนด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ชำระคืนเงินต้นทุก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626DBC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 w:rsidR="00AA3E42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เดือน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08255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กุมภาพันธ์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8255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9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เดือนสิงหาคม</w:t>
      </w:r>
      <w:r w:rsidR="00AA3E42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2568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)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เป็นไปตามที่ระบุไว้ในสัญญา</w:t>
      </w:r>
    </w:p>
    <w:p w14:paraId="5C2FC8BF" w14:textId="77777777" w:rsidR="00824640" w:rsidRPr="00E60E18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2A26027" w14:textId="0B9FD1A3" w:rsidR="00840368" w:rsidRPr="00CF3746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bookmarkStart w:id="3" w:name="_Hlk115103169"/>
      <w:r w:rsidR="003E43C4" w:rsidRPr="00143016">
        <w:rPr>
          <w:rFonts w:asciiTheme="majorBidi" w:hAnsiTheme="majorBidi" w:cstheme="majorBidi"/>
          <w:bCs/>
          <w:sz w:val="28"/>
          <w:szCs w:val="28"/>
        </w:rPr>
        <w:t>3</w:t>
      </w:r>
      <w:r w:rsidR="00626DBC">
        <w:rPr>
          <w:rFonts w:asciiTheme="majorBidi" w:hAnsiTheme="majorBidi" w:cstheme="majorBidi"/>
          <w:bCs/>
          <w:sz w:val="28"/>
          <w:szCs w:val="28"/>
        </w:rPr>
        <w:t>0</w:t>
      </w:r>
      <w:bookmarkEnd w:id="3"/>
      <w:r w:rsidR="003E43C4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626DBC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3D4D66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</w:t>
      </w:r>
      <w:r w:rsidR="003D4D66">
        <w:rPr>
          <w:rFonts w:asciiTheme="majorBidi" w:hAnsiTheme="majorBidi" w:cstheme="majorBidi" w:hint="cs"/>
          <w:sz w:val="28"/>
          <w:szCs w:val="28"/>
          <w:cs/>
        </w:rPr>
        <w:t xml:space="preserve">                      </w:t>
      </w:r>
      <w:r w:rsidRPr="00CF3746">
        <w:rPr>
          <w:rFonts w:asciiTheme="majorBidi" w:hAnsiTheme="majorBidi" w:cstheme="majorBidi"/>
          <w:sz w:val="28"/>
          <w:szCs w:val="28"/>
          <w:cs/>
        </w:rPr>
        <w:t>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3E97BF8A" w:rsidR="00D26C68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A5EC35" w14:textId="61613843" w:rsidR="00B43D65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F339EF" w:rsidRPr="00F339EF">
        <w:rPr>
          <w:rFonts w:asciiTheme="majorBidi" w:hAnsiTheme="majorBidi" w:cstheme="majorBidi"/>
          <w:sz w:val="28"/>
          <w:szCs w:val="28"/>
        </w:rPr>
        <w:t>30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626DBC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โดยมีระยะเวลาเช่า </w:t>
      </w:r>
      <w:r w:rsidRPr="00B856C1">
        <w:rPr>
          <w:rFonts w:asciiTheme="majorBidi" w:hAnsiTheme="majorBidi" w:cstheme="majorBidi"/>
          <w:sz w:val="28"/>
          <w:szCs w:val="28"/>
        </w:rPr>
        <w:t xml:space="preserve">3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B856C1">
        <w:rPr>
          <w:rFonts w:asciiTheme="majorBidi" w:hAnsiTheme="majorBidi" w:cstheme="majorBidi"/>
          <w:sz w:val="28"/>
          <w:szCs w:val="28"/>
        </w:rPr>
        <w:br/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626DBC" w:rsidRPr="002A7FFE">
        <w:rPr>
          <w:rFonts w:asciiTheme="majorBidi" w:hAnsiTheme="majorBidi" w:cstheme="majorBidi"/>
          <w:sz w:val="28"/>
          <w:szCs w:val="28"/>
        </w:rPr>
        <w:t xml:space="preserve">1 </w:t>
      </w:r>
      <w:r w:rsidR="002A7FF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2A7F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7FFE">
        <w:rPr>
          <w:rFonts w:asciiTheme="majorBidi" w:hAnsiTheme="majorBidi" w:cstheme="majorBidi"/>
          <w:sz w:val="28"/>
          <w:szCs w:val="28"/>
        </w:rPr>
        <w:t>256</w:t>
      </w:r>
      <w:r w:rsidR="00B1399C">
        <w:rPr>
          <w:rFonts w:asciiTheme="majorBidi" w:hAnsiTheme="majorBidi" w:cstheme="majorBidi"/>
          <w:sz w:val="28"/>
          <w:szCs w:val="28"/>
        </w:rPr>
        <w:t>4</w:t>
      </w:r>
      <w:r w:rsidRPr="002A7F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7FFE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Pr="002A7FFE">
        <w:rPr>
          <w:rFonts w:asciiTheme="majorBidi" w:hAnsiTheme="majorBidi" w:cstheme="majorBidi"/>
          <w:sz w:val="28"/>
          <w:szCs w:val="28"/>
        </w:rPr>
        <w:t xml:space="preserve">31 </w:t>
      </w:r>
      <w:r w:rsidRPr="002A7FF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A7FFE">
        <w:rPr>
          <w:rFonts w:asciiTheme="majorBidi" w:hAnsiTheme="majorBidi" w:cstheme="majorBidi"/>
          <w:sz w:val="28"/>
          <w:szCs w:val="28"/>
        </w:rPr>
        <w:t>2567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(</w:t>
      </w:r>
      <w:r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 xml:space="preserve">2564: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B7055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3D4D66">
        <w:rPr>
          <w:rFonts w:asciiTheme="majorBidi" w:hAnsiTheme="majorBidi" w:cstheme="majorBidi"/>
          <w:i/>
          <w:iCs/>
          <w:sz w:val="28"/>
          <w:szCs w:val="28"/>
        </w:rPr>
        <w:t xml:space="preserve">                           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28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2567)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บริษัทได้รับค่าเช่าตามที่ระบุในสัญญา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18636527" w14:textId="77777777" w:rsidR="00B43D65" w:rsidRPr="00CF3746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2C4FFA" w14:textId="7F8C6382" w:rsidR="00B43D65" w:rsidRPr="00822D7E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22D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26DBC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="00626DBC" w:rsidRPr="00626DBC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Pr="00822D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A3E42">
        <w:rPr>
          <w:rFonts w:asciiTheme="majorBidi" w:hAnsiTheme="majorBidi" w:cstheme="majorBidi"/>
          <w:sz w:val="28"/>
          <w:szCs w:val="28"/>
        </w:rPr>
        <w:t>2565</w:t>
      </w:r>
      <w:r w:rsidRPr="00822D7E">
        <w:rPr>
          <w:rFonts w:asciiTheme="majorBidi" w:hAnsiTheme="majorBidi" w:cstheme="majorBidi"/>
          <w:sz w:val="28"/>
          <w:szCs w:val="28"/>
        </w:rPr>
        <w:t xml:space="preserve"> 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โดยมีระยะเวลาเช่า </w:t>
      </w:r>
      <w:r w:rsidR="00AA3E42" w:rsidRPr="001E49DF">
        <w:rPr>
          <w:rFonts w:asciiTheme="majorBidi" w:hAnsiTheme="majorBidi" w:cstheme="majorBidi"/>
          <w:sz w:val="28"/>
          <w:szCs w:val="28"/>
        </w:rPr>
        <w:t xml:space="preserve">3 </w:t>
      </w:r>
      <w:r w:rsidRPr="001E49DF">
        <w:rPr>
          <w:rFonts w:asciiTheme="majorBidi" w:hAnsiTheme="majorBidi" w:cstheme="majorBidi"/>
          <w:sz w:val="28"/>
          <w:szCs w:val="28"/>
          <w:cs/>
        </w:rPr>
        <w:t xml:space="preserve">ปี ตั้งแต่เดือนตุลาคม </w:t>
      </w:r>
      <w:r w:rsidR="00AA3E42" w:rsidRPr="001E49DF">
        <w:rPr>
          <w:rFonts w:asciiTheme="majorBidi" w:hAnsiTheme="majorBidi" w:cstheme="majorBidi"/>
          <w:sz w:val="28"/>
          <w:szCs w:val="28"/>
        </w:rPr>
        <w:t>2562</w:t>
      </w:r>
      <w:r w:rsidRPr="001E49DF">
        <w:rPr>
          <w:rFonts w:asciiTheme="majorBidi" w:hAnsiTheme="majorBidi" w:cstheme="majorBidi"/>
          <w:sz w:val="28"/>
          <w:szCs w:val="28"/>
          <w:cs/>
        </w:rPr>
        <w:t xml:space="preserve"> และสิ้นสุดเดือนธันวาคม </w:t>
      </w:r>
      <w:r w:rsidR="00AA3E42" w:rsidRPr="001E49DF">
        <w:rPr>
          <w:rFonts w:asciiTheme="majorBidi" w:hAnsiTheme="majorBidi" w:cstheme="majorBidi"/>
          <w:sz w:val="28"/>
          <w:szCs w:val="28"/>
        </w:rPr>
        <w:t>2566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ตั้งแต่เดือนตุลาคม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และสิ้นสุดเดือนธันวาคม </w:t>
      </w:r>
      <w:r w:rsidR="00CD2132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822D7E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E9BF8D5" w14:textId="77777777" w:rsidR="00B43D65" w:rsidRPr="00E60E18" w:rsidRDefault="00B43D65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3E099C" w14:textId="1704F640" w:rsidR="00AA1155" w:rsidRPr="00822D7E" w:rsidRDefault="006A2F1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6835B70" w14:textId="6F6FD330" w:rsidR="00D15DAD" w:rsidRPr="00AA3E42" w:rsidRDefault="00476D6C" w:rsidP="00D15D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  <w:r w:rsidR="00553A48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16882602" w14:textId="77777777" w:rsidR="00291B09" w:rsidRPr="007F1915" w:rsidRDefault="00291B09" w:rsidP="00291B09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0026CD88" w14:textId="4D604EF8" w:rsidR="00291B09" w:rsidRDefault="00291B09" w:rsidP="00291B09">
      <w:pPr>
        <w:pStyle w:val="index"/>
        <w:numPr>
          <w:ilvl w:val="1"/>
          <w:numId w:val="8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  </w:t>
      </w:r>
      <w:r w:rsidR="00553A48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จำแนกตามประเภทลูกหนี้</w:t>
      </w:r>
    </w:p>
    <w:p w14:paraId="5E65F843" w14:textId="77777777" w:rsidR="00021E42" w:rsidRPr="007F1915" w:rsidRDefault="00021E42" w:rsidP="00021E42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064"/>
      </w:tblGrid>
      <w:tr w:rsidR="00021E42" w:rsidRPr="00CF3746" w14:paraId="21581A98" w14:textId="77777777" w:rsidTr="00710FCF">
        <w:tc>
          <w:tcPr>
            <w:tcW w:w="3150" w:type="dxa"/>
          </w:tcPr>
          <w:p w14:paraId="5313A636" w14:textId="77777777" w:rsidR="00021E42" w:rsidRPr="00CF3746" w:rsidRDefault="00021E42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0DF4B49" w14:textId="75A1397D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1E42" w:rsidRPr="00CF3746" w14:paraId="3636ED0E" w14:textId="77777777" w:rsidTr="00710FCF">
        <w:tc>
          <w:tcPr>
            <w:tcW w:w="3150" w:type="dxa"/>
          </w:tcPr>
          <w:p w14:paraId="7F5C52C1" w14:textId="77777777" w:rsidR="00021E42" w:rsidRPr="00CF3746" w:rsidRDefault="00021E42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521CF4C5" w14:textId="5063EE85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224" w:type="dxa"/>
            <w:gridSpan w:val="3"/>
            <w:vAlign w:val="bottom"/>
          </w:tcPr>
          <w:p w14:paraId="629982AC" w14:textId="4CEEBDE3" w:rsidR="00021E42" w:rsidRPr="00021E42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21E42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Pr="00021E4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1</w:t>
            </w:r>
            <w:r w:rsidRPr="00021E42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 xml:space="preserve"> </w:t>
            </w:r>
            <w:r w:rsidRPr="00021E4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="00827D83" w:rsidRPr="00827D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 w:rsidR="00827D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021E42" w:rsidRPr="00CF3746" w14:paraId="67FD0D2F" w14:textId="77777777" w:rsidTr="00710FCF">
        <w:tc>
          <w:tcPr>
            <w:tcW w:w="3150" w:type="dxa"/>
          </w:tcPr>
          <w:p w14:paraId="37C09ED9" w14:textId="77777777" w:rsidR="00021E42" w:rsidRPr="00CF3746" w:rsidRDefault="00021E42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950D65" w14:textId="569ABFA4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12FA618" w14:textId="3CFCA517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="008A06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5C03CEB8" w14:textId="06F6C205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91E472E" w14:textId="343F4260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99D7D7D" w14:textId="37573C7E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="00606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69E3ECB7" w14:textId="0FDC2A46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1E42" w:rsidRPr="00CF3746" w14:paraId="7ACF75E1" w14:textId="77777777" w:rsidTr="00710FCF">
        <w:tc>
          <w:tcPr>
            <w:tcW w:w="3150" w:type="dxa"/>
          </w:tcPr>
          <w:p w14:paraId="6A6CABC1" w14:textId="77777777" w:rsidR="00021E42" w:rsidRPr="00CF3746" w:rsidRDefault="00021E42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3226D7F" w14:textId="1B494F5F" w:rsidR="00021E42" w:rsidRPr="00CF3746" w:rsidRDefault="00021E42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1915" w:rsidRPr="00CF3746" w14:paraId="4A6ABF7E" w14:textId="77777777" w:rsidTr="00710FCF">
        <w:tc>
          <w:tcPr>
            <w:tcW w:w="3150" w:type="dxa"/>
          </w:tcPr>
          <w:p w14:paraId="4CBA1B32" w14:textId="0A8A5A8C" w:rsidR="007F1915" w:rsidRPr="00CF3746" w:rsidRDefault="007F1915" w:rsidP="00710FCF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422FC4C6" w14:textId="464543D8" w:rsidR="007F1915" w:rsidRPr="009F782C" w:rsidRDefault="00CB626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56,317,413</w:t>
            </w:r>
          </w:p>
        </w:tc>
        <w:tc>
          <w:tcPr>
            <w:tcW w:w="1080" w:type="dxa"/>
            <w:shd w:val="clear" w:color="auto" w:fill="auto"/>
          </w:tcPr>
          <w:p w14:paraId="3D9CB413" w14:textId="6ECEF76F" w:rsidR="007F1915" w:rsidRPr="009F782C" w:rsidRDefault="00290A90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50,960,147</w:t>
            </w:r>
          </w:p>
        </w:tc>
        <w:tc>
          <w:tcPr>
            <w:tcW w:w="1186" w:type="dxa"/>
            <w:shd w:val="clear" w:color="auto" w:fill="auto"/>
          </w:tcPr>
          <w:p w14:paraId="3FB51611" w14:textId="4E8091D2" w:rsidR="007F1915" w:rsidRPr="009F782C" w:rsidRDefault="00290A90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107,277,560</w:t>
            </w:r>
          </w:p>
        </w:tc>
        <w:tc>
          <w:tcPr>
            <w:tcW w:w="1080" w:type="dxa"/>
          </w:tcPr>
          <w:p w14:paraId="211C69DD" w14:textId="3F6F438D" w:rsidR="007F1915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1915"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 w:rsidR="007F19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A15F509" w14:textId="0EC54FEB" w:rsidR="007F1915" w:rsidRPr="00CF3746" w:rsidRDefault="007F191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</w:t>
            </w:r>
            <w:r w:rsidR="001E7805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064" w:type="dxa"/>
          </w:tcPr>
          <w:p w14:paraId="17664B7D" w14:textId="39DBF612" w:rsidR="007F1915" w:rsidRPr="00CF3746" w:rsidRDefault="007F191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7930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012E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,402,7</w:t>
            </w:r>
            <w:r w:rsidR="00DD23B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1E780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</w:tr>
      <w:tr w:rsidR="007F1915" w:rsidRPr="00CF3746" w14:paraId="3AC29848" w14:textId="77777777" w:rsidTr="00710FCF">
        <w:tc>
          <w:tcPr>
            <w:tcW w:w="3150" w:type="dxa"/>
          </w:tcPr>
          <w:p w14:paraId="065D0E86" w14:textId="77777777" w:rsidR="001E7805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20728A8B" w14:textId="5A33E3ED" w:rsidR="007F1915" w:rsidRPr="00CF3746" w:rsidRDefault="001E7805" w:rsidP="00710FCF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="00ED2D64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</w:t>
            </w:r>
            <w:r w:rsidR="00F137E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DF0A66" w14:textId="77777777" w:rsidR="007F1915" w:rsidRPr="009F782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D3B7D" w14:textId="469BA3A4" w:rsidR="001E7805" w:rsidRPr="009F782C" w:rsidRDefault="0042189A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1,487,693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89D37" w14:textId="77777777" w:rsidR="007F1915" w:rsidRPr="009F782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201089" w14:textId="2434CA15" w:rsidR="001E7805" w:rsidRPr="009F782C" w:rsidRDefault="00290A9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DAE8DC5" w14:textId="77777777" w:rsidR="007F1915" w:rsidRPr="009F782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2747C9" w14:textId="5A9E602A" w:rsidR="001E7805" w:rsidRPr="009F782C" w:rsidRDefault="00032974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1,487,693</w:t>
            </w:r>
          </w:p>
        </w:tc>
        <w:tc>
          <w:tcPr>
            <w:tcW w:w="1080" w:type="dxa"/>
            <w:vAlign w:val="bottom"/>
          </w:tcPr>
          <w:p w14:paraId="20483BE8" w14:textId="79212ADA" w:rsidR="007F1915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5FF9D910" w14:textId="6EC4A990" w:rsidR="001E7805" w:rsidRPr="001E7805" w:rsidRDefault="009773BD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37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7805"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080" w:type="dxa"/>
            <w:vAlign w:val="bottom"/>
          </w:tcPr>
          <w:p w14:paraId="2D77C6F1" w14:textId="77777777" w:rsidR="001E7805" w:rsidRDefault="001E780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F091BFF" w14:textId="17E124D9" w:rsidR="007F1915" w:rsidRPr="00CF3746" w:rsidRDefault="001E780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1B2C9A7A" w14:textId="720A39D7" w:rsidR="001E7805" w:rsidRDefault="001E780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B83CFAA" w14:textId="07D57A58" w:rsidR="007F1915" w:rsidRPr="00CF3746" w:rsidRDefault="001E780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</w:tr>
      <w:tr w:rsidR="007F1915" w:rsidRPr="00CF3746" w14:paraId="55A19B94" w14:textId="77777777" w:rsidTr="00710FCF">
        <w:tc>
          <w:tcPr>
            <w:tcW w:w="3150" w:type="dxa"/>
            <w:vAlign w:val="bottom"/>
          </w:tcPr>
          <w:p w14:paraId="5658CECF" w14:textId="7701A4B9" w:rsidR="007F1915" w:rsidRPr="00CF3746" w:rsidRDefault="007F1915" w:rsidP="00710F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9DCBE56" w14:textId="77EF4B40" w:rsidR="007F1915" w:rsidRPr="009F782C" w:rsidRDefault="00107DC1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805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="004218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747E9BE4" w14:textId="69634C89" w:rsidR="007F1915" w:rsidRPr="009F782C" w:rsidRDefault="00107DC1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960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="00290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86" w:type="dxa"/>
            <w:shd w:val="clear" w:color="auto" w:fill="auto"/>
          </w:tcPr>
          <w:p w14:paraId="382F71F0" w14:textId="206306E2" w:rsidR="007F1915" w:rsidRPr="009F782C" w:rsidRDefault="00107DC1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108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765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387529" w:rsidRPr="009F78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0F32E4A0" w14:textId="46CAAB27" w:rsidR="007F1915" w:rsidRPr="001E7805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E78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="00606E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E78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894,741</w:t>
            </w:r>
          </w:p>
        </w:tc>
        <w:tc>
          <w:tcPr>
            <w:tcW w:w="1080" w:type="dxa"/>
          </w:tcPr>
          <w:p w14:paraId="2E7978D6" w14:textId="50470035" w:rsidR="007F1915" w:rsidRPr="00CF3746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39,707,593</w:t>
            </w:r>
          </w:p>
        </w:tc>
        <w:tc>
          <w:tcPr>
            <w:tcW w:w="1064" w:type="dxa"/>
          </w:tcPr>
          <w:p w14:paraId="051D71C1" w14:textId="1A00E6BE" w:rsidR="007F1915" w:rsidRPr="00CF3746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87,602,334</w:t>
            </w:r>
          </w:p>
        </w:tc>
      </w:tr>
      <w:tr w:rsidR="007F1915" w:rsidRPr="00CF3746" w14:paraId="4B14C8A6" w14:textId="77777777" w:rsidTr="00710FCF">
        <w:tc>
          <w:tcPr>
            <w:tcW w:w="3150" w:type="dxa"/>
            <w:vAlign w:val="bottom"/>
          </w:tcPr>
          <w:p w14:paraId="559E0D04" w14:textId="77777777" w:rsidR="001E7805" w:rsidRPr="00DC14BC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2176E99A" w14:textId="29AAF86D" w:rsidR="007F1915" w:rsidRPr="00DC14BC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="00F137EE"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C80B9" w14:textId="3EC58946" w:rsidR="007F1915" w:rsidRPr="00DC14BC" w:rsidRDefault="00107DC1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90A90">
              <w:rPr>
                <w:rFonts w:asciiTheme="majorBidi" w:hAnsiTheme="majorBidi" w:cstheme="majorBidi"/>
                <w:sz w:val="28"/>
                <w:szCs w:val="28"/>
              </w:rPr>
              <w:t>1,952,356</w:t>
            </w: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70204" w14:textId="77777777" w:rsidR="007F1915" w:rsidRPr="00DC14BC" w:rsidRDefault="007F191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1339DC" w14:textId="50F99B41" w:rsidR="007F1915" w:rsidRPr="00DC14BC" w:rsidRDefault="00107DC1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32974">
              <w:rPr>
                <w:rFonts w:asciiTheme="majorBidi" w:hAnsiTheme="majorBidi" w:cstheme="majorBidi"/>
                <w:sz w:val="28"/>
                <w:szCs w:val="28"/>
              </w:rPr>
              <w:t>530,885</w:t>
            </w: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1ABEF97" w14:textId="77777777" w:rsidR="007F1915" w:rsidRPr="00DC14B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99F820A" w14:textId="68FA4E09" w:rsidR="007F1915" w:rsidRPr="00DC14BC" w:rsidRDefault="00107DC1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32974">
              <w:rPr>
                <w:rFonts w:asciiTheme="majorBidi" w:hAnsiTheme="majorBidi" w:cstheme="majorBidi"/>
                <w:sz w:val="28"/>
                <w:szCs w:val="28"/>
              </w:rPr>
              <w:t>2,483,241</w:t>
            </w: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02D846E" w14:textId="77777777" w:rsidR="007F1915" w:rsidRPr="00DC14B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4CA0AA" w14:textId="2A7FADEF" w:rsidR="007F1915" w:rsidRPr="00DC14BC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E7805" w:rsidRPr="00DC14BC">
              <w:rPr>
                <w:rFonts w:asciiTheme="majorBidi" w:hAnsiTheme="majorBidi" w:cstheme="majorBidi"/>
                <w:sz w:val="28"/>
                <w:szCs w:val="28"/>
              </w:rPr>
              <w:t>(977,377)</w:t>
            </w:r>
          </w:p>
        </w:tc>
        <w:tc>
          <w:tcPr>
            <w:tcW w:w="1080" w:type="dxa"/>
            <w:vAlign w:val="bottom"/>
          </w:tcPr>
          <w:p w14:paraId="25AA7AEB" w14:textId="77777777" w:rsidR="007F1915" w:rsidRPr="00DC14B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C43DF" w14:textId="7CE80AF7" w:rsidR="007F1915" w:rsidRPr="00DC14BC" w:rsidRDefault="001E780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</w:rPr>
              <w:t>(810,304)</w:t>
            </w:r>
          </w:p>
        </w:tc>
        <w:tc>
          <w:tcPr>
            <w:tcW w:w="1064" w:type="dxa"/>
            <w:vAlign w:val="bottom"/>
          </w:tcPr>
          <w:p w14:paraId="0335518E" w14:textId="77777777" w:rsidR="007F1915" w:rsidRPr="00DC14BC" w:rsidRDefault="007F191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478A2" w14:textId="3251A829" w:rsidR="007F1915" w:rsidRPr="00DC14BC" w:rsidRDefault="001E7805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</w:rPr>
              <w:t>(1,787,681)</w:t>
            </w:r>
          </w:p>
        </w:tc>
      </w:tr>
      <w:tr w:rsidR="007F1915" w:rsidRPr="00CF3746" w14:paraId="77440C9A" w14:textId="77777777" w:rsidTr="00710FCF">
        <w:tc>
          <w:tcPr>
            <w:tcW w:w="3150" w:type="dxa"/>
            <w:vAlign w:val="bottom"/>
          </w:tcPr>
          <w:p w14:paraId="1E5425FC" w14:textId="222D7769" w:rsidR="007F1915" w:rsidRPr="00A962B9" w:rsidRDefault="001E7805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  <w:r w:rsidR="003D4D66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420506" w14:textId="5CA1FA57" w:rsidR="007F1915" w:rsidRPr="009F782C" w:rsidRDefault="00107DC1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</w:t>
            </w:r>
            <w:r w:rsidRPr="009F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D5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852,750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C76DCE" w14:textId="09E45E05" w:rsidR="007F1915" w:rsidRPr="009F782C" w:rsidRDefault="00032974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50,429,262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5CC3B45" w14:textId="48752960" w:rsidR="007F1915" w:rsidRPr="009F782C" w:rsidRDefault="00032974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106,282,012</w:t>
            </w:r>
          </w:p>
        </w:tc>
        <w:tc>
          <w:tcPr>
            <w:tcW w:w="1080" w:type="dxa"/>
            <w:vAlign w:val="bottom"/>
          </w:tcPr>
          <w:p w14:paraId="670AB230" w14:textId="64899AC3" w:rsidR="007F1915" w:rsidRPr="00CF3746" w:rsidRDefault="00461522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  <w:r w:rsidR="001E780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6,917,364</w:t>
            </w:r>
          </w:p>
        </w:tc>
        <w:tc>
          <w:tcPr>
            <w:tcW w:w="1080" w:type="dxa"/>
            <w:vAlign w:val="bottom"/>
          </w:tcPr>
          <w:p w14:paraId="2062B966" w14:textId="7A73A9E8" w:rsidR="007F1915" w:rsidRPr="00CF3746" w:rsidRDefault="001E7805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38,897,289</w:t>
            </w:r>
          </w:p>
        </w:tc>
        <w:tc>
          <w:tcPr>
            <w:tcW w:w="1064" w:type="dxa"/>
            <w:vAlign w:val="bottom"/>
          </w:tcPr>
          <w:p w14:paraId="066F4F5B" w14:textId="44FFC816" w:rsidR="007F1915" w:rsidRPr="00CF3746" w:rsidRDefault="001E7805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85,814,653</w:t>
            </w:r>
          </w:p>
        </w:tc>
      </w:tr>
      <w:tr w:rsidR="001E7805" w:rsidRPr="00CF3746" w14:paraId="47802A78" w14:textId="77777777" w:rsidTr="00710FCF">
        <w:tc>
          <w:tcPr>
            <w:tcW w:w="3150" w:type="dxa"/>
            <w:vAlign w:val="bottom"/>
          </w:tcPr>
          <w:p w14:paraId="64FDD53D" w14:textId="77777777" w:rsidR="001E7805" w:rsidRPr="00A962B9" w:rsidRDefault="001E7805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A7493" w14:textId="77777777" w:rsidR="001E7805" w:rsidRPr="00F8123C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72F6D" w14:textId="77777777" w:rsidR="001E7805" w:rsidRPr="00CF3746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E334489" w14:textId="77777777" w:rsidR="001E7805" w:rsidRPr="00CF3746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D910BD" w14:textId="77777777" w:rsidR="001E7805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63FBC0" w14:textId="77777777" w:rsidR="001E7805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77BDCD76" w14:textId="77777777" w:rsidR="001E7805" w:rsidRDefault="001E7805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E7805" w:rsidRPr="00CF3746" w14:paraId="1F4DB5B4" w14:textId="77777777" w:rsidTr="00710FCF">
        <w:tc>
          <w:tcPr>
            <w:tcW w:w="3150" w:type="dxa"/>
            <w:vAlign w:val="bottom"/>
          </w:tcPr>
          <w:p w14:paraId="358E3E84" w14:textId="44771033" w:rsidR="001E7805" w:rsidRPr="00A962B9" w:rsidRDefault="001E7805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11F54" w14:textId="52D20370" w:rsidR="001E7805" w:rsidRPr="00E24F9C" w:rsidRDefault="00E24F9C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24F9C">
              <w:rPr>
                <w:rFonts w:asciiTheme="majorBidi" w:hAnsiTheme="majorBidi" w:cstheme="majorBidi"/>
                <w:sz w:val="28"/>
                <w:szCs w:val="28"/>
              </w:rPr>
              <w:t>3,542,383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1B9709" w14:textId="2BD578AA" w:rsidR="001E7805" w:rsidRPr="00DA3AB7" w:rsidRDefault="00E24F9C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24F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4,304,651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07DEC9F" w14:textId="3187416F" w:rsidR="001E7805" w:rsidRPr="00DA3AB7" w:rsidRDefault="00E24F9C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24F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7,847,034</w:t>
            </w:r>
          </w:p>
        </w:tc>
        <w:tc>
          <w:tcPr>
            <w:tcW w:w="1080" w:type="dxa"/>
            <w:vAlign w:val="bottom"/>
          </w:tcPr>
          <w:p w14:paraId="79EB33A6" w14:textId="4C0A3498" w:rsidR="001E7805" w:rsidRPr="00DA3AB7" w:rsidRDefault="009773B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084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DA3AB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4F2967BB" w14:textId="547BF5EB" w:rsidR="001E7805" w:rsidRPr="00DA3AB7" w:rsidRDefault="009773B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3,866,047</w:t>
            </w:r>
          </w:p>
        </w:tc>
        <w:tc>
          <w:tcPr>
            <w:tcW w:w="1064" w:type="dxa"/>
            <w:vAlign w:val="bottom"/>
          </w:tcPr>
          <w:p w14:paraId="027D630E" w14:textId="094CE105" w:rsidR="001E7805" w:rsidRPr="00DA3AB7" w:rsidRDefault="009773B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950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604</w:t>
            </w:r>
          </w:p>
        </w:tc>
      </w:tr>
      <w:tr w:rsidR="009773BD" w:rsidRPr="00CF3746" w14:paraId="23F3FD95" w14:textId="77777777" w:rsidTr="00710FCF">
        <w:tc>
          <w:tcPr>
            <w:tcW w:w="3150" w:type="dxa"/>
            <w:vAlign w:val="bottom"/>
          </w:tcPr>
          <w:p w14:paraId="1DF467EA" w14:textId="71B8422B" w:rsidR="009773BD" w:rsidRPr="00A962B9" w:rsidRDefault="009773BD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33853" w14:textId="0DD12670" w:rsidR="009773BD" w:rsidRPr="00DA3AB7" w:rsidRDefault="00E24F9C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24F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(1,127,</w:t>
            </w:r>
            <w:r w:rsidR="00F011CD" w:rsidRPr="00E24F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  <w:r w:rsidR="00F011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E24F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4AA75" w14:textId="74EB5718" w:rsidR="009773BD" w:rsidRPr="00DA3AB7" w:rsidRDefault="00CA795A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9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(898,</w:t>
            </w:r>
            <w:r w:rsidR="00F011CD" w:rsidRPr="00CA79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="00F011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CA79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69C3055" w14:textId="5B39FCF2" w:rsidR="009773BD" w:rsidRPr="00DA3AB7" w:rsidRDefault="00CA795A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9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(2,025,</w:t>
            </w:r>
            <w:r w:rsidR="00F011CD" w:rsidRPr="00CA79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F011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  <w:r w:rsidRPr="00CA79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0F700F3" w14:textId="08AEF137" w:rsidR="009773BD" w:rsidRPr="00DA3AB7" w:rsidRDefault="009773BD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(808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932)</w:t>
            </w:r>
          </w:p>
        </w:tc>
        <w:tc>
          <w:tcPr>
            <w:tcW w:w="1080" w:type="dxa"/>
            <w:vAlign w:val="bottom"/>
          </w:tcPr>
          <w:p w14:paraId="3EEC3C79" w14:textId="1BD717B0" w:rsidR="009773BD" w:rsidRPr="00DA3AB7" w:rsidRDefault="009773BD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(931,570)</w:t>
            </w:r>
          </w:p>
        </w:tc>
        <w:tc>
          <w:tcPr>
            <w:tcW w:w="1064" w:type="dxa"/>
          </w:tcPr>
          <w:p w14:paraId="07D8D1C4" w14:textId="3E9DE557" w:rsidR="009773BD" w:rsidRPr="00DA3AB7" w:rsidRDefault="009773BD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740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502)</w:t>
            </w:r>
          </w:p>
        </w:tc>
      </w:tr>
      <w:tr w:rsidR="009773BD" w:rsidRPr="00CF3746" w14:paraId="06C98917" w14:textId="77777777" w:rsidTr="00710FCF">
        <w:tc>
          <w:tcPr>
            <w:tcW w:w="3150" w:type="dxa"/>
            <w:vAlign w:val="bottom"/>
          </w:tcPr>
          <w:p w14:paraId="17C1D497" w14:textId="454ACB97" w:rsidR="009773BD" w:rsidRPr="00CF3746" w:rsidRDefault="009773BD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568F8" w14:textId="4B53F5E1" w:rsidR="009773BD" w:rsidRPr="00DA3AB7" w:rsidRDefault="00E24F9C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F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2,414,</w:t>
            </w:r>
            <w:r w:rsidR="00F011CD" w:rsidRPr="00E24F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71</w:t>
            </w:r>
            <w:r w:rsidR="00F01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8A9D8" w14:textId="51AA9A90" w:rsidR="009773BD" w:rsidRPr="00DA3AB7" w:rsidRDefault="00CA795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3,406,</w:t>
            </w:r>
            <w:r w:rsidR="00F011CD" w:rsidRPr="00CA7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</w:t>
            </w:r>
            <w:r w:rsidR="00F01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FB87C58" w14:textId="0F369FAF" w:rsidR="009773BD" w:rsidRPr="00DA3AB7" w:rsidRDefault="00CA795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5,821,</w:t>
            </w:r>
            <w:r w:rsidR="00F011CD" w:rsidRPr="00CA7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  <w:r w:rsidR="00F01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080" w:type="dxa"/>
            <w:vAlign w:val="bottom"/>
          </w:tcPr>
          <w:p w14:paraId="33870147" w14:textId="68B0267F" w:rsidR="009773BD" w:rsidRPr="00DA3AB7" w:rsidRDefault="009773B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1,275,625</w:t>
            </w:r>
          </w:p>
        </w:tc>
        <w:tc>
          <w:tcPr>
            <w:tcW w:w="1080" w:type="dxa"/>
            <w:vAlign w:val="bottom"/>
          </w:tcPr>
          <w:p w14:paraId="5D48DB4E" w14:textId="0A5864A7" w:rsidR="009773BD" w:rsidRPr="00DA3AB7" w:rsidRDefault="009773B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2,934,477</w:t>
            </w:r>
          </w:p>
        </w:tc>
        <w:tc>
          <w:tcPr>
            <w:tcW w:w="1064" w:type="dxa"/>
            <w:vAlign w:val="bottom"/>
          </w:tcPr>
          <w:p w14:paraId="4F12295C" w14:textId="04451CC6" w:rsidR="009773BD" w:rsidRPr="00DA3AB7" w:rsidRDefault="009773BD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4,210,102</w:t>
            </w:r>
          </w:p>
        </w:tc>
      </w:tr>
      <w:tr w:rsidR="00973F80" w:rsidRPr="00CF3746" w14:paraId="27159C29" w14:textId="77777777" w:rsidTr="00710FCF">
        <w:tc>
          <w:tcPr>
            <w:tcW w:w="3150" w:type="dxa"/>
          </w:tcPr>
          <w:p w14:paraId="370283BD" w14:textId="4463A430" w:rsidR="00973F80" w:rsidRPr="00CF3746" w:rsidRDefault="00973F80" w:rsidP="00710FCF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หัก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13300CA" w14:textId="77777777" w:rsidR="00973F80" w:rsidRPr="00973F80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FACA3" w14:textId="4CB2285D" w:rsidR="00973F80" w:rsidRPr="009F782C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73F80">
              <w:rPr>
                <w:rFonts w:asciiTheme="majorBidi" w:hAnsiTheme="majorBidi" w:cstheme="majorBidi"/>
                <w:sz w:val="28"/>
                <w:szCs w:val="28"/>
              </w:rPr>
              <w:t>(125,541)</w:t>
            </w:r>
          </w:p>
        </w:tc>
        <w:tc>
          <w:tcPr>
            <w:tcW w:w="1080" w:type="dxa"/>
            <w:shd w:val="clear" w:color="auto" w:fill="auto"/>
          </w:tcPr>
          <w:p w14:paraId="04D47C2A" w14:textId="77777777" w:rsidR="00973F80" w:rsidRPr="00973F80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50B70" w14:textId="66AC0257" w:rsidR="00973F80" w:rsidRPr="009F782C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73F80">
              <w:rPr>
                <w:rFonts w:asciiTheme="majorBidi" w:hAnsiTheme="majorBidi" w:cstheme="majorBidi"/>
                <w:sz w:val="28"/>
                <w:szCs w:val="28"/>
              </w:rPr>
              <w:t>(62,128)</w:t>
            </w:r>
          </w:p>
        </w:tc>
        <w:tc>
          <w:tcPr>
            <w:tcW w:w="1186" w:type="dxa"/>
            <w:shd w:val="clear" w:color="auto" w:fill="auto"/>
          </w:tcPr>
          <w:p w14:paraId="664B72BA" w14:textId="77777777" w:rsidR="00973F80" w:rsidRPr="00973F80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87900A" w14:textId="777D3AA2" w:rsidR="00973F80" w:rsidRPr="009F782C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F80">
              <w:rPr>
                <w:rFonts w:asciiTheme="majorBidi" w:hAnsiTheme="majorBidi" w:cstheme="majorBidi"/>
                <w:sz w:val="28"/>
                <w:szCs w:val="28"/>
              </w:rPr>
              <w:t>(187,669)</w:t>
            </w:r>
          </w:p>
        </w:tc>
        <w:tc>
          <w:tcPr>
            <w:tcW w:w="1080" w:type="dxa"/>
          </w:tcPr>
          <w:p w14:paraId="0BD5196D" w14:textId="77777777" w:rsidR="00973F80" w:rsidRPr="00DA3AB7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FE95AC" w14:textId="093D1383" w:rsidR="00973F80" w:rsidRPr="001E7805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(12,137)</w:t>
            </w:r>
          </w:p>
        </w:tc>
        <w:tc>
          <w:tcPr>
            <w:tcW w:w="1080" w:type="dxa"/>
          </w:tcPr>
          <w:p w14:paraId="4869DE35" w14:textId="77777777" w:rsidR="00973F80" w:rsidRPr="00DA3AB7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FF3342" w14:textId="207E7D62" w:rsidR="00973F80" w:rsidRPr="00CF3746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(32,038)</w:t>
            </w:r>
          </w:p>
        </w:tc>
        <w:tc>
          <w:tcPr>
            <w:tcW w:w="1064" w:type="dxa"/>
          </w:tcPr>
          <w:p w14:paraId="309DE6CA" w14:textId="77777777" w:rsidR="00973F80" w:rsidRPr="00DA3AB7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495A2F" w14:textId="34AB9253" w:rsidR="00973F80" w:rsidRPr="00CF3746" w:rsidRDefault="00973F80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(44,175)</w:t>
            </w:r>
          </w:p>
        </w:tc>
      </w:tr>
      <w:tr w:rsidR="00051F7A" w:rsidRPr="00DA3AB7" w14:paraId="48283797" w14:textId="77777777" w:rsidTr="00710FCF">
        <w:tc>
          <w:tcPr>
            <w:tcW w:w="3150" w:type="dxa"/>
            <w:vAlign w:val="bottom"/>
          </w:tcPr>
          <w:p w14:paraId="7048BC74" w14:textId="66BB3DAB" w:rsidR="00051F7A" w:rsidRPr="00A962B9" w:rsidRDefault="00051F7A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  <w:r w:rsidR="003D4D66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2A308" w14:textId="722E9745" w:rsidR="00051F7A" w:rsidRPr="00DA3AB7" w:rsidRDefault="002210C9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A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2,289,177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52B2C" w14:textId="1DFB9948" w:rsidR="00051F7A" w:rsidRPr="00DA3AB7" w:rsidRDefault="002210C9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A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3,344,251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3B5F27B" w14:textId="763C1310" w:rsidR="00051F7A" w:rsidRPr="00DA3AB7" w:rsidRDefault="004A4ACB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5,633,428</w:t>
            </w:r>
          </w:p>
        </w:tc>
        <w:tc>
          <w:tcPr>
            <w:tcW w:w="1080" w:type="dxa"/>
          </w:tcPr>
          <w:p w14:paraId="462414B3" w14:textId="59CC53EA" w:rsidR="00051F7A" w:rsidRPr="00DA3AB7" w:rsidRDefault="00051F7A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1,263,488</w:t>
            </w:r>
          </w:p>
        </w:tc>
        <w:tc>
          <w:tcPr>
            <w:tcW w:w="1080" w:type="dxa"/>
          </w:tcPr>
          <w:p w14:paraId="713B03D2" w14:textId="0EBC0F27" w:rsidR="00051F7A" w:rsidRPr="00DA3AB7" w:rsidRDefault="00051F7A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2,902,439</w:t>
            </w:r>
          </w:p>
        </w:tc>
        <w:tc>
          <w:tcPr>
            <w:tcW w:w="1064" w:type="dxa"/>
          </w:tcPr>
          <w:p w14:paraId="000E859B" w14:textId="5F9E0828" w:rsidR="00051F7A" w:rsidRPr="00DA3AB7" w:rsidRDefault="00051F7A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4,165,927</w:t>
            </w:r>
          </w:p>
        </w:tc>
      </w:tr>
      <w:tr w:rsidR="00051F7A" w:rsidRPr="00CF3746" w14:paraId="1C35FE0E" w14:textId="77777777" w:rsidTr="00710FCF">
        <w:tc>
          <w:tcPr>
            <w:tcW w:w="3150" w:type="dxa"/>
            <w:vAlign w:val="bottom"/>
          </w:tcPr>
          <w:p w14:paraId="59398CC6" w14:textId="77777777" w:rsidR="00051F7A" w:rsidRPr="00A962B9" w:rsidRDefault="00051F7A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DA6FC9" w14:textId="77777777" w:rsidR="00051F7A" w:rsidRPr="00F8123C" w:rsidRDefault="00051F7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F2785" w14:textId="77777777" w:rsidR="00051F7A" w:rsidRPr="00CF3746" w:rsidRDefault="00051F7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C9BE751" w14:textId="77777777" w:rsidR="00051F7A" w:rsidRPr="00CF3746" w:rsidRDefault="00051F7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05EBA2" w14:textId="77777777" w:rsidR="00051F7A" w:rsidRDefault="00051F7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2DA48E" w14:textId="77777777" w:rsidR="00051F7A" w:rsidRDefault="00051F7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3C0EBB58" w14:textId="77777777" w:rsidR="00051F7A" w:rsidRDefault="00051F7A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051F7A" w:rsidRPr="00DA3AB7" w14:paraId="20EEA3FE" w14:textId="77777777" w:rsidTr="00710FCF">
        <w:tc>
          <w:tcPr>
            <w:tcW w:w="3150" w:type="dxa"/>
          </w:tcPr>
          <w:p w14:paraId="38337F59" w14:textId="78EAD589" w:rsidR="00051F7A" w:rsidRPr="00A962B9" w:rsidRDefault="00051F7A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</w:t>
            </w:r>
            <w:r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สัญญาเช่าซื้อ</w:t>
            </w: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A95173" w14:textId="1D2E4402" w:rsidR="00051F7A" w:rsidRPr="00DA3AB7" w:rsidRDefault="001748C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E5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58,141,927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A673A2" w14:textId="76CDE3F4" w:rsidR="00051F7A" w:rsidRPr="00DA3AB7" w:rsidRDefault="001748C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E5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53,773,513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AED2EF" w14:textId="79B43A0E" w:rsidR="00051F7A" w:rsidRPr="00DA3AB7" w:rsidRDefault="005F734C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111</w:t>
            </w:r>
            <w:r w:rsidR="00AC48DC" w:rsidRPr="00761E5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915</w:t>
            </w:r>
            <w:r w:rsidR="00AC48DC" w:rsidRPr="00761E5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44</w:t>
            </w:r>
            <w:r w:rsidR="004A4ACB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080" w:type="dxa"/>
            <w:vAlign w:val="bottom"/>
          </w:tcPr>
          <w:p w14:paraId="45DF06CC" w14:textId="45D600F5" w:rsidR="00051F7A" w:rsidRPr="00DA3AB7" w:rsidRDefault="00051F7A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48,180,852</w:t>
            </w:r>
          </w:p>
        </w:tc>
        <w:tc>
          <w:tcPr>
            <w:tcW w:w="1080" w:type="dxa"/>
            <w:vAlign w:val="bottom"/>
          </w:tcPr>
          <w:p w14:paraId="18149023" w14:textId="2A696215" w:rsidR="00051F7A" w:rsidRPr="00DA3AB7" w:rsidRDefault="00051F7A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41,799,728</w:t>
            </w:r>
          </w:p>
        </w:tc>
        <w:tc>
          <w:tcPr>
            <w:tcW w:w="1064" w:type="dxa"/>
            <w:vAlign w:val="bottom"/>
          </w:tcPr>
          <w:p w14:paraId="67EA41E4" w14:textId="05931CC8" w:rsidR="00051F7A" w:rsidRPr="00DA3AB7" w:rsidRDefault="00051F7A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89,980,580</w:t>
            </w:r>
          </w:p>
        </w:tc>
      </w:tr>
    </w:tbl>
    <w:p w14:paraId="4C01332D" w14:textId="77777777" w:rsidR="00EA37EE" w:rsidRDefault="00EA37EE" w:rsidP="00EA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149E5690" w14:textId="2AF36196" w:rsidR="00EA37EE" w:rsidRDefault="00EA37EE" w:rsidP="00EA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 w:rsidR="005E2C32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 w:rsidR="0071541B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</w:t>
      </w:r>
      <w:r w:rsidR="00CB1E5C">
        <w:rPr>
          <w:rFonts w:asciiTheme="majorBidi" w:hAnsiTheme="majorBidi" w:cstheme="majorBidi" w:hint="cs"/>
          <w:b/>
          <w:sz w:val="20"/>
          <w:szCs w:val="20"/>
          <w:cs/>
        </w:rPr>
        <w:t xml:space="preserve">  </w:t>
      </w:r>
      <w:r w:rsidR="00CB1E5C">
        <w:rPr>
          <w:rFonts w:asciiTheme="majorBidi" w:hAnsiTheme="majorBidi" w:cstheme="majorBidi"/>
          <w:b/>
          <w:sz w:val="20"/>
          <w:szCs w:val="20"/>
          <w:cs/>
        </w:rPr>
        <w:br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ด้านเครดิต</w:t>
      </w:r>
    </w:p>
    <w:p w14:paraId="1FA826E1" w14:textId="641E9115" w:rsidR="00EA37EE" w:rsidRDefault="00EA37EE" w:rsidP="00F8123C">
      <w:pPr>
        <w:rPr>
          <w:rFonts w:cstheme="minorBidi"/>
          <w:sz w:val="20"/>
          <w:szCs w:val="20"/>
          <w:cs/>
          <w:lang w:val="th-TH"/>
        </w:rPr>
      </w:pPr>
    </w:p>
    <w:p w14:paraId="2C1A462A" w14:textId="2BA2DF64" w:rsidR="00EA37EE" w:rsidRPr="007F1915" w:rsidRDefault="00EA37EE" w:rsidP="00CB1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064"/>
      </w:tblGrid>
      <w:tr w:rsidR="00EA37EE" w:rsidRPr="00CF3746" w14:paraId="63099585" w14:textId="77777777" w:rsidTr="00BA0A16">
        <w:tc>
          <w:tcPr>
            <w:tcW w:w="3150" w:type="dxa"/>
          </w:tcPr>
          <w:p w14:paraId="07027C79" w14:textId="77777777" w:rsidR="00EA37EE" w:rsidRPr="00CF3746" w:rsidRDefault="00EA37EE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56DDED0" w14:textId="2F24B28A" w:rsidR="00EA37EE" w:rsidRPr="00CF3746" w:rsidRDefault="00274318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A37EE" w:rsidRPr="00CF3746" w14:paraId="181A1E0C" w14:textId="77777777" w:rsidTr="00BA0A16">
        <w:tc>
          <w:tcPr>
            <w:tcW w:w="3150" w:type="dxa"/>
          </w:tcPr>
          <w:p w14:paraId="01BA05DB" w14:textId="77777777" w:rsidR="00EA37EE" w:rsidRPr="00CF3746" w:rsidRDefault="00EA37EE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587F63AC" w14:textId="77777777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224" w:type="dxa"/>
            <w:gridSpan w:val="3"/>
            <w:vAlign w:val="bottom"/>
          </w:tcPr>
          <w:p w14:paraId="2A1F9168" w14:textId="57BBF096" w:rsidR="00EA37EE" w:rsidRPr="00021E42" w:rsidRDefault="003D4D66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EA37EE" w:rsidRPr="00021E42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 xml:space="preserve"> </w:t>
            </w:r>
            <w:r w:rsidR="00EA37EE" w:rsidRPr="00021E4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3D4D66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EA37EE" w:rsidRPr="00CF3746" w14:paraId="28619B10" w14:textId="77777777" w:rsidTr="00BA0A16">
        <w:tc>
          <w:tcPr>
            <w:tcW w:w="3150" w:type="dxa"/>
          </w:tcPr>
          <w:p w14:paraId="3CFF6EFA" w14:textId="77777777" w:rsidR="00EA37EE" w:rsidRPr="00CF3746" w:rsidRDefault="00EA37EE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5144A3" w14:textId="77777777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EC2F68E" w14:textId="1FF74BD9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="003234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1879A185" w14:textId="77777777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0D362F94" w14:textId="77777777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CC0672" w14:textId="348CEE1C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="003234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182040C6" w14:textId="77777777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37EE" w:rsidRPr="00CF3746" w14:paraId="680C6CDE" w14:textId="77777777" w:rsidTr="00BA0A16">
        <w:tc>
          <w:tcPr>
            <w:tcW w:w="3150" w:type="dxa"/>
          </w:tcPr>
          <w:p w14:paraId="438671F4" w14:textId="77777777" w:rsidR="00EA37EE" w:rsidRPr="00CF3746" w:rsidRDefault="00EA37EE" w:rsidP="00710F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17CE7FE0" w14:textId="77777777" w:rsidR="00EA37EE" w:rsidRPr="00CF3746" w:rsidRDefault="00EA37EE" w:rsidP="00710FC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37EE" w:rsidRPr="00CF3746" w14:paraId="369228FB" w14:textId="77777777" w:rsidTr="00BA0A16">
        <w:tc>
          <w:tcPr>
            <w:tcW w:w="3150" w:type="dxa"/>
          </w:tcPr>
          <w:p w14:paraId="3FB97F34" w14:textId="77777777" w:rsidR="00EA37EE" w:rsidRPr="00CF3746" w:rsidRDefault="00EA37EE" w:rsidP="00710F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4A51BFB6" w14:textId="2E04DFB6" w:rsidR="00EA37EE" w:rsidRPr="00DC14BC" w:rsidRDefault="001748C6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55,379,561</w:t>
            </w:r>
          </w:p>
        </w:tc>
        <w:tc>
          <w:tcPr>
            <w:tcW w:w="1080" w:type="dxa"/>
            <w:shd w:val="clear" w:color="auto" w:fill="auto"/>
          </w:tcPr>
          <w:p w14:paraId="3D349072" w14:textId="6FE327EE" w:rsidR="00EA37EE" w:rsidRPr="00DC14BC" w:rsidRDefault="001748C6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49,734,953</w:t>
            </w:r>
          </w:p>
        </w:tc>
        <w:tc>
          <w:tcPr>
            <w:tcW w:w="1186" w:type="dxa"/>
            <w:shd w:val="clear" w:color="auto" w:fill="auto"/>
          </w:tcPr>
          <w:p w14:paraId="24962B66" w14:textId="0B9D848A" w:rsidR="00EA37EE" w:rsidRPr="00DC14BC" w:rsidRDefault="001748C6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105,114,514</w:t>
            </w:r>
          </w:p>
        </w:tc>
        <w:tc>
          <w:tcPr>
            <w:tcW w:w="1080" w:type="dxa"/>
          </w:tcPr>
          <w:p w14:paraId="300BB48F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4C1A96E2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064" w:type="dxa"/>
          </w:tcPr>
          <w:p w14:paraId="331B3A23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86,402,7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</w:tr>
      <w:tr w:rsidR="00EA37EE" w:rsidRPr="00CF3746" w14:paraId="77799534" w14:textId="77777777" w:rsidTr="00BA0A16">
        <w:tc>
          <w:tcPr>
            <w:tcW w:w="3150" w:type="dxa"/>
          </w:tcPr>
          <w:p w14:paraId="203AFDFA" w14:textId="77777777" w:rsidR="00EA37EE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122E1CAA" w14:textId="3ECA73A7" w:rsidR="00EA37EE" w:rsidRPr="00CF3746" w:rsidRDefault="00EA37EE" w:rsidP="00710FCF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="009A6268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E6C1E" w14:textId="77777777" w:rsidR="00EA37EE" w:rsidRPr="00DC14BC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5683E1" w14:textId="0FE9CA70" w:rsidR="00EA37EE" w:rsidRPr="00DC14BC" w:rsidRDefault="001748C6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1,469,986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0E256E" w14:textId="77777777" w:rsidR="00EA37EE" w:rsidRPr="00DC14BC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BECCDE" w14:textId="0E546964" w:rsidR="00EA37EE" w:rsidRPr="00DC14BC" w:rsidRDefault="001748C6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C64DAB" w14:textId="77777777" w:rsidR="00EA37EE" w:rsidRPr="00DC14BC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9E7E0D" w14:textId="45B61F05" w:rsidR="00EA37EE" w:rsidRPr="00DC14BC" w:rsidRDefault="001748C6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1,469,986</w:t>
            </w:r>
          </w:p>
        </w:tc>
        <w:tc>
          <w:tcPr>
            <w:tcW w:w="1080" w:type="dxa"/>
            <w:vAlign w:val="bottom"/>
          </w:tcPr>
          <w:p w14:paraId="085685E7" w14:textId="77777777" w:rsidR="00EA37EE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A5BA5D6" w14:textId="77777777" w:rsidR="00EA37EE" w:rsidRPr="001E7805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080" w:type="dxa"/>
            <w:vAlign w:val="bottom"/>
          </w:tcPr>
          <w:p w14:paraId="28F6086A" w14:textId="77777777" w:rsidR="00EA37EE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1ADA626" w14:textId="77777777" w:rsidR="00EA37EE" w:rsidRPr="00CF3746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7DCBB8E6" w14:textId="77777777" w:rsidR="00EA37EE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B813922" w14:textId="77777777" w:rsidR="00EA37EE" w:rsidRPr="00CF3746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</w:tr>
      <w:tr w:rsidR="00EA37EE" w:rsidRPr="00CF3746" w14:paraId="64B95312" w14:textId="77777777" w:rsidTr="00BA0A16">
        <w:tc>
          <w:tcPr>
            <w:tcW w:w="3150" w:type="dxa"/>
            <w:vAlign w:val="bottom"/>
          </w:tcPr>
          <w:p w14:paraId="0E5DF384" w14:textId="77777777" w:rsidR="00EA37EE" w:rsidRPr="00CF3746" w:rsidRDefault="00EA37EE" w:rsidP="00710FC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553B9BD" w14:textId="3FE6656E" w:rsidR="00EA37EE" w:rsidRPr="00DC14BC" w:rsidRDefault="00BB056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849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547</w:t>
            </w:r>
          </w:p>
        </w:tc>
        <w:tc>
          <w:tcPr>
            <w:tcW w:w="1080" w:type="dxa"/>
            <w:shd w:val="clear" w:color="auto" w:fill="auto"/>
          </w:tcPr>
          <w:p w14:paraId="380956A3" w14:textId="109EEDE2" w:rsidR="00EA37EE" w:rsidRPr="00DC14BC" w:rsidRDefault="00BB056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734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953</w:t>
            </w:r>
          </w:p>
        </w:tc>
        <w:tc>
          <w:tcPr>
            <w:tcW w:w="1186" w:type="dxa"/>
            <w:shd w:val="clear" w:color="auto" w:fill="auto"/>
          </w:tcPr>
          <w:p w14:paraId="594D6FEC" w14:textId="553A14DA" w:rsidR="00EA37EE" w:rsidRPr="00DC14BC" w:rsidRDefault="00BB056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106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584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1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080" w:type="dxa"/>
          </w:tcPr>
          <w:p w14:paraId="0ACBA03B" w14:textId="59C7233E" w:rsidR="00EA37EE" w:rsidRPr="001E7805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47</w:t>
            </w:r>
            <w:r w:rsidR="003234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894,741</w:t>
            </w:r>
          </w:p>
        </w:tc>
        <w:tc>
          <w:tcPr>
            <w:tcW w:w="1080" w:type="dxa"/>
          </w:tcPr>
          <w:p w14:paraId="40CEB5B3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39,707,593</w:t>
            </w:r>
          </w:p>
        </w:tc>
        <w:tc>
          <w:tcPr>
            <w:tcW w:w="1064" w:type="dxa"/>
          </w:tcPr>
          <w:p w14:paraId="551D6BB1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87,602,334</w:t>
            </w:r>
          </w:p>
        </w:tc>
      </w:tr>
      <w:tr w:rsidR="00EA37EE" w:rsidRPr="00CF3746" w14:paraId="7DDF3723" w14:textId="77777777" w:rsidTr="00BA0A16">
        <w:trPr>
          <w:trHeight w:val="452"/>
        </w:trPr>
        <w:tc>
          <w:tcPr>
            <w:tcW w:w="3150" w:type="dxa"/>
          </w:tcPr>
          <w:p w14:paraId="34B4B75A" w14:textId="77777777" w:rsidR="00EA37EE" w:rsidRDefault="00EA37EE" w:rsidP="00710FCF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3EABB0F" w14:textId="2B091C6F" w:rsidR="00EA37EE" w:rsidRPr="00A962B9" w:rsidRDefault="00EA37EE" w:rsidP="00710FCF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9A626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981F3E" w14:textId="589CD66D" w:rsidR="00EA37EE" w:rsidRPr="00475E01" w:rsidRDefault="00475E01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108C8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C245A7">
              <w:rPr>
                <w:rFonts w:asciiTheme="majorBidi" w:hAnsiTheme="majorBidi" w:cstheme="majorBidi"/>
                <w:sz w:val="28"/>
                <w:szCs w:val="28"/>
              </w:rPr>
              <w:t>44,778</w:t>
            </w: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B1BD8" w14:textId="2A9D964E" w:rsidR="00EA37EE" w:rsidRPr="00DC14BC" w:rsidRDefault="00475E01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748C6">
              <w:rPr>
                <w:rFonts w:asciiTheme="majorBidi" w:hAnsiTheme="majorBidi" w:cstheme="majorBidi"/>
                <w:sz w:val="28"/>
                <w:szCs w:val="28"/>
              </w:rPr>
              <w:t>520,9</w:t>
            </w:r>
            <w:r w:rsidR="00C245A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DF8029" w14:textId="4B81DC2F" w:rsidR="00EA37EE" w:rsidRPr="00DC14BC" w:rsidRDefault="00475E01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75FBF">
              <w:rPr>
                <w:rFonts w:asciiTheme="majorBidi" w:hAnsiTheme="majorBidi" w:cstheme="majorBidi"/>
                <w:sz w:val="28"/>
                <w:szCs w:val="28"/>
              </w:rPr>
              <w:t>2,465,763</w:t>
            </w:r>
            <w:r w:rsidRPr="00DC14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94286F" w14:textId="77777777" w:rsidR="00EA37EE" w:rsidRPr="00CF3746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(977,377)</w:t>
            </w:r>
          </w:p>
        </w:tc>
        <w:tc>
          <w:tcPr>
            <w:tcW w:w="1080" w:type="dxa"/>
            <w:vAlign w:val="bottom"/>
          </w:tcPr>
          <w:p w14:paraId="1D6A3C2B" w14:textId="77777777" w:rsidR="00EA37EE" w:rsidRPr="001E7805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7805">
              <w:rPr>
                <w:rFonts w:ascii="Angsana New" w:hAnsi="Angsana New" w:cs="Angsana New"/>
                <w:sz w:val="28"/>
                <w:szCs w:val="28"/>
                <w:lang w:val="en-GB"/>
              </w:rPr>
              <w:t>(810,304)</w:t>
            </w:r>
          </w:p>
        </w:tc>
        <w:tc>
          <w:tcPr>
            <w:tcW w:w="1064" w:type="dxa"/>
            <w:vAlign w:val="bottom"/>
          </w:tcPr>
          <w:p w14:paraId="1742EF33" w14:textId="77777777" w:rsidR="00EA37EE" w:rsidRPr="00CF3746" w:rsidRDefault="00EA37EE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79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(1,787,681)</w:t>
            </w:r>
          </w:p>
        </w:tc>
      </w:tr>
      <w:tr w:rsidR="00EA37EE" w:rsidRPr="00CF3746" w14:paraId="29366D36" w14:textId="77777777" w:rsidTr="00BA0A16">
        <w:tc>
          <w:tcPr>
            <w:tcW w:w="3150" w:type="dxa"/>
            <w:vAlign w:val="bottom"/>
          </w:tcPr>
          <w:p w14:paraId="77534215" w14:textId="1430413E" w:rsidR="00EA37EE" w:rsidRPr="00A962B9" w:rsidRDefault="00EA37EE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  <w:r w:rsidR="003D4D66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B0FF2" w14:textId="4D264909" w:rsidR="00EA37EE" w:rsidRPr="00DC14BC" w:rsidRDefault="00C245A7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54,904,769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F9B8B" w14:textId="1F82C778" w:rsidR="00EA37EE" w:rsidRPr="00DC14BC" w:rsidRDefault="001748C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49,213,968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3EFB29" w14:textId="12065670" w:rsidR="00EA37EE" w:rsidRPr="00DC14BC" w:rsidRDefault="001748C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104,118,737</w:t>
            </w:r>
          </w:p>
        </w:tc>
        <w:tc>
          <w:tcPr>
            <w:tcW w:w="1080" w:type="dxa"/>
            <w:vAlign w:val="bottom"/>
          </w:tcPr>
          <w:p w14:paraId="033641AB" w14:textId="77777777" w:rsidR="00EA37EE" w:rsidRPr="00CF3746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46,917,364</w:t>
            </w:r>
          </w:p>
        </w:tc>
        <w:tc>
          <w:tcPr>
            <w:tcW w:w="1080" w:type="dxa"/>
            <w:vAlign w:val="bottom"/>
          </w:tcPr>
          <w:p w14:paraId="5381F491" w14:textId="77777777" w:rsidR="00EA37EE" w:rsidRPr="00CF3746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38,897,289</w:t>
            </w:r>
          </w:p>
        </w:tc>
        <w:tc>
          <w:tcPr>
            <w:tcW w:w="1064" w:type="dxa"/>
            <w:vAlign w:val="bottom"/>
          </w:tcPr>
          <w:p w14:paraId="3B904867" w14:textId="77777777" w:rsidR="00EA37EE" w:rsidRPr="00CF3746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85,814,653</w:t>
            </w:r>
          </w:p>
        </w:tc>
      </w:tr>
      <w:tr w:rsidR="00EA37EE" w:rsidRPr="00CF3746" w14:paraId="067D860E" w14:textId="77777777" w:rsidTr="00BA0A16">
        <w:tc>
          <w:tcPr>
            <w:tcW w:w="3150" w:type="dxa"/>
            <w:vAlign w:val="bottom"/>
          </w:tcPr>
          <w:p w14:paraId="280889A2" w14:textId="77777777" w:rsidR="00EA37EE" w:rsidRPr="00A962B9" w:rsidRDefault="00EA37EE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94DD99" w14:textId="77777777" w:rsidR="00EA37EE" w:rsidRPr="00F8123C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616F0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0AAE5A8" w14:textId="77777777" w:rsidR="00EA37EE" w:rsidRPr="00CF3746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392A3B" w14:textId="77777777" w:rsidR="00EA37EE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160F38" w14:textId="77777777" w:rsidR="00EA37EE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452C5DD" w14:textId="77777777" w:rsidR="00EA37EE" w:rsidRDefault="00EA37EE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A37EE" w:rsidRPr="00CF3746" w14:paraId="13F033D7" w14:textId="77777777" w:rsidTr="00BA0A16">
        <w:tc>
          <w:tcPr>
            <w:tcW w:w="3150" w:type="dxa"/>
            <w:vAlign w:val="bottom"/>
          </w:tcPr>
          <w:p w14:paraId="188C879A" w14:textId="77777777" w:rsidR="00EA37EE" w:rsidRPr="00A962B9" w:rsidRDefault="00EA37EE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AE17B" w14:textId="016E9CA8" w:rsidR="00EA37EE" w:rsidRPr="00165424" w:rsidRDefault="0016542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378,197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910EA" w14:textId="03CEA397" w:rsidR="00EA37EE" w:rsidRPr="00165424" w:rsidRDefault="0016542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417,943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33AA3B2" w14:textId="11B46BF7" w:rsidR="00EA37EE" w:rsidRPr="00165424" w:rsidRDefault="0016542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796,140</w:t>
            </w:r>
          </w:p>
        </w:tc>
        <w:tc>
          <w:tcPr>
            <w:tcW w:w="1080" w:type="dxa"/>
            <w:vAlign w:val="bottom"/>
          </w:tcPr>
          <w:p w14:paraId="4BA6B077" w14:textId="574B2A28" w:rsidR="00EA37EE" w:rsidRDefault="00274318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4CCA609" w14:textId="1D904316" w:rsidR="00EA37EE" w:rsidRPr="009773BD" w:rsidRDefault="00274318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4A0A9B2F" w14:textId="4B6BAED5" w:rsidR="00EA37EE" w:rsidRDefault="00274318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-</w:t>
            </w:r>
          </w:p>
        </w:tc>
      </w:tr>
      <w:tr w:rsidR="00EA37EE" w:rsidRPr="00CF3746" w14:paraId="1E7A4CE1" w14:textId="77777777" w:rsidTr="00BA0A16">
        <w:tc>
          <w:tcPr>
            <w:tcW w:w="3150" w:type="dxa"/>
            <w:vAlign w:val="bottom"/>
          </w:tcPr>
          <w:p w14:paraId="010189D0" w14:textId="77777777" w:rsidR="00EA37EE" w:rsidRPr="00A962B9" w:rsidRDefault="00EA37EE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10A7B6" w14:textId="1CDA1F01" w:rsidR="00EA37EE" w:rsidRPr="00165424" w:rsidRDefault="00165424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(89,201)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EBEF9" w14:textId="0A5DE379" w:rsidR="00EA37EE" w:rsidRPr="00165424" w:rsidRDefault="00F67CA7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67C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(67,753)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7F10ADE" w14:textId="51FFF82D" w:rsidR="00EA37EE" w:rsidRPr="00165424" w:rsidRDefault="00F67CA7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67C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(156,954)</w:t>
            </w:r>
          </w:p>
        </w:tc>
        <w:tc>
          <w:tcPr>
            <w:tcW w:w="1080" w:type="dxa"/>
            <w:vAlign w:val="bottom"/>
          </w:tcPr>
          <w:p w14:paraId="253AD5E2" w14:textId="6E7F930D" w:rsidR="00EA37EE" w:rsidRDefault="00915686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D2BF832" w14:textId="7AA7083C" w:rsidR="00EA37EE" w:rsidRPr="009773BD" w:rsidRDefault="00915686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</w:tcPr>
          <w:p w14:paraId="7ADD7FBC" w14:textId="4EF65EE1" w:rsidR="00EA37EE" w:rsidRDefault="00274318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GB"/>
              </w:rPr>
              <w:t>-</w:t>
            </w:r>
          </w:p>
        </w:tc>
      </w:tr>
      <w:tr w:rsidR="00EA37EE" w:rsidRPr="00CF3746" w14:paraId="1CFEE431" w14:textId="77777777" w:rsidTr="00BA0A16">
        <w:tc>
          <w:tcPr>
            <w:tcW w:w="3150" w:type="dxa"/>
            <w:vAlign w:val="bottom"/>
          </w:tcPr>
          <w:p w14:paraId="54E417B3" w14:textId="1A439336" w:rsidR="00EA37EE" w:rsidRPr="00CF3746" w:rsidRDefault="00EA37EE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DFE33" w14:textId="7C4D567C" w:rsidR="00EA37EE" w:rsidRPr="00F8123C" w:rsidRDefault="00165424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288,996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DD202" w14:textId="22C36526" w:rsidR="00EA37EE" w:rsidRPr="00CF3746" w:rsidRDefault="00F67CA7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67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350,190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02E444A" w14:textId="50C0B8EC" w:rsidR="00EA37EE" w:rsidRPr="00CF3746" w:rsidRDefault="00F67CA7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67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639,186</w:t>
            </w:r>
          </w:p>
        </w:tc>
        <w:tc>
          <w:tcPr>
            <w:tcW w:w="1080" w:type="dxa"/>
            <w:vAlign w:val="bottom"/>
          </w:tcPr>
          <w:p w14:paraId="09FE68C8" w14:textId="7F65B47E" w:rsidR="00EA37EE" w:rsidRDefault="00915686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068658" w14:textId="2E56E033" w:rsidR="00EA37EE" w:rsidRDefault="00915686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155C9CFA" w14:textId="7383D4B1" w:rsidR="00EA37EE" w:rsidRDefault="00274318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E40CFF" w:rsidRPr="00CF3746" w14:paraId="09EE5E95" w14:textId="77777777" w:rsidTr="00BA0A16">
        <w:tc>
          <w:tcPr>
            <w:tcW w:w="3150" w:type="dxa"/>
            <w:vAlign w:val="bottom"/>
          </w:tcPr>
          <w:p w14:paraId="0BAED429" w14:textId="13EB7E82" w:rsidR="00E40CFF" w:rsidRPr="00A962B9" w:rsidRDefault="00E40CFF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="009A626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="009A626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="009A626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0DEC68" w14:textId="34E1A58F" w:rsidR="00E40CFF" w:rsidRPr="00165424" w:rsidRDefault="00165424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(14,876)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331E82" w14:textId="4F730ED6" w:rsidR="00E40CFF" w:rsidRPr="00165424" w:rsidRDefault="00165424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(16,115)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6263B12" w14:textId="2B0CC44B" w:rsidR="00E40CFF" w:rsidRPr="00165424" w:rsidRDefault="00165424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(30,991)</w:t>
            </w:r>
          </w:p>
        </w:tc>
        <w:tc>
          <w:tcPr>
            <w:tcW w:w="1080" w:type="dxa"/>
            <w:vAlign w:val="bottom"/>
          </w:tcPr>
          <w:p w14:paraId="03B4CCDA" w14:textId="68CD44CC" w:rsidR="00E40CFF" w:rsidRPr="00E60852" w:rsidRDefault="00E40CFF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A237A39" w14:textId="25D5421E" w:rsidR="00E40CFF" w:rsidRPr="00E60852" w:rsidRDefault="00E40CFF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4E14AAEE" w14:textId="015643FB" w:rsidR="00E40CFF" w:rsidRPr="00E60852" w:rsidRDefault="00E40CFF" w:rsidP="0071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E40CFF" w:rsidRPr="00CF3746" w14:paraId="77294238" w14:textId="77777777" w:rsidTr="00BA0A16">
        <w:tc>
          <w:tcPr>
            <w:tcW w:w="3150" w:type="dxa"/>
            <w:vAlign w:val="bottom"/>
          </w:tcPr>
          <w:p w14:paraId="25C52FA7" w14:textId="30EF1B55" w:rsidR="00E40CFF" w:rsidRPr="00A962B9" w:rsidRDefault="00E40CFF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  <w:r w:rsidR="003D4D66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1DD55" w14:textId="68B72402" w:rsidR="00E40CFF" w:rsidRPr="00165424" w:rsidRDefault="00165424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65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274,120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4BA2D" w14:textId="1F7FFDC8" w:rsidR="00E40CFF" w:rsidRPr="00165424" w:rsidRDefault="00F67CA7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67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334,075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D77484F" w14:textId="10B7D72E" w:rsidR="00E40CFF" w:rsidRPr="00165424" w:rsidRDefault="00F67CA7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67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608,195</w:t>
            </w:r>
          </w:p>
        </w:tc>
        <w:tc>
          <w:tcPr>
            <w:tcW w:w="1080" w:type="dxa"/>
            <w:vAlign w:val="bottom"/>
          </w:tcPr>
          <w:p w14:paraId="541DD11F" w14:textId="2F12B15A" w:rsidR="00E40CFF" w:rsidRPr="00E60852" w:rsidRDefault="00E40CFF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EC649C" w14:textId="7B2AA388" w:rsidR="00E40CFF" w:rsidRPr="00E60852" w:rsidRDefault="00E40CFF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05DC800E" w14:textId="2DD09071" w:rsidR="00E40CFF" w:rsidRPr="00E60852" w:rsidRDefault="00E40CFF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E40CFF" w:rsidRPr="00CF3746" w14:paraId="28BAA3C7" w14:textId="77777777" w:rsidTr="00BA0A16">
        <w:tc>
          <w:tcPr>
            <w:tcW w:w="3150" w:type="dxa"/>
            <w:vAlign w:val="bottom"/>
          </w:tcPr>
          <w:p w14:paraId="53B2C3AD" w14:textId="77777777" w:rsidR="00E40CFF" w:rsidRPr="00A962B9" w:rsidRDefault="00E40CFF" w:rsidP="00710FC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99885" w14:textId="77777777" w:rsidR="00E40CFF" w:rsidRPr="00F8123C" w:rsidRDefault="00E40CFF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CE388" w14:textId="77777777" w:rsidR="00E40CFF" w:rsidRPr="00CF3746" w:rsidRDefault="00E40CFF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021C19B" w14:textId="77777777" w:rsidR="00E40CFF" w:rsidRPr="00CF3746" w:rsidRDefault="00E40CFF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0D320B" w14:textId="77777777" w:rsidR="00E40CFF" w:rsidRDefault="00E40CFF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45CEED" w14:textId="77777777" w:rsidR="00E40CFF" w:rsidRDefault="00E40CFF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C202865" w14:textId="77777777" w:rsidR="00E40CFF" w:rsidRDefault="00E40CFF" w:rsidP="0071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A37EE" w:rsidRPr="00CF3746" w14:paraId="2A4C4466" w14:textId="77777777" w:rsidTr="00BA0A16">
        <w:tc>
          <w:tcPr>
            <w:tcW w:w="3150" w:type="dxa"/>
            <w:vAlign w:val="bottom"/>
          </w:tcPr>
          <w:p w14:paraId="23863E7A" w14:textId="77777777" w:rsidR="00EA37EE" w:rsidRPr="00A962B9" w:rsidRDefault="00EA37EE" w:rsidP="00710FCF">
            <w:pPr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</w:t>
            </w:r>
            <w:r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สัญญาเช่าซื้อ</w:t>
            </w: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7017A190" w14:textId="77777777" w:rsidR="00EA37EE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59E09F2" w14:textId="7B8F92CD" w:rsidR="00EA37EE" w:rsidRPr="00CF3746" w:rsidRDefault="00611608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55,</w:t>
            </w:r>
            <w:r w:rsidR="0084512C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178,889</w:t>
            </w:r>
          </w:p>
        </w:tc>
        <w:tc>
          <w:tcPr>
            <w:tcW w:w="1080" w:type="dxa"/>
            <w:shd w:val="clear" w:color="auto" w:fill="auto"/>
          </w:tcPr>
          <w:p w14:paraId="2AF073D7" w14:textId="77777777" w:rsidR="00EA37EE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6598BA4C" w14:textId="440A6320" w:rsidR="00EA37EE" w:rsidRPr="00CF3746" w:rsidRDefault="001748C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49,548,043</w:t>
            </w:r>
          </w:p>
        </w:tc>
        <w:tc>
          <w:tcPr>
            <w:tcW w:w="1186" w:type="dxa"/>
            <w:shd w:val="clear" w:color="auto" w:fill="auto"/>
          </w:tcPr>
          <w:p w14:paraId="2F2FE27B" w14:textId="77777777" w:rsidR="00EA37EE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B105F99" w14:textId="45F928C0" w:rsidR="00EA37EE" w:rsidRPr="00CF3746" w:rsidRDefault="00E753F8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753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104</w:t>
            </w:r>
            <w:r w:rsidRPr="00E753F8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1748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726,932</w:t>
            </w:r>
          </w:p>
        </w:tc>
        <w:tc>
          <w:tcPr>
            <w:tcW w:w="1080" w:type="dxa"/>
          </w:tcPr>
          <w:p w14:paraId="1E306566" w14:textId="77777777" w:rsidR="00EA37EE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41AEB459" w14:textId="5B7268E0" w:rsidR="00EA37EE" w:rsidRPr="00CF3746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  <w:r w:rsidR="0091568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6,917,364</w:t>
            </w:r>
          </w:p>
        </w:tc>
        <w:tc>
          <w:tcPr>
            <w:tcW w:w="1080" w:type="dxa"/>
          </w:tcPr>
          <w:p w14:paraId="6649A04F" w14:textId="77777777" w:rsidR="00EA37EE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3197D8B5" w14:textId="3E22CA3B" w:rsidR="00EA37EE" w:rsidRPr="00CF3746" w:rsidRDefault="0091568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38,897,289</w:t>
            </w:r>
          </w:p>
        </w:tc>
        <w:tc>
          <w:tcPr>
            <w:tcW w:w="1064" w:type="dxa"/>
          </w:tcPr>
          <w:p w14:paraId="296161B6" w14:textId="77777777" w:rsidR="00EA37EE" w:rsidRDefault="00EA37EE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17EE414F" w14:textId="45803D23" w:rsidR="00EA37EE" w:rsidRPr="00CF3746" w:rsidRDefault="00915686" w:rsidP="00710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85,814,653</w:t>
            </w:r>
          </w:p>
        </w:tc>
      </w:tr>
    </w:tbl>
    <w:p w14:paraId="5D8EDC67" w14:textId="77777777" w:rsidR="007F1915" w:rsidRPr="007F1915" w:rsidRDefault="007F1915" w:rsidP="00915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6E4F1A21" w14:textId="3C4B0B56" w:rsidR="00F8123C" w:rsidRDefault="00F8123C" w:rsidP="00F8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 w:rsidR="00FB219E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 w:rsidR="00FB219E"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</w:t>
      </w:r>
      <w:r w:rsidR="00CB1E5C">
        <w:rPr>
          <w:rFonts w:asciiTheme="majorBidi" w:hAnsiTheme="majorBidi" w:cstheme="majorBidi"/>
          <w:b/>
          <w:sz w:val="20"/>
          <w:szCs w:val="20"/>
          <w:cs/>
        </w:rPr>
        <w:br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ด้านเครดิต</w:t>
      </w:r>
    </w:p>
    <w:p w14:paraId="5BA42D4B" w14:textId="77777777" w:rsidR="00915686" w:rsidRDefault="00915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726B83B" w14:textId="3EA3C629" w:rsidR="003D4D66" w:rsidRPr="003D4D66" w:rsidRDefault="003D4D66" w:rsidP="003D4D66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4.2</w:t>
      </w: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การวิเครา</w:t>
      </w:r>
      <w:r w:rsidR="006A6C1A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ะ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ห์คุณภาพของเครดิต</w:t>
      </w:r>
    </w:p>
    <w:p w14:paraId="76E463EF" w14:textId="77777777" w:rsidR="003D4D66" w:rsidRDefault="003D4D66" w:rsidP="000B5A9A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415496" w14:textId="3C68FF04" w:rsidR="000B5A9A" w:rsidRDefault="000B5A9A" w:rsidP="003D4D66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4.2</w:t>
      </w:r>
      <w:r w:rsidR="003D4D66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="003D4D66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0B5A9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31E5C333" w14:textId="77777777" w:rsidR="00291B09" w:rsidRPr="00AA3E42" w:rsidRDefault="00291B09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600639E" w14:textId="5EEA4726" w:rsidR="00F82CEB" w:rsidRPr="00CF3746" w:rsidRDefault="00F82CEB" w:rsidP="00AA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BF15D3">
        <w:rPr>
          <w:rFonts w:asciiTheme="majorBidi" w:hAnsiTheme="majorBidi" w:cstheme="majorBidi"/>
          <w:bCs/>
          <w:sz w:val="28"/>
          <w:szCs w:val="28"/>
        </w:rPr>
        <w:t>30</w:t>
      </w:r>
      <w:r w:rsidR="003E43C4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F15D3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11D63"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="Angsana New"/>
          <w:sz w:val="28"/>
          <w:szCs w:val="28"/>
        </w:rPr>
        <w:t xml:space="preserve">5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 w:rsidRPr="00CF3746">
        <w:rPr>
          <w:rFonts w:asciiTheme="majorBidi" w:hAnsiTheme="majorBidi" w:cstheme="majorBidi"/>
          <w:sz w:val="28"/>
          <w:szCs w:val="28"/>
        </w:rPr>
        <w:t xml:space="preserve">31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CF3746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="00AA3E42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E60E18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D8798D" w:rsidRPr="00CF3746" w14:paraId="23DBD09B" w14:textId="77777777" w:rsidTr="00480B5B"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4B3278" w14:textId="15B235B6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98D" w:rsidRPr="00CF3746" w14:paraId="4967B3C5" w14:textId="77777777" w:rsidTr="00480B5B"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835220B" w14:textId="1CC668D5" w:rsidR="00D8798D" w:rsidRPr="00CF3746" w:rsidRDefault="00BF15D3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="009B1BBA"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8798D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8798D" w:rsidRPr="00CF3746" w:rsidDel="00D43E7A" w14:paraId="30D2165B" w14:textId="77777777" w:rsidTr="00480B5B"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5EF851A" w14:textId="77777777" w:rsidR="00D8798D" w:rsidRPr="00CF3746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CF3746" w14:paraId="1EE51E30" w14:textId="77777777" w:rsidTr="00480B5B">
        <w:tc>
          <w:tcPr>
            <w:tcW w:w="1455" w:type="pct"/>
            <w:shd w:val="clear" w:color="auto" w:fill="auto"/>
          </w:tcPr>
          <w:p w14:paraId="06B067B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4A50F573" w14:textId="6A80388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CF3746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0C69DBD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DF8" w:rsidRPr="00CF3746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73326B09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722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164</w:t>
            </w:r>
          </w:p>
        </w:tc>
        <w:tc>
          <w:tcPr>
            <w:tcW w:w="145" w:type="pct"/>
          </w:tcPr>
          <w:p w14:paraId="4E29743A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0A2D0E75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9CBB106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0BFAA048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8D02E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947439B" w14:textId="14247284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722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164</w:t>
            </w:r>
          </w:p>
        </w:tc>
      </w:tr>
      <w:tr w:rsidR="00524DF8" w:rsidRPr="00CF3746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53A50655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579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288</w:t>
            </w:r>
          </w:p>
        </w:tc>
        <w:tc>
          <w:tcPr>
            <w:tcW w:w="145" w:type="pct"/>
          </w:tcPr>
          <w:p w14:paraId="68931133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7D9050C7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A968333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28E3A607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0D89DA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A6E6A8E" w14:textId="5549F71C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579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288</w:t>
            </w:r>
          </w:p>
        </w:tc>
      </w:tr>
      <w:tr w:rsidR="00524DF8" w:rsidRPr="00CF3746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2A3D4490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2F16E7D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39C519DC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748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 w:rsidR="00C958F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9" w:type="pct"/>
          </w:tcPr>
          <w:p w14:paraId="13CC5AF0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52B12D1E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AFE60B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E1912B4" w14:textId="71C2F58C" w:rsidR="00524DF8" w:rsidRPr="00CF3746" w:rsidRDefault="00C958F7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748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524DF8" w:rsidRPr="00CF3746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0B7C084E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21E90B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50D59F10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501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500</w:t>
            </w:r>
          </w:p>
        </w:tc>
        <w:tc>
          <w:tcPr>
            <w:tcW w:w="149" w:type="pct"/>
          </w:tcPr>
          <w:p w14:paraId="3D3E41F6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721CAA51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121111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225B302" w14:textId="4C9D9D00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501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500</w:t>
            </w:r>
          </w:p>
        </w:tc>
      </w:tr>
      <w:tr w:rsidR="00524DF8" w:rsidRPr="00CF3746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30575075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56598C2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00039301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888E6E7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2DEE013F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080</w:t>
            </w:r>
          </w:p>
        </w:tc>
        <w:tc>
          <w:tcPr>
            <w:tcW w:w="145" w:type="pct"/>
          </w:tcPr>
          <w:p w14:paraId="618B8CA1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19ED91A" w14:textId="0FCC3DEB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012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080</w:t>
            </w:r>
          </w:p>
        </w:tc>
      </w:tr>
      <w:tr w:rsidR="00524DF8" w:rsidRPr="00CF3746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20B67438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DBC4F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242B4C01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75FAC74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1A6A3249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201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380</w:t>
            </w:r>
          </w:p>
        </w:tc>
        <w:tc>
          <w:tcPr>
            <w:tcW w:w="145" w:type="pct"/>
          </w:tcPr>
          <w:p w14:paraId="5F4F6948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486CC99" w14:textId="29702AC7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201</w:t>
            </w:r>
            <w:r w:rsidRPr="00524DF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380</w:t>
            </w:r>
          </w:p>
        </w:tc>
      </w:tr>
      <w:tr w:rsidR="00524DF8" w:rsidRPr="00CF3746" w14:paraId="08808B55" w14:textId="77777777" w:rsidTr="00D8798D">
        <w:tc>
          <w:tcPr>
            <w:tcW w:w="1455" w:type="pct"/>
            <w:shd w:val="clear" w:color="auto" w:fill="auto"/>
          </w:tcPr>
          <w:p w14:paraId="04817AD8" w14:textId="330DC9E2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08DCB59A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97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301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452</w:t>
            </w:r>
          </w:p>
        </w:tc>
        <w:tc>
          <w:tcPr>
            <w:tcW w:w="145" w:type="pct"/>
          </w:tcPr>
          <w:p w14:paraId="793DD8A9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4D302257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250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</w:t>
            </w:r>
            <w:r w:rsidR="00C958F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9" w:type="pct"/>
          </w:tcPr>
          <w:p w14:paraId="28BC31AD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2A282C97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213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460</w:t>
            </w:r>
          </w:p>
        </w:tc>
        <w:tc>
          <w:tcPr>
            <w:tcW w:w="145" w:type="pct"/>
          </w:tcPr>
          <w:p w14:paraId="30DEE329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71BD5C08" w14:textId="64D6D312" w:rsidR="00524DF8" w:rsidRPr="00CF3746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108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765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24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="00FB58D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  <w:tr w:rsidR="00524DF8" w:rsidRPr="00AA0339" w14:paraId="44D4A88C" w14:textId="77777777" w:rsidTr="003E43C4">
        <w:tc>
          <w:tcPr>
            <w:tcW w:w="1455" w:type="pct"/>
            <w:shd w:val="clear" w:color="auto" w:fill="auto"/>
          </w:tcPr>
          <w:p w14:paraId="768D4535" w14:textId="77777777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524DF8" w:rsidRPr="00CF3746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B589" w14:textId="5C950C1B" w:rsidR="00524DF8" w:rsidRPr="00BB0D2B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F75FBF">
              <w:rPr>
                <w:rFonts w:asciiTheme="majorBidi" w:hAnsiTheme="majorBidi" w:cs="Angsana New"/>
                <w:sz w:val="28"/>
                <w:szCs w:val="28"/>
              </w:rPr>
              <w:t>626,724</w:t>
            </w:r>
            <w:r w:rsidRPr="00524DF8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7F01831" w14:textId="77777777" w:rsidR="00524DF8" w:rsidRPr="00BB0D2B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5668F" w14:textId="7F6F75C3" w:rsidR="00524DF8" w:rsidRPr="00BB0D2B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F75FBF">
              <w:rPr>
                <w:rFonts w:asciiTheme="majorBidi" w:hAnsiTheme="majorBidi" w:cs="Angsana New"/>
                <w:sz w:val="28"/>
                <w:szCs w:val="28"/>
              </w:rPr>
              <w:t>435,563</w:t>
            </w:r>
            <w:r w:rsidRPr="00524DF8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350C3C77" w14:textId="77777777" w:rsidR="00524DF8" w:rsidRPr="00BB0D2B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3B6E" w14:textId="0FBA7263" w:rsidR="00524DF8" w:rsidRPr="00BB0D2B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F75FBF">
              <w:rPr>
                <w:rFonts w:asciiTheme="majorBidi" w:hAnsiTheme="majorBidi" w:cs="Angsana New"/>
                <w:sz w:val="28"/>
                <w:szCs w:val="28"/>
              </w:rPr>
              <w:t>1,420,954</w:t>
            </w:r>
            <w:r w:rsidRPr="00524DF8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52CD402" w14:textId="77777777" w:rsidR="00524DF8" w:rsidRPr="00BB0D2B" w:rsidRDefault="00524DF8" w:rsidP="0052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2261" w14:textId="3B649155" w:rsidR="00524DF8" w:rsidRPr="00BB0D2B" w:rsidRDefault="00524DF8" w:rsidP="00524DF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24DF8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F75FBF">
              <w:rPr>
                <w:rFonts w:asciiTheme="majorBidi" w:hAnsiTheme="majorBidi" w:cs="Angsana New"/>
                <w:sz w:val="28"/>
                <w:szCs w:val="28"/>
              </w:rPr>
              <w:t>2,483,241</w:t>
            </w:r>
            <w:r w:rsidRPr="00524DF8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6175EA" w:rsidRPr="00CF3746" w14:paraId="2595E090" w14:textId="77777777" w:rsidTr="00AE27F1">
        <w:trPr>
          <w:trHeight w:val="411"/>
        </w:trPr>
        <w:tc>
          <w:tcPr>
            <w:tcW w:w="1455" w:type="pct"/>
            <w:shd w:val="clear" w:color="auto" w:fill="auto"/>
          </w:tcPr>
          <w:p w14:paraId="2D52DD60" w14:textId="2A4CA743" w:rsidR="006175EA" w:rsidRPr="00CF3746" w:rsidRDefault="006175EA" w:rsidP="0061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2CD37893" w:rsidR="006175EA" w:rsidRPr="00BB0D2B" w:rsidRDefault="006175EA" w:rsidP="006175E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674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728</w:t>
            </w:r>
          </w:p>
        </w:tc>
        <w:tc>
          <w:tcPr>
            <w:tcW w:w="145" w:type="pct"/>
          </w:tcPr>
          <w:p w14:paraId="5E6F34EB" w14:textId="77777777" w:rsidR="006175EA" w:rsidRPr="00BB0D2B" w:rsidRDefault="006175EA" w:rsidP="0061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7D9B1343" w:rsidR="006175EA" w:rsidRPr="00BB0D2B" w:rsidRDefault="006175EA" w:rsidP="006175E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814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778</w:t>
            </w:r>
          </w:p>
        </w:tc>
        <w:tc>
          <w:tcPr>
            <w:tcW w:w="149" w:type="pct"/>
          </w:tcPr>
          <w:p w14:paraId="2D6814E1" w14:textId="77777777" w:rsidR="006175EA" w:rsidRPr="00BB0D2B" w:rsidRDefault="006175EA" w:rsidP="0061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251606A5" w:rsidR="006175EA" w:rsidRPr="00BB0D2B" w:rsidRDefault="006175EA" w:rsidP="006175E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792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506</w:t>
            </w:r>
          </w:p>
        </w:tc>
        <w:tc>
          <w:tcPr>
            <w:tcW w:w="145" w:type="pct"/>
          </w:tcPr>
          <w:p w14:paraId="4BE77945" w14:textId="77777777" w:rsidR="006175EA" w:rsidRPr="00BB0D2B" w:rsidRDefault="006175EA" w:rsidP="0061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623CF6CA" w:rsidR="006175EA" w:rsidRPr="00BB0D2B" w:rsidRDefault="006175EA" w:rsidP="006175E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106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282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901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012</w:t>
            </w:r>
          </w:p>
        </w:tc>
      </w:tr>
    </w:tbl>
    <w:p w14:paraId="3B9EA285" w14:textId="77777777" w:rsidR="005575F8" w:rsidRDefault="005575F8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2907F8" w:rsidRPr="00CF3746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AD0E99A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9A533DF" w14:textId="2B072842" w:rsidR="002907F8" w:rsidRPr="00CF3746" w:rsidRDefault="002907F8" w:rsidP="0091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686" w:rsidRPr="00CF3746" w14:paraId="681697B3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025436" w14:textId="77777777" w:rsidR="00915686" w:rsidRPr="00CF3746" w:rsidRDefault="00915686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6655264" w14:textId="6B1F4E2E" w:rsidR="00915686" w:rsidRPr="00CF3746" w:rsidRDefault="00915686" w:rsidP="0055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07F8" w:rsidRPr="00CF3746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38CF515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2907F8" w:rsidRPr="00CF3746" w:rsidDel="00D43E7A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07F8" w:rsidRPr="00CF3746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07F8" w:rsidRPr="00CF3746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38F" w:rsidRPr="00CF3746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64367F19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78,908,376</w:t>
            </w:r>
          </w:p>
        </w:tc>
        <w:tc>
          <w:tcPr>
            <w:tcW w:w="145" w:type="pct"/>
          </w:tcPr>
          <w:p w14:paraId="1801211F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3FF0F167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1A1C821F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78BE6F01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78,908,376</w:t>
            </w:r>
          </w:p>
        </w:tc>
      </w:tr>
      <w:tr w:rsidR="00B5638F" w:rsidRPr="00CF3746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6B58B305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16,317,640</w:t>
            </w:r>
          </w:p>
        </w:tc>
        <w:tc>
          <w:tcPr>
            <w:tcW w:w="145" w:type="pct"/>
          </w:tcPr>
          <w:p w14:paraId="4482BC90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1969DB0E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52B89E93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3CB569AE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16,317,640</w:t>
            </w:r>
          </w:p>
        </w:tc>
      </w:tr>
      <w:tr w:rsidR="00B5638F" w:rsidRPr="00CF3746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39B1131E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5E5AB235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6,670,033</w:t>
            </w:r>
          </w:p>
        </w:tc>
        <w:tc>
          <w:tcPr>
            <w:tcW w:w="149" w:type="pct"/>
          </w:tcPr>
          <w:p w14:paraId="710F2BB2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6691E545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72AB1A0D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6,670,033</w:t>
            </w:r>
          </w:p>
        </w:tc>
      </w:tr>
      <w:tr w:rsidR="00B5638F" w:rsidRPr="00CF3746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593727D6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600EFBFA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2,481,090</w:t>
            </w:r>
          </w:p>
        </w:tc>
        <w:tc>
          <w:tcPr>
            <w:tcW w:w="149" w:type="pct"/>
          </w:tcPr>
          <w:p w14:paraId="0DEEBB0C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0615650E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291353EB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2,481,090</w:t>
            </w:r>
          </w:p>
        </w:tc>
      </w:tr>
      <w:tr w:rsidR="00B5638F" w:rsidRPr="00CF3746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1959326C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67A1617F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63F5788A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2,005,981</w:t>
            </w:r>
          </w:p>
        </w:tc>
        <w:tc>
          <w:tcPr>
            <w:tcW w:w="145" w:type="pct"/>
          </w:tcPr>
          <w:p w14:paraId="00DDB9F7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6BC95595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2,005,981</w:t>
            </w:r>
          </w:p>
        </w:tc>
      </w:tr>
      <w:tr w:rsidR="00B5638F" w:rsidRPr="00CF3746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0DF00CB7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35262605" w:rsidR="00B5638F" w:rsidRPr="00CF3746" w:rsidRDefault="00B5638F" w:rsidP="00B5638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0E153421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201,380</w:t>
            </w:r>
          </w:p>
        </w:tc>
        <w:tc>
          <w:tcPr>
            <w:tcW w:w="145" w:type="pct"/>
          </w:tcPr>
          <w:p w14:paraId="317F3A93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25E528D2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sz w:val="28"/>
                <w:szCs w:val="28"/>
              </w:rPr>
              <w:t>201,380</w:t>
            </w:r>
          </w:p>
        </w:tc>
      </w:tr>
      <w:tr w:rsidR="00B5638F" w:rsidRPr="00CF3746" w14:paraId="423C4AC1" w14:textId="77777777" w:rsidTr="00F73F27">
        <w:tc>
          <w:tcPr>
            <w:tcW w:w="1455" w:type="pct"/>
            <w:shd w:val="clear" w:color="auto" w:fill="auto"/>
          </w:tcPr>
          <w:p w14:paraId="5B24C7D0" w14:textId="223835FF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51233210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95,226,016</w:t>
            </w:r>
          </w:p>
        </w:tc>
        <w:tc>
          <w:tcPr>
            <w:tcW w:w="145" w:type="pct"/>
          </w:tcPr>
          <w:p w14:paraId="34DF575B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0B60AC80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9,151,123</w:t>
            </w:r>
          </w:p>
        </w:tc>
        <w:tc>
          <w:tcPr>
            <w:tcW w:w="149" w:type="pct"/>
          </w:tcPr>
          <w:p w14:paraId="2F909DF7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0397B77A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6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2,207,361</w:t>
            </w:r>
          </w:p>
        </w:tc>
        <w:tc>
          <w:tcPr>
            <w:tcW w:w="145" w:type="pct"/>
          </w:tcPr>
          <w:p w14:paraId="1EDEEA9D" w14:textId="77777777" w:rsidR="00B5638F" w:rsidRPr="00CF3746" w:rsidRDefault="00B5638F" w:rsidP="00B5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155424DF" w:rsidR="00B5638F" w:rsidRPr="00CF3746" w:rsidRDefault="00B5638F" w:rsidP="00B5638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56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106,584,500</w:t>
            </w:r>
          </w:p>
        </w:tc>
      </w:tr>
      <w:tr w:rsidR="0043056A" w:rsidRPr="00CF3746" w14:paraId="455A9218" w14:textId="77777777" w:rsidTr="00462070">
        <w:tc>
          <w:tcPr>
            <w:tcW w:w="1455" w:type="pct"/>
            <w:shd w:val="clear" w:color="auto" w:fill="auto"/>
          </w:tcPr>
          <w:p w14:paraId="1E0CB657" w14:textId="77777777" w:rsidR="0043056A" w:rsidRPr="00CF3746" w:rsidRDefault="0043056A" w:rsidP="0043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8BBF47B" w14:textId="77777777" w:rsidR="0043056A" w:rsidRPr="00CF3746" w:rsidRDefault="0043056A" w:rsidP="0043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FA76" w14:textId="06722990" w:rsidR="0043056A" w:rsidRPr="00CF3746" w:rsidRDefault="0043056A" w:rsidP="0043056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0A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(618,327)</w:t>
            </w:r>
          </w:p>
        </w:tc>
        <w:tc>
          <w:tcPr>
            <w:tcW w:w="145" w:type="pct"/>
            <w:vAlign w:val="bottom"/>
          </w:tcPr>
          <w:p w14:paraId="26FB4A4C" w14:textId="77777777" w:rsidR="0043056A" w:rsidRPr="00CF3746" w:rsidRDefault="0043056A" w:rsidP="0043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1FC0" w14:textId="7D57C44F" w:rsidR="0043056A" w:rsidRPr="00CF3746" w:rsidRDefault="0043056A" w:rsidP="0043056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70AA1">
              <w:rPr>
                <w:rFonts w:asciiTheme="majorBidi" w:hAnsiTheme="majorBidi" w:cstheme="majorBidi"/>
                <w:sz w:val="28"/>
                <w:szCs w:val="28"/>
              </w:rPr>
              <w:t>(430,501)</w:t>
            </w:r>
          </w:p>
        </w:tc>
        <w:tc>
          <w:tcPr>
            <w:tcW w:w="149" w:type="pct"/>
            <w:vAlign w:val="bottom"/>
          </w:tcPr>
          <w:p w14:paraId="62F4CFEE" w14:textId="77777777" w:rsidR="0043056A" w:rsidRPr="00CF3746" w:rsidRDefault="0043056A" w:rsidP="0043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CCBA" w14:textId="131AA2BD" w:rsidR="0043056A" w:rsidRPr="00CF3746" w:rsidRDefault="0043056A" w:rsidP="0043056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70AA1">
              <w:rPr>
                <w:rFonts w:asciiTheme="majorBidi" w:hAnsiTheme="majorBidi" w:cstheme="majorBidi"/>
                <w:sz w:val="28"/>
                <w:szCs w:val="28"/>
              </w:rPr>
              <w:t>(1,416,935)</w:t>
            </w:r>
          </w:p>
        </w:tc>
        <w:tc>
          <w:tcPr>
            <w:tcW w:w="145" w:type="pct"/>
            <w:vAlign w:val="bottom"/>
          </w:tcPr>
          <w:p w14:paraId="128FF1A9" w14:textId="77777777" w:rsidR="0043056A" w:rsidRPr="00CF3746" w:rsidRDefault="0043056A" w:rsidP="0043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9E10" w14:textId="1962F93D" w:rsidR="0043056A" w:rsidRPr="00CF3746" w:rsidRDefault="0043056A" w:rsidP="0043056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70AA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</w:t>
            </w:r>
            <w:r w:rsidRPr="00A70AA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70AA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465</w:t>
            </w:r>
            <w:r w:rsidRPr="00A70AA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70AA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763)</w:t>
            </w:r>
          </w:p>
        </w:tc>
      </w:tr>
      <w:tr w:rsidR="006F511C" w:rsidRPr="00CF3746" w14:paraId="4D961563" w14:textId="77777777" w:rsidTr="00DC14BC">
        <w:trPr>
          <w:trHeight w:val="172"/>
        </w:trPr>
        <w:tc>
          <w:tcPr>
            <w:tcW w:w="1455" w:type="pct"/>
            <w:shd w:val="clear" w:color="auto" w:fill="auto"/>
          </w:tcPr>
          <w:p w14:paraId="3EA38B18" w14:textId="6A325BC1" w:rsidR="006F511C" w:rsidRPr="00CF3746" w:rsidRDefault="006F511C" w:rsidP="006F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2DD29D3D" w:rsidR="006F511C" w:rsidRPr="00CF3746" w:rsidRDefault="006F511C" w:rsidP="006F51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94,607,689</w:t>
            </w:r>
          </w:p>
        </w:tc>
        <w:tc>
          <w:tcPr>
            <w:tcW w:w="145" w:type="pct"/>
          </w:tcPr>
          <w:p w14:paraId="02342AF2" w14:textId="77777777" w:rsidR="006F511C" w:rsidRPr="00CF3746" w:rsidRDefault="006F511C" w:rsidP="006F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4C419381" w:rsidR="006F511C" w:rsidRPr="00CF3746" w:rsidRDefault="006F511C" w:rsidP="006F51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7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8,720,622</w:t>
            </w:r>
          </w:p>
        </w:tc>
        <w:tc>
          <w:tcPr>
            <w:tcW w:w="149" w:type="pct"/>
          </w:tcPr>
          <w:p w14:paraId="522DBE08" w14:textId="77777777" w:rsidR="006F511C" w:rsidRPr="00CF3746" w:rsidRDefault="006F511C" w:rsidP="006F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35C388A1" w:rsidR="006F511C" w:rsidRPr="00CF3746" w:rsidRDefault="006F511C" w:rsidP="006F511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790,426</w:t>
            </w:r>
          </w:p>
        </w:tc>
        <w:tc>
          <w:tcPr>
            <w:tcW w:w="145" w:type="pct"/>
          </w:tcPr>
          <w:p w14:paraId="1275787A" w14:textId="77777777" w:rsidR="006F511C" w:rsidRPr="00CF3746" w:rsidRDefault="006F511C" w:rsidP="006F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7C029FAC" w:rsidR="006F511C" w:rsidRPr="00CF3746" w:rsidRDefault="006F511C" w:rsidP="006F511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7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104,118,737</w:t>
            </w:r>
          </w:p>
        </w:tc>
      </w:tr>
    </w:tbl>
    <w:p w14:paraId="120A210F" w14:textId="77777777" w:rsidR="00AD20B2" w:rsidRDefault="00AD20B2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B04495" w:rsidRPr="00CF3746" w14:paraId="355219AB" w14:textId="77777777" w:rsidTr="004C12AE">
        <w:tc>
          <w:tcPr>
            <w:tcW w:w="1455" w:type="pct"/>
            <w:shd w:val="clear" w:color="auto" w:fill="auto"/>
            <w:vAlign w:val="bottom"/>
          </w:tcPr>
          <w:p w14:paraId="44BFFE06" w14:textId="4E5445E4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810965" w14:textId="2AD4472A" w:rsidR="00B04495" w:rsidRPr="00CF3746" w:rsidRDefault="00E81D4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B04495"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495" w:rsidRPr="00CF3746" w14:paraId="2C7C1763" w14:textId="77777777" w:rsidTr="004C12AE">
        <w:tc>
          <w:tcPr>
            <w:tcW w:w="1455" w:type="pct"/>
            <w:shd w:val="clear" w:color="auto" w:fill="auto"/>
            <w:vAlign w:val="bottom"/>
          </w:tcPr>
          <w:p w14:paraId="29AF94E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4FEF5AD2" w14:textId="74E316BC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81D4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="00AA3E42"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B04495" w:rsidRPr="00CF3746" w:rsidDel="00D43E7A" w14:paraId="3F2F0A2C" w14:textId="77777777" w:rsidTr="004C12AE">
        <w:tc>
          <w:tcPr>
            <w:tcW w:w="1455" w:type="pct"/>
            <w:shd w:val="clear" w:color="auto" w:fill="auto"/>
            <w:vAlign w:val="bottom"/>
          </w:tcPr>
          <w:p w14:paraId="2F99F66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08F75AF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AA29C5B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B552A79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D4B2E8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844272A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F4C7F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F46A6F5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04800AE8" w14:textId="77777777" w:rsidR="00B04495" w:rsidRPr="00CF3746" w:rsidDel="00D43E7A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4495" w:rsidRPr="00CF3746" w14:paraId="031D2238" w14:textId="77777777" w:rsidTr="004C12AE">
        <w:tc>
          <w:tcPr>
            <w:tcW w:w="1455" w:type="pct"/>
            <w:shd w:val="clear" w:color="auto" w:fill="auto"/>
          </w:tcPr>
          <w:p w14:paraId="0AA6140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205BF6F0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4495" w:rsidRPr="00CF3746" w14:paraId="06E84D39" w14:textId="77777777" w:rsidTr="004C12AE">
        <w:tc>
          <w:tcPr>
            <w:tcW w:w="1455" w:type="pct"/>
            <w:shd w:val="clear" w:color="auto" w:fill="auto"/>
          </w:tcPr>
          <w:p w14:paraId="0FB66755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63A6E911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48231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B76209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CDEDEB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02D23C3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EC1F66A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4216FCA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574" w:rsidRPr="00CF3746" w14:paraId="5591002F" w14:textId="77777777" w:rsidTr="004C12AE">
        <w:tc>
          <w:tcPr>
            <w:tcW w:w="1455" w:type="pct"/>
            <w:shd w:val="clear" w:color="auto" w:fill="auto"/>
          </w:tcPr>
          <w:p w14:paraId="18E7250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685370A" w14:textId="45FF01D8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  <w:tc>
          <w:tcPr>
            <w:tcW w:w="145" w:type="pct"/>
          </w:tcPr>
          <w:p w14:paraId="6F9D7A3C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673687" w14:textId="07574D6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1DA38DB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68099EC" w14:textId="5A4354DC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E9DB08D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28AE570" w14:textId="4D67992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</w:tr>
      <w:tr w:rsidR="00806574" w:rsidRPr="00CF3746" w14:paraId="528FC23D" w14:textId="77777777" w:rsidTr="004C12AE">
        <w:tc>
          <w:tcPr>
            <w:tcW w:w="1455" w:type="pct"/>
            <w:shd w:val="clear" w:color="auto" w:fill="auto"/>
          </w:tcPr>
          <w:p w14:paraId="36C0E6B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5FB394" w14:textId="2AF8704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6F78F7F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ECE090A" w14:textId="62BFEA0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13D889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0ADFF65" w14:textId="07542FEA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E2B86C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6DF60C1" w14:textId="7C202D0F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</w:tr>
      <w:tr w:rsidR="00806574" w:rsidRPr="00CF3746" w14:paraId="6074C58A" w14:textId="77777777" w:rsidTr="004C12AE">
        <w:tc>
          <w:tcPr>
            <w:tcW w:w="1455" w:type="pct"/>
            <w:shd w:val="clear" w:color="auto" w:fill="auto"/>
          </w:tcPr>
          <w:p w14:paraId="701B728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805931C" w14:textId="2D95A57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8E992E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3B694AB" w14:textId="5E1BCCB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  <w:tc>
          <w:tcPr>
            <w:tcW w:w="149" w:type="pct"/>
          </w:tcPr>
          <w:p w14:paraId="3E7246A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0D491D" w14:textId="094C9985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5BAAC3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56D62D1" w14:textId="7A108CA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</w:tr>
      <w:tr w:rsidR="00806574" w:rsidRPr="00CF3746" w14:paraId="1D944022" w14:textId="77777777" w:rsidTr="004C12AE">
        <w:tc>
          <w:tcPr>
            <w:tcW w:w="1455" w:type="pct"/>
            <w:shd w:val="clear" w:color="auto" w:fill="auto"/>
          </w:tcPr>
          <w:p w14:paraId="7ACB2242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DEE4A17" w14:textId="797AE6FD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99D47F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1DED959" w14:textId="12AA1D2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  <w:tc>
          <w:tcPr>
            <w:tcW w:w="149" w:type="pct"/>
          </w:tcPr>
          <w:p w14:paraId="1D45068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C17F853" w14:textId="4D9AABB6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E9E8A74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332592F" w14:textId="27F2F26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</w:tr>
      <w:tr w:rsidR="00806574" w:rsidRPr="00CF3746" w14:paraId="55F76600" w14:textId="77777777" w:rsidTr="004C12AE">
        <w:tc>
          <w:tcPr>
            <w:tcW w:w="1455" w:type="pct"/>
            <w:shd w:val="clear" w:color="auto" w:fill="auto"/>
          </w:tcPr>
          <w:p w14:paraId="5B6D2CF2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6621C87" w14:textId="409ED90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CED2DFF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20A905D" w14:textId="1252DD1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A511C05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4ACDCA8" w14:textId="24106C05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269A0800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E31C249" w14:textId="6E86693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806574" w:rsidRPr="00CF3746" w14:paraId="0DE6F70F" w14:textId="77777777" w:rsidTr="004C12AE">
        <w:tc>
          <w:tcPr>
            <w:tcW w:w="1455" w:type="pct"/>
            <w:shd w:val="clear" w:color="auto" w:fill="auto"/>
          </w:tcPr>
          <w:p w14:paraId="0F10F50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894DE05" w14:textId="00AB623F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2161C71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54DDE7C" w14:textId="272DF5BD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75D272B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BB47A95" w14:textId="38388948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</w:t>
            </w:r>
            <w:r w:rsidR="00E64E01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45CF776D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3256D82" w14:textId="0D16953A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</w:t>
            </w:r>
            <w:r w:rsidR="00E64E01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806574" w:rsidRPr="00CF3746" w14:paraId="6FD2442D" w14:textId="77777777" w:rsidTr="004C12AE">
        <w:tc>
          <w:tcPr>
            <w:tcW w:w="1455" w:type="pct"/>
            <w:shd w:val="clear" w:color="auto" w:fill="auto"/>
          </w:tcPr>
          <w:p w14:paraId="70A0C453" w14:textId="0AAF05CC" w:rsidR="00806574" w:rsidRPr="00CF3746" w:rsidRDefault="00233968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6298A819" w14:textId="65A19BE4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81,837,031</w:t>
            </w:r>
          </w:p>
        </w:tc>
        <w:tc>
          <w:tcPr>
            <w:tcW w:w="145" w:type="pct"/>
          </w:tcPr>
          <w:p w14:paraId="1575C25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1AD55BA" w14:textId="0CDC0F7E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4,578,175</w:t>
            </w:r>
          </w:p>
        </w:tc>
        <w:tc>
          <w:tcPr>
            <w:tcW w:w="149" w:type="pct"/>
          </w:tcPr>
          <w:p w14:paraId="51BE9D6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8A97AA5" w14:textId="3CE298E0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1,187,12</w:t>
            </w:r>
            <w:r w:rsidR="00E64E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5" w:type="pct"/>
          </w:tcPr>
          <w:p w14:paraId="38D2D9F1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0BFFCFC4" w14:textId="5FA77EA2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87,602,33</w:t>
            </w:r>
            <w:r w:rsidR="00E64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806574" w:rsidRPr="00BB0D2B" w14:paraId="7F1C8D99" w14:textId="77777777" w:rsidTr="00462070">
        <w:tc>
          <w:tcPr>
            <w:tcW w:w="1455" w:type="pct"/>
            <w:shd w:val="clear" w:color="auto" w:fill="auto"/>
          </w:tcPr>
          <w:p w14:paraId="708E787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4B072D4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A2E798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03203C3" w14:textId="7F9B8097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(709</w:t>
            </w: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289)</w:t>
            </w:r>
          </w:p>
        </w:tc>
        <w:tc>
          <w:tcPr>
            <w:tcW w:w="145" w:type="pct"/>
            <w:vAlign w:val="bottom"/>
          </w:tcPr>
          <w:p w14:paraId="39C71406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72389F0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5580F43" w14:textId="596F9D38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966)</w:t>
            </w:r>
          </w:p>
        </w:tc>
        <w:tc>
          <w:tcPr>
            <w:tcW w:w="149" w:type="pct"/>
            <w:vAlign w:val="bottom"/>
          </w:tcPr>
          <w:p w14:paraId="3E4E3217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1D743A7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E47166" w14:textId="6A4B606A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4EDF361D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DEA1A26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42BCB21" w14:textId="28FA086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06574" w:rsidRPr="00BB0D2B" w14:paraId="7C0D1012" w14:textId="77777777" w:rsidTr="00DC14BC">
        <w:trPr>
          <w:trHeight w:val="262"/>
        </w:trPr>
        <w:tc>
          <w:tcPr>
            <w:tcW w:w="1455" w:type="pct"/>
            <w:shd w:val="clear" w:color="auto" w:fill="auto"/>
          </w:tcPr>
          <w:p w14:paraId="057113E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55F5B" w14:textId="3F784E74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127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742</w:t>
            </w:r>
          </w:p>
        </w:tc>
        <w:tc>
          <w:tcPr>
            <w:tcW w:w="145" w:type="pct"/>
          </w:tcPr>
          <w:p w14:paraId="74F8091C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27C51" w14:textId="5CD538D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149" w:type="pct"/>
          </w:tcPr>
          <w:p w14:paraId="2AE82716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053E8" w14:textId="65C4CD21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457</w:t>
            </w: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 w:rsidR="0098283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5" w:type="pct"/>
          </w:tcPr>
          <w:p w14:paraId="040FA7C1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33AA1" w14:textId="3F54D4A1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</w:t>
            </w:r>
            <w:r w:rsidR="009828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097D0282" w14:textId="77777777" w:rsidR="00687CDC" w:rsidRDefault="00687CDC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278AA685" w14:textId="684CA7D7" w:rsidR="00687CDC" w:rsidRPr="00CF3746" w:rsidRDefault="00687CDC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ระยะเวลาการให้สินเชื่อแก่ลูกค้า</w:t>
      </w:r>
      <w:r w:rsidR="00F73A3F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Pr="007A6818">
        <w:rPr>
          <w:rFonts w:asciiTheme="majorBidi" w:hAnsiTheme="majorBidi" w:cstheme="majorBidi"/>
          <w:sz w:val="28"/>
          <w:szCs w:val="28"/>
        </w:rPr>
        <w:t>3</w:t>
      </w:r>
      <w:r w:rsidRPr="007A681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7A6818">
        <w:rPr>
          <w:rFonts w:asciiTheme="majorBidi" w:hAnsiTheme="majorBidi" w:cstheme="majorBidi"/>
          <w:sz w:val="28"/>
          <w:szCs w:val="28"/>
        </w:rPr>
        <w:t xml:space="preserve">80 </w:t>
      </w:r>
      <w:r w:rsidRPr="007A6818">
        <w:rPr>
          <w:rFonts w:asciiTheme="majorBidi" w:hAnsiTheme="majorBidi" w:cstheme="majorBidi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3FA712F" w14:textId="77777777" w:rsidR="009D481C" w:rsidRPr="00CF3746" w:rsidRDefault="00C21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144526A" w14:textId="5D61622A" w:rsidR="000B5A9A" w:rsidRDefault="000B5A9A" w:rsidP="000B5A9A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4.</w:t>
      </w:r>
      <w:r w:rsidR="003D4D66">
        <w:rPr>
          <w:rFonts w:asciiTheme="majorBidi" w:hAnsiTheme="majorBidi" w:cstheme="majorBidi"/>
          <w:b/>
          <w:bCs/>
          <w:sz w:val="28"/>
          <w:szCs w:val="28"/>
          <w:lang w:bidi="th-TH"/>
        </w:rPr>
        <w:t>2.2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  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47ED5028" w14:textId="77777777" w:rsidR="006B635E" w:rsidRPr="00CF3746" w:rsidRDefault="006B635E" w:rsidP="006B635E">
      <w:pPr>
        <w:rPr>
          <w:rFonts w:cstheme="minorBidi"/>
          <w:sz w:val="28"/>
          <w:szCs w:val="28"/>
          <w:cs/>
          <w:lang w:val="th-TH"/>
        </w:rPr>
      </w:pPr>
    </w:p>
    <w:p w14:paraId="16DD21F8" w14:textId="63AE2E8F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B37835">
        <w:rPr>
          <w:rFonts w:asciiTheme="majorBidi" w:hAnsiTheme="majorBidi" w:cstheme="majorBidi"/>
          <w:bCs/>
          <w:sz w:val="28"/>
          <w:szCs w:val="28"/>
        </w:rPr>
        <w:t>30</w:t>
      </w:r>
      <w:r w:rsidR="00C5501B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37835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C5501B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C5501B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31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C5501B">
        <w:rPr>
          <w:rFonts w:asciiTheme="majorBidi" w:hAnsiTheme="majorBidi" w:cstheme="majorBidi"/>
          <w:bCs/>
          <w:sz w:val="28"/>
          <w:szCs w:val="28"/>
        </w:rPr>
        <w:t>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="006E7E62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0B2898AD" w:rsidR="0008395E" w:rsidRPr="00C913EB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7B8B5B32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333C8F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4B0BE90" w14:textId="6C7BB039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88884B5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C3698E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594CCFB" w14:textId="443C893B" w:rsidR="00E36D93" w:rsidRPr="00CF3746" w:rsidRDefault="00B37835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="00C5501B"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37835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  <w:r w:rsidR="00C550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36D93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0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36D93" w:rsidRPr="00CF3746" w:rsidDel="00D43E7A" w14:paraId="5ED3C7E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858178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C698B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B9D3D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B017B02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2D8DEA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1BDB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7557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CD797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5EDCCBA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2EED0A3B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7DA9861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B8A2CF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19A5E60F" w14:textId="77777777" w:rsidTr="00F73F27">
        <w:tc>
          <w:tcPr>
            <w:tcW w:w="1455" w:type="pct"/>
            <w:shd w:val="clear" w:color="auto" w:fill="auto"/>
          </w:tcPr>
          <w:p w14:paraId="56AE39F2" w14:textId="315AED24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4F1E1D0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70CDC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893A7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38DFA1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F683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0D0F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2A73B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81C" w:rsidRPr="00CF3746" w14:paraId="383AFC9A" w14:textId="77777777" w:rsidTr="00444619">
        <w:tc>
          <w:tcPr>
            <w:tcW w:w="1455" w:type="pct"/>
            <w:shd w:val="clear" w:color="auto" w:fill="auto"/>
          </w:tcPr>
          <w:p w14:paraId="0C77983B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317CD8C" w14:textId="743CEBDD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3,661,884</w:t>
            </w:r>
          </w:p>
        </w:tc>
        <w:tc>
          <w:tcPr>
            <w:tcW w:w="145" w:type="pct"/>
          </w:tcPr>
          <w:p w14:paraId="233563F4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48574A" w14:textId="616C46FC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C498EF2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CFDA451" w14:textId="2C600E62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959F6D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C11F6EE" w14:textId="39F414BD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50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3,661,884</w:t>
            </w:r>
          </w:p>
        </w:tc>
      </w:tr>
      <w:tr w:rsidR="009C081C" w:rsidRPr="00CF3746" w14:paraId="33754C33" w14:textId="77777777" w:rsidTr="00444619">
        <w:tc>
          <w:tcPr>
            <w:tcW w:w="1455" w:type="pct"/>
            <w:shd w:val="clear" w:color="auto" w:fill="auto"/>
          </w:tcPr>
          <w:p w14:paraId="49F96840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02143F5" w14:textId="334FC3D5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07F2">
              <w:rPr>
                <w:rFonts w:asciiTheme="majorBidi" w:hAnsiTheme="majorBidi" w:cstheme="majorBidi"/>
                <w:sz w:val="28"/>
                <w:szCs w:val="28"/>
              </w:rPr>
              <w:t>868,64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5" w:type="pct"/>
          </w:tcPr>
          <w:p w14:paraId="1738C647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1B5514" w14:textId="453FCF48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B9BCCD1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30D5733" w14:textId="5E8661B9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D7213C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522CF3D" w14:textId="4F1E3B98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507F2">
              <w:rPr>
                <w:rFonts w:asciiTheme="majorBidi" w:hAnsiTheme="majorBidi" w:cstheme="majorBidi"/>
                <w:sz w:val="28"/>
                <w:szCs w:val="28"/>
              </w:rPr>
              <w:t>868,64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9C081C" w:rsidRPr="00CF3746" w14:paraId="245BE0FD" w14:textId="77777777" w:rsidTr="00444619">
        <w:tc>
          <w:tcPr>
            <w:tcW w:w="1455" w:type="pct"/>
            <w:shd w:val="clear" w:color="auto" w:fill="auto"/>
          </w:tcPr>
          <w:p w14:paraId="35F90FBA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EDD2C30" w14:textId="36BBDAEA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F4EA34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FC9B2A5" w14:textId="66CA4DA0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</w:rPr>
              <w:t>515,9</w:t>
            </w:r>
            <w:r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  <w:tc>
          <w:tcPr>
            <w:tcW w:w="149" w:type="pct"/>
          </w:tcPr>
          <w:p w14:paraId="07D73132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587090E" w14:textId="72E16266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733947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7690E71" w14:textId="5AD14BC3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</w:rPr>
              <w:t>515,9</w:t>
            </w:r>
            <w:r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</w:tr>
      <w:tr w:rsidR="009C081C" w:rsidRPr="00CF3746" w14:paraId="653CA778" w14:textId="77777777" w:rsidTr="00444619">
        <w:tc>
          <w:tcPr>
            <w:tcW w:w="1455" w:type="pct"/>
            <w:shd w:val="clear" w:color="auto" w:fill="auto"/>
          </w:tcPr>
          <w:p w14:paraId="73D31EE0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55476D5" w14:textId="7F86751D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5F7BCF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E1D710B" w14:textId="3198EEEE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</w:rPr>
              <w:t>376,9</w:t>
            </w:r>
            <w:r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  <w:tc>
          <w:tcPr>
            <w:tcW w:w="149" w:type="pct"/>
          </w:tcPr>
          <w:p w14:paraId="3A86795B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EA610A" w14:textId="19AED26F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1999353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B5B70F" w14:textId="3887AF9A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</w:rPr>
              <w:t>376,9</w:t>
            </w:r>
            <w:r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</w:tr>
      <w:tr w:rsidR="009C081C" w:rsidRPr="00CF3746" w14:paraId="5CA9ECD8" w14:textId="77777777" w:rsidTr="00444619">
        <w:tc>
          <w:tcPr>
            <w:tcW w:w="1455" w:type="pct"/>
            <w:shd w:val="clear" w:color="auto" w:fill="auto"/>
          </w:tcPr>
          <w:p w14:paraId="5BE5F223" w14:textId="1A298811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1F870900" w14:textId="6C4C8EC0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A710823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D51F6F6" w14:textId="27F87A92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C7C29D0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5CE083" w14:textId="744AB6AE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397</w:t>
            </w:r>
            <w:r w:rsidRPr="00E507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507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45" w:type="pct"/>
          </w:tcPr>
          <w:p w14:paraId="501DD429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361092E" w14:textId="05ABFDD3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397</w:t>
            </w:r>
            <w:r w:rsidRPr="00E507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507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8</w:t>
            </w:r>
          </w:p>
        </w:tc>
      </w:tr>
      <w:tr w:rsidR="009C081C" w:rsidRPr="00CF3746" w14:paraId="01392685" w14:textId="77777777" w:rsidTr="00444619">
        <w:tc>
          <w:tcPr>
            <w:tcW w:w="1455" w:type="pct"/>
            <w:shd w:val="clear" w:color="auto" w:fill="auto"/>
          </w:tcPr>
          <w:p w14:paraId="62F18B72" w14:textId="7F7B4E36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10EA9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0FC" w14:textId="3C9AD026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8424F5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8393" w14:textId="3FA4BD04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DE67D91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BCB03" w14:textId="066A57E4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</w:p>
        </w:tc>
        <w:tc>
          <w:tcPr>
            <w:tcW w:w="145" w:type="pct"/>
          </w:tcPr>
          <w:p w14:paraId="685819CA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24336" w14:textId="651733A5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507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</w:p>
        </w:tc>
      </w:tr>
      <w:tr w:rsidR="009C081C" w:rsidRPr="00CF3746" w14:paraId="261AD9B4" w14:textId="77777777" w:rsidTr="00444619">
        <w:tc>
          <w:tcPr>
            <w:tcW w:w="1455" w:type="pct"/>
            <w:shd w:val="clear" w:color="auto" w:fill="auto"/>
          </w:tcPr>
          <w:p w14:paraId="17C1A7A2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8A746" w14:textId="19A0AF66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77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4,530,530</w:t>
            </w:r>
          </w:p>
        </w:tc>
        <w:tc>
          <w:tcPr>
            <w:tcW w:w="145" w:type="pct"/>
          </w:tcPr>
          <w:p w14:paraId="2D4615D4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020FB" w14:textId="6E7A55C8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892,8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49" w:type="pct"/>
          </w:tcPr>
          <w:p w14:paraId="09BE3B84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DF405" w14:textId="5142C2E1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397</w:t>
            </w: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45" w:type="pct"/>
          </w:tcPr>
          <w:p w14:paraId="66873F14" w14:textId="77777777" w:rsidR="009C081C" w:rsidRPr="00CF3746" w:rsidRDefault="009C081C" w:rsidP="009C0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BC53E" w14:textId="3AA50E04" w:rsidR="009C081C" w:rsidRPr="00CF3746" w:rsidRDefault="009C081C" w:rsidP="009C081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821</w:t>
            </w: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77D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8723AC" w:rsidRPr="00CF3746" w14:paraId="5C5DEEE1" w14:textId="77777777" w:rsidTr="00C5501B">
        <w:tc>
          <w:tcPr>
            <w:tcW w:w="1455" w:type="pct"/>
            <w:shd w:val="clear" w:color="auto" w:fill="auto"/>
          </w:tcPr>
          <w:p w14:paraId="6F1EA3BB" w14:textId="77777777" w:rsidR="008723AC" w:rsidRPr="00CF3746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57C38DE" w14:textId="77777777" w:rsidR="008723AC" w:rsidRPr="00CF3746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60E9" w14:textId="506DF989" w:rsidR="008723AC" w:rsidRPr="00816518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732E2">
              <w:rPr>
                <w:rFonts w:asciiTheme="majorBidi" w:hAnsiTheme="majorBidi" w:cstheme="majorBidi"/>
                <w:sz w:val="28"/>
                <w:szCs w:val="28"/>
              </w:rPr>
              <w:t>(42,014)</w:t>
            </w:r>
          </w:p>
        </w:tc>
        <w:tc>
          <w:tcPr>
            <w:tcW w:w="145" w:type="pct"/>
            <w:vAlign w:val="bottom"/>
          </w:tcPr>
          <w:p w14:paraId="1BF89055" w14:textId="77777777" w:rsidR="008723AC" w:rsidRPr="00816518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5BD82" w14:textId="0C198AD8" w:rsidR="008723AC" w:rsidRPr="00816518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732E2">
              <w:rPr>
                <w:rFonts w:asciiTheme="majorBidi" w:hAnsiTheme="majorBidi" w:cs="Angsana New"/>
                <w:sz w:val="28"/>
                <w:szCs w:val="28"/>
              </w:rPr>
              <w:t>(49,642)</w:t>
            </w:r>
          </w:p>
        </w:tc>
        <w:tc>
          <w:tcPr>
            <w:tcW w:w="149" w:type="pct"/>
            <w:vAlign w:val="bottom"/>
          </w:tcPr>
          <w:p w14:paraId="2203F9A6" w14:textId="77777777" w:rsidR="008723AC" w:rsidRPr="00816518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D0B7B" w14:textId="7B142772" w:rsidR="008723AC" w:rsidRPr="00816518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732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(96</w:t>
            </w:r>
            <w:r w:rsidRPr="002732E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732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013)</w:t>
            </w:r>
          </w:p>
        </w:tc>
        <w:tc>
          <w:tcPr>
            <w:tcW w:w="145" w:type="pct"/>
            <w:vAlign w:val="bottom"/>
          </w:tcPr>
          <w:p w14:paraId="76FE2DAB" w14:textId="77777777" w:rsidR="008723AC" w:rsidRPr="00816518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AFDF9" w14:textId="08DEFE5F" w:rsidR="008723AC" w:rsidRPr="00816518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732E2">
              <w:rPr>
                <w:rFonts w:asciiTheme="majorBidi" w:hAnsiTheme="majorBidi" w:cstheme="majorBidi"/>
                <w:sz w:val="28"/>
                <w:szCs w:val="28"/>
              </w:rPr>
              <w:t>(187,669)</w:t>
            </w:r>
          </w:p>
        </w:tc>
      </w:tr>
      <w:tr w:rsidR="008723AC" w:rsidRPr="00CF3746" w14:paraId="37C71BA1" w14:textId="77777777" w:rsidTr="00DC14BC">
        <w:trPr>
          <w:trHeight w:val="136"/>
        </w:trPr>
        <w:tc>
          <w:tcPr>
            <w:tcW w:w="1455" w:type="pct"/>
            <w:shd w:val="clear" w:color="auto" w:fill="auto"/>
          </w:tcPr>
          <w:p w14:paraId="1AA21B23" w14:textId="77777777" w:rsidR="008723AC" w:rsidRPr="00CF3746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C8AF" w14:textId="111639CC" w:rsidR="008723AC" w:rsidRPr="00CF3746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4,488,516</w:t>
            </w:r>
          </w:p>
        </w:tc>
        <w:tc>
          <w:tcPr>
            <w:tcW w:w="145" w:type="pct"/>
          </w:tcPr>
          <w:p w14:paraId="57DAB98A" w14:textId="77777777" w:rsidR="008723AC" w:rsidRPr="00CF3746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CC669" w14:textId="402B17F5" w:rsidR="008723AC" w:rsidRPr="00CF3746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843,248</w:t>
            </w:r>
          </w:p>
        </w:tc>
        <w:tc>
          <w:tcPr>
            <w:tcW w:w="149" w:type="pct"/>
          </w:tcPr>
          <w:p w14:paraId="6E249DD5" w14:textId="77777777" w:rsidR="008723AC" w:rsidRPr="00CF3746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7DF9B" w14:textId="31675A44" w:rsidR="008723AC" w:rsidRPr="00CF3746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301</w:t>
            </w: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145" w:type="pct"/>
          </w:tcPr>
          <w:p w14:paraId="47D9EE16" w14:textId="77777777" w:rsidR="008723AC" w:rsidRPr="00CF3746" w:rsidRDefault="008723AC" w:rsidP="0087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FA55A" w14:textId="1721A562" w:rsidR="008723AC" w:rsidRPr="00CF3746" w:rsidRDefault="008723AC" w:rsidP="008723A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633</w:t>
            </w: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2732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428</w:t>
            </w:r>
          </w:p>
        </w:tc>
      </w:tr>
    </w:tbl>
    <w:p w14:paraId="6CD8674C" w14:textId="77777777" w:rsidR="00C913EB" w:rsidRP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0481CD10" w14:textId="50D7A838" w:rsidR="00D772C8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C5D55B1" w14:textId="41F57F93" w:rsid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854BA" w:rsidRPr="00CF3746" w14:paraId="58F73F41" w14:textId="77777777" w:rsidTr="00462070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95BEFE5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70F1722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E854BA" w:rsidRPr="00CF3746" w14:paraId="4D40BFD8" w14:textId="77777777" w:rsidTr="00462070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0427A88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16365AF" w14:textId="3C1844F6" w:rsidR="00E854BA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B3783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  <w:r w:rsidR="00E854B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854BA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54B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54BA" w:rsidRPr="00CF3746" w:rsidDel="00D43E7A" w14:paraId="145E02C2" w14:textId="77777777" w:rsidTr="00462070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80C9012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4FFCAC6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412C54E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F27FDBA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C3DB1D9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5DC8D2E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20CBCA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A36F96B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A0B7396" w14:textId="77777777" w:rsidR="00E854BA" w:rsidRPr="00CF3746" w:rsidDel="00D43E7A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54BA" w:rsidRPr="00CF3746" w14:paraId="0AA669D5" w14:textId="77777777" w:rsidTr="00462070">
        <w:trPr>
          <w:tblHeader/>
        </w:trPr>
        <w:tc>
          <w:tcPr>
            <w:tcW w:w="1455" w:type="pct"/>
            <w:shd w:val="clear" w:color="auto" w:fill="auto"/>
          </w:tcPr>
          <w:p w14:paraId="759C87F7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119177A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54BA" w:rsidRPr="00CF3746" w14:paraId="7A71F32F" w14:textId="77777777" w:rsidTr="00462070">
        <w:tc>
          <w:tcPr>
            <w:tcW w:w="1455" w:type="pct"/>
            <w:shd w:val="clear" w:color="auto" w:fill="auto"/>
          </w:tcPr>
          <w:p w14:paraId="2D36C0EF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28945F47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F17E116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222EEF9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36821B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329E967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9EBD29D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6FB86E0" w14:textId="77777777" w:rsidR="00E854BA" w:rsidRPr="00CF3746" w:rsidRDefault="00E854BA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E78" w:rsidRPr="00CF3746" w14:paraId="66375BCF" w14:textId="77777777" w:rsidTr="00462070">
        <w:tc>
          <w:tcPr>
            <w:tcW w:w="1455" w:type="pct"/>
            <w:shd w:val="clear" w:color="auto" w:fill="auto"/>
          </w:tcPr>
          <w:p w14:paraId="008B564A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7C7A08A8" w14:textId="71575C83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0E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404,028</w:t>
            </w:r>
          </w:p>
        </w:tc>
        <w:tc>
          <w:tcPr>
            <w:tcW w:w="145" w:type="pct"/>
          </w:tcPr>
          <w:p w14:paraId="70AB0293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B8EBC35" w14:textId="44A71E6E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DD7325E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3B41665" w14:textId="359FB5BF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ECBD6CA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7CFBE2C3" w14:textId="7C403B8F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40E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404,028</w:t>
            </w:r>
          </w:p>
        </w:tc>
      </w:tr>
      <w:tr w:rsidR="00840E78" w:rsidRPr="00CF3746" w14:paraId="3798EA44" w14:textId="77777777" w:rsidTr="00462070">
        <w:tc>
          <w:tcPr>
            <w:tcW w:w="1455" w:type="pct"/>
            <w:shd w:val="clear" w:color="auto" w:fill="auto"/>
          </w:tcPr>
          <w:p w14:paraId="74C9EF89" w14:textId="09FC6605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1F744B9" w14:textId="69C035CD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40E78">
              <w:rPr>
                <w:rFonts w:asciiTheme="majorBidi" w:hAnsiTheme="majorBidi" w:cstheme="majorBidi"/>
                <w:sz w:val="28"/>
                <w:szCs w:val="28"/>
              </w:rPr>
              <w:t>123,11</w:t>
            </w:r>
            <w:r w:rsidR="00AD03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45" w:type="pct"/>
          </w:tcPr>
          <w:p w14:paraId="06141AB1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C50B598" w14:textId="5A4736DA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F536904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F0A315" w14:textId="4B0C3894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3AD344C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6BC0F04" w14:textId="27E42866" w:rsidR="00840E78" w:rsidRPr="00CF3746" w:rsidRDefault="00AD0367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40E78">
              <w:rPr>
                <w:rFonts w:asciiTheme="majorBidi" w:hAnsiTheme="majorBidi" w:cstheme="majorBidi"/>
                <w:sz w:val="28"/>
                <w:szCs w:val="28"/>
              </w:rPr>
              <w:t>123,11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</w:tr>
      <w:tr w:rsidR="00840E78" w:rsidRPr="00CF3746" w14:paraId="28216E74" w14:textId="77777777" w:rsidTr="00462070">
        <w:tc>
          <w:tcPr>
            <w:tcW w:w="1455" w:type="pct"/>
            <w:shd w:val="clear" w:color="auto" w:fill="auto"/>
          </w:tcPr>
          <w:p w14:paraId="69BA51D4" w14:textId="32E2923A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BE21778" w14:textId="358AE8EA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BAB2E30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117A7E1" w14:textId="1E8F5A5D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</w:t>
            </w:r>
            <w:r w:rsidRPr="00840E7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397</w:t>
            </w:r>
          </w:p>
        </w:tc>
        <w:tc>
          <w:tcPr>
            <w:tcW w:w="149" w:type="pct"/>
          </w:tcPr>
          <w:p w14:paraId="53901E4E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AE77FAF" w14:textId="6712B4C2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E1A453F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0DF7893" w14:textId="47694BCE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</w:t>
            </w:r>
            <w:r w:rsidRPr="00840E7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397</w:t>
            </w:r>
          </w:p>
        </w:tc>
      </w:tr>
      <w:tr w:rsidR="00840E78" w:rsidRPr="00CF3746" w14:paraId="25A2C2BC" w14:textId="77777777" w:rsidTr="00462070">
        <w:tc>
          <w:tcPr>
            <w:tcW w:w="1455" w:type="pct"/>
            <w:shd w:val="clear" w:color="auto" w:fill="auto"/>
          </w:tcPr>
          <w:p w14:paraId="5C6E0357" w14:textId="39108EB1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3830D41" w14:textId="2D1627C2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5A038A0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EA92CEF" w14:textId="4B48811F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</w:t>
            </w:r>
            <w:r w:rsidRPr="00840E7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219</w:t>
            </w:r>
          </w:p>
        </w:tc>
        <w:tc>
          <w:tcPr>
            <w:tcW w:w="149" w:type="pct"/>
          </w:tcPr>
          <w:p w14:paraId="3B2DD2B9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7F9CD75" w14:textId="53AD5483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4C01EE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FF2EE09" w14:textId="2D8E0B88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</w:t>
            </w:r>
            <w:r w:rsidRPr="00840E7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219</w:t>
            </w:r>
          </w:p>
        </w:tc>
      </w:tr>
      <w:tr w:rsidR="00840E78" w:rsidRPr="00CF3746" w14:paraId="5D808FA9" w14:textId="77777777" w:rsidTr="00462070">
        <w:tc>
          <w:tcPr>
            <w:tcW w:w="1455" w:type="pct"/>
            <w:shd w:val="clear" w:color="auto" w:fill="auto"/>
          </w:tcPr>
          <w:p w14:paraId="593A88BF" w14:textId="4B3EEB0D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359CE8F2" w14:textId="1E0A935A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A1696C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E564873" w14:textId="3B8FFDDB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F26330D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7815A4E" w14:textId="26C1CC6A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840E7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432</w:t>
            </w:r>
          </w:p>
        </w:tc>
        <w:tc>
          <w:tcPr>
            <w:tcW w:w="145" w:type="pct"/>
          </w:tcPr>
          <w:p w14:paraId="18724159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241B318" w14:textId="239C77A8" w:rsidR="00840E78" w:rsidRPr="00CF3746" w:rsidRDefault="00840E78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840E7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40E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432</w:t>
            </w:r>
          </w:p>
        </w:tc>
      </w:tr>
      <w:tr w:rsidR="00840E78" w:rsidRPr="009C5486" w14:paraId="004B56D0" w14:textId="77777777" w:rsidTr="00462070">
        <w:tc>
          <w:tcPr>
            <w:tcW w:w="1455" w:type="pct"/>
            <w:shd w:val="clear" w:color="auto" w:fill="auto"/>
          </w:tcPr>
          <w:p w14:paraId="7D4CA860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46550" w14:textId="2456BC6F" w:rsidR="00840E78" w:rsidRPr="00CF3746" w:rsidRDefault="00AD0367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D0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527,138</w:t>
            </w:r>
          </w:p>
        </w:tc>
        <w:tc>
          <w:tcPr>
            <w:tcW w:w="145" w:type="pct"/>
          </w:tcPr>
          <w:p w14:paraId="550F5A0B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E49BD" w14:textId="7BFE137E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616</w:t>
            </w:r>
          </w:p>
        </w:tc>
        <w:tc>
          <w:tcPr>
            <w:tcW w:w="149" w:type="pct"/>
          </w:tcPr>
          <w:p w14:paraId="5E5FB29F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6B3C" w14:textId="6420FF10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432</w:t>
            </w:r>
          </w:p>
        </w:tc>
        <w:tc>
          <w:tcPr>
            <w:tcW w:w="145" w:type="pct"/>
          </w:tcPr>
          <w:p w14:paraId="79A29EBB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06624" w14:textId="520BC5A1" w:rsidR="00840E78" w:rsidRPr="009C5486" w:rsidRDefault="00AD0367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AD03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639</w:t>
            </w:r>
            <w:r w:rsidRPr="00AD036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036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186</w:t>
            </w:r>
          </w:p>
        </w:tc>
      </w:tr>
      <w:tr w:rsidR="00840E78" w:rsidRPr="00CF3746" w14:paraId="42895B1A" w14:textId="77777777" w:rsidTr="00462070">
        <w:tc>
          <w:tcPr>
            <w:tcW w:w="1455" w:type="pct"/>
            <w:shd w:val="clear" w:color="auto" w:fill="auto"/>
          </w:tcPr>
          <w:p w14:paraId="654E140B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7F63E9D2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E273C" w14:textId="26992BEE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75BA0">
              <w:rPr>
                <w:rFonts w:asciiTheme="majorBidi" w:hAnsiTheme="majorBidi" w:cstheme="majorBidi"/>
                <w:sz w:val="28"/>
                <w:szCs w:val="28"/>
              </w:rPr>
              <w:t>(7,382)</w:t>
            </w:r>
          </w:p>
        </w:tc>
        <w:tc>
          <w:tcPr>
            <w:tcW w:w="145" w:type="pct"/>
            <w:vAlign w:val="bottom"/>
          </w:tcPr>
          <w:p w14:paraId="3503EBB5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66075" w14:textId="4EE47FFA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375BA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(10</w:t>
            </w:r>
            <w:r w:rsidRPr="00375BA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805)</w:t>
            </w:r>
          </w:p>
        </w:tc>
        <w:tc>
          <w:tcPr>
            <w:tcW w:w="149" w:type="pct"/>
            <w:vAlign w:val="bottom"/>
          </w:tcPr>
          <w:p w14:paraId="425F6350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1C2CF" w14:textId="29BD2721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75BA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(12</w:t>
            </w:r>
            <w:r w:rsidRPr="00375BA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804)</w:t>
            </w:r>
          </w:p>
        </w:tc>
        <w:tc>
          <w:tcPr>
            <w:tcW w:w="145" w:type="pct"/>
            <w:vAlign w:val="bottom"/>
          </w:tcPr>
          <w:p w14:paraId="074B7BBC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68A6C" w14:textId="324DAB42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75BA0">
              <w:rPr>
                <w:rFonts w:asciiTheme="majorBidi" w:hAnsiTheme="majorBidi" w:cstheme="majorBidi"/>
                <w:sz w:val="28"/>
                <w:szCs w:val="28"/>
              </w:rPr>
              <w:t>(30,991)</w:t>
            </w:r>
          </w:p>
        </w:tc>
      </w:tr>
      <w:tr w:rsidR="00840E78" w:rsidRPr="00CF3746" w14:paraId="1B6B0C2C" w14:textId="77777777" w:rsidTr="00DC14BC">
        <w:trPr>
          <w:trHeight w:val="91"/>
        </w:trPr>
        <w:tc>
          <w:tcPr>
            <w:tcW w:w="1455" w:type="pct"/>
            <w:shd w:val="clear" w:color="auto" w:fill="auto"/>
          </w:tcPr>
          <w:p w14:paraId="2A78D6AE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089B4" w14:textId="4712E84F" w:rsidR="00840E78" w:rsidRPr="00CF3746" w:rsidRDefault="00EF59FF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9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519,756</w:t>
            </w:r>
          </w:p>
        </w:tc>
        <w:tc>
          <w:tcPr>
            <w:tcW w:w="145" w:type="pct"/>
          </w:tcPr>
          <w:p w14:paraId="733FBCF1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061CF" w14:textId="41D5D848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811</w:t>
            </w:r>
          </w:p>
        </w:tc>
        <w:tc>
          <w:tcPr>
            <w:tcW w:w="149" w:type="pct"/>
          </w:tcPr>
          <w:p w14:paraId="13F53092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519F2" w14:textId="12C32261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628</w:t>
            </w:r>
          </w:p>
        </w:tc>
        <w:tc>
          <w:tcPr>
            <w:tcW w:w="145" w:type="pct"/>
          </w:tcPr>
          <w:p w14:paraId="1BD128A4" w14:textId="77777777" w:rsidR="00840E78" w:rsidRPr="00CF3746" w:rsidRDefault="00840E78" w:rsidP="0084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0D93F" w14:textId="774BBC75" w:rsidR="00840E78" w:rsidRPr="00CF3746" w:rsidRDefault="00375BA0" w:rsidP="00840E7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608</w:t>
            </w:r>
            <w:r w:rsidRPr="00375B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5BA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</w:t>
            </w:r>
            <w:r w:rsidR="00EF59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08046D41" w14:textId="77777777" w:rsidR="00356C57" w:rsidRPr="007B62FD" w:rsidRDefault="00356C57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CDFFA5B" w14:textId="77777777" w:rsidR="00356C57" w:rsidRPr="00CF3746" w:rsidRDefault="00356C57" w:rsidP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9B86B0C" w14:textId="6A505EC6" w:rsidR="00356C57" w:rsidRDefault="00356C57" w:rsidP="00E85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2850B5F6" w14:textId="77777777" w:rsidR="00356C57" w:rsidRDefault="0035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40FC4D41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C6E646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20E130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39813C8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2C976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BB9D7CA" w14:textId="69D97084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2056D"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0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36D93" w:rsidRPr="00CF3746" w:rsidDel="00D43E7A" w14:paraId="20A9B0B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C3BD0B9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DC326C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B40E9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09F9BD5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629F4F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2A7CFF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1486F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FA4BC2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DD2879F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16574152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28EDEB3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64C145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572D6789" w14:textId="77777777" w:rsidTr="00F73F27">
        <w:tc>
          <w:tcPr>
            <w:tcW w:w="1455" w:type="pct"/>
            <w:shd w:val="clear" w:color="auto" w:fill="auto"/>
          </w:tcPr>
          <w:p w14:paraId="2C71A4A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EC7826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E25F1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565EB1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F98C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D9009F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DAAE5B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5FCC4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A5B" w:rsidRPr="00CF3746" w14:paraId="7F7EA173" w14:textId="77777777" w:rsidTr="00F73F27">
        <w:tc>
          <w:tcPr>
            <w:tcW w:w="1455" w:type="pct"/>
            <w:shd w:val="clear" w:color="auto" w:fill="auto"/>
          </w:tcPr>
          <w:p w14:paraId="03E9CA24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AFC729D" w14:textId="49A0E22C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390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01C5B8F8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955C3F5" w14:textId="3C1198A3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A4B5AE3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7EA6885" w14:textId="0A197937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6B876AE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DADCC2D" w14:textId="0E4BD7D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3,390,04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B91A5B" w:rsidRPr="00CF3746" w14:paraId="37632143" w14:textId="77777777" w:rsidTr="00F73F27">
        <w:tc>
          <w:tcPr>
            <w:tcW w:w="1455" w:type="pct"/>
            <w:shd w:val="clear" w:color="auto" w:fill="auto"/>
          </w:tcPr>
          <w:p w14:paraId="3804C771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640DE6" w14:textId="0EA46166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  <w:tc>
          <w:tcPr>
            <w:tcW w:w="145" w:type="pct"/>
          </w:tcPr>
          <w:p w14:paraId="5B75EDD8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63267A3" w14:textId="5339370F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6BEAED4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C45FA52" w14:textId="55020C58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3A0E691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BA2D28" w14:textId="4AA07A43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</w:tr>
      <w:tr w:rsidR="00B91A5B" w:rsidRPr="00CF3746" w14:paraId="480FEE70" w14:textId="77777777" w:rsidTr="008C7553">
        <w:tc>
          <w:tcPr>
            <w:tcW w:w="1455" w:type="pct"/>
            <w:shd w:val="clear" w:color="auto" w:fill="auto"/>
          </w:tcPr>
          <w:p w14:paraId="70FFD6FC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E784F9" w14:textId="097F449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9E50F03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737DB5A9" w14:textId="72763B8D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9" w:type="pct"/>
          </w:tcPr>
          <w:p w14:paraId="38AF10DA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F2649CC" w14:textId="3CD77800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AE9DF5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2929EA58" w14:textId="3123618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B91A5B" w:rsidRPr="00CF3746" w14:paraId="708AE663" w14:textId="77777777" w:rsidTr="00F73F27">
        <w:tc>
          <w:tcPr>
            <w:tcW w:w="1455" w:type="pct"/>
            <w:shd w:val="clear" w:color="auto" w:fill="auto"/>
          </w:tcPr>
          <w:p w14:paraId="263B089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1C48043" w14:textId="356072F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A795F29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D44730D" w14:textId="50277D84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  <w:tc>
          <w:tcPr>
            <w:tcW w:w="149" w:type="pct"/>
          </w:tcPr>
          <w:p w14:paraId="15FE745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DC122E9" w14:textId="1607209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5653C8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CFF8DC" w14:textId="2A7A59C9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</w:tr>
      <w:tr w:rsidR="00B91A5B" w:rsidRPr="00CF3746" w14:paraId="62CBFC6B" w14:textId="77777777" w:rsidTr="008C7553">
        <w:tc>
          <w:tcPr>
            <w:tcW w:w="1455" w:type="pct"/>
            <w:shd w:val="clear" w:color="auto" w:fill="auto"/>
          </w:tcPr>
          <w:p w14:paraId="1BB55555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69770FA" w14:textId="32D3437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AD5EB28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BAB2A30" w14:textId="6DCF349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07E1FF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19C5CB5" w14:textId="41209BCE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</w:tcPr>
          <w:p w14:paraId="269D64C5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FAB4F" w14:textId="1B0614DD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</w:tr>
      <w:tr w:rsidR="00B91A5B" w:rsidRPr="00CF3746" w14:paraId="34D4AED1" w14:textId="77777777" w:rsidTr="008C7553">
        <w:tc>
          <w:tcPr>
            <w:tcW w:w="1455" w:type="pct"/>
            <w:shd w:val="clear" w:color="auto" w:fill="auto"/>
          </w:tcPr>
          <w:p w14:paraId="341D043A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EB47" w14:textId="535B32C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3,776,53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5" w:type="pct"/>
            <w:vAlign w:val="bottom"/>
          </w:tcPr>
          <w:p w14:paraId="7449E43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5776" w14:textId="6CB71976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344,76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9" w:type="pct"/>
            <w:vAlign w:val="bottom"/>
          </w:tcPr>
          <w:p w14:paraId="745C2919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19F1E" w14:textId="4758ADAA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  <w:vAlign w:val="bottom"/>
          </w:tcPr>
          <w:p w14:paraId="6961FF43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A479" w14:textId="300B3EE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210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102</w:t>
            </w:r>
          </w:p>
        </w:tc>
      </w:tr>
      <w:tr w:rsidR="00B91A5B" w:rsidRPr="00CF3746" w14:paraId="3C38A80D" w14:textId="77777777" w:rsidTr="008C7553">
        <w:tc>
          <w:tcPr>
            <w:tcW w:w="1455" w:type="pct"/>
            <w:shd w:val="clear" w:color="auto" w:fill="auto"/>
          </w:tcPr>
          <w:p w14:paraId="5E436150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9F92EA6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A781BB3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7F886C" w14:textId="2CCB7353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(19,698)</w:t>
            </w:r>
          </w:p>
        </w:tc>
        <w:tc>
          <w:tcPr>
            <w:tcW w:w="145" w:type="pct"/>
          </w:tcPr>
          <w:p w14:paraId="02A1633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4141411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67EF81" w14:textId="61528CA4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(11,033)</w:t>
            </w:r>
          </w:p>
        </w:tc>
        <w:tc>
          <w:tcPr>
            <w:tcW w:w="149" w:type="pct"/>
          </w:tcPr>
          <w:p w14:paraId="225BD606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EA5FD2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2E6A74" w14:textId="586AD8E0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(13,444)</w:t>
            </w:r>
          </w:p>
        </w:tc>
        <w:tc>
          <w:tcPr>
            <w:tcW w:w="145" w:type="pct"/>
          </w:tcPr>
          <w:p w14:paraId="67B6BD44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EDE32" w14:textId="77777777" w:rsidR="00B91A5B" w:rsidRDefault="00B91A5B" w:rsidP="00B91A5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87C90B" w14:textId="536EEF5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(44,175)</w:t>
            </w:r>
          </w:p>
        </w:tc>
      </w:tr>
      <w:tr w:rsidR="00B91A5B" w:rsidRPr="00CF3746" w14:paraId="75D76859" w14:textId="77777777" w:rsidTr="00DC14BC">
        <w:trPr>
          <w:trHeight w:val="91"/>
        </w:trPr>
        <w:tc>
          <w:tcPr>
            <w:tcW w:w="1455" w:type="pct"/>
            <w:shd w:val="clear" w:color="auto" w:fill="auto"/>
          </w:tcPr>
          <w:p w14:paraId="6493DAA1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73F83" w14:textId="61DFD762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3,756,83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3D8C4315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642D6" w14:textId="6356A616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333,7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49" w:type="pct"/>
          </w:tcPr>
          <w:p w14:paraId="2A6EED27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CA9BC" w14:textId="0E2E91E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75,363</w:t>
            </w:r>
          </w:p>
        </w:tc>
        <w:tc>
          <w:tcPr>
            <w:tcW w:w="145" w:type="pct"/>
          </w:tcPr>
          <w:p w14:paraId="3B5896D2" w14:textId="77777777" w:rsidR="00B91A5B" w:rsidRPr="00CF3746" w:rsidRDefault="00B91A5B" w:rsidP="00B9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C424" w14:textId="2B9F3031" w:rsidR="00B91A5B" w:rsidRPr="00CF3746" w:rsidRDefault="00B91A5B" w:rsidP="00B91A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927</w:t>
            </w:r>
          </w:p>
        </w:tc>
      </w:tr>
    </w:tbl>
    <w:p w14:paraId="63CB2547" w14:textId="77777777" w:rsidR="00E36D93" w:rsidRPr="007B62FD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0361F3E2" w14:textId="77777777" w:rsidR="00E36D93" w:rsidRPr="00CF3746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D377E5" w14:textId="66C5BC67" w:rsidR="001E72D9" w:rsidRDefault="001E72D9" w:rsidP="001E72D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FAB7636" w14:textId="06CA9A0D" w:rsidR="001E72D9" w:rsidRPr="00CF3746" w:rsidRDefault="001E72D9" w:rsidP="0075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ระยะเวลาการให้สินเชื่อแก่ลูกค้า</w:t>
      </w:r>
      <w:r w:rsidR="00D8681F"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ของกลุ่มบริษัท</w:t>
      </w:r>
      <w:r w:rsidR="007144FB"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มีระยะเว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="00420606">
        <w:rPr>
          <w:rFonts w:asciiTheme="majorBidi" w:hAnsiTheme="majorBidi" w:cstheme="majorBidi"/>
          <w:sz w:val="28"/>
          <w:szCs w:val="28"/>
        </w:rPr>
        <w:t>6</w:t>
      </w:r>
      <w:r w:rsidRPr="00173995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="00420606">
        <w:rPr>
          <w:rFonts w:asciiTheme="majorBidi" w:hAnsiTheme="majorBidi" w:cstheme="majorBidi"/>
          <w:sz w:val="28"/>
          <w:szCs w:val="28"/>
        </w:rPr>
        <w:t>72</w:t>
      </w:r>
      <w:r w:rsidRPr="001739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73995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7144FB" w:rsidRPr="001739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458CDC7" w14:textId="77777777" w:rsidR="003D4D66" w:rsidRPr="003D4D66" w:rsidRDefault="003D4D66" w:rsidP="008C3781">
      <w:pPr>
        <w:rPr>
          <w:rFonts w:asciiTheme="majorBidi" w:hAnsiTheme="majorBidi" w:cstheme="majorBidi"/>
          <w:sz w:val="30"/>
          <w:szCs w:val="30"/>
        </w:rPr>
      </w:pPr>
    </w:p>
    <w:p w14:paraId="16249B53" w14:textId="4C7081A8" w:rsidR="003D4D66" w:rsidRPr="003D4D66" w:rsidRDefault="003D4D66" w:rsidP="003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D4D66">
        <w:rPr>
          <w:rFonts w:asciiTheme="majorBidi" w:hAnsiTheme="majorBidi" w:cstheme="majorBidi"/>
          <w:b/>
          <w:bCs/>
          <w:sz w:val="30"/>
          <w:szCs w:val="30"/>
        </w:rPr>
        <w:t>4.3</w:t>
      </w:r>
      <w:r w:rsidRPr="003D4D6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D4D66">
        <w:rPr>
          <w:rFonts w:asciiTheme="majorBidi" w:hAnsiTheme="majorBidi" w:cstheme="majorBidi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3D6E931C" w14:textId="77777777" w:rsidR="003D4D66" w:rsidRDefault="003D4D66" w:rsidP="003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3D4D66" w:rsidRPr="00626DBC" w14:paraId="22DDBC17" w14:textId="77777777" w:rsidTr="00462070">
        <w:trPr>
          <w:tblHeader/>
        </w:trPr>
        <w:tc>
          <w:tcPr>
            <w:tcW w:w="2207" w:type="pct"/>
          </w:tcPr>
          <w:p w14:paraId="1CE9DE91" w14:textId="77777777" w:rsidR="003D4D66" w:rsidRPr="00DA54C1" w:rsidRDefault="003D4D66" w:rsidP="0046207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30C2D2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52E02A6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12851FB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D4D66" w:rsidRPr="00626DBC" w14:paraId="71FB8236" w14:textId="77777777" w:rsidTr="00462070">
        <w:trPr>
          <w:tblHeader/>
        </w:trPr>
        <w:tc>
          <w:tcPr>
            <w:tcW w:w="2207" w:type="pct"/>
          </w:tcPr>
          <w:p w14:paraId="2F8570C9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2D448BD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39B663A5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51979EC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D67296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9AD1A81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60DEB3E2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AA7C9F4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D4D66" w:rsidRPr="00626DBC" w14:paraId="5E15D3B1" w14:textId="77777777" w:rsidTr="00462070">
        <w:trPr>
          <w:tblHeader/>
        </w:trPr>
        <w:tc>
          <w:tcPr>
            <w:tcW w:w="2207" w:type="pct"/>
          </w:tcPr>
          <w:p w14:paraId="58BF3306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3A154C1D" w14:textId="77777777" w:rsidR="003D4D66" w:rsidRPr="00DA54C1" w:rsidRDefault="003D4D66" w:rsidP="0046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5E39" w:rsidRPr="003D4D66" w14:paraId="0965AF2E" w14:textId="77777777" w:rsidTr="00462070">
        <w:tc>
          <w:tcPr>
            <w:tcW w:w="2207" w:type="pct"/>
          </w:tcPr>
          <w:p w14:paraId="0667215E" w14:textId="0259F90F" w:rsidR="00865E39" w:rsidRPr="003D4D66" w:rsidRDefault="00865E39" w:rsidP="008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3D77D47D" w14:textId="5498FE8F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1,258,979</w:t>
            </w:r>
          </w:p>
        </w:tc>
        <w:tc>
          <w:tcPr>
            <w:tcW w:w="143" w:type="pct"/>
          </w:tcPr>
          <w:p w14:paraId="391F81DF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8C62646" w14:textId="25835C03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444,641</w:t>
            </w:r>
          </w:p>
        </w:tc>
        <w:tc>
          <w:tcPr>
            <w:tcW w:w="147" w:type="pct"/>
          </w:tcPr>
          <w:p w14:paraId="34B7123D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E437A96" w14:textId="7C023DEA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500</w:t>
            </w:r>
          </w:p>
        </w:tc>
        <w:tc>
          <w:tcPr>
            <w:tcW w:w="144" w:type="pct"/>
          </w:tcPr>
          <w:p w14:paraId="2DC2B0D3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1064A86" w14:textId="77C6AE68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444,641</w:t>
            </w:r>
          </w:p>
        </w:tc>
      </w:tr>
      <w:tr w:rsidR="00865E39" w:rsidRPr="00626DBC" w14:paraId="43D730BB" w14:textId="77777777" w:rsidTr="001F4C11">
        <w:tc>
          <w:tcPr>
            <w:tcW w:w="2207" w:type="pct"/>
          </w:tcPr>
          <w:p w14:paraId="1CFE298A" w14:textId="4A08A139" w:rsidR="00865E39" w:rsidRPr="00DA54C1" w:rsidRDefault="00865E39" w:rsidP="008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D8C64F4" w14:textId="72B6A30C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40,944</w:t>
            </w:r>
          </w:p>
        </w:tc>
        <w:tc>
          <w:tcPr>
            <w:tcW w:w="143" w:type="pct"/>
          </w:tcPr>
          <w:p w14:paraId="6E09CBF7" w14:textId="77777777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8E2AF15" w14:textId="3A33157A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147" w:type="pct"/>
          </w:tcPr>
          <w:p w14:paraId="7B635EEA" w14:textId="77777777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E3D303E" w14:textId="24328E82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011</w:t>
            </w:r>
          </w:p>
        </w:tc>
        <w:tc>
          <w:tcPr>
            <w:tcW w:w="144" w:type="pct"/>
          </w:tcPr>
          <w:p w14:paraId="7C709076" w14:textId="77777777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5630C30" w14:textId="1C1DCDA2" w:rsidR="00865E39" w:rsidRPr="00DA54C1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5E39" w:rsidRPr="003D4D66" w14:paraId="6EDD7051" w14:textId="77777777" w:rsidTr="001F4C11">
        <w:tc>
          <w:tcPr>
            <w:tcW w:w="2207" w:type="pct"/>
          </w:tcPr>
          <w:p w14:paraId="31753E9E" w14:textId="565BFB8A" w:rsidR="00865E39" w:rsidRPr="003D4D66" w:rsidRDefault="00865E39" w:rsidP="008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9EFEE37" w14:textId="2442D72F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1,599,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923</w:t>
            </w:r>
          </w:p>
        </w:tc>
        <w:tc>
          <w:tcPr>
            <w:tcW w:w="143" w:type="pct"/>
          </w:tcPr>
          <w:p w14:paraId="0492A460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8B8BC0A" w14:textId="4AC212FD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466,725</w:t>
            </w:r>
          </w:p>
        </w:tc>
        <w:tc>
          <w:tcPr>
            <w:tcW w:w="147" w:type="pct"/>
          </w:tcPr>
          <w:p w14:paraId="321271D9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8A65DBD" w14:textId="6D9B7A6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1,272,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511</w:t>
            </w:r>
          </w:p>
        </w:tc>
        <w:tc>
          <w:tcPr>
            <w:tcW w:w="144" w:type="pct"/>
          </w:tcPr>
          <w:p w14:paraId="7166CF35" w14:textId="77777777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0282343" w14:textId="260E99BF" w:rsidR="00865E39" w:rsidRPr="003D4D66" w:rsidRDefault="00865E39" w:rsidP="00865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444,641</w:t>
            </w:r>
          </w:p>
        </w:tc>
      </w:tr>
    </w:tbl>
    <w:p w14:paraId="414B9547" w14:textId="77777777" w:rsidR="001F4C11" w:rsidRDefault="001F4C11" w:rsidP="001F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3CB39B82" w14:textId="547CCDF2" w:rsidR="003D4D66" w:rsidRDefault="001F4C11" w:rsidP="001F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ไม่รวมผลขาดทุนด้านเครดิต</w:t>
      </w:r>
      <w:r w:rsidR="00747F1B">
        <w:rPr>
          <w:rFonts w:asciiTheme="majorBidi" w:hAnsiTheme="majorBidi" w:cstheme="majorBidi" w:hint="cs"/>
          <w:sz w:val="20"/>
          <w:szCs w:val="20"/>
          <w:cs/>
        </w:rPr>
        <w:t xml:space="preserve">ที่คาดว่าจะเกิดขึ้นสำหรับงวดเก้าเดือนสิ้นสุดวันที่ </w:t>
      </w:r>
      <w:r w:rsidR="00747F1B">
        <w:rPr>
          <w:rFonts w:asciiTheme="majorBidi" w:hAnsiTheme="majorBidi" w:cstheme="majorBidi"/>
          <w:sz w:val="20"/>
          <w:szCs w:val="20"/>
        </w:rPr>
        <w:t xml:space="preserve">30 </w:t>
      </w:r>
      <w:r w:rsidR="00747F1B">
        <w:rPr>
          <w:rFonts w:asciiTheme="majorBidi" w:hAnsiTheme="majorBidi" w:cstheme="majorBidi" w:hint="cs"/>
          <w:sz w:val="20"/>
          <w:szCs w:val="20"/>
          <w:cs/>
        </w:rPr>
        <w:t xml:space="preserve">กันยายน </w:t>
      </w:r>
      <w:r w:rsidR="00747F1B">
        <w:rPr>
          <w:rFonts w:asciiTheme="majorBidi" w:hAnsiTheme="majorBidi" w:cstheme="majorBidi"/>
          <w:sz w:val="20"/>
          <w:szCs w:val="20"/>
        </w:rPr>
        <w:t xml:space="preserve">2565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จากลูกหนี้อื่นในงบการเงินรวมจำนวน </w:t>
      </w:r>
      <w:r w:rsidR="00DA060B">
        <w:rPr>
          <w:rFonts w:asciiTheme="majorBidi" w:hAnsiTheme="majorBidi" w:cstheme="majorBidi"/>
          <w:sz w:val="20"/>
          <w:szCs w:val="20"/>
        </w:rPr>
        <w:t>5</w:t>
      </w:r>
      <w:r w:rsidR="00E72AE3">
        <w:rPr>
          <w:rFonts w:asciiTheme="majorBidi" w:hAnsiTheme="majorBidi" w:cstheme="majorBidi"/>
          <w:sz w:val="20"/>
          <w:szCs w:val="20"/>
        </w:rPr>
        <w:t>2.43</w:t>
      </w:r>
      <w:r w:rsidR="00DA060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ล้านบาท </w:t>
      </w:r>
      <w:r w:rsidR="00535A47">
        <w:rPr>
          <w:rFonts w:asciiTheme="majorBidi" w:hAnsiTheme="majorBidi" w:cstheme="majorBidi"/>
          <w:sz w:val="20"/>
          <w:szCs w:val="20"/>
          <w:cs/>
        </w:rPr>
        <w:br/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(</w:t>
      </w:r>
      <w:r w:rsidR="00E72AE3" w:rsidRPr="008346E7">
        <w:rPr>
          <w:rFonts w:asciiTheme="majorBidi" w:hAnsiTheme="majorBidi" w:cstheme="majorBidi"/>
          <w:i/>
          <w:iCs/>
          <w:sz w:val="20"/>
          <w:szCs w:val="20"/>
        </w:rPr>
        <w:t>256</w:t>
      </w:r>
      <w:r w:rsidR="008346E7">
        <w:rPr>
          <w:rFonts w:asciiTheme="majorBidi" w:hAnsiTheme="majorBidi" w:cstheme="majorBidi"/>
          <w:i/>
          <w:iCs/>
          <w:sz w:val="20"/>
          <w:szCs w:val="20"/>
        </w:rPr>
        <w:t>4</w:t>
      </w:r>
      <w:r w:rsidRPr="008346E7">
        <w:rPr>
          <w:rFonts w:asciiTheme="majorBidi" w:hAnsiTheme="majorBidi" w:cstheme="majorBidi"/>
          <w:i/>
          <w:iCs/>
          <w:sz w:val="20"/>
          <w:szCs w:val="20"/>
        </w:rPr>
        <w:t xml:space="preserve">: </w:t>
      </w:r>
      <w:r w:rsidR="00E72AE3" w:rsidRPr="008346E7">
        <w:rPr>
          <w:rFonts w:asciiTheme="majorBidi" w:hAnsiTheme="majorBidi" w:cstheme="majorBidi"/>
          <w:i/>
          <w:iCs/>
          <w:sz w:val="20"/>
          <w:szCs w:val="20"/>
        </w:rPr>
        <w:t>1</w:t>
      </w:r>
      <w:r w:rsidR="008346E7" w:rsidRPr="008346E7">
        <w:rPr>
          <w:rFonts w:asciiTheme="majorBidi" w:hAnsiTheme="majorBidi" w:cstheme="majorBidi"/>
          <w:i/>
          <w:iCs/>
          <w:sz w:val="20"/>
          <w:szCs w:val="20"/>
        </w:rPr>
        <w:t>8.1</w:t>
      </w:r>
      <w:r w:rsidR="00FC2201">
        <w:rPr>
          <w:rFonts w:asciiTheme="majorBidi" w:hAnsiTheme="majorBidi" w:cstheme="majorBidi"/>
          <w:i/>
          <w:iCs/>
          <w:sz w:val="20"/>
          <w:szCs w:val="20"/>
        </w:rPr>
        <w:t>0</w:t>
      </w:r>
      <w:r w:rsidR="00E72AE3">
        <w:rPr>
          <w:rFonts w:asciiTheme="majorBidi" w:hAnsiTheme="majorBidi" w:cstheme="majorBidi"/>
          <w:sz w:val="20"/>
          <w:szCs w:val="20"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ล้านบาท)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และในงบการเงินเฉพาะกิจการจำนวน </w:t>
      </w:r>
      <w:r w:rsidR="008346E7">
        <w:rPr>
          <w:rFonts w:asciiTheme="majorBidi" w:hAnsiTheme="majorBidi" w:cstheme="majorBidi"/>
          <w:sz w:val="20"/>
          <w:szCs w:val="20"/>
        </w:rPr>
        <w:t>52.43</w:t>
      </w:r>
      <w:r w:rsidR="00535A4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ล้านบาท 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(</w:t>
      </w:r>
      <w:r w:rsidR="008346E7" w:rsidRPr="008346E7">
        <w:rPr>
          <w:rFonts w:asciiTheme="majorBidi" w:hAnsiTheme="majorBidi" w:cstheme="majorBidi"/>
          <w:i/>
          <w:iCs/>
          <w:sz w:val="20"/>
          <w:szCs w:val="20"/>
        </w:rPr>
        <w:t>256</w:t>
      </w:r>
      <w:r w:rsidR="008346E7">
        <w:rPr>
          <w:rFonts w:asciiTheme="majorBidi" w:hAnsiTheme="majorBidi" w:cstheme="majorBidi"/>
          <w:i/>
          <w:iCs/>
          <w:sz w:val="20"/>
          <w:szCs w:val="20"/>
        </w:rPr>
        <w:t>4</w:t>
      </w:r>
      <w:r w:rsidR="008346E7" w:rsidRPr="008346E7">
        <w:rPr>
          <w:rFonts w:asciiTheme="majorBidi" w:hAnsiTheme="majorBidi" w:cstheme="majorBidi"/>
          <w:i/>
          <w:iCs/>
          <w:sz w:val="20"/>
          <w:szCs w:val="20"/>
        </w:rPr>
        <w:t>: 18.1</w:t>
      </w:r>
      <w:r w:rsidR="00FC2201">
        <w:rPr>
          <w:rFonts w:asciiTheme="majorBidi" w:hAnsiTheme="majorBidi" w:cstheme="majorBidi"/>
          <w:i/>
          <w:iCs/>
          <w:sz w:val="20"/>
          <w:szCs w:val="20"/>
        </w:rPr>
        <w:t>0</w:t>
      </w:r>
      <w:r w:rsidR="008346E7">
        <w:rPr>
          <w:rFonts w:asciiTheme="majorBidi" w:hAnsiTheme="majorBidi" w:cstheme="majorBidi"/>
          <w:sz w:val="20"/>
          <w:szCs w:val="20"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ล้านบาท</w:t>
      </w:r>
      <w:r w:rsidRPr="001F4C11">
        <w:rPr>
          <w:rFonts w:asciiTheme="majorBidi" w:hAnsiTheme="majorBidi" w:cstheme="majorBidi"/>
          <w:i/>
          <w:iCs/>
          <w:sz w:val="20"/>
          <w:szCs w:val="20"/>
        </w:rPr>
        <w:t>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35C995AE" w14:textId="45828EF8" w:rsidR="009C6F32" w:rsidRPr="003D4D66" w:rsidRDefault="00AD6C3A" w:rsidP="008C3781">
      <w:pPr>
        <w:rPr>
          <w:rFonts w:asciiTheme="majorBidi" w:hAnsiTheme="majorBidi" w:cstheme="majorBidi"/>
          <w:sz w:val="30"/>
          <w:szCs w:val="30"/>
        </w:rPr>
      </w:pPr>
      <w:r w:rsidRPr="003D4D6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3EEF56" w14:textId="1695BC8D" w:rsidR="00B57F16" w:rsidRPr="00CF3746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p w14:paraId="5E24012A" w14:textId="5F5CEBE8" w:rsidR="00F321C0" w:rsidRPr="00CD48B9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6C4BAEA4" w:rsidR="00C9255E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 w:rsidRPr="00D55B46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A56AA3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D55B46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="00A56AA3">
        <w:rPr>
          <w:rFonts w:ascii="Angsana New" w:hAnsi="Angsana New" w:cs="Angsana New"/>
          <w:sz w:val="28"/>
          <w:szCs w:val="28"/>
        </w:rPr>
        <w:t>30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="00A56AA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D55B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55B46">
        <w:rPr>
          <w:rFonts w:ascii="Angsana New" w:hAnsi="Angsana New" w:cs="Angsana New"/>
          <w:sz w:val="28"/>
          <w:szCs w:val="28"/>
        </w:rPr>
        <w:t xml:space="preserve">2565 </w:t>
      </w:r>
      <w:r w:rsidRPr="00D55B46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7A80BF28" w14:textId="77777777" w:rsidR="00515DE2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C9255E" w:rsidRPr="00D55B46" w14:paraId="2DAEFD2C" w14:textId="77777777" w:rsidTr="00E92103">
        <w:trPr>
          <w:cantSplit/>
          <w:tblHeader/>
        </w:trPr>
        <w:tc>
          <w:tcPr>
            <w:tcW w:w="4860" w:type="dxa"/>
            <w:vAlign w:val="bottom"/>
          </w:tcPr>
          <w:p w14:paraId="6CC5D81F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7D0115D1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9255E" w:rsidRPr="00D55B46" w14:paraId="291AA570" w14:textId="77777777" w:rsidTr="00E92103">
        <w:trPr>
          <w:cantSplit/>
          <w:tblHeader/>
        </w:trPr>
        <w:tc>
          <w:tcPr>
            <w:tcW w:w="4860" w:type="dxa"/>
            <w:vAlign w:val="bottom"/>
          </w:tcPr>
          <w:p w14:paraId="3F73C348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178050" w14:textId="0575C638" w:rsidR="00C9255E" w:rsidRPr="00D55B46" w:rsidRDefault="00C9255E" w:rsidP="00E9210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BA27121" w14:textId="77777777" w:rsidR="00C9255E" w:rsidRPr="00D55B46" w:rsidRDefault="00C9255E" w:rsidP="00E92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C053" w14:textId="2ED6CADA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201118FB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AF80D14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9255E" w:rsidRPr="00D55B46" w14:paraId="69010284" w14:textId="77777777" w:rsidTr="00E92103">
        <w:trPr>
          <w:cantSplit/>
        </w:trPr>
        <w:tc>
          <w:tcPr>
            <w:tcW w:w="4860" w:type="dxa"/>
          </w:tcPr>
          <w:p w14:paraId="7E49861C" w14:textId="77777777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AAEADD" w14:textId="77777777" w:rsidR="00C9255E" w:rsidRPr="00D55B46" w:rsidRDefault="00C9255E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255E" w:rsidRPr="00D55B46" w14:paraId="4B15F929" w14:textId="77777777" w:rsidTr="00E92103">
        <w:trPr>
          <w:cantSplit/>
        </w:trPr>
        <w:tc>
          <w:tcPr>
            <w:tcW w:w="4860" w:type="dxa"/>
          </w:tcPr>
          <w:p w14:paraId="66CA60CF" w14:textId="5632A4D5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378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14:paraId="7CF0E3C0" w14:textId="22D991C8" w:rsidR="00C9255E" w:rsidRPr="00E70AD8" w:rsidRDefault="00B94207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3,020,000</w:t>
            </w:r>
          </w:p>
        </w:tc>
        <w:tc>
          <w:tcPr>
            <w:tcW w:w="180" w:type="dxa"/>
          </w:tcPr>
          <w:p w14:paraId="405E34EF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9C26" w14:textId="086BC355" w:rsidR="00C9255E" w:rsidRPr="00E70AD8" w:rsidRDefault="00B94207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1,215,075</w:t>
            </w:r>
          </w:p>
        </w:tc>
        <w:tc>
          <w:tcPr>
            <w:tcW w:w="180" w:type="dxa"/>
          </w:tcPr>
          <w:p w14:paraId="19704A27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986D3" w14:textId="662BFD8C" w:rsidR="00C9255E" w:rsidRPr="00D55B46" w:rsidRDefault="00B94207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4,235,075</w:t>
            </w:r>
          </w:p>
        </w:tc>
      </w:tr>
      <w:tr w:rsidR="00C9255E" w:rsidRPr="00D55B46" w14:paraId="3E23610C" w14:textId="77777777" w:rsidTr="00E92103">
        <w:trPr>
          <w:cantSplit/>
        </w:trPr>
        <w:tc>
          <w:tcPr>
            <w:tcW w:w="4860" w:type="dxa"/>
          </w:tcPr>
          <w:p w14:paraId="25046FB0" w14:textId="0DEDA22A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D8BF4" w14:textId="76892CB9" w:rsidR="00C9255E" w:rsidRPr="00E70AD8" w:rsidRDefault="002072A2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46,035,000</w:t>
            </w:r>
          </w:p>
        </w:tc>
        <w:tc>
          <w:tcPr>
            <w:tcW w:w="180" w:type="dxa"/>
          </w:tcPr>
          <w:p w14:paraId="722EE162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97353" w14:textId="6F12E506" w:rsidR="00C9255E" w:rsidRPr="00E70AD8" w:rsidRDefault="002072A2" w:rsidP="00E70AD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6,260,000</w:t>
            </w:r>
          </w:p>
        </w:tc>
        <w:tc>
          <w:tcPr>
            <w:tcW w:w="180" w:type="dxa"/>
          </w:tcPr>
          <w:p w14:paraId="331A0168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4CCD9" w14:textId="087143E7" w:rsidR="00C9255E" w:rsidRPr="00E70AD8" w:rsidRDefault="00EA011F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011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52</w:t>
            </w:r>
            <w:r w:rsidRPr="00EA011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A011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295</w:t>
            </w:r>
            <w:r w:rsidRPr="00EA011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A011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2072A2" w:rsidRPr="00D55B46" w14:paraId="07642530" w14:textId="77777777" w:rsidTr="00E92103">
        <w:trPr>
          <w:cantSplit/>
        </w:trPr>
        <w:tc>
          <w:tcPr>
            <w:tcW w:w="4860" w:type="dxa"/>
          </w:tcPr>
          <w:p w14:paraId="6E4ED662" w14:textId="502EF709" w:rsidR="002072A2" w:rsidRPr="00D55B46" w:rsidRDefault="002072A2" w:rsidP="002072A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61836350" w14:textId="4C2F7CC3" w:rsidR="002072A2" w:rsidRPr="002072A2" w:rsidRDefault="002072A2" w:rsidP="002072A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(44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,255,000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885DBB1" w14:textId="77777777" w:rsidR="002072A2" w:rsidRPr="00D55B46" w:rsidRDefault="002072A2" w:rsidP="002072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9D0CC" w14:textId="0EC2C7D5" w:rsidR="002072A2" w:rsidRPr="00E70AD8" w:rsidRDefault="002072A2" w:rsidP="002072A2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,180,000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4DBDE21" w14:textId="77777777" w:rsidR="002072A2" w:rsidRPr="00D55B46" w:rsidRDefault="002072A2" w:rsidP="002072A2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E55E6B" w14:textId="57F8A201" w:rsidR="002072A2" w:rsidRPr="00E70AD8" w:rsidRDefault="00EA011F" w:rsidP="002072A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A011F">
              <w:rPr>
                <w:rFonts w:asciiTheme="majorBidi" w:hAnsiTheme="majorBidi" w:cstheme="majorBidi"/>
                <w:sz w:val="28"/>
                <w:szCs w:val="28"/>
              </w:rPr>
              <w:t>49,435,000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A011F" w:rsidRPr="00D55B46" w14:paraId="2F277C13" w14:textId="77777777" w:rsidTr="00E92103">
        <w:trPr>
          <w:cantSplit/>
        </w:trPr>
        <w:tc>
          <w:tcPr>
            <w:tcW w:w="4860" w:type="dxa"/>
          </w:tcPr>
          <w:p w14:paraId="1E89372B" w14:textId="2F86F9FE" w:rsidR="00EA011F" w:rsidRPr="003501D1" w:rsidRDefault="00EA011F" w:rsidP="00EA011F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01D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1628DE" w14:textId="54D22F76" w:rsidR="00EA011F" w:rsidRPr="00E70AD8" w:rsidRDefault="00EA011F" w:rsidP="00EA011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2A81A0" w14:textId="77777777" w:rsidR="00EA011F" w:rsidRPr="00D55B46" w:rsidRDefault="00EA011F" w:rsidP="00EA01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BB9AB5" w14:textId="0817B40D" w:rsidR="00EA011F" w:rsidRPr="00E70AD8" w:rsidRDefault="00EA011F" w:rsidP="00EA01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2B0BD1" w14:textId="77777777" w:rsidR="00EA011F" w:rsidRPr="00E70AD8" w:rsidRDefault="00EA011F" w:rsidP="00EA011F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71005A" w14:textId="10EB60DE" w:rsidR="00EA011F" w:rsidRPr="00E70AD8" w:rsidRDefault="00EA011F" w:rsidP="00EA011F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A011F" w:rsidRPr="00D43A92" w14:paraId="7A584852" w14:textId="77777777" w:rsidTr="00E92103">
        <w:trPr>
          <w:cantSplit/>
        </w:trPr>
        <w:tc>
          <w:tcPr>
            <w:tcW w:w="4860" w:type="dxa"/>
          </w:tcPr>
          <w:p w14:paraId="18CFB6A7" w14:textId="41399B40" w:rsidR="00EA011F" w:rsidRPr="00D55B46" w:rsidRDefault="00EA011F" w:rsidP="00EA01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DEA9" w14:textId="53DF4171" w:rsidR="00EA011F" w:rsidRPr="00E70AD8" w:rsidRDefault="00EA011F" w:rsidP="00EA011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4,800,000</w:t>
            </w:r>
          </w:p>
        </w:tc>
        <w:tc>
          <w:tcPr>
            <w:tcW w:w="180" w:type="dxa"/>
          </w:tcPr>
          <w:p w14:paraId="30D0E9DD" w14:textId="77777777" w:rsidR="00EA011F" w:rsidRPr="00D55B46" w:rsidRDefault="00EA011F" w:rsidP="00EA01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8F7C" w14:textId="68E584FC" w:rsidR="00EA011F" w:rsidRPr="00D55B46" w:rsidRDefault="00EA011F" w:rsidP="00EA01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2,292,793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957DD6" w14:textId="77777777" w:rsidR="00EA011F" w:rsidRPr="00D55B46" w:rsidRDefault="00EA011F" w:rsidP="00EA011F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942E6" w14:textId="2B9705A4" w:rsidR="00EA011F" w:rsidRPr="00E70AD8" w:rsidRDefault="00EA011F" w:rsidP="00EA011F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2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7,092,793</w:t>
            </w:r>
          </w:p>
        </w:tc>
      </w:tr>
    </w:tbl>
    <w:p w14:paraId="0C683B8E" w14:textId="77777777" w:rsidR="00C9255E" w:rsidRPr="00D43A92" w:rsidRDefault="00C9255E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278AF37D" w14:textId="5BED507B" w:rsidR="00B367C7" w:rsidRPr="00CC0E50" w:rsidRDefault="00B367C7" w:rsidP="00B367C7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7B335D" w:rsidRPr="00CC0E50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ในอัตราร้อยละคงที่ต่อปี </w:t>
      </w:r>
      <w:r w:rsidRPr="00CC0E50">
        <w:rPr>
          <w:rFonts w:ascii="Angsana New" w:hAnsi="Angsana New" w:cs="Angsana New" w:hint="cs"/>
          <w:sz w:val="28"/>
          <w:szCs w:val="28"/>
          <w:cs/>
        </w:rPr>
        <w:t>มีกําหนดชําระคืนเงินต้นทั้งจำนวนตามวันที่ระบุในตั๋วแต่ละฉบับ</w:t>
      </w:r>
      <w:r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กำหนดชำระดอกเบี้ยทุกเดือน</w:t>
      </w:r>
    </w:p>
    <w:p w14:paraId="6383F2FA" w14:textId="77777777" w:rsidR="00B367C7" w:rsidRPr="00CC0E50" w:rsidRDefault="00B367C7" w:rsidP="00B367C7">
      <w:pPr>
        <w:tabs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FACA0F1" w14:textId="3C7ED530" w:rsidR="00B367C7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6C119CC8" w14:textId="62AB4616" w:rsidR="00655ECB" w:rsidRDefault="00655ECB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89131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483D97" w:rsidRPr="0089131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891318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CF3746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210D231B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37835">
        <w:rPr>
          <w:rFonts w:asciiTheme="majorBidi" w:hAnsiTheme="majorBidi" w:cstheme="majorBidi"/>
          <w:bCs/>
          <w:sz w:val="28"/>
          <w:szCs w:val="28"/>
        </w:rPr>
        <w:t>30</w:t>
      </w:r>
      <w:r w:rsidR="009273A2"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37835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F5015" w:rsidRPr="00CF3746">
        <w:rPr>
          <w:rFonts w:ascii="Angsana New" w:hAnsi="Angsana New" w:cs="Angsana New"/>
          <w:sz w:val="28"/>
          <w:szCs w:val="28"/>
        </w:rPr>
        <w:t>256</w:t>
      </w:r>
      <w:r w:rsidR="009273A2">
        <w:rPr>
          <w:rFonts w:ascii="Angsana New" w:hAnsi="Angsana New" w:cs="Angsana New"/>
          <w:sz w:val="28"/>
          <w:szCs w:val="28"/>
        </w:rPr>
        <w:t>5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CF3746">
        <w:rPr>
          <w:rFonts w:ascii="Angsana New" w:hAnsi="Angsana New" w:cs="Angsana New" w:hint="cs"/>
          <w:sz w:val="28"/>
          <w:szCs w:val="28"/>
          <w:cs/>
        </w:rPr>
        <w:t>และ</w:t>
      </w:r>
      <w:r w:rsidRPr="00CF3746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E760F0">
        <w:rPr>
          <w:rFonts w:ascii="Angsana New" w:hAnsi="Angsana New" w:cs="Angsana New"/>
          <w:sz w:val="28"/>
          <w:szCs w:val="28"/>
        </w:rPr>
        <w:t xml:space="preserve"> </w:t>
      </w:r>
      <w:r w:rsidR="004C7BEC">
        <w:rPr>
          <w:rFonts w:ascii="Angsana New" w:hAnsi="Angsana New" w:cs="Angsana New"/>
          <w:sz w:val="28"/>
          <w:szCs w:val="28"/>
        </w:rPr>
        <w:t>3,780</w:t>
      </w:r>
      <w:r w:rsidR="00C672B1" w:rsidRPr="00CF3746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CF3746">
        <w:rPr>
          <w:rFonts w:ascii="Angsana New" w:hAnsi="Angsana New" w:cs="Angsana New"/>
          <w:i/>
          <w:iCs/>
          <w:sz w:val="28"/>
          <w:szCs w:val="28"/>
        </w:rPr>
        <w:t>31</w:t>
      </w:r>
      <w:r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>256</w:t>
      </w:r>
      <w:r w:rsidR="009273A2">
        <w:rPr>
          <w:rFonts w:ascii="Angsana New" w:hAnsi="Angsana New" w:cs="Angsana New"/>
          <w:i/>
          <w:iCs/>
          <w:sz w:val="28"/>
          <w:szCs w:val="28"/>
        </w:rPr>
        <w:t>4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B91A5B">
        <w:rPr>
          <w:rFonts w:ascii="Angsana New" w:hAnsi="Angsana New" w:cs="Angsana New"/>
          <w:i/>
          <w:iCs/>
          <w:sz w:val="28"/>
          <w:szCs w:val="28"/>
        </w:rPr>
        <w:t>3,160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2A9AF9D6" w14:textId="166F3D4B" w:rsidR="00F53FFA" w:rsidRPr="00857D9C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CF3746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เงินกู้ยืมระยะยาวจากสถาบันการเงิน</w:t>
      </w:r>
    </w:p>
    <w:p w14:paraId="5B783F90" w14:textId="074BB414" w:rsidR="00B57F16" w:rsidRPr="00857D9C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51954E9" w14:textId="27C541DD" w:rsidR="00F56010" w:rsidRPr="0020755D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B37835">
        <w:rPr>
          <w:rFonts w:ascii="Angsana New" w:hAnsi="Angsana New" w:cs="Angsana New" w:hint="cs"/>
          <w:sz w:val="28"/>
          <w:szCs w:val="28"/>
          <w:cs/>
        </w:rPr>
        <w:t>เก้า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B37835">
        <w:rPr>
          <w:rFonts w:ascii="Angsana New" w:hAnsi="Angsana New" w:cs="Angsana New" w:hint="cs"/>
          <w:sz w:val="28"/>
          <w:szCs w:val="28"/>
          <w:cs/>
        </w:rPr>
        <w:t>30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B3783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2565 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17DB639C" w14:textId="77777777" w:rsidR="00F56010" w:rsidRPr="0020755D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7B25C1" w:rsidRPr="0020755D" w14:paraId="5633EF6C" w14:textId="77777777" w:rsidTr="00FF02E9">
        <w:trPr>
          <w:cantSplit/>
          <w:tblHeader/>
        </w:trPr>
        <w:tc>
          <w:tcPr>
            <w:tcW w:w="7110" w:type="dxa"/>
            <w:vAlign w:val="bottom"/>
          </w:tcPr>
          <w:p w14:paraId="56891FE7" w14:textId="77777777" w:rsidR="007B25C1" w:rsidRPr="0020755D" w:rsidRDefault="007B25C1" w:rsidP="007B25C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6599BEA7" w14:textId="0B791224" w:rsidR="007B25C1" w:rsidRPr="0020755D" w:rsidRDefault="007B25C1" w:rsidP="007B25C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55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B25C1" w:rsidRPr="0020755D" w14:paraId="7FC89BE2" w14:textId="77777777" w:rsidTr="00FF02E9">
        <w:trPr>
          <w:cantSplit/>
        </w:trPr>
        <w:tc>
          <w:tcPr>
            <w:tcW w:w="7110" w:type="dxa"/>
          </w:tcPr>
          <w:p w14:paraId="238D3E20" w14:textId="77777777" w:rsidR="007B25C1" w:rsidRPr="0020755D" w:rsidRDefault="007B25C1" w:rsidP="007B25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7C951EB9" w14:textId="1AF09E2E" w:rsidR="007B25C1" w:rsidRPr="0020755D" w:rsidRDefault="007B25C1" w:rsidP="007B25C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B25C1" w:rsidRPr="0020755D" w14:paraId="449C2B8A" w14:textId="77777777" w:rsidTr="00FF02E9">
        <w:trPr>
          <w:cantSplit/>
        </w:trPr>
        <w:tc>
          <w:tcPr>
            <w:tcW w:w="7110" w:type="dxa"/>
          </w:tcPr>
          <w:p w14:paraId="4E1136E5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134E799D" w14:textId="52673E34" w:rsidR="007B25C1" w:rsidRPr="00E30FDD" w:rsidRDefault="001410A4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16,051,165</w:t>
            </w:r>
          </w:p>
        </w:tc>
      </w:tr>
      <w:tr w:rsidR="007B25C1" w:rsidRPr="0020755D" w14:paraId="5FAAB33A" w14:textId="77777777" w:rsidTr="00FF02E9">
        <w:trPr>
          <w:cantSplit/>
        </w:trPr>
        <w:tc>
          <w:tcPr>
            <w:tcW w:w="7110" w:type="dxa"/>
          </w:tcPr>
          <w:p w14:paraId="363F2D1E" w14:textId="74B47C92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5D7153DA" w14:textId="52A2C27A" w:rsidR="007B25C1" w:rsidRPr="008C22AD" w:rsidRDefault="008D6A2C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,217,18</w:t>
            </w:r>
            <w:r w:rsidR="005266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B25C1" w:rsidRPr="0020755D" w14:paraId="67AE53A7" w14:textId="77777777" w:rsidTr="00FF02E9">
        <w:trPr>
          <w:cantSplit/>
        </w:trPr>
        <w:tc>
          <w:tcPr>
            <w:tcW w:w="7110" w:type="dxa"/>
          </w:tcPr>
          <w:p w14:paraId="32AA9A87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60" w:type="dxa"/>
          </w:tcPr>
          <w:p w14:paraId="63BD13D2" w14:textId="4FA90E76" w:rsidR="007B25C1" w:rsidRPr="008C22AD" w:rsidRDefault="008D6A2C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10,091,540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F02E9" w:rsidRPr="0020755D" w14:paraId="44092AE4" w14:textId="553BE370" w:rsidTr="00FF02E9">
        <w:trPr>
          <w:cantSplit/>
        </w:trPr>
        <w:tc>
          <w:tcPr>
            <w:tcW w:w="7110" w:type="dxa"/>
          </w:tcPr>
          <w:p w14:paraId="25CC0AE1" w14:textId="5366E98C" w:rsidR="00FF02E9" w:rsidRPr="0020755D" w:rsidRDefault="00FF02E9" w:rsidP="001042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07182326" w14:textId="040AC67E" w:rsidR="00FF02E9" w:rsidRPr="008C22AD" w:rsidRDefault="00FF02E9" w:rsidP="0010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113,943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04287" w:rsidRPr="00ED34A3" w14:paraId="23B147CD" w14:textId="77777777" w:rsidTr="00DC14BC">
        <w:trPr>
          <w:cantSplit/>
          <w:trHeight w:val="127"/>
        </w:trPr>
        <w:tc>
          <w:tcPr>
            <w:tcW w:w="7110" w:type="dxa"/>
          </w:tcPr>
          <w:p w14:paraId="3AA9F9D8" w14:textId="22C41FA9" w:rsidR="00104287" w:rsidRPr="0020755D" w:rsidRDefault="00104287" w:rsidP="001042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88DB6" w14:textId="24C5740D" w:rsidR="00104287" w:rsidRPr="00E30FDD" w:rsidRDefault="00104287" w:rsidP="0010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0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21,062,869</w:t>
            </w:r>
          </w:p>
        </w:tc>
      </w:tr>
      <w:tr w:rsidR="00104287" w:rsidRPr="00ED34A3" w14:paraId="663D7C01" w14:textId="77777777" w:rsidTr="00FF02E9">
        <w:trPr>
          <w:cantSplit/>
        </w:trPr>
        <w:tc>
          <w:tcPr>
            <w:tcW w:w="7110" w:type="dxa"/>
          </w:tcPr>
          <w:p w14:paraId="47D5AFD7" w14:textId="77777777" w:rsidR="00104287" w:rsidRPr="00ED34A3" w:rsidRDefault="00104287" w:rsidP="001042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</w:tcPr>
          <w:p w14:paraId="6BC7ACCF" w14:textId="77777777" w:rsidR="00104287" w:rsidRPr="008C22AD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287" w:rsidRPr="00E30FDD" w14:paraId="177095CE" w14:textId="77777777" w:rsidTr="00FF02E9">
        <w:trPr>
          <w:cantSplit/>
        </w:trPr>
        <w:tc>
          <w:tcPr>
            <w:tcW w:w="7110" w:type="dxa"/>
          </w:tcPr>
          <w:p w14:paraId="3BEFE885" w14:textId="176A2F00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DB803A4" w14:textId="0066CDA5" w:rsidR="00104287" w:rsidRPr="008C22AD" w:rsidRDefault="00104287" w:rsidP="0010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4678EE">
              <w:rPr>
                <w:rFonts w:asciiTheme="majorBidi" w:hAnsiTheme="majorBidi" w:cstheme="majorBidi"/>
                <w:sz w:val="28"/>
                <w:szCs w:val="28"/>
              </w:rPr>
              <w:t>5,945,850</w:t>
            </w:r>
          </w:p>
        </w:tc>
      </w:tr>
      <w:tr w:rsidR="00104287" w:rsidRPr="00ED34A3" w14:paraId="5311F619" w14:textId="77777777" w:rsidTr="00FF02E9">
        <w:trPr>
          <w:cantSplit/>
        </w:trPr>
        <w:tc>
          <w:tcPr>
            <w:tcW w:w="7110" w:type="dxa"/>
          </w:tcPr>
          <w:p w14:paraId="767CEAE4" w14:textId="6A55479D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314C3174" w14:textId="4234223B" w:rsidR="00104287" w:rsidRPr="008C22AD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4678EE">
              <w:rPr>
                <w:rFonts w:asciiTheme="majorBidi" w:hAnsiTheme="majorBidi" w:cstheme="majorBidi"/>
                <w:sz w:val="28"/>
                <w:szCs w:val="28"/>
              </w:rPr>
              <w:t>15,117,019</w:t>
            </w:r>
          </w:p>
        </w:tc>
      </w:tr>
      <w:tr w:rsidR="00104287" w:rsidRPr="00ED34A3" w14:paraId="2AFB15E5" w14:textId="77777777" w:rsidTr="00DC14BC">
        <w:trPr>
          <w:cantSplit/>
          <w:trHeight w:val="77"/>
        </w:trPr>
        <w:tc>
          <w:tcPr>
            <w:tcW w:w="7110" w:type="dxa"/>
          </w:tcPr>
          <w:p w14:paraId="4E42E8AD" w14:textId="54C82EE7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7E518F3" w14:textId="5BC85B34" w:rsidR="00104287" w:rsidRPr="004D60E4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0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21,062,869</w:t>
            </w:r>
          </w:p>
        </w:tc>
      </w:tr>
      <w:tr w:rsidR="00104287" w:rsidRPr="00ED34A3" w14:paraId="6700E3A2" w14:textId="77777777" w:rsidTr="00FF02E9">
        <w:trPr>
          <w:cantSplit/>
        </w:trPr>
        <w:tc>
          <w:tcPr>
            <w:tcW w:w="7110" w:type="dxa"/>
          </w:tcPr>
          <w:p w14:paraId="4A9D2DD9" w14:textId="77777777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0AF4A8EB" w14:textId="77777777" w:rsidR="00104287" w:rsidRPr="008C22AD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287" w:rsidRPr="00ED34A3" w14:paraId="13598308" w14:textId="77777777" w:rsidTr="00FF02E9">
        <w:trPr>
          <w:cantSplit/>
        </w:trPr>
        <w:tc>
          <w:tcPr>
            <w:tcW w:w="7110" w:type="dxa"/>
          </w:tcPr>
          <w:p w14:paraId="2981078D" w14:textId="1EBC2F7C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4868">
              <w:rPr>
                <w:rFonts w:asciiTheme="majorBidi" w:hAnsiTheme="majorBidi" w:cs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160" w:type="dxa"/>
          </w:tcPr>
          <w:p w14:paraId="560B877C" w14:textId="4E018629" w:rsidR="00104287" w:rsidRPr="001B1EB5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</w:t>
            </w:r>
            <w:r w:rsidR="00BB4A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1F6C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B4A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Pr="001F6C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B4A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</w:p>
        </w:tc>
      </w:tr>
      <w:tr w:rsidR="00104287" w:rsidRPr="00ED34A3" w14:paraId="73C88553" w14:textId="77777777" w:rsidTr="00FF02E9">
        <w:trPr>
          <w:cantSplit/>
        </w:trPr>
        <w:tc>
          <w:tcPr>
            <w:tcW w:w="7110" w:type="dxa"/>
          </w:tcPr>
          <w:p w14:paraId="79A46F3D" w14:textId="34765A2D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4868">
              <w:rPr>
                <w:rFonts w:asciiTheme="majorBidi" w:hAnsiTheme="majorBidi" w:cs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160" w:type="dxa"/>
          </w:tcPr>
          <w:p w14:paraId="344C7245" w14:textId="61AC37B1" w:rsidR="00104287" w:rsidRPr="0049103D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     </w:t>
            </w:r>
            <w:r w:rsidRPr="001B1E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2,459,186</w:t>
            </w:r>
          </w:p>
        </w:tc>
      </w:tr>
      <w:tr w:rsidR="00104287" w:rsidRPr="00ED34A3" w14:paraId="00CC99BB" w14:textId="77777777" w:rsidTr="00DC14BC">
        <w:trPr>
          <w:cantSplit/>
          <w:trHeight w:val="77"/>
        </w:trPr>
        <w:tc>
          <w:tcPr>
            <w:tcW w:w="7110" w:type="dxa"/>
          </w:tcPr>
          <w:p w14:paraId="4673829F" w14:textId="0E5AE50E" w:rsidR="00104287" w:rsidRPr="007B4446" w:rsidRDefault="00104287" w:rsidP="001042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486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6F4DD" w14:textId="2D8905AF" w:rsidR="00104287" w:rsidRPr="001F6C9E" w:rsidRDefault="00104287" w:rsidP="0010428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2</w:t>
            </w:r>
            <w:r w:rsidR="00BB4A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B4A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B4A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869</w:t>
            </w:r>
          </w:p>
        </w:tc>
      </w:tr>
    </w:tbl>
    <w:p w14:paraId="0D5A7FEF" w14:textId="77777777" w:rsidR="00F56010" w:rsidRPr="00ED34A3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6"/>
          <w:szCs w:val="26"/>
          <w:highlight w:val="green"/>
        </w:rPr>
      </w:pPr>
    </w:p>
    <w:p w14:paraId="63EA9EAE" w14:textId="77146FE9" w:rsidR="00F56010" w:rsidRDefault="00941570" w:rsidP="00F56010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B4446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เงินกู้ยืมระยะยาวจากสถาบันการเงินมี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กําหนดชําระคืนเงินต้น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ทุก</w:t>
      </w:r>
      <w:r w:rsidRPr="007B444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bookmarkStart w:id="4" w:name="_Hlk118276843"/>
      <w:r w:rsidRPr="007B4446">
        <w:rPr>
          <w:rFonts w:ascii="Angsana New" w:hAnsi="Angsana New" w:cs="Angsana New"/>
          <w:spacing w:val="-4"/>
          <w:sz w:val="28"/>
          <w:szCs w:val="28"/>
        </w:rPr>
        <w:t>3</w:t>
      </w:r>
      <w:bookmarkEnd w:id="4"/>
      <w:r w:rsidRPr="007B44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7B444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6265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หรือทุกปี </w:t>
      </w:r>
      <w:r w:rsidR="00CF7C5E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เมื่อครบกำหนด และ</w:t>
      </w:r>
      <w:r w:rsidR="00082CA4">
        <w:rPr>
          <w:rFonts w:ascii="Angsana New" w:hAnsi="Angsana New" w:cs="Angsana New" w:hint="cs"/>
          <w:spacing w:val="-4"/>
          <w:sz w:val="28"/>
          <w:szCs w:val="28"/>
          <w:cs/>
        </w:rPr>
        <w:t>มีกำหนด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ชำระดอกเบี้ยทุกสิ้นเดือน </w:t>
      </w:r>
      <w:r w:rsidR="00CF7C5E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ทุก </w:t>
      </w:r>
      <w:r w:rsidR="00962658" w:rsidRPr="007B4446">
        <w:rPr>
          <w:rFonts w:ascii="Angsana New" w:hAnsi="Angsana New" w:cs="Angsana New"/>
          <w:spacing w:val="-4"/>
          <w:sz w:val="28"/>
          <w:szCs w:val="28"/>
        </w:rPr>
        <w:t>3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เดือน โดยเงินกู้ยืมระยะยาว</w:t>
      </w:r>
      <w:r w:rsidR="00342D32">
        <w:rPr>
          <w:rFonts w:ascii="Angsana New" w:hAnsi="Angsana New" w:cs="Angsana New" w:hint="cs"/>
          <w:spacing w:val="-4"/>
          <w:sz w:val="28"/>
          <w:szCs w:val="28"/>
          <w:cs/>
        </w:rPr>
        <w:t>จากสถาบันการเงิน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เหล่านี้</w:t>
      </w:r>
      <w:r w:rsidR="00F56010" w:rsidRPr="007B44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ในอัตราร้อยละคงที่ต่อปี</w:t>
      </w:r>
      <w:r w:rsidR="00962658">
        <w:rPr>
          <w:rFonts w:ascii="Angsana New" w:hAnsi="Angsana New" w:cs="Angsana New" w:hint="cs"/>
          <w:sz w:val="28"/>
          <w:szCs w:val="28"/>
          <w:cs/>
        </w:rPr>
        <w:t>และอัตราลอยตัวบวกอัตราร้อยละคงที่ต่อปี</w:t>
      </w:r>
    </w:p>
    <w:p w14:paraId="572C99E9" w14:textId="77777777" w:rsidR="00F56010" w:rsidRDefault="00F56010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3F5535" w14:textId="4AED347D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AE2588E" w14:textId="49FCBCE9" w:rsidR="00D00C98" w:rsidRDefault="000C7FD4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B37835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="00B37835" w:rsidRPr="00B37835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CA7352">
        <w:rPr>
          <w:rFonts w:ascii="Angsana New" w:hAnsi="Angsana New"/>
          <w:sz w:val="28"/>
          <w:szCs w:val="28"/>
        </w:rPr>
        <w:t>2565</w:t>
      </w:r>
      <w:r w:rsidR="004249E7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จากสถาบันการเงินที่ยังมิได้เบิกใช้คงเหลือจำนวน</w:t>
      </w:r>
      <w:r w:rsidR="00BC7EDF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B411F">
        <w:rPr>
          <w:rFonts w:ascii="Angsana New" w:hAnsi="Angsana New" w:cs="Angsana New"/>
          <w:spacing w:val="-4"/>
          <w:sz w:val="28"/>
          <w:szCs w:val="28"/>
        </w:rPr>
        <w:t xml:space="preserve">30.4 </w:t>
      </w:r>
      <w:r w:rsidR="00CA7352">
        <w:rPr>
          <w:rFonts w:ascii="Angsana New" w:hAnsi="Angsana New" w:cs="Angsana New" w:hint="cs"/>
          <w:spacing w:val="-4"/>
          <w:sz w:val="28"/>
          <w:szCs w:val="28"/>
          <w:cs/>
        </w:rPr>
        <w:t>ล้านเหรียญสหรัฐ</w:t>
      </w:r>
      <w:r w:rsidR="004241A0">
        <w:rPr>
          <w:rFonts w:ascii="Angsana New" w:hAnsi="Angsana New" w:cs="Angsana New" w:hint="cs"/>
          <w:spacing w:val="-4"/>
          <w:sz w:val="28"/>
          <w:szCs w:val="28"/>
          <w:cs/>
        </w:rPr>
        <w:t>ฯ</w:t>
      </w:r>
      <w:r w:rsidR="00CA735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 </w:t>
      </w:r>
      <w:r w:rsidR="00CA7352">
        <w:rPr>
          <w:rFonts w:ascii="Angsana New" w:hAnsi="Angsana New" w:cs="Angsana New"/>
          <w:spacing w:val="-4"/>
          <w:sz w:val="28"/>
          <w:szCs w:val="28"/>
        </w:rPr>
        <w:t xml:space="preserve">9,900 </w:t>
      </w:r>
      <w:r w:rsidR="00CA7352">
        <w:rPr>
          <w:rFonts w:ascii="Angsana New" w:hAnsi="Angsana New" w:cs="Angsana New" w:hint="cs"/>
          <w:spacing w:val="-4"/>
          <w:sz w:val="28"/>
          <w:szCs w:val="28"/>
          <w:cs/>
        </w:rPr>
        <w:t>ล้านเยน</w:t>
      </w:r>
      <w:r w:rsidR="00854B6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9273A2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4A5324">
        <w:rPr>
          <w:rFonts w:ascii="Angsana New" w:hAnsi="Angsana New" w:cs="Angsana New"/>
          <w:i/>
          <w:iCs/>
          <w:spacing w:val="-4"/>
          <w:sz w:val="28"/>
          <w:szCs w:val="28"/>
        </w:rPr>
        <w:t>1</w:t>
      </w:r>
      <w:r w:rsidR="00CA0364" w:rsidRPr="00CF3746">
        <w:rPr>
          <w:rFonts w:ascii="Angsana New" w:hAnsi="Angsana New" w:cs="Angsana New"/>
          <w:i/>
          <w:iCs/>
          <w:spacing w:val="-4"/>
          <w:sz w:val="28"/>
          <w:szCs w:val="28"/>
        </w:rPr>
        <w:t>,000</w:t>
      </w:r>
      <w:r w:rsidR="00CA0364" w:rsidRPr="00CF37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  <w:r w:rsidR="008F2AE5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763ABAB7" w14:textId="7178B5D3" w:rsidR="00D00C98" w:rsidRDefault="00D93679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00233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 xml:space="preserve">ในเดือนกันยายน </w:t>
      </w:r>
      <w:r w:rsidRPr="00600233">
        <w:rPr>
          <w:rFonts w:asciiTheme="majorBidi" w:hAnsiTheme="majorBidi" w:cstheme="majorBidi"/>
          <w:bCs/>
          <w:sz w:val="28"/>
          <w:szCs w:val="28"/>
        </w:rPr>
        <w:t>2565</w:t>
      </w:r>
      <w:r w:rsidRPr="0060023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B7A51" w:rsidRPr="00600233">
        <w:rPr>
          <w:rFonts w:asciiTheme="majorBidi" w:hAnsiTheme="majorBidi" w:cstheme="majorBidi" w:hint="cs"/>
          <w:b/>
          <w:sz w:val="28"/>
          <w:szCs w:val="28"/>
          <w:cs/>
        </w:rPr>
        <w:t>บริษัททำสัญญาเงินกู้ยืม</w:t>
      </w:r>
      <w:r w:rsidR="00600233">
        <w:rPr>
          <w:rFonts w:asciiTheme="majorBidi" w:hAnsiTheme="majorBidi" w:cstheme="majorBidi" w:hint="cs"/>
          <w:b/>
          <w:sz w:val="28"/>
          <w:szCs w:val="28"/>
          <w:cs/>
        </w:rPr>
        <w:t>ร่วม</w:t>
      </w:r>
      <w:r w:rsidR="003B7A51" w:rsidRPr="00600233">
        <w:rPr>
          <w:rFonts w:asciiTheme="majorBidi" w:hAnsiTheme="majorBidi" w:cstheme="majorBidi" w:hint="cs"/>
          <w:b/>
          <w:sz w:val="28"/>
          <w:szCs w:val="28"/>
          <w:cs/>
        </w:rPr>
        <w:t>ระยะยาว</w:t>
      </w:r>
      <w:r w:rsidR="0025250A" w:rsidRPr="00600233">
        <w:rPr>
          <w:rFonts w:asciiTheme="majorBidi" w:hAnsiTheme="majorBidi" w:cstheme="majorBidi" w:hint="cs"/>
          <w:b/>
          <w:sz w:val="28"/>
          <w:szCs w:val="28"/>
          <w:cs/>
        </w:rPr>
        <w:t>กับสถาบันการเงิน</w:t>
      </w:r>
      <w:r w:rsidR="007F3C0E" w:rsidRPr="00600233">
        <w:rPr>
          <w:rFonts w:asciiTheme="majorBidi" w:hAnsiTheme="majorBidi" w:cstheme="majorBidi" w:hint="cs"/>
          <w:b/>
          <w:sz w:val="28"/>
          <w:szCs w:val="28"/>
          <w:cs/>
        </w:rPr>
        <w:t>ต่างประเทศ</w:t>
      </w:r>
      <w:r w:rsidR="00165E5F">
        <w:rPr>
          <w:rFonts w:asciiTheme="majorBidi" w:hAnsiTheme="majorBidi" w:cstheme="majorBidi" w:hint="cs"/>
          <w:b/>
          <w:sz w:val="28"/>
          <w:szCs w:val="28"/>
          <w:cs/>
        </w:rPr>
        <w:t>แห่งหนึ่ง</w:t>
      </w:r>
      <w:r w:rsidR="004A3C9A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4978BE">
        <w:rPr>
          <w:rFonts w:asciiTheme="majorBidi" w:hAnsiTheme="majorBidi" w:cstheme="majorBidi"/>
          <w:b/>
          <w:sz w:val="28"/>
          <w:szCs w:val="28"/>
        </w:rPr>
        <w:br/>
      </w:r>
      <w:r w:rsidR="00600233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="0025250A" w:rsidRPr="00600233">
        <w:rPr>
          <w:rFonts w:asciiTheme="majorBidi" w:hAnsiTheme="majorBidi" w:cstheme="majorBidi" w:hint="cs"/>
          <w:b/>
          <w:sz w:val="28"/>
          <w:szCs w:val="28"/>
          <w:cs/>
        </w:rPr>
        <w:t>แห่งหนึ่ง</w:t>
      </w:r>
      <w:r w:rsidR="003508B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5250A" w:rsidRPr="00600233">
        <w:rPr>
          <w:rFonts w:asciiTheme="majorBidi" w:hAnsiTheme="majorBidi" w:cstheme="majorBidi" w:hint="cs"/>
          <w:b/>
          <w:sz w:val="28"/>
          <w:szCs w:val="28"/>
          <w:cs/>
        </w:rPr>
        <w:t>โดยมี</w:t>
      </w:r>
      <w:r w:rsidR="00BC107C" w:rsidRPr="00600233">
        <w:rPr>
          <w:rFonts w:asciiTheme="majorBidi" w:hAnsiTheme="majorBidi" w:cstheme="majorBidi" w:hint="cs"/>
          <w:b/>
          <w:sz w:val="28"/>
          <w:szCs w:val="28"/>
          <w:cs/>
        </w:rPr>
        <w:t>ว</w:t>
      </w:r>
      <w:r w:rsidR="0025250A" w:rsidRPr="00600233">
        <w:rPr>
          <w:rFonts w:asciiTheme="majorBidi" w:hAnsiTheme="majorBidi" w:cstheme="majorBidi" w:hint="cs"/>
          <w:b/>
          <w:sz w:val="28"/>
          <w:szCs w:val="28"/>
          <w:cs/>
        </w:rPr>
        <w:t>งเงิน</w:t>
      </w:r>
      <w:r w:rsidR="00D93C8C" w:rsidRPr="00600233">
        <w:rPr>
          <w:rFonts w:asciiTheme="majorBidi" w:hAnsiTheme="majorBidi" w:cstheme="majorBidi" w:hint="cs"/>
          <w:b/>
          <w:sz w:val="28"/>
          <w:szCs w:val="28"/>
          <w:cs/>
        </w:rPr>
        <w:t xml:space="preserve">จำนวน </w:t>
      </w:r>
      <w:r w:rsidR="00D93C8C" w:rsidRPr="00600233">
        <w:rPr>
          <w:rFonts w:ascii="Angsana New" w:hAnsi="Angsana New" w:cs="Angsana New"/>
          <w:sz w:val="28"/>
          <w:szCs w:val="28"/>
        </w:rPr>
        <w:t>95</w:t>
      </w:r>
      <w:r w:rsidR="00D93C8C" w:rsidRPr="0060023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93C8C" w:rsidRPr="00600233">
        <w:rPr>
          <w:rFonts w:asciiTheme="majorBidi" w:hAnsiTheme="majorBidi" w:cstheme="majorBidi" w:hint="cs"/>
          <w:b/>
          <w:sz w:val="28"/>
          <w:szCs w:val="28"/>
          <w:cs/>
        </w:rPr>
        <w:t>ล้าน</w:t>
      </w:r>
      <w:bookmarkStart w:id="5" w:name="_Hlk118392066"/>
      <w:r w:rsidR="00D93C8C" w:rsidRPr="00600233">
        <w:rPr>
          <w:rFonts w:asciiTheme="majorBidi" w:hAnsiTheme="majorBidi" w:cstheme="majorBidi" w:hint="cs"/>
          <w:b/>
          <w:sz w:val="28"/>
          <w:szCs w:val="28"/>
          <w:cs/>
        </w:rPr>
        <w:t>เหรียญสหรัฐ</w:t>
      </w:r>
      <w:r w:rsidR="00334C02" w:rsidRPr="00600233">
        <w:rPr>
          <w:rFonts w:ascii="Angsana New" w:hAnsi="Angsana New" w:cs="Angsana New" w:hint="cs"/>
          <w:sz w:val="28"/>
          <w:szCs w:val="28"/>
          <w:cs/>
        </w:rPr>
        <w:t>ฯ</w:t>
      </w:r>
      <w:bookmarkEnd w:id="5"/>
      <w:r w:rsidR="00D54933" w:rsidRPr="00600233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D54933" w:rsidRPr="00600233">
        <w:rPr>
          <w:rFonts w:ascii="Angsana New" w:hAnsi="Angsana New" w:cs="Angsana New"/>
          <w:sz w:val="28"/>
          <w:szCs w:val="28"/>
        </w:rPr>
        <w:t xml:space="preserve">9,900 </w:t>
      </w:r>
      <w:r w:rsidR="00D54933" w:rsidRPr="00600233">
        <w:rPr>
          <w:rFonts w:ascii="Angsana New" w:hAnsi="Angsana New" w:cs="Angsana New" w:hint="cs"/>
          <w:sz w:val="28"/>
          <w:szCs w:val="28"/>
          <w:cs/>
        </w:rPr>
        <w:t xml:space="preserve">ล้านเยน ณ </w:t>
      </w:r>
      <w:r w:rsidR="009C51A0" w:rsidRPr="0060023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C51A0" w:rsidRPr="00600233">
        <w:rPr>
          <w:rFonts w:ascii="Angsana New" w:hAnsi="Angsana New" w:cs="Angsana New"/>
          <w:sz w:val="28"/>
          <w:szCs w:val="28"/>
        </w:rPr>
        <w:t xml:space="preserve">30 </w:t>
      </w:r>
      <w:r w:rsidR="009C51A0" w:rsidRPr="00600233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9C51A0" w:rsidRPr="00600233">
        <w:rPr>
          <w:rFonts w:ascii="Angsana New" w:hAnsi="Angsana New" w:cs="Angsana New"/>
          <w:sz w:val="28"/>
          <w:szCs w:val="28"/>
        </w:rPr>
        <w:t xml:space="preserve">2565 </w:t>
      </w:r>
      <w:r w:rsidR="009C51A0" w:rsidRPr="00600233">
        <w:rPr>
          <w:rFonts w:ascii="Angsana New" w:hAnsi="Angsana New" w:cs="Angsana New" w:hint="cs"/>
          <w:sz w:val="28"/>
          <w:szCs w:val="28"/>
          <w:cs/>
        </w:rPr>
        <w:t>ยอดเงินกู้ยืม</w:t>
      </w:r>
      <w:r w:rsidR="00730E8B" w:rsidRPr="00600233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9C51A0" w:rsidRPr="00600233">
        <w:rPr>
          <w:rFonts w:ascii="Angsana New" w:hAnsi="Angsana New" w:cs="Angsana New" w:hint="cs"/>
          <w:sz w:val="28"/>
          <w:szCs w:val="28"/>
          <w:cs/>
        </w:rPr>
        <w:t xml:space="preserve">มีจำนวน </w:t>
      </w:r>
      <w:r w:rsidR="009C51A0" w:rsidRPr="00600233">
        <w:rPr>
          <w:rFonts w:ascii="Angsana New" w:hAnsi="Angsana New" w:cs="Angsana New"/>
          <w:sz w:val="28"/>
          <w:szCs w:val="28"/>
        </w:rPr>
        <w:t xml:space="preserve">64.60 </w:t>
      </w:r>
      <w:r w:rsidR="00761982" w:rsidRPr="00600233">
        <w:rPr>
          <w:rFonts w:ascii="Angsana New" w:hAnsi="Angsana New" w:cs="Angsana New" w:hint="cs"/>
          <w:sz w:val="28"/>
          <w:szCs w:val="28"/>
          <w:cs/>
        </w:rPr>
        <w:t>ล้าน</w:t>
      </w:r>
      <w:r w:rsidR="00761982" w:rsidRPr="00600233">
        <w:rPr>
          <w:rFonts w:asciiTheme="majorBidi" w:hAnsiTheme="majorBidi" w:cstheme="majorBidi" w:hint="cs"/>
          <w:b/>
          <w:sz w:val="28"/>
          <w:szCs w:val="28"/>
          <w:cs/>
        </w:rPr>
        <w:t>เหรียญสหรัฐ</w:t>
      </w:r>
      <w:r w:rsidR="00761982" w:rsidRPr="00600233">
        <w:rPr>
          <w:rFonts w:ascii="Angsana New" w:hAnsi="Angsana New" w:cs="Angsana New" w:hint="cs"/>
          <w:sz w:val="28"/>
          <w:szCs w:val="28"/>
          <w:cs/>
        </w:rPr>
        <w:t>ฯ</w:t>
      </w:r>
      <w:r w:rsidR="00F742CA" w:rsidRPr="0060023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742CA" w:rsidRPr="00600233">
        <w:rPr>
          <w:rFonts w:ascii="Angsana New" w:hAnsi="Angsana New" w:cs="Angsana New"/>
          <w:sz w:val="28"/>
          <w:szCs w:val="28"/>
        </w:rPr>
        <w:t>(</w:t>
      </w:r>
      <w:r w:rsidR="00F742CA" w:rsidRPr="00600233">
        <w:rPr>
          <w:rFonts w:ascii="Angsana New" w:hAnsi="Angsana New" w:cs="Angsana New" w:hint="cs"/>
          <w:sz w:val="28"/>
          <w:szCs w:val="28"/>
          <w:cs/>
        </w:rPr>
        <w:t xml:space="preserve">เทียบเท่า </w:t>
      </w:r>
      <w:r w:rsidR="00F742CA" w:rsidRPr="00600233">
        <w:rPr>
          <w:rFonts w:ascii="Angsana New" w:hAnsi="Angsana New" w:cs="Angsana New"/>
          <w:sz w:val="28"/>
          <w:szCs w:val="28"/>
        </w:rPr>
        <w:t xml:space="preserve">2,459.19 </w:t>
      </w:r>
      <w:r w:rsidR="00F742CA" w:rsidRPr="00600233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742CA" w:rsidRPr="00600233">
        <w:rPr>
          <w:rFonts w:ascii="Angsana New" w:hAnsi="Angsana New" w:cs="Angsana New"/>
          <w:sz w:val="28"/>
          <w:szCs w:val="28"/>
        </w:rPr>
        <w:t xml:space="preserve">) </w:t>
      </w:r>
      <w:r w:rsidR="00600233">
        <w:rPr>
          <w:rFonts w:ascii="Angsana New" w:hAnsi="Angsana New" w:cs="Angsana New" w:hint="cs"/>
          <w:sz w:val="28"/>
          <w:szCs w:val="28"/>
          <w:cs/>
        </w:rPr>
        <w:t xml:space="preserve">โดยจะทยอยชำระทุก </w:t>
      </w:r>
      <w:r w:rsidR="00600233">
        <w:rPr>
          <w:rFonts w:ascii="Angsana New" w:hAnsi="Angsana New" w:cs="Angsana New"/>
          <w:sz w:val="28"/>
          <w:szCs w:val="28"/>
        </w:rPr>
        <w:t xml:space="preserve">6 </w:t>
      </w:r>
      <w:r w:rsidR="00600233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4A3C9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00233">
        <w:rPr>
          <w:rFonts w:ascii="Angsana New" w:hAnsi="Angsana New" w:cs="Angsana New" w:hint="cs"/>
          <w:sz w:val="28"/>
          <w:szCs w:val="28"/>
          <w:cs/>
        </w:rPr>
        <w:t xml:space="preserve">หลังจาก </w:t>
      </w:r>
      <w:r w:rsidR="00600233">
        <w:rPr>
          <w:rFonts w:ascii="Angsana New" w:hAnsi="Angsana New" w:cs="Angsana New"/>
          <w:sz w:val="28"/>
          <w:szCs w:val="28"/>
        </w:rPr>
        <w:t xml:space="preserve">2 </w:t>
      </w:r>
      <w:r w:rsidR="00600233">
        <w:rPr>
          <w:rFonts w:ascii="Angsana New" w:hAnsi="Angsana New" w:cs="Angsana New" w:hint="cs"/>
          <w:sz w:val="28"/>
          <w:szCs w:val="28"/>
          <w:cs/>
        </w:rPr>
        <w:t>ปี</w:t>
      </w:r>
      <w:r w:rsidR="004978BE">
        <w:rPr>
          <w:rFonts w:ascii="Angsana New" w:hAnsi="Angsana New" w:cs="Angsana New"/>
          <w:sz w:val="28"/>
          <w:szCs w:val="28"/>
        </w:rPr>
        <w:br/>
      </w:r>
      <w:r w:rsidR="00600233">
        <w:rPr>
          <w:rFonts w:ascii="Angsana New" w:hAnsi="Angsana New" w:cs="Angsana New" w:hint="cs"/>
          <w:sz w:val="28"/>
          <w:szCs w:val="28"/>
          <w:cs/>
        </w:rPr>
        <w:t>นับจากวันที่เ</w:t>
      </w:r>
      <w:r w:rsidR="00165E5F">
        <w:rPr>
          <w:rFonts w:ascii="Angsana New" w:hAnsi="Angsana New" w:cs="Angsana New" w:hint="cs"/>
          <w:sz w:val="28"/>
          <w:szCs w:val="28"/>
          <w:cs/>
        </w:rPr>
        <w:t>บิก</w:t>
      </w:r>
      <w:r w:rsidR="00600233">
        <w:rPr>
          <w:rFonts w:ascii="Angsana New" w:hAnsi="Angsana New" w:cs="Angsana New" w:hint="cs"/>
          <w:sz w:val="28"/>
          <w:szCs w:val="28"/>
          <w:cs/>
        </w:rPr>
        <w:t>ใช้ครั้งแรก</w:t>
      </w:r>
    </w:p>
    <w:p w14:paraId="1A07EF30" w14:textId="77777777" w:rsidR="005960FF" w:rsidRPr="00D93679" w:rsidRDefault="005960FF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9D57FC1" w14:textId="3A1AA065" w:rsidR="008F2AE5" w:rsidRDefault="002C6E9A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7A1145">
        <w:rPr>
          <w:rFonts w:ascii="Angsana New" w:hAnsi="Angsana New" w:cs="Angsana New" w:hint="cs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ณ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7A1145" w:rsidRPr="007A1145">
        <w:rPr>
          <w:rFonts w:ascii="Angsana New" w:hAnsi="Angsana New" w:cs="Angsana New"/>
          <w:sz w:val="28"/>
          <w:szCs w:val="28"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 xml:space="preserve">30 </w:t>
      </w:r>
      <w:r w:rsidRPr="007A1145">
        <w:rPr>
          <w:rFonts w:ascii="Angsana New" w:hAnsi="Angsana New" w:cs="Angsana New" w:hint="cs"/>
          <w:sz w:val="28"/>
          <w:szCs w:val="28"/>
          <w:cs/>
        </w:rPr>
        <w:t>กันยาย</w:t>
      </w:r>
      <w:r w:rsidR="007A1145">
        <w:rPr>
          <w:rFonts w:ascii="Angsana New" w:hAnsi="Angsana New" w:cs="Angsana New" w:hint="cs"/>
          <w:sz w:val="28"/>
          <w:szCs w:val="28"/>
          <w:cs/>
        </w:rPr>
        <w:t>น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 xml:space="preserve">2565 </w:t>
      </w:r>
      <w:r w:rsidR="007A1145"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ภาระผูกพันตามสัญญาแลกเปลี่ยนอัตราดอกเบี้ยและอัตราแลกเปลี่ยนเงินตราต่างประเทศกับ</w:t>
      </w:r>
      <w:r w:rsidR="007A1145"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ธนาคารพาณิชย์ในประเทศแห่งหนึ่ง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กลุ่มบริษัทและบริษัทจะจ่ายดอกเบี้ยในอัตราคงที่ให้กับธนาคารเป็นเงินบาท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เพื่อแลกกับดอกเบี้ยที่เป็นสกุลเหรียญสหรัฐฯ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 xml:space="preserve">SOFR </w:t>
      </w:r>
      <w:r w:rsidRPr="007A1145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</w:t>
      </w:r>
      <w:r w:rsidR="00D00C98">
        <w:rPr>
          <w:rFonts w:ascii="Angsana New" w:hAnsi="Angsana New" w:cs="Angsana New" w:hint="cs"/>
          <w:sz w:val="28"/>
          <w:szCs w:val="28"/>
          <w:cs/>
        </w:rPr>
        <w:t>มีระยะเวลา</w:t>
      </w:r>
      <w:r w:rsidRPr="007A1145">
        <w:rPr>
          <w:rFonts w:ascii="Angsana New" w:hAnsi="Angsana New" w:cs="Angsana New" w:hint="cs"/>
          <w:sz w:val="28"/>
          <w:szCs w:val="28"/>
          <w:cs/>
        </w:rPr>
        <w:t>เช่นเดียวกับเงื่อนไขการจ่ายชำระคืนเงินกู้ยืม</w:t>
      </w:r>
    </w:p>
    <w:p w14:paraId="2A015B8F" w14:textId="77777777" w:rsidR="007A1145" w:rsidRDefault="007A1145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BA2B20C" w14:textId="08A75B6D" w:rsidR="00F321C0" w:rsidRPr="00C310CC" w:rsidRDefault="00F321C0" w:rsidP="00C310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310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C310CC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D593DC0" w14:textId="4EFBFDDE" w:rsidR="00E61095" w:rsidRPr="00FD2AEA" w:rsidRDefault="00E61095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D2AEA">
        <w:rPr>
          <w:rFonts w:ascii="Angsana New" w:hAnsi="Angsana New" w:cs="Angsana New" w:hint="cs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B37835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FD2AEA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FD2AEA">
        <w:rPr>
          <w:rFonts w:ascii="Angsana New" w:hAnsi="Angsana New" w:cs="Angsana New"/>
          <w:sz w:val="28"/>
          <w:szCs w:val="28"/>
        </w:rPr>
        <w:t xml:space="preserve"> </w:t>
      </w:r>
      <w:r w:rsidR="00B37835">
        <w:rPr>
          <w:rFonts w:ascii="Angsana New" w:hAnsi="Angsana New" w:cs="Angsana New"/>
          <w:sz w:val="28"/>
          <w:szCs w:val="28"/>
        </w:rPr>
        <w:t>30</w:t>
      </w:r>
      <w:r w:rsidR="00B37835">
        <w:rPr>
          <w:rFonts w:ascii="Angsana New" w:hAnsi="Angsana New" w:cs="Angsana New" w:hint="cs"/>
          <w:sz w:val="28"/>
          <w:szCs w:val="28"/>
          <w:cs/>
        </w:rPr>
        <w:t xml:space="preserve"> กันยายน</w:t>
      </w:r>
      <w:r w:rsidRPr="00FD2A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D2AEA">
        <w:rPr>
          <w:rFonts w:ascii="Angsana New" w:hAnsi="Angsana New" w:cs="Angsana New"/>
          <w:sz w:val="28"/>
          <w:szCs w:val="28"/>
        </w:rPr>
        <w:t xml:space="preserve">2565 </w:t>
      </w:r>
      <w:r w:rsidRPr="00FD2AEA">
        <w:rPr>
          <w:rFonts w:ascii="Angsana New" w:hAnsi="Angsana New" w:cs="Angsana New"/>
          <w:sz w:val="28"/>
          <w:szCs w:val="28"/>
          <w:cs/>
        </w:rPr>
        <w:br/>
      </w:r>
      <w:r w:rsidRPr="00FD2AEA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03A2B377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E61095" w:rsidRPr="00F15DAB" w14:paraId="5B75C55E" w14:textId="77777777" w:rsidTr="00BF5056">
        <w:trPr>
          <w:cantSplit/>
          <w:tblHeader/>
        </w:trPr>
        <w:tc>
          <w:tcPr>
            <w:tcW w:w="7020" w:type="dxa"/>
            <w:vAlign w:val="bottom"/>
          </w:tcPr>
          <w:p w14:paraId="13CB7F00" w14:textId="77777777" w:rsidR="00E61095" w:rsidRPr="00F15DAB" w:rsidRDefault="00E61095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00D3E145" w14:textId="77777777" w:rsidR="00E61095" w:rsidRPr="00670F67" w:rsidRDefault="00E61095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70F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1095" w:rsidRPr="00F15DAB" w14:paraId="41026FA6" w14:textId="77777777" w:rsidTr="00BF5056">
        <w:trPr>
          <w:cantSplit/>
        </w:trPr>
        <w:tc>
          <w:tcPr>
            <w:tcW w:w="7020" w:type="dxa"/>
          </w:tcPr>
          <w:p w14:paraId="502194EB" w14:textId="77777777" w:rsidR="00E61095" w:rsidRPr="00F15DAB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335AE4A5" w14:textId="77777777" w:rsidR="00E61095" w:rsidRPr="00670F67" w:rsidRDefault="00E61095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61095" w:rsidRPr="00F15DAB" w14:paraId="407267CC" w14:textId="77777777" w:rsidTr="00BF5056">
        <w:trPr>
          <w:cantSplit/>
        </w:trPr>
        <w:tc>
          <w:tcPr>
            <w:tcW w:w="7020" w:type="dxa"/>
          </w:tcPr>
          <w:p w14:paraId="158207C0" w14:textId="777777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</w:tcPr>
          <w:p w14:paraId="38701F6D" w14:textId="2C12BD3B" w:rsidR="00E61095" w:rsidRPr="00CB2992" w:rsidRDefault="00E75804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47,028,188</w:t>
            </w:r>
          </w:p>
        </w:tc>
      </w:tr>
      <w:tr w:rsidR="00E61095" w:rsidRPr="00F15DAB" w14:paraId="3FCC7AFF" w14:textId="77777777" w:rsidTr="00BF5056">
        <w:trPr>
          <w:cantSplit/>
        </w:trPr>
        <w:tc>
          <w:tcPr>
            <w:tcW w:w="7020" w:type="dxa"/>
          </w:tcPr>
          <w:p w14:paraId="0004D6BA" w14:textId="71A3A870" w:rsidR="00E61095" w:rsidRPr="00CB2992" w:rsidRDefault="00584D54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54AE5A56" w14:textId="15637AD6" w:rsidR="00E61095" w:rsidRPr="00E30FDD" w:rsidRDefault="009C27EC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7EC">
              <w:rPr>
                <w:rFonts w:asciiTheme="majorBidi" w:hAnsiTheme="majorBidi" w:cstheme="majorBidi"/>
                <w:sz w:val="28"/>
                <w:szCs w:val="28"/>
              </w:rPr>
              <w:t>22,153,0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61095" w:rsidRPr="00F15DAB" w14:paraId="138B2507" w14:textId="77777777" w:rsidTr="00BF5056">
        <w:trPr>
          <w:cantSplit/>
        </w:trPr>
        <w:tc>
          <w:tcPr>
            <w:tcW w:w="7020" w:type="dxa"/>
          </w:tcPr>
          <w:p w14:paraId="2297639A" w14:textId="1F8C3D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</w:t>
            </w:r>
            <w:r w:rsidR="00584D54"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50" w:type="dxa"/>
          </w:tcPr>
          <w:p w14:paraId="24D4D20E" w14:textId="482ABB31" w:rsidR="00E61095" w:rsidRPr="00E30FDD" w:rsidRDefault="009C27EC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7EC">
              <w:rPr>
                <w:rFonts w:asciiTheme="majorBidi" w:hAnsiTheme="majorBidi" w:cstheme="majorBidi"/>
                <w:sz w:val="28"/>
                <w:szCs w:val="28"/>
              </w:rPr>
              <w:t>(8,427,600)</w:t>
            </w:r>
          </w:p>
        </w:tc>
      </w:tr>
      <w:tr w:rsidR="00E61095" w:rsidRPr="00F15DAB" w14:paraId="36BDA38C" w14:textId="77777777" w:rsidTr="00824203">
        <w:trPr>
          <w:cantSplit/>
        </w:trPr>
        <w:tc>
          <w:tcPr>
            <w:tcW w:w="7020" w:type="dxa"/>
          </w:tcPr>
          <w:p w14:paraId="5C182B06" w14:textId="47E12387" w:rsidR="00E61095" w:rsidRPr="00CB2992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263768D6" w14:textId="4F1071E4" w:rsidR="00E61095" w:rsidRPr="00E30FDD" w:rsidRDefault="009C27EC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7EC">
              <w:rPr>
                <w:rFonts w:asciiTheme="majorBidi" w:hAnsiTheme="majorBidi" w:cstheme="majorBidi"/>
                <w:sz w:val="28"/>
                <w:szCs w:val="28"/>
              </w:rPr>
              <w:t>(34,105)</w:t>
            </w:r>
          </w:p>
        </w:tc>
      </w:tr>
      <w:tr w:rsidR="00E61095" w:rsidRPr="00F15DAB" w14:paraId="5A321A1E" w14:textId="77777777" w:rsidTr="00824203">
        <w:trPr>
          <w:cantSplit/>
        </w:trPr>
        <w:tc>
          <w:tcPr>
            <w:tcW w:w="7020" w:type="dxa"/>
          </w:tcPr>
          <w:p w14:paraId="2438087A" w14:textId="60D15562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378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378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A0943" w14:textId="012976F9" w:rsidR="00E61095" w:rsidRPr="007E1FAE" w:rsidRDefault="002F2A14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60,719,483</w:t>
            </w:r>
          </w:p>
        </w:tc>
      </w:tr>
      <w:tr w:rsidR="00824203" w:rsidRPr="00F15DAB" w14:paraId="51451DB4" w14:textId="77777777" w:rsidTr="00824203">
        <w:trPr>
          <w:cantSplit/>
        </w:trPr>
        <w:tc>
          <w:tcPr>
            <w:tcW w:w="7020" w:type="dxa"/>
          </w:tcPr>
          <w:p w14:paraId="6ABF025F" w14:textId="77777777" w:rsidR="00824203" w:rsidRPr="00F15DAB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3CCAF5D1" w14:textId="77777777" w:rsidR="00824203" w:rsidRPr="007E1FAE" w:rsidRDefault="00824203" w:rsidP="007E1FAE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4203" w:rsidRPr="00824203" w14:paraId="4033CE6A" w14:textId="77777777" w:rsidTr="00E30FDD">
        <w:trPr>
          <w:cantSplit/>
        </w:trPr>
        <w:tc>
          <w:tcPr>
            <w:tcW w:w="7020" w:type="dxa"/>
          </w:tcPr>
          <w:p w14:paraId="762142AB" w14:textId="2BEBE2A0" w:rsidR="00824203" w:rsidRPr="00670F67" w:rsidRDefault="00824203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5079D8B" w14:textId="1F0BA5CB" w:rsidR="00824203" w:rsidRPr="00E30FDD" w:rsidRDefault="002F2A14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2A14">
              <w:rPr>
                <w:rFonts w:asciiTheme="majorBidi" w:hAnsiTheme="majorBidi" w:cstheme="majorBidi"/>
                <w:sz w:val="28"/>
                <w:szCs w:val="28"/>
              </w:rPr>
              <w:t>16,727,871</w:t>
            </w:r>
          </w:p>
        </w:tc>
      </w:tr>
      <w:tr w:rsidR="007E1FAE" w:rsidRPr="00824203" w14:paraId="30138F86" w14:textId="77777777" w:rsidTr="00E30FDD">
        <w:trPr>
          <w:cantSplit/>
        </w:trPr>
        <w:tc>
          <w:tcPr>
            <w:tcW w:w="7020" w:type="dxa"/>
          </w:tcPr>
          <w:p w14:paraId="67EAD6D2" w14:textId="2C032CA1" w:rsidR="007E1FAE" w:rsidRPr="00670F67" w:rsidRDefault="007E1FA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F67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37401287" w14:textId="3A4CCD0C" w:rsidR="007E1FAE" w:rsidRPr="00E30FDD" w:rsidRDefault="002F2A14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2A14">
              <w:rPr>
                <w:rFonts w:asciiTheme="majorBidi" w:hAnsiTheme="majorBidi" w:cstheme="majorBidi"/>
                <w:sz w:val="28"/>
                <w:szCs w:val="28"/>
              </w:rPr>
              <w:t>43,991,612</w:t>
            </w:r>
          </w:p>
        </w:tc>
      </w:tr>
      <w:tr w:rsidR="00BF5056" w:rsidRPr="00F15DAB" w14:paraId="25C98EB2" w14:textId="77777777" w:rsidTr="00E30F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20" w:type="dxa"/>
          </w:tcPr>
          <w:p w14:paraId="4A505616" w14:textId="55ECA029" w:rsidR="00BF5056" w:rsidRPr="00670F67" w:rsidRDefault="005D008B" w:rsidP="00BF5056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F6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35466" w14:textId="33C2CE14" w:rsidR="00BF5056" w:rsidRPr="007E1FAE" w:rsidRDefault="002F2A14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60,719,483</w:t>
            </w:r>
          </w:p>
        </w:tc>
      </w:tr>
    </w:tbl>
    <w:p w14:paraId="18B45B08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5A1501BE" w14:textId="0F068896" w:rsidR="00E61095" w:rsidRDefault="000179E9" w:rsidP="00E61095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652F">
        <w:rPr>
          <w:rFonts w:ascii="Angsana New" w:hAnsi="Angsana New" w:cs="Angsana New" w:hint="cs"/>
          <w:sz w:val="28"/>
          <w:szCs w:val="28"/>
          <w:cs/>
        </w:rPr>
        <w:t>หุ้น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กู้มีกําหนดชําระคืนเงินต้น</w:t>
      </w:r>
      <w:r w:rsidRPr="0072652F">
        <w:rPr>
          <w:rFonts w:ascii="Angsana New" w:hAnsi="Angsana New" w:cs="Angsana New" w:hint="cs"/>
          <w:sz w:val="28"/>
          <w:szCs w:val="28"/>
          <w:cs/>
        </w:rPr>
        <w:t>ทั้งจำนวนเมื่อครบกำหนดและ</w:t>
      </w:r>
      <w:r w:rsidR="00D5451F">
        <w:rPr>
          <w:rFonts w:ascii="Angsana New" w:hAnsi="Angsana New" w:cs="Angsana New" w:hint="cs"/>
          <w:sz w:val="28"/>
          <w:szCs w:val="28"/>
          <w:cs/>
        </w:rPr>
        <w:t>มีกำหนด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ชำระดอกเบี้ยทุก </w:t>
      </w:r>
      <w:r w:rsidRPr="0072652F">
        <w:rPr>
          <w:rFonts w:ascii="Angsana New" w:hAnsi="Angsana New" w:cs="Angsana New"/>
          <w:sz w:val="28"/>
          <w:szCs w:val="28"/>
        </w:rPr>
        <w:t>3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3421A">
        <w:rPr>
          <w:rFonts w:ascii="Angsana New" w:hAnsi="Angsana New" w:cs="Angsana New" w:hint="cs"/>
          <w:sz w:val="28"/>
          <w:szCs w:val="28"/>
          <w:cs/>
        </w:rPr>
        <w:t>หรือ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52F">
        <w:rPr>
          <w:rFonts w:ascii="Angsana New" w:hAnsi="Angsana New" w:cs="Angsana New"/>
          <w:sz w:val="28"/>
          <w:szCs w:val="28"/>
        </w:rPr>
        <w:t xml:space="preserve">6 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="00D5451F">
        <w:rPr>
          <w:rFonts w:ascii="Angsana New" w:hAnsi="Angsana New" w:cs="Angsana New" w:hint="cs"/>
          <w:sz w:val="28"/>
          <w:szCs w:val="28"/>
          <w:cs/>
        </w:rPr>
        <w:t>โดยหุ้นกู้เหล่านี้</w:t>
      </w:r>
      <w:r w:rsidR="009962E4">
        <w:rPr>
          <w:rFonts w:ascii="Angsana New" w:hAnsi="Angsana New" w:cs="Angsana New"/>
          <w:sz w:val="28"/>
          <w:szCs w:val="28"/>
        </w:rPr>
        <w:br/>
      </w:r>
      <w:r w:rsidRPr="0072652F">
        <w:rPr>
          <w:rFonts w:ascii="Angsana New" w:hAnsi="Angsana New" w:cs="Angsana New" w:hint="cs"/>
          <w:sz w:val="28"/>
          <w:szCs w:val="28"/>
          <w:cs/>
        </w:rPr>
        <w:t>คิดดอกเบี้</w:t>
      </w:r>
      <w:r w:rsidR="00E84AE5" w:rsidRPr="0072652F">
        <w:rPr>
          <w:rFonts w:ascii="Angsana New" w:hAnsi="Angsana New" w:cs="Angsana New" w:hint="cs"/>
          <w:sz w:val="28"/>
          <w:szCs w:val="28"/>
          <w:cs/>
        </w:rPr>
        <w:t>ย</w:t>
      </w:r>
      <w:r w:rsidRPr="0072652F">
        <w:rPr>
          <w:rFonts w:ascii="Angsana New" w:hAnsi="Angsana New" w:cs="Angsana New" w:hint="cs"/>
          <w:sz w:val="28"/>
          <w:szCs w:val="28"/>
          <w:cs/>
        </w:rPr>
        <w:t>ในอั</w:t>
      </w:r>
      <w:r w:rsidR="00D21144" w:rsidRPr="0072652F">
        <w:rPr>
          <w:rFonts w:ascii="Angsana New" w:hAnsi="Angsana New" w:cs="Angsana New" w:hint="cs"/>
          <w:sz w:val="28"/>
          <w:szCs w:val="28"/>
          <w:cs/>
        </w:rPr>
        <w:t>ต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ราร้อยละคงที่ต่อปี</w:t>
      </w:r>
    </w:p>
    <w:p w14:paraId="3398B367" w14:textId="77777777" w:rsidR="006E3A4B" w:rsidRPr="00CF3746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3047EC19" w:rsidR="00DB47A9" w:rsidRPr="00CF3746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>ที่ได้ระบุไว้ ได้แก่</w:t>
      </w:r>
      <w:r w:rsidR="006F126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EE609C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CF3746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0A2C19E6" w14:textId="4F755F41" w:rsidR="00777412" w:rsidRPr="00CF3746" w:rsidRDefault="00777412" w:rsidP="00AD1FB7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777412" w:rsidRPr="00CF3746" w:rsidSect="007B771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2E7DB76E" w14:textId="77777777" w:rsidR="00B80499" w:rsidRPr="00CF3746" w:rsidRDefault="00B80499" w:rsidP="00B804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108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bookmarkStart w:id="6" w:name="_Hlk111041029"/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43657AF" w14:textId="66FEC655" w:rsidR="005A7A86" w:rsidRPr="00CF3746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44535712" w14:textId="6E3DC898" w:rsidR="00B37835" w:rsidRPr="00CF3746" w:rsidRDefault="00B37835" w:rsidP="00B3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เก้าเดือน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CF374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bookmarkEnd w:id="6"/>
    <w:p w14:paraId="2FCBCBE6" w14:textId="77777777" w:rsidR="00B37835" w:rsidRPr="00CF3746" w:rsidRDefault="00B37835" w:rsidP="00B3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B37835" w:rsidRPr="00CF3746" w14:paraId="7308A280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3859F412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6DF5353F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37835" w:rsidRPr="00CF3746" w14:paraId="09EEA953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2D4F0901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4C19329F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7DB7CDA2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0F58B1D2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58AA8367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207FF683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20CF3D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4DBB3438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F391D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25CECF2D" w14:textId="77777777" w:rsidR="00B37835" w:rsidRPr="00CF3746" w:rsidRDefault="00B37835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7835" w:rsidRPr="00CF3746" w14:paraId="77CF2AD6" w14:textId="77777777" w:rsidTr="00462070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23E27C91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D18EFB" w14:textId="274C70F4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C6717E2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A0C3E1A" w14:textId="2719052F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72ECE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88B79FE" w14:textId="24108451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3C0FF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B9FA133" w14:textId="22C381D0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7DB99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B04DA8" w14:textId="210A34D0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FEE0A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7BBE76" w14:textId="4719B348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6A3FD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F0DE2B2" w14:textId="6535FB0D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EB2F0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8E366B8" w14:textId="3D721BD3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89044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2F33800" w14:textId="2DABA86C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833CA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A7936A" w14:textId="30D26DD2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37835" w:rsidRPr="00CF3746" w14:paraId="1906885C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61AB5212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04785FF9" w14:textId="77777777" w:rsidR="00B37835" w:rsidRPr="00CF37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12CB7" w:rsidRPr="00CF3746" w14:paraId="64180C92" w14:textId="77777777" w:rsidTr="00462070">
        <w:tc>
          <w:tcPr>
            <w:tcW w:w="3150" w:type="dxa"/>
            <w:shd w:val="clear" w:color="auto" w:fill="auto"/>
          </w:tcPr>
          <w:p w14:paraId="2AA9EE0A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1DCD73" w14:textId="07103C3E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D1FAB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CD1FA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D1FAB">
              <w:rPr>
                <w:rFonts w:asciiTheme="majorBidi" w:hAnsiTheme="majorBidi" w:cs="Angsana New"/>
                <w:sz w:val="24"/>
                <w:szCs w:val="24"/>
                <w:cs/>
              </w:rPr>
              <w:t>101</w:t>
            </w:r>
            <w:r w:rsidRPr="00CD1FA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D1FAB">
              <w:rPr>
                <w:rFonts w:asciiTheme="majorBidi" w:hAnsiTheme="majorBidi" w:cs="Angsana New"/>
                <w:sz w:val="24"/>
                <w:szCs w:val="24"/>
                <w:cs/>
              </w:rPr>
              <w:t>65</w:t>
            </w:r>
            <w:r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165F8A20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A429CD4" w14:textId="2EFD47EA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10,825,163</w:t>
            </w:r>
          </w:p>
        </w:tc>
        <w:tc>
          <w:tcPr>
            <w:tcW w:w="270" w:type="dxa"/>
            <w:shd w:val="clear" w:color="auto" w:fill="auto"/>
          </w:tcPr>
          <w:p w14:paraId="18875B7E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CDA886" w14:textId="576AC128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C6D58D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5FB56E4" w14:textId="42755FD9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14C69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21D1AFB" w14:textId="615F51F3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73CC">
              <w:rPr>
                <w:rFonts w:asciiTheme="majorBidi" w:hAnsiTheme="majorBidi" w:cs="Angsana New"/>
                <w:sz w:val="24"/>
                <w:szCs w:val="24"/>
                <w:cs/>
              </w:rPr>
              <w:t>759</w:t>
            </w:r>
            <w:r w:rsidRPr="00F973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3CC">
              <w:rPr>
                <w:rFonts w:asciiTheme="majorBidi" w:hAnsiTheme="majorBidi" w:cs="Angsana New"/>
                <w:sz w:val="24"/>
                <w:szCs w:val="24"/>
                <w:cs/>
              </w:rPr>
              <w:t>65</w:t>
            </w:r>
            <w:r w:rsidR="008C7860">
              <w:rPr>
                <w:rFonts w:asciiTheme="majorBidi" w:hAnsiTheme="majorBidi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1A0E9ED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53ADB4D" w14:textId="0A52FB5F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288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2DFBE746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3E43B27" w14:textId="4B1A7871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BE0F06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7533A6F" w14:textId="5876F8EB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F5ABAF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1C8400D" w14:textId="60E9F73B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E1B90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EE1B9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EE1B90">
              <w:rPr>
                <w:rFonts w:asciiTheme="majorBidi" w:hAnsiTheme="majorBidi" w:cs="Angsana New"/>
                <w:sz w:val="24"/>
                <w:szCs w:val="24"/>
                <w:cs/>
              </w:rPr>
              <w:t>861</w:t>
            </w:r>
            <w:r w:rsidRPr="00EE1B9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EE1B90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3A4E06A5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61AC33" w14:textId="49A244B1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11,113,353</w:t>
            </w:r>
          </w:p>
        </w:tc>
      </w:tr>
      <w:tr w:rsidR="00912CB7" w:rsidRPr="00CF3746" w14:paraId="74FF2898" w14:textId="77777777" w:rsidTr="00462070">
        <w:tc>
          <w:tcPr>
            <w:tcW w:w="3150" w:type="dxa"/>
            <w:shd w:val="clear" w:color="auto" w:fill="auto"/>
          </w:tcPr>
          <w:p w14:paraId="09A73A66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780A1B" w14:textId="06909FAC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66F79">
              <w:rPr>
                <w:rFonts w:asciiTheme="majorBidi" w:hAnsiTheme="majorBidi" w:cs="Angsana New"/>
                <w:sz w:val="24"/>
                <w:szCs w:val="24"/>
                <w:cs/>
              </w:rPr>
              <w:t>471</w:t>
            </w:r>
            <w:r w:rsidRPr="00666F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6F79">
              <w:rPr>
                <w:rFonts w:asciiTheme="majorBidi" w:hAnsiTheme="majorBidi" w:cs="Angsana New"/>
                <w:sz w:val="24"/>
                <w:szCs w:val="24"/>
                <w:cs/>
              </w:rPr>
              <w:t>279</w:t>
            </w:r>
          </w:p>
        </w:tc>
        <w:tc>
          <w:tcPr>
            <w:tcW w:w="257" w:type="dxa"/>
            <w:shd w:val="clear" w:color="auto" w:fill="auto"/>
          </w:tcPr>
          <w:p w14:paraId="6B28B0B5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30FF62F" w14:textId="6EB98FA1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591,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6664283D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B688AB9" w14:textId="5889A57D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C52D1">
              <w:rPr>
                <w:rFonts w:asciiTheme="majorBidi" w:hAnsiTheme="majorBidi" w:cs="Angsana New"/>
                <w:sz w:val="24"/>
                <w:szCs w:val="24"/>
                <w:cs/>
              </w:rPr>
              <w:t>54</w:t>
            </w:r>
            <w:r w:rsidRPr="001C52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52D1">
              <w:rPr>
                <w:rFonts w:asciiTheme="majorBidi" w:hAnsiTheme="majorBidi" w:cs="Angsana New"/>
                <w:sz w:val="24"/>
                <w:szCs w:val="24"/>
                <w:cs/>
              </w:rPr>
              <w:t>03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49E9786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327D1FD" w14:textId="6CCC360F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44,8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9AF9661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28B4F3" w14:textId="6B77984D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973CC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F973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3CC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4B27A1D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E0367FA" w14:textId="1A32FBD2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2,15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3B8C7F3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DB7EDC" w14:textId="518B6D7A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9E7FA2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934F29" w14:textId="7240FAE3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0922F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4052169" w14:textId="29B71531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10C3D">
              <w:rPr>
                <w:rFonts w:asciiTheme="majorBidi" w:hAnsiTheme="majorBidi" w:cs="Angsana New"/>
                <w:sz w:val="24"/>
                <w:szCs w:val="24"/>
                <w:cs/>
              </w:rPr>
              <w:t>539</w:t>
            </w:r>
            <w:r w:rsidRPr="00110C3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10C3D">
              <w:rPr>
                <w:rFonts w:asciiTheme="majorBidi" w:hAnsiTheme="majorBidi" w:cs="Angsana New"/>
                <w:sz w:val="24"/>
                <w:szCs w:val="24"/>
                <w:cs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03DFC198" w14:textId="77777777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128EDB" w14:textId="036418E6" w:rsidR="00912CB7" w:rsidRPr="00CF3746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638,85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912CB7" w:rsidRPr="004F58FA" w14:paraId="029A506A" w14:textId="77777777" w:rsidTr="00462070">
        <w:tc>
          <w:tcPr>
            <w:tcW w:w="3150" w:type="dxa"/>
            <w:shd w:val="clear" w:color="auto" w:fill="auto"/>
          </w:tcPr>
          <w:p w14:paraId="7BC54288" w14:textId="5286E77A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64A39" w14:textId="5503137A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80F7A">
              <w:rPr>
                <w:rFonts w:asciiTheme="majorBidi" w:hAnsiTheme="majorBidi" w:cs="Angsana New"/>
                <w:sz w:val="24"/>
                <w:szCs w:val="24"/>
                <w:cs/>
              </w:rPr>
              <w:t>290</w:t>
            </w:r>
            <w:r w:rsidRPr="00F80F7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80F7A">
              <w:rPr>
                <w:rFonts w:asciiTheme="majorBidi" w:hAnsiTheme="majorBidi" w:cs="Angsana New"/>
                <w:sz w:val="24"/>
                <w:szCs w:val="24"/>
                <w:cs/>
              </w:rPr>
              <w:t>705</w:t>
            </w:r>
          </w:p>
        </w:tc>
        <w:tc>
          <w:tcPr>
            <w:tcW w:w="257" w:type="dxa"/>
            <w:shd w:val="clear" w:color="auto" w:fill="auto"/>
          </w:tcPr>
          <w:p w14:paraId="75AA5F6B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B8F99" w14:textId="50803F9A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141,530</w:t>
            </w:r>
          </w:p>
        </w:tc>
        <w:tc>
          <w:tcPr>
            <w:tcW w:w="270" w:type="dxa"/>
            <w:shd w:val="clear" w:color="auto" w:fill="auto"/>
          </w:tcPr>
          <w:p w14:paraId="5060A0A5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BF65" w14:textId="6337FAEE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5F5E5D48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79F5" w14:textId="3260AC42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5AC8DEF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DF32D" w14:textId="1CF70D31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22F6C7A9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66EB7" w14:textId="1376D791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3EE257E5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B7F3" w14:textId="0072E214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0FF6">
              <w:rPr>
                <w:rFonts w:asciiTheme="majorBidi" w:hAnsiTheme="majorBidi" w:cs="Angsana New"/>
                <w:sz w:val="24"/>
                <w:szCs w:val="24"/>
                <w:cs/>
              </w:rPr>
              <w:t>(234</w:t>
            </w:r>
            <w:r w:rsidRPr="00760F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0FF6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</w:rPr>
              <w:t>57</w:t>
            </w:r>
            <w:r w:rsidRPr="00760FF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678AE4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2DB7" w14:textId="01B0264F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108,445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0E73A2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09DC" w14:textId="70749783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10C3D">
              <w:rPr>
                <w:rFonts w:asciiTheme="majorBidi" w:hAnsiTheme="majorBidi" w:cs="Angsana New"/>
                <w:sz w:val="24"/>
                <w:szCs w:val="24"/>
                <w:cs/>
              </w:rPr>
              <w:t>56</w:t>
            </w:r>
            <w:r w:rsidRPr="00110C3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10C3D">
              <w:rPr>
                <w:rFonts w:asciiTheme="majorBidi" w:hAnsiTheme="majorBidi" w:cs="Angsana New"/>
                <w:sz w:val="24"/>
                <w:szCs w:val="24"/>
                <w:cs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05C20814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CA1DB" w14:textId="514B3F08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912CB7" w:rsidRPr="004F58FA" w14:paraId="01180C65" w14:textId="77777777" w:rsidTr="00462070">
        <w:tc>
          <w:tcPr>
            <w:tcW w:w="3150" w:type="dxa"/>
            <w:shd w:val="clear" w:color="auto" w:fill="auto"/>
          </w:tcPr>
          <w:p w14:paraId="750B9DBD" w14:textId="60BD4A3B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F5472" w14:textId="044FF694" w:rsidR="00912CB7" w:rsidRPr="001C52D1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5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</w:t>
            </w:r>
            <w:r w:rsidRPr="007D7C5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D7C5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863</w:t>
            </w:r>
            <w:r w:rsidRPr="007D7C5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D7C5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7" w:type="dxa"/>
            <w:shd w:val="clear" w:color="auto" w:fill="auto"/>
          </w:tcPr>
          <w:p w14:paraId="364782D7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33B62" w14:textId="16F539C8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11,558,563</w:t>
            </w:r>
          </w:p>
        </w:tc>
        <w:tc>
          <w:tcPr>
            <w:tcW w:w="270" w:type="dxa"/>
            <w:shd w:val="clear" w:color="auto" w:fill="auto"/>
          </w:tcPr>
          <w:p w14:paraId="0FBA112C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16E1E" w14:textId="2E653977" w:rsidR="00912CB7" w:rsidRPr="001C52D1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52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54</w:t>
            </w:r>
            <w:r w:rsidRPr="001C5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,066</w:t>
            </w:r>
          </w:p>
        </w:tc>
        <w:tc>
          <w:tcPr>
            <w:tcW w:w="236" w:type="dxa"/>
            <w:shd w:val="clear" w:color="auto" w:fill="auto"/>
          </w:tcPr>
          <w:p w14:paraId="335A6A63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02A9D" w14:textId="6A62685F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375F89ED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B081C" w14:textId="0F6D49A8" w:rsidR="00912CB7" w:rsidRPr="00F973CC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774</w:t>
            </w:r>
            <w:r w:rsidRPr="00F973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973C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46</w:t>
            </w:r>
            <w:r w:rsidR="008C786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EB31128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61675" w14:textId="424BF152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290,42</w:t>
            </w:r>
            <w:r w:rsidRPr="004F58F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B841B2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D3689" w14:textId="61A52112" w:rsidR="00912CB7" w:rsidRPr="006305D4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36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(234</w:t>
            </w:r>
            <w:r w:rsidRPr="007836E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836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457)</w:t>
            </w:r>
          </w:p>
        </w:tc>
        <w:tc>
          <w:tcPr>
            <w:tcW w:w="236" w:type="dxa"/>
            <w:shd w:val="clear" w:color="auto" w:fill="auto"/>
          </w:tcPr>
          <w:p w14:paraId="4CE1FCC3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A9A43" w14:textId="1B50CA4F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108,445</w:t>
            </w: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ECB283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931F1" w14:textId="6B54F982" w:rsidR="00912CB7" w:rsidRPr="006305D4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0C3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</w:t>
            </w:r>
            <w:r w:rsidRPr="00110C3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110C3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457</w:t>
            </w:r>
            <w:r w:rsidRPr="00110C3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110C3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84DC930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BF9BA" w14:textId="0EB03532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</w:p>
        </w:tc>
      </w:tr>
      <w:tr w:rsidR="00912CB7" w:rsidRPr="004F58FA" w14:paraId="70723E02" w14:textId="77777777" w:rsidTr="00462070">
        <w:tc>
          <w:tcPr>
            <w:tcW w:w="3150" w:type="dxa"/>
            <w:shd w:val="clear" w:color="auto" w:fill="auto"/>
          </w:tcPr>
          <w:p w14:paraId="12A03E89" w14:textId="79CBB2C8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BB7F5" w14:textId="6E8B7B5B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131CFB19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9BC0B" w14:textId="16968F28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0FDEE8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73177" w14:textId="6425E16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616B23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7ED70" w14:textId="28FEA59C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3CC5B8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EA21" w14:textId="0CA85B23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17B600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DF8CF" w14:textId="4C240E5D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2F2319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24057" w14:textId="5E0DBB36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4AFD4F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47FEA" w14:textId="1E47E492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0C010A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09CA0" w14:textId="6C4638B3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D55E3F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D7298" w14:textId="47188643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12CB7" w:rsidRPr="004F58FA" w14:paraId="372B2DC7" w14:textId="77777777" w:rsidTr="00462070">
        <w:tc>
          <w:tcPr>
            <w:tcW w:w="3150" w:type="dxa"/>
            <w:shd w:val="clear" w:color="auto" w:fill="auto"/>
          </w:tcPr>
          <w:p w14:paraId="69C1B841" w14:textId="12E38E49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C6743F" w14:textId="2F027874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6952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DC695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696,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548</w:t>
            </w:r>
          </w:p>
        </w:tc>
        <w:tc>
          <w:tcPr>
            <w:tcW w:w="257" w:type="dxa"/>
            <w:shd w:val="clear" w:color="auto" w:fill="auto"/>
          </w:tcPr>
          <w:p w14:paraId="23667E8A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E112BF5" w14:textId="3ED6471C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4,630,327</w:t>
            </w:r>
          </w:p>
        </w:tc>
        <w:tc>
          <w:tcPr>
            <w:tcW w:w="270" w:type="dxa"/>
            <w:shd w:val="clear" w:color="auto" w:fill="auto"/>
          </w:tcPr>
          <w:p w14:paraId="63D015D7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E2D004" w14:textId="2A6B5EEC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B96FBD">
              <w:rPr>
                <w:rFonts w:asciiTheme="majorBidi" w:hAnsiTheme="majorBidi" w:cs="Angsana New"/>
                <w:sz w:val="22"/>
                <w:szCs w:val="22"/>
                <w:cs/>
              </w:rPr>
              <w:t>10</w:t>
            </w:r>
            <w:r w:rsidRPr="00B96F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6FBD">
              <w:rPr>
                <w:rFonts w:asciiTheme="majorBidi" w:hAnsiTheme="majorBidi" w:cs="Angsana New"/>
                <w:sz w:val="22"/>
                <w:szCs w:val="22"/>
                <w:cs/>
              </w:rPr>
              <w:t>0</w:t>
            </w:r>
            <w:r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8530D68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5363476" w14:textId="3D72C6AD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8,278</w:t>
            </w:r>
          </w:p>
        </w:tc>
        <w:tc>
          <w:tcPr>
            <w:tcW w:w="236" w:type="dxa"/>
            <w:shd w:val="clear" w:color="auto" w:fill="auto"/>
          </w:tcPr>
          <w:p w14:paraId="0B875901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26E2F70" w14:textId="2601024A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278,116</w:t>
            </w:r>
          </w:p>
        </w:tc>
        <w:tc>
          <w:tcPr>
            <w:tcW w:w="236" w:type="dxa"/>
            <w:shd w:val="clear" w:color="auto" w:fill="auto"/>
          </w:tcPr>
          <w:p w14:paraId="381EBEBE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885DD0" w14:textId="773CBBF4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195,233</w:t>
            </w:r>
          </w:p>
        </w:tc>
        <w:tc>
          <w:tcPr>
            <w:tcW w:w="236" w:type="dxa"/>
            <w:shd w:val="clear" w:color="auto" w:fill="auto"/>
          </w:tcPr>
          <w:p w14:paraId="20839F6C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87C82D" w14:textId="3124D64B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174D4D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0FD4CA0" w14:textId="70036910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71852C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E0EA3CE" w14:textId="1A0DFCD5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74B29">
              <w:rPr>
                <w:rFonts w:asciiTheme="majorBidi" w:hAnsiTheme="majorBidi" w:cs="Angsana New"/>
                <w:sz w:val="22"/>
                <w:szCs w:val="22"/>
                <w:cs/>
              </w:rPr>
              <w:t>4</w:t>
            </w:r>
            <w:r w:rsidRPr="00C74B29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C74B29">
              <w:rPr>
                <w:rFonts w:asciiTheme="majorBidi" w:hAnsiTheme="majorBidi" w:cs="Angsana New"/>
                <w:sz w:val="22"/>
                <w:szCs w:val="22"/>
                <w:cs/>
              </w:rPr>
              <w:t>984</w:t>
            </w:r>
            <w:r w:rsidRPr="00C74B29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C74B29">
              <w:rPr>
                <w:rFonts w:asciiTheme="majorBidi" w:hAnsiTheme="majorBidi" w:cs="Angsana New"/>
                <w:sz w:val="22"/>
                <w:szCs w:val="22"/>
                <w:cs/>
              </w:rPr>
              <w:t>682</w:t>
            </w:r>
          </w:p>
        </w:tc>
        <w:tc>
          <w:tcPr>
            <w:tcW w:w="236" w:type="dxa"/>
            <w:shd w:val="clear" w:color="auto" w:fill="auto"/>
          </w:tcPr>
          <w:p w14:paraId="52AEDFDD" w14:textId="77777777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CF0CCF" w14:textId="6767B383" w:rsidR="00912CB7" w:rsidRPr="004F58FA" w:rsidRDefault="00912CB7" w:rsidP="0091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4,833,838</w:t>
            </w:r>
          </w:p>
        </w:tc>
      </w:tr>
      <w:tr w:rsidR="00D17C55" w:rsidRPr="004F58FA" w14:paraId="4078F915" w14:textId="77777777" w:rsidTr="00462070">
        <w:tc>
          <w:tcPr>
            <w:tcW w:w="3150" w:type="dxa"/>
            <w:shd w:val="clear" w:color="auto" w:fill="auto"/>
          </w:tcPr>
          <w:p w14:paraId="0E87F733" w14:textId="44D186F0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1315" w14:textId="4A942FE8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6FB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="Angsana New"/>
                <w:sz w:val="24"/>
                <w:szCs w:val="24"/>
              </w:rPr>
              <w:t>64,852</w:t>
            </w:r>
            <w:r w:rsidRPr="00B96FB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99FBEE9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B9F8D" w14:textId="6FC9A3FC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(948,635)</w:t>
            </w:r>
          </w:p>
        </w:tc>
        <w:tc>
          <w:tcPr>
            <w:tcW w:w="270" w:type="dxa"/>
            <w:shd w:val="clear" w:color="auto" w:fill="auto"/>
          </w:tcPr>
          <w:p w14:paraId="4BD4B2D2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D10E2" w14:textId="2229C8EA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6FBD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B96F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6FBD">
              <w:rPr>
                <w:rFonts w:asciiTheme="majorBidi" w:hAnsiTheme="majorBidi" w:cs="Angsana New"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19</w:t>
            </w:r>
            <w:r w:rsidRPr="00B96FB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DD8BD6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737F" w14:textId="438AFCA3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1,656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3DB891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35AB" w14:textId="4AE4AF3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0477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56,354</w:t>
            </w:r>
            <w:r w:rsidRPr="0010477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BDB44B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6C8C" w14:textId="28B42D3C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39,05</w:t>
            </w: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E325C0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C305B" w14:textId="6D3DC75F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80BC4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84FF2" w14:textId="393F41F9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FC690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15F60" w14:textId="164E15A9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4B29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C74B2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74B29">
              <w:rPr>
                <w:rFonts w:asciiTheme="majorBidi" w:hAnsiTheme="majorBidi" w:cs="Angsana New"/>
                <w:sz w:val="24"/>
                <w:szCs w:val="24"/>
                <w:cs/>
              </w:rPr>
              <w:t>023</w:t>
            </w:r>
            <w:r w:rsidRPr="00C74B2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74B29">
              <w:rPr>
                <w:rFonts w:asciiTheme="majorBidi" w:hAnsiTheme="majorBidi" w:cs="Angsana New"/>
                <w:sz w:val="24"/>
                <w:szCs w:val="24"/>
                <w:cs/>
              </w:rPr>
              <w:t>225)</w:t>
            </w:r>
          </w:p>
        </w:tc>
        <w:tc>
          <w:tcPr>
            <w:tcW w:w="236" w:type="dxa"/>
            <w:shd w:val="clear" w:color="auto" w:fill="auto"/>
          </w:tcPr>
          <w:p w14:paraId="1984B048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B7BCC" w14:textId="710543EE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(989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34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17C55" w:rsidRPr="004F58FA" w14:paraId="7A1122BB" w14:textId="77777777" w:rsidTr="00462070">
        <w:tc>
          <w:tcPr>
            <w:tcW w:w="3150" w:type="dxa"/>
            <w:shd w:val="clear" w:color="auto" w:fill="auto"/>
          </w:tcPr>
          <w:p w14:paraId="7BF86867" w14:textId="781973DC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A2617" w14:textId="14BAEE78" w:rsidR="00D17C55" w:rsidRPr="00B96FBD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95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DC695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731,696</w:t>
            </w:r>
          </w:p>
        </w:tc>
        <w:tc>
          <w:tcPr>
            <w:tcW w:w="257" w:type="dxa"/>
            <w:shd w:val="clear" w:color="auto" w:fill="auto"/>
          </w:tcPr>
          <w:p w14:paraId="7D23FEC4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1B12B" w14:textId="2FE18719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3,681,692</w:t>
            </w:r>
          </w:p>
        </w:tc>
        <w:tc>
          <w:tcPr>
            <w:tcW w:w="270" w:type="dxa"/>
            <w:shd w:val="clear" w:color="auto" w:fill="auto"/>
          </w:tcPr>
          <w:p w14:paraId="1B26A427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245D" w14:textId="77BF6EEE" w:rsidR="00D17C55" w:rsidRPr="0010477D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  <w:r w:rsidRPr="001047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99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6A3E677" w14:textId="77777777" w:rsidR="00D17C55" w:rsidRPr="0010477D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D458A" w14:textId="371E1693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6,622</w:t>
            </w:r>
          </w:p>
        </w:tc>
        <w:tc>
          <w:tcPr>
            <w:tcW w:w="236" w:type="dxa"/>
            <w:shd w:val="clear" w:color="auto" w:fill="auto"/>
          </w:tcPr>
          <w:p w14:paraId="35F17E99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287A8" w14:textId="461176B2" w:rsidR="00D17C55" w:rsidRPr="0010477D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0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21,762</w:t>
            </w:r>
          </w:p>
        </w:tc>
        <w:tc>
          <w:tcPr>
            <w:tcW w:w="236" w:type="dxa"/>
            <w:shd w:val="clear" w:color="auto" w:fill="auto"/>
          </w:tcPr>
          <w:p w14:paraId="6C6AE3DD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47917" w14:textId="07AC85BD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156,182</w:t>
            </w:r>
          </w:p>
        </w:tc>
        <w:tc>
          <w:tcPr>
            <w:tcW w:w="236" w:type="dxa"/>
            <w:shd w:val="clear" w:color="auto" w:fill="auto"/>
          </w:tcPr>
          <w:p w14:paraId="35963F19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F7075" w14:textId="3B91742A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8A1231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8CBE5" w14:textId="2F82AB63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31831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3B6FC" w14:textId="50EDD0FC" w:rsidR="00D17C55" w:rsidRPr="00B96FBD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4B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C74B2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74B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961</w:t>
            </w:r>
            <w:r w:rsidRPr="00C74B2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74B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457</w:t>
            </w:r>
          </w:p>
        </w:tc>
        <w:tc>
          <w:tcPr>
            <w:tcW w:w="236" w:type="dxa"/>
            <w:shd w:val="clear" w:color="auto" w:fill="auto"/>
          </w:tcPr>
          <w:p w14:paraId="3D2FE1AD" w14:textId="77777777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1748C" w14:textId="4F036A64" w:rsidR="00D17C55" w:rsidRPr="004F58FA" w:rsidRDefault="00D17C55" w:rsidP="00D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3,844,496</w:t>
            </w:r>
          </w:p>
        </w:tc>
      </w:tr>
      <w:tr w:rsidR="00280A9B" w:rsidRPr="004F58FA" w14:paraId="59A5402D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7E6E5425" w14:textId="2046C363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0527" w14:textId="48B1508C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149590CC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9D9A" w14:textId="55C262D6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0AFF5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1FFF2" w14:textId="11CDE626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F4DD39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CCB7" w14:textId="1D569C96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D56FCE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F1E2E" w14:textId="709A48B6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A5BD9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69BB4" w14:textId="1EC1EF1A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70000F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3E15" w14:textId="13FC3675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BD5E36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E209" w14:textId="10FE6C4D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93316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A6CB1" w14:textId="50CBC331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8B84F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3B220" w14:textId="0B8D6DC3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0A9B" w:rsidRPr="004F58FA" w14:paraId="474F2B1B" w14:textId="77777777" w:rsidTr="00462070">
        <w:trPr>
          <w:trHeight w:val="125"/>
        </w:trPr>
        <w:tc>
          <w:tcPr>
            <w:tcW w:w="3150" w:type="dxa"/>
            <w:shd w:val="clear" w:color="auto" w:fill="auto"/>
          </w:tcPr>
          <w:p w14:paraId="339BF449" w14:textId="4BB896A0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F76A9E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2EC1D790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D77709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26A4C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78B9778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13EAD2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84E9AF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05D3D6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9C9CEB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3CDDF4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51BB9C6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2BC7F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AF60643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5B2609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2CEFE1E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76604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3118C3D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33DB00A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0974C1A" w14:textId="77777777" w:rsidR="00280A9B" w:rsidRPr="004F58FA" w:rsidRDefault="00280A9B" w:rsidP="0028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64C6" w:rsidRPr="004F58FA" w14:paraId="462399AC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43358459" w14:textId="72203640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ผลกำไรจากการตัดรายการสินทรัพย์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ทางการเงินที่วัดมูลค่าด้วยราคาทุน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  <w:r w:rsidR="00D17C55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และลูกหนี้ตามสัญญาเช่าซื้อ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2331F4" w14:textId="12146676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64C6">
              <w:rPr>
                <w:rFonts w:asciiTheme="majorBidi" w:hAnsiTheme="majorBidi" w:cs="Angsana New"/>
                <w:sz w:val="24"/>
                <w:szCs w:val="24"/>
                <w:cs/>
              </w:rPr>
              <w:t>76</w:t>
            </w:r>
            <w:r w:rsidRPr="00A364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64C6">
              <w:rPr>
                <w:rFonts w:asciiTheme="majorBidi" w:hAnsiTheme="majorBidi" w:cs="Angsana New"/>
                <w:sz w:val="24"/>
                <w:szCs w:val="24"/>
                <w:cs/>
              </w:rPr>
              <w:t>204</w:t>
            </w:r>
          </w:p>
        </w:tc>
        <w:tc>
          <w:tcPr>
            <w:tcW w:w="257" w:type="dxa"/>
            <w:shd w:val="clear" w:color="auto" w:fill="auto"/>
          </w:tcPr>
          <w:p w14:paraId="1C4065DD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D908B73" w14:textId="208E7D06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12,83</w:t>
            </w: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42B582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33A2A72" w14:textId="283264CB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7B38AC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739EF7C" w14:textId="155F1311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52916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F25FDF1" w14:textId="6AAB0588" w:rsidR="00A364C6" w:rsidRPr="00A364C6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364C6">
              <w:rPr>
                <w:rFonts w:asciiTheme="majorBidi" w:hAnsiTheme="majorBidi" w:cs="Angsana New"/>
                <w:sz w:val="24"/>
                <w:szCs w:val="24"/>
                <w:cs/>
              </w:rPr>
              <w:t>23</w:t>
            </w:r>
            <w:r w:rsidRPr="00A364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64C6">
              <w:rPr>
                <w:rFonts w:asciiTheme="majorBidi" w:hAnsiTheme="majorBidi" w:cs="Angsana New"/>
                <w:sz w:val="24"/>
                <w:szCs w:val="24"/>
                <w:cs/>
              </w:rPr>
              <w:t>387</w:t>
            </w:r>
          </w:p>
        </w:tc>
        <w:tc>
          <w:tcPr>
            <w:tcW w:w="236" w:type="dxa"/>
            <w:shd w:val="clear" w:color="auto" w:fill="auto"/>
          </w:tcPr>
          <w:p w14:paraId="1F8BF54C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74E2A11" w14:textId="7B6B3C61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B0B6A0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5AF9E8" w14:textId="064930CF" w:rsidR="00A364C6" w:rsidRPr="00A364C6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3214C6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7539B17" w14:textId="5BF840D5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718CCF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833B7AB" w14:textId="1E5868F3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64C6">
              <w:rPr>
                <w:rFonts w:asciiTheme="majorBidi" w:hAnsiTheme="majorBidi" w:cs="Angsana New"/>
                <w:sz w:val="24"/>
                <w:szCs w:val="24"/>
                <w:cs/>
              </w:rPr>
              <w:t>99</w:t>
            </w:r>
            <w:r w:rsidRPr="00A364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64C6">
              <w:rPr>
                <w:rFonts w:asciiTheme="majorBidi" w:hAnsiTheme="majorBidi" w:cs="Angsana New"/>
                <w:sz w:val="24"/>
                <w:szCs w:val="24"/>
                <w:cs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1319E621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9E2CA5" w14:textId="5DDC2549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12,83</w:t>
            </w: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FE3123" w:rsidRPr="004F58FA" w14:paraId="1BD79432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5ECB2C41" w14:textId="51F0070C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6DB279" w14:textId="75218F2C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1CE5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101C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101C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407</w:t>
            </w:r>
            <w:r w:rsidRPr="00101CE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264A546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A2535B0" w14:textId="44A9707C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(462,736)</w:t>
            </w:r>
          </w:p>
        </w:tc>
        <w:tc>
          <w:tcPr>
            <w:tcW w:w="270" w:type="dxa"/>
            <w:shd w:val="clear" w:color="auto" w:fill="auto"/>
          </w:tcPr>
          <w:p w14:paraId="408970D0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3B9A72A" w14:textId="2E81B4D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DAAA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0276E85" w14:textId="39F9574E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7B817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FEE00AD" w14:textId="1B6E5608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01CE5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>
              <w:rPr>
                <w:rFonts w:asciiTheme="majorBidi" w:hAnsiTheme="majorBidi" w:cs="Angsana New"/>
                <w:sz w:val="24"/>
                <w:szCs w:val="24"/>
              </w:rPr>
              <w:t>40</w:t>
            </w:r>
            <w:r w:rsidRPr="00101C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943</w:t>
            </w:r>
            <w:r w:rsidRPr="00101CE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9CE124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575D1F5" w14:textId="2799BEB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</w:rPr>
              <w:t>(22,084)</w:t>
            </w:r>
          </w:p>
        </w:tc>
        <w:tc>
          <w:tcPr>
            <w:tcW w:w="236" w:type="dxa"/>
            <w:shd w:val="clear" w:color="auto" w:fill="auto"/>
          </w:tcPr>
          <w:p w14:paraId="24048078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BC1349D" w14:textId="4D238295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0C4DA5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90B67EA" w14:textId="76CFD7C3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9E65F5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8BA3BB3" w14:textId="5F0E5B0A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7CF6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C77C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77CF6">
              <w:rPr>
                <w:rFonts w:asciiTheme="majorBidi" w:hAnsiTheme="majorBidi" w:cs="Angsana New"/>
                <w:sz w:val="24"/>
                <w:szCs w:val="24"/>
                <w:cs/>
              </w:rPr>
              <w:t>652</w:t>
            </w:r>
            <w:r w:rsidRPr="00C77C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77CF6">
              <w:rPr>
                <w:rFonts w:asciiTheme="majorBidi" w:hAnsiTheme="majorBidi" w:cs="Angsana New"/>
                <w:sz w:val="24"/>
                <w:szCs w:val="24"/>
                <w:cs/>
              </w:rPr>
              <w:t>350)</w:t>
            </w:r>
          </w:p>
        </w:tc>
        <w:tc>
          <w:tcPr>
            <w:tcW w:w="236" w:type="dxa"/>
            <w:shd w:val="clear" w:color="auto" w:fill="auto"/>
          </w:tcPr>
          <w:p w14:paraId="2B9117BF" w14:textId="77777777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48CC6E" w14:textId="31F410A3" w:rsidR="00FE3123" w:rsidRPr="004F58FA" w:rsidRDefault="00FE3123" w:rsidP="00FE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(484,820)</w:t>
            </w:r>
          </w:p>
        </w:tc>
      </w:tr>
      <w:tr w:rsidR="00A364C6" w:rsidRPr="00CF3746" w14:paraId="1FF6C667" w14:textId="77777777" w:rsidTr="00462070">
        <w:trPr>
          <w:trHeight w:val="144"/>
        </w:trPr>
        <w:tc>
          <w:tcPr>
            <w:tcW w:w="3150" w:type="dxa"/>
            <w:shd w:val="clear" w:color="auto" w:fill="auto"/>
          </w:tcPr>
          <w:p w14:paraId="385CFBEF" w14:textId="4E6FB764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9DB63" w14:textId="287EE9B3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60A23D74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B1C78D6" w14:textId="5BC5CDA9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548096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AD5C1FA" w14:textId="41FCD12F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7F523C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82AD66" w14:textId="6A6FBD80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430796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686BDAF" w14:textId="79CB2428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27EB9F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886EEC7" w14:textId="7C552B6C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833517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398834F" w14:textId="20FC820C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F219E9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ED8B991" w14:textId="4D4F7555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53B2D0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4FFA5CF" w14:textId="4CF38A68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88E4A6" w14:textId="77777777" w:rsidR="00A364C6" w:rsidRPr="004F58FA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4B85DE4" w14:textId="36AAB0DA" w:rsidR="00A364C6" w:rsidRPr="00CF3746" w:rsidRDefault="00A364C6" w:rsidP="00A3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F277667" w14:textId="79073594" w:rsidR="008C7553" w:rsidRPr="008325E1" w:rsidRDefault="008C7553" w:rsidP="008325E1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 xml:space="preserve"> </w:t>
      </w:r>
    </w:p>
    <w:p w14:paraId="21D4227E" w14:textId="77777777" w:rsidR="008C7553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404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858"/>
        <w:gridCol w:w="257"/>
        <w:gridCol w:w="868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8C7553" w:rsidRPr="001C1F9F" w14:paraId="794BA74B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623BED1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002DFAC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7553" w:rsidRPr="001C1F9F" w14:paraId="682559FE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665DD1F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384CFC5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BED6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3F3E0AE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472A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78F7EAC6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6A9EF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66E22757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1591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23A410CD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7835" w14:paraId="09461F13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7BFA5716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DEBE3D2" w14:textId="0C65B04A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D8FE0CE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3B01FCB" w14:textId="77777777" w:rsidR="00B3783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08A62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89B110" w14:textId="62AC85AC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A7606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6E9B65" w14:textId="21648358" w:rsidR="00B3783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C5C03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2D5A0" w14:textId="68F16F89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A42C1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5FA19B" w14:textId="0DED5C1A" w:rsidR="00B3783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799B1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5FE1BB" w14:textId="4128D751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3B93F" w14:textId="77777777" w:rsidR="00B37835" w:rsidRPr="005B76A0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C67888" w14:textId="202C00A4" w:rsidR="00B3783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E0A8" w14:textId="77777777" w:rsidR="00B37835" w:rsidRPr="002F3B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97269" w14:textId="2957FD54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86F6D8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887FE" w14:textId="77177E96" w:rsidR="00B3783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37835" w14:paraId="1A93823A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6222E2DC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65EC48" w14:textId="4873ECFF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26889C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553854A" w14:textId="77777777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D3FB3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F18B5F" w14:textId="4B46B81E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9115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D696BE" w14:textId="2B9262DF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1AEC5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7A9ACD" w14:textId="65497B80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17F24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76BA8" w14:textId="33BAF9ED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9F53C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C1B32D" w14:textId="613CF49C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3778D" w14:textId="77777777" w:rsidR="00B37835" w:rsidRPr="005B76A0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0E2A86" w14:textId="435FDF27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22967" w14:textId="77777777" w:rsidR="00B37835" w:rsidRPr="002F3B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1C46" w14:textId="64E8B6FE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F88AB0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D52F0" w14:textId="24AEC215" w:rsidR="00B37835" w:rsidRPr="0077781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B37835" w14:paraId="31922DEC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27F7B806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55B868F" w14:textId="065756A2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4607A0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09F3947" w14:textId="3FAE219E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51C74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17FCF" w14:textId="3B15F424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0F0BB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70092E" w14:textId="4AE9889B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CFBFB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BB6F5" w14:textId="15A97017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A89F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9FD0E0" w14:textId="00C80C77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CF78A" w14:textId="77777777" w:rsidR="00B37835" w:rsidRPr="00CE7532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5164FD" w14:textId="437DF54F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216A" w14:textId="77777777" w:rsidR="00B37835" w:rsidRPr="000D677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BAC1BE" w14:textId="6672709C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74E85" w14:textId="77777777" w:rsidR="00B37835" w:rsidRPr="002F3B46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C1C81" w14:textId="5ED7322C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5E790D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6A8AF" w14:textId="7A0AD200" w:rsidR="00B37835" w:rsidRPr="00350817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37835" w14:paraId="3271F6C1" w14:textId="77777777" w:rsidTr="008C7553">
        <w:trPr>
          <w:trHeight w:val="144"/>
        </w:trPr>
        <w:tc>
          <w:tcPr>
            <w:tcW w:w="3059" w:type="dxa"/>
            <w:shd w:val="clear" w:color="auto" w:fill="auto"/>
          </w:tcPr>
          <w:p w14:paraId="4FF8833C" w14:textId="77777777" w:rsidR="00B37835" w:rsidRPr="001C1F9F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0BCF8019" w14:textId="77777777" w:rsidR="00B37835" w:rsidRDefault="00B37835" w:rsidP="00B3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0A2C" w14:paraId="5E0E89A2" w14:textId="77777777" w:rsidTr="009950F1">
        <w:trPr>
          <w:trHeight w:val="126"/>
        </w:trPr>
        <w:tc>
          <w:tcPr>
            <w:tcW w:w="3059" w:type="dxa"/>
            <w:shd w:val="clear" w:color="auto" w:fill="auto"/>
            <w:vAlign w:val="bottom"/>
          </w:tcPr>
          <w:p w14:paraId="59142261" w14:textId="77777777" w:rsidR="00090A2C" w:rsidRPr="001C1F9F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7BC07" w14:textId="2A62C468" w:rsidR="00090A2C" w:rsidRPr="002F394D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125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92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0753BC0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1FB1C" w14:textId="17280AFE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529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2A27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CF0DD" w14:textId="3D29DCB6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87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107D5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63D09" w14:textId="7CD11CE2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65,799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0671F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0FCD6" w14:textId="33A97E35" w:rsidR="00090A2C" w:rsidRPr="005B3B64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483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058DD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DD5D3" w14:textId="3B1C5FED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4,985,400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0DAB2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28660" w14:textId="666D23AF" w:rsidR="00090A2C" w:rsidRPr="009E6828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(8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943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F50E" w14:textId="77777777" w:rsidR="00090A2C" w:rsidRPr="009E6828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AEE4D" w14:textId="64A1A865" w:rsidR="00090A2C" w:rsidRPr="009E6828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5,190,789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50679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6053B" w14:textId="552EE773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123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219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BF387E5" w14:textId="77777777" w:rsidR="00090A2C" w:rsidRPr="0038531A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11F68" w14:textId="4857B604" w:rsidR="00090A2C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389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090A2C" w:rsidRPr="001C1F9F" w14:paraId="2589B4A8" w14:textId="77777777" w:rsidTr="009950F1">
        <w:trPr>
          <w:trHeight w:val="114"/>
        </w:trPr>
        <w:tc>
          <w:tcPr>
            <w:tcW w:w="3059" w:type="dxa"/>
            <w:shd w:val="clear" w:color="auto" w:fill="auto"/>
            <w:vAlign w:val="bottom"/>
          </w:tcPr>
          <w:p w14:paraId="6EC2F62C" w14:textId="77777777" w:rsidR="00090A2C" w:rsidRPr="001C1F9F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AEC85" w14:textId="48FA9CE1" w:rsidR="00090A2C" w:rsidRPr="002F394D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565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0091F1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BAC68" w14:textId="1BB4DABB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73,892,50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1F42A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0B5B0" w14:textId="73C444FB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53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71741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C4D2" w14:textId="068A5B2F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28C93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A689" w14:textId="09AEEA4A" w:rsidR="00090A2C" w:rsidRPr="005B3B64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478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05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CCC62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993C3" w14:textId="4F28C7B4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3,728,001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6503F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167" w14:textId="1DFC6187" w:rsidR="00090A2C" w:rsidRPr="009E6828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891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</w:t>
            </w:r>
            <w:r w:rsidRPr="00CB1A6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CEF5" w14:textId="77777777" w:rsidR="00090A2C" w:rsidRPr="009E6828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9E4BDE" w14:textId="1B43D00C" w:rsidR="00090A2C" w:rsidRPr="009E6828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138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789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16CB2" w14:textId="77777777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3DBD4" w14:textId="3F1396AC" w:rsidR="00090A2C" w:rsidRPr="009B1E49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95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205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C77C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978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5534D3" w14:textId="77777777" w:rsidR="00090A2C" w:rsidRPr="00DA28EB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85035" w14:textId="1B2B1A60" w:rsidR="00090A2C" w:rsidRPr="001C1F9F" w:rsidRDefault="00090A2C" w:rsidP="000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73,5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21</w:t>
            </w: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337</w:t>
            </w:r>
          </w:p>
        </w:tc>
      </w:tr>
    </w:tbl>
    <w:p w14:paraId="0FEB9D6A" w14:textId="2BED7A0A" w:rsidR="00F03F26" w:rsidRDefault="00F03F26" w:rsidP="00876D13">
      <w:pPr>
        <w:rPr>
          <w:rFonts w:eastAsia="DengXian" w:cs="Angsana New"/>
          <w:sz w:val="28"/>
          <w:szCs w:val="28"/>
        </w:rPr>
      </w:pPr>
    </w:p>
    <w:p w14:paraId="07202E0F" w14:textId="77777777" w:rsidR="001E5DDD" w:rsidRDefault="00F03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DengXian" w:cs="Angsana New"/>
          <w:sz w:val="28"/>
          <w:szCs w:val="28"/>
        </w:rPr>
        <w:sectPr w:rsidR="001E5DDD" w:rsidSect="003A0904">
          <w:headerReference w:type="default" r:id="rId10"/>
          <w:footerReference w:type="default" r:id="rId11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  <w:r>
        <w:rPr>
          <w:rFonts w:eastAsia="DengXian" w:cs="Angsana New"/>
          <w:sz w:val="28"/>
          <w:szCs w:val="28"/>
        </w:rPr>
        <w:br w:type="page"/>
      </w:r>
    </w:p>
    <w:p w14:paraId="7EAB218F" w14:textId="77777777" w:rsidR="00BD76F0" w:rsidRPr="00CF3746" w:rsidRDefault="00BD76F0" w:rsidP="00BD76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เงินปันผล</w:t>
      </w:r>
    </w:p>
    <w:p w14:paraId="06336FBA" w14:textId="77777777" w:rsidR="00BD76F0" w:rsidRPr="00CF3746" w:rsidRDefault="00BD76F0" w:rsidP="00BD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DengXian" w:hAnsi="Angsana New" w:cs="Angsana New"/>
          <w:b/>
          <w:bCs/>
          <w:sz w:val="28"/>
          <w:szCs w:val="28"/>
          <w:cs/>
        </w:rPr>
      </w:pPr>
    </w:p>
    <w:p w14:paraId="7E51E0F3" w14:textId="77777777" w:rsidR="00BD76F0" w:rsidRPr="00CF3746" w:rsidRDefault="00BD76F0" w:rsidP="00BD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</w:rPr>
      </w:pPr>
      <w:r w:rsidRPr="00CF3746">
        <w:rPr>
          <w:rFonts w:ascii="Angsana New" w:eastAsia="DengXian" w:hAnsi="Angsana New" w:cs="Angsana New"/>
          <w:sz w:val="28"/>
          <w:szCs w:val="28"/>
          <w:cs/>
        </w:rPr>
        <w:t>เงินปันผลที</w:t>
      </w:r>
      <w:r w:rsidRPr="00CF3746">
        <w:rPr>
          <w:rFonts w:ascii="Angsana New" w:eastAsia="DengXian" w:hAnsi="Angsana New" w:cs="Angsana New" w:hint="cs"/>
          <w:sz w:val="28"/>
          <w:szCs w:val="28"/>
          <w:cs/>
        </w:rPr>
        <w:t>่บริษัท</w:t>
      </w:r>
      <w:r w:rsidRPr="00CF3746">
        <w:rPr>
          <w:rFonts w:ascii="Angsana New" w:eastAsia="DengXian" w:hAnsi="Angsana New" w:cs="Angsana New"/>
          <w:sz w:val="28"/>
          <w:szCs w:val="28"/>
          <w:cs/>
        </w:rPr>
        <w:t>จ่ายให้ผู้ถือหุ้น มีดังนี้</w:t>
      </w:r>
    </w:p>
    <w:p w14:paraId="262FB4D4" w14:textId="77777777" w:rsidR="00BD76F0" w:rsidRPr="00CF3746" w:rsidRDefault="00BD76F0" w:rsidP="00BD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BD76F0" w:rsidRPr="00CF3746" w14:paraId="654F082D" w14:textId="77777777" w:rsidTr="00462070">
        <w:trPr>
          <w:trHeight w:val="218"/>
          <w:tblHeader/>
        </w:trPr>
        <w:tc>
          <w:tcPr>
            <w:tcW w:w="2520" w:type="dxa"/>
            <w:vAlign w:val="bottom"/>
          </w:tcPr>
          <w:p w14:paraId="0F38E7E2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48BCA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613912F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27B598E2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CB6E3A6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48576F" w14:textId="77777777" w:rsidR="00BD76F0" w:rsidRPr="00CF3746" w:rsidDel="00D43E7A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BD76F0" w:rsidRPr="00CF3746" w14:paraId="3C53F13B" w14:textId="77777777" w:rsidTr="00462070">
        <w:trPr>
          <w:trHeight w:val="220"/>
          <w:tblHeader/>
        </w:trPr>
        <w:tc>
          <w:tcPr>
            <w:tcW w:w="2520" w:type="dxa"/>
          </w:tcPr>
          <w:p w14:paraId="23F991CC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5B04B8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D0D6DF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4CFDC30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53EF99A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BFA4C75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D76F0" w:rsidRPr="00CF3746" w14:paraId="39DBABD2" w14:textId="77777777" w:rsidTr="00462070">
        <w:trPr>
          <w:trHeight w:val="228"/>
        </w:trPr>
        <w:tc>
          <w:tcPr>
            <w:tcW w:w="2520" w:type="dxa"/>
          </w:tcPr>
          <w:p w14:paraId="7B5A3E45" w14:textId="1EDDE6DA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5013D51A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E31FFD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4EE2B5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5C23A0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CFA436" w14:textId="77777777" w:rsidR="00BD76F0" w:rsidRPr="00CF3746" w:rsidRDefault="00BD76F0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C8E" w:rsidRPr="00CF3746" w14:paraId="690FD3C9" w14:textId="77777777" w:rsidTr="00462070">
        <w:trPr>
          <w:trHeight w:val="228"/>
        </w:trPr>
        <w:tc>
          <w:tcPr>
            <w:tcW w:w="2520" w:type="dxa"/>
          </w:tcPr>
          <w:p w14:paraId="3B5B6909" w14:textId="5B7CFF52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CD95EA1" w14:textId="4508FBDF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7A101097" w14:textId="735944E6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55596358" w14:textId="627094D5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4AD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614515C9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61B2A9" w14:textId="140A9B34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  <w:tr w:rsidR="00F37C8E" w:rsidRPr="00CF3746" w14:paraId="25B9765B" w14:textId="77777777" w:rsidTr="00462070">
        <w:trPr>
          <w:trHeight w:val="58"/>
        </w:trPr>
        <w:tc>
          <w:tcPr>
            <w:tcW w:w="2520" w:type="dxa"/>
          </w:tcPr>
          <w:p w14:paraId="6815BC47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4E4E37C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F7D0E7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D162B58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9D1DF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451813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C8E" w:rsidRPr="00CF3746" w14:paraId="2BDF550E" w14:textId="77777777" w:rsidTr="00462070">
        <w:trPr>
          <w:trHeight w:val="220"/>
        </w:trPr>
        <w:tc>
          <w:tcPr>
            <w:tcW w:w="2520" w:type="dxa"/>
          </w:tcPr>
          <w:p w14:paraId="23082533" w14:textId="1520C17D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0A87D4EC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00087A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51E046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5C0DC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949330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C8E" w:rsidRPr="00CF3746" w14:paraId="1027064C" w14:textId="77777777" w:rsidTr="00462070">
        <w:trPr>
          <w:trHeight w:val="192"/>
        </w:trPr>
        <w:tc>
          <w:tcPr>
            <w:tcW w:w="2520" w:type="dxa"/>
          </w:tcPr>
          <w:p w14:paraId="31CED1E7" w14:textId="62A44E31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66576042" w14:textId="1D63C368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20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4114BFE9" w14:textId="60ABFC8F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541311C1" w14:textId="72183439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4AD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7A9CF738" w14:textId="7777777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C524F0" w14:textId="62E0FE07" w:rsidR="00F37C8E" w:rsidRPr="00CF3746" w:rsidRDefault="00F37C8E" w:rsidP="00F3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</w:tbl>
    <w:p w14:paraId="6A5D5D3E" w14:textId="77777777" w:rsidR="001E5DDD" w:rsidRPr="00CF3746" w:rsidRDefault="001E5DDD" w:rsidP="00D4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6BDA61B" w14:textId="77777777" w:rsidR="001E5DDD" w:rsidRDefault="001E5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DengXian" w:cs="Angsana New"/>
          <w:sz w:val="28"/>
          <w:szCs w:val="28"/>
        </w:rPr>
        <w:sectPr w:rsidR="001E5DDD" w:rsidSect="00BD76F0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F56007B" w14:textId="4E3FD6F2" w:rsidR="00BC097E" w:rsidRPr="00CF3746" w:rsidRDefault="00BC097E" w:rsidP="00D42FA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1170" w:right="-45" w:hanging="540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 w:rsidRPr="00CF3746">
        <w:rPr>
          <w:rFonts w:ascii="Angsana New" w:eastAsia="DengXian" w:hAnsi="Angsana New" w:cs="Angsana New"/>
          <w:sz w:val="28"/>
          <w:szCs w:val="28"/>
          <w:u w:val="none"/>
          <w:cs/>
        </w:rPr>
        <w:lastRenderedPageBreak/>
        <w:t xml:space="preserve">เครื่องมือทางการเงิน </w:t>
      </w:r>
    </w:p>
    <w:p w14:paraId="615D3CC2" w14:textId="77777777" w:rsidR="00BC097E" w:rsidRPr="007B116B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lang w:val="en-GB"/>
        </w:rPr>
      </w:pPr>
    </w:p>
    <w:p w14:paraId="68D4B86C" w14:textId="2D66000B" w:rsidR="00BE73CC" w:rsidRPr="00CF3746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7B116B" w:rsidRDefault="005C0500" w:rsidP="007565C4">
      <w:pPr>
        <w:pStyle w:val="block"/>
        <w:shd w:val="clear" w:color="auto" w:fill="FFFFFF" w:themeFill="background1"/>
        <w:spacing w:after="0" w:line="240" w:lineRule="auto"/>
        <w:ind w:left="1080" w:right="-7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318399A8" w14:textId="50F6EB97" w:rsidR="005C0500" w:rsidRPr="00CF3746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77777777" w:rsidR="00F81D92" w:rsidRPr="007B116B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3863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530"/>
        <w:gridCol w:w="180"/>
        <w:gridCol w:w="1713"/>
        <w:gridCol w:w="178"/>
        <w:gridCol w:w="1172"/>
        <w:gridCol w:w="183"/>
        <w:gridCol w:w="1437"/>
        <w:gridCol w:w="185"/>
        <w:gridCol w:w="1345"/>
        <w:gridCol w:w="180"/>
        <w:gridCol w:w="1260"/>
        <w:gridCol w:w="180"/>
        <w:gridCol w:w="1350"/>
      </w:tblGrid>
      <w:tr w:rsidR="007B116B" w:rsidRPr="00F81D92" w14:paraId="4DB0F8E9" w14:textId="77777777" w:rsidTr="006C6019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70834107" w14:textId="77777777" w:rsidR="007B116B" w:rsidRPr="00F81D92" w:rsidRDefault="007B116B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3" w:type="dxa"/>
            <w:gridSpan w:val="13"/>
          </w:tcPr>
          <w:p w14:paraId="55BCF933" w14:textId="546EBD1D" w:rsidR="007B116B" w:rsidRPr="007B116B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B11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67F98" w:rsidRPr="00F81D92" w14:paraId="5D942D5B" w14:textId="77777777" w:rsidTr="006C6019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2D55CB89" w14:textId="77777777" w:rsidR="00367F98" w:rsidRPr="00F81D92" w:rsidRDefault="00367F98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3" w:type="dxa"/>
            <w:gridSpan w:val="5"/>
          </w:tcPr>
          <w:p w14:paraId="58BC9962" w14:textId="01A36D3F" w:rsidR="00367F98" w:rsidRDefault="00367F98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3" w:type="dxa"/>
          </w:tcPr>
          <w:p w14:paraId="56551B71" w14:textId="77777777" w:rsidR="00367F98" w:rsidRPr="00F81D92" w:rsidRDefault="00367F98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37" w:type="dxa"/>
            <w:gridSpan w:val="7"/>
            <w:tcBorders>
              <w:bottom w:val="single" w:sz="4" w:space="0" w:color="auto"/>
            </w:tcBorders>
            <w:vAlign w:val="bottom"/>
          </w:tcPr>
          <w:p w14:paraId="4A63467E" w14:textId="5025CC76" w:rsidR="00367F98" w:rsidRPr="00F81D92" w:rsidRDefault="00367F98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1F4C11" w:rsidRPr="00F81D92" w14:paraId="18204973" w14:textId="77777777" w:rsidTr="006C6019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5AAAA10C" w14:textId="77777777" w:rsidR="001F4C11" w:rsidRPr="00F81D92" w:rsidRDefault="001F4C11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6AB7AF" w14:textId="225A1760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มูลค่ายุติธรรม</w:t>
            </w:r>
            <w:r w:rsidR="005069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668FC0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5EF132A2" w14:textId="31D6401E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</w:t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2D44D5E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AD18203" w14:textId="77777777" w:rsidR="001F4C11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D98DA3F" w14:textId="77777777" w:rsidR="001F4C11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8DE7A01" w14:textId="0E9843BD" w:rsidR="001F4C11" w:rsidRPr="001F4C11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3" w:type="dxa"/>
          </w:tcPr>
          <w:p w14:paraId="1EBDDFAB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5A8DE59" w14:textId="6CD411DB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A66D5F1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562A880B" w14:textId="1AC92322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8B1F3D3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E3B9B9" w14:textId="3155A273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58C067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DA133A" w14:textId="3D45DA1D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B116B" w:rsidRPr="00F81D92" w14:paraId="05E82CD0" w14:textId="77777777" w:rsidTr="006C6019">
        <w:trPr>
          <w:cantSplit/>
          <w:trHeight w:val="60"/>
        </w:trPr>
        <w:tc>
          <w:tcPr>
            <w:tcW w:w="2970" w:type="dxa"/>
            <w:shd w:val="clear" w:color="auto" w:fill="auto"/>
            <w:vAlign w:val="bottom"/>
          </w:tcPr>
          <w:p w14:paraId="6EF856EA" w14:textId="77777777" w:rsidR="007B116B" w:rsidRDefault="007B116B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3" w:type="dxa"/>
            <w:gridSpan w:val="13"/>
          </w:tcPr>
          <w:p w14:paraId="26CF9DDF" w14:textId="75EF045F" w:rsidR="007B116B" w:rsidRPr="007B116B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2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7B11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F4C11" w:rsidRPr="00F81D92" w14:paraId="6B4B2100" w14:textId="77777777" w:rsidTr="006C6019">
        <w:trPr>
          <w:cantSplit/>
          <w:trHeight w:val="60"/>
        </w:trPr>
        <w:tc>
          <w:tcPr>
            <w:tcW w:w="2970" w:type="dxa"/>
            <w:shd w:val="clear" w:color="auto" w:fill="auto"/>
            <w:vAlign w:val="bottom"/>
          </w:tcPr>
          <w:p w14:paraId="02F81F8C" w14:textId="621656BA" w:rsidR="001F4C11" w:rsidRPr="00F81D92" w:rsidRDefault="001F4C11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B37835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6CF1CC5A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5275F64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13" w:type="dxa"/>
            <w:vAlign w:val="bottom"/>
          </w:tcPr>
          <w:p w14:paraId="15913A4E" w14:textId="10A56BDB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9E35246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0DEB9442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</w:tcPr>
          <w:p w14:paraId="5C6EE25A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0D80A58" w14:textId="753A662E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4B118D50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5" w:type="dxa"/>
            <w:vAlign w:val="bottom"/>
          </w:tcPr>
          <w:p w14:paraId="7B670A81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B0AEBE7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08CC45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5913441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E8E7C80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1F4C11" w:rsidRPr="00F81D92" w14:paraId="60C928E5" w14:textId="77777777" w:rsidTr="006C6019">
        <w:trPr>
          <w:cantSplit/>
        </w:trPr>
        <w:tc>
          <w:tcPr>
            <w:tcW w:w="2970" w:type="dxa"/>
          </w:tcPr>
          <w:p w14:paraId="71F55431" w14:textId="77777777" w:rsidR="001F4C11" w:rsidRPr="00F81D92" w:rsidRDefault="001F4C11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F0576D8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4617B8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2EA9E852" w14:textId="428346F6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148F64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420557F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E1A5E81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6CDB397" w14:textId="24EE896A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C6F6D8B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29CA1E20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F2870B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338D88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C980C2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D711D" w14:textId="77777777" w:rsidR="001F4C11" w:rsidRPr="00F81D92" w:rsidRDefault="001F4C11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6439" w:rsidRPr="00F81D92" w14:paraId="19536F7D" w14:textId="77777777" w:rsidTr="006C6019">
        <w:trPr>
          <w:cantSplit/>
        </w:trPr>
        <w:tc>
          <w:tcPr>
            <w:tcW w:w="2970" w:type="dxa"/>
          </w:tcPr>
          <w:p w14:paraId="2032BE59" w14:textId="77777777" w:rsidR="005F6439" w:rsidRPr="00F81D92" w:rsidRDefault="005F6439" w:rsidP="005F6439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</w:tcPr>
          <w:p w14:paraId="1C2F9E0A" w14:textId="51ED77D2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68702C" w14:textId="77777777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</w:tcPr>
          <w:p w14:paraId="74A4495F" w14:textId="4BEE6DCF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CF2">
              <w:rPr>
                <w:rFonts w:asciiTheme="majorBidi" w:hAnsiTheme="majorBidi" w:cs="Angsana New"/>
                <w:sz w:val="28"/>
                <w:szCs w:val="28"/>
                <w:cs/>
              </w:rPr>
              <w:t>106</w:t>
            </w:r>
            <w:r w:rsidRPr="00281CF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81CF2">
              <w:rPr>
                <w:rFonts w:asciiTheme="majorBidi" w:hAnsiTheme="majorBidi" w:cs="Angsana New"/>
                <w:sz w:val="28"/>
                <w:szCs w:val="28"/>
                <w:cs/>
              </w:rPr>
              <w:t>282</w:t>
            </w:r>
            <w:r w:rsidRPr="00281CF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81CF2">
              <w:rPr>
                <w:rFonts w:asciiTheme="majorBidi" w:hAnsiTheme="majorBidi" w:cs="Angsana New"/>
                <w:sz w:val="28"/>
                <w:szCs w:val="28"/>
                <w:cs/>
              </w:rPr>
              <w:t>012</w:t>
            </w:r>
          </w:p>
        </w:tc>
        <w:tc>
          <w:tcPr>
            <w:tcW w:w="178" w:type="dxa"/>
            <w:vAlign w:val="bottom"/>
          </w:tcPr>
          <w:p w14:paraId="7EA81B16" w14:textId="77777777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220E9C0" w14:textId="7440AF40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CF2">
              <w:rPr>
                <w:rFonts w:asciiTheme="majorBidi" w:hAnsiTheme="majorBidi" w:cs="Angsana New"/>
                <w:sz w:val="28"/>
                <w:szCs w:val="28"/>
                <w:cs/>
              </w:rPr>
              <w:t>106</w:t>
            </w:r>
            <w:r w:rsidRPr="00281CF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81CF2">
              <w:rPr>
                <w:rFonts w:asciiTheme="majorBidi" w:hAnsiTheme="majorBidi" w:cs="Angsana New"/>
                <w:sz w:val="28"/>
                <w:szCs w:val="28"/>
                <w:cs/>
              </w:rPr>
              <w:t>282</w:t>
            </w:r>
            <w:r w:rsidRPr="00281CF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81CF2">
              <w:rPr>
                <w:rFonts w:asciiTheme="majorBidi" w:hAnsiTheme="majorBidi" w:cs="Angsana New"/>
                <w:sz w:val="28"/>
                <w:szCs w:val="28"/>
                <w:cs/>
              </w:rPr>
              <w:t>012</w:t>
            </w:r>
          </w:p>
        </w:tc>
        <w:tc>
          <w:tcPr>
            <w:tcW w:w="183" w:type="dxa"/>
          </w:tcPr>
          <w:p w14:paraId="4AA379AB" w14:textId="77777777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224283C" w14:textId="6551FA8B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10284869" w14:textId="77777777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746EA9FA" w14:textId="0F52B255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47BC0BF" w14:textId="77777777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9E5301" w14:textId="1C643156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66">
              <w:rPr>
                <w:rFonts w:asciiTheme="majorBidi" w:hAnsiTheme="majorBidi" w:cs="Angsana New"/>
                <w:sz w:val="28"/>
                <w:szCs w:val="28"/>
                <w:cs/>
              </w:rPr>
              <w:t>105</w:t>
            </w:r>
            <w:r w:rsidRPr="00D87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966">
              <w:rPr>
                <w:rFonts w:asciiTheme="majorBidi" w:hAnsiTheme="majorBidi" w:cs="Angsana New" w:hint="cs"/>
                <w:sz w:val="28"/>
                <w:szCs w:val="28"/>
                <w:cs/>
              </w:rPr>
              <w:t>860</w:t>
            </w:r>
            <w:r w:rsidRPr="00D87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966">
              <w:rPr>
                <w:rFonts w:asciiTheme="majorBidi" w:hAnsiTheme="majorBidi" w:cs="Angsana New" w:hint="cs"/>
                <w:sz w:val="28"/>
                <w:szCs w:val="28"/>
                <w:cs/>
              </w:rPr>
              <w:t>663</w:t>
            </w:r>
          </w:p>
        </w:tc>
        <w:tc>
          <w:tcPr>
            <w:tcW w:w="180" w:type="dxa"/>
            <w:vAlign w:val="bottom"/>
          </w:tcPr>
          <w:p w14:paraId="16E30B42" w14:textId="77777777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3397CE" w14:textId="162426C1" w:rsidR="005F6439" w:rsidRPr="00F81D92" w:rsidRDefault="005F6439" w:rsidP="005F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66">
              <w:rPr>
                <w:rFonts w:asciiTheme="majorBidi" w:hAnsiTheme="majorBidi" w:cs="Angsana New"/>
                <w:sz w:val="28"/>
                <w:szCs w:val="28"/>
                <w:cs/>
              </w:rPr>
              <w:t>105</w:t>
            </w:r>
            <w:r w:rsidRPr="00D87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966">
              <w:rPr>
                <w:rFonts w:asciiTheme="majorBidi" w:hAnsiTheme="majorBidi" w:cs="Angsana New" w:hint="cs"/>
                <w:sz w:val="28"/>
                <w:szCs w:val="28"/>
                <w:cs/>
              </w:rPr>
              <w:t>860</w:t>
            </w:r>
            <w:r w:rsidRPr="00D87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966">
              <w:rPr>
                <w:rFonts w:asciiTheme="majorBidi" w:hAnsiTheme="majorBidi" w:cs="Angsana New" w:hint="cs"/>
                <w:sz w:val="28"/>
                <w:szCs w:val="28"/>
                <w:cs/>
              </w:rPr>
              <w:t>663</w:t>
            </w:r>
          </w:p>
        </w:tc>
      </w:tr>
      <w:tr w:rsidR="001F4C11" w:rsidRPr="00F81D92" w14:paraId="583AB869" w14:textId="77777777" w:rsidTr="006C6019">
        <w:trPr>
          <w:cantSplit/>
          <w:trHeight w:val="189"/>
        </w:trPr>
        <w:tc>
          <w:tcPr>
            <w:tcW w:w="2970" w:type="dxa"/>
          </w:tcPr>
          <w:p w14:paraId="30E8C3FC" w14:textId="77777777" w:rsidR="001F4C11" w:rsidRPr="00F81D92" w:rsidRDefault="001F4C11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98C0E0A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9938D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0A422C9" w14:textId="3EA3F923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96BBF1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6BDBAC2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1C1EEAA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9B4E33E" w14:textId="7C7F7BEB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B7EA16E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7403E5FB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9AB31C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D62CC9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80FF46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CDFB9D" w14:textId="77777777" w:rsidR="001F4C11" w:rsidRPr="006E16DF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C11" w:rsidRPr="00F81D92" w14:paraId="66622962" w14:textId="77777777" w:rsidTr="006C6019">
        <w:trPr>
          <w:cantSplit/>
        </w:trPr>
        <w:tc>
          <w:tcPr>
            <w:tcW w:w="2970" w:type="dxa"/>
          </w:tcPr>
          <w:p w14:paraId="5FC17014" w14:textId="77777777" w:rsidR="001F4C11" w:rsidRPr="00F81D92" w:rsidRDefault="001F4C11" w:rsidP="007B116B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493CC44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D99E9F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25EE0734" w14:textId="25BE47EA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448A2F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DE0D01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AB1A95C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575E0EC" w14:textId="47EDD92F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642B23F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07BD061D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A0373C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73FB8D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86025B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14FE07" w14:textId="77777777" w:rsidR="001F4C11" w:rsidRPr="00F81D92" w:rsidRDefault="001F4C11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16B" w:rsidRPr="00F81D92" w14:paraId="677CFF62" w14:textId="77777777" w:rsidTr="006C6019">
        <w:trPr>
          <w:cantSplit/>
        </w:trPr>
        <w:tc>
          <w:tcPr>
            <w:tcW w:w="2970" w:type="dxa"/>
          </w:tcPr>
          <w:p w14:paraId="57F5625F" w14:textId="17DB9448" w:rsidR="003D121E" w:rsidRDefault="007B116B" w:rsidP="003D121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100"/>
                <w:tab w:val="left" w:pos="2804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  <w:r w:rsidR="00E90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1CA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E90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</w:t>
            </w:r>
          </w:p>
          <w:p w14:paraId="202F4648" w14:textId="5AFDB614" w:rsidR="007B116B" w:rsidRPr="00F81D92" w:rsidRDefault="003D121E" w:rsidP="006E16D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00"/>
              </w:tabs>
              <w:spacing w:line="340" w:lineRule="exact"/>
              <w:ind w:left="100" w:right="-1559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B1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530" w:type="dxa"/>
          </w:tcPr>
          <w:p w14:paraId="2E119B37" w14:textId="77777777" w:rsidR="003D121E" w:rsidRDefault="003D121E" w:rsidP="0099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A7EBEE" w14:textId="4102B322" w:rsidR="006E16DF" w:rsidRPr="00F81D92" w:rsidRDefault="009950F1" w:rsidP="0099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6E16DF" w:rsidRPr="009950F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="006E16DF" w:rsidRPr="006E16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16DF" w:rsidRPr="009950F1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80" w:type="dxa"/>
          </w:tcPr>
          <w:p w14:paraId="5512F701" w14:textId="77777777" w:rsidR="007B116B" w:rsidRPr="00F81D92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  <w:tab w:val="decimal" w:pos="162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39AD0A2" w14:textId="66F44748" w:rsidR="007B116B" w:rsidRPr="00FF02E9" w:rsidRDefault="006E16DF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F02E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- </w:t>
            </w:r>
          </w:p>
        </w:tc>
        <w:tc>
          <w:tcPr>
            <w:tcW w:w="178" w:type="dxa"/>
            <w:vAlign w:val="bottom"/>
          </w:tcPr>
          <w:p w14:paraId="7542A693" w14:textId="77777777" w:rsidR="007B116B" w:rsidRPr="006E16DF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8D3853" w14:textId="77777777" w:rsidR="007B116B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D396F" w14:textId="525FBB21" w:rsidR="003D121E" w:rsidRPr="00F81D92" w:rsidRDefault="006E16DF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</w:t>
            </w:r>
            <w:r w:rsidRPr="006E16DF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6E16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16DF">
              <w:rPr>
                <w:rFonts w:asciiTheme="majorBidi" w:hAnsiTheme="majorBidi" w:cs="Angsana New"/>
                <w:sz w:val="28"/>
                <w:szCs w:val="28"/>
                <w:cs/>
              </w:rPr>
              <w:t>693</w:t>
            </w:r>
          </w:p>
        </w:tc>
        <w:tc>
          <w:tcPr>
            <w:tcW w:w="183" w:type="dxa"/>
          </w:tcPr>
          <w:p w14:paraId="45911DAF" w14:textId="77777777" w:rsidR="007B116B" w:rsidRPr="00F81D92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6B2C8B8D" w14:textId="1D92B98F" w:rsidR="007B116B" w:rsidRPr="00F81D92" w:rsidRDefault="00D13BA2" w:rsidP="005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-</w:t>
            </w:r>
          </w:p>
        </w:tc>
        <w:tc>
          <w:tcPr>
            <w:tcW w:w="185" w:type="dxa"/>
            <w:vAlign w:val="bottom"/>
          </w:tcPr>
          <w:p w14:paraId="26F29D48" w14:textId="77777777" w:rsidR="007B116B" w:rsidRPr="006E16DF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44888CC7" w14:textId="4411155C" w:rsidR="007B116B" w:rsidRPr="00F81D92" w:rsidRDefault="00D13BA2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3BA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39</w:t>
            </w:r>
            <w:r w:rsidRPr="00D13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3BA2">
              <w:rPr>
                <w:rFonts w:asciiTheme="majorBidi" w:hAnsiTheme="majorBidi" w:cs="Angsana New"/>
                <w:sz w:val="28"/>
                <w:szCs w:val="28"/>
                <w:cs/>
              </w:rPr>
              <w:t>693</w:t>
            </w:r>
          </w:p>
        </w:tc>
        <w:tc>
          <w:tcPr>
            <w:tcW w:w="180" w:type="dxa"/>
            <w:vAlign w:val="bottom"/>
          </w:tcPr>
          <w:p w14:paraId="458D7BEB" w14:textId="77777777" w:rsidR="007B116B" w:rsidRPr="006E16DF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D7C71A" w14:textId="1064E68E" w:rsidR="007B116B" w:rsidRPr="00F81D92" w:rsidRDefault="00D13BA2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="001269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3FE1D63" w14:textId="77777777" w:rsidR="007B116B" w:rsidRPr="006E16DF" w:rsidRDefault="007B116B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85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BA6336" w14:textId="723FBF34" w:rsidR="007B116B" w:rsidRPr="00F81D92" w:rsidRDefault="000C2F4F" w:rsidP="006E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0C2F4F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0C2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2F4F">
              <w:rPr>
                <w:rFonts w:asciiTheme="majorBidi" w:hAnsiTheme="majorBidi" w:cs="Angsana New"/>
                <w:sz w:val="28"/>
                <w:szCs w:val="28"/>
                <w:cs/>
              </w:rPr>
              <w:t>693</w:t>
            </w:r>
          </w:p>
        </w:tc>
      </w:tr>
      <w:tr w:rsidR="00D76525" w:rsidRPr="00F81D92" w14:paraId="0461342F" w14:textId="77777777" w:rsidTr="00462070">
        <w:trPr>
          <w:cantSplit/>
        </w:trPr>
        <w:tc>
          <w:tcPr>
            <w:tcW w:w="2970" w:type="dxa"/>
          </w:tcPr>
          <w:p w14:paraId="5EDA8272" w14:textId="77777777" w:rsidR="00D76525" w:rsidRPr="00F81D92" w:rsidRDefault="00D76525" w:rsidP="00D76525">
            <w:pPr>
              <w:tabs>
                <w:tab w:val="clear" w:pos="2807"/>
                <w:tab w:val="clear" w:pos="5613"/>
                <w:tab w:val="clear" w:pos="6322"/>
                <w:tab w:val="left" w:pos="100"/>
                <w:tab w:val="left" w:pos="2804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5350C5F5" w14:textId="4C2F87EE" w:rsidR="00D76525" w:rsidRPr="00F81D92" w:rsidRDefault="00D76525" w:rsidP="0099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-</w:t>
            </w:r>
          </w:p>
        </w:tc>
        <w:tc>
          <w:tcPr>
            <w:tcW w:w="180" w:type="dxa"/>
          </w:tcPr>
          <w:p w14:paraId="63A84F25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1A7451F3" w14:textId="517E849C" w:rsidR="00D76525" w:rsidRPr="00F81D92" w:rsidRDefault="00D76525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C6019">
              <w:rPr>
                <w:rFonts w:asciiTheme="majorBidi" w:hAnsiTheme="majorBidi" w:cstheme="majorBidi"/>
                <w:sz w:val="28"/>
                <w:szCs w:val="28"/>
              </w:rPr>
              <w:t>21,062,869</w:t>
            </w:r>
          </w:p>
        </w:tc>
        <w:tc>
          <w:tcPr>
            <w:tcW w:w="178" w:type="dxa"/>
            <w:vAlign w:val="bottom"/>
          </w:tcPr>
          <w:p w14:paraId="343D0A99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5F9A2148" w14:textId="1526B25F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C6019">
              <w:rPr>
                <w:rFonts w:asciiTheme="majorBidi" w:hAnsiTheme="majorBidi" w:cstheme="majorBidi"/>
                <w:sz w:val="28"/>
                <w:szCs w:val="28"/>
              </w:rPr>
              <w:t>21,062,869</w:t>
            </w:r>
          </w:p>
        </w:tc>
        <w:tc>
          <w:tcPr>
            <w:tcW w:w="183" w:type="dxa"/>
          </w:tcPr>
          <w:p w14:paraId="066DDDC5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4CC5604" w14:textId="5BEDC8A5" w:rsidR="00D76525" w:rsidRPr="00F81D92" w:rsidRDefault="00D76525" w:rsidP="005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4E0CA767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5" w:type="dxa"/>
          </w:tcPr>
          <w:p w14:paraId="567EECFD" w14:textId="3522CE4E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</w:t>
            </w:r>
            <w:r w:rsidR="00D210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1,002,403</w:t>
            </w:r>
          </w:p>
        </w:tc>
        <w:tc>
          <w:tcPr>
            <w:tcW w:w="180" w:type="dxa"/>
            <w:vAlign w:val="bottom"/>
          </w:tcPr>
          <w:p w14:paraId="5E568631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66EF4D" w14:textId="445873F2" w:rsidR="00D76525" w:rsidRPr="00F81D92" w:rsidRDefault="00126937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D765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F72D38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88EABCA" w14:textId="12415150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</w:t>
            </w:r>
            <w:r w:rsidR="00D210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1,002,403</w:t>
            </w:r>
          </w:p>
        </w:tc>
      </w:tr>
      <w:tr w:rsidR="00D76525" w:rsidRPr="00F81D92" w14:paraId="23DF1263" w14:textId="77777777" w:rsidTr="00FF02E9">
        <w:trPr>
          <w:cantSplit/>
        </w:trPr>
        <w:tc>
          <w:tcPr>
            <w:tcW w:w="2970" w:type="dxa"/>
          </w:tcPr>
          <w:p w14:paraId="3889F37D" w14:textId="784E08A4" w:rsidR="00D76525" w:rsidRPr="00F81D92" w:rsidRDefault="00D76525" w:rsidP="00D76525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1530" w:type="dxa"/>
          </w:tcPr>
          <w:p w14:paraId="1F4EE20F" w14:textId="6B3918EB" w:rsidR="00D76525" w:rsidRPr="00F81D92" w:rsidRDefault="00D76525" w:rsidP="0099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431AF0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196D3997" w14:textId="69EACEBB" w:rsidR="00D76525" w:rsidRPr="00F81D92" w:rsidRDefault="00D76525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C6019">
              <w:rPr>
                <w:rFonts w:asciiTheme="majorBidi" w:hAnsiTheme="majorBidi" w:cstheme="majorBidi"/>
                <w:sz w:val="28"/>
                <w:szCs w:val="28"/>
              </w:rPr>
              <w:t>60,719,483</w:t>
            </w:r>
          </w:p>
        </w:tc>
        <w:tc>
          <w:tcPr>
            <w:tcW w:w="178" w:type="dxa"/>
            <w:vAlign w:val="bottom"/>
          </w:tcPr>
          <w:p w14:paraId="0E470583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55AB3A25" w14:textId="1E0032FD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019">
              <w:rPr>
                <w:rFonts w:asciiTheme="majorBidi" w:hAnsiTheme="majorBidi" w:cstheme="majorBidi"/>
                <w:sz w:val="28"/>
                <w:szCs w:val="28"/>
              </w:rPr>
              <w:t>60,719,483</w:t>
            </w:r>
          </w:p>
        </w:tc>
        <w:tc>
          <w:tcPr>
            <w:tcW w:w="183" w:type="dxa"/>
          </w:tcPr>
          <w:p w14:paraId="24E28931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1B5D7EC" w14:textId="4C3746DF" w:rsidR="00D76525" w:rsidRPr="00F81D92" w:rsidRDefault="00D76525" w:rsidP="005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58293846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5" w:type="dxa"/>
          </w:tcPr>
          <w:p w14:paraId="4060B078" w14:textId="13B5FA36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318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400</w:t>
            </w:r>
          </w:p>
        </w:tc>
        <w:tc>
          <w:tcPr>
            <w:tcW w:w="180" w:type="dxa"/>
            <w:vAlign w:val="bottom"/>
          </w:tcPr>
          <w:p w14:paraId="585EB9AB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05B94D" w14:textId="54306A26" w:rsidR="00D76525" w:rsidRPr="00F81D92" w:rsidRDefault="00D76525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7A29332" w14:textId="77777777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2F59EF0" w14:textId="526C651C" w:rsidR="00D76525" w:rsidRPr="00F81D92" w:rsidRDefault="00D76525" w:rsidP="00D7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318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400</w:t>
            </w:r>
          </w:p>
        </w:tc>
      </w:tr>
    </w:tbl>
    <w:p w14:paraId="09B11FF8" w14:textId="45DB37D0" w:rsidR="007B116B" w:rsidRDefault="007B116B" w:rsidP="007B116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710"/>
        <w:gridCol w:w="180"/>
        <w:gridCol w:w="1530"/>
        <w:gridCol w:w="185"/>
        <w:gridCol w:w="1435"/>
        <w:gridCol w:w="180"/>
        <w:gridCol w:w="1350"/>
        <w:gridCol w:w="180"/>
        <w:gridCol w:w="1440"/>
      </w:tblGrid>
      <w:tr w:rsidR="007B116B" w:rsidRPr="00367F98" w14:paraId="369170A8" w14:textId="77777777" w:rsidTr="00367F98">
        <w:trPr>
          <w:cantSplit/>
          <w:trHeight w:val="60"/>
          <w:tblHeader/>
        </w:trPr>
        <w:tc>
          <w:tcPr>
            <w:tcW w:w="5850" w:type="dxa"/>
            <w:shd w:val="clear" w:color="auto" w:fill="auto"/>
            <w:vAlign w:val="bottom"/>
          </w:tcPr>
          <w:p w14:paraId="6B241BC6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90" w:type="dxa"/>
            <w:gridSpan w:val="9"/>
          </w:tcPr>
          <w:p w14:paraId="634A5AFC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B116B" w:rsidRPr="00367F98" w14:paraId="1D42FD08" w14:textId="77777777" w:rsidTr="00367F98">
        <w:trPr>
          <w:cantSplit/>
          <w:trHeight w:val="60"/>
          <w:tblHeader/>
        </w:trPr>
        <w:tc>
          <w:tcPr>
            <w:tcW w:w="5850" w:type="dxa"/>
            <w:shd w:val="clear" w:color="auto" w:fill="auto"/>
            <w:vAlign w:val="bottom"/>
          </w:tcPr>
          <w:p w14:paraId="2F0388F2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A98874" w14:textId="404A241A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43E48A21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vAlign w:val="bottom"/>
          </w:tcPr>
          <w:p w14:paraId="02AC0B87" w14:textId="38CC8BDE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7B116B" w:rsidRPr="00367F98" w14:paraId="1534DECC" w14:textId="77777777" w:rsidTr="00367F98">
        <w:trPr>
          <w:cantSplit/>
          <w:trHeight w:val="60"/>
          <w:tblHeader/>
        </w:trPr>
        <w:tc>
          <w:tcPr>
            <w:tcW w:w="5850" w:type="dxa"/>
            <w:shd w:val="clear" w:color="auto" w:fill="auto"/>
            <w:vAlign w:val="bottom"/>
          </w:tcPr>
          <w:p w14:paraId="2AF07D7E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9EC8319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  <w:t>ที่วัดมูลค่าด้วย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80" w:type="dxa"/>
          </w:tcPr>
          <w:p w14:paraId="0AEA9F71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F379AE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488FFAED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69A3375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4B4F5C7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5D12C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A7664D1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068BFB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B116B" w:rsidRPr="00367F98" w14:paraId="30F39ADC" w14:textId="77777777" w:rsidTr="00367F98">
        <w:trPr>
          <w:cantSplit/>
          <w:trHeight w:val="60"/>
        </w:trPr>
        <w:tc>
          <w:tcPr>
            <w:tcW w:w="5850" w:type="dxa"/>
            <w:shd w:val="clear" w:color="auto" w:fill="auto"/>
            <w:vAlign w:val="bottom"/>
          </w:tcPr>
          <w:p w14:paraId="2853FDF2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190" w:type="dxa"/>
            <w:gridSpan w:val="9"/>
          </w:tcPr>
          <w:p w14:paraId="3941EB7B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B116B" w:rsidRPr="00367F98" w14:paraId="2E5B6AFE" w14:textId="77777777" w:rsidTr="00367F98">
        <w:trPr>
          <w:cantSplit/>
        </w:trPr>
        <w:tc>
          <w:tcPr>
            <w:tcW w:w="5850" w:type="dxa"/>
            <w:vAlign w:val="bottom"/>
          </w:tcPr>
          <w:p w14:paraId="2E19AAB1" w14:textId="0E5A671D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67F9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67F9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26A2CC4A" w14:textId="3597A605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A3E3DB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268FA3D" w14:textId="7F1A66BC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054BA0B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5" w:type="dxa"/>
            <w:vAlign w:val="bottom"/>
          </w:tcPr>
          <w:p w14:paraId="2D722791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F64AAEA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FD8031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F2B9F95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5795F16B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16B" w:rsidRPr="00367F98" w14:paraId="6E10961A" w14:textId="77777777" w:rsidTr="00367F98">
        <w:trPr>
          <w:cantSplit/>
        </w:trPr>
        <w:tc>
          <w:tcPr>
            <w:tcW w:w="5850" w:type="dxa"/>
          </w:tcPr>
          <w:p w14:paraId="042452F1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0317BC0B" w14:textId="5394D5EF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69BD58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C91C026" w14:textId="79124D54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E8529DA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5" w:type="dxa"/>
            <w:vAlign w:val="bottom"/>
          </w:tcPr>
          <w:p w14:paraId="75A364F0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6435BD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76E5286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0C7BB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21DB1DBD" w14:textId="77777777" w:rsidR="007B116B" w:rsidRPr="00367F98" w:rsidRDefault="007B116B" w:rsidP="007B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1CE1" w:rsidRPr="00367F98" w14:paraId="1775FFBD" w14:textId="77777777" w:rsidTr="00367F98">
        <w:trPr>
          <w:cantSplit/>
        </w:trPr>
        <w:tc>
          <w:tcPr>
            <w:tcW w:w="5850" w:type="dxa"/>
          </w:tcPr>
          <w:p w14:paraId="0D5B575D" w14:textId="77777777" w:rsidR="00631CE1" w:rsidRPr="00367F98" w:rsidRDefault="00631CE1" w:rsidP="00631CE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710" w:type="dxa"/>
          </w:tcPr>
          <w:p w14:paraId="3A04E67B" w14:textId="0B5E0209" w:rsidR="00631CE1" w:rsidRPr="00367F98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85,814,653</w:t>
            </w:r>
          </w:p>
        </w:tc>
        <w:tc>
          <w:tcPr>
            <w:tcW w:w="180" w:type="dxa"/>
            <w:vAlign w:val="bottom"/>
          </w:tcPr>
          <w:p w14:paraId="370FCD08" w14:textId="77777777" w:rsidR="00631CE1" w:rsidRPr="00367F98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4398CC9" w14:textId="5971C6BE" w:rsidR="00631CE1" w:rsidRPr="00367F98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5EDAF5E6" w14:textId="77777777" w:rsidR="00631CE1" w:rsidRPr="00367F98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1187490" w14:textId="136E3B74" w:rsidR="00631CE1" w:rsidRPr="00367F98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3C8363" w14:textId="77777777" w:rsidR="00631CE1" w:rsidRPr="00367F98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96D52" w14:textId="16735A3E" w:rsidR="00631CE1" w:rsidRPr="00631CE1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31CE1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631CE1">
              <w:rPr>
                <w:rFonts w:asciiTheme="majorBidi" w:hAnsiTheme="majorBidi" w:cstheme="majorBidi"/>
                <w:sz w:val="28"/>
                <w:szCs w:val="28"/>
              </w:rPr>
              <w:t>,407,749</w:t>
            </w:r>
          </w:p>
        </w:tc>
        <w:tc>
          <w:tcPr>
            <w:tcW w:w="180" w:type="dxa"/>
            <w:vAlign w:val="bottom"/>
          </w:tcPr>
          <w:p w14:paraId="31339C1C" w14:textId="77777777" w:rsidR="00631CE1" w:rsidRPr="00631CE1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F8B64A" w14:textId="27D8699E" w:rsidR="00631CE1" w:rsidRPr="00631CE1" w:rsidRDefault="00631CE1" w:rsidP="006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31CE1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631CE1">
              <w:rPr>
                <w:rFonts w:asciiTheme="majorBidi" w:hAnsiTheme="majorBidi" w:cstheme="majorBidi"/>
                <w:sz w:val="28"/>
                <w:szCs w:val="28"/>
              </w:rPr>
              <w:t>,407,749</w:t>
            </w:r>
          </w:p>
        </w:tc>
      </w:tr>
      <w:tr w:rsidR="007B116B" w:rsidRPr="00367F98" w14:paraId="0E94EFC2" w14:textId="77777777" w:rsidTr="00367F98">
        <w:trPr>
          <w:cantSplit/>
        </w:trPr>
        <w:tc>
          <w:tcPr>
            <w:tcW w:w="5850" w:type="dxa"/>
          </w:tcPr>
          <w:p w14:paraId="24E0BABF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59A80F0" w14:textId="760C6988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6B60F7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739735" w14:textId="1E6AE352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57C9DEE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8C3667C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3F97A3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A913F8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6FDD13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80DC6B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16B" w:rsidRPr="00367F98" w14:paraId="43556F0E" w14:textId="77777777" w:rsidTr="00367F98">
        <w:trPr>
          <w:cantSplit/>
        </w:trPr>
        <w:tc>
          <w:tcPr>
            <w:tcW w:w="5850" w:type="dxa"/>
          </w:tcPr>
          <w:p w14:paraId="02BE94C3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3CF6404" w14:textId="17F70290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BAC791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86C835" w14:textId="541EE523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6BBA4D9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7AFDB98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8829FE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BFAB98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26DA83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998378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16B" w:rsidRPr="00367F98" w14:paraId="4D99C500" w14:textId="77777777" w:rsidTr="00367F98">
        <w:trPr>
          <w:cantSplit/>
          <w:trHeight w:val="189"/>
        </w:trPr>
        <w:tc>
          <w:tcPr>
            <w:tcW w:w="5850" w:type="dxa"/>
          </w:tcPr>
          <w:p w14:paraId="1D8FB321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6695DF3F" w14:textId="3B9E7102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16,051,165</w:t>
            </w:r>
          </w:p>
        </w:tc>
        <w:tc>
          <w:tcPr>
            <w:tcW w:w="180" w:type="dxa"/>
            <w:vAlign w:val="bottom"/>
          </w:tcPr>
          <w:p w14:paraId="38500E91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4B9E13" w14:textId="58C8250A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9FC3118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AF438AA" w14:textId="239CD256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099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462EAE85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9F937" w14:textId="2E9D1995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0A5EBD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E1557F" w14:textId="67926283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099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610</w:t>
            </w:r>
          </w:p>
        </w:tc>
      </w:tr>
      <w:tr w:rsidR="007B116B" w:rsidRPr="00367F98" w14:paraId="78385569" w14:textId="77777777" w:rsidTr="00367F98">
        <w:trPr>
          <w:cantSplit/>
          <w:trHeight w:val="60"/>
        </w:trPr>
        <w:tc>
          <w:tcPr>
            <w:tcW w:w="5850" w:type="dxa"/>
          </w:tcPr>
          <w:p w14:paraId="1F275F01" w14:textId="77777777" w:rsidR="007B116B" w:rsidRPr="00367F98" w:rsidRDefault="007B116B" w:rsidP="007B11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5785C9C3" w14:textId="79AEDB5D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47,028,188</w:t>
            </w:r>
          </w:p>
        </w:tc>
        <w:tc>
          <w:tcPr>
            <w:tcW w:w="180" w:type="dxa"/>
            <w:vAlign w:val="bottom"/>
          </w:tcPr>
          <w:p w14:paraId="1C5F8ED7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F79032" w14:textId="243DB2EA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C638994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1A1F48B" w14:textId="0E29E115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47,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411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7D2F430C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2C194D" w14:textId="33D6522C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D34EDA" w14:textId="777777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84DDA9" w14:textId="6B8E9077" w:rsidR="007B116B" w:rsidRPr="00367F98" w:rsidRDefault="007B116B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</w:rPr>
              <w:t>47,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411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</w:rPr>
              <w:t>648</w:t>
            </w:r>
          </w:p>
        </w:tc>
      </w:tr>
    </w:tbl>
    <w:p w14:paraId="2431A61E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1FBE81E0" w14:textId="14A48F77" w:rsidR="00F81D92" w:rsidRDefault="00F81D9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81D9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93E95EB" w14:textId="77777777" w:rsidR="00367F98" w:rsidRPr="007B116B" w:rsidRDefault="00367F98" w:rsidP="00367F9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386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526"/>
        <w:gridCol w:w="180"/>
        <w:gridCol w:w="1704"/>
        <w:gridCol w:w="181"/>
        <w:gridCol w:w="1173"/>
        <w:gridCol w:w="185"/>
        <w:gridCol w:w="1439"/>
        <w:gridCol w:w="194"/>
        <w:gridCol w:w="1340"/>
        <w:gridCol w:w="180"/>
        <w:gridCol w:w="1259"/>
        <w:gridCol w:w="180"/>
        <w:gridCol w:w="1349"/>
      </w:tblGrid>
      <w:tr w:rsidR="00367F98" w:rsidRPr="009E0273" w14:paraId="454A6795" w14:textId="77777777" w:rsidTr="006212C0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510A2C84" w14:textId="77777777" w:rsidR="00367F98" w:rsidRPr="009E0273" w:rsidRDefault="00367F98" w:rsidP="00367F98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vAlign w:val="bottom"/>
          </w:tcPr>
          <w:p w14:paraId="0E5A9D1F" w14:textId="3F0918EC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9E02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67F98" w:rsidRPr="009E0273" w14:paraId="7AD5947A" w14:textId="77777777" w:rsidTr="006212C0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4D5E5AD5" w14:textId="77777777" w:rsidR="00367F98" w:rsidRPr="009E0273" w:rsidRDefault="00367F98" w:rsidP="00367F98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64" w:type="dxa"/>
            <w:gridSpan w:val="5"/>
          </w:tcPr>
          <w:p w14:paraId="38163BDE" w14:textId="48469BAE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02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5" w:type="dxa"/>
          </w:tcPr>
          <w:p w14:paraId="4803852C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41" w:type="dxa"/>
            <w:gridSpan w:val="7"/>
            <w:tcBorders>
              <w:bottom w:val="single" w:sz="4" w:space="0" w:color="auto"/>
            </w:tcBorders>
            <w:vAlign w:val="bottom"/>
          </w:tcPr>
          <w:p w14:paraId="12986133" w14:textId="07EF3EDA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367F98" w:rsidRPr="009E0273" w14:paraId="146F024B" w14:textId="77777777" w:rsidTr="00344782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4303AFC0" w14:textId="77777777" w:rsidR="00367F98" w:rsidRPr="009E0273" w:rsidRDefault="00367F98" w:rsidP="00367F98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7A34E9" w14:textId="7CDFB911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มูลค่ายุติธรรม</w:t>
            </w:r>
            <w:r w:rsidR="006212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4CB886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304F931F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Pr="009E02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ที่วัดมูลค่าด้วย</w:t>
            </w:r>
            <w:r w:rsidRPr="009E02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7CBC6B4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F92DB4E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FF4192D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276A504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5" w:type="dxa"/>
          </w:tcPr>
          <w:p w14:paraId="4CA58A35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5B3E18F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9E02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4" w:type="dxa"/>
            <w:vAlign w:val="bottom"/>
          </w:tcPr>
          <w:p w14:paraId="60E0D74E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CB0B98F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9E02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2CB5DD9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EDBF878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9E02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7D7D4A1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E0517CE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67F98" w:rsidRPr="009E0273" w14:paraId="5A2616F0" w14:textId="77777777" w:rsidTr="006212C0">
        <w:trPr>
          <w:cantSplit/>
          <w:trHeight w:val="60"/>
        </w:trPr>
        <w:tc>
          <w:tcPr>
            <w:tcW w:w="2970" w:type="dxa"/>
            <w:shd w:val="clear" w:color="auto" w:fill="auto"/>
            <w:vAlign w:val="bottom"/>
          </w:tcPr>
          <w:p w14:paraId="01B7C387" w14:textId="77777777" w:rsidR="00367F98" w:rsidRPr="009E0273" w:rsidRDefault="00367F98" w:rsidP="00367F98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01D4C213" w14:textId="77777777" w:rsidR="00367F98" w:rsidRPr="009E0273" w:rsidRDefault="00367F98" w:rsidP="0036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2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9E027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67F98" w:rsidRPr="009E0273" w14:paraId="3F8D7062" w14:textId="77777777" w:rsidTr="00344782">
        <w:trPr>
          <w:cantSplit/>
          <w:trHeight w:val="60"/>
          <w:tblHeader/>
        </w:trPr>
        <w:tc>
          <w:tcPr>
            <w:tcW w:w="2970" w:type="dxa"/>
            <w:shd w:val="clear" w:color="auto" w:fill="auto"/>
            <w:vAlign w:val="bottom"/>
          </w:tcPr>
          <w:p w14:paraId="5106B53E" w14:textId="67660317" w:rsidR="00367F98" w:rsidRPr="009E0273" w:rsidRDefault="00367F98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027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9E027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E027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9E027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26" w:type="dxa"/>
          </w:tcPr>
          <w:p w14:paraId="490BC043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837502C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04" w:type="dxa"/>
            <w:vAlign w:val="bottom"/>
          </w:tcPr>
          <w:p w14:paraId="0963FAF2" w14:textId="7D5746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5B9ECD36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6336C67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</w:tcPr>
          <w:p w14:paraId="76095123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39" w:type="dxa"/>
            <w:vAlign w:val="bottom"/>
          </w:tcPr>
          <w:p w14:paraId="2DD298D1" w14:textId="04095B89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033D44E6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0" w:type="dxa"/>
          </w:tcPr>
          <w:p w14:paraId="510FD2DB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88DD28" w14:textId="1A3A7E66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7D992ACF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0C51E3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0BAE7A10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67F98" w:rsidRPr="009E0273" w14:paraId="1E1F83DD" w14:textId="77777777" w:rsidTr="00344782">
        <w:trPr>
          <w:cantSplit/>
        </w:trPr>
        <w:tc>
          <w:tcPr>
            <w:tcW w:w="2970" w:type="dxa"/>
          </w:tcPr>
          <w:p w14:paraId="301D3EC3" w14:textId="77777777" w:rsidR="00367F98" w:rsidRPr="009E0273" w:rsidRDefault="00367F98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02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6" w:type="dxa"/>
          </w:tcPr>
          <w:p w14:paraId="1D114316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97A34F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6CFD8C8A" w14:textId="1D0B751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181" w:type="dxa"/>
            <w:vAlign w:val="bottom"/>
          </w:tcPr>
          <w:p w14:paraId="560571D5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9ECE135" w14:textId="28C6DEF4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03F696F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F886626" w14:textId="5E7A98A9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2EC3ACFA" w14:textId="501AA208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3786C9B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CFBF53" w14:textId="6718F4E9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3EB9815" w14:textId="1238A371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  <w:tc>
          <w:tcPr>
            <w:tcW w:w="180" w:type="dxa"/>
          </w:tcPr>
          <w:p w14:paraId="30366207" w14:textId="7777777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15B7EE2" w14:textId="5653EF27" w:rsidR="00367F98" w:rsidRPr="009E0273" w:rsidRDefault="00367F98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027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</w:tr>
      <w:tr w:rsidR="005E1B1C" w:rsidRPr="009E0273" w14:paraId="43891EFD" w14:textId="77777777" w:rsidTr="00344782">
        <w:trPr>
          <w:cantSplit/>
        </w:trPr>
        <w:tc>
          <w:tcPr>
            <w:tcW w:w="2970" w:type="dxa"/>
          </w:tcPr>
          <w:p w14:paraId="3A126E02" w14:textId="77777777" w:rsidR="005E1B1C" w:rsidRPr="009E0273" w:rsidRDefault="005E1B1C" w:rsidP="005E1B1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26" w:type="dxa"/>
          </w:tcPr>
          <w:p w14:paraId="60B589C5" w14:textId="6314CBF6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90F5A41" w14:textId="77777777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0130975" w14:textId="7874F5EE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BF3">
              <w:rPr>
                <w:rFonts w:asciiTheme="majorBidi" w:hAnsiTheme="majorBidi" w:cs="Angsana New"/>
                <w:sz w:val="28"/>
                <w:szCs w:val="28"/>
                <w:cs/>
              </w:rPr>
              <w:t>104</w:t>
            </w:r>
            <w:r w:rsidRPr="00361BF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61BF3">
              <w:rPr>
                <w:rFonts w:asciiTheme="majorBidi" w:hAnsiTheme="majorBidi" w:cs="Angsana New"/>
                <w:sz w:val="28"/>
                <w:szCs w:val="28"/>
                <w:cs/>
              </w:rPr>
              <w:t>118</w:t>
            </w:r>
            <w:r w:rsidRPr="00361BF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61BF3">
              <w:rPr>
                <w:rFonts w:asciiTheme="majorBidi" w:hAnsiTheme="majorBidi" w:cs="Angsana New"/>
                <w:sz w:val="28"/>
                <w:szCs w:val="28"/>
                <w:cs/>
              </w:rPr>
              <w:t>737</w:t>
            </w:r>
          </w:p>
        </w:tc>
        <w:tc>
          <w:tcPr>
            <w:tcW w:w="181" w:type="dxa"/>
            <w:vAlign w:val="bottom"/>
          </w:tcPr>
          <w:p w14:paraId="255EB954" w14:textId="77777777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DF88DAE" w14:textId="6BF39405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61BF3">
              <w:rPr>
                <w:rFonts w:asciiTheme="majorBidi" w:hAnsiTheme="majorBidi" w:cs="Angsana New"/>
                <w:sz w:val="28"/>
                <w:szCs w:val="28"/>
                <w:cs/>
              </w:rPr>
              <w:t>104</w:t>
            </w:r>
            <w:r w:rsidRPr="00361BF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61BF3">
              <w:rPr>
                <w:rFonts w:asciiTheme="majorBidi" w:hAnsiTheme="majorBidi" w:cs="Angsana New"/>
                <w:sz w:val="28"/>
                <w:szCs w:val="28"/>
                <w:cs/>
              </w:rPr>
              <w:t>118</w:t>
            </w:r>
            <w:r w:rsidRPr="00361BF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61BF3">
              <w:rPr>
                <w:rFonts w:asciiTheme="majorBidi" w:hAnsiTheme="majorBidi" w:cs="Angsana New"/>
                <w:sz w:val="28"/>
                <w:szCs w:val="28"/>
                <w:cs/>
              </w:rPr>
              <w:t>737</w:t>
            </w:r>
          </w:p>
        </w:tc>
        <w:tc>
          <w:tcPr>
            <w:tcW w:w="185" w:type="dxa"/>
          </w:tcPr>
          <w:p w14:paraId="48837EDC" w14:textId="77777777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3600E9A" w14:textId="776C5B0C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4" w:type="dxa"/>
            <w:vAlign w:val="bottom"/>
          </w:tcPr>
          <w:p w14:paraId="171CDAE0" w14:textId="5229A4B1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626E238" w14:textId="486F07AF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49058E4E" w14:textId="7DEB479A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5311263" w14:textId="5364521B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24E">
              <w:rPr>
                <w:rFonts w:asciiTheme="majorBidi" w:hAnsiTheme="majorBidi" w:cs="Angsana New"/>
                <w:sz w:val="28"/>
                <w:szCs w:val="28"/>
                <w:cs/>
              </w:rPr>
              <w:t>103</w:t>
            </w:r>
            <w:r w:rsidRPr="007502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24E">
              <w:rPr>
                <w:rFonts w:asciiTheme="majorBidi" w:hAnsiTheme="majorBidi" w:cs="Angsana New" w:hint="cs"/>
                <w:sz w:val="28"/>
                <w:szCs w:val="28"/>
                <w:cs/>
              </w:rPr>
              <w:t>697</w:t>
            </w:r>
            <w:r w:rsidRPr="007502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24E">
              <w:rPr>
                <w:rFonts w:asciiTheme="majorBidi" w:hAnsiTheme="majorBidi" w:cs="Angsana New" w:hint="cs"/>
                <w:sz w:val="28"/>
                <w:szCs w:val="28"/>
                <w:cs/>
              </w:rPr>
              <w:t>389</w:t>
            </w:r>
          </w:p>
        </w:tc>
        <w:tc>
          <w:tcPr>
            <w:tcW w:w="180" w:type="dxa"/>
            <w:vAlign w:val="bottom"/>
          </w:tcPr>
          <w:p w14:paraId="769B47D0" w14:textId="77777777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E1EED79" w14:textId="29C92E29" w:rsidR="005E1B1C" w:rsidRPr="009E0273" w:rsidRDefault="005E1B1C" w:rsidP="005E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24E">
              <w:rPr>
                <w:rFonts w:asciiTheme="majorBidi" w:hAnsiTheme="majorBidi" w:cs="Angsana New"/>
                <w:sz w:val="28"/>
                <w:szCs w:val="28"/>
                <w:cs/>
              </w:rPr>
              <w:t>103</w:t>
            </w:r>
            <w:r w:rsidRPr="007502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24E">
              <w:rPr>
                <w:rFonts w:asciiTheme="majorBidi" w:hAnsiTheme="majorBidi" w:cs="Angsana New" w:hint="cs"/>
                <w:sz w:val="28"/>
                <w:szCs w:val="28"/>
                <w:cs/>
              </w:rPr>
              <w:t>697</w:t>
            </w:r>
            <w:r w:rsidRPr="007502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24E">
              <w:rPr>
                <w:rFonts w:asciiTheme="majorBidi" w:hAnsiTheme="majorBidi" w:cs="Angsana New" w:hint="cs"/>
                <w:sz w:val="28"/>
                <w:szCs w:val="28"/>
                <w:cs/>
              </w:rPr>
              <w:t>389</w:t>
            </w:r>
          </w:p>
        </w:tc>
      </w:tr>
      <w:tr w:rsidR="00286C5B" w:rsidRPr="009E0273" w14:paraId="59429D01" w14:textId="77777777" w:rsidTr="00344782">
        <w:trPr>
          <w:cantSplit/>
        </w:trPr>
        <w:tc>
          <w:tcPr>
            <w:tcW w:w="2970" w:type="dxa"/>
          </w:tcPr>
          <w:p w14:paraId="217E5005" w14:textId="4D7A2BE5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9E02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</w:tcPr>
          <w:p w14:paraId="643E81DD" w14:textId="6929A42C" w:rsidR="00286C5B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CD075" w14:textId="4D08E442" w:rsidR="008E383F" w:rsidRPr="009E0273" w:rsidRDefault="008E383F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DBAB3F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24543B4" w14:textId="77777777" w:rsidR="00286C5B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0973A" w14:textId="59E271CD" w:rsidR="008E383F" w:rsidRPr="009E0273" w:rsidRDefault="008E383F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81" w:type="dxa"/>
            <w:vAlign w:val="bottom"/>
          </w:tcPr>
          <w:p w14:paraId="2E464385" w14:textId="77777777" w:rsidR="00286C5B" w:rsidRPr="009E0273" w:rsidRDefault="00286C5B" w:rsidP="008E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89908AD" w14:textId="62285EE0" w:rsidR="00286C5B" w:rsidRPr="009E0273" w:rsidRDefault="008E383F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302" w:right="-108" w:hanging="4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85" w:type="dxa"/>
          </w:tcPr>
          <w:p w14:paraId="4E803558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1EEBA01" w14:textId="45EF7A45" w:rsidR="00286C5B" w:rsidRPr="009E0273" w:rsidRDefault="00344782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94" w:type="dxa"/>
            <w:vAlign w:val="bottom"/>
          </w:tcPr>
          <w:p w14:paraId="3E627415" w14:textId="35C6653B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2EE2454E" w14:textId="77777777" w:rsidR="00286C5B" w:rsidRPr="00126937" w:rsidRDefault="00286C5B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1B9C53B" w14:textId="14ADDA3D" w:rsidR="00344782" w:rsidRPr="00126937" w:rsidRDefault="00126937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  <w:tab w:val="left" w:pos="1082"/>
              </w:tabs>
              <w:spacing w:line="240" w:lineRule="auto"/>
              <w:ind w:left="452" w:right="-108" w:hanging="56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</w:t>
            </w:r>
            <w:r w:rsidR="00344782" w:rsidRPr="00344782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  <w:r w:rsidR="00344782" w:rsidRPr="0012693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344782" w:rsidRPr="00344782">
              <w:rPr>
                <w:rFonts w:asciiTheme="majorBidi" w:hAnsiTheme="majorBidi" w:cs="Angsana New"/>
                <w:sz w:val="28"/>
                <w:szCs w:val="28"/>
                <w:cs/>
              </w:rPr>
              <w:t>981</w:t>
            </w:r>
          </w:p>
        </w:tc>
        <w:tc>
          <w:tcPr>
            <w:tcW w:w="180" w:type="dxa"/>
            <w:vAlign w:val="bottom"/>
          </w:tcPr>
          <w:p w14:paraId="620C1A8D" w14:textId="5CC1612C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5638AAA" w14:textId="1A3E9C22" w:rsidR="00286C5B" w:rsidRPr="009E0273" w:rsidRDefault="00344782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CB3D66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FF613F" w14:textId="378411FD" w:rsidR="00286C5B" w:rsidRPr="009E0273" w:rsidRDefault="00344782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782">
              <w:rPr>
                <w:rFonts w:asciiTheme="majorBidi" w:hAnsiTheme="majorBidi" w:cs="Angsana New"/>
                <w:sz w:val="28"/>
                <w:szCs w:val="28"/>
                <w:cs/>
              </w:rPr>
              <w:t>797</w:t>
            </w:r>
            <w:r w:rsidRPr="00344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782">
              <w:rPr>
                <w:rFonts w:asciiTheme="majorBidi" w:hAnsiTheme="majorBidi" w:cs="Angsana New"/>
                <w:sz w:val="28"/>
                <w:szCs w:val="28"/>
                <w:cs/>
              </w:rPr>
              <w:t>981</w:t>
            </w:r>
          </w:p>
        </w:tc>
      </w:tr>
      <w:tr w:rsidR="00286C5B" w:rsidRPr="009E0273" w14:paraId="705F47AB" w14:textId="77777777" w:rsidTr="00344782">
        <w:trPr>
          <w:cantSplit/>
        </w:trPr>
        <w:tc>
          <w:tcPr>
            <w:tcW w:w="2970" w:type="dxa"/>
          </w:tcPr>
          <w:p w14:paraId="281B0096" w14:textId="146AB7A3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31ECD304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91BDD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2EF24E43" w14:textId="36458B98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0B13D07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A7F0378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8FD93A0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5B4E8D7" w14:textId="278B6064" w:rsidR="00286C5B" w:rsidRPr="009E0273" w:rsidRDefault="00286C5B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08553635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215B44DB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0D4846" w14:textId="4ED01FA8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09A8809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619C9C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2C1D042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6C5B" w:rsidRPr="009E0273" w14:paraId="498A780B" w14:textId="77777777" w:rsidTr="00344782">
        <w:trPr>
          <w:cantSplit/>
        </w:trPr>
        <w:tc>
          <w:tcPr>
            <w:tcW w:w="2970" w:type="dxa"/>
          </w:tcPr>
          <w:p w14:paraId="3400FF67" w14:textId="5D139937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E02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6" w:type="dxa"/>
          </w:tcPr>
          <w:p w14:paraId="66E2141D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73A1C6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2552EB49" w14:textId="697EB85C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9191354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207661D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0CEA40B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0E55642" w14:textId="23153CEA" w:rsidR="00286C5B" w:rsidRPr="009E0273" w:rsidRDefault="00286C5B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792ACEC8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B70F197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4BC052" w14:textId="456D415A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1E044C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97B0D9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7685B7D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6C5B" w:rsidRPr="009E0273" w14:paraId="726F5A2F" w14:textId="77777777" w:rsidTr="00344782">
        <w:trPr>
          <w:cantSplit/>
        </w:trPr>
        <w:tc>
          <w:tcPr>
            <w:tcW w:w="2970" w:type="dxa"/>
          </w:tcPr>
          <w:p w14:paraId="467B9F27" w14:textId="1FBD7C67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  <w:r w:rsidR="00C872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C872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</w:t>
            </w:r>
          </w:p>
        </w:tc>
        <w:tc>
          <w:tcPr>
            <w:tcW w:w="1526" w:type="dxa"/>
          </w:tcPr>
          <w:p w14:paraId="084C3E1E" w14:textId="77777777" w:rsidR="00286C5B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958498" w14:textId="0D137B72" w:rsidR="00A65D6B" w:rsidRPr="009E0273" w:rsidRDefault="00A65D6B" w:rsidP="00A6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</w:t>
            </w:r>
            <w:r w:rsidRPr="00A65D6B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A65D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5D6B">
              <w:rPr>
                <w:rFonts w:asciiTheme="majorBidi" w:hAnsiTheme="majorBidi" w:cs="Angsana New"/>
                <w:sz w:val="28"/>
                <w:szCs w:val="28"/>
                <w:cs/>
              </w:rPr>
              <w:t>693</w:t>
            </w:r>
          </w:p>
        </w:tc>
        <w:tc>
          <w:tcPr>
            <w:tcW w:w="180" w:type="dxa"/>
          </w:tcPr>
          <w:p w14:paraId="760C847F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5943EEB3" w14:textId="185A3DF2" w:rsidR="00286C5B" w:rsidRPr="009E0273" w:rsidRDefault="00AB643B" w:rsidP="00AB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-</w:t>
            </w:r>
          </w:p>
        </w:tc>
        <w:tc>
          <w:tcPr>
            <w:tcW w:w="181" w:type="dxa"/>
            <w:vAlign w:val="bottom"/>
          </w:tcPr>
          <w:p w14:paraId="1E293EE4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6A4D551" w14:textId="77777777" w:rsidR="00286C5B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E7FF4" w14:textId="19FD66F4" w:rsidR="00511A7E" w:rsidRPr="009E0273" w:rsidRDefault="00511A7E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</w:t>
            </w:r>
            <w:r w:rsidRPr="00A65D6B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A65D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5D6B">
              <w:rPr>
                <w:rFonts w:asciiTheme="majorBidi" w:hAnsiTheme="majorBidi" w:cs="Angsana New"/>
                <w:sz w:val="28"/>
                <w:szCs w:val="28"/>
                <w:cs/>
              </w:rPr>
              <w:t>693</w:t>
            </w:r>
          </w:p>
        </w:tc>
        <w:tc>
          <w:tcPr>
            <w:tcW w:w="185" w:type="dxa"/>
          </w:tcPr>
          <w:p w14:paraId="575F8649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6AF85C6" w14:textId="4D2FB4BD" w:rsidR="00286C5B" w:rsidRPr="009E0273" w:rsidRDefault="00D6774F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4" w:type="dxa"/>
            <w:vAlign w:val="bottom"/>
          </w:tcPr>
          <w:p w14:paraId="16ABBBF2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5560389" w14:textId="69E97AD0" w:rsidR="00286C5B" w:rsidRPr="009E0273" w:rsidRDefault="00D6774F" w:rsidP="00D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</w:t>
            </w:r>
            <w:r w:rsidRPr="00D6774F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D677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774F">
              <w:rPr>
                <w:rFonts w:asciiTheme="majorBidi" w:hAnsiTheme="majorBidi" w:cs="Angsana New"/>
                <w:sz w:val="28"/>
                <w:szCs w:val="28"/>
                <w:cs/>
              </w:rPr>
              <w:t>69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5FD289B1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AF92CDC" w14:textId="02C46485" w:rsidR="00286C5B" w:rsidRPr="009E0273" w:rsidRDefault="00D6774F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-</w:t>
            </w:r>
          </w:p>
        </w:tc>
        <w:tc>
          <w:tcPr>
            <w:tcW w:w="180" w:type="dxa"/>
          </w:tcPr>
          <w:p w14:paraId="343ABA6E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C0EE4E1" w14:textId="14CC2E9B" w:rsidR="00286C5B" w:rsidRPr="009E0273" w:rsidRDefault="00D6774F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774F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D677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774F">
              <w:rPr>
                <w:rFonts w:asciiTheme="majorBidi" w:hAnsiTheme="majorBidi" w:cs="Angsana New"/>
                <w:sz w:val="28"/>
                <w:szCs w:val="28"/>
                <w:cs/>
              </w:rPr>
              <w:t>69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</w:p>
        </w:tc>
      </w:tr>
      <w:tr w:rsidR="00286C5B" w:rsidRPr="009E0273" w14:paraId="7D83F98A" w14:textId="77777777" w:rsidTr="00344782">
        <w:trPr>
          <w:cantSplit/>
        </w:trPr>
        <w:tc>
          <w:tcPr>
            <w:tcW w:w="2970" w:type="dxa"/>
          </w:tcPr>
          <w:p w14:paraId="124D6735" w14:textId="77777777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</w:tcPr>
          <w:p w14:paraId="1C145B24" w14:textId="06919158" w:rsidR="00286C5B" w:rsidRPr="009E0273" w:rsidRDefault="007B428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DE6749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3E7D07F0" w14:textId="3AE66E07" w:rsidR="00286C5B" w:rsidRPr="009E0273" w:rsidRDefault="00AA55E1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55E1">
              <w:rPr>
                <w:rFonts w:asciiTheme="majorBidi" w:hAnsiTheme="majorBidi" w:cstheme="majorBidi"/>
                <w:sz w:val="28"/>
                <w:szCs w:val="28"/>
              </w:rPr>
              <w:t>21,062,869</w:t>
            </w:r>
          </w:p>
        </w:tc>
        <w:tc>
          <w:tcPr>
            <w:tcW w:w="181" w:type="dxa"/>
            <w:vAlign w:val="bottom"/>
          </w:tcPr>
          <w:p w14:paraId="5DA6580E" w14:textId="5CC9ACD4" w:rsidR="00286C5B" w:rsidRPr="009E0273" w:rsidRDefault="00AA55E1" w:rsidP="00AA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           </w:t>
            </w:r>
          </w:p>
        </w:tc>
        <w:tc>
          <w:tcPr>
            <w:tcW w:w="1173" w:type="dxa"/>
            <w:vAlign w:val="bottom"/>
          </w:tcPr>
          <w:p w14:paraId="518CF111" w14:textId="527A77C7" w:rsidR="00286C5B" w:rsidRPr="009E0273" w:rsidRDefault="00AA55E1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A55E1">
              <w:rPr>
                <w:rFonts w:asciiTheme="majorBidi" w:hAnsiTheme="majorBidi" w:cstheme="majorBidi"/>
                <w:sz w:val="28"/>
                <w:szCs w:val="28"/>
              </w:rPr>
              <w:t>21,062,869</w:t>
            </w:r>
          </w:p>
        </w:tc>
        <w:tc>
          <w:tcPr>
            <w:tcW w:w="185" w:type="dxa"/>
          </w:tcPr>
          <w:p w14:paraId="1EFD7FB3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39" w:type="dxa"/>
            <w:vAlign w:val="bottom"/>
          </w:tcPr>
          <w:p w14:paraId="27090D2B" w14:textId="6A41B5ED" w:rsidR="00286C5B" w:rsidRPr="009E0273" w:rsidRDefault="006B2C1F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4" w:type="dxa"/>
            <w:vAlign w:val="bottom"/>
          </w:tcPr>
          <w:p w14:paraId="214AE4FE" w14:textId="2F9C462B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2602748" w14:textId="2EAD2BC8" w:rsidR="00286C5B" w:rsidRPr="00365EF6" w:rsidRDefault="00365EF6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</w:t>
            </w:r>
            <w:r w:rsidR="007B39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E367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002,403</w:t>
            </w:r>
          </w:p>
        </w:tc>
        <w:tc>
          <w:tcPr>
            <w:tcW w:w="180" w:type="dxa"/>
            <w:vAlign w:val="bottom"/>
          </w:tcPr>
          <w:p w14:paraId="513FAADB" w14:textId="06F0E3CF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28A7172" w14:textId="781E481A" w:rsidR="00286C5B" w:rsidRPr="009E0273" w:rsidRDefault="00126937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  <w:r w:rsidR="006B2C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2EECBE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773D160D" w14:textId="162F0E23" w:rsidR="00286C5B" w:rsidRPr="009E0273" w:rsidRDefault="006B2C1F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</w:t>
            </w:r>
            <w:r w:rsidR="00E367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1,002,403</w:t>
            </w:r>
          </w:p>
        </w:tc>
      </w:tr>
      <w:tr w:rsidR="00286C5B" w:rsidRPr="009E0273" w14:paraId="529509F2" w14:textId="77777777" w:rsidTr="00344782">
        <w:trPr>
          <w:cantSplit/>
        </w:trPr>
        <w:tc>
          <w:tcPr>
            <w:tcW w:w="2970" w:type="dxa"/>
          </w:tcPr>
          <w:p w14:paraId="4B09170C" w14:textId="77777777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9E027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26" w:type="dxa"/>
          </w:tcPr>
          <w:p w14:paraId="1B91402E" w14:textId="198196BE" w:rsidR="00286C5B" w:rsidRPr="009E0273" w:rsidRDefault="007B428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04510F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36C60133" w14:textId="3FA6ABE0" w:rsidR="00286C5B" w:rsidRPr="009E0273" w:rsidRDefault="003B30AC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AC">
              <w:rPr>
                <w:rFonts w:asciiTheme="majorBidi" w:hAnsiTheme="majorBidi" w:cstheme="majorBidi"/>
                <w:sz w:val="28"/>
                <w:szCs w:val="28"/>
              </w:rPr>
              <w:t>60,719,483</w:t>
            </w:r>
          </w:p>
        </w:tc>
        <w:tc>
          <w:tcPr>
            <w:tcW w:w="181" w:type="dxa"/>
            <w:vAlign w:val="bottom"/>
          </w:tcPr>
          <w:p w14:paraId="6528D332" w14:textId="77777777" w:rsidR="00286C5B" w:rsidRPr="009E0273" w:rsidRDefault="00286C5B" w:rsidP="003B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A3B24EA" w14:textId="44C0F3C7" w:rsidR="00286C5B" w:rsidRPr="009E0273" w:rsidRDefault="003B30AC" w:rsidP="00FF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0AC">
              <w:rPr>
                <w:rFonts w:asciiTheme="majorBidi" w:hAnsiTheme="majorBidi" w:cstheme="majorBidi"/>
                <w:sz w:val="28"/>
                <w:szCs w:val="28"/>
              </w:rPr>
              <w:t>60,719,483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5" w:type="dxa"/>
          </w:tcPr>
          <w:p w14:paraId="164EF764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39" w:type="dxa"/>
            <w:vAlign w:val="bottom"/>
          </w:tcPr>
          <w:p w14:paraId="7A041998" w14:textId="75ED3497" w:rsidR="00286C5B" w:rsidRPr="009E0273" w:rsidRDefault="006B2C1F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4" w:type="dxa"/>
            <w:vAlign w:val="bottom"/>
          </w:tcPr>
          <w:p w14:paraId="0A56CE57" w14:textId="0C721123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AD160F4" w14:textId="5DE974E5" w:rsidR="00286C5B" w:rsidRPr="009E0273" w:rsidRDefault="00A84BC5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318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400</w:t>
            </w:r>
          </w:p>
        </w:tc>
        <w:tc>
          <w:tcPr>
            <w:tcW w:w="180" w:type="dxa"/>
            <w:vAlign w:val="bottom"/>
          </w:tcPr>
          <w:p w14:paraId="3F36854B" w14:textId="1DCFE002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29A47619" w14:textId="111BEF46" w:rsidR="00286C5B" w:rsidRPr="009E0273" w:rsidRDefault="00126937" w:rsidP="0012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6B2C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536D7B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0C9BDDB4" w14:textId="2154371F" w:rsidR="00286C5B" w:rsidRPr="009E0273" w:rsidRDefault="00A84BC5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318</w:t>
            </w:r>
            <w:r w:rsidRPr="00A84B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BC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400</w:t>
            </w:r>
          </w:p>
        </w:tc>
      </w:tr>
      <w:tr w:rsidR="00286C5B" w:rsidRPr="009E0273" w14:paraId="54D4EED5" w14:textId="77777777" w:rsidTr="00344782">
        <w:trPr>
          <w:cantSplit/>
        </w:trPr>
        <w:tc>
          <w:tcPr>
            <w:tcW w:w="2970" w:type="dxa"/>
          </w:tcPr>
          <w:p w14:paraId="3AAB74A9" w14:textId="77777777" w:rsidR="00286C5B" w:rsidRPr="009E0273" w:rsidRDefault="00286C5B" w:rsidP="00286C5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7B2759F1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B9512F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5EA758E0" w14:textId="37A69BF1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5096F47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5FED1D4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C3B53BB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BC4A673" w14:textId="6E757CA2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42329452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1CB9C9C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70E216" w14:textId="5D813B45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A9E26BA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40AB60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FB5ABD" w14:textId="77777777" w:rsidR="00286C5B" w:rsidRPr="009E0273" w:rsidRDefault="00286C5B" w:rsidP="0028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C5CC6FB" w14:textId="0E4A8A91" w:rsidR="00367F98" w:rsidRDefault="00367F98">
      <w:pPr>
        <w:rPr>
          <w:rFonts w:cstheme="minorBidi"/>
        </w:rPr>
      </w:pPr>
      <w:r>
        <w:br w:type="page"/>
      </w: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8"/>
        <w:gridCol w:w="1710"/>
        <w:gridCol w:w="180"/>
        <w:gridCol w:w="1532"/>
        <w:gridCol w:w="185"/>
        <w:gridCol w:w="1435"/>
        <w:gridCol w:w="180"/>
        <w:gridCol w:w="1350"/>
        <w:gridCol w:w="180"/>
        <w:gridCol w:w="1440"/>
      </w:tblGrid>
      <w:tr w:rsidR="00367F98" w:rsidRPr="00367F98" w14:paraId="70B8672C" w14:textId="77777777" w:rsidTr="007C7E1A">
        <w:trPr>
          <w:cantSplit/>
          <w:trHeight w:val="60"/>
          <w:tblHeader/>
        </w:trPr>
        <w:tc>
          <w:tcPr>
            <w:tcW w:w="5848" w:type="dxa"/>
            <w:shd w:val="clear" w:color="auto" w:fill="auto"/>
            <w:vAlign w:val="bottom"/>
          </w:tcPr>
          <w:p w14:paraId="6B0A7ABF" w14:textId="77777777" w:rsidR="00367F98" w:rsidRPr="00367F98" w:rsidRDefault="00367F98" w:rsidP="0046207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92" w:type="dxa"/>
            <w:gridSpan w:val="9"/>
          </w:tcPr>
          <w:p w14:paraId="0C13DAAA" w14:textId="5307D536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2C6E9A" w:rsidRPr="002C6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67F98" w:rsidRPr="00367F98" w14:paraId="7D624D85" w14:textId="77777777" w:rsidTr="007C7E1A">
        <w:trPr>
          <w:cantSplit/>
          <w:trHeight w:val="60"/>
          <w:tblHeader/>
        </w:trPr>
        <w:tc>
          <w:tcPr>
            <w:tcW w:w="5848" w:type="dxa"/>
            <w:shd w:val="clear" w:color="auto" w:fill="auto"/>
            <w:vAlign w:val="bottom"/>
          </w:tcPr>
          <w:p w14:paraId="6D5B04C2" w14:textId="77777777" w:rsidR="00367F98" w:rsidRPr="00367F98" w:rsidRDefault="00367F98" w:rsidP="0046207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7D27764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403B2D57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02" w:type="dxa"/>
            <w:gridSpan w:val="7"/>
            <w:tcBorders>
              <w:bottom w:val="single" w:sz="4" w:space="0" w:color="auto"/>
            </w:tcBorders>
            <w:vAlign w:val="bottom"/>
          </w:tcPr>
          <w:p w14:paraId="39473FAB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367F98" w:rsidRPr="00367F98" w14:paraId="20D09F71" w14:textId="77777777" w:rsidTr="007C7E1A">
        <w:trPr>
          <w:cantSplit/>
          <w:trHeight w:val="60"/>
          <w:tblHeader/>
        </w:trPr>
        <w:tc>
          <w:tcPr>
            <w:tcW w:w="5848" w:type="dxa"/>
            <w:shd w:val="clear" w:color="auto" w:fill="auto"/>
            <w:vAlign w:val="bottom"/>
          </w:tcPr>
          <w:p w14:paraId="3F44F5AE" w14:textId="77777777" w:rsidR="00367F98" w:rsidRPr="00367F98" w:rsidRDefault="00367F98" w:rsidP="0046207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91F28B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  <w:t>ที่วัดมูลค่าด้วย</w:t>
            </w: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80" w:type="dxa"/>
          </w:tcPr>
          <w:p w14:paraId="2112B2A3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655BDF85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109AD606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F115C74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814916C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1BE0C8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367F9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08B3EEE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A2E58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67F98" w:rsidRPr="00367F98" w14:paraId="4AF05B1F" w14:textId="77777777" w:rsidTr="007C7E1A">
        <w:trPr>
          <w:cantSplit/>
          <w:trHeight w:val="60"/>
        </w:trPr>
        <w:tc>
          <w:tcPr>
            <w:tcW w:w="5848" w:type="dxa"/>
            <w:shd w:val="clear" w:color="auto" w:fill="auto"/>
            <w:vAlign w:val="bottom"/>
          </w:tcPr>
          <w:p w14:paraId="7E8171BD" w14:textId="77777777" w:rsidR="00367F98" w:rsidRPr="00367F98" w:rsidRDefault="00367F98" w:rsidP="0046207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192" w:type="dxa"/>
            <w:gridSpan w:val="9"/>
          </w:tcPr>
          <w:p w14:paraId="46F548A2" w14:textId="77777777" w:rsidR="00367F98" w:rsidRPr="00367F98" w:rsidRDefault="00367F98" w:rsidP="0046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367F9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D02F4" w:rsidRPr="00F81D92" w14:paraId="246D8A4E" w14:textId="77777777" w:rsidTr="007C7E1A">
        <w:trPr>
          <w:cantSplit/>
        </w:trPr>
        <w:tc>
          <w:tcPr>
            <w:tcW w:w="5848" w:type="dxa"/>
            <w:vAlign w:val="bottom"/>
          </w:tcPr>
          <w:p w14:paraId="07DB49FC" w14:textId="03CA20E6" w:rsidR="003D02F4" w:rsidRPr="00F81D92" w:rsidRDefault="003D02F4" w:rsidP="003D02F4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02B1EB8B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A5E04D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2" w:type="dxa"/>
            <w:vAlign w:val="bottom"/>
          </w:tcPr>
          <w:p w14:paraId="3C9ADBA4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E9021D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5" w:type="dxa"/>
            <w:vAlign w:val="bottom"/>
          </w:tcPr>
          <w:p w14:paraId="5502DCB7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DA2B93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1C69119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B95F18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07821508" w14:textId="77777777" w:rsidR="003D02F4" w:rsidRPr="00F81D92" w:rsidRDefault="003D02F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2F4" w:rsidRPr="00F81D92" w14:paraId="3C5781AC" w14:textId="77777777" w:rsidTr="007C7E1A">
        <w:trPr>
          <w:cantSplit/>
        </w:trPr>
        <w:tc>
          <w:tcPr>
            <w:tcW w:w="5848" w:type="dxa"/>
          </w:tcPr>
          <w:p w14:paraId="195FA73B" w14:textId="77777777" w:rsidR="003D02F4" w:rsidRPr="00F81D92" w:rsidRDefault="003D02F4" w:rsidP="003D02F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059F548F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7BA86C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2" w:type="dxa"/>
            <w:vAlign w:val="bottom"/>
          </w:tcPr>
          <w:p w14:paraId="3EF91319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45E7414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35" w:type="dxa"/>
            <w:vAlign w:val="bottom"/>
          </w:tcPr>
          <w:p w14:paraId="669826D6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16DE71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609B2C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2DC638" w14:textId="77777777" w:rsidR="003D02F4" w:rsidRPr="00F81D92" w:rsidRDefault="003D02F4" w:rsidP="003D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2E1A2704" w14:textId="77777777" w:rsidR="003D02F4" w:rsidRPr="00F81D92" w:rsidRDefault="003D02F4" w:rsidP="004B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E1A" w:rsidRPr="00F81D92" w14:paraId="0CCD27E3" w14:textId="77777777" w:rsidTr="007C7E1A">
        <w:trPr>
          <w:cantSplit/>
        </w:trPr>
        <w:tc>
          <w:tcPr>
            <w:tcW w:w="5848" w:type="dxa"/>
          </w:tcPr>
          <w:p w14:paraId="04166653" w14:textId="77777777" w:rsidR="007C7E1A" w:rsidRPr="00F81D92" w:rsidRDefault="007C7E1A" w:rsidP="007C7E1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710" w:type="dxa"/>
          </w:tcPr>
          <w:p w14:paraId="6A603286" w14:textId="4A9BC97A" w:rsidR="007C7E1A" w:rsidRPr="00F81D92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85,814,65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77F3D9D" w14:textId="77777777" w:rsidR="007C7E1A" w:rsidRPr="00F81D92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376B57F9" w14:textId="77777777" w:rsidR="007C7E1A" w:rsidRPr="00F81D92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2C1ABE2E" w14:textId="77777777" w:rsidR="007C7E1A" w:rsidRPr="00F81D92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8FEB292" w14:textId="0A916996" w:rsidR="007C7E1A" w:rsidRPr="00F81D92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1545EE" w14:textId="77777777" w:rsidR="007C7E1A" w:rsidRPr="00F81D92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28B2D3" w14:textId="158347E7" w:rsidR="007C7E1A" w:rsidRPr="007C7E1A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7E1A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7C7E1A">
              <w:rPr>
                <w:rFonts w:asciiTheme="majorBidi" w:hAnsiTheme="majorBidi" w:cstheme="majorBidi"/>
                <w:sz w:val="28"/>
                <w:szCs w:val="28"/>
              </w:rPr>
              <w:t>,407,749</w:t>
            </w:r>
          </w:p>
        </w:tc>
        <w:tc>
          <w:tcPr>
            <w:tcW w:w="180" w:type="dxa"/>
            <w:vAlign w:val="bottom"/>
          </w:tcPr>
          <w:p w14:paraId="616109C3" w14:textId="77777777" w:rsidR="007C7E1A" w:rsidRPr="007C7E1A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C0781F" w14:textId="48A24DF1" w:rsidR="007C7E1A" w:rsidRPr="007C7E1A" w:rsidRDefault="007C7E1A" w:rsidP="007C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7E1A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7C7E1A">
              <w:rPr>
                <w:rFonts w:asciiTheme="majorBidi" w:hAnsiTheme="majorBidi" w:cstheme="majorBidi"/>
                <w:sz w:val="28"/>
                <w:szCs w:val="28"/>
              </w:rPr>
              <w:t>,407,749</w:t>
            </w:r>
          </w:p>
        </w:tc>
      </w:tr>
      <w:tr w:rsidR="00B43D65" w:rsidRPr="00F81D92" w14:paraId="6CFCC5AC" w14:textId="77777777" w:rsidTr="007C7E1A">
        <w:trPr>
          <w:cantSplit/>
        </w:trPr>
        <w:tc>
          <w:tcPr>
            <w:tcW w:w="5848" w:type="dxa"/>
          </w:tcPr>
          <w:p w14:paraId="1551EF6D" w14:textId="62CB40A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035AEDB0" w14:textId="1C301AA3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80" w:type="dxa"/>
            <w:vAlign w:val="bottom"/>
          </w:tcPr>
          <w:p w14:paraId="525D182F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58759319" w14:textId="17D4688E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198FF9F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59352EC" w14:textId="574FCE4A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  <w:tc>
          <w:tcPr>
            <w:tcW w:w="180" w:type="dxa"/>
            <w:vAlign w:val="bottom"/>
          </w:tcPr>
          <w:p w14:paraId="0FE1119C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D5A66" w14:textId="38850A0D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31D4E5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126DD" w14:textId="514F60FD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</w:tr>
      <w:tr w:rsidR="00B43D65" w:rsidRPr="00F81D92" w14:paraId="79FA5E45" w14:textId="77777777" w:rsidTr="007C7E1A">
        <w:trPr>
          <w:cantSplit/>
        </w:trPr>
        <w:tc>
          <w:tcPr>
            <w:tcW w:w="5848" w:type="dxa"/>
          </w:tcPr>
          <w:p w14:paraId="357FF526" w14:textId="77777777" w:rsidR="00B43D65" w:rsidRPr="00DC05B9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08EC89CD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56F2C86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2" w:type="dxa"/>
            <w:vAlign w:val="bottom"/>
          </w:tcPr>
          <w:p w14:paraId="450C1394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7B57FB30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5" w:type="dxa"/>
            <w:vAlign w:val="bottom"/>
          </w:tcPr>
          <w:p w14:paraId="794C6C40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3E1D15C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9295E83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31B81E3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152A115" w14:textId="77777777" w:rsidR="00B43D65" w:rsidRPr="00DC05B9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43D65" w:rsidRPr="00F81D92" w14:paraId="59BBE256" w14:textId="77777777" w:rsidTr="007C7E1A">
        <w:trPr>
          <w:cantSplit/>
        </w:trPr>
        <w:tc>
          <w:tcPr>
            <w:tcW w:w="5848" w:type="dxa"/>
          </w:tcPr>
          <w:p w14:paraId="14FF6D63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6142D3B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180819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07FB94DB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98A4D14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9BBE8F6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E4E00A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39BB9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29FBF9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B44B5D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D65" w:rsidRPr="00F81D92" w14:paraId="280CC4C4" w14:textId="77777777" w:rsidTr="007C7E1A">
        <w:trPr>
          <w:cantSplit/>
          <w:trHeight w:val="189"/>
        </w:trPr>
        <w:tc>
          <w:tcPr>
            <w:tcW w:w="5848" w:type="dxa"/>
          </w:tcPr>
          <w:p w14:paraId="17E6D5E3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0DA82B60" w14:textId="0499CAA4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0" w:type="dxa"/>
            <w:vAlign w:val="bottom"/>
          </w:tcPr>
          <w:p w14:paraId="0794C76A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71B2D032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3EA122F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5C8975F" w14:textId="2F4A0A10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2B6412EC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36A181" w14:textId="31BB0F50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DEAD6C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00717" w14:textId="32B4DE1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B43D65" w:rsidRPr="00F81D92" w14:paraId="3FB5DF88" w14:textId="77777777" w:rsidTr="007C7E1A">
        <w:trPr>
          <w:cantSplit/>
          <w:trHeight w:val="60"/>
        </w:trPr>
        <w:tc>
          <w:tcPr>
            <w:tcW w:w="5848" w:type="dxa"/>
          </w:tcPr>
          <w:p w14:paraId="0CE54AA7" w14:textId="77777777" w:rsidR="00B43D65" w:rsidRPr="00F81D92" w:rsidRDefault="00B43D65" w:rsidP="00B43D6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536DAC07" w14:textId="5E19435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0" w:type="dxa"/>
            <w:vAlign w:val="bottom"/>
          </w:tcPr>
          <w:p w14:paraId="316D6DB3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4E1627BF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2FF9B4F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2F60621" w14:textId="74230E9D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1356176D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D789A" w14:textId="76D19848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D989B24" w14:textId="77777777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847CD5" w14:textId="54FF5C09" w:rsidR="00B43D65" w:rsidRPr="00F81D92" w:rsidRDefault="00B43D65" w:rsidP="009E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061C2DFF" w14:textId="77777777" w:rsidR="005162B2" w:rsidRPr="00DC05B9" w:rsidRDefault="005162B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4"/>
          <w:szCs w:val="4"/>
          <w:lang w:val="en-GB"/>
        </w:rPr>
      </w:pPr>
    </w:p>
    <w:p w14:paraId="03829EE1" w14:textId="77777777" w:rsidR="00BF4AC0" w:rsidRPr="00CF3746" w:rsidRDefault="00BF4AC0" w:rsidP="00781B5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="Angsana New"/>
          <w:sz w:val="16"/>
          <w:szCs w:val="16"/>
          <w:cs/>
          <w:lang w:bidi="th-TH"/>
        </w:rPr>
        <w:sectPr w:rsidR="00BF4AC0" w:rsidRPr="00CF3746" w:rsidSect="003A0904">
          <w:headerReference w:type="default" r:id="rId14"/>
          <w:footerReference w:type="default" r:id="rId15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40BE6A62" w14:textId="2AC08FAF" w:rsidR="009D0598" w:rsidRDefault="002A1CFE" w:rsidP="00956F1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ตาราง</w:t>
      </w:r>
      <w:r w:rsidR="0093297A">
        <w:rPr>
          <w:rFonts w:asciiTheme="majorBidi" w:hAnsiTheme="majorBidi" w:cstheme="majorBidi" w:hint="cs"/>
          <w:sz w:val="28"/>
          <w:szCs w:val="28"/>
          <w:cs/>
        </w:rPr>
        <w:t>ดังต่อไปนี้แสดงเทคนิคการประเมินมูลค่า</w:t>
      </w:r>
      <w:r w:rsidR="00A22064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</w:t>
      </w:r>
      <w:r w:rsidR="00136D8A">
        <w:rPr>
          <w:rFonts w:asciiTheme="majorBidi" w:hAnsiTheme="majorBidi" w:cstheme="majorBidi" w:hint="cs"/>
          <w:sz w:val="28"/>
          <w:szCs w:val="28"/>
          <w:cs/>
        </w:rPr>
        <w:t>ด้วยมูลค่ายุติธรรม</w:t>
      </w:r>
      <w:r w:rsidR="00812D26">
        <w:rPr>
          <w:rFonts w:asciiTheme="majorBidi" w:hAnsiTheme="majorBidi" w:cstheme="majorBidi" w:hint="cs"/>
          <w:sz w:val="28"/>
          <w:szCs w:val="28"/>
          <w:cs/>
        </w:rPr>
        <w:t>ที่เพิ่มเติมหรือ</w:t>
      </w:r>
      <w:r w:rsidR="002C2B93">
        <w:rPr>
          <w:rFonts w:asciiTheme="majorBidi" w:hAnsiTheme="majorBidi" w:cstheme="majorBidi"/>
          <w:sz w:val="28"/>
          <w:szCs w:val="28"/>
          <w:cs/>
        </w:rPr>
        <w:br/>
      </w:r>
      <w:r w:rsidR="00812D26"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BC2C7C">
        <w:rPr>
          <w:rFonts w:asciiTheme="majorBidi" w:hAnsiTheme="majorBidi" w:cstheme="majorBidi" w:hint="cs"/>
          <w:sz w:val="28"/>
          <w:szCs w:val="28"/>
          <w:cs/>
        </w:rPr>
        <w:t>เ</w:t>
      </w:r>
      <w:r w:rsidR="00812D26">
        <w:rPr>
          <w:rFonts w:asciiTheme="majorBidi" w:hAnsiTheme="majorBidi" w:cstheme="majorBidi" w:hint="cs"/>
          <w:sz w:val="28"/>
          <w:szCs w:val="28"/>
          <w:cs/>
        </w:rPr>
        <w:t>ปลี่ยนแปลงในระหว่างงวด</w:t>
      </w:r>
    </w:p>
    <w:p w14:paraId="249DB528" w14:textId="77777777" w:rsidR="009D0598" w:rsidRDefault="009D0598" w:rsidP="00956F1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940"/>
      </w:tblGrid>
      <w:tr w:rsidR="009D0598" w:rsidRPr="00040331" w14:paraId="19CD5D95" w14:textId="77777777" w:rsidTr="004D08E0">
        <w:trPr>
          <w:tblHeader/>
        </w:trPr>
        <w:tc>
          <w:tcPr>
            <w:tcW w:w="2880" w:type="dxa"/>
            <w:vAlign w:val="bottom"/>
          </w:tcPr>
          <w:p w14:paraId="4B470E13" w14:textId="77777777" w:rsidR="009D0598" w:rsidRPr="00EC484E" w:rsidRDefault="009D0598" w:rsidP="007F2AF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4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FF3CA89" w14:textId="77777777" w:rsidR="009D0598" w:rsidRPr="00EC484E" w:rsidRDefault="009D0598" w:rsidP="007F2AF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940" w:type="dxa"/>
            <w:vAlign w:val="bottom"/>
          </w:tcPr>
          <w:p w14:paraId="46ADEF97" w14:textId="77777777" w:rsidR="009D0598" w:rsidRPr="00EC484E" w:rsidRDefault="009D0598" w:rsidP="007F2AF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C484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D0598" w:rsidRPr="00040331" w14:paraId="07A89532" w14:textId="77777777" w:rsidTr="004D08E0">
        <w:tc>
          <w:tcPr>
            <w:tcW w:w="2880" w:type="dxa"/>
          </w:tcPr>
          <w:p w14:paraId="768BDBEA" w14:textId="0AF26670" w:rsidR="009D0598" w:rsidRPr="00EC484E" w:rsidRDefault="009D0598" w:rsidP="00BF73F7">
            <w:pPr>
              <w:pStyle w:val="block"/>
              <w:spacing w:after="0" w:line="240" w:lineRule="auto"/>
              <w:ind w:left="434" w:right="-199" w:hanging="434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EC48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สัญญาแลกเปลี่ยนอัตร</w:t>
            </w:r>
            <w:r w:rsidR="009E117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EC48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ดอกเบี้ย</w:t>
            </w:r>
            <w:r w:rsidR="009E117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และอัตราแลกเปลี่ยน</w:t>
            </w:r>
          </w:p>
        </w:tc>
        <w:tc>
          <w:tcPr>
            <w:tcW w:w="270" w:type="dxa"/>
          </w:tcPr>
          <w:p w14:paraId="6E80A873" w14:textId="77777777" w:rsidR="009D0598" w:rsidRPr="00EC484E" w:rsidRDefault="009D0598" w:rsidP="007F2AF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940" w:type="dxa"/>
          </w:tcPr>
          <w:p w14:paraId="58CB3B23" w14:textId="79626893" w:rsidR="009D0598" w:rsidRPr="00EC484E" w:rsidRDefault="00BB160B" w:rsidP="007F2AF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วิธีคิดลดกระแสเงิน</w:t>
            </w:r>
            <w:r w:rsidR="00A769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ในอนาคตด้วยอัตราดอกเบี้ยประมาณในตลาดปัจจุบัน</w:t>
            </w:r>
          </w:p>
        </w:tc>
      </w:tr>
    </w:tbl>
    <w:p w14:paraId="0851F595" w14:textId="77777777" w:rsidR="009D0598" w:rsidRPr="009D0598" w:rsidRDefault="009D0598" w:rsidP="00956F1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486B8" w14:textId="3B025E34" w:rsidR="00E7567D" w:rsidRPr="00CF3746" w:rsidRDefault="00E7567D" w:rsidP="00D42FA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4241A0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CF3746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CF3746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6BD798E0" w:rsidR="004A2EFB" w:rsidRPr="00CF3746" w:rsidRDefault="0098029A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029A">
              <w:rPr>
                <w:rFonts w:asciiTheme="majorBidi" w:hAnsiTheme="majorBidi" w:cs="Angsana New"/>
                <w:sz w:val="28"/>
                <w:szCs w:val="28"/>
              </w:rPr>
              <w:t xml:space="preserve">30 </w:t>
            </w:r>
            <w:r w:rsidRPr="0098029A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  <w:r w:rsidR="009273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EF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273A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12DE84B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273A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A2EFB" w:rsidRPr="00CF3746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CF3746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965" w:rsidRPr="00CF3746" w14:paraId="223749CD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5422AB23" w:rsidR="00C46965" w:rsidRPr="00CF3746" w:rsidRDefault="00E9120F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23F62016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439A337" w14:textId="5601F502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,690</w:t>
            </w:r>
          </w:p>
        </w:tc>
      </w:tr>
      <w:tr w:rsidR="00C46965" w:rsidRPr="00CF3746" w14:paraId="4CBE1D0B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F634A90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3F3038B3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7FC0252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9F1CEB7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C9434E6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6965" w:rsidRPr="00CF3746" w14:paraId="28A9A40A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43B2FE5" w14:textId="09A3033B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0DA92635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D2B73B5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029FE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ABE1147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6965" w:rsidRPr="00CF3746" w14:paraId="686C64B9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3DD074B" w14:textId="404776EC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65" w:type="dxa"/>
          </w:tcPr>
          <w:p w14:paraId="316DAAA1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737A8EB" w14:textId="33E8A47D" w:rsidR="00C46965" w:rsidRPr="00CF3746" w:rsidRDefault="00442B19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0D5835B0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C104D26" w14:textId="24213A73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514B5C99" w14:textId="560E67C5" w:rsidR="007154C6" w:rsidRPr="004241A0" w:rsidRDefault="007154C6" w:rsidP="00CC509B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9F17BA8" w14:textId="0A614C9A" w:rsidR="004E4E1A" w:rsidRPr="00420606" w:rsidRDefault="00526B34" w:rsidP="0042060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ณ </w:t>
      </w:r>
      <w:r w:rsidRPr="009273A2">
        <w:rPr>
          <w:rFonts w:ascii="Angsana New" w:hAnsi="Angsana New" w:cs="Angsana New" w:hint="cs"/>
          <w:sz w:val="28"/>
          <w:szCs w:val="28"/>
          <w:cs/>
          <w:lang w:val="th-TH"/>
        </w:rPr>
        <w:t>วันที่</w:t>
      </w:r>
      <w:r w:rsidR="003522B5" w:rsidRPr="009273A2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98029A">
        <w:rPr>
          <w:rFonts w:asciiTheme="majorBidi" w:hAnsiTheme="majorBidi" w:cstheme="majorBidi"/>
          <w:sz w:val="28"/>
          <w:szCs w:val="28"/>
        </w:rPr>
        <w:t>30</w:t>
      </w:r>
      <w:r w:rsidR="009273A2" w:rsidRPr="009273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8029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273A2" w:rsidRPr="009273A2">
        <w:rPr>
          <w:rFonts w:asciiTheme="majorBidi" w:hAnsiTheme="majorBidi" w:cs="Angsana New"/>
          <w:sz w:val="28"/>
          <w:szCs w:val="28"/>
          <w:cs/>
        </w:rPr>
        <w:t xml:space="preserve"> </w:t>
      </w:r>
      <w:bookmarkStart w:id="7" w:name="_Hlk118384233"/>
      <w:r w:rsidR="00D15DAD" w:rsidRPr="009273A2">
        <w:rPr>
          <w:rFonts w:asciiTheme="majorBidi" w:hAnsiTheme="majorBidi" w:cstheme="majorBidi"/>
          <w:sz w:val="28"/>
          <w:szCs w:val="28"/>
        </w:rPr>
        <w:t>256</w:t>
      </w:r>
      <w:r w:rsidR="009273A2" w:rsidRPr="009273A2">
        <w:rPr>
          <w:rFonts w:asciiTheme="majorBidi" w:hAnsiTheme="majorBidi" w:cstheme="majorBidi"/>
          <w:sz w:val="28"/>
          <w:szCs w:val="28"/>
        </w:rPr>
        <w:t>5</w:t>
      </w:r>
      <w:bookmarkEnd w:id="7"/>
      <w:r w:rsidR="00D15DAD" w:rsidRPr="00CF374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กลุ่มบริษัทและบริษัท</w:t>
      </w:r>
      <w:r w:rsidR="00150681">
        <w:rPr>
          <w:rFonts w:ascii="Angsana New" w:hAnsi="Angsana New" w:cs="Angsana New" w:hint="cs"/>
          <w:sz w:val="28"/>
          <w:szCs w:val="28"/>
          <w:cs/>
          <w:lang w:val="th-TH"/>
        </w:rPr>
        <w:t>ไม่</w:t>
      </w:r>
      <w:r w:rsidR="00925D2C"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มี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สัญญาการใช้บริการอุปกรณ์สำนักงาน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73A2" w:rsidRPr="004C684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กลุ่มบริษัทและบริษัทมีสัญญาการใช้บริการอุปกรณ์สำนักงา</w:t>
      </w:r>
      <w:r w:rsidR="0042060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น 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โดย</w:t>
      </w:r>
      <w:r w:rsidR="00342D3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มี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ระยะเวลา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ตั้งแต่เดือนมกราคม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2561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และสิ้นสุดเดือนมกราคม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A4AD47F" w14:textId="137B3E8C" w:rsidR="00BE508A" w:rsidRPr="00C05DDE" w:rsidRDefault="00BE5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B4B418" w14:textId="14515E5F" w:rsidR="00171590" w:rsidRDefault="00171590" w:rsidP="001715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bookmarkStart w:id="8" w:name="_Hlk112149949"/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  <w:bookmarkEnd w:id="8"/>
    </w:p>
    <w:p w14:paraId="109E1B29" w14:textId="17482F8B" w:rsidR="00171590" w:rsidRPr="00E20FA7" w:rsidRDefault="00171590" w:rsidP="00171590">
      <w:pPr>
        <w:rPr>
          <w:rFonts w:ascii="Angsana New" w:hAnsi="Angsana New" w:cs="Angsana New"/>
          <w:sz w:val="28"/>
          <w:szCs w:val="28"/>
        </w:rPr>
      </w:pPr>
    </w:p>
    <w:p w14:paraId="7BC4EC1C" w14:textId="6A62D86F" w:rsidR="00ED0957" w:rsidRPr="00ED0957" w:rsidRDefault="00AD1FB7" w:rsidP="00ED095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0957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ED0957">
        <w:rPr>
          <w:rFonts w:asciiTheme="majorBidi" w:hAnsiTheme="majorBidi" w:cstheme="majorBidi" w:hint="cs"/>
          <w:sz w:val="28"/>
          <w:szCs w:val="28"/>
        </w:rPr>
        <w:t> </w:t>
      </w:r>
      <w:r w:rsidRPr="00ED0957">
        <w:rPr>
          <w:rFonts w:asciiTheme="majorBidi" w:hAnsiTheme="majorBidi" w:cstheme="majorBidi"/>
          <w:sz w:val="28"/>
          <w:szCs w:val="28"/>
        </w:rPr>
        <w:t>5 </w:t>
      </w:r>
      <w:r w:rsidRPr="00ED0957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ED0957">
        <w:rPr>
          <w:rFonts w:asciiTheme="majorBidi" w:hAnsiTheme="majorBidi" w:cstheme="majorBidi" w:hint="cs"/>
          <w:sz w:val="28"/>
          <w:szCs w:val="28"/>
        </w:rPr>
        <w:t> </w:t>
      </w:r>
      <w:r w:rsidRPr="00ED0957">
        <w:rPr>
          <w:rFonts w:asciiTheme="majorBidi" w:hAnsiTheme="majorBidi" w:cstheme="majorBidi"/>
          <w:sz w:val="28"/>
          <w:szCs w:val="28"/>
        </w:rPr>
        <w:t>2565 </w:t>
      </w:r>
      <w:r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 xml:space="preserve">ประชุมคณะกรรมการของบริษัท เมืองไทย เพย์ เลเทอร์ จำกัด (“เมืองไทย เพย์ เลเทอร์”) ซึ่งเป็นบริษัทย่อย มีมติอนุมัติการเรียกชำระค่าหุ้นสามัญของเมืองไทย เพย์ เลเทอร์ </w:t>
      </w:r>
      <w:r>
        <w:rPr>
          <w:rFonts w:asciiTheme="majorBidi" w:hAnsiTheme="majorBidi" w:cstheme="majorBidi" w:hint="cs"/>
          <w:sz w:val="28"/>
          <w:szCs w:val="28"/>
          <w:cs/>
        </w:rPr>
        <w:t>ที่เหลือ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/>
          <w:sz w:val="28"/>
          <w:szCs w:val="28"/>
        </w:rPr>
        <w:t>50 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/>
          <w:sz w:val="28"/>
          <w:szCs w:val="28"/>
        </w:rPr>
        <w:t>50 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460D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784E3A" w:rsidRPr="00ED0957">
        <w:rPr>
          <w:rFonts w:asciiTheme="majorBidi" w:hAnsiTheme="majorBidi" w:cstheme="majorBidi" w:hint="cs"/>
          <w:sz w:val="28"/>
          <w:szCs w:val="28"/>
          <w:cs/>
        </w:rPr>
        <w:t xml:space="preserve">เมืองไทย เพย์ เลเทอร์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ได้รับการชำระค่าหุ้นดังกล่าวในเดือนตุลาคม </w:t>
      </w:r>
      <w:r>
        <w:rPr>
          <w:rFonts w:asciiTheme="majorBidi" w:hAnsiTheme="majorBidi" w:cstheme="majorBidi"/>
          <w:sz w:val="28"/>
          <w:szCs w:val="28"/>
        </w:rPr>
        <w:t>2565</w:t>
      </w:r>
    </w:p>
    <w:p w14:paraId="4CA2DF2A" w14:textId="77777777" w:rsidR="00ED0957" w:rsidRPr="00ED0957" w:rsidRDefault="00ED0957" w:rsidP="00ED095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34A4F" w14:textId="6D7D97C9" w:rsidR="00ED0957" w:rsidRPr="00ED0957" w:rsidRDefault="00AD1FB7" w:rsidP="00AD1FB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0957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ED0957">
        <w:rPr>
          <w:rFonts w:asciiTheme="majorBidi" w:hAnsiTheme="majorBidi" w:cstheme="majorBidi" w:hint="cs"/>
          <w:sz w:val="28"/>
          <w:szCs w:val="28"/>
        </w:rPr>
        <w:t> </w:t>
      </w:r>
      <w:r w:rsidRPr="00ED0957">
        <w:rPr>
          <w:rFonts w:asciiTheme="majorBidi" w:hAnsiTheme="majorBidi" w:cstheme="majorBidi"/>
          <w:sz w:val="28"/>
          <w:szCs w:val="28"/>
        </w:rPr>
        <w:t>4 </w:t>
      </w:r>
      <w:r w:rsidRPr="00ED0957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9273A2">
        <w:rPr>
          <w:rFonts w:asciiTheme="majorBidi" w:hAnsiTheme="majorBidi" w:cstheme="majorBidi"/>
          <w:sz w:val="28"/>
          <w:szCs w:val="28"/>
        </w:rPr>
        <w:t>2565</w:t>
      </w:r>
      <w:r w:rsidRPr="00ED0957">
        <w:rPr>
          <w:rFonts w:asciiTheme="majorBidi" w:hAnsiTheme="majorBidi" w:cstheme="majorBidi" w:hint="cs"/>
          <w:sz w:val="28"/>
          <w:szCs w:val="28"/>
        </w:rPr>
        <w:t> </w:t>
      </w:r>
      <w:r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ประชุมคณะกรรมการของเมืองไทย เพย์ เลเทอร์ มีมติอนุมัติการเพิ่มทุนจดทะเบียนของเมืองไทย เพย์ เลเทอร์</w:t>
      </w:r>
      <w:r w:rsidR="004C3596">
        <w:rPr>
          <w:rFonts w:asciiTheme="majorBidi" w:hAnsiTheme="majorBidi" w:cstheme="majorBidi"/>
          <w:sz w:val="28"/>
          <w:szCs w:val="28"/>
        </w:rPr>
        <w:t xml:space="preserve"> 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จากเดิมจำนวน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bookmarkStart w:id="9" w:name="_Hlk118384260"/>
      <w:r w:rsidR="00ED0957" w:rsidRPr="00ED0957">
        <w:rPr>
          <w:rFonts w:asciiTheme="majorBidi" w:hAnsiTheme="majorBidi" w:cstheme="majorBidi"/>
          <w:sz w:val="28"/>
          <w:szCs w:val="28"/>
        </w:rPr>
        <w:t>100</w:t>
      </w:r>
      <w:bookmarkEnd w:id="9"/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ล้านบาท (หุ้นสามัญ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/>
          <w:sz w:val="28"/>
          <w:szCs w:val="28"/>
        </w:rPr>
        <w:t>1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092F77" w:rsidRPr="00ED0957">
        <w:rPr>
          <w:rFonts w:asciiTheme="majorBidi" w:hAnsiTheme="majorBidi" w:cstheme="majorBidi"/>
          <w:sz w:val="28"/>
          <w:szCs w:val="28"/>
        </w:rPr>
        <w:t>100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 xml:space="preserve"> บาท) เป็นจำนวน </w:t>
      </w:r>
      <w:r w:rsidR="00092F77" w:rsidRPr="00ED0957">
        <w:rPr>
          <w:rFonts w:asciiTheme="majorBidi" w:hAnsiTheme="majorBidi" w:cstheme="majorBidi"/>
          <w:sz w:val="28"/>
          <w:szCs w:val="28"/>
        </w:rPr>
        <w:t>1</w:t>
      </w:r>
      <w:r w:rsidR="00092F77">
        <w:rPr>
          <w:rFonts w:asciiTheme="majorBidi" w:hAnsiTheme="majorBidi" w:cstheme="majorBidi"/>
          <w:sz w:val="28"/>
          <w:szCs w:val="28"/>
        </w:rPr>
        <w:t>,</w:t>
      </w:r>
      <w:r w:rsidR="00092F77" w:rsidRPr="00ED0957">
        <w:rPr>
          <w:rFonts w:asciiTheme="majorBidi" w:hAnsiTheme="majorBidi" w:cstheme="majorBidi"/>
          <w:sz w:val="28"/>
          <w:szCs w:val="28"/>
        </w:rPr>
        <w:t>00</w:t>
      </w:r>
      <w:r w:rsidR="00092F77">
        <w:rPr>
          <w:rFonts w:asciiTheme="majorBidi" w:hAnsiTheme="majorBidi" w:cstheme="majorBidi"/>
          <w:sz w:val="28"/>
          <w:szCs w:val="28"/>
        </w:rPr>
        <w:t xml:space="preserve">0 </w:t>
      </w:r>
      <w:r w:rsidR="00E25344">
        <w:rPr>
          <w:rFonts w:asciiTheme="majorBidi" w:hAnsiTheme="majorBidi" w:cstheme="majorBidi"/>
          <w:sz w:val="28"/>
          <w:szCs w:val="28"/>
          <w:cs/>
        </w:rPr>
        <w:br/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ล้านบาท (หุ้นสามัญ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/>
          <w:sz w:val="28"/>
          <w:szCs w:val="28"/>
        </w:rPr>
        <w:t>10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092F77" w:rsidRPr="00ED0957">
        <w:rPr>
          <w:rFonts w:asciiTheme="majorBidi" w:hAnsiTheme="majorBidi" w:cstheme="majorBidi"/>
          <w:sz w:val="28"/>
          <w:szCs w:val="28"/>
        </w:rPr>
        <w:t>100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/>
          <w:sz w:val="28"/>
          <w:szCs w:val="28"/>
        </w:rPr>
        <w:t>8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/>
          <w:sz w:val="28"/>
          <w:szCs w:val="28"/>
        </w:rPr>
        <w:t>2565</w:t>
      </w:r>
      <w:r w:rsidR="00ED0957" w:rsidRPr="00ED0957">
        <w:rPr>
          <w:rFonts w:asciiTheme="majorBidi" w:hAnsiTheme="majorBidi" w:cstheme="majorBidi" w:hint="cs"/>
          <w:sz w:val="28"/>
          <w:szCs w:val="28"/>
        </w:rPr>
        <w:t> 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ที่ประชุมคณะกรรมการบริษัท</w:t>
      </w:r>
      <w:r w:rsidR="00E25344">
        <w:rPr>
          <w:rFonts w:asciiTheme="majorBidi" w:hAnsiTheme="majorBidi" w:cstheme="majorBidi"/>
          <w:sz w:val="28"/>
          <w:szCs w:val="28"/>
          <w:cs/>
        </w:rPr>
        <w:br/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ได้มีมติอนุม</w:t>
      </w:r>
      <w:r w:rsidR="00092F77">
        <w:rPr>
          <w:rFonts w:asciiTheme="majorBidi" w:hAnsiTheme="majorBidi" w:cstheme="majorBidi" w:hint="cs"/>
          <w:sz w:val="28"/>
          <w:szCs w:val="28"/>
          <w:cs/>
        </w:rPr>
        <w:t>ั</w:t>
      </w:r>
      <w:r w:rsidR="00ED0957" w:rsidRPr="00ED0957">
        <w:rPr>
          <w:rFonts w:asciiTheme="majorBidi" w:hAnsiTheme="majorBidi" w:cstheme="majorBidi" w:hint="cs"/>
          <w:sz w:val="28"/>
          <w:szCs w:val="28"/>
          <w:cs/>
        </w:rPr>
        <w:t>ติการ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 xml:space="preserve">เพิ่มทุนจดทะเบียนของเมืองไทย เพย์ เลเทอร์ จากเดิมจำนวน </w:t>
      </w:r>
      <w:r w:rsidR="00082582" w:rsidRPr="00082582">
        <w:rPr>
          <w:rFonts w:asciiTheme="majorBidi" w:hAnsiTheme="majorBidi" w:cstheme="majorBidi"/>
          <w:sz w:val="28"/>
          <w:szCs w:val="28"/>
        </w:rPr>
        <w:t xml:space="preserve">100 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 </w:t>
      </w:r>
      <w:r w:rsidR="00082582" w:rsidRPr="00082582">
        <w:rPr>
          <w:rFonts w:asciiTheme="majorBidi" w:hAnsiTheme="majorBidi" w:cstheme="majorBidi"/>
          <w:sz w:val="28"/>
          <w:szCs w:val="28"/>
        </w:rPr>
        <w:t xml:space="preserve">1 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="00082582" w:rsidRPr="00082582">
        <w:rPr>
          <w:rFonts w:asciiTheme="majorBidi" w:hAnsiTheme="majorBidi" w:cstheme="majorBidi"/>
          <w:sz w:val="28"/>
          <w:szCs w:val="28"/>
        </w:rPr>
        <w:t xml:space="preserve">100 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 xml:space="preserve">บาท) เป็นจำนวน </w:t>
      </w:r>
      <w:r w:rsidR="00082582" w:rsidRPr="00082582">
        <w:rPr>
          <w:rFonts w:asciiTheme="majorBidi" w:hAnsiTheme="majorBidi" w:cstheme="majorBidi"/>
          <w:sz w:val="28"/>
          <w:szCs w:val="28"/>
        </w:rPr>
        <w:t xml:space="preserve">1,000 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 </w:t>
      </w:r>
      <w:r w:rsidR="00082582" w:rsidRPr="00082582">
        <w:rPr>
          <w:rFonts w:asciiTheme="majorBidi" w:hAnsiTheme="majorBidi" w:cstheme="majorBidi"/>
          <w:sz w:val="28"/>
          <w:szCs w:val="28"/>
        </w:rPr>
        <w:t xml:space="preserve">10 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="00082582" w:rsidRPr="00082582">
        <w:rPr>
          <w:rFonts w:asciiTheme="majorBidi" w:hAnsiTheme="majorBidi" w:cstheme="majorBidi"/>
          <w:sz w:val="28"/>
          <w:szCs w:val="28"/>
        </w:rPr>
        <w:t xml:space="preserve">100 </w:t>
      </w:r>
      <w:r w:rsidR="00082582" w:rsidRPr="00082582">
        <w:rPr>
          <w:rFonts w:asciiTheme="majorBidi" w:hAnsiTheme="majorBidi" w:cstheme="majorBidi"/>
          <w:sz w:val="28"/>
          <w:szCs w:val="28"/>
          <w:cs/>
        </w:rPr>
        <w:t>บาท)</w:t>
      </w:r>
    </w:p>
    <w:sectPr w:rsidR="00ED0957" w:rsidRPr="00ED0957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1C35" w14:textId="77777777" w:rsidR="00753D49" w:rsidRDefault="00753D49">
      <w:r>
        <w:separator/>
      </w:r>
    </w:p>
  </w:endnote>
  <w:endnote w:type="continuationSeparator" w:id="0">
    <w:p w14:paraId="0181753B" w14:textId="77777777" w:rsidR="00753D49" w:rsidRDefault="00753D49">
      <w:r>
        <w:continuationSeparator/>
      </w:r>
    </w:p>
  </w:endnote>
  <w:endnote w:type="continuationNotice" w:id="1">
    <w:p w14:paraId="2F00D84A" w14:textId="77777777" w:rsidR="00753D49" w:rsidRDefault="00753D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8A" w14:textId="5D36AD46" w:rsidR="006B7A70" w:rsidRPr="00564C7C" w:rsidRDefault="00106012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7A70">
          <w:rPr>
            <w:rFonts w:cstheme="minorBidi"/>
          </w:rPr>
          <w:tab/>
        </w:r>
        <w:r w:rsidR="006B7A70">
          <w:rPr>
            <w:rFonts w:cstheme="minorBidi"/>
          </w:rPr>
          <w:tab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7A70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B7A70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6B7A70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4A42" w14:textId="178A224E" w:rsidR="006B7A70" w:rsidRPr="00564C7C" w:rsidRDefault="00106012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1932777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rPr>
            <w:rFonts w:cstheme="minorBidi"/>
            <w:cs/>
          </w:rPr>
          <w:tab/>
        </w:r>
        <w:r w:rsidR="006B7A70">
          <w:tab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B7A70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B7A70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B7A70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6B7A70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1805" w14:textId="707E46B7" w:rsidR="00E9618A" w:rsidRPr="00564C7C" w:rsidRDefault="00106012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2049558492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E9618A">
          <w:rPr>
            <w:rFonts w:cstheme="minorBidi"/>
            <w:cs/>
          </w:rPr>
          <w:tab/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E9618A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9618A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E9618A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74637" w14:textId="77777777" w:rsidR="00E9618A" w:rsidRPr="00564C7C" w:rsidRDefault="00106012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2549145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E9618A">
          <w:rPr>
            <w:rFonts w:cstheme="minorBidi"/>
            <w:cs/>
          </w:rPr>
          <w:tab/>
        </w:r>
        <w:r w:rsidR="00E9618A">
          <w:rPr>
            <w:rFonts w:cstheme="minorBidi"/>
            <w:cs/>
          </w:rPr>
          <w:tab/>
        </w:r>
        <w:r w:rsidR="00E9618A">
          <w:rPr>
            <w:rFonts w:cstheme="minorBidi"/>
            <w:cs/>
          </w:rPr>
          <w:tab/>
        </w:r>
        <w:r w:rsidR="00E9618A">
          <w:rPr>
            <w:rFonts w:cstheme="minorBidi"/>
            <w:cs/>
          </w:rPr>
          <w:tab/>
        </w:r>
        <w:r w:rsidR="00E9618A">
          <w:tab/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E9618A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E9618A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9618A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E9618A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6B7A70" w:rsidRPr="00727B54" w:rsidRDefault="006B7A70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380D" w14:textId="77777777" w:rsidR="00753D49" w:rsidRDefault="00753D49">
      <w:r>
        <w:separator/>
      </w:r>
    </w:p>
  </w:footnote>
  <w:footnote w:type="continuationSeparator" w:id="0">
    <w:p w14:paraId="09637A0B" w14:textId="77777777" w:rsidR="00753D49" w:rsidRDefault="00753D49">
      <w:r>
        <w:continuationSeparator/>
      </w:r>
    </w:p>
  </w:footnote>
  <w:footnote w:type="continuationNotice" w:id="1">
    <w:p w14:paraId="6955D47E" w14:textId="77777777" w:rsidR="00753D49" w:rsidRDefault="00753D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B9" w14:textId="77777777" w:rsidR="006B7A70" w:rsidRPr="00606B89" w:rsidRDefault="006B7A70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6B7A70" w:rsidRPr="00606B89" w:rsidRDefault="006B7A70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A96DCDD" w14:textId="6973AF47" w:rsidR="00007CD6" w:rsidRPr="00B82E50" w:rsidRDefault="00007CD6" w:rsidP="00007CD6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6B7A70" w:rsidRPr="00FD4633" w:rsidRDefault="006B7A70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34C8B" w14:textId="77777777" w:rsidR="006B7A70" w:rsidRPr="00606B89" w:rsidRDefault="006B7A70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3AC5593" w14:textId="77777777" w:rsidR="006B7A70" w:rsidRPr="00606B89" w:rsidRDefault="006B7A70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D220879" w14:textId="77777777" w:rsidR="00B37835" w:rsidRPr="00B37835" w:rsidRDefault="00B37835" w:rsidP="00B378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B37835">
      <w:rPr>
        <w:rFonts w:ascii="Angsana New" w:hAnsi="Angsana New" w:cs="Angsana New"/>
        <w:b/>
        <w:bCs/>
        <w:sz w:val="30"/>
        <w:szCs w:val="30"/>
        <w:cs/>
      </w:rPr>
      <w:t>สำหรับงวด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>สามเดือนและเก้าเดือน</w:t>
    </w:r>
    <w:r w:rsidRPr="00B37835">
      <w:rPr>
        <w:rFonts w:ascii="Angsana New" w:hAnsi="Angsana New" w:cs="Angsana New"/>
        <w:b/>
        <w:bCs/>
        <w:sz w:val="30"/>
        <w:szCs w:val="30"/>
        <w:cs/>
      </w:rPr>
      <w:t>สิ้นสุดวันที่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B37835">
      <w:rPr>
        <w:rFonts w:ascii="Angsana New" w:hAnsi="Angsana New" w:cs="Angsana New"/>
        <w:b/>
        <w:bCs/>
        <w:sz w:val="30"/>
        <w:szCs w:val="30"/>
      </w:rPr>
      <w:t xml:space="preserve">30 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Pr="00B37835">
      <w:rPr>
        <w:rFonts w:ascii="Angsana New" w:hAnsi="Angsana New" w:cs="Angsana New"/>
        <w:b/>
        <w:bCs/>
        <w:sz w:val="30"/>
        <w:szCs w:val="30"/>
      </w:rPr>
      <w:t>2565</w:t>
    </w:r>
    <w:r w:rsidRPr="00B37835">
      <w:rPr>
        <w:rFonts w:ascii="Angsana New" w:hAnsi="Angsana New" w:cs="Angsana New"/>
        <w:b/>
        <w:bCs/>
        <w:sz w:val="30"/>
        <w:szCs w:val="30"/>
        <w:cs/>
      </w:rPr>
      <w:t xml:space="preserve"> (ไม่ได้ตรวจสอบ)</w:t>
    </w:r>
  </w:p>
  <w:p w14:paraId="5C6873FF" w14:textId="77777777" w:rsidR="006B7A70" w:rsidRPr="00BC5B69" w:rsidRDefault="006B7A7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4E59" w14:textId="63EB3E2B" w:rsidR="00E23D3A" w:rsidRPr="00606B89" w:rsidRDefault="00E23D3A" w:rsidP="00E23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30392C3" w14:textId="77777777" w:rsidR="00E23D3A" w:rsidRPr="00606B89" w:rsidRDefault="00E23D3A" w:rsidP="00E23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B2201EF" w14:textId="77777777" w:rsidR="00E23D3A" w:rsidRPr="00B82E50" w:rsidRDefault="00E23D3A" w:rsidP="00E23D3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3C7975DD" w14:textId="77777777" w:rsidR="00E9618A" w:rsidRPr="00BC5B69" w:rsidRDefault="00E9618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BF66" w14:textId="77777777" w:rsidR="00E23D3A" w:rsidRPr="00606B89" w:rsidRDefault="00E23D3A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D0687B1" w14:textId="77777777" w:rsidR="00E23D3A" w:rsidRPr="00606B89" w:rsidRDefault="00E23D3A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E9070C3" w14:textId="77777777" w:rsidR="00E23D3A" w:rsidRPr="00B37835" w:rsidRDefault="00E23D3A" w:rsidP="00B378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B37835">
      <w:rPr>
        <w:rFonts w:ascii="Angsana New" w:hAnsi="Angsana New" w:cs="Angsana New"/>
        <w:b/>
        <w:bCs/>
        <w:sz w:val="30"/>
        <w:szCs w:val="30"/>
        <w:cs/>
      </w:rPr>
      <w:t>สำหรับงวด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>สามเดือนและเก้าเดือน</w:t>
    </w:r>
    <w:r w:rsidRPr="00B37835">
      <w:rPr>
        <w:rFonts w:ascii="Angsana New" w:hAnsi="Angsana New" w:cs="Angsana New"/>
        <w:b/>
        <w:bCs/>
        <w:sz w:val="30"/>
        <w:szCs w:val="30"/>
        <w:cs/>
      </w:rPr>
      <w:t>สิ้นสุดวันที่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B37835">
      <w:rPr>
        <w:rFonts w:ascii="Angsana New" w:hAnsi="Angsana New" w:cs="Angsana New"/>
        <w:b/>
        <w:bCs/>
        <w:sz w:val="30"/>
        <w:szCs w:val="30"/>
      </w:rPr>
      <w:t xml:space="preserve">30 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Pr="00B37835">
      <w:rPr>
        <w:rFonts w:ascii="Angsana New" w:hAnsi="Angsana New" w:cs="Angsana New"/>
        <w:b/>
        <w:bCs/>
        <w:sz w:val="30"/>
        <w:szCs w:val="30"/>
      </w:rPr>
      <w:t>2565</w:t>
    </w:r>
    <w:r w:rsidRPr="00B37835">
      <w:rPr>
        <w:rFonts w:ascii="Angsana New" w:hAnsi="Angsana New" w:cs="Angsana New"/>
        <w:b/>
        <w:bCs/>
        <w:sz w:val="30"/>
        <w:szCs w:val="30"/>
        <w:cs/>
      </w:rPr>
      <w:t xml:space="preserve"> (ไม่ได้ตรวจสอบ)</w:t>
    </w:r>
  </w:p>
  <w:p w14:paraId="4642AC0D" w14:textId="77777777" w:rsidR="00E23D3A" w:rsidRPr="00BC5B69" w:rsidRDefault="00E23D3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DABD5A3" w14:textId="77777777" w:rsidR="00B37835" w:rsidRPr="00B37835" w:rsidRDefault="00B37835" w:rsidP="00B378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B37835">
      <w:rPr>
        <w:rFonts w:ascii="Angsana New" w:hAnsi="Angsana New" w:cs="Angsana New"/>
        <w:b/>
        <w:bCs/>
        <w:sz w:val="30"/>
        <w:szCs w:val="30"/>
        <w:cs/>
      </w:rPr>
      <w:t>สำหรับงวด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>สามเดือนและเก้าเดือน</w:t>
    </w:r>
    <w:r w:rsidRPr="00B37835">
      <w:rPr>
        <w:rFonts w:ascii="Angsana New" w:hAnsi="Angsana New" w:cs="Angsana New"/>
        <w:b/>
        <w:bCs/>
        <w:sz w:val="30"/>
        <w:szCs w:val="30"/>
        <w:cs/>
      </w:rPr>
      <w:t>สิ้นสุดวันที่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B37835">
      <w:rPr>
        <w:rFonts w:ascii="Angsana New" w:hAnsi="Angsana New" w:cs="Angsana New"/>
        <w:b/>
        <w:bCs/>
        <w:sz w:val="30"/>
        <w:szCs w:val="30"/>
      </w:rPr>
      <w:t xml:space="preserve">30 </w:t>
    </w:r>
    <w:r w:rsidRPr="00B37835"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Pr="00B37835">
      <w:rPr>
        <w:rFonts w:ascii="Angsana New" w:hAnsi="Angsana New" w:cs="Angsana New"/>
        <w:b/>
        <w:bCs/>
        <w:sz w:val="30"/>
        <w:szCs w:val="30"/>
      </w:rPr>
      <w:t>2565</w:t>
    </w:r>
    <w:r w:rsidRPr="00B37835">
      <w:rPr>
        <w:rFonts w:ascii="Angsana New" w:hAnsi="Angsana New" w:cs="Angsana New"/>
        <w:b/>
        <w:bCs/>
        <w:sz w:val="30"/>
        <w:szCs w:val="30"/>
        <w:cs/>
      </w:rPr>
      <w:t xml:space="preserve"> (ไม่ได้ตรวจสอบ)</w:t>
    </w:r>
  </w:p>
  <w:p w14:paraId="76A506D3" w14:textId="77777777" w:rsidR="006B7A70" w:rsidRPr="00FD4633" w:rsidRDefault="006B7A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EC7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4E78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CD6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E42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6B3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974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1F7A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EC6"/>
    <w:rsid w:val="00055F34"/>
    <w:rsid w:val="00056222"/>
    <w:rsid w:val="000563A3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064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07A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582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2C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2F77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8B7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A"/>
    <w:rsid w:val="000B5BC5"/>
    <w:rsid w:val="000B5C97"/>
    <w:rsid w:val="000B5F3F"/>
    <w:rsid w:val="000B62B8"/>
    <w:rsid w:val="000B6759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9C0"/>
    <w:rsid w:val="000C2B77"/>
    <w:rsid w:val="000C2DF8"/>
    <w:rsid w:val="000C2F4F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3DA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67B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514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1AB"/>
    <w:rsid w:val="000F3869"/>
    <w:rsid w:val="000F3B1D"/>
    <w:rsid w:val="000F3BAD"/>
    <w:rsid w:val="000F3C79"/>
    <w:rsid w:val="000F3C89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9"/>
    <w:rsid w:val="00101A8B"/>
    <w:rsid w:val="00101CE5"/>
    <w:rsid w:val="00101CFC"/>
    <w:rsid w:val="00101E1D"/>
    <w:rsid w:val="001028C1"/>
    <w:rsid w:val="00102CA6"/>
    <w:rsid w:val="00102EB1"/>
    <w:rsid w:val="001031F9"/>
    <w:rsid w:val="00103224"/>
    <w:rsid w:val="00103304"/>
    <w:rsid w:val="001034B6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287"/>
    <w:rsid w:val="001044D7"/>
    <w:rsid w:val="001046F0"/>
    <w:rsid w:val="001046FC"/>
    <w:rsid w:val="0010477D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12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75"/>
    <w:rsid w:val="00107B8A"/>
    <w:rsid w:val="00107BC4"/>
    <w:rsid w:val="00107DC1"/>
    <w:rsid w:val="00107E0A"/>
    <w:rsid w:val="00107EA8"/>
    <w:rsid w:val="0011021A"/>
    <w:rsid w:val="0011047A"/>
    <w:rsid w:val="00110B7B"/>
    <w:rsid w:val="00110B7F"/>
    <w:rsid w:val="00110C30"/>
    <w:rsid w:val="00110C3D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4A7"/>
    <w:rsid w:val="00125754"/>
    <w:rsid w:val="001257C6"/>
    <w:rsid w:val="00125877"/>
    <w:rsid w:val="00125E16"/>
    <w:rsid w:val="001263D6"/>
    <w:rsid w:val="001265B4"/>
    <w:rsid w:val="001267B2"/>
    <w:rsid w:val="0012682C"/>
    <w:rsid w:val="00126937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D8A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0A4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A34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151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CA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AD2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B17"/>
    <w:rsid w:val="00163CFD"/>
    <w:rsid w:val="00163FB1"/>
    <w:rsid w:val="001642CD"/>
    <w:rsid w:val="00164BF3"/>
    <w:rsid w:val="00164FA7"/>
    <w:rsid w:val="0016501A"/>
    <w:rsid w:val="00165424"/>
    <w:rsid w:val="0016556C"/>
    <w:rsid w:val="001657B2"/>
    <w:rsid w:val="001659FF"/>
    <w:rsid w:val="00165A2C"/>
    <w:rsid w:val="00165AFD"/>
    <w:rsid w:val="00165C4A"/>
    <w:rsid w:val="00165CD4"/>
    <w:rsid w:val="00165E5F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44"/>
    <w:rsid w:val="00171351"/>
    <w:rsid w:val="00171361"/>
    <w:rsid w:val="001713B2"/>
    <w:rsid w:val="00171590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8C6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1C5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16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B5"/>
    <w:rsid w:val="001B1EFC"/>
    <w:rsid w:val="001B22BF"/>
    <w:rsid w:val="001B24DE"/>
    <w:rsid w:val="001B27CE"/>
    <w:rsid w:val="001B2870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0CF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1C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D1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7D6"/>
    <w:rsid w:val="001E4992"/>
    <w:rsid w:val="001E49DF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DDD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805"/>
    <w:rsid w:val="001E79F3"/>
    <w:rsid w:val="001E7A88"/>
    <w:rsid w:val="001E7EF8"/>
    <w:rsid w:val="001F0508"/>
    <w:rsid w:val="001F07D0"/>
    <w:rsid w:val="001F0909"/>
    <w:rsid w:val="001F0A56"/>
    <w:rsid w:val="001F0AFE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C11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9E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BE"/>
    <w:rsid w:val="002045F9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2A2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146"/>
    <w:rsid w:val="00212214"/>
    <w:rsid w:val="0021268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5EF1"/>
    <w:rsid w:val="00216313"/>
    <w:rsid w:val="00216610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0C9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050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9C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9B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50A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BB8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62C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DF3"/>
    <w:rsid w:val="00263E98"/>
    <w:rsid w:val="0026407C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1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A9B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A7"/>
    <w:rsid w:val="002839F4"/>
    <w:rsid w:val="00283A7A"/>
    <w:rsid w:val="00283BA6"/>
    <w:rsid w:val="00284010"/>
    <w:rsid w:val="0028487C"/>
    <w:rsid w:val="00284E05"/>
    <w:rsid w:val="00284E6F"/>
    <w:rsid w:val="00284FE0"/>
    <w:rsid w:val="00285353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C5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7A"/>
    <w:rsid w:val="002904B9"/>
    <w:rsid w:val="002907CC"/>
    <w:rsid w:val="002907F8"/>
    <w:rsid w:val="00290A90"/>
    <w:rsid w:val="00290D1B"/>
    <w:rsid w:val="00290D60"/>
    <w:rsid w:val="0029173F"/>
    <w:rsid w:val="002917D4"/>
    <w:rsid w:val="002917DD"/>
    <w:rsid w:val="0029199E"/>
    <w:rsid w:val="00291A03"/>
    <w:rsid w:val="00291B09"/>
    <w:rsid w:val="00291D68"/>
    <w:rsid w:val="00291DBA"/>
    <w:rsid w:val="00291E97"/>
    <w:rsid w:val="00291F00"/>
    <w:rsid w:val="00291FC2"/>
    <w:rsid w:val="0029204D"/>
    <w:rsid w:val="002925F7"/>
    <w:rsid w:val="00292B40"/>
    <w:rsid w:val="00292D91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168"/>
    <w:rsid w:val="002A030E"/>
    <w:rsid w:val="002A03F0"/>
    <w:rsid w:val="002A09C2"/>
    <w:rsid w:val="002A11D5"/>
    <w:rsid w:val="002A1252"/>
    <w:rsid w:val="002A13A6"/>
    <w:rsid w:val="002A13CA"/>
    <w:rsid w:val="002A1922"/>
    <w:rsid w:val="002A1CFE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1A4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A7FFE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93"/>
    <w:rsid w:val="002C2BC6"/>
    <w:rsid w:val="002C3083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8E3"/>
    <w:rsid w:val="002C5901"/>
    <w:rsid w:val="002C5923"/>
    <w:rsid w:val="002C5A42"/>
    <w:rsid w:val="002C5CA3"/>
    <w:rsid w:val="002C60A7"/>
    <w:rsid w:val="002C6A9F"/>
    <w:rsid w:val="002C6DE8"/>
    <w:rsid w:val="002C6E9A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2F49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B9"/>
    <w:rsid w:val="002F2A14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8A6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5F44"/>
    <w:rsid w:val="003161E3"/>
    <w:rsid w:val="003165CD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47F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B7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3F5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02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13F"/>
    <w:rsid w:val="003363E9"/>
    <w:rsid w:val="0033640D"/>
    <w:rsid w:val="003365E6"/>
    <w:rsid w:val="003367A9"/>
    <w:rsid w:val="003368D3"/>
    <w:rsid w:val="00336A5E"/>
    <w:rsid w:val="00336BE7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782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1"/>
    <w:rsid w:val="003503BC"/>
    <w:rsid w:val="00350817"/>
    <w:rsid w:val="003508BB"/>
    <w:rsid w:val="00350981"/>
    <w:rsid w:val="00351089"/>
    <w:rsid w:val="0035123D"/>
    <w:rsid w:val="00351248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EF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67F98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5E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A0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29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9EE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A71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0AC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A51"/>
    <w:rsid w:val="003B7C45"/>
    <w:rsid w:val="003B7CFD"/>
    <w:rsid w:val="003B7DB4"/>
    <w:rsid w:val="003B7DE0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21E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4D66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C47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69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9CF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DF3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72C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99A"/>
    <w:rsid w:val="00420EDC"/>
    <w:rsid w:val="00420F61"/>
    <w:rsid w:val="004210F2"/>
    <w:rsid w:val="00421230"/>
    <w:rsid w:val="00421243"/>
    <w:rsid w:val="00421340"/>
    <w:rsid w:val="00421359"/>
    <w:rsid w:val="0042148C"/>
    <w:rsid w:val="004214E6"/>
    <w:rsid w:val="00421508"/>
    <w:rsid w:val="00421814"/>
    <w:rsid w:val="0042189A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1A0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04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56A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B19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8B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7C7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22"/>
    <w:rsid w:val="00461586"/>
    <w:rsid w:val="00461869"/>
    <w:rsid w:val="00461899"/>
    <w:rsid w:val="004619A7"/>
    <w:rsid w:val="004619D1"/>
    <w:rsid w:val="00461CD0"/>
    <w:rsid w:val="00461D4C"/>
    <w:rsid w:val="00461ED5"/>
    <w:rsid w:val="00462070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B07"/>
    <w:rsid w:val="00464CBA"/>
    <w:rsid w:val="00464EC3"/>
    <w:rsid w:val="00464FDC"/>
    <w:rsid w:val="00465258"/>
    <w:rsid w:val="004655B7"/>
    <w:rsid w:val="004655C7"/>
    <w:rsid w:val="00465678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8EE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260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01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947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3D"/>
    <w:rsid w:val="0049106A"/>
    <w:rsid w:val="004910CA"/>
    <w:rsid w:val="004910D9"/>
    <w:rsid w:val="0049122E"/>
    <w:rsid w:val="00491395"/>
    <w:rsid w:val="004914AB"/>
    <w:rsid w:val="004918BD"/>
    <w:rsid w:val="004919BC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8BE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C9A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CB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596"/>
    <w:rsid w:val="004C3B22"/>
    <w:rsid w:val="004C3BAE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23C"/>
    <w:rsid w:val="004C5355"/>
    <w:rsid w:val="004C53B2"/>
    <w:rsid w:val="004C5B38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56F"/>
    <w:rsid w:val="004C7B6A"/>
    <w:rsid w:val="004C7BEC"/>
    <w:rsid w:val="004C7E6E"/>
    <w:rsid w:val="004C7F9F"/>
    <w:rsid w:val="004C7FF7"/>
    <w:rsid w:val="004D01C2"/>
    <w:rsid w:val="004D0255"/>
    <w:rsid w:val="004D051D"/>
    <w:rsid w:val="004D07F5"/>
    <w:rsid w:val="004D08E0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0E4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59B"/>
    <w:rsid w:val="004E085B"/>
    <w:rsid w:val="004E095C"/>
    <w:rsid w:val="004E0BCD"/>
    <w:rsid w:val="004E0C72"/>
    <w:rsid w:val="004E0CBC"/>
    <w:rsid w:val="004E0F26"/>
    <w:rsid w:val="004E115D"/>
    <w:rsid w:val="004E11E3"/>
    <w:rsid w:val="004E12E4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1B7"/>
    <w:rsid w:val="004E78C6"/>
    <w:rsid w:val="004E78FB"/>
    <w:rsid w:val="004E7930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A6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920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B15"/>
    <w:rsid w:val="00510CCA"/>
    <w:rsid w:val="00510E28"/>
    <w:rsid w:val="00510E72"/>
    <w:rsid w:val="00510EA9"/>
    <w:rsid w:val="00510EC6"/>
    <w:rsid w:val="0051154E"/>
    <w:rsid w:val="0051161C"/>
    <w:rsid w:val="0051170C"/>
    <w:rsid w:val="00511A7E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EE0"/>
    <w:rsid w:val="005152EB"/>
    <w:rsid w:val="005154D5"/>
    <w:rsid w:val="0051555D"/>
    <w:rsid w:val="00515595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4DF8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6AD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A47"/>
    <w:rsid w:val="00535B35"/>
    <w:rsid w:val="00535CFF"/>
    <w:rsid w:val="00535DB6"/>
    <w:rsid w:val="00536099"/>
    <w:rsid w:val="0053619C"/>
    <w:rsid w:val="005364D1"/>
    <w:rsid w:val="00536721"/>
    <w:rsid w:val="00536A0B"/>
    <w:rsid w:val="00536A54"/>
    <w:rsid w:val="00536B8E"/>
    <w:rsid w:val="00536EC6"/>
    <w:rsid w:val="00536F84"/>
    <w:rsid w:val="00537091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2A9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AB5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A48"/>
    <w:rsid w:val="00553D3B"/>
    <w:rsid w:val="00553E9A"/>
    <w:rsid w:val="00553F0B"/>
    <w:rsid w:val="005540AC"/>
    <w:rsid w:val="00554523"/>
    <w:rsid w:val="0055459B"/>
    <w:rsid w:val="0055491B"/>
    <w:rsid w:val="00554BF5"/>
    <w:rsid w:val="00554D11"/>
    <w:rsid w:val="00554E22"/>
    <w:rsid w:val="00555292"/>
    <w:rsid w:val="005553D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5F8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89E"/>
    <w:rsid w:val="0056195B"/>
    <w:rsid w:val="00561C66"/>
    <w:rsid w:val="00561CAB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AEC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3FA"/>
    <w:rsid w:val="005856F8"/>
    <w:rsid w:val="00585841"/>
    <w:rsid w:val="00585A2B"/>
    <w:rsid w:val="00585B84"/>
    <w:rsid w:val="00585F9E"/>
    <w:rsid w:val="00586109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0FF"/>
    <w:rsid w:val="005961E8"/>
    <w:rsid w:val="00596794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48D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010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0D8"/>
    <w:rsid w:val="005C5482"/>
    <w:rsid w:val="005C55C6"/>
    <w:rsid w:val="005C55F6"/>
    <w:rsid w:val="005C56DF"/>
    <w:rsid w:val="005C5834"/>
    <w:rsid w:val="005C591A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31"/>
    <w:rsid w:val="005D564F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D7FE6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B1C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32"/>
    <w:rsid w:val="005E2DAE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A83"/>
    <w:rsid w:val="005E7B4F"/>
    <w:rsid w:val="005E7B6E"/>
    <w:rsid w:val="005E7C8F"/>
    <w:rsid w:val="005E7D4F"/>
    <w:rsid w:val="005F00A9"/>
    <w:rsid w:val="005F03F6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B87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061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439"/>
    <w:rsid w:val="005F6587"/>
    <w:rsid w:val="005F68DF"/>
    <w:rsid w:val="005F6B83"/>
    <w:rsid w:val="005F6BE7"/>
    <w:rsid w:val="005F7038"/>
    <w:rsid w:val="005F70A6"/>
    <w:rsid w:val="005F7141"/>
    <w:rsid w:val="005F734C"/>
    <w:rsid w:val="005F74ED"/>
    <w:rsid w:val="005F77F9"/>
    <w:rsid w:val="005F786D"/>
    <w:rsid w:val="005F79B9"/>
    <w:rsid w:val="005F7A85"/>
    <w:rsid w:val="005F7B16"/>
    <w:rsid w:val="005F7BF8"/>
    <w:rsid w:val="005F7CF8"/>
    <w:rsid w:val="0060009E"/>
    <w:rsid w:val="00600114"/>
    <w:rsid w:val="006001B8"/>
    <w:rsid w:val="00600233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84A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6E60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608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EA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2C0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93E"/>
    <w:rsid w:val="00626A98"/>
    <w:rsid w:val="00626B5A"/>
    <w:rsid w:val="00626B76"/>
    <w:rsid w:val="00626DBC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0F"/>
    <w:rsid w:val="00630575"/>
    <w:rsid w:val="006305D4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E1"/>
    <w:rsid w:val="00631DEC"/>
    <w:rsid w:val="006321B4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2E90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E5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7E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868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79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0C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321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C37"/>
    <w:rsid w:val="00683DE1"/>
    <w:rsid w:val="00683F00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935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449"/>
    <w:rsid w:val="0069256D"/>
    <w:rsid w:val="00692650"/>
    <w:rsid w:val="00692882"/>
    <w:rsid w:val="006928DC"/>
    <w:rsid w:val="00692A19"/>
    <w:rsid w:val="00692E15"/>
    <w:rsid w:val="00692E75"/>
    <w:rsid w:val="00692EC8"/>
    <w:rsid w:val="00693147"/>
    <w:rsid w:val="006933F9"/>
    <w:rsid w:val="00693580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1A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C1A"/>
    <w:rsid w:val="006A6FA3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0F51"/>
    <w:rsid w:val="006B105C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C1F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189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6DE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65E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19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13A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23"/>
    <w:rsid w:val="006D4748"/>
    <w:rsid w:val="006D493F"/>
    <w:rsid w:val="006D4A57"/>
    <w:rsid w:val="006D4E56"/>
    <w:rsid w:val="006D4E9E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380"/>
    <w:rsid w:val="006E141D"/>
    <w:rsid w:val="006E1428"/>
    <w:rsid w:val="006E16DF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B47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5EC"/>
    <w:rsid w:val="006E7736"/>
    <w:rsid w:val="006E78FF"/>
    <w:rsid w:val="006E7928"/>
    <w:rsid w:val="006E7AA7"/>
    <w:rsid w:val="006E7CA1"/>
    <w:rsid w:val="006E7E62"/>
    <w:rsid w:val="006E7FA2"/>
    <w:rsid w:val="006F0050"/>
    <w:rsid w:val="006F022D"/>
    <w:rsid w:val="006F02FA"/>
    <w:rsid w:val="006F03DA"/>
    <w:rsid w:val="006F03F0"/>
    <w:rsid w:val="006F078C"/>
    <w:rsid w:val="006F1264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1C"/>
    <w:rsid w:val="006F514E"/>
    <w:rsid w:val="006F5506"/>
    <w:rsid w:val="006F55D6"/>
    <w:rsid w:val="006F5C45"/>
    <w:rsid w:val="006F5D30"/>
    <w:rsid w:val="006F5D36"/>
    <w:rsid w:val="006F5D80"/>
    <w:rsid w:val="006F5F6A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1A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CF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1B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B8A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E8B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1B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2FA"/>
    <w:rsid w:val="00753B02"/>
    <w:rsid w:val="00753B4E"/>
    <w:rsid w:val="00753D49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0FF6"/>
    <w:rsid w:val="00761074"/>
    <w:rsid w:val="0076126F"/>
    <w:rsid w:val="00761310"/>
    <w:rsid w:val="00761378"/>
    <w:rsid w:val="007614C0"/>
    <w:rsid w:val="0076160F"/>
    <w:rsid w:val="00761982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B63"/>
    <w:rsid w:val="00772D33"/>
    <w:rsid w:val="00772F4F"/>
    <w:rsid w:val="0077323C"/>
    <w:rsid w:val="007732E0"/>
    <w:rsid w:val="00773441"/>
    <w:rsid w:val="0077349C"/>
    <w:rsid w:val="007734E4"/>
    <w:rsid w:val="00773615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4F4C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6E9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3A"/>
    <w:rsid w:val="00784E75"/>
    <w:rsid w:val="007855B8"/>
    <w:rsid w:val="00785703"/>
    <w:rsid w:val="007857CA"/>
    <w:rsid w:val="00785C0F"/>
    <w:rsid w:val="00785C80"/>
    <w:rsid w:val="00785F85"/>
    <w:rsid w:val="0078614E"/>
    <w:rsid w:val="007863D2"/>
    <w:rsid w:val="007864D5"/>
    <w:rsid w:val="00786729"/>
    <w:rsid w:val="0078692E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BF5"/>
    <w:rsid w:val="00791D8F"/>
    <w:rsid w:val="00791DC6"/>
    <w:rsid w:val="00791E86"/>
    <w:rsid w:val="00791F8C"/>
    <w:rsid w:val="00791F9D"/>
    <w:rsid w:val="0079249B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145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6B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99C"/>
    <w:rsid w:val="007B3AAB"/>
    <w:rsid w:val="007B3E67"/>
    <w:rsid w:val="007B3ED8"/>
    <w:rsid w:val="007B3EE0"/>
    <w:rsid w:val="007B3FAD"/>
    <w:rsid w:val="007B411F"/>
    <w:rsid w:val="007B428B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71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E1A"/>
    <w:rsid w:val="007C7F0C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C5C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923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C4F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915"/>
    <w:rsid w:val="007F1A7B"/>
    <w:rsid w:val="007F1A89"/>
    <w:rsid w:val="007F1C53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C0E"/>
    <w:rsid w:val="007F3EB1"/>
    <w:rsid w:val="007F40AF"/>
    <w:rsid w:val="007F4562"/>
    <w:rsid w:val="007F46E0"/>
    <w:rsid w:val="007F49B1"/>
    <w:rsid w:val="007F4A8F"/>
    <w:rsid w:val="007F4ACF"/>
    <w:rsid w:val="007F528A"/>
    <w:rsid w:val="007F55C0"/>
    <w:rsid w:val="007F5702"/>
    <w:rsid w:val="007F5768"/>
    <w:rsid w:val="007F594A"/>
    <w:rsid w:val="007F5AB8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220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D26"/>
    <w:rsid w:val="00812F12"/>
    <w:rsid w:val="00813066"/>
    <w:rsid w:val="008131BF"/>
    <w:rsid w:val="0081397B"/>
    <w:rsid w:val="00813A8B"/>
    <w:rsid w:val="00813B74"/>
    <w:rsid w:val="00813D25"/>
    <w:rsid w:val="00813D9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5A9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8A7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D83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25E1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6E7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C85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0E78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DC8"/>
    <w:rsid w:val="00843EA4"/>
    <w:rsid w:val="0084412D"/>
    <w:rsid w:val="00844579"/>
    <w:rsid w:val="00844611"/>
    <w:rsid w:val="008446FF"/>
    <w:rsid w:val="0084473D"/>
    <w:rsid w:val="00844784"/>
    <w:rsid w:val="00844E61"/>
    <w:rsid w:val="0084512C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8B6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544"/>
    <w:rsid w:val="008547C2"/>
    <w:rsid w:val="008548C4"/>
    <w:rsid w:val="00854AD5"/>
    <w:rsid w:val="00854B6E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1B45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74D"/>
    <w:rsid w:val="008659BC"/>
    <w:rsid w:val="00865A90"/>
    <w:rsid w:val="00865B66"/>
    <w:rsid w:val="00865E39"/>
    <w:rsid w:val="00866595"/>
    <w:rsid w:val="00866BA5"/>
    <w:rsid w:val="00866C69"/>
    <w:rsid w:val="00866D4E"/>
    <w:rsid w:val="00866EED"/>
    <w:rsid w:val="00866F52"/>
    <w:rsid w:val="0086714E"/>
    <w:rsid w:val="0086718A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3AC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8B6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6B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614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648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804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81B"/>
    <w:rsid w:val="008C7860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0D5B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A92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A2C"/>
    <w:rsid w:val="008D6C60"/>
    <w:rsid w:val="008D7981"/>
    <w:rsid w:val="008D7989"/>
    <w:rsid w:val="008D7D37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83F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901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B7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052"/>
    <w:rsid w:val="00915350"/>
    <w:rsid w:val="00915595"/>
    <w:rsid w:val="00915626"/>
    <w:rsid w:val="00915686"/>
    <w:rsid w:val="00915E98"/>
    <w:rsid w:val="00915F6D"/>
    <w:rsid w:val="009161C3"/>
    <w:rsid w:val="00916274"/>
    <w:rsid w:val="00916457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97A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59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6F15"/>
    <w:rsid w:val="00957082"/>
    <w:rsid w:val="009572CC"/>
    <w:rsid w:val="009573C6"/>
    <w:rsid w:val="009574CB"/>
    <w:rsid w:val="00957766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DFC"/>
    <w:rsid w:val="00961FCC"/>
    <w:rsid w:val="0096265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4A"/>
    <w:rsid w:val="00967476"/>
    <w:rsid w:val="00967700"/>
    <w:rsid w:val="00967836"/>
    <w:rsid w:val="00967A92"/>
    <w:rsid w:val="00967B27"/>
    <w:rsid w:val="009702F1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14"/>
    <w:rsid w:val="00971F7E"/>
    <w:rsid w:val="009720B7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3F80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E5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BD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29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837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CA8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0F1"/>
    <w:rsid w:val="00995815"/>
    <w:rsid w:val="00995865"/>
    <w:rsid w:val="00995C97"/>
    <w:rsid w:val="00995CF5"/>
    <w:rsid w:val="00995FD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268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3FD"/>
    <w:rsid w:val="009A74C2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C2A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22"/>
    <w:rsid w:val="009B7681"/>
    <w:rsid w:val="009B77F9"/>
    <w:rsid w:val="009B79F8"/>
    <w:rsid w:val="009B7A56"/>
    <w:rsid w:val="009B7D75"/>
    <w:rsid w:val="009C036C"/>
    <w:rsid w:val="009C03C5"/>
    <w:rsid w:val="009C076D"/>
    <w:rsid w:val="009C081C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7EC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3EE7"/>
    <w:rsid w:val="009C44F2"/>
    <w:rsid w:val="009C451A"/>
    <w:rsid w:val="009C46FE"/>
    <w:rsid w:val="009C49AB"/>
    <w:rsid w:val="009C4EE8"/>
    <w:rsid w:val="009C51A0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184"/>
    <w:rsid w:val="009C72B1"/>
    <w:rsid w:val="009C7504"/>
    <w:rsid w:val="009C7642"/>
    <w:rsid w:val="009C7956"/>
    <w:rsid w:val="009C79BC"/>
    <w:rsid w:val="009C7A60"/>
    <w:rsid w:val="009D003D"/>
    <w:rsid w:val="009D01B6"/>
    <w:rsid w:val="009D04F1"/>
    <w:rsid w:val="009D0598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CED"/>
    <w:rsid w:val="009D2E49"/>
    <w:rsid w:val="009D3602"/>
    <w:rsid w:val="009D3654"/>
    <w:rsid w:val="009D39FC"/>
    <w:rsid w:val="009D3B01"/>
    <w:rsid w:val="009D4135"/>
    <w:rsid w:val="009D481C"/>
    <w:rsid w:val="009D4AA0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273"/>
    <w:rsid w:val="009E043E"/>
    <w:rsid w:val="009E0BB7"/>
    <w:rsid w:val="009E0CB6"/>
    <w:rsid w:val="009E0E04"/>
    <w:rsid w:val="009E1173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8CE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82C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4F19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49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64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6C0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5A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4C6"/>
    <w:rsid w:val="00A367F2"/>
    <w:rsid w:val="00A3683B"/>
    <w:rsid w:val="00A368F7"/>
    <w:rsid w:val="00A36B6D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580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A3"/>
    <w:rsid w:val="00A56ACF"/>
    <w:rsid w:val="00A56D86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0D81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D6B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6C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4BC5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6FBB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58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997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A8A"/>
    <w:rsid w:val="00AA4FE4"/>
    <w:rsid w:val="00AA5263"/>
    <w:rsid w:val="00AA540E"/>
    <w:rsid w:val="00AA55E1"/>
    <w:rsid w:val="00AA570A"/>
    <w:rsid w:val="00AA57B7"/>
    <w:rsid w:val="00AA584E"/>
    <w:rsid w:val="00AA59A9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E4E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4AC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3B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8DC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67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1FB7"/>
    <w:rsid w:val="00AD20B2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95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7F1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D30"/>
    <w:rsid w:val="00AE3FD0"/>
    <w:rsid w:val="00AE410E"/>
    <w:rsid w:val="00AE427C"/>
    <w:rsid w:val="00AE42C2"/>
    <w:rsid w:val="00AE4311"/>
    <w:rsid w:val="00AE43D2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CCB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4E2B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386"/>
    <w:rsid w:val="00B079D5"/>
    <w:rsid w:val="00B07AA6"/>
    <w:rsid w:val="00B07EDD"/>
    <w:rsid w:val="00B07FCE"/>
    <w:rsid w:val="00B10004"/>
    <w:rsid w:val="00B101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9C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43"/>
    <w:rsid w:val="00B20D54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0A4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E70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835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7D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38F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3FB1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5A3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05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580"/>
    <w:rsid w:val="00B829D9"/>
    <w:rsid w:val="00B82A2C"/>
    <w:rsid w:val="00B82E50"/>
    <w:rsid w:val="00B82EEF"/>
    <w:rsid w:val="00B82F45"/>
    <w:rsid w:val="00B835E3"/>
    <w:rsid w:val="00B83667"/>
    <w:rsid w:val="00B837CA"/>
    <w:rsid w:val="00B83B09"/>
    <w:rsid w:val="00B83DFB"/>
    <w:rsid w:val="00B840CC"/>
    <w:rsid w:val="00B845E6"/>
    <w:rsid w:val="00B8460D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07"/>
    <w:rsid w:val="00B942FC"/>
    <w:rsid w:val="00B94346"/>
    <w:rsid w:val="00B943F5"/>
    <w:rsid w:val="00B94B8C"/>
    <w:rsid w:val="00B94D84"/>
    <w:rsid w:val="00B94D9C"/>
    <w:rsid w:val="00B95295"/>
    <w:rsid w:val="00B9536C"/>
    <w:rsid w:val="00B954ED"/>
    <w:rsid w:val="00B95537"/>
    <w:rsid w:val="00B95704"/>
    <w:rsid w:val="00B95854"/>
    <w:rsid w:val="00B95AC5"/>
    <w:rsid w:val="00B95ACE"/>
    <w:rsid w:val="00B95D4B"/>
    <w:rsid w:val="00B95F51"/>
    <w:rsid w:val="00B960D1"/>
    <w:rsid w:val="00B964BD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6FBD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A16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8E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564"/>
    <w:rsid w:val="00BB07F2"/>
    <w:rsid w:val="00BB0AA1"/>
    <w:rsid w:val="00BB0AEE"/>
    <w:rsid w:val="00BB0D2B"/>
    <w:rsid w:val="00BB0EC0"/>
    <w:rsid w:val="00BB160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8F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07C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C7C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92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D23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0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A5A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08A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D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5A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3F7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A6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DDE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08C8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5A7"/>
    <w:rsid w:val="00C24781"/>
    <w:rsid w:val="00C2482F"/>
    <w:rsid w:val="00C24BAA"/>
    <w:rsid w:val="00C24ED8"/>
    <w:rsid w:val="00C2594C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6D9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EC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C19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DF5"/>
    <w:rsid w:val="00C60E65"/>
    <w:rsid w:val="00C60F36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CDB"/>
    <w:rsid w:val="00C64D93"/>
    <w:rsid w:val="00C64DC6"/>
    <w:rsid w:val="00C64DF5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2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07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4FD3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B72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4F65"/>
    <w:rsid w:val="00C85029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0B"/>
    <w:rsid w:val="00C8716A"/>
    <w:rsid w:val="00C87217"/>
    <w:rsid w:val="00C872C9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965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E9"/>
    <w:rsid w:val="00C943F7"/>
    <w:rsid w:val="00C94623"/>
    <w:rsid w:val="00C9479C"/>
    <w:rsid w:val="00C94889"/>
    <w:rsid w:val="00C94C56"/>
    <w:rsid w:val="00C94C5C"/>
    <w:rsid w:val="00C94C90"/>
    <w:rsid w:val="00C94CCA"/>
    <w:rsid w:val="00C94E07"/>
    <w:rsid w:val="00C94F2D"/>
    <w:rsid w:val="00C9510C"/>
    <w:rsid w:val="00C95173"/>
    <w:rsid w:val="00C953E8"/>
    <w:rsid w:val="00C954C7"/>
    <w:rsid w:val="00C95735"/>
    <w:rsid w:val="00C9578C"/>
    <w:rsid w:val="00C958F7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2EB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352"/>
    <w:rsid w:val="00CA7422"/>
    <w:rsid w:val="00CA75E5"/>
    <w:rsid w:val="00CA75E7"/>
    <w:rsid w:val="00CA781F"/>
    <w:rsid w:val="00CA795A"/>
    <w:rsid w:val="00CA79BB"/>
    <w:rsid w:val="00CA7A5A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19"/>
    <w:rsid w:val="00CB15C7"/>
    <w:rsid w:val="00CB167E"/>
    <w:rsid w:val="00CB17C6"/>
    <w:rsid w:val="00CB19C0"/>
    <w:rsid w:val="00CB1A66"/>
    <w:rsid w:val="00CB1D63"/>
    <w:rsid w:val="00CB1E1F"/>
    <w:rsid w:val="00CB1E5C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0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2F3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26D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2BD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54"/>
    <w:rsid w:val="00CC09FF"/>
    <w:rsid w:val="00CC0A0B"/>
    <w:rsid w:val="00CC0BD9"/>
    <w:rsid w:val="00CC0DD7"/>
    <w:rsid w:val="00CC0E50"/>
    <w:rsid w:val="00CC1372"/>
    <w:rsid w:val="00CC13DB"/>
    <w:rsid w:val="00CC1407"/>
    <w:rsid w:val="00CC1481"/>
    <w:rsid w:val="00CC15FC"/>
    <w:rsid w:val="00CC176D"/>
    <w:rsid w:val="00CC1841"/>
    <w:rsid w:val="00CC1895"/>
    <w:rsid w:val="00CC197A"/>
    <w:rsid w:val="00CC19D5"/>
    <w:rsid w:val="00CC1A13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1FAB"/>
    <w:rsid w:val="00CD2132"/>
    <w:rsid w:val="00CD2782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250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579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2912"/>
    <w:rsid w:val="00CF2D2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8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A2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4EAB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DC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C5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032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48B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96"/>
    <w:rsid w:val="00D41AC7"/>
    <w:rsid w:val="00D41C21"/>
    <w:rsid w:val="00D41E75"/>
    <w:rsid w:val="00D41FEA"/>
    <w:rsid w:val="00D42458"/>
    <w:rsid w:val="00D427D4"/>
    <w:rsid w:val="00D42AAF"/>
    <w:rsid w:val="00D42FAB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A0"/>
    <w:rsid w:val="00D451EE"/>
    <w:rsid w:val="00D4540A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77C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3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8BB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060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74F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525"/>
    <w:rsid w:val="00D76863"/>
    <w:rsid w:val="00D7694B"/>
    <w:rsid w:val="00D76BB5"/>
    <w:rsid w:val="00D76D50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5E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679"/>
    <w:rsid w:val="00D937EB"/>
    <w:rsid w:val="00D9388C"/>
    <w:rsid w:val="00D939F0"/>
    <w:rsid w:val="00D93C8C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0B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43B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AB7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C1"/>
    <w:rsid w:val="00DA5769"/>
    <w:rsid w:val="00DA578B"/>
    <w:rsid w:val="00DA57BA"/>
    <w:rsid w:val="00DA5840"/>
    <w:rsid w:val="00DA5BB5"/>
    <w:rsid w:val="00DA5D6E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852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6B"/>
    <w:rsid w:val="00DB2E88"/>
    <w:rsid w:val="00DB2EA9"/>
    <w:rsid w:val="00DB2F79"/>
    <w:rsid w:val="00DB3028"/>
    <w:rsid w:val="00DB3241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9F9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B7FCF"/>
    <w:rsid w:val="00DC020F"/>
    <w:rsid w:val="00DC0383"/>
    <w:rsid w:val="00DC05B9"/>
    <w:rsid w:val="00DC06FB"/>
    <w:rsid w:val="00DC09FD"/>
    <w:rsid w:val="00DC0A6B"/>
    <w:rsid w:val="00DC0AB4"/>
    <w:rsid w:val="00DC0B98"/>
    <w:rsid w:val="00DC0CE6"/>
    <w:rsid w:val="00DC0E85"/>
    <w:rsid w:val="00DC0FBE"/>
    <w:rsid w:val="00DC11A7"/>
    <w:rsid w:val="00DC12C9"/>
    <w:rsid w:val="00DC14BC"/>
    <w:rsid w:val="00DC1512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952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3B9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AA7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9E5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980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C16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0FA7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3A"/>
    <w:rsid w:val="00E23DE1"/>
    <w:rsid w:val="00E2448D"/>
    <w:rsid w:val="00E245EE"/>
    <w:rsid w:val="00E24A43"/>
    <w:rsid w:val="00E24DBB"/>
    <w:rsid w:val="00E24E76"/>
    <w:rsid w:val="00E24F9C"/>
    <w:rsid w:val="00E25039"/>
    <w:rsid w:val="00E2508D"/>
    <w:rsid w:val="00E25344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716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CFF"/>
    <w:rsid w:val="00E40DE5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2D4"/>
    <w:rsid w:val="00E4437A"/>
    <w:rsid w:val="00E4459F"/>
    <w:rsid w:val="00E446D0"/>
    <w:rsid w:val="00E447EF"/>
    <w:rsid w:val="00E448CB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9"/>
    <w:rsid w:val="00E504CA"/>
    <w:rsid w:val="00E505A1"/>
    <w:rsid w:val="00E507AA"/>
    <w:rsid w:val="00E507F2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852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8D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4E01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AE3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3F8"/>
    <w:rsid w:val="00E755DE"/>
    <w:rsid w:val="00E75637"/>
    <w:rsid w:val="00E7567D"/>
    <w:rsid w:val="00E7569F"/>
    <w:rsid w:val="00E75735"/>
    <w:rsid w:val="00E75804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4B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806"/>
    <w:rsid w:val="00E90B31"/>
    <w:rsid w:val="00E90C44"/>
    <w:rsid w:val="00E90D91"/>
    <w:rsid w:val="00E90DC1"/>
    <w:rsid w:val="00E90DF8"/>
    <w:rsid w:val="00E90E79"/>
    <w:rsid w:val="00E911DD"/>
    <w:rsid w:val="00E9120F"/>
    <w:rsid w:val="00E91631"/>
    <w:rsid w:val="00E916AC"/>
    <w:rsid w:val="00E917B3"/>
    <w:rsid w:val="00E9199D"/>
    <w:rsid w:val="00E919AB"/>
    <w:rsid w:val="00E92103"/>
    <w:rsid w:val="00E92135"/>
    <w:rsid w:val="00E92368"/>
    <w:rsid w:val="00E92448"/>
    <w:rsid w:val="00E924DB"/>
    <w:rsid w:val="00E9275B"/>
    <w:rsid w:val="00E9293B"/>
    <w:rsid w:val="00E929E0"/>
    <w:rsid w:val="00E92A27"/>
    <w:rsid w:val="00E92F28"/>
    <w:rsid w:val="00E930DC"/>
    <w:rsid w:val="00E936CE"/>
    <w:rsid w:val="00E937DD"/>
    <w:rsid w:val="00E937F9"/>
    <w:rsid w:val="00E93B00"/>
    <w:rsid w:val="00E93CF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8A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11F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7EE"/>
    <w:rsid w:val="00EA3B49"/>
    <w:rsid w:val="00EA3DE3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50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ED3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04"/>
    <w:rsid w:val="00EB549E"/>
    <w:rsid w:val="00EB55DF"/>
    <w:rsid w:val="00EB5885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DC4"/>
    <w:rsid w:val="00EC0303"/>
    <w:rsid w:val="00EC05B1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4E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6FA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957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2D64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6D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86E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01C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9FF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A3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1CD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3F26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7EE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3C4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9EF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C8E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33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6B"/>
    <w:rsid w:val="00F46ED8"/>
    <w:rsid w:val="00F46FFE"/>
    <w:rsid w:val="00F472E7"/>
    <w:rsid w:val="00F4760C"/>
    <w:rsid w:val="00F47641"/>
    <w:rsid w:val="00F478B9"/>
    <w:rsid w:val="00F47A01"/>
    <w:rsid w:val="00F47BD3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2EE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4DD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E5D"/>
    <w:rsid w:val="00F61F0C"/>
    <w:rsid w:val="00F6202E"/>
    <w:rsid w:val="00F621DF"/>
    <w:rsid w:val="00F623BE"/>
    <w:rsid w:val="00F6242C"/>
    <w:rsid w:val="00F625FD"/>
    <w:rsid w:val="00F62A17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CA7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CA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5FBF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DE5"/>
    <w:rsid w:val="00F80170"/>
    <w:rsid w:val="00F802E2"/>
    <w:rsid w:val="00F8045D"/>
    <w:rsid w:val="00F804F1"/>
    <w:rsid w:val="00F8064A"/>
    <w:rsid w:val="00F807EF"/>
    <w:rsid w:val="00F808FC"/>
    <w:rsid w:val="00F80AE2"/>
    <w:rsid w:val="00F80F13"/>
    <w:rsid w:val="00F80F7A"/>
    <w:rsid w:val="00F8111F"/>
    <w:rsid w:val="00F81225"/>
    <w:rsid w:val="00F8123C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1F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78E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3CC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BA6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19E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6A"/>
    <w:rsid w:val="00FB4987"/>
    <w:rsid w:val="00FB4BBD"/>
    <w:rsid w:val="00FB4E68"/>
    <w:rsid w:val="00FB5020"/>
    <w:rsid w:val="00FB5252"/>
    <w:rsid w:val="00FB58DA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201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3BD5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9A2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2C"/>
    <w:rsid w:val="00FE1E36"/>
    <w:rsid w:val="00FE2786"/>
    <w:rsid w:val="00FE282D"/>
    <w:rsid w:val="00FE28EF"/>
    <w:rsid w:val="00FE30A9"/>
    <w:rsid w:val="00FE311D"/>
    <w:rsid w:val="00FE3123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2E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5F14B2D1-8206-469F-B123-37E09AA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DB925-2276-472D-8B3C-BBA54657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24</Pages>
  <Words>4947</Words>
  <Characters>22750</Characters>
  <Application>Microsoft Office Word</Application>
  <DocSecurity>0</DocSecurity>
  <Lines>189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2022-11-07T08:52:00Z</cp:lastPrinted>
  <dcterms:created xsi:type="dcterms:W3CDTF">2022-11-08T10:20:00Z</dcterms:created>
  <dcterms:modified xsi:type="dcterms:W3CDTF">2022-11-08T10:21:00Z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