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376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4"/>
        <w:gridCol w:w="270"/>
        <w:gridCol w:w="7832"/>
      </w:tblGrid>
      <w:tr w:rsidR="0009267B" w:rsidRPr="006375B5" w14:paraId="10F0A996" w14:textId="77777777" w:rsidTr="004979F0">
        <w:trPr>
          <w:trHeight w:val="425"/>
          <w:tblHeader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658AC1EE" w14:textId="240E37E5" w:rsidR="0009267B" w:rsidRPr="006375B5" w:rsidRDefault="00313F64" w:rsidP="00D2180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 w:hanging="18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bookmarkStart w:id="0" w:name="_Hlk51798427"/>
            <w:r w:rsidRPr="006375B5">
              <w:rPr>
                <w:rFonts w:ascii="Angsana New" w:hAnsi="Angsana New" w:cs="Angsana New" w:hint="cs"/>
                <w:sz w:val="30"/>
                <w:szCs w:val="30"/>
                <w:cs/>
              </w:rPr>
              <w:t>ห</w:t>
            </w:r>
            <w:r w:rsidR="0009267B" w:rsidRPr="006375B5">
              <w:rPr>
                <w:rFonts w:ascii="Angsana New" w:hAnsi="Angsana New" w:cs="Angsana New"/>
                <w:sz w:val="30"/>
                <w:szCs w:val="30"/>
                <w:cs/>
              </w:rPr>
              <w:t>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3EA280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832" w:type="dxa"/>
            <w:tcBorders>
              <w:top w:val="nil"/>
              <w:left w:val="nil"/>
              <w:bottom w:val="nil"/>
              <w:right w:val="nil"/>
            </w:tcBorders>
          </w:tcPr>
          <w:p w14:paraId="58ECD693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sz w:val="30"/>
                <w:szCs w:val="30"/>
                <w:cs/>
              </w:rPr>
              <w:t>สารบัญ</w:t>
            </w:r>
          </w:p>
        </w:tc>
      </w:tr>
      <w:tr w:rsidR="0009267B" w:rsidRPr="006375B5" w14:paraId="2E4F3B1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0"/>
          <w:tblHeader/>
        </w:trPr>
        <w:tc>
          <w:tcPr>
            <w:tcW w:w="1274" w:type="dxa"/>
          </w:tcPr>
          <w:p w14:paraId="7BA68D58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896F77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16"/>
                <w:szCs w:val="16"/>
              </w:rPr>
            </w:pPr>
          </w:p>
        </w:tc>
        <w:tc>
          <w:tcPr>
            <w:tcW w:w="7832" w:type="dxa"/>
          </w:tcPr>
          <w:p w14:paraId="168603DF" w14:textId="77777777" w:rsidR="0009267B" w:rsidRPr="006375B5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16"/>
                <w:szCs w:val="16"/>
              </w:rPr>
            </w:pPr>
          </w:p>
        </w:tc>
      </w:tr>
      <w:tr w:rsidR="00956D12" w:rsidRPr="006375B5" w14:paraId="64C35D6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34"/>
        </w:trPr>
        <w:tc>
          <w:tcPr>
            <w:tcW w:w="1274" w:type="dxa"/>
          </w:tcPr>
          <w:p w14:paraId="309B6462" w14:textId="77777777" w:rsidR="00956D12" w:rsidRPr="006375B5" w:rsidRDefault="00956D12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66DAD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8E56E41" w14:textId="77777777" w:rsidR="00956D12" w:rsidRPr="006375B5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</w:p>
        </w:tc>
      </w:tr>
      <w:tr w:rsidR="00AA4327" w:rsidRPr="006375B5" w14:paraId="41A932E1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35E3DFB6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0A1D0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908CCE4" w14:textId="77777777" w:rsidR="00AA4327" w:rsidRPr="006375B5" w:rsidRDefault="00AA4327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804CE6" w:rsidRPr="006375B5" w14:paraId="1E29B1F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6CBF8DC0" w14:textId="77777777" w:rsidR="00804CE6" w:rsidRPr="006375B5" w:rsidRDefault="00804CE6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BADFAFC" w14:textId="77777777" w:rsidR="00804CE6" w:rsidRPr="006375B5" w:rsidRDefault="00804CE6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C824F51" w14:textId="6E8D47E2" w:rsidR="00804CE6" w:rsidRPr="006375B5" w:rsidRDefault="00804CE6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การเปลี่ยนแปลงนโยบายการบัญชี</w:t>
            </w:r>
          </w:p>
        </w:tc>
      </w:tr>
      <w:tr w:rsidR="00A46F43" w:rsidRPr="006375B5" w14:paraId="799D6437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1311A95F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9B6DDE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0D294A6" w14:textId="77777777" w:rsidR="00A46F43" w:rsidRPr="006375B5" w:rsidRDefault="00A46F43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B158B5" w:rsidRPr="006375B5" w14:paraId="6410FF3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2C1D9F42" w14:textId="77777777" w:rsidR="00B158B5" w:rsidRPr="006375B5" w:rsidRDefault="00B158B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7736E2A" w14:textId="77777777" w:rsidR="00B158B5" w:rsidRPr="006375B5" w:rsidRDefault="00B158B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255E3CC" w14:textId="24DCD669" w:rsidR="00B158B5" w:rsidRPr="006375B5" w:rsidRDefault="00B158B5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ผลกระทบจากการแพร่ระบาดของโรคติดเชื้อโคโรนา</w:t>
            </w: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2019</w:t>
            </w: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 xml:space="preserve"> (Covid-</w:t>
            </w:r>
            <w:r w:rsidR="000E564C" w:rsidRPr="000E564C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19</w:t>
            </w: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)</w:t>
            </w:r>
          </w:p>
        </w:tc>
      </w:tr>
      <w:tr w:rsidR="00E44214" w:rsidRPr="006375B5" w14:paraId="69A426A6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64BC7BA1" w14:textId="77777777" w:rsidR="00E44214" w:rsidRPr="006375B5" w:rsidRDefault="00E44214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DFC2CE" w14:textId="77777777" w:rsidR="00E44214" w:rsidRPr="006375B5" w:rsidRDefault="00E44214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C412137" w14:textId="77777777" w:rsidR="00E44214" w:rsidRPr="006375B5" w:rsidRDefault="0060497F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A46F43" w:rsidRPr="006375B5" w14:paraId="43BE562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96BAF41" w14:textId="77777777" w:rsidR="00A46F43" w:rsidRPr="006375B5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2F419C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6F4ADDB" w14:textId="77777777" w:rsidR="00A46F43" w:rsidRPr="006375B5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AA4327" w:rsidRPr="006375B5" w14:paraId="6701499C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2D42E4F" w14:textId="77777777" w:rsidR="00AA4327" w:rsidRPr="006375B5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0176BA" w14:textId="77777777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03471DF" w14:textId="249B74D8" w:rsidR="00AA4327" w:rsidRPr="006375B5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1E5345" w:rsidRPr="006375B5" w14:paraId="3D9CB8A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9B70F2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ECD480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4500A01" w14:textId="18FED1E4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อสังหาริมทรัพย์พัฒนา</w:t>
            </w:r>
            <w:r w:rsidR="006574D8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เพื่อ</w:t>
            </w:r>
            <w:r w:rsidR="00C34409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ขาย</w:t>
            </w:r>
          </w:p>
        </w:tc>
      </w:tr>
      <w:tr w:rsidR="001E5345" w:rsidRPr="006375B5" w14:paraId="4CB0094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04B8E7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A490A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D4DCCA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เงินลงทุนในบริษัทร่วมและการร่วมค้า</w:t>
            </w:r>
          </w:p>
        </w:tc>
      </w:tr>
      <w:tr w:rsidR="001E5345" w:rsidRPr="006375B5" w14:paraId="683FF31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8613CB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621FD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06CC7F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1E5345" w:rsidRPr="006375B5" w14:paraId="4EEA85D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4A4E1C2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4759D67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F244EA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</w:tr>
      <w:tr w:rsidR="001E5345" w:rsidRPr="006375B5" w14:paraId="151AA1D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99AA94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D5CDE96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ED3F995" w14:textId="77777777" w:rsidR="001E5345" w:rsidRPr="006375B5" w:rsidRDefault="001E5345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  <w:lang w:val="en-US" w:eastAsia="en-US"/>
              </w:rPr>
            </w:pPr>
            <w:r w:rsidRPr="006375B5"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  <w:t>ที่ดิน อาคารและอุปกรณ์</w:t>
            </w:r>
          </w:p>
        </w:tc>
      </w:tr>
      <w:tr w:rsidR="00804CE6" w:rsidRPr="006375B5" w14:paraId="5F336D7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D709E8" w14:textId="77777777" w:rsidR="00804CE6" w:rsidRPr="006375B5" w:rsidRDefault="00804CE6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40524" w14:textId="77777777" w:rsidR="00804CE6" w:rsidRPr="006375B5" w:rsidRDefault="00804CE6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165F34C" w14:textId="6B519361" w:rsidR="00804CE6" w:rsidRPr="006375B5" w:rsidRDefault="00804CE6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 w:val="0"/>
                <w:bCs w:val="0"/>
                <w:sz w:val="30"/>
                <w:szCs w:val="30"/>
                <w:cs/>
              </w:rPr>
              <w:t>สัญญาเช่า</w:t>
            </w:r>
          </w:p>
        </w:tc>
      </w:tr>
      <w:tr w:rsidR="001E5345" w:rsidRPr="006375B5" w14:paraId="7018CB3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545090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77302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B7EF20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หนี้สินที่มีภาระดอกเบี้ย</w:t>
            </w:r>
          </w:p>
        </w:tc>
      </w:tr>
      <w:tr w:rsidR="001E5345" w:rsidRPr="006375B5" w14:paraId="31EA66E2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239E04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5E5DE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C45841F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หุ้นกู้</w:t>
            </w:r>
          </w:p>
        </w:tc>
      </w:tr>
      <w:tr w:rsidR="001E5345" w:rsidRPr="006375B5" w14:paraId="27268A3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4DE4B3BE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D05B5C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4DC25F" w14:textId="115D865E" w:rsidR="001E5345" w:rsidRPr="006375B5" w:rsidRDefault="00F15151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</w:tr>
      <w:tr w:rsidR="001E5345" w:rsidRPr="006375B5" w14:paraId="239F61E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C90E8FA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466A8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E70ACB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</w:tr>
      <w:tr w:rsidR="001E5345" w:rsidRPr="006375B5" w14:paraId="5E9FE19A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47C41FF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FCB45F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2A06719" w14:textId="77777777" w:rsidR="001E5345" w:rsidRPr="006375B5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</w:t>
            </w:r>
          </w:p>
        </w:tc>
      </w:tr>
      <w:tr w:rsidR="001E5345" w:rsidRPr="006375B5" w14:paraId="38BB23C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69EC1A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3778241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1ACCAAA4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ทุนเรือนหุ้น</w:t>
            </w:r>
          </w:p>
        </w:tc>
      </w:tr>
      <w:tr w:rsidR="001E5345" w:rsidRPr="006375B5" w14:paraId="68BD6B99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596196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01A9D5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8DD316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สำรอง</w:t>
            </w:r>
          </w:p>
        </w:tc>
      </w:tr>
      <w:tr w:rsidR="001E5345" w:rsidRPr="006375B5" w14:paraId="4D8641DE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45D5C05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40E229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83111D7" w14:textId="6073F70F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 w:rsidR="001C083A"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1E5345" w:rsidRPr="006375B5" w14:paraId="7801DFA8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3299B68B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FCC49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50FBE3B" w14:textId="77777777" w:rsidR="001E5345" w:rsidRPr="006375B5" w:rsidRDefault="001E5345" w:rsidP="00F10F2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รายได้จากการลงทุน</w:t>
            </w:r>
          </w:p>
        </w:tc>
      </w:tr>
      <w:tr w:rsidR="001E5345" w:rsidRPr="006375B5" w14:paraId="343B1803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CEE1EC7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1F7A8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0AC7CC3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</w:tr>
      <w:tr w:rsidR="001E5345" w:rsidRPr="006375B5" w14:paraId="3CC57CF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A14F664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3D4938" w14:textId="77777777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572EE2F4" w14:textId="77777777" w:rsidR="001E5345" w:rsidRPr="006375B5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1E5345" w:rsidRPr="006375B5" w14:paraId="4A8C79F5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A703620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D934A0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0C4D78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ภาษีเงินได้</w:t>
            </w:r>
          </w:p>
        </w:tc>
      </w:tr>
      <w:tr w:rsidR="001E5345" w:rsidRPr="006375B5" w14:paraId="2ECAC15B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B9587C3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2862134" w14:textId="7777777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EB487CE" w14:textId="0B2E60E7" w:rsidR="001E5345" w:rsidRPr="006375B5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กำไรต่อหุ้น</w:t>
            </w:r>
            <w:r w:rsidR="00D144AA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ขั้นพื้นฐาน</w:t>
            </w:r>
          </w:p>
        </w:tc>
      </w:tr>
      <w:tr w:rsidR="001E5345" w:rsidRPr="006375B5" w14:paraId="1F3E9580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3687988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A0B1618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65B7FB2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เงินปันผล</w:t>
            </w:r>
          </w:p>
        </w:tc>
      </w:tr>
      <w:tr w:rsidR="001E5345" w:rsidRPr="006375B5" w14:paraId="778EF87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EFA0E11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A6F5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78EACFB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เครื่องมือทางการเงิน</w:t>
            </w:r>
          </w:p>
        </w:tc>
      </w:tr>
      <w:tr w:rsidR="009D5220" w:rsidRPr="006375B5" w14:paraId="7565A03F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00C099F" w14:textId="77777777" w:rsidR="009D5220" w:rsidRPr="006375B5" w:rsidRDefault="009D5220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D9E079" w14:textId="77777777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852EEA" w14:textId="2E300DC2" w:rsidR="009D5220" w:rsidRPr="006375B5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การบริหารจัดการทุน</w:t>
            </w:r>
          </w:p>
        </w:tc>
      </w:tr>
      <w:tr w:rsidR="001E5345" w:rsidRPr="006375B5" w14:paraId="05B3F46D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2DFD569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0AFCAE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08C6963" w14:textId="014D71B5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ภาระผูกพันกับ</w:t>
            </w:r>
            <w:r w:rsidR="00B22E81" w:rsidRPr="006375B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บุคคลหรือ</w:t>
            </w: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กิจการที่ไม่เกี่ยวข้องกัน</w:t>
            </w:r>
          </w:p>
        </w:tc>
      </w:tr>
      <w:tr w:rsidR="001E5345" w:rsidRPr="006375B5" w14:paraId="60A6F298" w14:textId="77777777" w:rsidTr="004979F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3B4BDEE" w14:textId="77777777" w:rsidR="001E5345" w:rsidRPr="006375B5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E7467A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E878930" w14:textId="77777777" w:rsidR="001E5345" w:rsidRPr="006375B5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6375B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bookmarkEnd w:id="0"/>
    </w:tbl>
    <w:p w14:paraId="580682B7" w14:textId="77777777" w:rsidR="00C8500E" w:rsidRPr="006375B5" w:rsidRDefault="0009267B" w:rsidP="005A4C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6375B5">
        <w:rPr>
          <w:b/>
          <w:bCs/>
          <w:color w:val="2E74B5"/>
          <w:cs/>
        </w:rPr>
        <w:br w:type="page"/>
      </w:r>
      <w:r w:rsidR="00A46F43" w:rsidRPr="006375B5">
        <w:rPr>
          <w:rFonts w:ascii="Angsana New" w:hAnsi="Angsana New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0CD19B72" w14:textId="77777777" w:rsidR="00F10F29" w:rsidRPr="006375B5" w:rsidRDefault="00F10F29" w:rsidP="00E331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60452CA5" w14:textId="0FB236E8" w:rsidR="00C8500E" w:rsidRPr="006375B5" w:rsidRDefault="00A46F43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งบการเงินนี้ได้รับอนุมัติให้ออกงบการเงินจากคณะกรรมการ</w:t>
      </w:r>
      <w:r w:rsidR="00C8500E" w:rsidRPr="006375B5">
        <w:rPr>
          <w:rFonts w:ascii="Angsana New" w:hAnsi="Angsana New"/>
          <w:sz w:val="30"/>
          <w:szCs w:val="30"/>
          <w:cs/>
        </w:rPr>
        <w:t>เมื่อวันที่</w:t>
      </w:r>
      <w:r w:rsidR="00477EF0" w:rsidRPr="006375B5">
        <w:rPr>
          <w:rFonts w:ascii="Angsana New" w:hAnsi="Angsana New"/>
          <w:sz w:val="30"/>
          <w:szCs w:val="30"/>
          <w:cs/>
        </w:rPr>
        <w:t xml:space="preserve"> </w:t>
      </w:r>
      <w:r w:rsidR="005D68AC">
        <w:rPr>
          <w:rFonts w:ascii="Angsana New" w:hAnsi="Angsana New"/>
          <w:sz w:val="30"/>
          <w:szCs w:val="30"/>
        </w:rPr>
        <w:t>8</w:t>
      </w:r>
      <w:r w:rsidR="00C22562">
        <w:rPr>
          <w:rFonts w:ascii="Angsana New" w:hAnsi="Angsana New"/>
          <w:sz w:val="30"/>
          <w:szCs w:val="30"/>
        </w:rPr>
        <w:t xml:space="preserve"> </w:t>
      </w:r>
      <w:r w:rsidR="0062672E" w:rsidRPr="006375B5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</w:p>
    <w:p w14:paraId="58CE93AD" w14:textId="77777777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color w:val="2E74B5"/>
          <w:sz w:val="30"/>
          <w:szCs w:val="30"/>
        </w:rPr>
      </w:pPr>
    </w:p>
    <w:p w14:paraId="0804369B" w14:textId="54FF116F" w:rsidR="00C8500E" w:rsidRPr="006375B5" w:rsidRDefault="000E564C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both"/>
        <w:rPr>
          <w:rFonts w:ascii="Angsana New" w:hAnsi="Angsana New"/>
          <w:sz w:val="30"/>
          <w:szCs w:val="30"/>
        </w:rPr>
      </w:pPr>
      <w:r w:rsidRPr="000E564C">
        <w:rPr>
          <w:rFonts w:ascii="Angsana New" w:hAnsi="Angsana New"/>
          <w:b/>
          <w:bCs/>
          <w:sz w:val="30"/>
          <w:szCs w:val="30"/>
        </w:rPr>
        <w:t>1</w:t>
      </w:r>
      <w:r w:rsidR="00C8500E" w:rsidRPr="006375B5">
        <w:rPr>
          <w:rFonts w:ascii="Angsana New" w:hAnsi="Angsana New"/>
          <w:b/>
          <w:bCs/>
          <w:sz w:val="30"/>
          <w:szCs w:val="30"/>
        </w:rPr>
        <w:tab/>
      </w:r>
      <w:r w:rsidR="00C8500E" w:rsidRPr="006375B5">
        <w:rPr>
          <w:rFonts w:ascii="Angsana New" w:hAnsi="Angsana New"/>
          <w:b/>
          <w:bCs/>
          <w:sz w:val="30"/>
          <w:szCs w:val="30"/>
          <w:cs/>
          <w:lang w:val="th-TH"/>
        </w:rPr>
        <w:t>ข้อมูลทั่วไป</w:t>
      </w:r>
    </w:p>
    <w:p w14:paraId="24AF9B39" w14:textId="77777777" w:rsidR="00C8500E" w:rsidRPr="006375B5" w:rsidRDefault="00C8500E" w:rsidP="00C8500E">
      <w:pPr>
        <w:pStyle w:val="a0"/>
        <w:tabs>
          <w:tab w:val="clear" w:pos="360"/>
          <w:tab w:val="clear" w:pos="720"/>
          <w:tab w:val="clear" w:pos="1080"/>
          <w:tab w:val="left" w:pos="540"/>
        </w:tabs>
        <w:jc w:val="both"/>
        <w:rPr>
          <w:rFonts w:ascii="Angsana New" w:hAnsi="Angsana New" w:cs="Angsana New"/>
          <w:sz w:val="30"/>
          <w:szCs w:val="30"/>
          <w:cs/>
        </w:rPr>
      </w:pPr>
    </w:p>
    <w:p w14:paraId="7FE2950C" w14:textId="3B2213E4" w:rsidR="00C8500E" w:rsidRPr="006375B5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 </w:t>
      </w:r>
      <w:r w:rsidR="00D4253F" w:rsidRPr="006375B5">
        <w:rPr>
          <w:rFonts w:ascii="Angsana New" w:hAnsi="Angsana New"/>
          <w:sz w:val="30"/>
          <w:szCs w:val="30"/>
          <w:cs/>
        </w:rPr>
        <w:t>เฟรเซอร์ส พร็อพเพอร์ตี้ (ประเทศไทย)</w:t>
      </w:r>
      <w:r w:rsidRPr="006375B5">
        <w:rPr>
          <w:rFonts w:ascii="Angsana New" w:hAnsi="Angsana New"/>
          <w:sz w:val="30"/>
          <w:szCs w:val="30"/>
          <w:cs/>
        </w:rPr>
        <w:t xml:space="preserve"> จำกัด (มหาชน)</w:t>
      </w:r>
      <w:r w:rsidRPr="006375B5">
        <w:rPr>
          <w:rFonts w:ascii="Angsana New" w:hAnsi="Angsana New"/>
          <w:sz w:val="30"/>
          <w:szCs w:val="30"/>
        </w:rPr>
        <w:t xml:space="preserve"> “</w:t>
      </w: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Pr="006375B5">
        <w:rPr>
          <w:rFonts w:ascii="Angsana New" w:hAnsi="Angsana New"/>
          <w:sz w:val="30"/>
          <w:szCs w:val="30"/>
        </w:rPr>
        <w:t xml:space="preserve">” </w:t>
      </w:r>
      <w:r w:rsidRPr="006375B5">
        <w:rPr>
          <w:rFonts w:ascii="Angsana New" w:hAnsi="Angsana New"/>
          <w:sz w:val="30"/>
          <w:szCs w:val="30"/>
          <w:cs/>
        </w:rPr>
        <w:t>เป็นนิติบุคคลที่จัดตั้งขึ้นในประเทศไทย และ</w:t>
      </w:r>
      <w:r w:rsidR="0082587E" w:rsidRPr="006375B5">
        <w:rPr>
          <w:rFonts w:ascii="Angsana New" w:hAnsi="Angsana New"/>
          <w:sz w:val="30"/>
          <w:szCs w:val="30"/>
          <w:cs/>
        </w:rPr>
        <w:t>จดทะเบียน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กับตลาดหลักทรัพย์แห่งประเทศไทยเมื่อวันที่ </w:t>
      </w:r>
      <w:r w:rsidR="000E564C" w:rsidRPr="000E564C">
        <w:rPr>
          <w:rFonts w:ascii="Angsana New" w:hAnsi="Angsana New"/>
          <w:sz w:val="30"/>
          <w:szCs w:val="30"/>
        </w:rPr>
        <w:t>13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0E564C" w:rsidRPr="000E564C">
        <w:rPr>
          <w:rFonts w:ascii="Angsana New" w:hAnsi="Angsana New"/>
          <w:sz w:val="30"/>
          <w:szCs w:val="30"/>
        </w:rPr>
        <w:t>2545</w:t>
      </w:r>
      <w:r w:rsidR="004E423A" w:rsidRPr="006375B5">
        <w:rPr>
          <w:rFonts w:ascii="Angsana New" w:hAnsi="Angsana New"/>
          <w:sz w:val="30"/>
          <w:szCs w:val="30"/>
        </w:rPr>
        <w:t xml:space="preserve"> </w:t>
      </w:r>
      <w:r w:rsidR="004E423A" w:rsidRPr="006375B5">
        <w:rPr>
          <w:rFonts w:ascii="Angsana New" w:hAnsi="Angsana New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  <w:cs/>
        </w:rPr>
        <w:t>มีที่อยู่จดทะ</w:t>
      </w:r>
      <w:r w:rsidR="004E423A" w:rsidRPr="006375B5">
        <w:rPr>
          <w:rFonts w:ascii="Angsana New" w:hAnsi="Angsana New"/>
          <w:sz w:val="30"/>
          <w:szCs w:val="30"/>
          <w:cs/>
        </w:rPr>
        <w:t>เบียนของบริษัท</w:t>
      </w:r>
      <w:r w:rsidR="007E104C" w:rsidRPr="006375B5">
        <w:rPr>
          <w:rFonts w:ascii="Angsana New" w:hAnsi="Angsana New"/>
          <w:sz w:val="30"/>
          <w:szCs w:val="30"/>
          <w:cs/>
        </w:rPr>
        <w:t>ตั้ง</w:t>
      </w:r>
      <w:r w:rsidR="009D0223" w:rsidRPr="006375B5">
        <w:rPr>
          <w:rFonts w:ascii="Angsana New" w:hAnsi="Angsana New"/>
          <w:sz w:val="30"/>
          <w:szCs w:val="30"/>
          <w:cs/>
        </w:rPr>
        <w:t>อยู่</w:t>
      </w:r>
      <w:r w:rsidRPr="006375B5">
        <w:rPr>
          <w:rFonts w:ascii="Angsana New" w:hAnsi="Angsana New"/>
          <w:sz w:val="30"/>
          <w:szCs w:val="30"/>
          <w:cs/>
        </w:rPr>
        <w:t xml:space="preserve">เลขที่ </w:t>
      </w:r>
      <w:r w:rsidR="000E564C" w:rsidRPr="000E564C">
        <w:rPr>
          <w:rFonts w:ascii="Angsana New" w:hAnsi="Angsana New"/>
          <w:sz w:val="30"/>
          <w:szCs w:val="30"/>
        </w:rPr>
        <w:t>944</w:t>
      </w:r>
      <w:r w:rsidR="00437518" w:rsidRPr="006375B5">
        <w:rPr>
          <w:rFonts w:ascii="Angsana New" w:hAnsi="Angsana New"/>
          <w:sz w:val="30"/>
          <w:szCs w:val="30"/>
        </w:rPr>
        <w:t xml:space="preserve"> 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มิตรทาวน์ ออฟฟิศ ทาวเวอร์ ชั้น </w:t>
      </w:r>
      <w:r w:rsidR="000E564C" w:rsidRPr="000E564C">
        <w:rPr>
          <w:rFonts w:ascii="Angsana New" w:hAnsi="Angsana New"/>
          <w:sz w:val="30"/>
          <w:szCs w:val="30"/>
        </w:rPr>
        <w:t>22</w:t>
      </w:r>
      <w:r w:rsidR="00437518" w:rsidRPr="006375B5">
        <w:rPr>
          <w:rFonts w:ascii="Angsana New" w:hAnsi="Angsana New"/>
          <w:sz w:val="30"/>
          <w:szCs w:val="30"/>
        </w:rPr>
        <w:t>-</w:t>
      </w:r>
      <w:r w:rsidR="000E564C" w:rsidRPr="000E564C">
        <w:rPr>
          <w:rFonts w:ascii="Angsana New" w:hAnsi="Angsana New"/>
          <w:sz w:val="30"/>
          <w:szCs w:val="30"/>
        </w:rPr>
        <w:t>23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ถนนพระราม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437518" w:rsidRPr="006375B5">
        <w:rPr>
          <w:rFonts w:ascii="Angsana New" w:hAnsi="Angsana New" w:hint="cs"/>
          <w:sz w:val="30"/>
          <w:szCs w:val="30"/>
          <w:cs/>
        </w:rPr>
        <w:t xml:space="preserve"> แขวงวังใหม่ เขตปทุมวัน กรุงเทพมหานคร</w:t>
      </w:r>
    </w:p>
    <w:p w14:paraId="327CE82B" w14:textId="77777777" w:rsidR="00B171C7" w:rsidRPr="006375B5" w:rsidRDefault="00B171C7" w:rsidP="004E4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7CE3885E" w14:textId="11C4B0F9" w:rsidR="00F640CE" w:rsidRPr="006375B5" w:rsidRDefault="00DE43CD" w:rsidP="00F640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pacing w:val="-2"/>
          <w:sz w:val="30"/>
          <w:szCs w:val="30"/>
          <w:cs/>
        </w:rPr>
      </w:pPr>
      <w:r>
        <w:rPr>
          <w:rFonts w:ascii="Angsana New" w:hAnsi="Angsana New" w:hint="cs"/>
          <w:spacing w:val="-2"/>
          <w:sz w:val="30"/>
          <w:szCs w:val="30"/>
          <w:cs/>
        </w:rPr>
        <w:t>บริษัทใหญ่และ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บริษัทใหญ่ในลำดับสูงสุดระหว่าง</w:t>
      </w:r>
      <w:r w:rsidR="009417FE" w:rsidRPr="006375B5">
        <w:rPr>
          <w:rFonts w:ascii="Angsana New" w:hAnsi="Angsana New"/>
          <w:spacing w:val="-2"/>
          <w:sz w:val="30"/>
          <w:szCs w:val="30"/>
          <w:cs/>
        </w:rPr>
        <w:t>ปี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 xml:space="preserve">ได้แก่ </w:t>
      </w:r>
      <w:r>
        <w:rPr>
          <w:rFonts w:ascii="Angsana New" w:hAnsi="Angsana New"/>
          <w:spacing w:val="-2"/>
          <w:sz w:val="30"/>
          <w:szCs w:val="30"/>
        </w:rPr>
        <w:t xml:space="preserve">Frasers Property Limited </w:t>
      </w:r>
      <w:r>
        <w:rPr>
          <w:rFonts w:ascii="Angsana New" w:hAnsi="Angsana New" w:hint="cs"/>
          <w:spacing w:val="-2"/>
          <w:sz w:val="30"/>
          <w:szCs w:val="30"/>
          <w:cs/>
        </w:rPr>
        <w:t xml:space="preserve">และ </w:t>
      </w:r>
      <w:r w:rsidR="00F640CE" w:rsidRPr="006375B5">
        <w:rPr>
          <w:rFonts w:ascii="Angsana New" w:hAnsi="Angsana New"/>
          <w:spacing w:val="-2"/>
          <w:sz w:val="30"/>
          <w:szCs w:val="30"/>
        </w:rPr>
        <w:t xml:space="preserve">TCC Assets Limited </w:t>
      </w:r>
      <w:r w:rsidR="00247B11">
        <w:rPr>
          <w:rFonts w:ascii="Angsana New" w:hAnsi="Angsana New"/>
          <w:spacing w:val="-2"/>
          <w:sz w:val="30"/>
          <w:szCs w:val="30"/>
        </w:rPr>
        <w:br/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ซึ่งเป็นนิติบุคคลที่จัดตั้งขึ้นใน</w:t>
      </w:r>
      <w:r>
        <w:rPr>
          <w:rFonts w:ascii="Angsana New" w:hAnsi="Angsana New" w:hint="cs"/>
          <w:spacing w:val="-2"/>
          <w:sz w:val="30"/>
          <w:szCs w:val="30"/>
          <w:cs/>
        </w:rPr>
        <w:t>ประเทศสิงคโปร์และ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หมู่เกาะบริติซเวอร์จิน แห่งสหราช</w:t>
      </w:r>
      <w:r w:rsidR="00450CCE" w:rsidRPr="006375B5">
        <w:rPr>
          <w:rFonts w:ascii="Angsana New" w:hAnsi="Angsana New"/>
          <w:spacing w:val="-2"/>
          <w:sz w:val="30"/>
          <w:szCs w:val="30"/>
          <w:cs/>
        </w:rPr>
        <w:t>อา</w:t>
      </w:r>
      <w:r w:rsidR="00F640CE" w:rsidRPr="006375B5">
        <w:rPr>
          <w:rFonts w:ascii="Angsana New" w:hAnsi="Angsana New"/>
          <w:spacing w:val="-2"/>
          <w:sz w:val="30"/>
          <w:szCs w:val="30"/>
          <w:cs/>
        </w:rPr>
        <w:t>ณาจักร</w:t>
      </w:r>
      <w:r>
        <w:rPr>
          <w:rFonts w:ascii="Angsana New" w:hAnsi="Angsana New" w:hint="cs"/>
          <w:spacing w:val="-2"/>
          <w:sz w:val="30"/>
          <w:szCs w:val="30"/>
          <w:cs/>
        </w:rPr>
        <w:t xml:space="preserve"> ตามลำดับ</w:t>
      </w:r>
    </w:p>
    <w:p w14:paraId="7809D33D" w14:textId="77777777" w:rsidR="00C8500E" w:rsidRPr="006375B5" w:rsidRDefault="00C8500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2BF9BA6E" w14:textId="0B9CE0A0" w:rsidR="00C8500E" w:rsidRPr="006375B5" w:rsidRDefault="00477EF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="00C8500E" w:rsidRPr="006375B5">
        <w:rPr>
          <w:rFonts w:ascii="Angsana New" w:hAnsi="Angsana New"/>
          <w:sz w:val="30"/>
          <w:szCs w:val="30"/>
          <w:cs/>
        </w:rPr>
        <w:t>และบริษัทย่อย</w:t>
      </w:r>
      <w:r w:rsidR="00616FC4" w:rsidRPr="006375B5">
        <w:rPr>
          <w:rFonts w:ascii="Angsana New" w:hAnsi="Angsana New"/>
          <w:sz w:val="30"/>
          <w:szCs w:val="30"/>
          <w:cs/>
        </w:rPr>
        <w:t xml:space="preserve"> “กลุ่มบริษัท”</w:t>
      </w:r>
      <w:r w:rsidR="00DB74B2" w:rsidRPr="006375B5">
        <w:rPr>
          <w:rFonts w:ascii="Angsana New" w:hAnsi="Angsana New"/>
          <w:sz w:val="30"/>
          <w:szCs w:val="30"/>
          <w:cs/>
        </w:rPr>
        <w:t xml:space="preserve"> ดำเนิน</w:t>
      </w:r>
      <w:r w:rsidR="00C8500E" w:rsidRPr="006375B5">
        <w:rPr>
          <w:rFonts w:ascii="Angsana New" w:hAnsi="Angsana New"/>
          <w:sz w:val="30"/>
          <w:szCs w:val="30"/>
          <w:cs/>
        </w:rPr>
        <w:t>ธุรกิจหลัก</w:t>
      </w:r>
      <w:r w:rsidR="00DB74B2" w:rsidRPr="006375B5">
        <w:rPr>
          <w:rFonts w:ascii="Angsana New" w:hAnsi="Angsana New"/>
          <w:sz w:val="30"/>
          <w:szCs w:val="30"/>
          <w:cs/>
        </w:rPr>
        <w:t>เกี่ยวกับ</w:t>
      </w:r>
      <w:r w:rsidR="00C8500E" w:rsidRPr="006375B5">
        <w:rPr>
          <w:rFonts w:ascii="Angsana New" w:hAnsi="Angsana New"/>
          <w:sz w:val="30"/>
          <w:szCs w:val="30"/>
          <w:cs/>
        </w:rPr>
        <w:t>การพัฒนาอสังหาริมทรัพย์เพื่อการอุตสาหกรรมโดย</w:t>
      </w:r>
      <w:r w:rsidR="00C8500E" w:rsidRPr="006375B5">
        <w:rPr>
          <w:rFonts w:ascii="Angsana New" w:hAnsi="Angsana New"/>
          <w:spacing w:val="-2"/>
          <w:sz w:val="30"/>
          <w:szCs w:val="30"/>
          <w:cs/>
        </w:rPr>
        <w:t xml:space="preserve">การสร้างโรงงานและคลังสินค้าเพื่อให้เช่าและขายเมื่อมีโอกาสเหมาะสม 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และ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>พัฒนา</w:t>
      </w:r>
      <w:r w:rsidR="009C1C24"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อสังหาริมทรัพย์เพื่อ</w:t>
      </w:r>
      <w:r w:rsidR="0047410D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ขาย </w:t>
      </w:r>
      <w:r w:rsidR="00FD2449" w:rsidRPr="006375B5">
        <w:rPr>
          <w:rFonts w:ascii="Angsana New" w:hAnsi="Angsana New" w:hint="cs"/>
          <w:spacing w:val="-2"/>
          <w:sz w:val="30"/>
          <w:szCs w:val="30"/>
          <w:cs/>
        </w:rPr>
        <w:t>รวมทั้ง</w:t>
      </w:r>
      <w:r w:rsidR="00FD2449" w:rsidRPr="006375B5">
        <w:rPr>
          <w:rFonts w:ascii="Angsana New" w:hAnsi="Angsana New" w:hint="cs"/>
          <w:sz w:val="30"/>
          <w:szCs w:val="30"/>
          <w:cs/>
        </w:rPr>
        <w:t>ธุรกิจให้เช่า</w:t>
      </w:r>
      <w:r w:rsidR="00593B61" w:rsidRPr="006375B5">
        <w:rPr>
          <w:rFonts w:ascii="Angsana New" w:hAnsi="Angsana New"/>
          <w:sz w:val="30"/>
          <w:szCs w:val="30"/>
          <w:cs/>
        </w:rPr>
        <w:t>และบริการอาคาร</w:t>
      </w:r>
      <w:r w:rsidR="008F5B15" w:rsidRPr="006375B5">
        <w:rPr>
          <w:rFonts w:ascii="Angsana New" w:hAnsi="Angsana New"/>
          <w:sz w:val="30"/>
          <w:szCs w:val="30"/>
          <w:cs/>
        </w:rPr>
        <w:t>เพื่อการพาณิชย์</w:t>
      </w:r>
      <w:r w:rsidR="0047410D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62255" w:rsidRPr="006375B5">
        <w:rPr>
          <w:rFonts w:ascii="Angsana New" w:hAnsi="Angsana New"/>
          <w:sz w:val="30"/>
          <w:szCs w:val="30"/>
          <w:cs/>
        </w:rPr>
        <w:t xml:space="preserve">และธุรกิจโรงแรม </w:t>
      </w:r>
      <w:r w:rsidR="00593B61" w:rsidRPr="006375B5">
        <w:rPr>
          <w:rFonts w:ascii="Angsana New" w:hAnsi="Angsana New"/>
          <w:sz w:val="30"/>
          <w:szCs w:val="30"/>
          <w:cs/>
        </w:rPr>
        <w:t>รายละเอียด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ของบริษัทร่วมและการร่วมค้า และบริษัทย่อย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2A111D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ได้เปิดเผยไว้ในหมายเหตุข้อ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5D68AC">
        <w:rPr>
          <w:rFonts w:ascii="Angsana New" w:hAnsi="Angsana New"/>
          <w:sz w:val="30"/>
          <w:szCs w:val="30"/>
        </w:rPr>
        <w:t>0</w:t>
      </w:r>
      <w:r w:rsidR="00AA379A" w:rsidRPr="006375B5">
        <w:rPr>
          <w:rFonts w:ascii="Angsana New" w:hAnsi="Angsana New"/>
          <w:sz w:val="30"/>
          <w:szCs w:val="30"/>
        </w:rPr>
        <w:t xml:space="preserve"> </w:t>
      </w:r>
      <w:r w:rsidR="00AA379A"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5D68AC">
        <w:rPr>
          <w:rFonts w:ascii="Angsana New" w:hAnsi="Angsana New"/>
          <w:sz w:val="30"/>
          <w:szCs w:val="30"/>
        </w:rPr>
        <w:t>1</w:t>
      </w:r>
    </w:p>
    <w:p w14:paraId="6F929598" w14:textId="77777777" w:rsidR="00541701" w:rsidRPr="006375B5" w:rsidRDefault="005417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939F6D8" w14:textId="38B221E5" w:rsidR="00C8500E" w:rsidRDefault="00C8500E" w:rsidP="001D12F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เกณฑ์การจัดทำงบการเงิน</w:t>
      </w:r>
    </w:p>
    <w:p w14:paraId="24CB1F0B" w14:textId="77777777" w:rsidR="00A25DEB" w:rsidRPr="00A25DEB" w:rsidRDefault="00A25DEB" w:rsidP="00A25DEB">
      <w:pPr>
        <w:rPr>
          <w:lang w:val="x-none" w:eastAsia="x-none"/>
        </w:rPr>
      </w:pPr>
    </w:p>
    <w:p w14:paraId="7D198A1B" w14:textId="5BBFBFBF" w:rsidR="009B5526" w:rsidRDefault="00A25DEB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A25DEB">
        <w:rPr>
          <w:rFonts w:ascii="Angsana New" w:hAnsi="Angsana New" w:hint="cs"/>
          <w:sz w:val="30"/>
          <w:szCs w:val="30"/>
          <w:cs/>
        </w:rPr>
        <w:t>งบการเงินนี้จัดทำขึ้นตามมาตรฐานการรายงานทางการเงิน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รวมถึงแนวปฏิบัติทางการบัญชีที่ประกาศใช้โดย</w:t>
      </w:r>
      <w:r w:rsidRPr="00A25DEB">
        <w:rPr>
          <w:rFonts w:ascii="Angsana New" w:hAnsi="Angsana New"/>
          <w:sz w:val="30"/>
          <w:szCs w:val="30"/>
          <w:cs/>
        </w:rPr>
        <w:t xml:space="preserve">                       </w:t>
      </w:r>
      <w:r w:rsidRPr="00A25DEB">
        <w:rPr>
          <w:rFonts w:ascii="Angsana New" w:hAnsi="Angsana New" w:hint="cs"/>
          <w:sz w:val="30"/>
          <w:szCs w:val="30"/>
          <w:cs/>
        </w:rPr>
        <w:t>สภาวิชาชีพบัญชีฯ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="00F867FC">
        <w:rPr>
          <w:rFonts w:ascii="Angsana New" w:hAnsi="Angsana New"/>
          <w:sz w:val="30"/>
          <w:szCs w:val="30"/>
        </w:rPr>
        <w:br/>
      </w:r>
      <w:r w:rsidRPr="00A25DEB">
        <w:rPr>
          <w:rFonts w:ascii="Angsana New" w:hAnsi="Angsana New" w:hint="cs"/>
          <w:sz w:val="30"/>
          <w:szCs w:val="30"/>
          <w:cs/>
        </w:rPr>
        <w:t>งบการเงินนี้นำเสนอเป็นเงินบาทซึ่งเป็นสกุลเงินที่ใช้ในการดำเนินงานของบริษัท</w:t>
      </w:r>
      <w:r w:rsidRPr="00A25DEB">
        <w:rPr>
          <w:rFonts w:ascii="Angsana New" w:hAnsi="Angsana New"/>
          <w:sz w:val="30"/>
          <w:szCs w:val="30"/>
          <w:cs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นโยบายการบัญชีที่เปิดเผยในหมายเหตุข้อ</w:t>
      </w:r>
      <w:r w:rsidR="003D10E6">
        <w:rPr>
          <w:rFonts w:ascii="Angsana New" w:hAnsi="Angsana New" w:hint="cs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F867FC">
        <w:rPr>
          <w:rFonts w:ascii="Angsana New" w:hAnsi="Angsana New"/>
          <w:sz w:val="30"/>
          <w:szCs w:val="30"/>
        </w:rPr>
        <w:t xml:space="preserve"> </w:t>
      </w:r>
      <w:r w:rsidRPr="00A25DEB">
        <w:rPr>
          <w:rFonts w:ascii="Angsana New" w:hAnsi="Angsana New" w:hint="cs"/>
          <w:sz w:val="30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1F0C04B1" w14:textId="77777777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3A265E0D" w14:textId="72A972FC" w:rsidR="003D10E6" w:rsidRDefault="003D10E6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3D10E6">
        <w:rPr>
          <w:rFonts w:ascii="Angsana New" w:hAnsi="Angsana New" w:hint="cs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ผู้บริหารใช้วิจารณญาณ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การประมาณการและข้อสมมติหลายประการ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ซึ่งมีผลกระทบต่อการปฏิบัติตามนโยบายการบัญชีของกลุ่มบริษัท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ทั้งนี้</w:t>
      </w:r>
      <w:r w:rsidRPr="003D10E6">
        <w:rPr>
          <w:rFonts w:ascii="Angsana New" w:hAnsi="Angsana New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z w:val="30"/>
          <w:szCs w:val="30"/>
          <w:cs/>
        </w:rPr>
        <w:t>ผลที่เกิดขึ้น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จริงอาจแตกต่างจากที่ประมาณการไว้</w:t>
      </w:r>
      <w:r w:rsidRPr="003D10E6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3D10E6">
        <w:rPr>
          <w:rFonts w:ascii="Angsana New" w:hAnsi="Angsana New" w:hint="cs"/>
          <w:spacing w:val="-2"/>
          <w:sz w:val="30"/>
          <w:szCs w:val="30"/>
          <w:cs/>
        </w:rPr>
        <w:t>ประมาณการและข้อสมมติที่ใช้ในการจัดทำงบการเงินซึ่งเปิดเผยในหมาย</w:t>
      </w:r>
      <w:r w:rsidRPr="003D10E6">
        <w:rPr>
          <w:rFonts w:ascii="Angsana New" w:hAnsi="Angsana New" w:hint="cs"/>
          <w:sz w:val="30"/>
          <w:szCs w:val="30"/>
          <w:cs/>
        </w:rPr>
        <w:t>เหตุข้อ</w:t>
      </w:r>
      <w:r w:rsidR="003B3B8D">
        <w:rPr>
          <w:rFonts w:ascii="Angsana New" w:hAnsi="Angsana New" w:hint="cs"/>
          <w:sz w:val="30"/>
          <w:szCs w:val="30"/>
          <w:cs/>
        </w:rPr>
        <w:t xml:space="preserve"> </w:t>
      </w:r>
      <w:r w:rsidR="003B3B8D">
        <w:rPr>
          <w:rFonts w:ascii="Angsana New" w:hAnsi="Angsana New"/>
          <w:sz w:val="30"/>
          <w:szCs w:val="30"/>
        </w:rPr>
        <w:t xml:space="preserve">4 </w:t>
      </w:r>
      <w:r w:rsidRPr="003D10E6">
        <w:rPr>
          <w:rFonts w:ascii="Angsana New" w:hAnsi="Angsana New" w:hint="cs"/>
          <w:sz w:val="30"/>
          <w:szCs w:val="30"/>
          <w:cs/>
        </w:rPr>
        <w:t>จะได้รับการทบทวนอย่างต่อเนื่อง</w:t>
      </w:r>
      <w:r w:rsidRPr="003D10E6">
        <w:rPr>
          <w:rFonts w:ascii="Angsana New" w:hAnsi="Angsana New"/>
          <w:sz w:val="30"/>
          <w:szCs w:val="30"/>
          <w:cs/>
        </w:rPr>
        <w:t xml:space="preserve">  </w:t>
      </w:r>
      <w:r w:rsidRPr="003D10E6">
        <w:rPr>
          <w:rFonts w:ascii="Angsana New" w:hAnsi="Angsana New" w:hint="cs"/>
          <w:sz w:val="30"/>
          <w:szCs w:val="30"/>
          <w:cs/>
        </w:rPr>
        <w:t>การปรับประมาณการทางบัญชีจะบันทึกโดยวิธีเปลี่ยนทันทีเป็นต้นไป</w:t>
      </w:r>
    </w:p>
    <w:p w14:paraId="1E0F4A05" w14:textId="4B9770DE" w:rsidR="004474D7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0BD1C054" w14:textId="77777777" w:rsidR="004474D7" w:rsidRPr="005F5E23" w:rsidRDefault="004474D7" w:rsidP="00A25D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41130572" w14:textId="77777777" w:rsidR="00247B11" w:rsidRDefault="00247B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A1412E3" w14:textId="78E33FC9" w:rsidR="00726E03" w:rsidRPr="00B47519" w:rsidRDefault="00726E03" w:rsidP="00726E03">
      <w:pPr>
        <w:pStyle w:val="Heading6"/>
        <w:numPr>
          <w:ilvl w:val="0"/>
          <w:numId w:val="16"/>
        </w:numPr>
        <w:tabs>
          <w:tab w:val="left" w:pos="540"/>
          <w:tab w:val="left" w:pos="63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B47519">
        <w:rPr>
          <w:rFonts w:ascii="Angsana New" w:hAnsi="Angsana New"/>
          <w:sz w:val="30"/>
          <w:szCs w:val="30"/>
          <w:cs/>
        </w:rPr>
        <w:lastRenderedPageBreak/>
        <w:t>การเปลี่ยนแปลงนโยบายการบัญชี</w:t>
      </w:r>
    </w:p>
    <w:p w14:paraId="3633EBA2" w14:textId="39C946B4" w:rsidR="00726E03" w:rsidRPr="006375B5" w:rsidRDefault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658C111F" w14:textId="77777777" w:rsidR="00B47519" w:rsidRPr="00A7434D" w:rsidRDefault="00B47519" w:rsidP="00B4751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A7434D">
        <w:rPr>
          <w:rFonts w:ascii="Angsana New" w:hAnsi="Angsana New" w:hint="cs"/>
          <w:i/>
          <w:iCs/>
          <w:sz w:val="30"/>
          <w:szCs w:val="30"/>
          <w:cs/>
        </w:rPr>
        <w:t>คำนิยามของธุรกิจและการทดสอบการกระจุกตัว</w:t>
      </w:r>
    </w:p>
    <w:p w14:paraId="4979BF95" w14:textId="77777777" w:rsidR="00B47519" w:rsidRPr="00B47519" w:rsidRDefault="00B47519" w:rsidP="00B475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43556ADC" w14:textId="42E0CE2A" w:rsidR="00B47519" w:rsidRPr="00B47519" w:rsidRDefault="00B47519" w:rsidP="00A7434D">
      <w:pPr>
        <w:tabs>
          <w:tab w:val="clear" w:pos="454"/>
          <w:tab w:val="left" w:pos="63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47519">
        <w:rPr>
          <w:rFonts w:ascii="Angsana New" w:hAnsi="Angsana New" w:hint="cs"/>
          <w:sz w:val="30"/>
          <w:szCs w:val="30"/>
          <w:cs/>
        </w:rPr>
        <w:t>ตั้งแต่วันที่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ตุลาคม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กลุ่มบริษัทได้ถือปฏิบัติตามการปรับปรุง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/>
          <w:sz w:val="30"/>
          <w:szCs w:val="30"/>
        </w:rPr>
        <w:t xml:space="preserve">TFRS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เรื่อง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คำนิยามของธุรกิจ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ซึ่งได้อธิบายคำนิยามของธุรกิจให้ชัดเจนยิ่งขึ้น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และให้แนวทางในการประเมินว่ารายการเป็นการรวมธุรกิจหรือไม่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นอกจากนี้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การปรับปรุงได้เพิ่มทางเลือกในการใช้วิธีการทดสอบการกระจุกตัว</w:t>
      </w:r>
      <w:r w:rsidRPr="00B47519">
        <w:rPr>
          <w:rFonts w:ascii="Angsana New" w:hAnsi="Angsana New"/>
          <w:sz w:val="30"/>
          <w:szCs w:val="30"/>
          <w:cs/>
        </w:rPr>
        <w:t xml:space="preserve"> (</w:t>
      </w:r>
      <w:r w:rsidRPr="00B47519">
        <w:rPr>
          <w:rFonts w:ascii="Angsana New" w:hAnsi="Angsana New"/>
          <w:sz w:val="30"/>
          <w:szCs w:val="30"/>
        </w:rPr>
        <w:t xml:space="preserve">concentration test) </w:t>
      </w:r>
      <w:r w:rsidRPr="00B47519">
        <w:rPr>
          <w:rFonts w:ascii="Angsana New" w:hAnsi="Angsana New" w:hint="cs"/>
          <w:sz w:val="30"/>
          <w:szCs w:val="30"/>
          <w:cs/>
        </w:rPr>
        <w:t>ซึ่งเป็นการประเมินอย่างง่ายโดยจะถือว่ากลุ่มของกระบวนการและสินทรัพย์ที่ได้มาเป็นการซื้อสินทรัพย์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แทนที่จะเป็นการซื้อธุรกิจ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หากมูลค่ายุติธรรมเกือบทั้งหมดของสินทรัพย์ที่ได้รับมากระจุกตัวที่สินทรัพย์ใดสินทรัพย์หนึ่ง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หรือที่กลุ่มของสินทรัพย์ที่ระบุได้ที่มีลักษณะคล้ายคลึงกัน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กลุ่มบริษัทได้ถือปฏิบัติตามการปรับปรุงกับรายการซื้อที่เกิดขึ้นในหรือหลังวันที่</w:t>
      </w:r>
      <w:r w:rsidR="00A7434D">
        <w:rPr>
          <w:rFonts w:ascii="Angsana New" w:hAnsi="Angsana New"/>
          <w:sz w:val="30"/>
          <w:szCs w:val="30"/>
          <w:cs/>
        </w:rPr>
        <w:br/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ตุลาคม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</w:p>
    <w:p w14:paraId="3EF15CD4" w14:textId="77777777" w:rsidR="00B47519" w:rsidRPr="00B47519" w:rsidRDefault="00B47519" w:rsidP="00B475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571F1EF1" w14:textId="74D81C8E" w:rsidR="00B47519" w:rsidRPr="00B47519" w:rsidRDefault="00B47519" w:rsidP="00B47519">
      <w:pPr>
        <w:tabs>
          <w:tab w:val="clear" w:pos="454"/>
          <w:tab w:val="left" w:pos="63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B47519">
        <w:rPr>
          <w:rFonts w:ascii="Angsana New" w:hAnsi="Angsana New" w:hint="cs"/>
          <w:sz w:val="30"/>
          <w:szCs w:val="30"/>
          <w:cs/>
        </w:rPr>
        <w:t>ในเดือนมิถุนายน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กลุ่มบริษัทได้เข้าซื้อหุ้นสามัญของบริษัทร่วมทางอ้อมแห่งหนึ่งคือ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/>
          <w:sz w:val="30"/>
          <w:szCs w:val="30"/>
        </w:rPr>
        <w:t xml:space="preserve">PT SLP Surya TICON Internusa (“SLP”) </w:t>
      </w:r>
      <w:r w:rsidRPr="00B47519">
        <w:rPr>
          <w:rFonts w:ascii="Angsana New" w:hAnsi="Angsana New" w:hint="cs"/>
          <w:sz w:val="30"/>
          <w:szCs w:val="30"/>
          <w:cs/>
        </w:rPr>
        <w:t>เป็นจำนวนเงิน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430</w:t>
      </w:r>
      <w:r w:rsidRPr="00B47519">
        <w:rPr>
          <w:rFonts w:ascii="Angsana New" w:hAnsi="Angsana New"/>
          <w:sz w:val="30"/>
          <w:szCs w:val="30"/>
          <w:cs/>
        </w:rPr>
        <w:t>,</w:t>
      </w:r>
      <w:r w:rsidR="000E564C" w:rsidRPr="000E564C">
        <w:rPr>
          <w:rFonts w:ascii="Angsana New" w:hAnsi="Angsana New"/>
          <w:sz w:val="30"/>
          <w:szCs w:val="30"/>
        </w:rPr>
        <w:t>582</w:t>
      </w:r>
      <w:r w:rsidR="00F06B1F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50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ล้านรูเปียห์อินโดนีเซีย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หรือเทียบเท่า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B47519">
        <w:rPr>
          <w:rFonts w:ascii="Angsana New" w:hAnsi="Angsana New"/>
          <w:sz w:val="30"/>
          <w:szCs w:val="30"/>
          <w:cs/>
        </w:rPr>
        <w:t>,</w:t>
      </w:r>
      <w:r w:rsidR="000E564C" w:rsidRPr="000E564C">
        <w:rPr>
          <w:rFonts w:ascii="Angsana New" w:hAnsi="Angsana New"/>
          <w:sz w:val="30"/>
          <w:szCs w:val="30"/>
        </w:rPr>
        <w:t>018</w:t>
      </w:r>
      <w:r w:rsidRPr="00B47519">
        <w:rPr>
          <w:rFonts w:ascii="Angsana New" w:hAnsi="Angsana New"/>
          <w:sz w:val="30"/>
          <w:szCs w:val="30"/>
          <w:cs/>
        </w:rPr>
        <w:t>.</w:t>
      </w:r>
      <w:r w:rsidR="000E564C" w:rsidRPr="000E564C">
        <w:rPr>
          <w:rFonts w:ascii="Angsana New" w:hAnsi="Angsana New"/>
          <w:sz w:val="30"/>
          <w:szCs w:val="30"/>
        </w:rPr>
        <w:t>12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ล้านบาท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/>
          <w:sz w:val="30"/>
          <w:szCs w:val="30"/>
        </w:rPr>
        <w:t xml:space="preserve">SLP </w:t>
      </w:r>
      <w:r w:rsidRPr="00B47519">
        <w:rPr>
          <w:rFonts w:ascii="Angsana New" w:hAnsi="Angsana New" w:hint="cs"/>
          <w:sz w:val="30"/>
          <w:szCs w:val="30"/>
          <w:cs/>
        </w:rPr>
        <w:t>ดำเนินธุรกิจพัฒนาอสังหาริมทรัพย์เพื่อการลงทุนเพื่ออุตสาหกรรม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และมีสินทรัพย์ที่ระบุได้ส่วนใหญ่เป็นอสังหาริมทรัพย์เพื่อการลงทุน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  <w:r w:rsidRPr="00B47519">
        <w:rPr>
          <w:rFonts w:ascii="Angsana New" w:hAnsi="Angsana New" w:hint="cs"/>
          <w:sz w:val="30"/>
          <w:szCs w:val="30"/>
          <w:cs/>
        </w:rPr>
        <w:t>รายการนี้ถูกรับรู้เป็นการซื้อสินทรัพย์แทนที่จะเป็นการซื้อธุรกิจเนื่องจากมูลค่ายุติธรรมเกือบทั้งหมดของสินทรัพย์ที่ได้รับมากระจุกตัวที่กลุ่มของสินทรัพย์ที่ระบุได้ที่มีลักษณะคล้ายคลึงกัน</w:t>
      </w:r>
      <w:r w:rsidRPr="00B47519">
        <w:rPr>
          <w:rFonts w:ascii="Angsana New" w:hAnsi="Angsana New"/>
          <w:sz w:val="30"/>
          <w:szCs w:val="30"/>
          <w:cs/>
        </w:rPr>
        <w:t xml:space="preserve"> </w:t>
      </w:r>
    </w:p>
    <w:p w14:paraId="5FF2F18B" w14:textId="77777777" w:rsidR="00B47519" w:rsidRPr="00B47519" w:rsidRDefault="00B47519" w:rsidP="00B475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91E62E6" w14:textId="04263CBA" w:rsidR="00EA4F64" w:rsidRDefault="00B47519" w:rsidP="00567B0A">
      <w:pPr>
        <w:tabs>
          <w:tab w:val="clear" w:pos="454"/>
          <w:tab w:val="left" w:pos="63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567B0A">
        <w:rPr>
          <w:rFonts w:ascii="Angsana New" w:hAnsi="Angsana New" w:hint="cs"/>
          <w:spacing w:val="-2"/>
          <w:sz w:val="30"/>
          <w:szCs w:val="30"/>
          <w:cs/>
        </w:rPr>
        <w:t>ในเดือนมิถุนายน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567B0A">
        <w:rPr>
          <w:rFonts w:ascii="Angsana New" w:hAnsi="Angsana New"/>
          <w:spacing w:val="-2"/>
          <w:sz w:val="30"/>
          <w:szCs w:val="30"/>
        </w:rPr>
        <w:t>2565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กลุ่มบริษัทได้เข้าซื้อหุ้นสามัญของบริษัทร่วมค้าทางอ้อมแห่งหนึ่งคือ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567B0A">
        <w:rPr>
          <w:rFonts w:ascii="Angsana New" w:hAnsi="Angsana New"/>
          <w:spacing w:val="-2"/>
          <w:sz w:val="30"/>
          <w:szCs w:val="30"/>
        </w:rPr>
        <w:t xml:space="preserve">PT Surya Internusa Timur (“SIT”)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เป็นจำนวนเงิน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567B0A">
        <w:rPr>
          <w:rFonts w:ascii="Angsana New" w:hAnsi="Angsana New"/>
          <w:spacing w:val="-2"/>
          <w:sz w:val="30"/>
          <w:szCs w:val="30"/>
        </w:rPr>
        <w:t>131</w:t>
      </w:r>
      <w:r w:rsidRPr="00567B0A">
        <w:rPr>
          <w:rFonts w:ascii="Angsana New" w:hAnsi="Angsana New"/>
          <w:spacing w:val="-2"/>
          <w:sz w:val="30"/>
          <w:szCs w:val="30"/>
          <w:cs/>
        </w:rPr>
        <w:t>,</w:t>
      </w:r>
      <w:r w:rsidR="000E564C" w:rsidRPr="00567B0A">
        <w:rPr>
          <w:rFonts w:ascii="Angsana New" w:hAnsi="Angsana New"/>
          <w:spacing w:val="-2"/>
          <w:sz w:val="30"/>
          <w:szCs w:val="30"/>
        </w:rPr>
        <w:t>692</w:t>
      </w:r>
      <w:r w:rsidRPr="00567B0A">
        <w:rPr>
          <w:rFonts w:ascii="Angsana New" w:hAnsi="Angsana New"/>
          <w:spacing w:val="-2"/>
          <w:sz w:val="30"/>
          <w:szCs w:val="30"/>
          <w:cs/>
        </w:rPr>
        <w:t>.</w:t>
      </w:r>
      <w:r w:rsidR="000E564C" w:rsidRPr="00567B0A">
        <w:rPr>
          <w:rFonts w:ascii="Angsana New" w:hAnsi="Angsana New"/>
          <w:spacing w:val="-2"/>
          <w:sz w:val="30"/>
          <w:szCs w:val="30"/>
        </w:rPr>
        <w:t>00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ล้านรูเปียห์อินโดนีเซีย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หรือเทียบเท่า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567B0A">
        <w:rPr>
          <w:rFonts w:ascii="Angsana New" w:hAnsi="Angsana New"/>
          <w:spacing w:val="-2"/>
          <w:sz w:val="30"/>
          <w:szCs w:val="30"/>
        </w:rPr>
        <w:t>311</w:t>
      </w:r>
      <w:r w:rsidR="00F06B1F" w:rsidRPr="00567B0A">
        <w:rPr>
          <w:rFonts w:ascii="Angsana New" w:hAnsi="Angsana New"/>
          <w:spacing w:val="-2"/>
          <w:sz w:val="30"/>
          <w:szCs w:val="30"/>
        </w:rPr>
        <w:t>.</w:t>
      </w:r>
      <w:r w:rsidR="000E564C" w:rsidRPr="00567B0A">
        <w:rPr>
          <w:rFonts w:ascii="Angsana New" w:hAnsi="Angsana New"/>
          <w:spacing w:val="-2"/>
          <w:sz w:val="30"/>
          <w:szCs w:val="30"/>
        </w:rPr>
        <w:t>14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ล้านบาท</w:t>
      </w:r>
      <w:r w:rsidRPr="00567B0A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567B0A">
        <w:rPr>
          <w:rFonts w:ascii="Angsana New" w:hAnsi="Angsana New"/>
          <w:spacing w:val="-2"/>
          <w:sz w:val="30"/>
          <w:szCs w:val="30"/>
        </w:rPr>
        <w:t xml:space="preserve">SIT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ดำเนินธุรกิจพัฒนาอสังหาริมทรัพย์เพื่อการลงทุนเพื่ออุตสาหกรรม</w:t>
      </w:r>
      <w:r w:rsidR="00567B0A" w:rsidRPr="00567B0A">
        <w:rPr>
          <w:rFonts w:ascii="Angsana New" w:hAnsi="Angsana New"/>
          <w:spacing w:val="-2"/>
          <w:sz w:val="30"/>
          <w:szCs w:val="30"/>
        </w:rPr>
        <w:t xml:space="preserve">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และมีสินทรัพย์ที่ระบุได้ส่วนใหญ่เป็นอสังหาริมทรัพย์เพื่อการลงทุน</w:t>
      </w:r>
      <w:r w:rsidR="005B75F6">
        <w:rPr>
          <w:rFonts w:ascii="Angsana New" w:hAnsi="Angsana New"/>
          <w:spacing w:val="-2"/>
          <w:sz w:val="30"/>
          <w:szCs w:val="30"/>
        </w:rPr>
        <w:t xml:space="preserve"> </w:t>
      </w:r>
      <w:r w:rsidRPr="00567B0A">
        <w:rPr>
          <w:rFonts w:ascii="Angsana New" w:hAnsi="Angsana New" w:hint="cs"/>
          <w:spacing w:val="-2"/>
          <w:sz w:val="30"/>
          <w:szCs w:val="30"/>
          <w:cs/>
        </w:rPr>
        <w:t>รายการนี้ถูกรับรู้เป็นการซื้อสินทรัพย์แทนที่จะเป็นการซื้อธุรกิจเนื่องจากมูลค่ายุติธรรมเกือบทั้งหมดของสินทรัพย์ที่ได้รับมากระจุกตัวที่กลุ่มของสินทรัพย์ที่ระบุได้ที่มีลักษณะคล้ายคลึงกัน</w:t>
      </w:r>
    </w:p>
    <w:p w14:paraId="49F46EDB" w14:textId="414DA5BE" w:rsidR="006F051F" w:rsidRDefault="006F051F" w:rsidP="00567B0A">
      <w:pPr>
        <w:tabs>
          <w:tab w:val="clear" w:pos="454"/>
          <w:tab w:val="left" w:pos="63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5ADC5039" w14:textId="03B66734" w:rsidR="006F051F" w:rsidRPr="00567B0A" w:rsidRDefault="006F051F" w:rsidP="00567B0A">
      <w:pPr>
        <w:tabs>
          <w:tab w:val="clear" w:pos="454"/>
          <w:tab w:val="left" w:pos="63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>
        <w:rPr>
          <w:rFonts w:ascii="Angsana New" w:hAnsi="Angsana New" w:hint="cs"/>
          <w:spacing w:val="-2"/>
          <w:sz w:val="30"/>
          <w:szCs w:val="30"/>
          <w:cs/>
        </w:rPr>
        <w:t xml:space="preserve">รายละเอียดของการซื้อหุ้นสามัญดังกล่าวข้างต้นได้เปิดเผยในหมายเหตุข้อ </w:t>
      </w:r>
      <w:r>
        <w:rPr>
          <w:rFonts w:ascii="Angsana New" w:hAnsi="Angsana New"/>
          <w:spacing w:val="-2"/>
          <w:sz w:val="30"/>
          <w:szCs w:val="30"/>
        </w:rPr>
        <w:t>11</w:t>
      </w:r>
    </w:p>
    <w:p w14:paraId="01BC7329" w14:textId="20DC6A6E" w:rsidR="005B4060" w:rsidRPr="006375B5" w:rsidRDefault="005B4060" w:rsidP="009B5526">
      <w:pPr>
        <w:pStyle w:val="Heading6"/>
        <w:numPr>
          <w:ilvl w:val="0"/>
          <w:numId w:val="16"/>
        </w:numPr>
        <w:tabs>
          <w:tab w:val="left" w:pos="540"/>
          <w:tab w:val="left" w:pos="63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นโยบายการบัญชีที่สำคัญ</w:t>
      </w:r>
    </w:p>
    <w:p w14:paraId="359AAAE9" w14:textId="77777777" w:rsidR="005B4060" w:rsidRPr="006F00C9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</w:rPr>
      </w:pPr>
      <w:r w:rsidRPr="006375B5">
        <w:rPr>
          <w:rFonts w:ascii="Angsana New" w:hAnsi="Angsana New"/>
          <w:sz w:val="30"/>
          <w:szCs w:val="30"/>
        </w:rPr>
        <w:tab/>
      </w:r>
    </w:p>
    <w:p w14:paraId="099B88C5" w14:textId="77777777" w:rsidR="005B4060" w:rsidRPr="006375B5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  <w:b w:val="0"/>
          <w:bCs w:val="0"/>
          <w:sz w:val="30"/>
          <w:szCs w:val="30"/>
        </w:rPr>
      </w:pPr>
      <w:r w:rsidRPr="006375B5"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/>
          <w:b w:val="0"/>
          <w:bCs w:val="0"/>
          <w:sz w:val="30"/>
          <w:szCs w:val="30"/>
          <w:cs/>
        </w:rPr>
        <w:t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น</w:t>
      </w:r>
    </w:p>
    <w:p w14:paraId="2EDAA9CF" w14:textId="77777777" w:rsidR="005B4060" w:rsidRPr="006F00C9" w:rsidRDefault="005B4060" w:rsidP="006550FB">
      <w:pPr>
        <w:pStyle w:val="Heading8"/>
        <w:spacing w:line="240" w:lineRule="atLeast"/>
        <w:ind w:left="518" w:right="63"/>
        <w:jc w:val="both"/>
        <w:rPr>
          <w:rFonts w:asciiTheme="majorBidi" w:hAnsiTheme="majorBidi" w:cstheme="majorBidi"/>
        </w:rPr>
      </w:pPr>
    </w:p>
    <w:p w14:paraId="15B1458A" w14:textId="77777777" w:rsidR="005B4060" w:rsidRPr="006375B5" w:rsidRDefault="005B4060" w:rsidP="009B5526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เกณฑ์ในการจัดทำงบการเงินรวม</w:t>
      </w:r>
    </w:p>
    <w:p w14:paraId="4CC582B8" w14:textId="77777777" w:rsidR="005B4060" w:rsidRPr="006F00C9" w:rsidRDefault="005B4060" w:rsidP="005B4060">
      <w:pPr>
        <w:pStyle w:val="Heading8"/>
        <w:spacing w:line="240" w:lineRule="atLeast"/>
        <w:ind w:left="518" w:right="63"/>
        <w:jc w:val="both"/>
        <w:rPr>
          <w:rFonts w:ascii="Angsana New" w:hAnsi="Angsana New"/>
          <w:cs/>
        </w:rPr>
      </w:pPr>
    </w:p>
    <w:p w14:paraId="5034A08A" w14:textId="6B8AE34D" w:rsidR="005B4060" w:rsidRDefault="005B4060" w:rsidP="005B4060">
      <w:pPr>
        <w:pStyle w:val="Heading8"/>
        <w:spacing w:line="240" w:lineRule="atLeast"/>
        <w:ind w:left="518" w:right="63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งบการเงินรวมประกอบด้วยงบการเ</w:t>
      </w:r>
      <w:r w:rsidR="006A22E9" w:rsidRPr="006375B5">
        <w:rPr>
          <w:rFonts w:ascii="Angsana New" w:hAnsi="Angsana New"/>
          <w:sz w:val="30"/>
          <w:szCs w:val="30"/>
          <w:cs/>
        </w:rPr>
        <w:t>งินของบริษัท</w:t>
      </w:r>
      <w:r w:rsidRPr="006375B5">
        <w:rPr>
          <w:rFonts w:ascii="Angsana New" w:hAnsi="Angsana New"/>
          <w:sz w:val="30"/>
          <w:szCs w:val="30"/>
          <w:cs/>
        </w:rPr>
        <w:t>และบริษัทย่อย</w:t>
      </w:r>
      <w:r w:rsidRPr="006375B5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(รวมกันเรียกว่า</w:t>
      </w:r>
      <w:r w:rsidR="00A60E76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“กลุ่มบริษัท”) และส่วนได้เสียของกลุ่มบริษัทในบริษัทร่วมและการร่วมค้า</w:t>
      </w:r>
    </w:p>
    <w:p w14:paraId="4A3EED05" w14:textId="6B17AFF5" w:rsidR="00B2432A" w:rsidRDefault="00B2432A" w:rsidP="00B2432A">
      <w:pPr>
        <w:rPr>
          <w:lang w:val="th-TH" w:eastAsia="x-none"/>
        </w:rPr>
      </w:pPr>
    </w:p>
    <w:p w14:paraId="3F540CDD" w14:textId="77777777" w:rsidR="00F011B5" w:rsidRPr="006375B5" w:rsidRDefault="00F011B5" w:rsidP="00F011B5">
      <w:pPr>
        <w:pStyle w:val="BodyText2"/>
        <w:ind w:left="540" w:right="47"/>
        <w:jc w:val="thaiDistribute"/>
        <w:rPr>
          <w:i/>
          <w:iCs/>
          <w:lang w:val="en-US"/>
        </w:rPr>
      </w:pPr>
      <w:r w:rsidRPr="006375B5">
        <w:rPr>
          <w:i/>
          <w:iCs/>
          <w:cs/>
          <w:lang w:val="en-US"/>
        </w:rPr>
        <w:t>การรวมธุรกิจ</w:t>
      </w:r>
    </w:p>
    <w:p w14:paraId="167E5A45" w14:textId="77777777" w:rsidR="00F011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rFonts w:hint="cs"/>
          <w:cs/>
          <w:lang w:val="en-US"/>
        </w:rPr>
        <w:t>กลุ่มบริษัทบันทึกบัญชีสำหรับการรวมธุรกิจตามวิธีซื้อ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โดยวันที่ซื้อกิจการคือวันที่อำนาจในการควบคุมนั้นได้ถูกโอนมาให้กลุ่มบริษัท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ยกเว้นกรณีการรวมธุรกิจภายใต้การควบคุมเดียวกัน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ทั้งนี้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ค่าใช้จ่ายที่เกี่ยวข้องกับการซื้อธุรกิจรับรู้เป็นค่าใช้จ่ายเมื่อเกิดขึ้น</w:t>
      </w:r>
    </w:p>
    <w:p w14:paraId="0859D6B2" w14:textId="77777777" w:rsidR="00F011B5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798E2508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3B3B8D">
        <w:rPr>
          <w:rFonts w:hint="cs"/>
          <w:cs/>
          <w:lang w:val="en-US"/>
        </w:rPr>
        <w:t>กลุ่มบริษัทเลือกใช้วิธีการทดสอบการกระจุกตัว</w:t>
      </w:r>
      <w:r w:rsidRPr="003B3B8D">
        <w:rPr>
          <w:cs/>
          <w:lang w:val="en-US"/>
        </w:rPr>
        <w:t xml:space="preserve"> (</w:t>
      </w:r>
      <w:r w:rsidRPr="003B3B8D">
        <w:rPr>
          <w:lang w:val="en-US"/>
        </w:rPr>
        <w:t xml:space="preserve">concentration test) </w:t>
      </w:r>
      <w:r w:rsidRPr="003B3B8D">
        <w:rPr>
          <w:rFonts w:hint="cs"/>
          <w:cs/>
          <w:lang w:val="en-US"/>
        </w:rPr>
        <w:t>ซึ่งเป็นการประเมินอย่างง่ายโดยจะถือว่ากลุ่มของกิจกรรมและสินทรัพย์ที่ได้มาเป็นการซื้อสินทรัพย์แทนที่จะเป็นการซื้อธุรกิจ</w:t>
      </w:r>
      <w:r w:rsidRPr="003B3B8D">
        <w:rPr>
          <w:cs/>
          <w:lang w:val="en-US"/>
        </w:rPr>
        <w:t xml:space="preserve"> </w:t>
      </w:r>
      <w:r w:rsidRPr="003B3B8D">
        <w:rPr>
          <w:rFonts w:hint="cs"/>
          <w:cs/>
          <w:lang w:val="en-US"/>
        </w:rPr>
        <w:t>หากมูลค่ายุติธรรมเกือบทั้งหมดของสินทรัพย์ที่ได้รับมานั้นกระจุกตัวที่สินทรัพย์ใดสินทรัพย์หนึ่งหรือกระจุกตัวที่กลุ่มของสินทรัพย์ที่ระบุได้ที่มีลักษณะคล้ายคลึงกัน</w:t>
      </w:r>
    </w:p>
    <w:p w14:paraId="5D2F90DA" w14:textId="77777777" w:rsidR="00F011B5" w:rsidRPr="006F00C9" w:rsidRDefault="00F011B5" w:rsidP="00F011B5">
      <w:pPr>
        <w:pStyle w:val="BodyText2"/>
        <w:ind w:left="540" w:right="47"/>
        <w:jc w:val="thaiDistribute"/>
        <w:rPr>
          <w:sz w:val="28"/>
          <w:szCs w:val="28"/>
          <w:lang w:val="en-US"/>
        </w:rPr>
      </w:pPr>
    </w:p>
    <w:p w14:paraId="04D4D93C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ค่าความนิยมถูกวัดมูลค่า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หักด้วยมูลค่าสุทธิ (มูลค่ายุติธรรม) ของสินทรัพย์ที่ระบุได้ที่ได้มาและหนี้สินที่รับมา</w:t>
      </w:r>
      <w:r w:rsidRPr="006375B5">
        <w:rPr>
          <w:lang w:val="en-US"/>
        </w:rPr>
        <w:t xml:space="preserve"> </w:t>
      </w:r>
      <w:r w:rsidRPr="006375B5">
        <w:rPr>
          <w:rFonts w:hint="cs"/>
          <w:cs/>
          <w:lang w:val="en-US"/>
        </w:rPr>
        <w:t>กำไรจากการซื้อในราคาต่ำกว่ามูลค่ายุติธรรมรับรู้ในกำไรหรือขาดทุนทันที</w:t>
      </w:r>
    </w:p>
    <w:p w14:paraId="749E84B2" w14:textId="77777777" w:rsidR="00F011B5" w:rsidRPr="006F00C9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 xml:space="preserve"> </w:t>
      </w:r>
    </w:p>
    <w:p w14:paraId="00559FD2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สิ่งตอบแทนที่โอนให้</w:t>
      </w:r>
      <w:r w:rsidRPr="006375B5">
        <w:rPr>
          <w:rFonts w:hint="cs"/>
          <w:cs/>
          <w:lang w:val="en-US"/>
        </w:rPr>
        <w:t>รวมถึง</w:t>
      </w:r>
      <w:r w:rsidRPr="006375B5">
        <w:rPr>
          <w:cs/>
          <w:lang w:val="en-US"/>
        </w:rPr>
        <w:t>สินทรัพย์ที่โอนไป หนี้สินที่กลุ่มบริษัทก่อขึ้นเพื่อจ่ายชำระให้แก่เจ้าของเดิม และส่วนได้เสียในส่วนของเจ้าของที่ออกโดยกลุ่มบริษัท ทั้งนี้สิ่งตอบแทนที่โอนให้ยังรวมถึงมูลค่ายุติธรรมของหนี้สินที่อาจเกิดขึ้น</w:t>
      </w:r>
    </w:p>
    <w:p w14:paraId="6FE0F834" w14:textId="77777777" w:rsidR="00F011B5" w:rsidRPr="006F00C9" w:rsidRDefault="00F011B5" w:rsidP="00F011B5">
      <w:pPr>
        <w:pStyle w:val="BodyText2"/>
        <w:ind w:left="540" w:right="47"/>
        <w:jc w:val="thaiDistribute"/>
        <w:rPr>
          <w:sz w:val="28"/>
          <w:szCs w:val="28"/>
          <w:lang w:val="en-US"/>
        </w:rPr>
      </w:pPr>
    </w:p>
    <w:p w14:paraId="249ED695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rFonts w:hint="cs"/>
          <w:cs/>
          <w:lang w:val="en-US"/>
        </w:rPr>
        <w:t>สิ่งตอบแทนที่คาดว่าจะต้องจ่ายวัดมูลค่าด้วยมูลค่ายุติธรรม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วันซื้อธุรกิจ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และวัดมูลค่าภายหลังด้วยมูลค่ายุติธรรม ณ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ทุกวันที่รายงาน</w:t>
      </w:r>
      <w:r w:rsidRPr="006375B5">
        <w:rPr>
          <w:cs/>
          <w:lang w:val="en-US"/>
        </w:rPr>
        <w:t xml:space="preserve"> </w:t>
      </w:r>
      <w:r w:rsidRPr="006375B5">
        <w:rPr>
          <w:rFonts w:hint="cs"/>
          <w:cs/>
          <w:lang w:val="en-US"/>
        </w:rPr>
        <w:t>การเปลี่ยนแปลงในมูลค่ายุติธรรมรับรู้ในกำไรหรือขาดทุน</w:t>
      </w:r>
    </w:p>
    <w:p w14:paraId="7C9AE55F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5D5E6625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1798FBC6" w14:textId="77777777" w:rsidR="00F011B5" w:rsidRDefault="00F011B5" w:rsidP="00B2432A">
      <w:pPr>
        <w:pStyle w:val="BodyText2"/>
        <w:tabs>
          <w:tab w:val="left" w:pos="540"/>
        </w:tabs>
        <w:ind w:left="540" w:right="47"/>
        <w:jc w:val="thaiDistribute"/>
      </w:pPr>
    </w:p>
    <w:p w14:paraId="4A9BE2C9" w14:textId="77777777" w:rsidR="00F011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lastRenderedPageBreak/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</w:t>
      </w:r>
      <w:r w:rsidRPr="006375B5">
        <w:rPr>
          <w:lang w:val="en-US"/>
        </w:rPr>
        <w:br/>
      </w:r>
      <w:r w:rsidRPr="006375B5">
        <w:rPr>
          <w:cs/>
          <w:lang w:val="en-US"/>
        </w:rPr>
        <w:t xml:space="preserve">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</w:t>
      </w:r>
      <w:r w:rsidRPr="006375B5">
        <w:rPr>
          <w:lang w:val="en-US"/>
        </w:rPr>
        <w:br/>
      </w:r>
      <w:r w:rsidRPr="006375B5">
        <w:rPr>
          <w:cs/>
          <w:lang w:val="en-US"/>
        </w:rPr>
        <w:t>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59580D46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</w:p>
    <w:p w14:paraId="22022D45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วันที่ซื้อและรับรู้ผลกำไรหรือขาดทุนที่เกิดขึ้นในกำไรหรือขาดทุน มูลค่าของส่วนได้เสียในผู้ถูกซื้อก่อนการรวมธุรกิจที่เคยรับรู้ในกำไรขาดทุนเบ็ดเสร็จอื่นจะถูกจัดประเภทใหม่เป็นกำไรหรือขาดทุนด้วยเกณฑ์เดียวกันเสมือนว่าได้ขายเงินลงทุนดังกล่าวออกไป</w:t>
      </w:r>
    </w:p>
    <w:p w14:paraId="488F66B0" w14:textId="77777777" w:rsidR="00F011B5" w:rsidRPr="006375B5" w:rsidRDefault="00F011B5" w:rsidP="00F011B5">
      <w:pPr>
        <w:pStyle w:val="BodyText2"/>
        <w:ind w:left="540" w:right="47"/>
        <w:jc w:val="thaiDistribute"/>
        <w:rPr>
          <w:i/>
          <w:iCs/>
          <w:cs/>
        </w:rPr>
      </w:pPr>
    </w:p>
    <w:p w14:paraId="406357BD" w14:textId="77777777" w:rsidR="00F011B5" w:rsidRPr="006375B5" w:rsidRDefault="00F011B5" w:rsidP="00F011B5">
      <w:pPr>
        <w:pStyle w:val="BodyText2"/>
        <w:ind w:left="540" w:right="47"/>
        <w:jc w:val="thaiDistribute"/>
        <w:rPr>
          <w:lang w:val="en-US"/>
        </w:rPr>
      </w:pPr>
      <w:r w:rsidRPr="006375B5">
        <w:rPr>
          <w:cs/>
          <w:lang w:val="en-US"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 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 รายการส่วนเกินหรือส่วนขาดจะ</w:t>
      </w:r>
      <w:r>
        <w:rPr>
          <w:rFonts w:hint="cs"/>
          <w:cs/>
          <w:lang w:val="en-US"/>
        </w:rPr>
        <w:t>ตัดจำหน่าย</w:t>
      </w:r>
      <w:r w:rsidRPr="006375B5">
        <w:rPr>
          <w:cs/>
          <w:lang w:val="en-US"/>
        </w:rPr>
        <w:t>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</w:t>
      </w:r>
      <w:r w:rsidRPr="006375B5">
        <w:rPr>
          <w:rFonts w:hint="cs"/>
          <w:cs/>
          <w:lang w:val="en-US"/>
        </w:rPr>
        <w:t>ปี</w:t>
      </w:r>
      <w:r w:rsidRPr="006375B5">
        <w:rPr>
          <w:cs/>
          <w:lang w:val="en-US"/>
        </w:rPr>
        <w:t>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 จนถึงวันที</w:t>
      </w:r>
      <w:r w:rsidRPr="006375B5">
        <w:rPr>
          <w:rFonts w:hint="cs"/>
          <w:cs/>
          <w:lang w:val="en-US"/>
        </w:rPr>
        <w:t>่</w:t>
      </w:r>
      <w:r w:rsidRPr="006375B5">
        <w:rPr>
          <w:cs/>
          <w:lang w:val="en-US"/>
        </w:rPr>
        <w:t>การควบคุมสิ้นสุด</w:t>
      </w:r>
    </w:p>
    <w:p w14:paraId="00ED1E9F" w14:textId="77777777" w:rsidR="00F011B5" w:rsidRDefault="00F011B5" w:rsidP="00B2432A">
      <w:pPr>
        <w:pStyle w:val="BodyText2"/>
        <w:tabs>
          <w:tab w:val="left" w:pos="540"/>
        </w:tabs>
        <w:ind w:left="540" w:right="47"/>
        <w:jc w:val="thaiDistribute"/>
      </w:pPr>
    </w:p>
    <w:p w14:paraId="60D4EDD4" w14:textId="77777777" w:rsidR="00F011B5" w:rsidRPr="006375B5" w:rsidRDefault="00F011B5" w:rsidP="00F011B5">
      <w:pPr>
        <w:pStyle w:val="BodyText2"/>
        <w:spacing w:line="240" w:lineRule="atLeast"/>
        <w:ind w:left="540" w:right="47"/>
        <w:rPr>
          <w:cs/>
          <w:lang w:val="en-US"/>
        </w:rPr>
      </w:pPr>
      <w:r w:rsidRPr="006375B5">
        <w:rPr>
          <w:i/>
          <w:iCs/>
          <w:cs/>
        </w:rPr>
        <w:t>บริษัทย่อย</w:t>
      </w:r>
    </w:p>
    <w:p w14:paraId="7BC6F6DD" w14:textId="23BC6B84" w:rsidR="00B2432A" w:rsidRPr="006375B5" w:rsidRDefault="00B2432A" w:rsidP="00B2432A">
      <w:pPr>
        <w:pStyle w:val="BodyText2"/>
        <w:tabs>
          <w:tab w:val="left" w:pos="540"/>
        </w:tabs>
        <w:ind w:left="540" w:right="47"/>
        <w:jc w:val="thaiDistribute"/>
        <w:rPr>
          <w:cs/>
        </w:rPr>
      </w:pPr>
      <w:r w:rsidRPr="006375B5">
        <w:rPr>
          <w:rFonts w:hint="cs"/>
          <w:cs/>
        </w:rPr>
        <w:t>บริษัทย่อยเป็นกิจการที่อยู่ภายใต้การควบคุมของกลุ่มบริษัท</w:t>
      </w:r>
      <w:r w:rsidRPr="006375B5">
        <w:rPr>
          <w:cs/>
        </w:rPr>
        <w:t xml:space="preserve">  </w:t>
      </w:r>
      <w:r w:rsidRPr="006375B5">
        <w:rPr>
          <w:rFonts w:hint="cs"/>
          <w:cs/>
        </w:rPr>
        <w:t>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</w:t>
      </w:r>
      <w:r w:rsidRPr="006375B5">
        <w:rPr>
          <w:cs/>
        </w:rPr>
        <w:t xml:space="preserve"> </w:t>
      </w:r>
      <w:r w:rsidRPr="006375B5">
        <w:rPr>
          <w:rFonts w:hint="cs"/>
          <w:cs/>
        </w:rPr>
        <w:t>งบการเงินของบริษัทย่อยได้รวมอยู่ในงบการเงินรวม</w:t>
      </w:r>
      <w:r w:rsidRPr="006375B5">
        <w:rPr>
          <w:cs/>
        </w:rPr>
        <w:br/>
      </w:r>
      <w:r w:rsidRPr="006375B5">
        <w:rPr>
          <w:rFonts w:hint="cs"/>
          <w:cs/>
        </w:rPr>
        <w:t>นับแต่วันที่มีการควบคุมจนถึงวันที่การควบคุมสิ้นสุดลง</w:t>
      </w:r>
    </w:p>
    <w:p w14:paraId="4575A171" w14:textId="18BF99A5" w:rsidR="00C02E30" w:rsidRDefault="00C02E30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11C897B5" w14:textId="77777777" w:rsidR="00F011B5" w:rsidRPr="006375B5" w:rsidRDefault="00F011B5" w:rsidP="00F011B5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i/>
          <w:iCs/>
        </w:rPr>
      </w:pPr>
      <w:r w:rsidRPr="006375B5">
        <w:rPr>
          <w:i/>
          <w:iCs/>
          <w:cs/>
        </w:rPr>
        <w:t>ส่วนได้เสียที่ไม่มีอำนาจควบคุม</w:t>
      </w:r>
    </w:p>
    <w:p w14:paraId="31EAF8B0" w14:textId="12C5E5F4" w:rsidR="00B2432A" w:rsidRPr="00FC7AA1" w:rsidRDefault="00B2432A" w:rsidP="00B2432A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FC7AA1">
        <w:rPr>
          <w:rFonts w:asciiTheme="majorBidi" w:hAnsiTheme="majorBidi" w:cstheme="majorBidi"/>
          <w:sz w:val="30"/>
          <w:szCs w:val="30"/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Pr="00FC7AA1">
        <w:rPr>
          <w:rFonts w:asciiTheme="majorBidi" w:hAnsiTheme="majorBidi" w:cstheme="majorBidi"/>
          <w:sz w:val="30"/>
          <w:szCs w:val="30"/>
        </w:rPr>
        <w:t xml:space="preserve"> </w:t>
      </w:r>
      <w:r w:rsidRPr="00FC7AA1">
        <w:rPr>
          <w:rFonts w:asciiTheme="majorBidi" w:hAnsiTheme="majorBidi" w:cstheme="majorBidi"/>
          <w:sz w:val="30"/>
          <w:szCs w:val="30"/>
          <w:cs/>
        </w:rPr>
        <w:t>เมื่อมีการเปลี่ยนแปลงส่วนได้เสียในบริษัทย่อยของกลุ่มบริษัทที่ไม่ทำให้กลุ่มบริษัทสูญเสียอำนาจ</w:t>
      </w:r>
      <w:r w:rsidR="00574547">
        <w:rPr>
          <w:rFonts w:asciiTheme="majorBidi" w:hAnsiTheme="majorBidi" w:cstheme="majorBidi"/>
          <w:sz w:val="30"/>
          <w:szCs w:val="30"/>
        </w:rPr>
        <w:br/>
      </w:r>
      <w:r w:rsidRPr="00FC7AA1">
        <w:rPr>
          <w:rFonts w:asciiTheme="majorBidi" w:hAnsiTheme="majorBidi" w:cstheme="majorBidi"/>
          <w:sz w:val="30"/>
          <w:szCs w:val="30"/>
          <w:cs/>
        </w:rPr>
        <w:t>การควบคุม</w:t>
      </w:r>
      <w:r w:rsidRPr="00FC7AA1">
        <w:rPr>
          <w:rFonts w:asciiTheme="majorBidi" w:hAnsiTheme="majorBidi" w:cstheme="majorBidi"/>
          <w:sz w:val="30"/>
          <w:szCs w:val="30"/>
        </w:rPr>
        <w:t xml:space="preserve"> </w:t>
      </w:r>
      <w:r w:rsidRPr="00FC7AA1">
        <w:rPr>
          <w:rFonts w:asciiTheme="majorBidi" w:hAnsiTheme="majorBidi" w:cstheme="majorBidi"/>
          <w:sz w:val="30"/>
          <w:szCs w:val="30"/>
          <w:cs/>
        </w:rPr>
        <w:t>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หรือรับจากการได้มาหรือจำหน่ายไปซึ่งส่วนได้เสียที่ไม่มีอำนาจควบคุมโดยอำนาจควบคุมไม่เปลี่ยนแปลงรับรู้เป็นส่วนเกิน</w:t>
      </w:r>
      <w:r w:rsidRPr="00FC7AA1">
        <w:rPr>
          <w:rFonts w:asciiTheme="majorBidi" w:hAnsiTheme="majorBidi" w:cstheme="majorBidi"/>
          <w:sz w:val="30"/>
          <w:szCs w:val="30"/>
        </w:rPr>
        <w:t>/</w:t>
      </w:r>
      <w:r w:rsidRPr="00FC7AA1">
        <w:rPr>
          <w:rFonts w:asciiTheme="majorBidi" w:hAnsiTheme="majorBidi" w:cstheme="majorBidi"/>
          <w:sz w:val="30"/>
          <w:szCs w:val="30"/>
          <w:cs/>
        </w:rPr>
        <w:t>ส่วนต่ำกว่าทุนอื่นในส่วนของเจ้าของ</w:t>
      </w:r>
    </w:p>
    <w:p w14:paraId="7E2A28D0" w14:textId="027B7581" w:rsidR="00B2432A" w:rsidRDefault="00B2432A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5BA536EA" w14:textId="77777777" w:rsidR="006272F2" w:rsidRPr="006375B5" w:rsidRDefault="006272F2" w:rsidP="006272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การสูญเสียการควบคุม</w:t>
      </w:r>
    </w:p>
    <w:p w14:paraId="55EA1D07" w14:textId="10B0ED0F" w:rsidR="00B2432A" w:rsidRPr="006375B5" w:rsidRDefault="00B2432A" w:rsidP="00B2432A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cs/>
        </w:rPr>
      </w:pPr>
      <w:r w:rsidRPr="006375B5">
        <w:rPr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กลุ่มบริษัทตัดรายการสินทรัพย์และหนี้สินของบริษัทย่อยนั้นออก รวมถึงส่วนได้เสียที่ไม่มีอำนาจควบคุมและส่วนประกอบอื่นในส่วนของเจ้าของที่เกี่ยวข้องกับบริษัทย่อยนั้น</w:t>
      </w:r>
      <w:r w:rsidRPr="006375B5">
        <w:rPr>
          <w:cs/>
        </w:rPr>
        <w:br/>
        <w:t>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4E2AAADF" w14:textId="2CFA7200" w:rsidR="00B2432A" w:rsidRDefault="00B2432A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0B2F1AD3" w14:textId="77777777" w:rsidR="006272F2" w:rsidRPr="006375B5" w:rsidRDefault="006272F2" w:rsidP="006272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ส่วนได้เสียในเงินลงทุนที่บันทึกตามวิธีส่วนได้เสีย</w:t>
      </w:r>
    </w:p>
    <w:p w14:paraId="4C7F0141" w14:textId="77777777" w:rsidR="00B2432A" w:rsidRPr="006375B5" w:rsidRDefault="00B2432A" w:rsidP="00B2432A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หรือควบคุมร่วมในนโยบายดังกล่าว  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2C60BA07" w14:textId="77777777" w:rsidR="00B2432A" w:rsidRPr="006F00C9" w:rsidRDefault="00B2432A" w:rsidP="00541701">
      <w:pPr>
        <w:rPr>
          <w:rFonts w:asciiTheme="majorBidi" w:hAnsiTheme="majorBidi" w:cstheme="majorBidi"/>
          <w:sz w:val="28"/>
          <w:szCs w:val="28"/>
          <w:lang w:eastAsia="x-none"/>
        </w:rPr>
      </w:pPr>
    </w:p>
    <w:p w14:paraId="473FDD13" w14:textId="5687CEFD" w:rsidR="00B2432A" w:rsidRPr="006375B5" w:rsidRDefault="00B2432A" w:rsidP="00B2432A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กลุ่มบริษัทรับรู้เงินลงทุนในบริษัทร่วมและการร่วมค้าตามวิธีส่วนได้เสีย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ภายหลังการรับรู้รายการเริ่มแรก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4C652A">
        <w:rPr>
          <w:rFonts w:ascii="Angsana New" w:hAnsi="Angsana New" w:hint="cs"/>
          <w:sz w:val="30"/>
          <w:szCs w:val="30"/>
          <w:cs/>
        </w:rPr>
        <w:t xml:space="preserve">เงินปันผลรับ </w:t>
      </w:r>
      <w:r w:rsidRPr="006375B5">
        <w:rPr>
          <w:rFonts w:ascii="Angsana New" w:hAnsi="Angsana New" w:hint="cs"/>
          <w:sz w:val="30"/>
          <w:szCs w:val="30"/>
          <w:cs/>
        </w:rPr>
        <w:t>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จะถูกบันทึกในงบการเงินรวมจนถึงวันที่ความมีอิทธิพลอย่างมีนัยสำคัญหรือการควบคุมร่วมสิ้นสุดลง</w:t>
      </w:r>
    </w:p>
    <w:p w14:paraId="0DDF36A4" w14:textId="4FAC5E72" w:rsidR="00B2432A" w:rsidRDefault="00B2432A" w:rsidP="00C22066">
      <w:pPr>
        <w:pStyle w:val="BodyText2"/>
        <w:ind w:left="540" w:right="47"/>
        <w:jc w:val="thaiDistribute"/>
        <w:rPr>
          <w:i/>
          <w:iCs/>
          <w:lang w:val="en-US"/>
        </w:rPr>
      </w:pPr>
    </w:p>
    <w:p w14:paraId="2497A625" w14:textId="77777777" w:rsidR="006272F2" w:rsidRPr="006375B5" w:rsidRDefault="006272F2" w:rsidP="006272F2">
      <w:pPr>
        <w:pStyle w:val="BodyText2"/>
        <w:tabs>
          <w:tab w:val="left" w:pos="540"/>
        </w:tabs>
        <w:spacing w:line="240" w:lineRule="atLeast"/>
        <w:ind w:left="540"/>
        <w:rPr>
          <w:rFonts w:eastAsia="EucrosiaUPCBold"/>
          <w:i/>
          <w:iCs/>
        </w:rPr>
      </w:pPr>
      <w:r w:rsidRPr="006375B5">
        <w:rPr>
          <w:rFonts w:eastAsia="EucrosiaUPCBold"/>
          <w:i/>
          <w:iCs/>
          <w:cs/>
        </w:rPr>
        <w:t>การตัดรายการในงบการเงินรวม</w:t>
      </w:r>
    </w:p>
    <w:p w14:paraId="029DCAA2" w14:textId="77777777" w:rsidR="00B2432A" w:rsidRPr="006375B5" w:rsidRDefault="00B2432A" w:rsidP="00B243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  <w:r w:rsidRPr="006375B5">
        <w:rPr>
          <w:rFonts w:ascii="Angsana New" w:hAnsi="Angsana New"/>
          <w:sz w:val="30"/>
          <w:szCs w:val="30"/>
          <w:cs/>
          <w:lang w:val="th-TH"/>
        </w:rPr>
        <w:t xml:space="preserve"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</w:t>
      </w:r>
      <w:r w:rsidRPr="006E1AD3">
        <w:rPr>
          <w:rFonts w:ascii="Angsana New" w:hAnsi="Angsana New"/>
          <w:spacing w:val="-2"/>
          <w:sz w:val="30"/>
          <w:szCs w:val="30"/>
          <w:cs/>
          <w:lang w:val="th-TH"/>
        </w:rPr>
        <w:t>กำไรที่ยังไม่เกิดขึ้นจริงซึ่งเป็นผลมาจากรายการกับบริษัทร่วมและ</w:t>
      </w:r>
      <w:r w:rsidRPr="006E1AD3">
        <w:rPr>
          <w:rFonts w:ascii="Angsana New" w:hAnsi="Angsana New" w:hint="cs"/>
          <w:spacing w:val="-2"/>
          <w:sz w:val="30"/>
          <w:szCs w:val="30"/>
          <w:cs/>
          <w:lang w:val="th-TH"/>
        </w:rPr>
        <w:t>การร่วมค้า</w:t>
      </w:r>
      <w:r w:rsidRPr="006E1AD3">
        <w:rPr>
          <w:rFonts w:ascii="Angsana New" w:hAnsi="Angsana New"/>
          <w:spacing w:val="-2"/>
          <w:sz w:val="30"/>
          <w:szCs w:val="30"/>
          <w:cs/>
          <w:lang w:val="th-TH"/>
        </w:rPr>
        <w:t>ถูกตัดรายการกับเงินลงทุนเท่าที่กลุ่มบริษัทมีส่วนได้เสียในกิจการที่ถูกลงทุนนั้น</w:t>
      </w:r>
      <w:r w:rsidRPr="006375B5">
        <w:rPr>
          <w:rFonts w:ascii="Angsana New" w:hAnsi="Angsana New"/>
          <w:sz w:val="30"/>
          <w:szCs w:val="30"/>
          <w:cs/>
          <w:lang w:val="th-TH"/>
        </w:rPr>
        <w:t xml:space="preserve"> 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</w:p>
    <w:p w14:paraId="217466BC" w14:textId="1393022D" w:rsidR="00EA38FD" w:rsidRPr="006375B5" w:rsidRDefault="00EA38FD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0BE813E9" w14:textId="1A26CA89" w:rsidR="00D446EB" w:rsidRPr="006375B5" w:rsidRDefault="00D446EB" w:rsidP="00D446EB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เงิน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ลงทุนในบริษัทย่อย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บริษัทร่วมและการร่วมค้า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</w:p>
    <w:p w14:paraId="09C74048" w14:textId="61509AEC" w:rsidR="00D446EB" w:rsidRPr="006375B5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C54424C" w14:textId="0A5B168C" w:rsidR="00D446EB" w:rsidRPr="006375B5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5621E">
        <w:rPr>
          <w:rFonts w:ascii="Angsana New" w:hAnsi="Angsana New" w:hint="cs"/>
          <w:spacing w:val="-4"/>
          <w:sz w:val="30"/>
          <w:szCs w:val="30"/>
          <w:cs/>
        </w:rPr>
        <w:t>เงินลงทุนในบริษัทย่อย</w:t>
      </w:r>
      <w:r w:rsidRPr="0065621E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65621E">
        <w:rPr>
          <w:rFonts w:ascii="Angsana New" w:hAnsi="Angsana New" w:hint="cs"/>
          <w:spacing w:val="-4"/>
          <w:sz w:val="30"/>
          <w:szCs w:val="30"/>
          <w:cs/>
        </w:rPr>
        <w:t>บริษัทร่วมและการร่วมค้าในงบการเงินเฉพาะกิจการวัดมูลค่าด้วยราคาทุนหักค่าเผื่อการด้อยค่า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BE7273" w:rsidRPr="00BE7273">
        <w:rPr>
          <w:rFonts w:ascii="Angsana New" w:hAnsi="Angsana New" w:hint="cs"/>
          <w:sz w:val="30"/>
          <w:szCs w:val="30"/>
          <w:cs/>
        </w:rPr>
        <w:t>เงินปันผลรับบันทึกในกำไรหรือขาดทุนในวันที่กลุ่มบริษัทมีสิทธิได้รับเงินปันผล</w:t>
      </w:r>
      <w:r w:rsidR="00BE7273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กรณีที่บริษัทจำหน่ายเงินลงทุนบางส่วนต้นทุนเงินลงทุนคำนวณโดยวิธี</w:t>
      </w:r>
      <w:r w:rsidR="004A2163" w:rsidRPr="006375B5">
        <w:rPr>
          <w:rFonts w:ascii="Angsana New" w:hAnsi="Angsana New" w:hint="cs"/>
          <w:sz w:val="30"/>
          <w:szCs w:val="30"/>
          <w:cs/>
        </w:rPr>
        <w:t xml:space="preserve">ถัวเฉลี่ยถ่วงน้ำหนัก </w:t>
      </w:r>
      <w:r w:rsidRPr="006375B5">
        <w:rPr>
          <w:rFonts w:ascii="Angsana New" w:hAnsi="Angsana New" w:hint="cs"/>
          <w:sz w:val="30"/>
          <w:szCs w:val="30"/>
          <w:cs/>
        </w:rPr>
        <w:t>กำไรขาดทุนจากการขายเงินลงทุนบันทึกในกำไรหรือขาดทุน</w:t>
      </w:r>
      <w:r w:rsidR="004A17BC">
        <w:rPr>
          <w:rFonts w:ascii="Angsana New" w:hAnsi="Angsana New" w:hint="cs"/>
          <w:sz w:val="30"/>
          <w:szCs w:val="30"/>
          <w:cs/>
        </w:rPr>
        <w:t xml:space="preserve"> </w:t>
      </w:r>
      <w:r w:rsidR="004A17BC" w:rsidRPr="004A17BC">
        <w:rPr>
          <w:rFonts w:ascii="Angsana New" w:hAnsi="Angsana New" w:hint="cs"/>
          <w:sz w:val="30"/>
          <w:szCs w:val="30"/>
          <w:cs/>
        </w:rPr>
        <w:t>กลุ่มบริษัทพิจารณาการด้อยค่าของเงินลงทุนในบริษัทย่อยตามที่เปิดเผยในหมายเหตุข้อ</w:t>
      </w:r>
      <w:r w:rsidR="004A17BC" w:rsidRPr="004A17BC">
        <w:rPr>
          <w:rFonts w:ascii="Angsana New" w:hAnsi="Angsana New"/>
          <w:sz w:val="30"/>
          <w:szCs w:val="30"/>
          <w:cs/>
        </w:rPr>
        <w:t xml:space="preserve"> </w:t>
      </w:r>
      <w:r w:rsidR="00E90CBC">
        <w:rPr>
          <w:rFonts w:ascii="Angsana New" w:hAnsi="Angsana New"/>
          <w:sz w:val="30"/>
          <w:szCs w:val="30"/>
        </w:rPr>
        <w:t>11</w:t>
      </w:r>
    </w:p>
    <w:p w14:paraId="05A633FA" w14:textId="7B1E3AA8" w:rsidR="006048F7" w:rsidRDefault="006048F7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2EB5D985" w14:textId="77777777" w:rsidR="00B2432A" w:rsidRPr="00B2432A" w:rsidRDefault="00B2432A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70758E2" w14:textId="7E11241D" w:rsidR="00CA68AA" w:rsidRPr="006375B5" w:rsidRDefault="006D7590" w:rsidP="00936843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 xml:space="preserve">เงินตราต่างประเทศ </w:t>
      </w:r>
    </w:p>
    <w:p w14:paraId="1D23CD22" w14:textId="77777777" w:rsidR="00CA68AA" w:rsidRPr="002F24FA" w:rsidRDefault="00CA68AA" w:rsidP="00CA68AA">
      <w:pPr>
        <w:pStyle w:val="BodyText2"/>
        <w:tabs>
          <w:tab w:val="left" w:pos="540"/>
        </w:tabs>
        <w:spacing w:line="240" w:lineRule="atLeast"/>
        <w:ind w:left="540" w:right="47"/>
        <w:rPr>
          <w:sz w:val="24"/>
          <w:szCs w:val="24"/>
          <w:cs/>
        </w:rPr>
      </w:pPr>
    </w:p>
    <w:p w14:paraId="4DCE9065" w14:textId="46FBD7F8" w:rsidR="00EA38FD" w:rsidRPr="006375B5" w:rsidRDefault="006D7590" w:rsidP="00EA38FD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6375B5">
        <w:rPr>
          <w:cs/>
        </w:rPr>
        <w:t>รายการบัญชีที่เป็นเงินตราต่างประเทศ</w:t>
      </w:r>
      <w:r w:rsidR="006048F7" w:rsidRPr="006375B5">
        <w:rPr>
          <w:rFonts w:hint="cs"/>
          <w:cs/>
        </w:rPr>
        <w:t>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 w:rsidRPr="006375B5">
        <w:rPr>
          <w:cs/>
        </w:rPr>
        <w:t>แปลงค่าเป็นสกุลเงินที่ใช้ในการดำเนินงานของแต่ละบริษัทในกลุ่มบริษัท โดยใช้อัตราแลกเปลี่ยน ณ วันที่เกิดรายการ</w:t>
      </w:r>
      <w:r w:rsidR="00EA38FD" w:rsidRPr="006375B5">
        <w:rPr>
          <w:rFonts w:hint="cs"/>
          <w:cs/>
        </w:rPr>
        <w:t xml:space="preserve"> สำหรับ</w:t>
      </w:r>
      <w:r w:rsidR="00EA38FD" w:rsidRPr="006375B5">
        <w:rPr>
          <w:cs/>
        </w:rPr>
        <w:t>สินทรัพย์และหนี้สินที่เป็นตัวเงินและเป็นเงินตราต่างประเทศ แปลงค่าโดยใช้อัตราแลกเปลี่ยน ณ วัน</w:t>
      </w:r>
      <w:r w:rsidR="00DD52FA">
        <w:rPr>
          <w:rFonts w:hint="cs"/>
          <w:cs/>
        </w:rPr>
        <w:t>ที่รายงาน</w:t>
      </w:r>
    </w:p>
    <w:p w14:paraId="4148A16B" w14:textId="0886474A" w:rsidR="006D7590" w:rsidRPr="002F24FA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z w:val="24"/>
          <w:szCs w:val="24"/>
        </w:rPr>
      </w:pPr>
    </w:p>
    <w:p w14:paraId="33EE25B7" w14:textId="5B60BBDC" w:rsidR="006D7590" w:rsidRPr="006375B5" w:rsidRDefault="007E08C0" w:rsidP="00E15F38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6375B5">
        <w:rPr>
          <w:rFonts w:hint="cs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แสดงด้วยมูลค่ายุติธรรม</w:t>
      </w:r>
      <w:r w:rsidRPr="006375B5">
        <w:rPr>
          <w:cs/>
        </w:rPr>
        <w:t xml:space="preserve"> </w:t>
      </w:r>
      <w:r w:rsidRPr="006375B5">
        <w:rPr>
          <w:rFonts w:hint="cs"/>
          <w:cs/>
        </w:rPr>
        <w:t>แปลงค่าโดยใช้อัตราแลกเปลี่ยน</w:t>
      </w:r>
      <w:r w:rsidRPr="006375B5">
        <w:rPr>
          <w:cs/>
        </w:rPr>
        <w:t xml:space="preserve"> </w:t>
      </w:r>
      <w:r w:rsidRPr="006375B5">
        <w:rPr>
          <w:rFonts w:hint="cs"/>
          <w:cs/>
        </w:rPr>
        <w:t>ณ</w:t>
      </w:r>
      <w:r w:rsidRPr="006375B5">
        <w:rPr>
          <w:cs/>
        </w:rPr>
        <w:t xml:space="preserve"> </w:t>
      </w:r>
      <w:r w:rsidRPr="006375B5">
        <w:rPr>
          <w:rFonts w:hint="cs"/>
          <w:cs/>
        </w:rPr>
        <w:t>วันที่มีการวัดมูลค่ายุติธรรม</w:t>
      </w:r>
    </w:p>
    <w:p w14:paraId="5229A064" w14:textId="77777777" w:rsidR="00E15F38" w:rsidRPr="006375B5" w:rsidRDefault="00E15F38" w:rsidP="00E15F38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</w:p>
    <w:p w14:paraId="21FAFE09" w14:textId="38AC7D1C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olor w:val="000000"/>
        </w:rPr>
      </w:pPr>
      <w:r w:rsidRPr="006375B5">
        <w:rPr>
          <w:color w:val="00000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</w:t>
      </w:r>
      <w:r w:rsidR="007E08C0" w:rsidRPr="006375B5">
        <w:rPr>
          <w:rFonts w:hint="cs"/>
          <w:color w:val="000000"/>
          <w:cs/>
        </w:rPr>
        <w:t xml:space="preserve"> แต่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</w:t>
      </w:r>
      <w:r w:rsidR="007E08C0" w:rsidRPr="006375B5">
        <w:rPr>
          <w:color w:val="000000"/>
          <w:cs/>
        </w:rPr>
        <w:t xml:space="preserve"> </w:t>
      </w:r>
    </w:p>
    <w:p w14:paraId="035553ED" w14:textId="023AE4F4" w:rsidR="007E08C0" w:rsidRPr="006375B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rFonts w:asciiTheme="majorBidi" w:hAnsiTheme="majorBidi" w:cstheme="majorBidi"/>
          <w:color w:val="000000" w:themeColor="text1"/>
        </w:rPr>
      </w:pPr>
      <w:r w:rsidRPr="00177DBE">
        <w:rPr>
          <w:rFonts w:asciiTheme="majorBidi" w:hAnsiTheme="majorBidi" w:cstheme="majorBidi"/>
          <w:color w:val="000000" w:themeColor="text1"/>
          <w:spacing w:val="-2"/>
          <w:cs/>
        </w:rPr>
        <w:t>เงินลงทุนในตราสารทุนที่กำหนดให้วัดมูลค่าด้วยมูลค่ายุติธรรมผ่านกำไรขาดทุนเบ็ดเสร็จอื่น (เว้นแต่การด้อยค่า</w:t>
      </w:r>
      <w:r w:rsidRPr="006375B5">
        <w:rPr>
          <w:rFonts w:asciiTheme="majorBidi" w:hAnsiTheme="majorBidi" w:cstheme="majorBidi"/>
          <w:color w:val="000000" w:themeColor="text1"/>
          <w:cs/>
        </w:rPr>
        <w:t xml:space="preserve"> ผลต่างจากอัตราแลกเปลี่ยนที่เคยรับรู้เข้ากำไรขาดทุนเบ็ดเสร็จอื่นจะถูกจัดประเภทใหม่ไปเข้ากำไรหรือขาดทุน)</w:t>
      </w:r>
      <w:r w:rsidR="00FC5401">
        <w:rPr>
          <w:rFonts w:asciiTheme="majorBidi" w:hAnsiTheme="majorBidi" w:cstheme="majorBidi" w:hint="cs"/>
          <w:color w:val="000000" w:themeColor="text1"/>
          <w:cs/>
        </w:rPr>
        <w:t xml:space="preserve"> </w:t>
      </w:r>
      <w:r w:rsidR="00FC5401" w:rsidRPr="006375B5">
        <w:rPr>
          <w:rFonts w:asciiTheme="majorBidi" w:hAnsiTheme="majorBidi" w:cstheme="majorBidi"/>
          <w:color w:val="000000" w:themeColor="text1"/>
          <w:cs/>
        </w:rPr>
        <w:t>และ</w:t>
      </w:r>
    </w:p>
    <w:p w14:paraId="20732D6B" w14:textId="382B1E23" w:rsidR="007E08C0" w:rsidRPr="006375B5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color w:val="000000"/>
        </w:rPr>
      </w:pPr>
      <w:r w:rsidRPr="006375B5">
        <w:rPr>
          <w:rFonts w:asciiTheme="majorBidi" w:hAnsiTheme="majorBidi" w:cstheme="majorBidi"/>
          <w:color w:val="000000" w:themeColor="text1"/>
          <w:cs/>
        </w:rPr>
        <w:t>การป้องกันความเสี่ยงในกระแสเงินสด เฉพาะส่วนที่มีประสิทธิผล</w:t>
      </w:r>
    </w:p>
    <w:p w14:paraId="4DCC2C7F" w14:textId="77777777" w:rsidR="007E08C0" w:rsidRPr="002F24FA" w:rsidRDefault="007E08C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i/>
          <w:iCs/>
          <w:color w:val="0000FF"/>
          <w:sz w:val="24"/>
          <w:szCs w:val="24"/>
          <w:cs/>
        </w:rPr>
      </w:pPr>
    </w:p>
    <w:p w14:paraId="542387BB" w14:textId="64316F6D" w:rsidR="006D7590" w:rsidRPr="006375B5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rPr>
          <w:cs/>
        </w:rPr>
      </w:pPr>
      <w:r w:rsidRPr="006375B5">
        <w:rPr>
          <w:i/>
          <w:iCs/>
          <w:cs/>
        </w:rPr>
        <w:t>หน่วยงานในต่างประเทศ</w:t>
      </w:r>
    </w:p>
    <w:p w14:paraId="721AEA8C" w14:textId="77777777" w:rsidR="006D7590" w:rsidRPr="006375B5" w:rsidRDefault="00A433DC" w:rsidP="00A433DC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6375B5">
        <w:rPr>
          <w:cs/>
        </w:rPr>
        <w:t>สินทรัพย์และหนี้สินของหน่วยงานในต่างประเทศแปลงค่าเป็นเงินบาทโดยใช้อัตราแลกเปลี่ยน ณ วันที่รายงาน</w:t>
      </w:r>
    </w:p>
    <w:p w14:paraId="0DA4DFFE" w14:textId="77777777" w:rsidR="00A433DC" w:rsidRPr="006375B5" w:rsidRDefault="00A433DC" w:rsidP="006D7590">
      <w:pPr>
        <w:pStyle w:val="BodyText2"/>
        <w:tabs>
          <w:tab w:val="left" w:pos="540"/>
        </w:tabs>
        <w:spacing w:line="240" w:lineRule="atLeast"/>
        <w:ind w:left="540" w:right="43"/>
        <w:rPr>
          <w:sz w:val="22"/>
          <w:szCs w:val="22"/>
          <w:cs/>
        </w:rPr>
      </w:pPr>
    </w:p>
    <w:p w14:paraId="576E70BB" w14:textId="615B7AFC" w:rsidR="006D7590" w:rsidRPr="006375B5" w:rsidRDefault="006D7590" w:rsidP="005943D5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pacing w:val="-2"/>
        </w:rPr>
      </w:pPr>
      <w:r w:rsidRPr="006375B5">
        <w:rPr>
          <w:spacing w:val="-2"/>
          <w:cs/>
        </w:rPr>
        <w:t>รายได้และค่าใช้จ่ายของหน่วยงานในต่างประเทศแปลงค่าเป็นเงินบาทโดยใช้อัตราแลกเปลี่ยน</w:t>
      </w:r>
      <w:r w:rsidR="00056C79" w:rsidRPr="006375B5">
        <w:rPr>
          <w:spacing w:val="-2"/>
          <w:cs/>
        </w:rPr>
        <w:t>ที่ใกล้เคียงกับอัตรา</w:t>
      </w:r>
      <w:r w:rsidR="005943D5" w:rsidRPr="006375B5">
        <w:rPr>
          <w:spacing w:val="-2"/>
          <w:cs/>
        </w:rPr>
        <w:br/>
      </w:r>
      <w:r w:rsidR="00056C79" w:rsidRPr="006375B5">
        <w:rPr>
          <w:spacing w:val="-2"/>
          <w:cs/>
        </w:rPr>
        <w:t>ณ วันที่เกิดรายการ</w:t>
      </w:r>
    </w:p>
    <w:p w14:paraId="418232BA" w14:textId="77777777" w:rsidR="005943D5" w:rsidRPr="006375B5" w:rsidRDefault="005943D5" w:rsidP="005943D5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pacing w:val="-2"/>
          <w:sz w:val="20"/>
          <w:szCs w:val="20"/>
          <w:cs/>
        </w:rPr>
      </w:pPr>
    </w:p>
    <w:p w14:paraId="08102F25" w14:textId="6FFAA56A" w:rsidR="00173358" w:rsidRPr="006375B5" w:rsidRDefault="006D7590" w:rsidP="003B0EB7">
      <w:pPr>
        <w:pStyle w:val="BodyText2"/>
        <w:spacing w:line="240" w:lineRule="atLeast"/>
        <w:ind w:left="540" w:right="43"/>
        <w:jc w:val="thaiDistribute"/>
      </w:pPr>
      <w:r w:rsidRPr="006375B5">
        <w:rPr>
          <w:cs/>
        </w:rPr>
        <w:t>ผลต่างจากอัตราแลกเปลี่ยนที่เกิดจากการแปลงค่าบันทึกในกำไรขาดทุนเบ็ดเสร็จอื่น และแสดงเป็น</w:t>
      </w:r>
      <w:r w:rsidR="00FC5401" w:rsidRPr="00FC5401">
        <w:rPr>
          <w:rFonts w:hint="cs"/>
          <w:cs/>
        </w:rPr>
        <w:t>การแปลงค่าหน่วยงานต่างประเทศในส่วนของผู้ถือหุ้น</w:t>
      </w:r>
      <w:r w:rsidR="00FC5401" w:rsidRPr="00FC5401">
        <w:rPr>
          <w:cs/>
        </w:rPr>
        <w:t xml:space="preserve"> </w:t>
      </w:r>
      <w:r w:rsidRPr="006375B5">
        <w:rPr>
          <w:cs/>
        </w:rPr>
        <w:t xml:space="preserve">จนกว่ามีการจำหน่ายเงินลงทุนนั้นออกไป </w:t>
      </w:r>
    </w:p>
    <w:p w14:paraId="79081FEC" w14:textId="767F55F9" w:rsidR="009B5526" w:rsidRPr="006375B5" w:rsidRDefault="009B5526" w:rsidP="003B0EB7">
      <w:pPr>
        <w:pStyle w:val="BodyText2"/>
        <w:spacing w:line="240" w:lineRule="atLeast"/>
        <w:ind w:left="540" w:right="43"/>
        <w:jc w:val="thaiDistribute"/>
        <w:rPr>
          <w:sz w:val="22"/>
          <w:szCs w:val="22"/>
        </w:rPr>
      </w:pPr>
    </w:p>
    <w:p w14:paraId="05756C7E" w14:textId="77777777" w:rsidR="006D7590" w:rsidRPr="006375B5" w:rsidRDefault="006D7590" w:rsidP="006D7590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ผลต่างจากอัตราแลกเปลี่ยน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หากกลุ่มบริษัทจำหน่ายเงินลงทุนในบริษัทร่วมหรือการร่วมค้าเพียงบางส่วนโดยที่กลุ่มบริษัทยังคงมีอิทธิพลหรือการควบคุมร่วมที่มีสาระสำคัญอยู่ กลุ่มบริษัทต้องจัดประเภทยอดสะสมบางส่วนที่เกี่ยวข้องเป็นกำไรหรือขาดทุน</w:t>
      </w:r>
    </w:p>
    <w:p w14:paraId="51F9C72B" w14:textId="0060A86B" w:rsidR="004263A9" w:rsidRPr="006375B5" w:rsidRDefault="006D759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จะมีแผน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</w:t>
      </w:r>
      <w:r w:rsidR="00FC5401" w:rsidRPr="00FC5401">
        <w:rPr>
          <w:rFonts w:ascii="Angsana New" w:hAnsi="Angsana New" w:hint="cs"/>
          <w:sz w:val="30"/>
          <w:szCs w:val="30"/>
          <w:cs/>
        </w:rPr>
        <w:t>การแปลงค่าหน่วยงานต่างประเทศ</w:t>
      </w:r>
      <w:r w:rsidRPr="006375B5">
        <w:rPr>
          <w:rFonts w:ascii="Angsana New" w:hAnsi="Angsana New"/>
          <w:sz w:val="30"/>
          <w:szCs w:val="30"/>
          <w:cs/>
        </w:rPr>
        <w:t>ในส่วนของผู้ถือหุ้น จนกว่ามีการจำหน่ายเงินลงทุนนั้นออกไป</w:t>
      </w:r>
    </w:p>
    <w:p w14:paraId="41B58A5D" w14:textId="77777777" w:rsidR="00C02E30" w:rsidRPr="006375B5" w:rsidRDefault="00C02E3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3F905E34" w14:textId="19B26713" w:rsidR="008E21E9" w:rsidRPr="006375B5" w:rsidRDefault="008E21E9" w:rsidP="008E21E9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เครื่องมือทางการเงิน</w:t>
      </w:r>
    </w:p>
    <w:p w14:paraId="35ECD2A5" w14:textId="6C29047D" w:rsidR="008E21E9" w:rsidRPr="006375B5" w:rsidRDefault="008E21E9" w:rsidP="006208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7C30E981" w14:textId="49206CCB" w:rsidR="008E21E9" w:rsidRPr="006375B5" w:rsidRDefault="008E21E9" w:rsidP="008E21E9">
      <w:pPr>
        <w:pStyle w:val="BodyText"/>
        <w:shd w:val="clear" w:color="auto" w:fill="FFFFFF"/>
        <w:tabs>
          <w:tab w:val="clear" w:pos="227"/>
          <w:tab w:val="clear" w:pos="454"/>
          <w:tab w:val="clear" w:pos="680"/>
        </w:tabs>
        <w:spacing w:after="0" w:line="240" w:lineRule="auto"/>
        <w:ind w:left="54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sz w:val="30"/>
          <w:szCs w:val="30"/>
        </w:rPr>
        <w:t>1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การจัดประเภทและการวัดมูลค่า </w:t>
      </w:r>
    </w:p>
    <w:p w14:paraId="46276BB5" w14:textId="5C3A8CA8" w:rsidR="00843EAC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bookmarkStart w:id="1" w:name="_Hlk65750396"/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ตราสารหนี้ที่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ออกโดย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รับ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รู้รายการเมื่อเริ่มแรกเมื่อมีการออกตราสารหนี้ สินทรัพย์ทางการเงินและหนี้สินทางการเงินอื่น ๆ (นอกเหนือจากลูกหนี้การค้า (ดูหมายเหตุข้อ </w:t>
      </w:r>
      <w:r w:rsidR="000E564C" w:rsidRPr="000E564C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(ฉ)) รับรู้รายการเมื่อเริ่มแรกเมื่อกลุ่มบริษัทเป็น</w:t>
      </w:r>
      <w:r w:rsidRPr="006375B5">
        <w:rPr>
          <w:rFonts w:asciiTheme="majorBidi" w:eastAsia="Times New Roman" w:hAnsiTheme="majorBidi" w:cstheme="majorBidi"/>
          <w:color w:val="000000"/>
          <w:sz w:val="30"/>
          <w:szCs w:val="30"/>
          <w:cs/>
        </w:rPr>
        <w:t>คู่สัญญาตามข้อกำหนดของเครื่องมือทางการเงินนั้น และวัดมูลค่า</w:t>
      </w:r>
      <w:r w:rsidR="002F24FA">
        <w:rPr>
          <w:rFonts w:asciiTheme="majorBidi" w:eastAsia="Times New Roman" w:hAnsiTheme="majorBidi" w:cstheme="majorBidi" w:hint="cs"/>
          <w:color w:val="000000"/>
          <w:sz w:val="30"/>
          <w:szCs w:val="30"/>
          <w:cs/>
        </w:rPr>
        <w:t>เมื่อเริ่มแรก</w:t>
      </w:r>
      <w:r w:rsidRPr="006375B5">
        <w:rPr>
          <w:rFonts w:asciiTheme="majorBidi" w:hAnsiTheme="majorBidi" w:cstheme="majorBidi"/>
          <w:sz w:val="30"/>
          <w:szCs w:val="30"/>
          <w:cs/>
        </w:rPr>
        <w:t>ด้วยมูลค่ายุติธรรม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 xml:space="preserve"> ทั้งนี้</w:t>
      </w:r>
      <w:r w:rsidRPr="006375B5">
        <w:rPr>
          <w:rFonts w:asciiTheme="majorBidi" w:hAnsiTheme="majorBidi" w:cstheme="majorBidi"/>
          <w:sz w:val="30"/>
          <w:szCs w:val="30"/>
          <w:cs/>
        </w:rPr>
        <w:t>สินทรัพย์ทางการเงินและหนี้สินทางการเงิน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ที่</w:t>
      </w:r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ไม่ได้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วัดมูลค่าด้วยมูลค่ายุติธรรมผ่านกำไรหรือขาดทุน </w:t>
      </w:r>
      <w:bookmarkEnd w:id="1"/>
      <w:r w:rsidR="002F24FA">
        <w:rPr>
          <w:rFonts w:asciiTheme="majorBidi" w:hAnsiTheme="majorBidi" w:cstheme="majorBidi" w:hint="cs"/>
          <w:color w:val="000000"/>
          <w:sz w:val="30"/>
          <w:szCs w:val="30"/>
          <w:cs/>
        </w:rPr>
        <w:t>จะรวมหรือหัก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ต้นทุนการทำรายการที่เกี่ยวข้องโดยตรงกับการได้มา</w:t>
      </w:r>
      <w:r w:rsidRPr="006375B5">
        <w:rPr>
          <w:rFonts w:asciiTheme="majorBidi" w:hAnsiTheme="majorBidi" w:cstheme="majorBidi"/>
          <w:sz w:val="30"/>
          <w:szCs w:val="30"/>
          <w:cs/>
        </w:rPr>
        <w:t>หรือการออกตราสา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ร</w:t>
      </w:r>
      <w:r w:rsidR="002F24FA">
        <w:rPr>
          <w:rFonts w:asciiTheme="majorBidi" w:hAnsiTheme="majorBidi" w:cstheme="majorBidi" w:hint="cs"/>
          <w:sz w:val="30"/>
          <w:szCs w:val="30"/>
          <w:cs/>
        </w:rPr>
        <w:t>ด้วย</w:t>
      </w:r>
    </w:p>
    <w:p w14:paraId="29C2872E" w14:textId="77777777" w:rsidR="00094BCB" w:rsidRPr="006375B5" w:rsidRDefault="00094BCB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54561F95" w14:textId="0FA4F3BE" w:rsidR="008E21E9" w:rsidRPr="006375B5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eastAsia="Calibri" w:hAnsiTheme="majorBidi" w:cstheme="majorBidi"/>
          <w:color w:val="FF0000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เริ่มแรกเว้นแต่กลุ่มบริษัทมีการ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07068893" w14:textId="77777777" w:rsidR="008E21E9" w:rsidRPr="006375B5" w:rsidRDefault="008E21E9" w:rsidP="008E21E9">
      <w:pPr>
        <w:tabs>
          <w:tab w:val="left" w:pos="1440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FF"/>
          <w:sz w:val="30"/>
          <w:szCs w:val="30"/>
        </w:rPr>
      </w:pPr>
    </w:p>
    <w:p w14:paraId="20B22308" w14:textId="06EEC220" w:rsidR="008E21E9" w:rsidRDefault="008E21E9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ดอกเบี้ยจ่ายและกำไรและขาดทุนจากอัตราแลกเปลี่ยนรับรู้ในกำไรหรือขาดทุน กำไรหรือขาดทุนที่เกิดจากการตัดรายการออกจากบัญชีรับรู้ในกำไรหรือขาดทุน </w:t>
      </w:r>
    </w:p>
    <w:p w14:paraId="1099F881" w14:textId="7DDF2D26" w:rsid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/>
          <w:sz w:val="30"/>
          <w:szCs w:val="30"/>
        </w:rPr>
      </w:pPr>
    </w:p>
    <w:p w14:paraId="75D40529" w14:textId="734A5838" w:rsid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ราคาทุนตัดจำหน่ายลดลงด้วยผลขาดทุนด้านเครดิตที่คาดว่าจะเกิดขึ้น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รายได้ดอกเบี้ย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กำไรและขาดทุนจากอัตราแลกเปลี่ยน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ผลขาดทุนด้านเครดิตที่คาดว่าจะเกิดขึ้น</w:t>
      </w:r>
      <w:r w:rsidRPr="0008238D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cstheme="majorBidi" w:hint="cs"/>
          <w:color w:val="000000"/>
          <w:sz w:val="30"/>
          <w:szCs w:val="30"/>
          <w:cs/>
        </w:rPr>
        <w:t>กำไรหรือขาดทุนที่เกิดจากการตัดรายการออกจากบัญชีรับรู้ในกำไรหรือขาดทุน</w:t>
      </w:r>
    </w:p>
    <w:p w14:paraId="06274BFE" w14:textId="5542DCEE" w:rsidR="00A163F7" w:rsidRDefault="00A163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000000"/>
          <w:sz w:val="30"/>
          <w:szCs w:val="30"/>
          <w:cs/>
        </w:rPr>
      </w:pPr>
      <w:r>
        <w:rPr>
          <w:rFonts w:asciiTheme="majorBidi" w:hAnsiTheme="majorBidi" w:cstheme="majorBidi"/>
          <w:color w:val="000000"/>
          <w:sz w:val="30"/>
          <w:szCs w:val="30"/>
          <w:cs/>
        </w:rPr>
        <w:br w:type="page"/>
      </w:r>
    </w:p>
    <w:p w14:paraId="5174D50B" w14:textId="46198275" w:rsidR="0008238D" w:rsidRPr="0008238D" w:rsidRDefault="0008238D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08238D">
        <w:rPr>
          <w:rFonts w:asciiTheme="majorBidi" w:hAnsiTheme="majorBidi" w:hint="cs"/>
          <w:color w:val="000000"/>
          <w:sz w:val="30"/>
          <w:szCs w:val="30"/>
          <w:cs/>
        </w:rPr>
        <w:lastRenderedPageBreak/>
        <w:t>เงินลงทุนในตราสารทุนที่วัดมูลค่าด้วยมูลค่ายุติธรรมผ่านกำไรขาดทุนเบ็ดเสร็จอื่นถูกวัดมูลค่าในภายหลังด้วยมูลค่ายุติธรรม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เงินปันผลรับรับรู้เป็นรายได้ในกำไรหรือขาดทุนในวันที่กลุ่มบริษัทมีสิทธิได้รับเงินปันผล</w:t>
      </w:r>
      <w:r w:rsidRPr="009C0AB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9C0ABD">
        <w:rPr>
          <w:rFonts w:asciiTheme="majorBidi" w:hAnsiTheme="majorBidi" w:hint="cs"/>
          <w:color w:val="000000"/>
          <w:sz w:val="30"/>
          <w:szCs w:val="30"/>
          <w:cs/>
        </w:rPr>
        <w:t>เว้นแต่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เงินปันผลดังกล่าวเป็นการคืนทุนของเงินลงทุน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กำไรและขาดทุนสุทธิอื่นรับรู้ในกำไรขาดทุนเบ็ดเสร็จอื่นและจะไม่ถูก</w:t>
      </w:r>
      <w:r w:rsidRPr="0008238D">
        <w:rPr>
          <w:rFonts w:asciiTheme="majorBidi" w:hAnsiTheme="majorBidi"/>
          <w:color w:val="000000"/>
          <w:sz w:val="30"/>
          <w:szCs w:val="30"/>
          <w:cs/>
        </w:rPr>
        <w:t xml:space="preserve"> </w:t>
      </w:r>
      <w:r w:rsidRPr="0008238D">
        <w:rPr>
          <w:rFonts w:asciiTheme="majorBidi" w:hAnsiTheme="majorBidi" w:hint="cs"/>
          <w:color w:val="000000"/>
          <w:sz w:val="30"/>
          <w:szCs w:val="30"/>
          <w:cs/>
        </w:rPr>
        <w:t>จัดประเภทรายการใหม่ไปยังกำไรหรือขาดทุน</w:t>
      </w:r>
    </w:p>
    <w:p w14:paraId="6CF6A326" w14:textId="4025E500" w:rsidR="00C02E30" w:rsidRPr="0008238D" w:rsidRDefault="00C02E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cs="Cordia New"/>
          <w:sz w:val="20"/>
          <w:szCs w:val="20"/>
        </w:rPr>
      </w:pPr>
    </w:p>
    <w:p w14:paraId="46C64834" w14:textId="43C190F2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2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การตัดรายการออกจากบัญชีและการหักกลบ</w:t>
      </w:r>
    </w:p>
    <w:p w14:paraId="3FCCD6FF" w14:textId="4318D701" w:rsidR="008E21E9" w:rsidRPr="006375B5" w:rsidRDefault="008E21E9" w:rsidP="008E21E9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eastAsia="Times New Roman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3060C1E4" w14:textId="344B1A18" w:rsidR="008E21E9" w:rsidRPr="006375B5" w:rsidRDefault="008E21E9" w:rsidP="008E21E9">
      <w:pPr>
        <w:pStyle w:val="BodyText2"/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hAnsiTheme="majorBidi" w:cstheme="majorBidi"/>
          <w:sz w:val="20"/>
          <w:szCs w:val="20"/>
          <w:cs/>
        </w:rPr>
      </w:pPr>
    </w:p>
    <w:p w14:paraId="0AFB05B9" w14:textId="7BB41E45" w:rsidR="008E21E9" w:rsidRDefault="008E21E9" w:rsidP="008E21E9">
      <w:pPr>
        <w:pStyle w:val="BodyText"/>
        <w:tabs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กลุ่มบริษัทตัดรายการหนี้สินทางการเงินออกจากบัญชีหากมีการเปลี่ยนแปลงเงื่อนไขและกระแส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  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</w:p>
    <w:p w14:paraId="47FA2F7B" w14:textId="77777777" w:rsidR="00177DBE" w:rsidRPr="006375B5" w:rsidRDefault="00177DBE" w:rsidP="00177DBE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sz w:val="30"/>
          <w:szCs w:val="30"/>
        </w:rPr>
      </w:pPr>
    </w:p>
    <w:p w14:paraId="25D9F1EC" w14:textId="3939648E" w:rsidR="008E21E9" w:rsidRPr="006375B5" w:rsidRDefault="008E21E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 </w:t>
      </w:r>
    </w:p>
    <w:p w14:paraId="3D920148" w14:textId="6E181A3F" w:rsidR="00C14E79" w:rsidRDefault="00C14E7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eastAsia="Times New Roman" w:hAnsiTheme="majorBidi" w:cstheme="majorBidi"/>
          <w:b/>
          <w:bCs/>
          <w:color w:val="0000FF"/>
          <w:sz w:val="30"/>
          <w:szCs w:val="30"/>
        </w:rPr>
      </w:pPr>
    </w:p>
    <w:p w14:paraId="42B0466C" w14:textId="77777777" w:rsidR="00C02E30" w:rsidRPr="006375B5" w:rsidRDefault="008E21E9" w:rsidP="00C02E30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</w:t>
      </w:r>
      <w:r w:rsidRPr="006375B5">
        <w:rPr>
          <w:rFonts w:asciiTheme="majorBidi" w:hAnsiTheme="majorBidi" w:cstheme="majorBidi"/>
          <w:sz w:val="30"/>
          <w:szCs w:val="30"/>
          <w:cs/>
        </w:rPr>
        <w:t>ทางการเงินและหนี้สินทางการเงินจะหักกลบกันเพื่อรายงานในงบแสดงฐานะการเงินด้วยจำนวนสุทธิก็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รับสินทรัพย์และชำระหนี้สินพร้อมกัน </w:t>
      </w:r>
    </w:p>
    <w:p w14:paraId="7E4622BA" w14:textId="331CB579" w:rsidR="0008238D" w:rsidRDefault="000823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364F4855" w14:textId="6BFC4209" w:rsidR="008E21E9" w:rsidRPr="006375B5" w:rsidRDefault="008E21E9" w:rsidP="00C02E30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3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อนุพันธ์</w:t>
      </w:r>
    </w:p>
    <w:p w14:paraId="1A96C11E" w14:textId="3C5C5831" w:rsidR="008E21E9" w:rsidRPr="006375B5" w:rsidRDefault="008E21E9" w:rsidP="00F06B1F">
      <w:pPr>
        <w:tabs>
          <w:tab w:val="clear" w:pos="907"/>
          <w:tab w:val="left" w:pos="900"/>
        </w:tabs>
        <w:spacing w:line="240" w:lineRule="auto"/>
        <w:ind w:left="900" w:right="29"/>
        <w:jc w:val="thaiDistribute"/>
        <w:rPr>
          <w:rFonts w:asciiTheme="majorBidi" w:eastAsia="Times New Roman" w:hAnsiTheme="majorBidi" w:cstheme="majorBidi"/>
          <w:sz w:val="30"/>
          <w:szCs w:val="30"/>
        </w:rPr>
      </w:pPr>
      <w:r w:rsidRPr="006375B5">
        <w:rPr>
          <w:rFonts w:asciiTheme="majorBidi" w:hAnsiTheme="majorBidi"/>
          <w:sz w:val="30"/>
          <w:szCs w:val="30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ขาดทุนทันที 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เว้นแต่อนุพันธ์นั้นมีไว้เพื่อป้องกันความเสี่ยงในกระแสเงินสด กรณีดังกล่าวการรับรู้ผลกำไรหรือขาดทุนจะขึ้นอยู่กับลักษณะของรายการที่มีการป้องกันความเสี่ยง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(ดูหมายเหตุข้อ </w:t>
      </w:r>
      <w:r w:rsidR="000E564C" w:rsidRPr="000E564C">
        <w:rPr>
          <w:rFonts w:asciiTheme="majorBidi" w:hAnsiTheme="majorBidi" w:cstheme="majorBidi"/>
          <w:color w:val="000000"/>
          <w:sz w:val="30"/>
          <w:szCs w:val="30"/>
        </w:rPr>
        <w:t>4</w:t>
      </w:r>
      <w:r w:rsidR="00177DBE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0E564C" w:rsidRPr="000E564C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6375B5">
        <w:rPr>
          <w:rFonts w:asciiTheme="majorBidi" w:hAnsiTheme="majorBidi" w:cstheme="majorBidi"/>
          <w:color w:val="000000"/>
          <w:sz w:val="30"/>
          <w:szCs w:val="30"/>
        </w:rPr>
        <w:t xml:space="preserve">)) </w:t>
      </w:r>
    </w:p>
    <w:p w14:paraId="247B6661" w14:textId="6F6ABC92" w:rsidR="004C652A" w:rsidRDefault="004C65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 w:cstheme="minorBidi"/>
          <w:i/>
          <w:iCs/>
          <w:color w:val="0000FF"/>
          <w:sz w:val="30"/>
          <w:szCs w:val="30"/>
          <w:shd w:val="clear" w:color="auto" w:fill="E0E0E0"/>
        </w:rPr>
      </w:pPr>
      <w:r>
        <w:rPr>
          <w:rFonts w:ascii="Angsana New" w:hAnsi="Angsana New" w:cstheme="minorBidi"/>
          <w:i/>
          <w:iCs/>
          <w:color w:val="0000FF"/>
          <w:sz w:val="30"/>
          <w:szCs w:val="30"/>
          <w:shd w:val="clear" w:color="auto" w:fill="E0E0E0"/>
        </w:rPr>
        <w:br w:type="page"/>
      </w:r>
    </w:p>
    <w:p w14:paraId="2D135FD8" w14:textId="43522684" w:rsidR="008E21E9" w:rsidRPr="006375B5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lastRenderedPageBreak/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 w:rsidR="000E564C" w:rsidRPr="000E564C">
        <w:rPr>
          <w:rFonts w:asciiTheme="majorBidi" w:eastAsia="EucrosiaUPCBold" w:hAnsiTheme="majorBidi" w:cstheme="majorBidi"/>
          <w:i/>
          <w:iCs/>
          <w:lang w:val="en-US"/>
        </w:rPr>
        <w:t>4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การป้องกันความเสี่ยง </w:t>
      </w:r>
    </w:p>
    <w:p w14:paraId="5B50BBAE" w14:textId="20AD303E" w:rsidR="008E21E9" w:rsidRPr="006375B5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eastAsia="Times New Roman" w:hAnsi="Angsana New"/>
          <w:b/>
          <w:bCs/>
          <w:color w:val="0000FF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ณ วันที่กำหนดความสัมพันธ์ของการป้องกันความเสี่ยงเป็น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ครั้งแรก </w:t>
      </w: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พิจารณาความมีประสิทธิผลของการป้องกันความเสี่ยง ณ วันเริ่มต้นของความสัมพันธ์ป้องกันความเสี่ยงและตลอดระยะเวลาที่เหลืออยู่ เพื่อพิจารณาถึงความคงอยู่ในความสัมพันธ์เชิงเศรษฐกิจระหว่างรายการที่มีการป้องกันความเสี่ยงและเครื่องมือป้องกันความเสี่ยง</w:t>
      </w:r>
      <w:r w:rsidRPr="006375B5">
        <w:rPr>
          <w:rFonts w:ascii="Angsana New" w:hAnsi="Angsana New"/>
          <w:b/>
          <w:bCs/>
          <w:color w:val="0000FF"/>
          <w:sz w:val="30"/>
          <w:szCs w:val="30"/>
          <w:cs/>
        </w:rPr>
        <w:t xml:space="preserve"> </w:t>
      </w:r>
    </w:p>
    <w:p w14:paraId="433CF6B9" w14:textId="77777777" w:rsidR="008E21E9" w:rsidRPr="006375B5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="Angsana New" w:hAnsi="Angsana New"/>
          <w:sz w:val="30"/>
          <w:szCs w:val="30"/>
          <w:lang w:val="th-TH"/>
        </w:rPr>
      </w:pPr>
    </w:p>
    <w:p w14:paraId="012D5DFF" w14:textId="103513C6" w:rsidR="00901D8E" w:rsidRPr="006375B5" w:rsidRDefault="008E21E9" w:rsidP="00E259BC">
      <w:pPr>
        <w:spacing w:line="240" w:lineRule="auto"/>
        <w:ind w:left="900"/>
        <w:jc w:val="thaiDistribute"/>
        <w:rPr>
          <w:rFonts w:ascii="Angsana New" w:hAnsi="Angsana New" w:cstheme="minorBidi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t xml:space="preserve">การป้องกันความเสี่ยงในกระแสเงินสด </w:t>
      </w:r>
    </w:p>
    <w:p w14:paraId="57B12D28" w14:textId="5F444611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 xml:space="preserve">ความเสี่ยง การเปลี่ยนแปลงในมูลค่ายุติธรรมของอนุพันธ์ส่วนที่ไม่มีประสิทธิผลจะรับรู้ทันทีในกำไรหรือขาดทุน </w:t>
      </w:r>
    </w:p>
    <w:p w14:paraId="60980DDE" w14:textId="77777777" w:rsidR="00CC3AC7" w:rsidRPr="006375B5" w:rsidRDefault="00CC3AC7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7958AFAC" w14:textId="23F3F202" w:rsidR="008E21E9" w:rsidRPr="006375B5" w:rsidRDefault="008E21E9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กำหนดให้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การเปลี่ยนแปลงในมูลค่ายุติธรรมของราคาปัจจุบัน </w:t>
      </w:r>
      <w:r w:rsidRPr="006375B5">
        <w:rPr>
          <w:rFonts w:ascii="Angsana New" w:hAnsi="Angsana New"/>
          <w:color w:val="000000"/>
          <w:sz w:val="30"/>
          <w:szCs w:val="30"/>
        </w:rPr>
        <w:t xml:space="preserve">(Spot element) </w:t>
      </w:r>
      <w:r w:rsidRPr="006375B5">
        <w:rPr>
          <w:rFonts w:ascii="Angsana New" w:hAnsi="Angsana New" w:hint="cs"/>
          <w:color w:val="000000"/>
          <w:sz w:val="30"/>
          <w:szCs w:val="30"/>
          <w:cs/>
        </w:rPr>
        <w:t>ของสัญญาซื้อขายเงินตราต่างประเทศล่วงหน้าเป็นเครื่องมือที่ใช้ป้องกันความเสี่ยงสำหรับความสัมพันธ์ในการป้องกันความเสี่ยงในกระแสเงินสด 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รับรู้ในสำรองการป้องกันความเสี่ยงกระแสเงินสดในส่วนของเจ้าของ</w:t>
      </w:r>
    </w:p>
    <w:p w14:paraId="21FE6288" w14:textId="77777777" w:rsidR="00094BCB" w:rsidRDefault="00094BCB" w:rsidP="008E21E9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072B4CA8" w14:textId="6CBCCC81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เมื่อป้องกันความเสี่ยงรายการคาดการณ์ส่งผลให้เกิดการรับรู้รายการที่ไม่ใช่รายการทางการเงินในภายหลังเช่น สินค้าคงเหลือ จำนวนเงินที่สะสมไว้ในสำรองการป้องกันความเสี่ยงกระแสเงินสดจะ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นำไปรวมเป็นต้นทุนเมื่อเริ่มแรกของรายการที่ไม่ใช่รายการทางการเงินเมื่อรับรู้รายการดังกล่าว </w:t>
      </w:r>
    </w:p>
    <w:p w14:paraId="232875D7" w14:textId="77777777" w:rsidR="008E21E9" w:rsidRPr="006375B5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623D8468" w14:textId="77777777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สำหรับการป้องกันความเสี่ยง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รายการคาดการณ์อื่น</w:t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6D0D78AC" w14:textId="3DB0255F" w:rsidR="008E21E9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299671A0" w14:textId="0B91BEE0" w:rsidR="000575C9" w:rsidRDefault="000575C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7154503E" w14:textId="4A97558E" w:rsidR="000575C9" w:rsidRDefault="000575C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2ABA0C51" w14:textId="3E775033" w:rsidR="000575C9" w:rsidRDefault="000575C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00393166" w14:textId="77777777" w:rsidR="000575C9" w:rsidRPr="006375B5" w:rsidRDefault="000575C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cs/>
          <w:lang w:val="th-TH"/>
        </w:rPr>
      </w:pPr>
    </w:p>
    <w:p w14:paraId="38DB5818" w14:textId="5FBF87EB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lastRenderedPageBreak/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6375B5">
        <w:rPr>
          <w:rFonts w:ascii="Angsana New" w:eastAsia="Calibri" w:hAnsi="Angsana New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6375B5">
        <w:rPr>
          <w:rFonts w:ascii="Angsana New" w:hAnsi="Angsana New"/>
          <w:color w:val="000000"/>
          <w:sz w:val="30"/>
          <w:szCs w:val="30"/>
          <w:cs/>
        </w:rPr>
        <w:t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กระแสเงินสดจะยังคงอยู่ในส่วนของเจ้าของจนกระทั่งมีการรับรู้รายการที่ไม่ใช่ตัวเงินจากรายการป้องกัน</w:t>
      </w:r>
      <w:r w:rsidR="00177DBE">
        <w:rPr>
          <w:rFonts w:ascii="Angsana New" w:hAnsi="Angsana New"/>
          <w:color w:val="000000"/>
          <w:sz w:val="30"/>
          <w:szCs w:val="30"/>
        </w:rPr>
        <w:br/>
      </w:r>
      <w:r w:rsidRPr="006375B5">
        <w:rPr>
          <w:rFonts w:ascii="Angsana New" w:hAnsi="Angsana New"/>
          <w:color w:val="000000"/>
          <w:sz w:val="30"/>
          <w:szCs w:val="30"/>
          <w:cs/>
        </w:rPr>
        <w:t xml:space="preserve">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การป้องกันความเสี่ยงกระทบกำไรหรือขาดทุน </w:t>
      </w:r>
    </w:p>
    <w:p w14:paraId="41B30CF2" w14:textId="77777777" w:rsidR="00E259BC" w:rsidRPr="006375B5" w:rsidRDefault="00E259BC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1C184E8E" w14:textId="283CDB3A" w:rsidR="008E21E9" w:rsidRPr="006375B5" w:rsidRDefault="008E21E9" w:rsidP="008E21E9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  <w:cs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ทันที</w:t>
      </w:r>
    </w:p>
    <w:p w14:paraId="5B69FB3A" w14:textId="77777777" w:rsidR="00235AF6" w:rsidRPr="006375B5" w:rsidRDefault="00235AF6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28"/>
          <w:szCs w:val="28"/>
        </w:rPr>
      </w:pPr>
    </w:p>
    <w:p w14:paraId="0D0487B1" w14:textId="24EE0CB3" w:rsidR="00E259BC" w:rsidRPr="006375B5" w:rsidRDefault="00E259BC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color w:val="000000"/>
          <w:sz w:val="30"/>
          <w:szCs w:val="30"/>
          <w:cs/>
        </w:rPr>
        <w:t>การป้องกันความเสี่ยงของเงินลงทุนสุทธิในหน่วยงานต่างประเทศ</w:t>
      </w:r>
    </w:p>
    <w:p w14:paraId="6B8A6D15" w14:textId="78CE6E65" w:rsidR="008E21E9" w:rsidRDefault="00E259BC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6375B5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 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สำหรับอนุพันธ์จะรับรู้ในกำไรขาดทุนเบ็ดเสร็จอื่นและแสดงเป็นสำรองจากการแปลงค่างบการเงินในส่วนของเจ้าของ ส่วนที่ไม่มีประสิทธิผลจะรับรู้ทันทีในกำไรหรือขาดทุน จำนวนเงินที่รับรู้ในกำไรขาดทุนเบ็ดเสร็จอื่นจะถูกจัดประเภทรายการใหม่ไปยังกำไรหรือขาดทุนเมื่อมีการจำหน่ายหน่วยงา</w:t>
      </w:r>
      <w:r w:rsidRPr="006375B5">
        <w:rPr>
          <w:rFonts w:asciiTheme="majorBidi" w:hAnsiTheme="majorBidi" w:cstheme="majorBidi"/>
          <w:color w:val="000000"/>
          <w:sz w:val="30"/>
          <w:szCs w:val="30"/>
          <w:cs/>
        </w:rPr>
        <w:t>นในต่างประเทศ</w:t>
      </w:r>
    </w:p>
    <w:p w14:paraId="226E0B2F" w14:textId="72AFD287" w:rsidR="00D2324F" w:rsidRDefault="00D2324F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6AF84B1D" w14:textId="3FEFD942" w:rsidR="00D2324F" w:rsidRPr="006375B5" w:rsidRDefault="00D2324F" w:rsidP="00D2324F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5</w:t>
      </w:r>
      <w:r w:rsidRPr="006375B5">
        <w:rPr>
          <w:rFonts w:asciiTheme="majorBidi" w:eastAsia="EucrosiaUPCBold" w:hAnsiTheme="majorBidi" w:cstheme="majorBidi"/>
          <w:i/>
          <w:iCs/>
        </w:rPr>
        <w:t xml:space="preserve">) 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การ</w:t>
      </w:r>
      <w:r w:rsidR="0088302D">
        <w:rPr>
          <w:rFonts w:asciiTheme="majorBidi" w:eastAsia="EucrosiaUPCBold" w:hAnsiTheme="majorBidi" w:cstheme="majorBidi" w:hint="cs"/>
          <w:i/>
          <w:iCs/>
          <w:cs/>
        </w:rPr>
        <w:t>ด้อยค่าของสินทรัพย์ทางการเงินนอกเหนือจากลูกหนี้การค้า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</w:p>
    <w:p w14:paraId="0A6B8FF7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เงินลงทุนในตราสารหนี้ที่วัดมูลค่าด้วยมูลค่ายุติธรรมผ่านกำไรขาดทุนเบ็ดเสร็จอื่น ลูกหนี้สัญญาเช่าและ</w:t>
      </w:r>
      <w:r w:rsidRPr="006375B5">
        <w:rPr>
          <w:rFonts w:ascii="Angsana New" w:hAnsi="Angsana New" w:hint="cs"/>
          <w:sz w:val="30"/>
          <w:szCs w:val="30"/>
          <w:cs/>
        </w:rPr>
        <w:t xml:space="preserve">วงเงินให้สินเชื่อที่อนุมัติซึ่งไม่ได้วัดมูลค่าด้วยมูลค่ายุติธรรมผ่านกำไรหรือขาดทุน </w:t>
      </w:r>
    </w:p>
    <w:p w14:paraId="5B7EB25F" w14:textId="2D28D692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68DD6D5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กลุ่มบริษัทรับรู้ผล</w:t>
      </w:r>
      <w:r w:rsidRPr="006375B5">
        <w:rPr>
          <w:rFonts w:ascii="Angsana New" w:hAnsi="Angsana New" w:hint="cs"/>
          <w:sz w:val="30"/>
          <w:szCs w:val="30"/>
          <w:cs/>
        </w:rPr>
        <w:t xml:space="preserve">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6375B5">
        <w:rPr>
          <w:rFonts w:ascii="Angsana New" w:hAnsi="Angsana New"/>
          <w:sz w:val="30"/>
          <w:szCs w:val="30"/>
          <w:cs/>
        </w:rPr>
        <w:t>สินทรัพย์ทางการเงินที่มีการด้อยค่าด้านเครดิต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2A776792" w14:textId="77777777" w:rsidR="00D2324F" w:rsidRPr="006375B5" w:rsidRDefault="00D2324F" w:rsidP="00D2324F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1CD1CBD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</w:t>
      </w:r>
      <w:r w:rsidRPr="006375B5">
        <w:rPr>
          <w:rFonts w:ascii="Angsana New" w:hAnsi="Angsana New" w:hint="eastAsia"/>
          <w:sz w:val="30"/>
          <w:szCs w:val="30"/>
          <w:cs/>
        </w:rPr>
        <w:t>โดยพิจารณาถึงการคาดการณ์ในอนาคตประกอบกับประสบการณ์ในอดีต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</w:t>
      </w:r>
      <w:r w:rsidRPr="006375B5">
        <w:rPr>
          <w:rFonts w:ascii="Angsana New" w:hAnsi="Angsana New"/>
          <w:sz w:val="30"/>
          <w:szCs w:val="30"/>
          <w:cs/>
        </w:rPr>
        <w:t>คำนวณโดยใช้มูลค่าปัจจุบันของจำนวนเงินที่</w:t>
      </w:r>
      <w:r w:rsidRPr="006375B5">
        <w:rPr>
          <w:rFonts w:ascii="Angsana New" w:hAnsi="Angsana New" w:hint="cs"/>
          <w:sz w:val="30"/>
          <w:szCs w:val="30"/>
          <w:cs/>
        </w:rPr>
        <w:t>คาดว่าจะ</w:t>
      </w:r>
      <w:r w:rsidRPr="006375B5">
        <w:rPr>
          <w:rFonts w:ascii="Angsana New" w:hAnsi="Angsana New"/>
          <w:sz w:val="30"/>
          <w:szCs w:val="30"/>
          <w:cs/>
        </w:rPr>
        <w:t>ไม่ได้รับคิดลดด้วยอัตราดอกเบี้ยที่แท้จริงของสินทรัพย์ทางการเงิน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4D44A2F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0F2EF0E0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ว่าสินทรัพย์ทางการเงินมีความเสี่ยงด้านเครดิตต่ำเมื่อเป็นสินทรัพย์ทางเงินของกิจการที่เกี่ยวข้องก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รับรู้ผลขาดทุนด้านเครดิตที่คาดว่าจะเกิดขึ้นสำหรับสินทรัพย์ทางการเงินมีความเสี่ยงด้านเครดิตต่ำด้วยผลขาดทุนด้านเครดิตที่คาดว่าจะเกิดขึ้นในอี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0E564C">
        <w:rPr>
          <w:rFonts w:ascii="Angsana New" w:hAnsi="Angsana New"/>
          <w:sz w:val="30"/>
          <w:szCs w:val="30"/>
        </w:rPr>
        <w:t>12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เดือนข้างหน้า</w:t>
      </w:r>
    </w:p>
    <w:p w14:paraId="16DB8856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F09FF3D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Pr="006375B5">
        <w:rPr>
          <w:rFonts w:ascii="Angsana New" w:hAnsi="Angsana New"/>
          <w:sz w:val="30"/>
          <w:szCs w:val="30"/>
        </w:rPr>
        <w:t> </w:t>
      </w:r>
      <w:r w:rsidRPr="000E564C">
        <w:rPr>
          <w:rFonts w:ascii="Angsana New" w:hAnsi="Angsana New"/>
          <w:sz w:val="30"/>
          <w:szCs w:val="30"/>
        </w:rPr>
        <w:t>180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  <w:r w:rsidRPr="006375B5">
        <w:rPr>
          <w:rFonts w:ascii="Angsana New" w:hAnsi="Angsana New"/>
          <w:sz w:val="30"/>
          <w:szCs w:val="30"/>
        </w:rPr>
        <w:t> </w:t>
      </w:r>
      <w:r w:rsidRPr="006375B5">
        <w:rPr>
          <w:rFonts w:ascii="Angsana New" w:hAnsi="Angsana New"/>
          <w:sz w:val="30"/>
          <w:szCs w:val="30"/>
          <w:cs/>
        </w:rPr>
        <w:t>มีการเปลี่ยนแปลงของการดำเนินงานที่ถดถอยอย่างมีนัยสำคัญของลูกหนี้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3D91C99C" w14:textId="77777777" w:rsidR="00D2324F" w:rsidRPr="006375B5" w:rsidRDefault="00D2324F" w:rsidP="00D2324F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CF048A8" w14:textId="77777777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พิจารณาว่า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สินทรัพย์ทางการเงินจะเกิดการ</w:t>
      </w:r>
      <w:r w:rsidRPr="006375B5">
        <w:rPr>
          <w:rFonts w:ascii="Angsana New" w:hAnsi="Angsana New"/>
          <w:sz w:val="30"/>
          <w:szCs w:val="30"/>
          <w:cs/>
        </w:rPr>
        <w:t>ผิด</w:t>
      </w:r>
      <w:r w:rsidRPr="006375B5">
        <w:rPr>
          <w:rFonts w:ascii="Angsana New" w:hAnsi="Angsana New" w:hint="cs"/>
          <w:sz w:val="30"/>
          <w:szCs w:val="30"/>
          <w:cs/>
        </w:rPr>
        <w:t>สัญญา</w:t>
      </w:r>
      <w:r w:rsidRPr="006375B5">
        <w:rPr>
          <w:rFonts w:ascii="Angsana New" w:hAnsi="Angsana New"/>
          <w:sz w:val="30"/>
          <w:szCs w:val="30"/>
          <w:cs/>
        </w:rPr>
        <w:t>เมื่อ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4920067C" w14:textId="33251EE8" w:rsidR="00D2324F" w:rsidRPr="006375B5" w:rsidRDefault="00D2324F" w:rsidP="009C754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1080" w:hanging="18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ผู้กู้</w:t>
      </w:r>
      <w:r w:rsidRPr="006375B5">
        <w:rPr>
          <w:rFonts w:ascii="Angsana New" w:hAnsi="Angsana New"/>
          <w:sz w:val="30"/>
          <w:szCs w:val="30"/>
          <w:cs/>
        </w:rPr>
        <w:t>ไม่สามารถจ่ายชำระภาระผูกพันด้านเครดิตให้แก่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ได้เต็มจำนวน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อีกทั้งกลุ่มบริษัทไม่มี</w:t>
      </w:r>
      <w:r w:rsidRPr="006375B5">
        <w:rPr>
          <w:rFonts w:ascii="Angsana New" w:hAnsi="Angsana New"/>
          <w:sz w:val="30"/>
          <w:szCs w:val="30"/>
          <w:cs/>
        </w:rPr>
        <w:t>สิทธิในการไล่เบี้ย เช่น การ</w:t>
      </w:r>
      <w:r w:rsidRPr="006375B5">
        <w:rPr>
          <w:rFonts w:ascii="Angsana New" w:hAnsi="Angsana New" w:hint="cs"/>
          <w:sz w:val="30"/>
          <w:szCs w:val="30"/>
          <w:cs/>
        </w:rPr>
        <w:t>ยึด</w:t>
      </w:r>
      <w:r w:rsidRPr="006375B5">
        <w:rPr>
          <w:rFonts w:ascii="Angsana New" w:hAnsi="Angsana New"/>
          <w:sz w:val="30"/>
          <w:szCs w:val="30"/>
          <w:cs/>
        </w:rPr>
        <w:t>หลักประกัน (</w:t>
      </w:r>
      <w:r w:rsidRPr="006375B5">
        <w:rPr>
          <w:rFonts w:ascii="Angsana New" w:hAnsi="Angsana New" w:hint="cs"/>
          <w:sz w:val="30"/>
          <w:szCs w:val="30"/>
          <w:cs/>
        </w:rPr>
        <w:t>หากมีการวางหลักประกัน</w:t>
      </w:r>
      <w:r w:rsidRPr="006375B5">
        <w:rPr>
          <w:rFonts w:ascii="Angsana New" w:hAnsi="Angsana New"/>
          <w:sz w:val="30"/>
          <w:szCs w:val="30"/>
          <w:cs/>
        </w:rPr>
        <w:t>)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หรือ </w:t>
      </w:r>
    </w:p>
    <w:p w14:paraId="6CA59863" w14:textId="08ABE476" w:rsidR="00D2324F" w:rsidRPr="006375B5" w:rsidRDefault="00D2324F" w:rsidP="00D2324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080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>-</w:t>
      </w:r>
      <w:r>
        <w:rPr>
          <w:rFonts w:ascii="Angsana New" w:hAnsi="Angsana New"/>
          <w:sz w:val="30"/>
          <w:szCs w:val="30"/>
        </w:rPr>
        <w:tab/>
      </w:r>
      <w:r w:rsidRPr="006375B5">
        <w:rPr>
          <w:rFonts w:ascii="Angsana New" w:hAnsi="Angsana New"/>
          <w:sz w:val="30"/>
          <w:szCs w:val="30"/>
          <w:cs/>
        </w:rPr>
        <w:t xml:space="preserve">สินทรัพย์ทางการเงินค้างชำระเกินกว่า </w:t>
      </w:r>
      <w:r w:rsidRPr="000E564C">
        <w:rPr>
          <w:rFonts w:ascii="Angsana New" w:hAnsi="Angsana New"/>
          <w:sz w:val="30"/>
          <w:szCs w:val="30"/>
        </w:rPr>
        <w:t>90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27D409E6" w14:textId="77777777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i/>
          <w:iCs/>
        </w:rPr>
      </w:pPr>
    </w:p>
    <w:p w14:paraId="0C8C80D1" w14:textId="4F12074B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6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Pr="006375B5">
        <w:rPr>
          <w:i/>
          <w:iCs/>
          <w:cs/>
        </w:rPr>
        <w:t>การตัดจำหน่าย</w:t>
      </w:r>
    </w:p>
    <w:p w14:paraId="0536979D" w14:textId="2730CC4F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อย่างสมเหตุสมผลว่าจะได้รับคืน</w:t>
      </w:r>
      <w:r w:rsidRPr="006375B5">
        <w:rPr>
          <w:rFonts w:ascii="Angsana New" w:hAnsi="Angsana New" w:hint="cs"/>
          <w:sz w:val="30"/>
          <w:szCs w:val="30"/>
          <w:cs/>
        </w:rPr>
        <w:t>เงิน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หากมีการรับเงินคืนในภายหลังจากสินทรัพย์ที่มีการตัดจำหน่ายแล้ว 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จะรับรู้เป็นการกลับรายการการด้อยค่าในกำไรหรือขาดทุนในงวดที่ได้รับคืน</w:t>
      </w:r>
    </w:p>
    <w:p w14:paraId="788E5868" w14:textId="12BC6194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000000"/>
          <w:sz w:val="30"/>
          <w:szCs w:val="30"/>
        </w:rPr>
      </w:pPr>
    </w:p>
    <w:p w14:paraId="45C31D0D" w14:textId="3A8F992D" w:rsidR="00D2324F" w:rsidRPr="006375B5" w:rsidRDefault="00D2324F" w:rsidP="00D2324F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6375B5">
        <w:rPr>
          <w:rFonts w:asciiTheme="majorBidi" w:eastAsia="EucrosiaUPCBold" w:hAnsiTheme="majorBidi" w:cstheme="majorBidi"/>
          <w:i/>
          <w:iCs/>
        </w:rPr>
        <w:t>(</w:t>
      </w:r>
      <w:r w:rsidRPr="006375B5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6375B5">
        <w:rPr>
          <w:rFonts w:asciiTheme="majorBidi" w:eastAsia="EucrosiaUPCBold" w:hAnsiTheme="majorBidi" w:cstheme="majorBidi"/>
          <w:i/>
          <w:iCs/>
        </w:rPr>
        <w:t>.</w:t>
      </w:r>
      <w:r>
        <w:rPr>
          <w:rFonts w:asciiTheme="majorBidi" w:eastAsia="EucrosiaUPCBold" w:hAnsiTheme="majorBidi" w:cstheme="majorBidi"/>
          <w:i/>
          <w:iCs/>
          <w:lang w:val="en-US"/>
        </w:rPr>
        <w:t>7</w:t>
      </w:r>
      <w:r w:rsidRPr="006375B5">
        <w:rPr>
          <w:rFonts w:asciiTheme="majorBidi" w:eastAsia="EucrosiaUPCBold" w:hAnsiTheme="majorBidi" w:cstheme="majorBidi"/>
          <w:i/>
          <w:iCs/>
        </w:rPr>
        <w:t>)</w:t>
      </w:r>
      <w:r>
        <w:rPr>
          <w:rFonts w:asciiTheme="majorBidi" w:eastAsia="EucrosiaUPCBold" w:hAnsiTheme="majorBidi" w:cstheme="majorBidi" w:hint="cs"/>
          <w:i/>
          <w:iCs/>
          <w:cs/>
        </w:rPr>
        <w:t xml:space="preserve"> </w:t>
      </w:r>
      <w:r w:rsidR="00CB3E33">
        <w:rPr>
          <w:rFonts w:hint="cs"/>
          <w:i/>
          <w:iCs/>
          <w:cs/>
        </w:rPr>
        <w:t>ดอกเบี้ย</w:t>
      </w:r>
    </w:p>
    <w:p w14:paraId="20A08A7F" w14:textId="2020C935" w:rsidR="00D2324F" w:rsidRPr="006375B5" w:rsidRDefault="00D2324F" w:rsidP="00D2324F">
      <w:pPr>
        <w:tabs>
          <w:tab w:val="clear" w:pos="454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ดอกเบี้ยรับและดอกเบี้ยจ่ายรับรู้ในกำไรหรือขาดทุนด้วยวิธีดอกเบี้ยที่แท้จริง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ในการคำนวณดอกเบี้ยรับและดอกเบี้ยจ่าย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อัตราดอกเบี้ยที่แท้จริงจะนำมาใช้กับมูลค่าตามบัญชีขั้นต้นของสินทรัพย์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เมื่อสินทรัพย์ไม่มีการด้อยค่าด้านเครดิต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หรือราคาทุนตัดจำหน่ายของหนี้สิน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อย่างไรก็ตามสำหรับสินทรัพย์ทางการเงินที่มี</w:t>
      </w:r>
      <w:r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การด้อยค่าด้านเครดิตภายหลังการรับรู้เมื่อเริ่มแรก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หากสินทรัพย์ไม่มีการด้อยค่าด้านเครดิตอีกต่อไป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6BD391BE" w14:textId="5FF83804" w:rsidR="00D2324F" w:rsidRDefault="00D2324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lang w:eastAsia="x-none"/>
        </w:rPr>
      </w:pPr>
    </w:p>
    <w:p w14:paraId="5089D5B5" w14:textId="77777777" w:rsidR="000575C9" w:rsidRPr="00D2324F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eastAsia="x-none"/>
        </w:rPr>
      </w:pPr>
    </w:p>
    <w:p w14:paraId="48DA62D4" w14:textId="4CDFACEB" w:rsidR="00326EE5" w:rsidRPr="006375B5" w:rsidRDefault="00326EE5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เงินสดและรายการเทียบเท่าเงินสด</w:t>
      </w:r>
    </w:p>
    <w:p w14:paraId="7D0E2C7D" w14:textId="77777777" w:rsidR="00326EE5" w:rsidRPr="006375B5" w:rsidRDefault="00326EE5" w:rsidP="00326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2"/>
          <w:szCs w:val="22"/>
        </w:rPr>
      </w:pPr>
    </w:p>
    <w:p w14:paraId="23CDBC09" w14:textId="503703B3" w:rsidR="0077685B" w:rsidRPr="006375B5" w:rsidRDefault="00326EE5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เงินสดและรายการเทียบเท่าเงินสดประกอบด้วย ยอดเงินสด ยอดเงินฝากธนาคา</w:t>
      </w:r>
      <w:r w:rsidR="008C0838">
        <w:rPr>
          <w:rFonts w:ascii="Angsana New" w:hAnsi="Angsana New" w:hint="cs"/>
          <w:sz w:val="30"/>
          <w:szCs w:val="30"/>
          <w:cs/>
        </w:rPr>
        <w:t>ร</w:t>
      </w:r>
      <w:r w:rsidRPr="006375B5">
        <w:rPr>
          <w:rFonts w:ascii="Angsana New" w:hAnsi="Angsana New"/>
          <w:sz w:val="30"/>
          <w:szCs w:val="30"/>
          <w:cs/>
        </w:rPr>
        <w:t>และเงินลงทุนระยะสั้นที่มีสภาพคล่องสูง</w:t>
      </w:r>
      <w:r w:rsidR="008C0838" w:rsidRPr="00D111DC">
        <w:rPr>
          <w:rFonts w:ascii="Angsana New" w:eastAsia="Calibri" w:hAnsi="Angsana New"/>
          <w:color w:val="000000"/>
          <w:sz w:val="28"/>
          <w:szCs w:val="28"/>
          <w:cs/>
          <w:lang w:eastAsia="en-GB"/>
        </w:rPr>
        <w:t>ซึ่งมีระยะเวลาครบกำหนดไม่เกินสามเดือนนับแต่วันที่ได้มาเป็นรายการเทียบเท่าเงินสด</w:t>
      </w:r>
      <w:r w:rsidR="008C0838" w:rsidRPr="00425B3A">
        <w:rPr>
          <w:rFonts w:ascii="Angsana New" w:eastAsia="Calibri" w:hAnsi="Angsana New"/>
          <w:color w:val="000000"/>
          <w:sz w:val="28"/>
          <w:szCs w:val="28"/>
          <w:cs/>
          <w:lang w:eastAsia="en-GB"/>
        </w:rPr>
        <w:t xml:space="preserve"> </w:t>
      </w:r>
      <w:r w:rsidR="0077685B" w:rsidRPr="006375B5">
        <w:rPr>
          <w:rFonts w:ascii="Angsana New" w:hAnsi="Angsana New"/>
          <w:sz w:val="30"/>
          <w:szCs w:val="30"/>
          <w:cs/>
        </w:rPr>
        <w:t>เงินเบิกเกินบัญชีธนาคารซึ่งจะต้องชำระคืนเมื่อทวงถามถือเป็นส่วนหนึ่งของกิจกรรมจัดหาเงินในงบกระแสเงินสด</w:t>
      </w:r>
    </w:p>
    <w:p w14:paraId="71ECFBD2" w14:textId="2C5D9674" w:rsidR="00FC4641" w:rsidRDefault="00FC4641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C4BC76F" w14:textId="2D3F4C9C" w:rsidR="00B10D4B" w:rsidRPr="006375B5" w:rsidRDefault="00B10D4B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ลูกหนี้การค้า</w:t>
      </w:r>
      <w:r w:rsidR="00337AB4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และลูกหนี้อื่น</w:t>
      </w:r>
    </w:p>
    <w:p w14:paraId="122EC96A" w14:textId="051E81DC" w:rsidR="00B10D4B" w:rsidRPr="006375B5" w:rsidRDefault="00B10D4B" w:rsidP="00B10D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0DEEC959" w14:textId="1F2B9F04" w:rsidR="00337AB4" w:rsidRPr="006375B5" w:rsidRDefault="00337AB4" w:rsidP="008B3E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ลูกหนี้</w:t>
      </w:r>
      <w:r w:rsidR="00DB2207" w:rsidRPr="006375B5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6375B5">
        <w:rPr>
          <w:rFonts w:ascii="Angsana New" w:hAnsi="Angsana New"/>
          <w:sz w:val="30"/>
          <w:szCs w:val="30"/>
          <w:cs/>
        </w:rPr>
        <w:t>รับรู้เมื่อกลุ่มบริษัทมีสิทธิที่ปราศจากเงื่อนไขในการได้รับสิ่งตอบแทนตามสัญญา</w:t>
      </w:r>
      <w:r w:rsidR="008B3EA8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ลูกหนี้</w:t>
      </w:r>
      <w:r w:rsidRPr="006375B5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6375B5">
        <w:rPr>
          <w:rFonts w:ascii="Angsana New" w:hAnsi="Angsana New"/>
          <w:sz w:val="30"/>
          <w:szCs w:val="30"/>
          <w:cs/>
        </w:rPr>
        <w:t>วัดมูลค่าด้วยราคาของรายการหักค่าเผื่อผลขาดทุนด้านเครดิตที่คาดว่าจะเกิดขึ้น  หนี้สูญจะถูกตัดจำหน่ายเมื่อเกิดขึ้น</w:t>
      </w:r>
    </w:p>
    <w:p w14:paraId="1CAF2118" w14:textId="77777777" w:rsidR="00337AB4" w:rsidRPr="006375B5" w:rsidRDefault="00337AB4" w:rsidP="00337AB4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05954D52" w14:textId="3E236D45" w:rsidR="00337AB4" w:rsidRPr="006375B5" w:rsidRDefault="00337AB4" w:rsidP="00337AB4">
      <w:pPr>
        <w:pStyle w:val="ListParagraph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</w:t>
      </w:r>
      <w:r w:rsidRPr="006375B5">
        <w:rPr>
          <w:rFonts w:ascii="Angsana New" w:hAnsi="Angsana New" w:hint="cs"/>
          <w:sz w:val="30"/>
          <w:szCs w:val="30"/>
          <w:cs/>
        </w:rPr>
        <w:t>ษัทประมาณผลขาดทุนด้านเครดิตที่คาดว่าจะเกิดขึ้นตลอดอายุของสัญญา ซึ่งประมาณการโดยใช้ตาราง</w:t>
      </w:r>
      <w:r w:rsidR="00C43CC8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การตั้งสำรอง</w:t>
      </w:r>
      <w:r w:rsidRPr="006375B5">
        <w:rPr>
          <w:rFonts w:ascii="Angsana New" w:hAnsi="Angsana New"/>
          <w:sz w:val="30"/>
          <w:szCs w:val="30"/>
          <w:cs/>
        </w:rPr>
        <w:t>เพื่อหาอัตราผลขาดทุนด้านเครดิตที่คาดว่าจะเกิดขึ้น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ซึ่งวิธีดังกล่าว</w:t>
      </w:r>
      <w:r w:rsidRPr="006375B5">
        <w:rPr>
          <w:rFonts w:ascii="Angsana New" w:hAnsi="Angsana New"/>
          <w:sz w:val="30"/>
          <w:szCs w:val="30"/>
          <w:cs/>
        </w:rPr>
        <w:t>มีการจัดกลุ่มลูกหนี้ตามความเสี่ยงด้านเครดิตที่มีลักษณะร่วมกันและตามระยะเวลาที่เกินกำหนดชำระ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 w:hint="cs"/>
          <w:sz w:val="30"/>
          <w:szCs w:val="30"/>
          <w:cs/>
        </w:rPr>
        <w:t xml:space="preserve"> โดยนำข้อมูลผลขาดทุนที่เกิดขึ้นในอดีต </w:t>
      </w:r>
      <w:r w:rsidR="002C68AF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04CB1394" w14:textId="7A6F8643" w:rsidR="007E08C0" w:rsidRPr="006375B5" w:rsidRDefault="007E08C0" w:rsidP="009E1F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17AC5D3" w14:textId="77777777" w:rsidR="002C252F" w:rsidRPr="006375B5" w:rsidRDefault="00F6232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ลูกหนี้ตามสัญ</w:t>
      </w:r>
      <w:r w:rsidR="00BE6F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ญ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าเช่</w:t>
      </w:r>
      <w:r w:rsidR="002C252F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าการเงิน</w:t>
      </w:r>
    </w:p>
    <w:p w14:paraId="2E03F3EA" w14:textId="77777777" w:rsidR="002C252F" w:rsidRPr="006375B5" w:rsidRDefault="002C252F" w:rsidP="002C252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both"/>
        <w:rPr>
          <w:rFonts w:ascii="Angsana New" w:hAnsi="Angsana New"/>
          <w:szCs w:val="18"/>
        </w:rPr>
      </w:pPr>
    </w:p>
    <w:p w14:paraId="68B11DB0" w14:textId="6E024992" w:rsidR="00270C81" w:rsidRPr="006375B5" w:rsidRDefault="00BB62A3" w:rsidP="00270C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ลูกหนี้ตามสั</w:t>
      </w:r>
      <w:r w:rsidR="00270C81" w:rsidRPr="006375B5">
        <w:rPr>
          <w:rFonts w:ascii="Angsana New" w:hAnsi="Angsana New"/>
          <w:sz w:val="30"/>
          <w:szCs w:val="30"/>
          <w:cs/>
        </w:rPr>
        <w:t>ญญาเช่า</w:t>
      </w:r>
      <w:r w:rsidR="00F62325" w:rsidRPr="006375B5">
        <w:rPr>
          <w:rFonts w:ascii="Angsana New" w:hAnsi="Angsana New"/>
          <w:sz w:val="30"/>
          <w:szCs w:val="30"/>
          <w:cs/>
        </w:rPr>
        <w:t>การเงิน</w:t>
      </w:r>
      <w:r w:rsidR="00270C81" w:rsidRPr="006375B5">
        <w:rPr>
          <w:rFonts w:ascii="Angsana New" w:hAnsi="Angsana New"/>
          <w:sz w:val="30"/>
          <w:szCs w:val="30"/>
          <w:cs/>
        </w:rPr>
        <w:t>แสดงด้วยมูลค่าแรกเริ่มตามสัญญาเช่า หักด้วยเงินรับจากค่า</w:t>
      </w:r>
      <w:r w:rsidR="00F62325" w:rsidRPr="006375B5">
        <w:rPr>
          <w:rFonts w:ascii="Angsana New" w:hAnsi="Angsana New"/>
          <w:sz w:val="30"/>
          <w:szCs w:val="30"/>
          <w:cs/>
        </w:rPr>
        <w:t>งวดผ่อนชำระ ดอกเบี้ย</w:t>
      </w:r>
      <w:r w:rsidR="00CF1788">
        <w:rPr>
          <w:rFonts w:ascii="Angsana New" w:hAnsi="Angsana New"/>
          <w:sz w:val="30"/>
          <w:szCs w:val="30"/>
        </w:rPr>
        <w:br/>
      </w:r>
      <w:r w:rsidR="00F62325" w:rsidRPr="006375B5">
        <w:rPr>
          <w:rFonts w:ascii="Angsana New" w:hAnsi="Angsana New"/>
          <w:sz w:val="30"/>
          <w:szCs w:val="30"/>
          <w:cs/>
        </w:rPr>
        <w:t>รับ</w:t>
      </w:r>
      <w:r w:rsidR="00270C81" w:rsidRPr="006375B5">
        <w:rPr>
          <w:rFonts w:ascii="Angsana New" w:hAnsi="Angsana New"/>
          <w:sz w:val="30"/>
          <w:szCs w:val="30"/>
          <w:cs/>
        </w:rPr>
        <w:t>รอการรับรู้ และค่าเผื่อหนี้สงสัยจะสูญ</w:t>
      </w:r>
    </w:p>
    <w:p w14:paraId="1CB9777F" w14:textId="52D85BF1" w:rsidR="00CB3E33" w:rsidRDefault="00CB3E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s/>
        </w:rPr>
      </w:pPr>
    </w:p>
    <w:p w14:paraId="68ABA0AA" w14:textId="490175A4" w:rsidR="00E62C9D" w:rsidRPr="006375B5" w:rsidRDefault="00E62C9D" w:rsidP="00936843">
      <w:pPr>
        <w:pStyle w:val="BodyText2"/>
        <w:numPr>
          <w:ilvl w:val="1"/>
          <w:numId w:val="20"/>
        </w:numPr>
        <w:jc w:val="thaiDistribute"/>
        <w:rPr>
          <w:b/>
          <w:bCs/>
          <w:i/>
          <w:iCs/>
        </w:rPr>
      </w:pPr>
      <w:r w:rsidRPr="006375B5">
        <w:rPr>
          <w:b/>
          <w:bCs/>
          <w:i/>
          <w:iCs/>
          <w:cs/>
        </w:rPr>
        <w:t>อสังหาริมทรัพย์พัฒนา</w:t>
      </w:r>
      <w:r w:rsidR="006574D8" w:rsidRPr="006375B5">
        <w:rPr>
          <w:rFonts w:hint="cs"/>
          <w:b/>
          <w:bCs/>
          <w:i/>
          <w:iCs/>
          <w:cs/>
        </w:rPr>
        <w:t>เพื่อ</w:t>
      </w:r>
      <w:r w:rsidR="00C34409" w:rsidRPr="006375B5">
        <w:rPr>
          <w:rFonts w:hint="cs"/>
          <w:b/>
          <w:bCs/>
          <w:i/>
          <w:iCs/>
          <w:cs/>
        </w:rPr>
        <w:t>ขาย</w:t>
      </w:r>
    </w:p>
    <w:p w14:paraId="580AFE13" w14:textId="77777777" w:rsidR="00774ED5" w:rsidRPr="006375B5" w:rsidRDefault="00774ED5" w:rsidP="00774ED5">
      <w:pPr>
        <w:pStyle w:val="BodyText2"/>
        <w:ind w:left="518"/>
        <w:jc w:val="thaiDistribute"/>
        <w:rPr>
          <w:b/>
          <w:bCs/>
          <w:i/>
          <w:iCs/>
          <w:sz w:val="20"/>
          <w:szCs w:val="20"/>
          <w:cs/>
        </w:rPr>
      </w:pPr>
    </w:p>
    <w:p w14:paraId="76C2FCED" w14:textId="24F7694D" w:rsidR="00774ED5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อสังหาริมทรัพย์พัฒนาเพื่อขายคือ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อสังหาริมทรัพย์ที่ถือไว้ด้วยความตั้งใจในการพัฒนาเพื่อขายในการดำเนินธุรกิจปกติ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ประกอบไปด้วย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อสังหาริมทรัพย์ระหว่างพัฒนา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ส่วนที่เสร็จพร้อมขายอสังหาริมทรัพย์นี้วัดมูลค่าด้วยราคาทุนหรือมูลค่าสุทธิที่จะได้รับแล้วแต่ราคาใดจะตํ่ากว่า</w:t>
      </w:r>
    </w:p>
    <w:p w14:paraId="428F6D77" w14:textId="784BD895" w:rsidR="002A32F9" w:rsidRPr="006375B5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316E05D0" w14:textId="3716C403" w:rsidR="00774ED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ต้นทุนของอสังหาริมทรัพย์พัฒนาเพื่อขายประกอบด้วย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ต้นทุนที่ดินรวมต้นทุนในการได้มา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ค่าถมดิน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C02E30" w:rsidRPr="006375B5">
        <w:rPr>
          <w:rFonts w:ascii="Angsana New" w:hAnsi="Angsana New" w:hint="cs"/>
          <w:sz w:val="30"/>
          <w:szCs w:val="30"/>
          <w:cs/>
        </w:rPr>
        <w:t xml:space="preserve">ต้นทุนค่าพนักงานที่เกี่ยวข้องกับการก่อสร้าง </w:t>
      </w:r>
      <w:r w:rsidRPr="006375B5">
        <w:rPr>
          <w:rFonts w:ascii="Angsana New" w:hAnsi="Angsana New" w:hint="cs"/>
          <w:sz w:val="30"/>
          <w:szCs w:val="30"/>
          <w:cs/>
        </w:rPr>
        <w:t>ค่าใช้จ่ายในการพัฒนา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และค่าใช้จ่ายอื่นๆ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ที่เกี่ยวข้อง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="00B23D9D" w:rsidRPr="006375B5">
        <w:rPr>
          <w:rFonts w:ascii="Angsana New" w:hAnsi="Angsana New" w:hint="cs"/>
          <w:sz w:val="30"/>
          <w:szCs w:val="30"/>
          <w:cs/>
        </w:rPr>
        <w:t>ที่เกี่ยวข้องกับการพัฒนา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อสังหาริมทรัพย์พัฒนาเพื่อขายรวมเป็นราคาทุนของสินทรัพย์จนกระทั่งการพัฒนาสำเร็จ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รวมการปันส่วนของค่าใช้จ่ายในการพัฒนาสินทรัพย์ส่วนกลางของโครงการที่เกี่ยวข้อง</w:t>
      </w:r>
    </w:p>
    <w:p w14:paraId="433C2982" w14:textId="7EF2D96A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อสังหาริมทรัพย์พัฒนาเพื่อขายรวมถึงที่ดินที่กลุ่มบริษัท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ถือครองไว้เพื่อรอการพัฒนาเป็นอสังหาริมทรัพย์เพื่อขายในอนาคต</w:t>
      </w:r>
    </w:p>
    <w:p w14:paraId="7611429B" w14:textId="77777777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F35211C" w14:textId="33739272" w:rsidR="00774ED5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ประมาณการต้นทุนใน</w:t>
      </w:r>
      <w:r w:rsidR="00C73536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การพัฒนาอสังหาริมทรัพย์จนกระทั่งการพัฒนาสำเร็จและค่าใช้จ่ายที่จำเป็นโดยประมาณในการขาย</w:t>
      </w:r>
    </w:p>
    <w:p w14:paraId="1E61E190" w14:textId="77777777" w:rsidR="00FE5E22" w:rsidRDefault="00FE5E22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B3F764C" w14:textId="1808A2FF" w:rsidR="00E62C9D" w:rsidRPr="006375B5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เมื่อมีการขายอสังหาริมทรัพย์พัฒนาเพื่อขาย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ูลค่าตามบัญชีของอสังหาริมทรัพย์ดังกล่าวจะถูกรับรู้เป็นค่าใช้จ่ายในงวดเดียวกันกับที่มีการรับรู้รายได้ที่เกี่ยวข้อง</w:t>
      </w:r>
    </w:p>
    <w:p w14:paraId="41F5A579" w14:textId="77777777" w:rsidR="002673FD" w:rsidRPr="006375B5" w:rsidRDefault="002673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4F5849E9" w14:textId="3669AC70" w:rsidR="00244117" w:rsidRPr="006375B5" w:rsidRDefault="00244117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อสังหาริมทรัพย์เพื่อการลงทุน</w:t>
      </w:r>
    </w:p>
    <w:p w14:paraId="09184059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02693B80" w14:textId="0BF30BE3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อสังหาริมทรัพย์เพื่อการลงทุนได้แก่</w:t>
      </w:r>
      <w:r w:rsidR="003D58E4" w:rsidRPr="006375B5">
        <w:rPr>
          <w:rFonts w:ascii="Angsana New" w:hAnsi="Angsana New" w:hint="cs"/>
          <w:sz w:val="30"/>
          <w:szCs w:val="30"/>
          <w:cs/>
        </w:rPr>
        <w:t>ที่ดิน อาคาร และสินทรัพย์สิทธิการใช้ที่กลุ่มบริษัท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>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</w:t>
      </w:r>
      <w:r w:rsidR="005D51FD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</w:t>
      </w:r>
      <w:r w:rsidR="000370C0" w:rsidRPr="006375B5">
        <w:rPr>
          <w:rFonts w:ascii="Angsana New" w:hAnsi="Angsana New" w:hint="cs"/>
          <w:sz w:val="30"/>
          <w:szCs w:val="30"/>
          <w:cs/>
        </w:rPr>
        <w:t>ดำเนินงาน</w:t>
      </w:r>
    </w:p>
    <w:p w14:paraId="1A1C5493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FCDA284" w14:textId="1DF04682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bookmarkStart w:id="2" w:name="_Hlk24556714"/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bookmarkEnd w:id="2"/>
      <w:r w:rsidR="00B31C6C" w:rsidRPr="006375B5">
        <w:rPr>
          <w:rFonts w:ascii="Angsana New" w:hAnsi="Angsana New" w:hint="cs"/>
          <w:sz w:val="30"/>
          <w:szCs w:val="30"/>
          <w:cs/>
        </w:rPr>
        <w:t>วัดมูลค่าด้วย</w:t>
      </w:r>
      <w:r w:rsidRPr="006375B5">
        <w:rPr>
          <w:rFonts w:ascii="Angsana New" w:hAnsi="Angsana New"/>
          <w:sz w:val="30"/>
          <w:szCs w:val="30"/>
          <w:cs/>
        </w:rPr>
        <w:t>ราคาทุนหักค่าเสื่อมราคาสะสมและขาดทุนจากการด้อยค่า</w:t>
      </w:r>
      <w:r w:rsidR="000370C0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  <w:r w:rsidR="00DD52FA">
        <w:rPr>
          <w:rFonts w:ascii="Angsana New" w:hAnsi="Angsana New" w:hint="cs"/>
          <w:sz w:val="30"/>
          <w:szCs w:val="30"/>
          <w:cs/>
        </w:rPr>
        <w:t xml:space="preserve"> อสังหาริมทรัพย์เพื่อการลงทุนที่เป็นเงินตราต่างประเทศแปลงค่าเป็นสกุลเงินบาท </w:t>
      </w:r>
      <w:r w:rsidR="00DD52FA">
        <w:rPr>
          <w:rFonts w:ascii="Angsana New" w:hAnsi="Angsana New"/>
          <w:sz w:val="30"/>
          <w:szCs w:val="30"/>
          <w:cs/>
        </w:rPr>
        <w:br/>
      </w:r>
      <w:r w:rsidR="00DD52FA">
        <w:rPr>
          <w:rFonts w:ascii="Angsana New" w:hAnsi="Angsana New" w:hint="cs"/>
          <w:sz w:val="30"/>
          <w:szCs w:val="30"/>
          <w:cs/>
        </w:rPr>
        <w:t>โดยใช้อัตราแลกเปลี่ยน ณ วันที่เกิดรายการ</w:t>
      </w:r>
    </w:p>
    <w:p w14:paraId="5B7BEDF3" w14:textId="77777777" w:rsidR="009B5526" w:rsidRPr="006375B5" w:rsidRDefault="009B5526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6B37222" w14:textId="77777777" w:rsidR="003D58E4" w:rsidRPr="006375B5" w:rsidRDefault="00244117" w:rsidP="003D58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ค่าเสื่อมราคาคำนวณโดยวิธีเส้นตรงตามอายุการให้ประโยชน์โดยประมาณของสินทรัพย์แต่ละรายการ </w:t>
      </w:r>
      <w:r w:rsidR="003D58E4" w:rsidRPr="006375B5">
        <w:rPr>
          <w:rFonts w:ascii="Angsana New" w:hAnsi="Angsana New" w:hint="cs"/>
          <w:sz w:val="30"/>
          <w:szCs w:val="30"/>
          <w:cs/>
        </w:rPr>
        <w:t>และรับรู้ในกำไรหรือขาดทุน ทั้งนี้</w:t>
      </w:r>
      <w:r w:rsidR="003D58E4" w:rsidRPr="006375B5">
        <w:rPr>
          <w:rFonts w:ascii="Angsana New" w:hAnsi="Angsana New"/>
          <w:sz w:val="30"/>
          <w:szCs w:val="30"/>
          <w:cs/>
        </w:rPr>
        <w:t>กลุ่มบริษัทไม่คิดค่าเสื่อมราคาสำหรับที่ดินและ</w:t>
      </w:r>
      <w:r w:rsidR="003D58E4" w:rsidRPr="006375B5">
        <w:rPr>
          <w:rFonts w:ascii="Angsana New" w:hAnsi="Angsana New" w:hint="cs"/>
          <w:sz w:val="30"/>
          <w:szCs w:val="30"/>
          <w:cs/>
        </w:rPr>
        <w:t>สิน</w:t>
      </w:r>
      <w:r w:rsidR="003D58E4" w:rsidRPr="006375B5">
        <w:rPr>
          <w:rFonts w:ascii="Angsana New" w:hAnsi="Angsana New"/>
          <w:sz w:val="30"/>
          <w:szCs w:val="30"/>
          <w:cs/>
        </w:rPr>
        <w:t>ทรัพย์ที่อยู่ระหว่างการก่อสร้าง</w:t>
      </w:r>
    </w:p>
    <w:p w14:paraId="235617C3" w14:textId="77777777" w:rsidR="003D58E4" w:rsidRPr="006375B5" w:rsidRDefault="003D58E4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B0A5E5C" w14:textId="15F9D705" w:rsidR="00244117" w:rsidRPr="006375B5" w:rsidRDefault="00244117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p w14:paraId="014FBE26" w14:textId="77777777" w:rsidR="00D66AD5" w:rsidRPr="006375B5" w:rsidRDefault="00D66AD5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tbl>
      <w:tblPr>
        <w:tblW w:w="9108" w:type="dxa"/>
        <w:tblInd w:w="432" w:type="dxa"/>
        <w:tblLook w:val="0000" w:firstRow="0" w:lastRow="0" w:firstColumn="0" w:lastColumn="0" w:noHBand="0" w:noVBand="0"/>
      </w:tblPr>
      <w:tblGrid>
        <w:gridCol w:w="4140"/>
        <w:gridCol w:w="2448"/>
        <w:gridCol w:w="2520"/>
      </w:tblGrid>
      <w:tr w:rsidR="0084289A" w:rsidRPr="006375B5" w14:paraId="4E96139A" w14:textId="77777777" w:rsidTr="00DB58C4">
        <w:tc>
          <w:tcPr>
            <w:tcW w:w="4140" w:type="dxa"/>
            <w:shd w:val="clear" w:color="auto" w:fill="auto"/>
            <w:vAlign w:val="bottom"/>
          </w:tcPr>
          <w:p w14:paraId="27D2A080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2448" w:type="dxa"/>
          </w:tcPr>
          <w:p w14:paraId="5664275D" w14:textId="089DFA27" w:rsidR="0084289A" w:rsidRPr="006375B5" w:rsidRDefault="000E564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5B4704F5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058CA68E" w14:textId="77777777" w:rsidTr="00DB58C4">
        <w:tc>
          <w:tcPr>
            <w:tcW w:w="4140" w:type="dxa"/>
            <w:shd w:val="clear" w:color="auto" w:fill="auto"/>
            <w:vAlign w:val="bottom"/>
          </w:tcPr>
          <w:p w14:paraId="6E7AEAA9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โรงงานและคลังสินค้า</w:t>
            </w:r>
          </w:p>
        </w:tc>
        <w:tc>
          <w:tcPr>
            <w:tcW w:w="2448" w:type="dxa"/>
          </w:tcPr>
          <w:p w14:paraId="7C894EED" w14:textId="20443067" w:rsidR="0084289A" w:rsidRPr="006375B5" w:rsidRDefault="000E564C" w:rsidP="006C3A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6C3A0B"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3AA5CBEA" w14:textId="354D27DC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6375B5" w14:paraId="1C7F237F" w14:textId="77777777" w:rsidTr="00DB58C4">
        <w:tc>
          <w:tcPr>
            <w:tcW w:w="4140" w:type="dxa"/>
            <w:shd w:val="clear" w:color="auto" w:fill="auto"/>
            <w:vAlign w:val="bottom"/>
          </w:tcPr>
          <w:p w14:paraId="7FDE4131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สินทรัพย์ส่วนกลาง</w:t>
            </w:r>
          </w:p>
        </w:tc>
        <w:tc>
          <w:tcPr>
            <w:tcW w:w="2448" w:type="dxa"/>
          </w:tcPr>
          <w:p w14:paraId="0C77EA11" w14:textId="23A8B099" w:rsidR="0084289A" w:rsidRPr="006375B5" w:rsidRDefault="000E564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6F5B4BFD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06B071B4" w14:textId="77777777" w:rsidTr="00DB58C4">
        <w:tc>
          <w:tcPr>
            <w:tcW w:w="4140" w:type="dxa"/>
            <w:shd w:val="clear" w:color="auto" w:fill="auto"/>
            <w:vAlign w:val="bottom"/>
          </w:tcPr>
          <w:p w14:paraId="548178E8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48" w:type="dxa"/>
          </w:tcPr>
          <w:p w14:paraId="060837D9" w14:textId="1FA10090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18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2520" w:type="dxa"/>
          </w:tcPr>
          <w:p w14:paraId="045331F7" w14:textId="679D0E58" w:rsidR="0084289A" w:rsidRPr="006375B5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4F91C4D3" w14:textId="77777777" w:rsidTr="00DB58C4">
        <w:tc>
          <w:tcPr>
            <w:tcW w:w="4140" w:type="dxa"/>
            <w:shd w:val="clear" w:color="auto" w:fill="auto"/>
            <w:vAlign w:val="bottom"/>
          </w:tcPr>
          <w:p w14:paraId="3A06B6D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48" w:type="dxa"/>
          </w:tcPr>
          <w:p w14:paraId="2EA2507F" w14:textId="447CE969" w:rsidR="0084289A" w:rsidRPr="006375B5" w:rsidRDefault="000E564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4289A"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23F6D68E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6375B5" w14:paraId="7265E9B1" w14:textId="77777777" w:rsidTr="00DB58C4">
        <w:tc>
          <w:tcPr>
            <w:tcW w:w="4140" w:type="dxa"/>
            <w:shd w:val="clear" w:color="auto" w:fill="auto"/>
            <w:vAlign w:val="bottom"/>
          </w:tcPr>
          <w:p w14:paraId="2638B82F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48" w:type="dxa"/>
          </w:tcPr>
          <w:p w14:paraId="68FE9B45" w14:textId="076EAB5C" w:rsidR="0084289A" w:rsidRPr="006375B5" w:rsidRDefault="000E564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Pr="000E564C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520" w:type="dxa"/>
          </w:tcPr>
          <w:p w14:paraId="0A9788C0" w14:textId="77777777" w:rsidR="0084289A" w:rsidRPr="006375B5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1ED68240" w14:textId="6A2E23FB" w:rsidR="00FF53BC" w:rsidRPr="006375B5" w:rsidRDefault="00FF53BC" w:rsidP="007E1D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2E045EF2" w14:textId="3D1C5BED" w:rsidR="000370C0" w:rsidRPr="006375B5" w:rsidRDefault="000370C0" w:rsidP="00C81B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DD52FA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โดยรับรู้ในกำไรหรือขาดทุน</w:t>
      </w:r>
    </w:p>
    <w:p w14:paraId="797C3B85" w14:textId="77777777" w:rsidR="000370C0" w:rsidRPr="006375B5" w:rsidRDefault="000370C0" w:rsidP="00FF53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299A239" w14:textId="77777777" w:rsidR="00244117" w:rsidRPr="006375B5" w:rsidRDefault="00244117" w:rsidP="008970D9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ที่ดิน อาคารและอุปกรณ์</w:t>
      </w:r>
    </w:p>
    <w:p w14:paraId="2AF11E2E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both"/>
        <w:rPr>
          <w:rFonts w:ascii="Angsana New" w:hAnsi="Angsana New"/>
          <w:sz w:val="30"/>
          <w:szCs w:val="30"/>
        </w:rPr>
      </w:pPr>
    </w:p>
    <w:p w14:paraId="2D7E5B49" w14:textId="348606AF" w:rsidR="00244117" w:rsidRDefault="000370C0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ที่ดิน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อาคารและอุปกรณ์วัดมูลค่าด้วยราคาทุนหักค่าเสื่อมราคาสะสมและขาดทุนจากการด้อยค่า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14BB4038" w14:textId="77777777" w:rsidR="009A32F4" w:rsidRPr="006375B5" w:rsidRDefault="009A32F4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380DBAE" w14:textId="0F9E7AE9" w:rsidR="0084289A" w:rsidRPr="006375B5" w:rsidRDefault="0084289A" w:rsidP="008428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ต้นทุนของการก่อสร้างสินทรัพย์ที่กิจการก่อสร้างเอง รวมถึงต้นทุนของวัสดุ แรงงานทางตรง และต้นทุนทางตรงอื่นๆ ที่เกี่ยวข้องกับการจัดหาสินทรัพย์เพื่อให้สินทรัพย์นั้นอยู่ในสภาพที่พร้อมจะใช้งานได้ตามความประสงค์ ต้นทุนในการรื้อถอน การขนย้าย</w:t>
      </w:r>
      <w:r w:rsidR="00006C91" w:rsidRPr="006375B5">
        <w:rPr>
          <w:rFonts w:ascii="Angsana New" w:hAnsi="Angsana New"/>
          <w:sz w:val="30"/>
          <w:szCs w:val="30"/>
          <w:cs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การบูรณะสถานที่ตั้งของสินทรัพย์และต้นทุนการกู้ยืม 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 ลิขสิทธิ์ซอฟต์แวร์ดังกล่าวเป็นส่วนหนึ่งของอุปกรณ์</w:t>
      </w:r>
    </w:p>
    <w:p w14:paraId="61788C15" w14:textId="77777777" w:rsidR="00244117" w:rsidRPr="006375B5" w:rsidRDefault="00244117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8A2F4B7" w14:textId="77777777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color w:val="000000"/>
          <w:sz w:val="30"/>
          <w:szCs w:val="30"/>
          <w:lang w:eastAsia="en-GB"/>
        </w:rPr>
      </w:pPr>
      <w:r w:rsidRPr="006375B5">
        <w:rPr>
          <w:rFonts w:ascii="Angsana New" w:hAnsi="Angsana New"/>
          <w:color w:val="000000"/>
          <w:sz w:val="30"/>
          <w:szCs w:val="30"/>
          <w:cs/>
          <w:lang w:eastAsia="en-GB"/>
        </w:rPr>
        <w:t>ส่วนประกอบของรายการที่ดิน อาคารและอุปกรณ์แต่ละรายการที่มีอายุการให้ประโยชน์ไม่เท่ากันต้องบันทึก</w:t>
      </w:r>
      <w:r w:rsidR="006E6E63" w:rsidRPr="006375B5">
        <w:rPr>
          <w:rFonts w:ascii="Angsana New" w:hAnsi="Angsana New"/>
          <w:color w:val="000000"/>
          <w:sz w:val="30"/>
          <w:szCs w:val="30"/>
          <w:cs/>
          <w:lang w:eastAsia="en-GB"/>
        </w:rPr>
        <w:t xml:space="preserve"> </w:t>
      </w:r>
      <w:r w:rsidRPr="006375B5">
        <w:rPr>
          <w:rFonts w:ascii="Angsana New" w:hAnsi="Angsana New"/>
          <w:color w:val="000000"/>
          <w:sz w:val="30"/>
          <w:szCs w:val="30"/>
          <w:cs/>
          <w:lang w:eastAsia="en-GB"/>
        </w:rPr>
        <w:t xml:space="preserve">แต่ละส่วนประกอบที่มีนัยสำคัญแยกต่างหากจากกัน </w:t>
      </w:r>
    </w:p>
    <w:p w14:paraId="4E9310AF" w14:textId="77777777" w:rsidR="0084289A" w:rsidRPr="006375B5" w:rsidRDefault="0084289A" w:rsidP="00244117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</w:rPr>
      </w:pPr>
    </w:p>
    <w:p w14:paraId="69913209" w14:textId="1997E7E2" w:rsidR="009B5526" w:rsidRDefault="00244117" w:rsidP="00D66AD5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  <w:lang w:eastAsia="en-GB"/>
        </w:rPr>
      </w:pPr>
      <w:bookmarkStart w:id="3" w:name="_Hlk24556694"/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ผลต่างระหว่างสิ่งตอบแทนสุทธิที่ได้รับจากการจำหน่ายก</w:t>
      </w:r>
      <w:r w:rsidR="000212E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ับมูลค่าตามบัญชีของที่ดิน อาคาร</w:t>
      </w:r>
      <w:r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และอุ</w:t>
      </w:r>
      <w:r w:rsidR="00CA0DCB" w:rsidRPr="006375B5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ปกรณ์ โดยรับรู้ในกำไรหรือขาดทุน</w:t>
      </w:r>
      <w:bookmarkEnd w:id="3"/>
    </w:p>
    <w:p w14:paraId="73A78724" w14:textId="514C0890" w:rsidR="0056325C" w:rsidRDefault="005632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eastAsia="en-GB"/>
        </w:rPr>
      </w:pPr>
    </w:p>
    <w:p w14:paraId="1693B456" w14:textId="652006DF" w:rsidR="00244117" w:rsidRPr="006375B5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7918D9A7" w14:textId="4D74708D" w:rsidR="009B5526" w:rsidRPr="006375B5" w:rsidRDefault="00244117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 xml:space="preserve">ต้นทุนในการเปลี่ยนแทนส่วนประกอบจะรับรู้เป็นส่วนหนึ่งของมูลค่าตามบัญชีของรายการที่ดิน อาคารและอุปกรณ์  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เมื่อ</w:t>
      </w:r>
      <w:r w:rsidRPr="006375B5">
        <w:rPr>
          <w:rFonts w:ascii="Angsana New" w:hAnsi="Angsana New" w:cs="Angsana New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 ต้นทุนที่เกิดขึ้น</w:t>
      </w:r>
      <w:r w:rsidR="00A46811" w:rsidRPr="006375B5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เป็นประจำ</w:t>
      </w:r>
      <w:r w:rsidRPr="006375B5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ในการซ่อมบำรุงที่ดิน อาคารและอุปกรณ์จะรับรู้ในกำไรหรือขาดทุนเมื่อเกิดขึ้น</w:t>
      </w:r>
    </w:p>
    <w:p w14:paraId="6F5FDCD7" w14:textId="77777777" w:rsidR="00EF5CA3" w:rsidRPr="006375B5" w:rsidRDefault="00EF5CA3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</w:p>
    <w:p w14:paraId="4B08DC5D" w14:textId="25042D11" w:rsidR="00244117" w:rsidRPr="006375B5" w:rsidRDefault="00244117" w:rsidP="00FC43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firstLine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ค่าเสื่อมราคา</w:t>
      </w:r>
    </w:p>
    <w:p w14:paraId="41736CB1" w14:textId="75C326EA" w:rsidR="00244117" w:rsidRPr="006375B5" w:rsidRDefault="00244117" w:rsidP="000370C0">
      <w:pPr>
        <w:pStyle w:val="Default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cs="Angsana New"/>
          <w:sz w:val="30"/>
          <w:szCs w:val="30"/>
          <w:cs/>
        </w:rPr>
        <w:t>ค่าเสื่อมราคาคำนวณ</w:t>
      </w:r>
      <w:r w:rsidR="00DD52FA">
        <w:rPr>
          <w:rFonts w:ascii="Angsana New" w:hAnsi="Angsana New" w:cs="Angsana New" w:hint="cs"/>
          <w:sz w:val="30"/>
          <w:szCs w:val="30"/>
          <w:cs/>
        </w:rPr>
        <w:t>โดยวิธีเส้นตรงตามเกณฑ์อายุการใ</w:t>
      </w:r>
      <w:r w:rsidR="00C81B7E">
        <w:rPr>
          <w:rFonts w:ascii="Angsana New" w:hAnsi="Angsana New" w:cs="Angsana New" w:hint="cs"/>
          <w:sz w:val="30"/>
          <w:szCs w:val="30"/>
          <w:cs/>
        </w:rPr>
        <w:t>ห้</w:t>
      </w:r>
      <w:r w:rsidR="00DD52FA">
        <w:rPr>
          <w:rFonts w:ascii="Angsana New" w:hAnsi="Angsana New" w:cs="Angsana New" w:hint="cs"/>
          <w:sz w:val="30"/>
          <w:szCs w:val="30"/>
          <w:cs/>
        </w:rPr>
        <w:t>ประโยชน์โดยประมาณของแต่ละส่วนประกอบของสินทรัพย์ และรับรู้ในกำไรหรือขาดทุน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ทั้งนี้</w:t>
      </w:r>
      <w:r w:rsidR="000370C0" w:rsidRPr="006375B5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6375B5">
        <w:rPr>
          <w:rFonts w:ascii="Angsana New" w:hAnsi="Angsana New" w:cs="Angsana New" w:hint="cs"/>
          <w:sz w:val="30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</w:p>
    <w:p w14:paraId="041DAA9B" w14:textId="6CF1583F" w:rsidR="00CA0DCB" w:rsidRDefault="00CA0DCB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p w14:paraId="01D36439" w14:textId="25B89196" w:rsidR="000575C9" w:rsidRDefault="000575C9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p w14:paraId="34B5E7C9" w14:textId="77777777" w:rsidR="000575C9" w:rsidRPr="006375B5" w:rsidRDefault="000575C9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ook w:val="0000" w:firstRow="0" w:lastRow="0" w:firstColumn="0" w:lastColumn="0" w:noHBand="0" w:noVBand="0"/>
      </w:tblPr>
      <w:tblGrid>
        <w:gridCol w:w="4140"/>
        <w:gridCol w:w="2430"/>
        <w:gridCol w:w="2520"/>
      </w:tblGrid>
      <w:tr w:rsidR="00A636B4" w:rsidRPr="006375B5" w14:paraId="5C15ADC4" w14:textId="77777777" w:rsidTr="00A95279">
        <w:tc>
          <w:tcPr>
            <w:tcW w:w="4140" w:type="dxa"/>
            <w:vAlign w:val="bottom"/>
          </w:tcPr>
          <w:p w14:paraId="0126A9CB" w14:textId="77777777" w:rsidR="00A636B4" w:rsidRPr="006375B5" w:rsidRDefault="00A636B4" w:rsidP="00DB58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สนามกอล์ฟ</w:t>
            </w:r>
          </w:p>
        </w:tc>
        <w:tc>
          <w:tcPr>
            <w:tcW w:w="2430" w:type="dxa"/>
            <w:shd w:val="clear" w:color="auto" w:fill="auto"/>
          </w:tcPr>
          <w:p w14:paraId="434C8E0A" w14:textId="03CC3C0A" w:rsidR="00A636B4" w:rsidRPr="006375B5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6AF1DF7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7C629DB4" w14:textId="77777777" w:rsidTr="00A95279">
        <w:tc>
          <w:tcPr>
            <w:tcW w:w="4140" w:type="dxa"/>
            <w:vAlign w:val="bottom"/>
          </w:tcPr>
          <w:p w14:paraId="46B82F90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30" w:type="dxa"/>
            <w:shd w:val="clear" w:color="auto" w:fill="auto"/>
          </w:tcPr>
          <w:p w14:paraId="23058EB7" w14:textId="55C22A8A" w:rsidR="00A636B4" w:rsidRPr="006375B5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2520" w:type="dxa"/>
          </w:tcPr>
          <w:p w14:paraId="2740CF6F" w14:textId="6E7B0E5A" w:rsidR="00A636B4" w:rsidRPr="006375B5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</w:tr>
      <w:tr w:rsidR="00A636B4" w:rsidRPr="006375B5" w14:paraId="31847AD9" w14:textId="77777777" w:rsidTr="00A95279">
        <w:tc>
          <w:tcPr>
            <w:tcW w:w="4140" w:type="dxa"/>
            <w:vAlign w:val="bottom"/>
          </w:tcPr>
          <w:p w14:paraId="6E48EE0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30" w:type="dxa"/>
            <w:shd w:val="clear" w:color="auto" w:fill="auto"/>
          </w:tcPr>
          <w:p w14:paraId="7EE1B666" w14:textId="6222E600" w:rsidR="00A636B4" w:rsidRPr="006375B5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520" w:type="dxa"/>
          </w:tcPr>
          <w:p w14:paraId="341F581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050F1187" w14:textId="77777777" w:rsidTr="00A95279">
        <w:tc>
          <w:tcPr>
            <w:tcW w:w="4140" w:type="dxa"/>
            <w:vAlign w:val="bottom"/>
          </w:tcPr>
          <w:p w14:paraId="4269ABA7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เครื่องมือและเครื่องใช้</w:t>
            </w:r>
          </w:p>
        </w:tc>
        <w:tc>
          <w:tcPr>
            <w:tcW w:w="2430" w:type="dxa"/>
            <w:shd w:val="clear" w:color="auto" w:fill="auto"/>
          </w:tcPr>
          <w:p w14:paraId="6AEAF0D2" w14:textId="45812F67" w:rsidR="00A636B4" w:rsidRPr="006375B5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520" w:type="dxa"/>
          </w:tcPr>
          <w:p w14:paraId="5225893F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34482C68" w14:textId="77777777" w:rsidTr="00A95279">
        <w:tc>
          <w:tcPr>
            <w:tcW w:w="4140" w:type="dxa"/>
            <w:vAlign w:val="bottom"/>
          </w:tcPr>
          <w:p w14:paraId="2E20212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30" w:type="dxa"/>
            <w:shd w:val="clear" w:color="auto" w:fill="auto"/>
          </w:tcPr>
          <w:p w14:paraId="21A4254A" w14:textId="73E23282" w:rsidR="00A636B4" w:rsidRPr="006375B5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360829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6375B5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31375F1A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6375B5" w14:paraId="1828238D" w14:textId="77777777" w:rsidTr="00A95279">
        <w:tc>
          <w:tcPr>
            <w:tcW w:w="4140" w:type="dxa"/>
            <w:shd w:val="clear" w:color="auto" w:fill="auto"/>
            <w:vAlign w:val="bottom"/>
          </w:tcPr>
          <w:p w14:paraId="4FDC61F4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430" w:type="dxa"/>
            <w:shd w:val="clear" w:color="auto" w:fill="auto"/>
          </w:tcPr>
          <w:p w14:paraId="54A6B51E" w14:textId="2A03A545" w:rsidR="00A636B4" w:rsidRPr="006375B5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520" w:type="dxa"/>
            <w:shd w:val="clear" w:color="auto" w:fill="auto"/>
          </w:tcPr>
          <w:p w14:paraId="1A7F13D2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65A4D65" w14:textId="77777777" w:rsidR="00482942" w:rsidRPr="006375B5" w:rsidRDefault="00482942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219BE5A0" w14:textId="1612CA22" w:rsidR="002A49C6" w:rsidRPr="006375B5" w:rsidRDefault="00A636B4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เครื่องใช้ในการดำเนินกิจการโรงแรม ได้แก่ ลินิน เครื่องเคลือบ เครื่องแก้ว เครื่องเงิน และเครื่องใช้บางชนิดที่ใช้ในการดำเนินกิจการโรงแรม ซึ่งบันทึกเป็นมูลค่าของทรัพย์สินด้วยราคาทุนหักค่าเสื่อมราคาสะสมและขาดทุนจาก</w:t>
      </w:r>
      <w:r w:rsidR="0089210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การด้อยค่า การซื้อเพิ่มเติมในภายหลังจะบันทึกเป็นค่าใช้จ่ายเมื่อมีรายการซื้อเกิดขึ้น</w:t>
      </w:r>
    </w:p>
    <w:p w14:paraId="43D83ADD" w14:textId="77777777" w:rsidR="002A49C6" w:rsidRPr="006375B5" w:rsidRDefault="002A49C6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5EFD46A" w14:textId="77777777" w:rsidR="00066C32" w:rsidRPr="006375B5" w:rsidRDefault="00066C32" w:rsidP="00066C32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สินทรัพย์ไม่มีตัวตน </w:t>
      </w:r>
    </w:p>
    <w:p w14:paraId="35ADB40F" w14:textId="77777777" w:rsidR="00D54F92" w:rsidRPr="006375B5" w:rsidRDefault="00D54F9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2759C236" w14:textId="70277B2F" w:rsidR="003221CD" w:rsidRPr="006375B5" w:rsidRDefault="00066C3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ค่าความนิยมวัดมูลค่าด้วยวิธีราคาทุนหักผลขาดทุนจากการด้อยค่าสะสม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</w:p>
    <w:p w14:paraId="14563F2F" w14:textId="77777777" w:rsidR="00EE0693" w:rsidRPr="006375B5" w:rsidRDefault="00EE0693" w:rsidP="00EE069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55"/>
        </w:tabs>
        <w:spacing w:after="0"/>
        <w:jc w:val="both"/>
        <w:rPr>
          <w:rFonts w:ascii="Angsana New" w:hAnsi="Angsana New"/>
          <w:sz w:val="30"/>
          <w:szCs w:val="30"/>
        </w:rPr>
      </w:pPr>
    </w:p>
    <w:p w14:paraId="71A9C1E9" w14:textId="70662509" w:rsidR="003221CD" w:rsidRDefault="00184D50" w:rsidP="00184D5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สินทรัพย์ไม่มีตัวตนอื่นๆ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ที่มีอายุการใช้งานจำกัด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วัดมูลค่าด้วยราคาทุนหักค่าตัดจำหน่ายสะสมและผลขาดทุนจากการด้อยค่าสะสม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รายจ่ายภายหลังการรับรู้รายการจะรับรู้เป็นสินทรัพย์เมื่อก่อให้เกิดประโยชน์เชิงเศรษฐกิจ</w:t>
      </w:r>
      <w:r w:rsidR="0089210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ในอนาคต</w:t>
      </w:r>
    </w:p>
    <w:p w14:paraId="19A7BFD6" w14:textId="77777777" w:rsidR="00777590" w:rsidRPr="006375B5" w:rsidRDefault="00777590" w:rsidP="00184D5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D1FD481" w14:textId="23B86380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ค่าตัดจำหน่ายคำนวณ</w:t>
      </w:r>
      <w:r w:rsidR="00777590">
        <w:rPr>
          <w:rFonts w:ascii="Angsana New" w:hAnsi="Angsana New" w:hint="cs"/>
          <w:sz w:val="30"/>
          <w:szCs w:val="30"/>
          <w:cs/>
        </w:rPr>
        <w:t>โดยวิธีเส้นตรงตามระยะเวลาที่คาดว่าจะได้รับประโยชน์จากสินทรัพย์ไม่มีตัวตน</w:t>
      </w:r>
      <w:r w:rsidR="00066C32" w:rsidRPr="006375B5">
        <w:rPr>
          <w:rFonts w:ascii="Angsana New" w:eastAsia="Calibri" w:hAnsi="Angsana New" w:hint="cs"/>
          <w:sz w:val="30"/>
          <w:szCs w:val="30"/>
          <w:cs/>
        </w:rPr>
        <w:t xml:space="preserve"> และรับรู้</w:t>
      </w:r>
      <w:r w:rsidR="00777590">
        <w:rPr>
          <w:rFonts w:ascii="Angsana New" w:eastAsia="Calibri" w:hAnsi="Angsana New"/>
          <w:sz w:val="30"/>
          <w:szCs w:val="30"/>
          <w:cs/>
        </w:rPr>
        <w:br/>
      </w:r>
      <w:r w:rsidR="00066C32" w:rsidRPr="006375B5">
        <w:rPr>
          <w:rFonts w:ascii="Angsana New" w:eastAsia="Calibri" w:hAnsi="Angsana New" w:hint="cs"/>
          <w:sz w:val="30"/>
          <w:szCs w:val="30"/>
          <w:cs/>
        </w:rPr>
        <w:t>ในกำไรหรือขาดทุน</w:t>
      </w:r>
    </w:p>
    <w:p w14:paraId="0C4F1ED5" w14:textId="77777777" w:rsidR="00EF5CA3" w:rsidRPr="006375B5" w:rsidRDefault="00EF5CA3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</w:p>
    <w:p w14:paraId="52B8253E" w14:textId="107E6CA6" w:rsidR="00A636B4" w:rsidRPr="006375B5" w:rsidRDefault="00A46811" w:rsidP="00A636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ประมาณการ</w:t>
      </w:r>
      <w:r w:rsidR="00A636B4" w:rsidRPr="006375B5">
        <w:rPr>
          <w:rFonts w:ascii="Angsana New" w:hAnsi="Angsana New"/>
          <w:sz w:val="30"/>
          <w:szCs w:val="30"/>
          <w:cs/>
        </w:rPr>
        <w:t>ระยะเวลาที่คาดว่าจะได้รับประโยชน์แสดงได้ดังนี้</w:t>
      </w:r>
    </w:p>
    <w:p w14:paraId="7D79AD7C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="Angsana New" w:hAnsi="Angsana New"/>
          <w:color w:val="0000FF"/>
          <w:sz w:val="30"/>
          <w:szCs w:val="30"/>
        </w:rPr>
      </w:pPr>
    </w:p>
    <w:tbl>
      <w:tblPr>
        <w:tblW w:w="9782" w:type="dxa"/>
        <w:tblInd w:w="450" w:type="dxa"/>
        <w:tblLook w:val="01E0" w:firstRow="1" w:lastRow="1" w:firstColumn="1" w:lastColumn="1" w:noHBand="0" w:noVBand="0"/>
      </w:tblPr>
      <w:tblGrid>
        <w:gridCol w:w="4591"/>
        <w:gridCol w:w="1979"/>
        <w:gridCol w:w="3212"/>
      </w:tblGrid>
      <w:tr w:rsidR="00A636B4" w:rsidRPr="006375B5" w14:paraId="641E8F70" w14:textId="77777777" w:rsidTr="00094BCB">
        <w:tc>
          <w:tcPr>
            <w:tcW w:w="4591" w:type="dxa"/>
          </w:tcPr>
          <w:p w14:paraId="400178D0" w14:textId="6E22AEB9" w:rsidR="00A636B4" w:rsidRPr="006375B5" w:rsidRDefault="00A807BE" w:rsidP="00094B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-123" w:firstLine="12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</w:t>
            </w:r>
            <w:r w:rsidR="00FC4641" w:rsidRPr="006375B5">
              <w:rPr>
                <w:rFonts w:ascii="Angsana New" w:hAnsi="Angsana New" w:hint="cs"/>
                <w:sz w:val="30"/>
                <w:szCs w:val="30"/>
                <w:cs/>
              </w:rPr>
              <w:t>ต์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แวร์</w:t>
            </w:r>
          </w:p>
        </w:tc>
        <w:tc>
          <w:tcPr>
            <w:tcW w:w="1979" w:type="dxa"/>
          </w:tcPr>
          <w:p w14:paraId="1384ACB1" w14:textId="0E7923B3" w:rsidR="00A636B4" w:rsidRPr="006375B5" w:rsidRDefault="000E564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A636B4" w:rsidRPr="006375B5">
              <w:rPr>
                <w:rFonts w:ascii="Angsana New" w:hAnsi="Angsana New"/>
                <w:sz w:val="30"/>
                <w:szCs w:val="30"/>
                <w:cs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3212" w:type="dxa"/>
          </w:tcPr>
          <w:p w14:paraId="63E1AFB5" w14:textId="77777777" w:rsidR="00A636B4" w:rsidRPr="006375B5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0F46B54B" w14:textId="26A5C02F" w:rsidR="00EF5CA3" w:rsidRPr="00FF1D2D" w:rsidRDefault="00EF5CA3" w:rsidP="00EF5CA3">
      <w:pPr>
        <w:rPr>
          <w:sz w:val="28"/>
          <w:szCs w:val="28"/>
          <w:cs/>
          <w:lang w:val="th-TH" w:eastAsia="x-none"/>
        </w:rPr>
      </w:pPr>
    </w:p>
    <w:p w14:paraId="2FD6F4BC" w14:textId="63E17232" w:rsidR="00C7569B" w:rsidRPr="006375B5" w:rsidRDefault="00C7569B" w:rsidP="00C7569B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สัญญาเช่า</w:t>
      </w:r>
    </w:p>
    <w:p w14:paraId="670619E1" w14:textId="701BC359" w:rsidR="00C7569B" w:rsidRPr="006375B5" w:rsidRDefault="00C7569B" w:rsidP="00243089">
      <w:p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74221BC6" w14:textId="21A7D1EB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กลุ่มบริษัทจะประเมินว่าสัญญาเป็นสัญญาเช่าหรือประกอบด้วยสัญญาเช่า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104815FE" w14:textId="3E2CD8F9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8C3324C" w14:textId="780D77E9" w:rsidR="00C7569B" w:rsidRPr="006375B5" w:rsidRDefault="00C7569B" w:rsidP="00C7569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lastRenderedPageBreak/>
        <w:t>ในฐานะผู้เช่า</w:t>
      </w:r>
    </w:p>
    <w:p w14:paraId="598C8F90" w14:textId="2B9B22F3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ต้องจ่ายตามสัญญาให้กับแต่ละส่วนประกอบของสัญญาเช่าตามราคาเอกเทศของแต่ละส่วนประกอบ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ำหรับสัญญาเช่าอสังหาริมทรัพย์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</w:p>
    <w:p w14:paraId="79988589" w14:textId="6B47E0FD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F8F2C71" w14:textId="05D10D2A" w:rsidR="00C7569B" w:rsidRPr="006375B5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วันที่สัญญาเช่าเริ่มมีผล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5B02ADE1" w14:textId="3FF2A574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AC21886" w14:textId="0DB495AC" w:rsidR="00C7569B" w:rsidRPr="006375B5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สินทรัพย์สิทธิการใช้วัดมูลค่าด้วยราคาทุนหักค่าเสื่อมราคาสะสมและผลขาดทุนจากการด้อยค่า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และปรับปรุงเมื่อมีการวัดมูลค่าใหม่ของหนี้สินตามสัญญาเช่า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74440E4C" w14:textId="5C17D74E" w:rsidR="00F06B1F" w:rsidRDefault="00F06B1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36F703" w14:textId="18B286B4" w:rsidR="000B7869" w:rsidRDefault="00C7569B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</w:t>
      </w:r>
      <w:r w:rsidR="005F5723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37192E74" w14:textId="77777777" w:rsidR="00FF1D2D" w:rsidRDefault="00FF1D2D" w:rsidP="00243089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ABA04EE" w14:textId="4EDDCB79" w:rsidR="00C7569B" w:rsidRDefault="006C3A0B" w:rsidP="0020685C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หนี้สินตามสัญญาเช่าวัดมูลค่าด้วยวิธีราคาทุนตัดจำหน่ายตามวิธีดอกเบี้ยที่แท้จริง และ</w:t>
      </w:r>
      <w:r w:rsidRPr="006375B5">
        <w:rPr>
          <w:rFonts w:ascii="Angsana New" w:hAnsi="Angsana New"/>
          <w:sz w:val="30"/>
          <w:szCs w:val="30"/>
          <w:cs/>
        </w:rPr>
        <w:t>หนี้สินตามสัญญาเช่า</w:t>
      </w:r>
      <w:r w:rsidRPr="006375B5">
        <w:rPr>
          <w:rFonts w:ascii="Angsana New" w:hAnsi="Angsana New" w:hint="cs"/>
          <w:sz w:val="30"/>
          <w:szCs w:val="30"/>
          <w:cs/>
        </w:rPr>
        <w:t>จะถูก</w:t>
      </w:r>
      <w:r w:rsidRPr="006375B5">
        <w:rPr>
          <w:rFonts w:ascii="Angsana New" w:hAnsi="Angsana New"/>
          <w:sz w:val="30"/>
          <w:szCs w:val="30"/>
          <w:cs/>
        </w:rPr>
        <w:t>วัดมูลค่าใหม่เมื่อมีการเปลี่ยนแปลงสัญญาเช่า</w:t>
      </w:r>
      <w:bookmarkStart w:id="4" w:name="_Hlk65855261"/>
      <w:r w:rsidRPr="006375B5">
        <w:rPr>
          <w:rFonts w:ascii="Angsana New" w:hAnsi="Angsana New"/>
          <w:sz w:val="30"/>
          <w:szCs w:val="30"/>
          <w:cs/>
        </w:rPr>
        <w:t>หรือมีการเปลี่ยนแปลงการประเมินการเลือกใช้สิทธิ</w:t>
      </w:r>
      <w:r w:rsidRPr="006375B5">
        <w:rPr>
          <w:rFonts w:ascii="Angsana New" w:hAnsi="Angsana New" w:hint="cs"/>
          <w:sz w:val="30"/>
          <w:szCs w:val="30"/>
          <w:cs/>
        </w:rPr>
        <w:t>ที่ระบุใน</w:t>
      </w:r>
      <w:r w:rsidRPr="006375B5">
        <w:rPr>
          <w:rFonts w:ascii="Angsana New" w:hAnsi="Angsana New"/>
          <w:sz w:val="30"/>
          <w:szCs w:val="30"/>
          <w:cs/>
        </w:rPr>
        <w:t>สัญญาเช่า</w:t>
      </w:r>
      <w:bookmarkEnd w:id="4"/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เมื่อมีการวัดมูลค่าหนี้สินตามสัญญาเช่าใหม่ จะปรับปรุง</w:t>
      </w:r>
      <w:r w:rsidRPr="006375B5">
        <w:rPr>
          <w:rFonts w:ascii="Angsana New" w:hAnsi="Angsana New" w:hint="cs"/>
          <w:sz w:val="30"/>
          <w:szCs w:val="30"/>
          <w:cs/>
        </w:rPr>
        <w:t>กับ</w:t>
      </w:r>
      <w:r w:rsidRPr="006375B5">
        <w:rPr>
          <w:rFonts w:ascii="Angsana New" w:hAnsi="Angsana New"/>
          <w:sz w:val="30"/>
          <w:szCs w:val="30"/>
          <w:cs/>
        </w:rPr>
        <w:t>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</w:t>
      </w:r>
      <w:r w:rsidRPr="006375B5">
        <w:rPr>
          <w:rFonts w:ascii="Angsana New" w:hAnsi="Angsana New" w:hint="cs"/>
          <w:sz w:val="30"/>
          <w:szCs w:val="30"/>
          <w:cs/>
        </w:rPr>
        <w:t>ได้ถูกลดมูลค่า</w:t>
      </w:r>
      <w:r w:rsidRPr="006375B5">
        <w:rPr>
          <w:rFonts w:ascii="Angsana New" w:hAnsi="Angsana New"/>
          <w:sz w:val="30"/>
          <w:szCs w:val="30"/>
          <w:cs/>
        </w:rPr>
        <w:t>ลงจนเป็นศูนย์แล้ว ยกเว้นสัญญาเช่า</w:t>
      </w:r>
      <w:r w:rsidR="00777590">
        <w:rPr>
          <w:rFonts w:ascii="Angsana New" w:hAnsi="Angsana New" w:hint="cs"/>
          <w:sz w:val="30"/>
          <w:szCs w:val="30"/>
          <w:cs/>
        </w:rPr>
        <w:t xml:space="preserve">สำนักงานของกลุ่มบริษัทที่ได้รับส่วนลดค่าเช่าจากสถานการณ์ </w:t>
      </w:r>
      <w:r w:rsidR="00777590">
        <w:rPr>
          <w:rFonts w:ascii="Angsana New" w:hAnsi="Angsana New"/>
          <w:sz w:val="30"/>
          <w:szCs w:val="30"/>
        </w:rPr>
        <w:t xml:space="preserve">COVID-19 </w:t>
      </w:r>
      <w:r w:rsidR="00777590">
        <w:rPr>
          <w:rFonts w:ascii="Angsana New" w:hAnsi="Angsana New" w:hint="cs"/>
          <w:sz w:val="30"/>
          <w:szCs w:val="30"/>
          <w:cs/>
        </w:rPr>
        <w:t xml:space="preserve">และกลุ่มบริษัทเลือกไม่ประเมินว่าการได้รับส่วนลดค่าเช่าเป็นการเปลี่ยนแปลงสัญญาเช่า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="0020685C" w:rsidRPr="0020685C">
        <w:rPr>
          <w:rFonts w:ascii="Angsana New" w:hAnsi="Angsana New" w:hint="cs"/>
          <w:sz w:val="30"/>
          <w:szCs w:val="30"/>
          <w:cs/>
        </w:rPr>
        <w:t>จะวัดมูลค่าหนี้สินตามสัญญาเช่าใหม่โดยใช้อัตราคิดลดเดิมและรับรู้ผลกระทบของการเปลี่ยนแปลงหนี้สินตามสัญญาเช่าในกำไรหรือขาดทุน</w:t>
      </w:r>
    </w:p>
    <w:p w14:paraId="2D274B7F" w14:textId="77777777" w:rsidR="0020685C" w:rsidRPr="006375B5" w:rsidRDefault="0020685C" w:rsidP="0020685C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BC5951C" w14:textId="2A9492A3" w:rsidR="00A86DBB" w:rsidRPr="006375B5" w:rsidRDefault="00A86DBB" w:rsidP="00A86DB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ในฐานะผู้ให้เช่า</w:t>
      </w:r>
    </w:p>
    <w:p w14:paraId="4E03801E" w14:textId="36BD58B5" w:rsidR="00C7569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วันเริ่มต้นของสัญญาเช่าหรือวันที่มีการเปลี่ยนแปลงสัญญาเช่า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1900E77B" w14:textId="52BD175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B359DFB" w14:textId="41001BCE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วันเริ่มต้นของสัญญาเช่า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สัญญาที่ไม่เข้าเงื่อนไขดังกล่าวจะจัดประเภทเป็นสัญญาเช่าดำเนินงาน</w:t>
      </w:r>
    </w:p>
    <w:p w14:paraId="3C3785CD" w14:textId="3914ECC1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2CB7570" w14:textId="52206FA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เมื่อกลุ่มบริษัทเป็นผู้ให้เช่าช่วง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จัดประเภทสัญญาเช่าช่วงเป็นสัญญาเช่าเงินทุนหรือสัญญาเช่าดำเนินงานโดยอ้างอิงจากสินทรัพย์สิทธิการใช้ที่เกิดจากสัญญาเช่าหลั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หากสัญญาเช่าหลักเป็นสัญญาเช่าระยะสั้น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สัญญาให้เช่าช่วงจะถูกจัดประเภทเป็นสัญญาเช่าดำเนินงาน</w:t>
      </w:r>
    </w:p>
    <w:p w14:paraId="2368DDD0" w14:textId="0912438A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CB5C9D8" w14:textId="74A5391E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7E750C02" w14:textId="7F715A40" w:rsidR="00F06B1F" w:rsidRDefault="00F06B1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EBBD64C" w14:textId="1CC12A49" w:rsidR="00A86DBB" w:rsidRPr="006375B5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ค่าเช่าที่อาจเกิดขึ้นรับรู้เป็นรายได้ค่าเช่าในรอบระยะเวลาบัญชีที่ได้รับ</w:t>
      </w:r>
    </w:p>
    <w:p w14:paraId="57D58CD9" w14:textId="77777777" w:rsidR="009A32F4" w:rsidRPr="006375B5" w:rsidRDefault="009A32F4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CDFAB36" w14:textId="27D5CCEE" w:rsidR="009F1E77" w:rsidRPr="006375B5" w:rsidRDefault="00A86DBB" w:rsidP="0073194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ซึ่งประมาณการโดยใช้ตารางการตั้งสำรองเพื่อหาอัตราผลขาดทุนด้านเครดิตที่คาดว่าจะเกิดขึ้น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โดยนำข้อมูลผลขาดทุนที่เกิดขึ้นในอดีต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ๆ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กลุ่มบริษัทตัดรายการลูกหนี้สัญญาเช่าตามที่เปิดเผยในหมายเหตุข้อ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E6083A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(</w:t>
      </w:r>
      <w:r w:rsidR="00CF1788">
        <w:rPr>
          <w:rFonts w:ascii="Angsana New" w:hAnsi="Angsana New" w:hint="cs"/>
          <w:sz w:val="30"/>
          <w:szCs w:val="30"/>
          <w:cs/>
        </w:rPr>
        <w:t>ง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015F7BF9" w14:textId="77777777" w:rsidR="000B7869" w:rsidRPr="006375B5" w:rsidRDefault="000B7869" w:rsidP="00243089">
      <w:pPr>
        <w:jc w:val="thaiDistribute"/>
        <w:rPr>
          <w:rFonts w:ascii="Angsana New" w:hAnsi="Angsana New"/>
          <w:sz w:val="30"/>
          <w:szCs w:val="30"/>
        </w:rPr>
      </w:pPr>
    </w:p>
    <w:p w14:paraId="3516C8F6" w14:textId="093F0148" w:rsidR="003221CD" w:rsidRPr="006375B5" w:rsidRDefault="0050335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การด้อยค่าสินทรัพย์ที่ไม่ใช่สินทรัพย์ทางการเงิน</w:t>
      </w:r>
    </w:p>
    <w:p w14:paraId="462848F4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2838C57" w14:textId="27B39735" w:rsidR="00781BA1" w:rsidRPr="006375B5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</w:t>
      </w:r>
      <w:r w:rsidR="00AC2117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สำหรับค่าความนิยมจะประมาณมูลค่าที่คาดว่าจะได้รับคืนทุกปีในช่วงเวลาเดียวกัน</w:t>
      </w:r>
    </w:p>
    <w:p w14:paraId="5BAB94F5" w14:textId="77777777" w:rsidR="00CA0DCB" w:rsidRPr="006375B5" w:rsidRDefault="00CA0DCB" w:rsidP="003221C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07E7369" w14:textId="0F634A52" w:rsidR="00781BA1" w:rsidRPr="006375B5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ขาดทุนจากการด้อยค่ารับรู้</w:t>
      </w:r>
      <w:r w:rsidR="0050335F" w:rsidRPr="006375B5">
        <w:rPr>
          <w:rFonts w:ascii="Angsana New" w:hAnsi="Angsana New" w:hint="cs"/>
          <w:sz w:val="30"/>
          <w:szCs w:val="30"/>
          <w:cs/>
        </w:rPr>
        <w:t>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 สูงกว่ามูลค่าที่จะได้รับคืน เว้นแต่เมื่อมีการกลับรายการการประเมินมูลค่าของสินทรัพย์เพิ่มของสินทรัพย์ชิ้นเดียวกันที่เคยรับรู้ในส่วนของผู้ถือหุ้นและมีการด้อยค่าในเวลาต่อมา ในกรณีนี้จะรับรู้ในส่วนของผู้ถือหุ้น</w:t>
      </w:r>
    </w:p>
    <w:p w14:paraId="4DDA45DA" w14:textId="111B4173" w:rsidR="00781BA1" w:rsidRPr="006375B5" w:rsidRDefault="00781BA1" w:rsidP="00266B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30"/>
          <w:szCs w:val="30"/>
        </w:rPr>
      </w:pPr>
    </w:p>
    <w:p w14:paraId="7EC14301" w14:textId="69A23EF3" w:rsidR="00482942" w:rsidRDefault="003221CD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ในการประเมินมูลค่าจากการใช้ของสินทรัพย์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1055E95D" w14:textId="77777777" w:rsidR="009A32F4" w:rsidRPr="006375B5" w:rsidRDefault="009A32F4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6A64622" w14:textId="0BADB2C5" w:rsidR="00E50C65" w:rsidRPr="006375B5" w:rsidRDefault="0050335F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</w:t>
      </w:r>
      <w:r w:rsidR="00F131A7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ยกเว้นขาดทุนจากการด้อยค่าของค่าความนิยมจะไม่มีการปรับปรุง</w:t>
      </w:r>
      <w:r w:rsidR="00F030F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>กลับรายการขาดทุนจากการด้อยค่า</w:t>
      </w:r>
      <w:r w:rsidR="00E60CDC" w:rsidRPr="006375B5">
        <w:rPr>
          <w:rFonts w:ascii="Angsana New" w:hAnsi="Angsana New" w:hint="cs"/>
          <w:sz w:val="30"/>
          <w:szCs w:val="30"/>
          <w:cs/>
        </w:rPr>
        <w:t xml:space="preserve"> ซึ่ง</w:t>
      </w:r>
      <w:r w:rsidRPr="006375B5">
        <w:rPr>
          <w:rFonts w:ascii="Angsana New" w:hAnsi="Angsana New"/>
          <w:sz w:val="30"/>
          <w:szCs w:val="30"/>
          <w:cs/>
        </w:rPr>
        <w:t>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027CE0D7" w14:textId="77777777" w:rsidR="009A32F4" w:rsidRPr="006375B5" w:rsidRDefault="009A32F4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792FAC3" w14:textId="6FF7549E" w:rsidR="003221CD" w:rsidRPr="006375B5" w:rsidRDefault="00151A18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หนี้สินที่เกิดจากสัญญา</w:t>
      </w:r>
    </w:p>
    <w:p w14:paraId="0CAB0307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3FAB4B77" w14:textId="21AFE8D0" w:rsidR="000B7869" w:rsidRPr="006375B5" w:rsidRDefault="00A9224C" w:rsidP="0086322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</w:t>
      </w:r>
      <w:r w:rsidR="00F030F9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กลุ่มบริษัทรับรู้รายได้ที่เกี่ยวข้อง</w:t>
      </w:r>
    </w:p>
    <w:p w14:paraId="68C1C01A" w14:textId="77777777" w:rsidR="000B7869" w:rsidRPr="006375B5" w:rsidRDefault="000B78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6E8CD81" w14:textId="6C028BC5" w:rsidR="003221CD" w:rsidRPr="006375B5" w:rsidRDefault="003221CD" w:rsidP="00936843">
      <w:pPr>
        <w:pStyle w:val="Heading8"/>
        <w:numPr>
          <w:ilvl w:val="1"/>
          <w:numId w:val="20"/>
        </w:numPr>
        <w:tabs>
          <w:tab w:val="clear" w:pos="518"/>
        </w:tabs>
        <w:spacing w:line="240" w:lineRule="atLeast"/>
        <w:ind w:left="540" w:right="0" w:hanging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ผลประโยชน์ของพนักงาน</w:t>
      </w:r>
    </w:p>
    <w:p w14:paraId="2C208370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2C41960D" w14:textId="55656B36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โครงการสมทบเงิน</w:t>
      </w:r>
    </w:p>
    <w:p w14:paraId="22E9800E" w14:textId="77777777" w:rsidR="003221CD" w:rsidRPr="006375B5" w:rsidRDefault="003221CD" w:rsidP="003221CD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ภาระผูกพันในการสมทบเข้าโครงการสมทบเงิน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38BF1CF3" w14:textId="4189CEA7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</w:rPr>
      </w:pPr>
      <w:r>
        <w:rPr>
          <w:rFonts w:ascii="Angsana New" w:hAnsi="Angsana New"/>
          <w:i/>
          <w:iCs/>
          <w:sz w:val="30"/>
          <w:szCs w:val="30"/>
        </w:rPr>
        <w:br w:type="page"/>
      </w:r>
    </w:p>
    <w:p w14:paraId="375AA43C" w14:textId="5F53F358" w:rsidR="009F1E77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โครงการผลประโยชน์ที่กำหนดไว้</w:t>
      </w:r>
    </w:p>
    <w:p w14:paraId="7D0E0059" w14:textId="54A3E109" w:rsidR="00FA6CA9" w:rsidRPr="006375B5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ปีปัจจุบันและงวดก่อนๆ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ผลประโยชน์ดังกล่าวได้มีการคิดลดกระแสเงินสดเพื่อให้เป็นมูลค่าปัจจุบัน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ซึ่งจัดทำโดยนักคณิตศาสตร์ประกันภัยที่ได้รับอนุญาตเป็นประจำทุกปี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โดยวิธีคิดลดแต่ละหน่วยที่ประมาณการไว้</w:t>
      </w:r>
    </w:p>
    <w:p w14:paraId="2DFCEBC4" w14:textId="77777777" w:rsidR="00934F8B" w:rsidRPr="006375B5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</w:p>
    <w:p w14:paraId="69D24EC0" w14:textId="2CC50B07" w:rsidR="003221CD" w:rsidRPr="006375B5" w:rsidRDefault="003221CD" w:rsidP="003221CD">
      <w:pPr>
        <w:pStyle w:val="BodyText"/>
        <w:spacing w:after="0"/>
        <w:ind w:left="540"/>
        <w:jc w:val="thaiDistribute"/>
        <w:rPr>
          <w:rFonts w:ascii="Angsana New" w:eastAsia="Times New Roman" w:hAnsi="Angsana New"/>
          <w:i/>
          <w:sz w:val="30"/>
          <w:szCs w:val="30"/>
        </w:rPr>
      </w:pPr>
      <w:r w:rsidRPr="006375B5">
        <w:rPr>
          <w:rFonts w:ascii="Angsana New" w:eastAsia="Times New Roman" w:hAnsi="Angsana New"/>
          <w:i/>
          <w:sz w:val="30"/>
          <w:szCs w:val="30"/>
          <w:cs/>
        </w:rPr>
        <w:t>ในการวัดมูลค่าใหม่ของหนี้สินผลประโยชน์ที่กำหนดไว้สุทธิ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กำหนดดอกเบี้ยจ่ายของ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</w:t>
      </w:r>
      <w:r w:rsidR="0002528B">
        <w:rPr>
          <w:rFonts w:ascii="Angsana New" w:eastAsia="Times New Roman" w:hAnsi="Angsana New"/>
          <w:i/>
          <w:sz w:val="30"/>
          <w:szCs w:val="30"/>
        </w:rPr>
        <w:br/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 xml:space="preserve">ณ ต้นปี โดยคำนึงถึงการเปลี่ยนแปลงใดๆ ในหนี้สินผลประโยชน์ที่กำหนดไว้สุทธิซึ่งเป็นผลมาจากการสมทบเงินและการจ่ายชำระผลประโยชน์ </w:t>
      </w:r>
      <w:r w:rsidRPr="006375B5">
        <w:rPr>
          <w:rFonts w:ascii="Angsana New" w:hAnsi="Angsana New"/>
          <w:i/>
          <w:sz w:val="30"/>
          <w:szCs w:val="30"/>
          <w:cs/>
        </w:rPr>
        <w:t>ดอกเบี้ยจ่ายสุทธิและค่าใช้จ่ายอื่นๆ ที่เกี่ยวข้องกับโครงการผลประโยชน์</w:t>
      </w:r>
      <w:r w:rsidRPr="006375B5">
        <w:rPr>
          <w:rFonts w:ascii="Angsana New" w:eastAsia="Times New Roman" w:hAnsi="Angsana New"/>
          <w:i/>
          <w:sz w:val="30"/>
          <w:szCs w:val="30"/>
          <w:cs/>
        </w:rPr>
        <w:t>รับรู้รายการในกำไรหรือขาดทุน</w:t>
      </w:r>
    </w:p>
    <w:p w14:paraId="7F1EE812" w14:textId="77777777" w:rsidR="002A49C6" w:rsidRPr="006375B5" w:rsidRDefault="002A49C6" w:rsidP="003221CD">
      <w:pPr>
        <w:pStyle w:val="BodyText"/>
        <w:spacing w:after="0"/>
        <w:ind w:left="540"/>
        <w:jc w:val="thaiDistribute"/>
        <w:rPr>
          <w:rFonts w:ascii="Angsana New" w:hAnsi="Angsana New"/>
          <w:b/>
          <w:bCs/>
          <w:color w:val="0000FF"/>
          <w:sz w:val="30"/>
          <w:szCs w:val="30"/>
        </w:rPr>
      </w:pPr>
    </w:p>
    <w:p w14:paraId="685492B9" w14:textId="6B8C41EF" w:rsidR="002A49C6" w:rsidRPr="006375B5" w:rsidRDefault="002437A0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 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137CA316" w14:textId="77777777" w:rsidR="009A32F4" w:rsidRPr="006375B5" w:rsidRDefault="009A32F4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5ED7EAB0" w14:textId="4F7FEAEC" w:rsidR="00482942" w:rsidRPr="006375B5" w:rsidRDefault="002437A0" w:rsidP="002437A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</w:t>
      </w:r>
      <w:r w:rsidR="00DB58C4" w:rsidRPr="006375B5">
        <w:rPr>
          <w:rFonts w:ascii="Angsana New" w:hAnsi="Angsana New"/>
          <w:i/>
          <w:sz w:val="30"/>
          <w:szCs w:val="30"/>
        </w:rPr>
        <w:br/>
      </w:r>
      <w:r w:rsidRPr="006375B5">
        <w:rPr>
          <w:rFonts w:ascii="Angsana New" w:hAnsi="Angsana New"/>
          <w:i/>
          <w:sz w:val="30"/>
          <w:szCs w:val="30"/>
          <w:cs/>
        </w:rPr>
        <w:t xml:space="preserve">หากระยะเวลาการจ่ายผลประโยชน์เกินกว่า </w:t>
      </w:r>
      <w:r w:rsidR="000E564C" w:rsidRPr="000E564C">
        <w:rPr>
          <w:rFonts w:ascii="Angsana New" w:hAnsi="Angsana New"/>
          <w:iCs/>
          <w:sz w:val="30"/>
          <w:szCs w:val="30"/>
        </w:rPr>
        <w:t>12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เดือนนับจากวันสิ้นรอบระยะเวลารายงาน ผลประโยชน์เมื่อเลิกจ้างจะถูกคิดลดกระแสเงินสด </w:t>
      </w:r>
    </w:p>
    <w:p w14:paraId="7B3B5671" w14:textId="77777777" w:rsidR="000B7869" w:rsidRPr="006375B5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2F5C6A52" w14:textId="5B00E806" w:rsidR="00482942" w:rsidRPr="006375B5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sz w:val="30"/>
          <w:szCs w:val="30"/>
          <w:cs/>
        </w:rPr>
        <w:t>หนี้สินรับรู้ด้วยมูลค่าที่คาดว่าจะจ่ายชำระ หาก</w:t>
      </w: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i/>
          <w:sz w:val="30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0F911E89" w14:textId="7D9ED18C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sz w:val="22"/>
          <w:szCs w:val="22"/>
        </w:rPr>
        <w:br w:type="page"/>
      </w:r>
    </w:p>
    <w:p w14:paraId="4D4D25F7" w14:textId="77777777" w:rsidR="00595915" w:rsidRPr="006375B5" w:rsidRDefault="0059591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ประมาณการหนี้สิน</w:t>
      </w:r>
    </w:p>
    <w:p w14:paraId="23B6576A" w14:textId="77777777" w:rsidR="00595915" w:rsidRPr="006375B5" w:rsidRDefault="00595915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2"/>
          <w:szCs w:val="22"/>
        </w:rPr>
      </w:pPr>
    </w:p>
    <w:p w14:paraId="511309DD" w14:textId="375429AC" w:rsidR="0021210B" w:rsidRPr="006375B5" w:rsidRDefault="00E50C65" w:rsidP="0021210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sz w:val="30"/>
          <w:szCs w:val="30"/>
        </w:rPr>
      </w:pPr>
      <w:r w:rsidRPr="006375B5">
        <w:rPr>
          <w:rFonts w:hint="cs"/>
          <w:sz w:val="30"/>
          <w:szCs w:val="30"/>
          <w:cs/>
        </w:rPr>
        <w:t>ประมาณการหนี้สินจะรับรู้ก็ต่อเมื่อกลุ่มบริษัทมีภาระผูกพันตามกฎหมายหรือภาระผูกพันจากการอนุมานที่เกิดขึ้นในปัจจุบันอันเป็นผลมาจากเหตุการณ์ในอดีตซึ่งสามารถประมาณจำนวนของภาระผูกพันได้อย่างน่าเชื่อถือ</w:t>
      </w:r>
      <w:r w:rsidRPr="006375B5">
        <w:rPr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</w:t>
      </w:r>
      <w:r w:rsidR="00151A18" w:rsidRPr="006375B5">
        <w:rPr>
          <w:sz w:val="30"/>
          <w:szCs w:val="30"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</w:t>
      </w:r>
      <w:r w:rsidR="00151A18" w:rsidRPr="006375B5">
        <w:rPr>
          <w:sz w:val="30"/>
          <w:szCs w:val="30"/>
          <w:cs/>
        </w:rPr>
        <w:t xml:space="preserve">  </w:t>
      </w:r>
      <w:r w:rsidR="00151A18" w:rsidRPr="006375B5">
        <w:rPr>
          <w:rFonts w:hint="cs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="00151A18" w:rsidRPr="006375B5">
        <w:rPr>
          <w:sz w:val="30"/>
          <w:szCs w:val="30"/>
          <w:cs/>
        </w:rPr>
        <w:t xml:space="preserve">  </w:t>
      </w:r>
      <w:r w:rsidR="00151A18" w:rsidRPr="006375B5">
        <w:rPr>
          <w:rFonts w:hint="cs"/>
          <w:sz w:val="30"/>
          <w:szCs w:val="30"/>
          <w:cs/>
        </w:rPr>
        <w:t>ประมาณการหนี้สิน</w:t>
      </w:r>
      <w:r w:rsidR="00151A18" w:rsidRPr="006375B5">
        <w:rPr>
          <w:sz w:val="30"/>
          <w:szCs w:val="30"/>
          <w:cs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ส่วนที่เพิ่มขึ้นเนื่องจากเวลาที่ผ่านไปรับรู้เป็นต้นทุนทางการเงิน</w:t>
      </w:r>
      <w:r w:rsidRPr="006375B5">
        <w:rPr>
          <w:sz w:val="30"/>
          <w:szCs w:val="30"/>
          <w:cs/>
        </w:rPr>
        <w:t xml:space="preserve"> </w:t>
      </w:r>
    </w:p>
    <w:p w14:paraId="7B7C77D7" w14:textId="16CA0F61" w:rsidR="008970D9" w:rsidRPr="006375B5" w:rsidRDefault="008970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441E323" w14:textId="6845B74E" w:rsidR="0021210B" w:rsidRPr="006375B5" w:rsidRDefault="00A64C0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การวัดมูลค่ายุติธรร</w:t>
      </w:r>
      <w:r w:rsidR="0021210B"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ม</w:t>
      </w:r>
    </w:p>
    <w:p w14:paraId="55961C1A" w14:textId="77777777" w:rsidR="0021210B" w:rsidRPr="006375B5" w:rsidRDefault="0021210B" w:rsidP="0021210B">
      <w:pPr>
        <w:rPr>
          <w:rFonts w:asciiTheme="majorBidi" w:hAnsiTheme="majorBidi" w:cstheme="majorBidi"/>
          <w:sz w:val="22"/>
          <w:szCs w:val="22"/>
          <w:lang w:val="th-TH" w:eastAsia="x-none"/>
        </w:rPr>
      </w:pPr>
    </w:p>
    <w:p w14:paraId="3E8FF129" w14:textId="3D6E229A" w:rsidR="00880B0B" w:rsidRPr="006375B5" w:rsidRDefault="00880B0B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</w:t>
      </w:r>
      <w:r w:rsidR="00F64E9C" w:rsidRPr="006375B5">
        <w:rPr>
          <w:rFonts w:ascii="Angsana New" w:hAnsi="Angsana New" w:hint="cs"/>
          <w:i/>
          <w:sz w:val="30"/>
          <w:szCs w:val="30"/>
          <w:cs/>
        </w:rPr>
        <w:t xml:space="preserve"> คือ</w:t>
      </w:r>
      <w:r w:rsidRPr="006375B5">
        <w:rPr>
          <w:rFonts w:ascii="Angsana New" w:hAnsi="Angsana New" w:hint="cs"/>
          <w:i/>
          <w:sz w:val="30"/>
          <w:szCs w:val="30"/>
          <w:cs/>
        </w:rPr>
        <w:t xml:space="preserve"> ราคาที่จะได้รับ</w:t>
      </w:r>
      <w:r w:rsidR="00F64E9C" w:rsidRPr="006375B5">
        <w:rPr>
          <w:rFonts w:ascii="Angsana New" w:hAnsi="Angsana New" w:hint="cs"/>
          <w:i/>
          <w:sz w:val="30"/>
          <w:szCs w:val="30"/>
          <w:cs/>
        </w:rPr>
        <w:t>ในตลาดหลัก</w:t>
      </w:r>
      <w:r w:rsidRPr="006375B5">
        <w:rPr>
          <w:rFonts w:ascii="Angsana New" w:hAnsi="Angsana New" w:hint="cs"/>
          <w:i/>
          <w:sz w:val="30"/>
          <w:szCs w:val="30"/>
          <w:cs/>
        </w:rPr>
        <w:t>จากการขายสินทรัพย์หรือจะจ่ายเพื่อโอนหนี้สินในรายการที่เกิดขึ้นในส</w:t>
      </w:r>
      <w:r w:rsidRPr="006375B5">
        <w:rPr>
          <w:rFonts w:hint="cs"/>
          <w:sz w:val="30"/>
          <w:szCs w:val="30"/>
          <w:cs/>
        </w:rPr>
        <w:t>ภาพปกติระหว่างผู้ร่วมตลาด ณ วันที่วัดมูลค่า</w:t>
      </w:r>
      <w:r w:rsidR="00BC53AA" w:rsidRPr="006375B5">
        <w:rPr>
          <w:rFonts w:hint="cs"/>
          <w:sz w:val="30"/>
          <w:szCs w:val="30"/>
          <w:cs/>
        </w:rPr>
        <w:t>ในตลาดหลัก</w:t>
      </w:r>
      <w:r w:rsidRPr="006375B5">
        <w:rPr>
          <w:rFonts w:hint="cs"/>
          <w:sz w:val="30"/>
          <w:szCs w:val="30"/>
          <w:cs/>
        </w:rPr>
        <w:t xml:space="preserve"> หรือตลาดที่ให้ประโยชน์สูงสุด</w:t>
      </w:r>
      <w:r w:rsidR="00BC53AA" w:rsidRPr="006375B5">
        <w:rPr>
          <w:rFonts w:hint="cs"/>
          <w:sz w:val="30"/>
          <w:szCs w:val="30"/>
          <w:cs/>
        </w:rPr>
        <w:t xml:space="preserve"> (</w:t>
      </w:r>
      <w:r w:rsidR="00151A18" w:rsidRPr="006375B5">
        <w:rPr>
          <w:rFonts w:hint="cs"/>
          <w:sz w:val="30"/>
          <w:szCs w:val="30"/>
          <w:cs/>
        </w:rPr>
        <w:t>หากไม่มีตลาดหลัก</w:t>
      </w:r>
      <w:r w:rsidR="00BC53AA" w:rsidRPr="006375B5">
        <w:rPr>
          <w:rFonts w:hint="cs"/>
          <w:sz w:val="30"/>
          <w:szCs w:val="30"/>
          <w:cs/>
        </w:rPr>
        <w:t>)</w:t>
      </w:r>
      <w:r w:rsidR="00151A18" w:rsidRPr="006375B5">
        <w:rPr>
          <w:sz w:val="30"/>
          <w:szCs w:val="30"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ที่</w:t>
      </w:r>
      <w:r w:rsidRPr="006375B5">
        <w:rPr>
          <w:rFonts w:hint="cs"/>
          <w:sz w:val="30"/>
          <w:szCs w:val="30"/>
          <w:cs/>
        </w:rPr>
        <w:t>กลุ่มบริษัท</w:t>
      </w:r>
      <w:r w:rsidR="00151A18" w:rsidRPr="006375B5">
        <w:rPr>
          <w:rFonts w:hint="cs"/>
          <w:sz w:val="30"/>
          <w:szCs w:val="30"/>
          <w:cs/>
        </w:rPr>
        <w:t>สามารถเข้าถึงได้ในวันดังกล่าว</w:t>
      </w:r>
      <w:r w:rsidR="00151A18" w:rsidRPr="006375B5">
        <w:rPr>
          <w:sz w:val="30"/>
          <w:szCs w:val="30"/>
          <w:cs/>
        </w:rPr>
        <w:t xml:space="preserve"> </w:t>
      </w:r>
      <w:r w:rsidR="00151A18" w:rsidRPr="006375B5">
        <w:rPr>
          <w:rFonts w:hint="cs"/>
          <w:sz w:val="30"/>
          <w:szCs w:val="30"/>
          <w:cs/>
        </w:rPr>
        <w:t>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3525C4E7" w14:textId="77777777" w:rsidR="006D3A9D" w:rsidRPr="006375B5" w:rsidRDefault="006D3A9D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</w:pPr>
    </w:p>
    <w:p w14:paraId="72A7ACCB" w14:textId="77777777" w:rsidR="00A64C0F" w:rsidRPr="006375B5" w:rsidRDefault="00A64C0F" w:rsidP="00137276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การวัดมูลค่ายุติธรรมของสินทรัพย์หรือหนี้สินกลุ่มบริษัทใช้ข้อมูลที่สามารถสังเกตได้ให้มากที่สุดเท่าที่จะทำได้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ดังนี้</w:t>
      </w:r>
    </w:p>
    <w:p w14:paraId="259CCC4D" w14:textId="77777777" w:rsidR="00A64C0F" w:rsidRPr="006375B5" w:rsidRDefault="00A64C0F" w:rsidP="0021210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24"/>
          <w:szCs w:val="24"/>
        </w:rPr>
      </w:pPr>
    </w:p>
    <w:p w14:paraId="0B5676D3" w14:textId="4E117916" w:rsidR="00A64C0F" w:rsidRPr="006375B5" w:rsidRDefault="00A64C0F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1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0F192FC2" w14:textId="518244CE" w:rsidR="00A64C0F" w:rsidRPr="006375B5" w:rsidRDefault="00A64C0F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1644"/>
          <w:tab w:val="clear" w:pos="1871"/>
        </w:tabs>
        <w:jc w:val="both"/>
        <w:rPr>
          <w:rFonts w:ascii="Angsana New" w:hAnsi="Angsana New"/>
          <w:i/>
          <w:sz w:val="30"/>
          <w:szCs w:val="30"/>
        </w:rPr>
      </w:pPr>
      <w:r w:rsidRPr="0002528B">
        <w:rPr>
          <w:rFonts w:ascii="Angsana New" w:hAnsi="Angsana New" w:hint="cs"/>
          <w:i/>
          <w:sz w:val="30"/>
          <w:szCs w:val="30"/>
          <w:cs/>
        </w:rPr>
        <w:t>ข้อมูล</w:t>
      </w:r>
      <w:r w:rsidR="00920C65" w:rsidRPr="0002528B">
        <w:rPr>
          <w:rFonts w:ascii="Angsana New" w:hAnsi="Angsana New" w:hint="cs"/>
          <w:i/>
          <w:sz w:val="30"/>
          <w:szCs w:val="30"/>
          <w:cs/>
        </w:rPr>
        <w:t>ระดับ</w:t>
      </w:r>
      <w:r w:rsidR="00920C65" w:rsidRPr="0002528B">
        <w:rPr>
          <w:rFonts w:ascii="Angsana New" w:hAnsi="Angsana New"/>
          <w:iCs/>
          <w:sz w:val="30"/>
          <w:szCs w:val="30"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2</w:t>
      </w:r>
      <w:r w:rsidR="00920C65" w:rsidRPr="0002528B">
        <w:rPr>
          <w:rFonts w:ascii="Angsana New" w:hAnsi="Angsana New"/>
          <w:i/>
          <w:sz w:val="30"/>
          <w:szCs w:val="30"/>
        </w:rPr>
        <w:t xml:space="preserve"> </w:t>
      </w:r>
      <w:r w:rsidR="00920C65" w:rsidRPr="0002528B">
        <w:rPr>
          <w:rFonts w:ascii="Angsana New" w:hAnsi="Angsana New" w:hint="cs"/>
          <w:i/>
          <w:sz w:val="30"/>
          <w:szCs w:val="30"/>
          <w:cs/>
        </w:rPr>
        <w:t>เป็น</w:t>
      </w:r>
      <w:r w:rsidRPr="0002528B">
        <w:rPr>
          <w:rFonts w:ascii="Angsana New" w:hAnsi="Angsana New" w:hint="cs"/>
          <w:i/>
          <w:sz w:val="30"/>
          <w:szCs w:val="30"/>
          <w:cs/>
        </w:rPr>
        <w:t>ข้อมูลอื่นที่สังเกต</w:t>
      </w:r>
      <w:r w:rsidRPr="006375B5">
        <w:rPr>
          <w:rFonts w:ascii="Angsana New" w:hAnsi="Angsana New" w:hint="cs"/>
          <w:i/>
          <w:sz w:val="30"/>
          <w:szCs w:val="30"/>
          <w:cs/>
        </w:rPr>
        <w:t>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</w:t>
      </w:r>
      <w:r w:rsidR="00FD2FCA" w:rsidRPr="00FD2FCA">
        <w:rPr>
          <w:rFonts w:ascii="Angsana New" w:hAnsi="Angsana New"/>
          <w:iCs/>
          <w:sz w:val="30"/>
          <w:szCs w:val="30"/>
        </w:rPr>
        <w:t xml:space="preserve"> 1</w:t>
      </w:r>
    </w:p>
    <w:p w14:paraId="5449D44E" w14:textId="2F89472E" w:rsidR="00A64C0F" w:rsidRDefault="00A64C0F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02528B">
        <w:rPr>
          <w:rFonts w:ascii="Angsana New" w:hAnsi="Angsana New"/>
          <w:iCs/>
          <w:sz w:val="30"/>
          <w:szCs w:val="30"/>
        </w:rPr>
        <w:t>3</w:t>
      </w:r>
      <w:r w:rsidRPr="0002528B">
        <w:rPr>
          <w:rFonts w:ascii="Angsana New" w:hAnsi="Angsana New"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407C6E6D" w14:textId="77777777" w:rsidR="009A32F4" w:rsidRPr="006375B5" w:rsidRDefault="009A32F4" w:rsidP="009A32F4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both"/>
        <w:rPr>
          <w:rFonts w:ascii="Angsana New" w:hAnsi="Angsana New"/>
          <w:i/>
          <w:sz w:val="30"/>
          <w:szCs w:val="30"/>
        </w:rPr>
      </w:pPr>
    </w:p>
    <w:p w14:paraId="6795ECD0" w14:textId="61C97535" w:rsidR="00920C65" w:rsidRPr="006375B5" w:rsidRDefault="00A64C0F" w:rsidP="0089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กลุ่มบริษัทรับรู้การโอนระหว่างลำดับชั้นของมูลค่ายุติธรรม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วันสิ้นรอบระยะเวลารายงานที่เกิดการโอนขึ้น</w:t>
      </w:r>
    </w:p>
    <w:p w14:paraId="0A8C2B22" w14:textId="77777777" w:rsidR="00A10EE3" w:rsidRDefault="00A10EE3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</w:p>
    <w:p w14:paraId="10E4D639" w14:textId="4BCCCAC8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ะการเป็นสินทรัพย์ด้วยราคาเสนอซื้อ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และวัดมูลค่าหนี้สินและสถานะการเป็นหนี้สินด้วยราคาเสนอขาย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 </w:t>
      </w:r>
    </w:p>
    <w:p w14:paraId="7F58AACD" w14:textId="5246C3F5" w:rsidR="000575C9" w:rsidRDefault="000575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sz w:val="30"/>
          <w:szCs w:val="30"/>
        </w:rPr>
      </w:pPr>
      <w:r>
        <w:rPr>
          <w:rFonts w:ascii="Angsana New" w:hAnsi="Angsana New"/>
          <w:i/>
          <w:sz w:val="30"/>
          <w:szCs w:val="30"/>
        </w:rPr>
        <w:br w:type="page"/>
      </w:r>
    </w:p>
    <w:p w14:paraId="3C8F9204" w14:textId="12F710C0" w:rsidR="00151A18" w:rsidRPr="006375B5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  <w:cs/>
        </w:rPr>
      </w:pPr>
      <w:r w:rsidRPr="006375B5">
        <w:rPr>
          <w:rFonts w:ascii="Angsana New" w:hAnsi="Angsana New" w:hint="cs"/>
          <w:i/>
          <w:sz w:val="30"/>
          <w:szCs w:val="30"/>
          <w:cs/>
        </w:rPr>
        <w:lastRenderedPageBreak/>
        <w:t>หลักฐานที่ดีที่สุดสำหรับมูลค่ายุติธรรมของเครื่องมือทางการเงิน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วันที่รับรู้รายการเมื่อเริ่มแรกคือราคาของการทำรายการ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เช่น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มูลค่ายุติธรรมของผลตอบแทนที่ให้หรือได้รับ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หากกลุ่มบริษัทพิจารณาว่ามูลค่ายุติธรรมของเครื่องมือทางการเงิน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วันที่รับรู้รายการเมื่อเริ่มแรกแตกต่างจากราคาของการทำรายการ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ณ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วันที่รับรู้รายการเมื่อเริ่มแรกและราคาของการทำรายการและรับรู้ในกำไรหรือขาดทุนทันที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เว้นแต่มูลค่ายุติธรรมที่ได้มาถูกจัดลำดับชั้นการวัดมูลค่ายุติธรรมอยู่ในระดับที่</w:t>
      </w:r>
      <w:r w:rsidRPr="007A3650">
        <w:rPr>
          <w:rFonts w:ascii="Angsana New" w:hAnsi="Angsana New"/>
          <w:iCs/>
          <w:sz w:val="30"/>
          <w:szCs w:val="30"/>
          <w:cs/>
        </w:rPr>
        <w:t xml:space="preserve"> </w:t>
      </w:r>
      <w:r w:rsidR="000E564C" w:rsidRPr="007A3650">
        <w:rPr>
          <w:rFonts w:ascii="Angsana New" w:hAnsi="Angsana New"/>
          <w:iCs/>
          <w:sz w:val="30"/>
          <w:szCs w:val="30"/>
        </w:rPr>
        <w:t>3</w:t>
      </w:r>
      <w:r w:rsidRPr="006375B5">
        <w:rPr>
          <w:rFonts w:ascii="Angsana New" w:hAnsi="Angsana New"/>
          <w:i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i/>
          <w:sz w:val="30"/>
          <w:szCs w:val="30"/>
          <w:cs/>
        </w:rPr>
        <w:t>ผลต่างดังกล่าวจ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6DB712B2" w14:textId="1D349C44" w:rsidR="00D54F92" w:rsidRPr="006375B5" w:rsidRDefault="00D54F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4"/>
          <w:szCs w:val="24"/>
          <w:cs/>
          <w:lang w:val="th-TH" w:eastAsia="x-none"/>
        </w:rPr>
      </w:pPr>
    </w:p>
    <w:p w14:paraId="15A1CC62" w14:textId="400DCC16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รายได้</w:t>
      </w:r>
    </w:p>
    <w:p w14:paraId="1D52CC51" w14:textId="3298FE06" w:rsidR="00B31076" w:rsidRPr="006375B5" w:rsidRDefault="00B31076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9208044" w14:textId="77777777" w:rsidR="00506D42" w:rsidRPr="006375B5" w:rsidRDefault="00506D42" w:rsidP="00506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รายได้ที่รับรู้ไม่รวมภาษีมูลค่าเพิ่มแสดงสุทธิจากส่วนลดการค้า</w:t>
      </w:r>
      <w:r w:rsidRPr="006375B5">
        <w:rPr>
          <w:rFonts w:ascii="Angsana New" w:hAnsi="Angsana New"/>
          <w:sz w:val="30"/>
          <w:szCs w:val="30"/>
        </w:rPr>
        <w:t xml:space="preserve"> </w:t>
      </w:r>
    </w:p>
    <w:p w14:paraId="32560592" w14:textId="77777777" w:rsidR="00506D42" w:rsidRPr="006375B5" w:rsidRDefault="00506D42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1B31577" w14:textId="2690D547" w:rsidR="005F4904" w:rsidRPr="006375B5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FC1127" w:rsidRPr="006375B5">
        <w:rPr>
          <w:rFonts w:ascii="Angsana New" w:hAnsi="Angsana New" w:hint="cs"/>
          <w:sz w:val="30"/>
          <w:szCs w:val="30"/>
          <w:cs/>
        </w:rPr>
        <w:t>จากการขายอสังหาริมทรัพย์</w:t>
      </w:r>
      <w:r w:rsidRPr="006375B5">
        <w:rPr>
          <w:rFonts w:ascii="Angsana New" w:hAnsi="Angsana New" w:hint="cs"/>
          <w:sz w:val="30"/>
          <w:szCs w:val="30"/>
          <w:cs/>
        </w:rPr>
        <w:t>จะรับรู้</w:t>
      </w:r>
      <w:r w:rsidRPr="006375B5">
        <w:rPr>
          <w:rFonts w:ascii="Angsana New" w:hAnsi="Angsana New"/>
          <w:sz w:val="30"/>
          <w:szCs w:val="30"/>
          <w:cs/>
        </w:rPr>
        <w:t>เมื่ออำนาจในการควบคุม ความเสี่ยง และผลตอบแทนที่มีนัยสำคัญของ</w:t>
      </w:r>
      <w:r w:rsidRPr="006375B5">
        <w:rPr>
          <w:rFonts w:ascii="Angsana New" w:hAnsi="Angsana New" w:hint="cs"/>
          <w:sz w:val="30"/>
          <w:szCs w:val="30"/>
          <w:cs/>
        </w:rPr>
        <w:t>ความเป็นเจ้า</w:t>
      </w:r>
      <w:r w:rsidRPr="006375B5">
        <w:rPr>
          <w:rFonts w:ascii="Angsana New" w:hAnsi="Angsana New"/>
          <w:sz w:val="30"/>
          <w:szCs w:val="30"/>
          <w:cs/>
        </w:rPr>
        <w:t>ของ</w:t>
      </w: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</w:t>
      </w:r>
      <w:r w:rsidRPr="006375B5">
        <w:rPr>
          <w:rFonts w:ascii="Angsana New" w:hAnsi="Angsana New"/>
          <w:sz w:val="30"/>
          <w:szCs w:val="30"/>
          <w:cs/>
        </w:rPr>
        <w:t>ถูกโอนให้กับผู้ซื้อในคราวเดียว</w:t>
      </w:r>
      <w:r w:rsidR="008242B9" w:rsidRPr="006375B5">
        <w:rPr>
          <w:rFonts w:ascii="Angsana New" w:hAnsi="Angsana New" w:hint="cs"/>
          <w:sz w:val="30"/>
          <w:szCs w:val="30"/>
          <w:cs/>
        </w:rPr>
        <w:t>ด้วยจำนวนเงินที่สะท้อนถึงสิ่งตอบแทนที่กลุ่มบริษัทคาดว่าจะมีสิทธิได้รับสุทธิจากส่วนลด</w:t>
      </w:r>
    </w:p>
    <w:p w14:paraId="1E4B3061" w14:textId="77777777" w:rsidR="005F4904" w:rsidRPr="006375B5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458BAAEA" w14:textId="2A8DB3F3" w:rsidR="005F4904" w:rsidRPr="006375B5" w:rsidRDefault="005F4904" w:rsidP="005F49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เงินมัดจำและเงินงวดของอสังหาริมทรัพย์ที่ขายซึ่งได้รับจากลูกค้าก่อนวันที่รับรู้รายได้แสดงเป็นหนี้สินตามสัญญาในรายการเจ้าหนี้อื่นในงบแสดงฐานะการเงิน เงินมัดจำและเงินงวดจะรับรู้เป็นรายได้เมื่อกลุ่มบริษัทโอนการควบคุมในอสังหาริมทรัพย์ให้กับลูกค้า กลุ่มบริษัทใช้ข้อผ่อนปรนในทางปฏิบัติที่ไม่ปรับปรุงสิ่งตอบแทนด้วยผลกระทบที่เกิดจากการมีองค์ประกอบของการจัดหาเงินที่มีนัยสำคัญ หากระยะเวลาของการจัดหาเงินน้อยกว่าหรือเท่ากับ </w:t>
      </w:r>
      <w:r w:rsidR="000E564C" w:rsidRPr="000E564C">
        <w:rPr>
          <w:rFonts w:ascii="Angsana New" w:hAnsi="Angsana New" w:hint="cs"/>
          <w:sz w:val="30"/>
          <w:szCs w:val="30"/>
        </w:rPr>
        <w:t>12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เดือน</w:t>
      </w:r>
    </w:p>
    <w:p w14:paraId="370BFEE6" w14:textId="77777777" w:rsidR="006020E2" w:rsidRPr="006375B5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62715903" w14:textId="4458E101" w:rsidR="00364A74" w:rsidRPr="006375B5" w:rsidRDefault="006020E2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รายได้ค่าเช่าและค่าบริการประกอบด้วย รายได้ค่าเช่าและค่าบริการที่เกี่ยวข้องในอสังหาริมทรัพย์เพื่อการลงทุนและรายได้จากธุรกิจการให้บริการอาคารพักอาศัย</w:t>
      </w:r>
    </w:p>
    <w:p w14:paraId="20BCB7A9" w14:textId="77777777" w:rsidR="00CC3AC7" w:rsidRPr="006375B5" w:rsidRDefault="00CC3AC7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36992C7" w14:textId="7544D36D" w:rsidR="006020E2" w:rsidRPr="006375B5" w:rsidRDefault="006020E2" w:rsidP="000575C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ค่าเช่าที่เกี่ยวข้องในอสังหาริมทรัพย์เพื่อการลงทุนรับรู้ในกำไรหรือขาดทุนโดยวิธีเส้นตรงตลอดอายุสัญญา</w:t>
      </w:r>
      <w:r w:rsidRPr="006375B5">
        <w:rPr>
          <w:rFonts w:ascii="Angsana New" w:hAnsi="Angsana New"/>
          <w:spacing w:val="4"/>
          <w:sz w:val="30"/>
          <w:szCs w:val="30"/>
          <w:cs/>
        </w:rPr>
        <w:t>เช่า ค่าใช้จ่ายเริ่มแรกที่เกิดขึ้นเป็นการเฉพาะ</w:t>
      </w:r>
      <w:r w:rsidRPr="006375B5">
        <w:rPr>
          <w:rFonts w:ascii="Angsana New" w:hAnsi="Angsana New"/>
          <w:spacing w:val="6"/>
          <w:sz w:val="30"/>
          <w:szCs w:val="30"/>
          <w:cs/>
        </w:rPr>
        <w:t>เพื่อให้เกิดสัญญาเช่ารับรู้เป็นส่วนหนึ่งของค่าเช่าทั้งสิ้นตามสัญญ</w:t>
      </w:r>
      <w:r w:rsidR="00477616" w:rsidRPr="006375B5">
        <w:rPr>
          <w:rFonts w:ascii="Angsana New" w:hAnsi="Angsana New" w:hint="cs"/>
          <w:spacing w:val="6"/>
          <w:sz w:val="30"/>
          <w:szCs w:val="30"/>
          <w:cs/>
        </w:rPr>
        <w:t>า</w:t>
      </w:r>
      <w:r w:rsidRPr="006375B5">
        <w:rPr>
          <w:rFonts w:ascii="Angsana New" w:hAnsi="Angsana New"/>
          <w:sz w:val="30"/>
          <w:szCs w:val="30"/>
          <w:cs/>
        </w:rPr>
        <w:t>ค่าเช่าที่อาจเกิดขึ้นรับรู้เป็นรายได้ในรอบระยะเวลาบัญชีซึ่งค่าเช่านั้นเกิดขึ้น รายได้ที่รับรู้แล้วแต่ยังไม่ถึงกำหนดชำระตามสัญญาเช่าดำเนินงาน</w:t>
      </w:r>
      <w:r w:rsidR="00145A89" w:rsidRPr="006375B5">
        <w:rPr>
          <w:rFonts w:ascii="Angsana New" w:hAnsi="Angsana New" w:hint="cs"/>
          <w:sz w:val="30"/>
          <w:szCs w:val="30"/>
          <w:cs/>
        </w:rPr>
        <w:t>บันทึกเป็น</w:t>
      </w:r>
      <w:r w:rsidRPr="006375B5">
        <w:rPr>
          <w:rFonts w:ascii="Angsana New" w:hAnsi="Angsana New"/>
          <w:sz w:val="30"/>
          <w:szCs w:val="30"/>
          <w:cs/>
        </w:rPr>
        <w:t xml:space="preserve"> “ลูกหนี้ตามสัญญาเช่าดำเนินงานที่ยังไม่เรียกชำระ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45A89" w:rsidRPr="006375B5">
        <w:rPr>
          <w:rFonts w:ascii="Angsana New" w:hAnsi="Angsana New" w:hint="cs"/>
          <w:sz w:val="30"/>
          <w:szCs w:val="30"/>
          <w:cs/>
        </w:rPr>
        <w:t>ซึ่งแสดงรวมอยู่ในลูกหนี้การค้า</w:t>
      </w:r>
    </w:p>
    <w:p w14:paraId="3FFD0C1C" w14:textId="652D0632" w:rsidR="00E21BCD" w:rsidRPr="006375B5" w:rsidRDefault="00E21BCD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รายได้สิทธิการเช่ารอการตัดบัญชีเป็นรายได้โดยวิธีเส้นตรงตลอดอายุสัญญาเช่า</w:t>
      </w:r>
    </w:p>
    <w:p w14:paraId="360A3F2C" w14:textId="77777777" w:rsidR="00137276" w:rsidRPr="006375B5" w:rsidRDefault="00137276" w:rsidP="0047761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jc w:val="thaiDistribute"/>
        <w:rPr>
          <w:rFonts w:ascii="Angsana New" w:hAnsi="Angsana New"/>
          <w:sz w:val="24"/>
          <w:szCs w:val="24"/>
          <w:cs/>
        </w:rPr>
      </w:pPr>
    </w:p>
    <w:p w14:paraId="6B478AB0" w14:textId="651E0287" w:rsidR="00C03318" w:rsidRPr="006375B5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รายได้จากธุรกิจ</w:t>
      </w:r>
      <w:r w:rsidR="00192578" w:rsidRPr="006375B5">
        <w:rPr>
          <w:rFonts w:ascii="Angsana New" w:hAnsi="Angsana New" w:hint="cs"/>
          <w:sz w:val="30"/>
          <w:szCs w:val="30"/>
          <w:cs/>
        </w:rPr>
        <w:t>โรงแรม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192578" w:rsidRPr="006375B5">
        <w:rPr>
          <w:rFonts w:ascii="Angsana New" w:hAnsi="Angsana New" w:hint="cs"/>
          <w:sz w:val="30"/>
          <w:szCs w:val="30"/>
          <w:cs/>
        </w:rPr>
        <w:t>ประกอบด้วย</w:t>
      </w:r>
      <w:r w:rsidRPr="006375B5">
        <w:rPr>
          <w:rFonts w:ascii="Angsana New" w:hAnsi="Angsana New"/>
          <w:sz w:val="30"/>
          <w:szCs w:val="30"/>
          <w:cs/>
        </w:rPr>
        <w:t>ค่าห้อง</w:t>
      </w:r>
      <w:r w:rsidR="00192578" w:rsidRPr="006375B5">
        <w:rPr>
          <w:rFonts w:ascii="Angsana New" w:hAnsi="Angsana New" w:hint="cs"/>
          <w:sz w:val="30"/>
          <w:szCs w:val="30"/>
          <w:cs/>
        </w:rPr>
        <w:t>พัก</w:t>
      </w:r>
      <w:r w:rsidRPr="006375B5">
        <w:rPr>
          <w:rFonts w:ascii="Angsana New" w:hAnsi="Angsana New"/>
          <w:sz w:val="30"/>
          <w:szCs w:val="30"/>
          <w:cs/>
        </w:rPr>
        <w:t xml:space="preserve"> ค่าอาหารและเครื่องดื่ม และรายได้ค่าบริการอื่น บันทึกเป็นรายได้เมื่อแขกเข้าพักในห้อง มีการขายอาหารและเครื่องดื่มและเมื่อมีการให้บริการแล้ว</w:t>
      </w:r>
    </w:p>
    <w:p w14:paraId="35A74850" w14:textId="77777777" w:rsidR="002A49C6" w:rsidRPr="007A3650" w:rsidRDefault="002A49C6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5121CDC" w14:textId="32A07075" w:rsidR="00C03318" w:rsidRPr="006375B5" w:rsidRDefault="00C03318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รายได้จากการให้บริการรับรู้ตลอดช่วงเวลาหนึ่งเมื่อได้ให้บริการ ต้นทุนที่เกี่ยวข้องรับรู้ในกำไรหรือขาดทุนเมื่อเกิดขึ้น</w:t>
      </w:r>
    </w:p>
    <w:p w14:paraId="7908E113" w14:textId="77777777" w:rsidR="003B38B6" w:rsidRPr="006375B5" w:rsidRDefault="003B38B6" w:rsidP="00C61F93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64AF91E8" w14:textId="43349951" w:rsidR="003B38B6" w:rsidRPr="006375B5" w:rsidRDefault="003B38B6" w:rsidP="003B38B6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รายได้จากการลงทุนประกอบด้วยเงินปันผลและดอกเบี้ยรับจากการลงทุนและเงินฝากธนาคาร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โดยเงินปันผลรับบันทึกในกำไรหรือขาดทุนในวันที่กลุ่มบริษัท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มีสิทธิได้รับเงินปันผล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และดอกเบี้ยรับ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  <w:cs/>
        </w:rPr>
        <w:t xml:space="preserve">(ดูหมายเหตุข้อ </w:t>
      </w:r>
      <w:r w:rsidR="000575C9" w:rsidRPr="000E564C">
        <w:rPr>
          <w:rFonts w:asciiTheme="majorBidi" w:hAnsiTheme="majorBidi" w:cstheme="majorBidi"/>
          <w:color w:val="000000"/>
          <w:sz w:val="30"/>
          <w:szCs w:val="30"/>
        </w:rPr>
        <w:t>4</w:t>
      </w:r>
      <w:r w:rsidR="000575C9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</w:rPr>
        <w:t>(</w:t>
      </w:r>
      <w:r w:rsidR="000575C9" w:rsidRPr="006375B5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0575C9">
        <w:rPr>
          <w:rFonts w:asciiTheme="majorBidi" w:hAnsiTheme="majorBidi" w:cstheme="majorBidi"/>
          <w:color w:val="000000"/>
          <w:sz w:val="30"/>
          <w:szCs w:val="30"/>
        </w:rPr>
        <w:t>7</w:t>
      </w:r>
      <w:r w:rsidR="000575C9" w:rsidRPr="006375B5">
        <w:rPr>
          <w:rFonts w:asciiTheme="majorBidi" w:hAnsiTheme="majorBidi" w:cstheme="majorBidi"/>
          <w:color w:val="000000"/>
          <w:sz w:val="30"/>
          <w:szCs w:val="30"/>
        </w:rPr>
        <w:t>))</w:t>
      </w:r>
    </w:p>
    <w:p w14:paraId="37B477CB" w14:textId="13587ED8" w:rsidR="00731948" w:rsidRPr="006375B5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24"/>
          <w:szCs w:val="24"/>
          <w:cs/>
        </w:rPr>
      </w:pPr>
    </w:p>
    <w:p w14:paraId="62D8C1A1" w14:textId="77777777" w:rsidR="00657BDF" w:rsidRPr="006375B5" w:rsidRDefault="00657BD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ต้นทุนการขายอสังหาริมทรัพย์</w:t>
      </w:r>
    </w:p>
    <w:p w14:paraId="308919F3" w14:textId="77777777" w:rsidR="00863173" w:rsidRPr="006375B5" w:rsidRDefault="00863173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4"/>
          <w:szCs w:val="24"/>
        </w:rPr>
      </w:pPr>
    </w:p>
    <w:p w14:paraId="16B55EAA" w14:textId="453245FC" w:rsidR="00657BDF" w:rsidRPr="006375B5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ต้นทุนการขายบ้านพร้อมที่ดินประกอบด้วยต้นทุนที่ดิน ค่าถมที่ดิน </w:t>
      </w:r>
      <w:r w:rsidR="00F64E9C" w:rsidRPr="006375B5">
        <w:rPr>
          <w:rFonts w:hint="cs"/>
          <w:cs/>
        </w:rPr>
        <w:t xml:space="preserve">ต้นทุนค่าพนักงานที่เกี่ยวข้องกับการก่อสร้าง  </w:t>
      </w:r>
      <w:r w:rsidRPr="006375B5">
        <w:rPr>
          <w:cs/>
        </w:rPr>
        <w:t>ค่าออกแบบ ค่าสาธารณูปโภค ค่าก่อสร้าง</w:t>
      </w:r>
      <w:r w:rsidR="00731948" w:rsidRPr="006375B5">
        <w:rPr>
          <w:rFonts w:hint="cs"/>
          <w:cs/>
        </w:rPr>
        <w:t xml:space="preserve"> </w:t>
      </w:r>
      <w:r w:rsidRPr="006375B5">
        <w:rPr>
          <w:cs/>
        </w:rPr>
        <w:t>ต้นทุนการกู้ยืมและค่าใช้จ่ายอื่นที่เกี่ยวข้อง</w:t>
      </w:r>
    </w:p>
    <w:p w14:paraId="6D08DFEA" w14:textId="77777777" w:rsidR="007B7B13" w:rsidRPr="006375B5" w:rsidRDefault="007B7B13" w:rsidP="00657BDF">
      <w:pPr>
        <w:pStyle w:val="BodyText2"/>
        <w:ind w:left="518"/>
        <w:jc w:val="thaiDistribute"/>
        <w:rPr>
          <w:sz w:val="24"/>
          <w:szCs w:val="24"/>
          <w:cs/>
        </w:rPr>
      </w:pPr>
    </w:p>
    <w:p w14:paraId="00BF4757" w14:textId="2B585C19" w:rsidR="00657BDF" w:rsidRPr="006375B5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 xml:space="preserve">ในการคำนวณหาต้นทุนการขายบ้านพร้อมที่ดิน บริษัทย่อยได้ทำการแบ่งสรรต้นทุนการพัฒนาทั้งที่คาดว่าจะเกิดขึ้น </w:t>
      </w:r>
      <w:r w:rsidR="00042162" w:rsidRPr="006375B5">
        <w:rPr>
          <w:rFonts w:hint="cs"/>
          <w:cs/>
        </w:rPr>
        <w:t>(</w:t>
      </w:r>
      <w:r w:rsidRPr="006375B5">
        <w:rPr>
          <w:cs/>
        </w:rPr>
        <w:t>โดยคำนึงถึงต้นทุนที่จะเกิดขึ้นจริงด้วย) ตามเกณฑ์พื้นที่ขาย</w:t>
      </w:r>
    </w:p>
    <w:p w14:paraId="77D1FFAC" w14:textId="77777777" w:rsidR="002C051C" w:rsidRPr="006375B5" w:rsidRDefault="002C051C" w:rsidP="00657BDF">
      <w:pPr>
        <w:pStyle w:val="BodyText2"/>
        <w:ind w:left="518"/>
        <w:jc w:val="thaiDistribute"/>
      </w:pPr>
    </w:p>
    <w:p w14:paraId="0E7B6380" w14:textId="2961F070" w:rsidR="00657BDF" w:rsidRDefault="00657BDF" w:rsidP="00657BDF">
      <w:pPr>
        <w:pStyle w:val="BodyText2"/>
        <w:ind w:left="518"/>
        <w:jc w:val="thaiDistribute"/>
      </w:pPr>
      <w:r w:rsidRPr="006375B5">
        <w:rPr>
          <w:cs/>
        </w:rPr>
        <w:t>ค่าใช้จ่ายที่เกี่ยวข้องกับการขาย เช่น ค่าภาษีธุรกิจเฉพาะ ค่าธรรมเนียมการโอนกรรมสิทธิ์ บันทึกเป็นค่าใช้จ่ายเมื่อมีการขาย</w:t>
      </w:r>
    </w:p>
    <w:p w14:paraId="2D51CB1D" w14:textId="6816F697" w:rsidR="009A32F4" w:rsidRDefault="009A32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 w:eastAsia="x-none"/>
        </w:rPr>
      </w:pPr>
    </w:p>
    <w:p w14:paraId="514427DF" w14:textId="77777777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ภาษีเงินได้</w:t>
      </w:r>
    </w:p>
    <w:p w14:paraId="3EBA70E6" w14:textId="77777777" w:rsidR="00572AD2" w:rsidRPr="006375B5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118A0E0F" w14:textId="5F902835" w:rsidR="00657BDF" w:rsidRPr="006375B5" w:rsidRDefault="00657BDF" w:rsidP="00657B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hint="cs"/>
          <w:sz w:val="30"/>
          <w:szCs w:val="30"/>
          <w:cs/>
        </w:rPr>
        <w:t>ค่าใช้จ่ายภาษีเงินได้สำหรับปีประกอบด้วยภาษีเงินได้ของ</w:t>
      </w:r>
      <w:r w:rsidR="00870CE2" w:rsidRPr="006375B5">
        <w:rPr>
          <w:rFonts w:hint="cs"/>
          <w:sz w:val="30"/>
          <w:szCs w:val="30"/>
          <w:cs/>
        </w:rPr>
        <w:t>ปี</w:t>
      </w:r>
      <w:r w:rsidRPr="006375B5">
        <w:rPr>
          <w:rFonts w:hint="cs"/>
          <w:sz w:val="30"/>
          <w:szCs w:val="30"/>
          <w:cs/>
        </w:rPr>
        <w:t>ปัจจุบันและภาษีเงินได้รอการตัดบัญชี</w:t>
      </w:r>
      <w:r w:rsidR="00B31076" w:rsidRPr="006375B5">
        <w:rPr>
          <w:rFonts w:hint="cs"/>
          <w:sz w:val="30"/>
          <w:szCs w:val="30"/>
          <w:cs/>
        </w:rPr>
        <w:t>ซึ่งรับรู้ในกำไร</w:t>
      </w:r>
      <w:r w:rsidR="00B31076" w:rsidRPr="007A3650">
        <w:rPr>
          <w:rFonts w:hint="cs"/>
          <w:spacing w:val="-4"/>
          <w:sz w:val="30"/>
          <w:szCs w:val="30"/>
          <w:cs/>
        </w:rPr>
        <w:t>หรือขาดทุน</w:t>
      </w:r>
      <w:r w:rsidRPr="007A3650">
        <w:rPr>
          <w:rFonts w:hint="cs"/>
          <w:spacing w:val="-4"/>
          <w:sz w:val="30"/>
          <w:szCs w:val="30"/>
          <w:cs/>
        </w:rPr>
        <w:t>เว้นแต่ในส่วนที่เกี่ยวกับรายการที่เกี่ยวข้องในการรวมธุรกิจ</w:t>
      </w:r>
      <w:r w:rsidRPr="007A3650">
        <w:rPr>
          <w:spacing w:val="-4"/>
          <w:sz w:val="30"/>
          <w:szCs w:val="30"/>
          <w:cs/>
        </w:rPr>
        <w:t xml:space="preserve"> </w:t>
      </w:r>
      <w:r w:rsidRPr="007A3650">
        <w:rPr>
          <w:rFonts w:hint="cs"/>
          <w:spacing w:val="-4"/>
          <w:sz w:val="30"/>
          <w:szCs w:val="30"/>
          <w:cs/>
        </w:rPr>
        <w:t>หรือรายการที่รับรู้โดยตรงในส่วนของผู้ถือหุ้น</w:t>
      </w:r>
      <w:r w:rsidRPr="007A3650">
        <w:rPr>
          <w:spacing w:val="-4"/>
          <w:sz w:val="30"/>
          <w:szCs w:val="30"/>
          <w:cs/>
        </w:rPr>
        <w:t xml:space="preserve"> </w:t>
      </w:r>
      <w:r w:rsidRPr="006375B5">
        <w:rPr>
          <w:rFonts w:hint="cs"/>
          <w:sz w:val="30"/>
          <w:szCs w:val="30"/>
          <w:cs/>
        </w:rPr>
        <w:t>หรือกำไรขาดทุนเบ็ดเสร็จอื่น</w:t>
      </w:r>
    </w:p>
    <w:p w14:paraId="784A1B81" w14:textId="77777777" w:rsidR="00572AD2" w:rsidRPr="006375B5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05A04658" w14:textId="351F27A3" w:rsidR="00CA0DCB" w:rsidRPr="006375B5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ตลอดจนการปรับปรุงทางภาษีที่เกี่ยวกับรายการในปีก่อนๆ</w:t>
      </w:r>
    </w:p>
    <w:p w14:paraId="074061E0" w14:textId="53FEEAE7" w:rsidR="00B31076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58676E8" w14:textId="428C9E10" w:rsidR="000575C9" w:rsidRDefault="000575C9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2798A85A" w14:textId="77777777" w:rsidR="000575C9" w:rsidRPr="006375B5" w:rsidRDefault="000575C9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5422A7D" w14:textId="13E65FF7" w:rsidR="00042162" w:rsidRPr="006375B5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lastRenderedPageBreak/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ภาษีเงินได้รอการตัดบัญชีจะไม่ถูกรับรู้เมื่อเกิดจากผลแตกต่างชั่วคราว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สำหรับการรับรู้ค่าความนิยมในครั้งแรก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และผลแตกต่างที่เกี่ยวข้องกับ</w:t>
      </w:r>
      <w:r w:rsidR="005F5723"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55D37726" w14:textId="77777777" w:rsidR="00B31076" w:rsidRPr="006375B5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007EDBF0" w14:textId="0D5CB8D8" w:rsidR="007B7B13" w:rsidRPr="006375B5" w:rsidRDefault="00B31076" w:rsidP="00C61F93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วันสิ้นรอบระยะเวลารายงาน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ทั้งนี้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392BE29A" w14:textId="77777777" w:rsidR="00B31076" w:rsidRPr="006375B5" w:rsidRDefault="00B31076" w:rsidP="00C61F93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092A04F4" w14:textId="5FBB6061" w:rsidR="00612891" w:rsidRPr="006375B5" w:rsidRDefault="00B31076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สินทรัพย์ภาษีเงินได้รอการตัดบัญชีจะถูกทบทวน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ทุกวันที่รายงานและจะถูกปรับลดลงเท่าที่ประโยชน์ทางภาษีจะมีโอกาสถูกใช้จริง</w:t>
      </w:r>
    </w:p>
    <w:p w14:paraId="04EE7B52" w14:textId="77777777" w:rsidR="000B7869" w:rsidRPr="006375B5" w:rsidRDefault="000B7869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377A3E52" w14:textId="77777777" w:rsidR="00572AD2" w:rsidRPr="006375B5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กำไรต่อหุ้น </w:t>
      </w:r>
    </w:p>
    <w:p w14:paraId="67B5A462" w14:textId="77777777" w:rsidR="00572AD2" w:rsidRPr="006375B5" w:rsidRDefault="00572AD2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4A4F35" w14:textId="52A29E1A" w:rsidR="00C61F93" w:rsidRPr="006375B5" w:rsidRDefault="00572AD2" w:rsidP="00920C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6375B5">
        <w:rPr>
          <w:rFonts w:hint="cs"/>
          <w:b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</w:t>
      </w:r>
      <w:r w:rsidRPr="006375B5">
        <w:rPr>
          <w:b/>
          <w:sz w:val="30"/>
          <w:szCs w:val="30"/>
          <w:cs/>
        </w:rPr>
        <w:t xml:space="preserve"> </w:t>
      </w:r>
      <w:r w:rsidRPr="006375B5">
        <w:rPr>
          <w:rFonts w:hint="cs"/>
          <w:b/>
          <w:sz w:val="30"/>
          <w:szCs w:val="30"/>
          <w:cs/>
        </w:rPr>
        <w:t>ด้วยจำนวนหุ้นสามัญ</w:t>
      </w:r>
      <w:r w:rsidR="00094BCB">
        <w:rPr>
          <w:b/>
          <w:sz w:val="30"/>
          <w:szCs w:val="30"/>
        </w:rPr>
        <w:br/>
      </w:r>
      <w:r w:rsidRPr="006375B5">
        <w:rPr>
          <w:rFonts w:hint="cs"/>
          <w:b/>
          <w:sz w:val="30"/>
          <w:szCs w:val="30"/>
          <w:cs/>
        </w:rPr>
        <w:t>ถัวเฉลี่ยถ</w:t>
      </w:r>
      <w:r w:rsidR="003E4F2A" w:rsidRPr="006375B5">
        <w:rPr>
          <w:rFonts w:hint="cs"/>
          <w:b/>
          <w:sz w:val="30"/>
          <w:szCs w:val="30"/>
          <w:cs/>
        </w:rPr>
        <w:t>่วงน้ำหนักที่ออกจำหน่ายระหว่าง</w:t>
      </w:r>
      <w:r w:rsidR="005F2857" w:rsidRPr="006375B5">
        <w:rPr>
          <w:rFonts w:ascii="Angsana New" w:hAnsi="Angsana New"/>
          <w:b/>
          <w:sz w:val="30"/>
          <w:szCs w:val="30"/>
          <w:cs/>
        </w:rPr>
        <w:t>ปี</w:t>
      </w:r>
    </w:p>
    <w:p w14:paraId="404D8243" w14:textId="56D1E1CA" w:rsidR="00731948" w:rsidRPr="006375B5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sz w:val="24"/>
          <w:szCs w:val="24"/>
          <w:cs/>
        </w:rPr>
      </w:pPr>
    </w:p>
    <w:p w14:paraId="117A7BDD" w14:textId="77777777" w:rsidR="007942AB" w:rsidRPr="006375B5" w:rsidRDefault="007942AB" w:rsidP="00936843">
      <w:pPr>
        <w:pStyle w:val="Heading8"/>
        <w:numPr>
          <w:ilvl w:val="1"/>
          <w:numId w:val="20"/>
        </w:num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บุคคลหรือกิจการที่เกี่ยวข้องกัน</w:t>
      </w:r>
    </w:p>
    <w:p w14:paraId="22EE89D4" w14:textId="77777777" w:rsidR="007942AB" w:rsidRPr="006375B5" w:rsidRDefault="007942A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1A69EE" w14:textId="73A365AF" w:rsidR="00920C65" w:rsidRDefault="009B557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30"/>
          <w:szCs w:val="30"/>
        </w:rPr>
      </w:pP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บุคคลหรือกิจการที่เกี่ยวข้องกัน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หมายถึง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บุคคลหรือกิจการที่มีอำนาจควบคุม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หรือกลุ่มบริษัทมีอำนาจควบคุมหรือควบคุมร่วมกันทั้งทางตรงและทางอ้อม</w:t>
      </w:r>
      <w:r w:rsidRPr="009B557B">
        <w:rPr>
          <w:rFonts w:ascii="Angsana New" w:hAnsi="Angsana New"/>
          <w:sz w:val="30"/>
          <w:szCs w:val="30"/>
          <w:cs/>
        </w:rPr>
        <w:t xml:space="preserve"> </w:t>
      </w:r>
      <w:r w:rsidRPr="009B557B">
        <w:rPr>
          <w:rFonts w:ascii="Angsana New" w:hAnsi="Angsana New" w:hint="cs"/>
          <w:sz w:val="30"/>
          <w:szCs w:val="30"/>
          <w:cs/>
        </w:rPr>
        <w:t>หรือมีอิทธิพลอย่างมีสาระสำคัญในการตัดสินใจทางการเงินและการบริหารต่อบุคคลหรือกิจการนั้น</w:t>
      </w:r>
    </w:p>
    <w:p w14:paraId="5E80DF16" w14:textId="77777777" w:rsidR="009B557B" w:rsidRPr="006375B5" w:rsidRDefault="009B557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E14658D" w14:textId="65342F31" w:rsidR="00442ACB" w:rsidRPr="006375B5" w:rsidRDefault="00442ACB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รายงานทางการเงินจำแนกตามส่วนงาน</w:t>
      </w:r>
    </w:p>
    <w:p w14:paraId="2F88AE76" w14:textId="77777777" w:rsidR="00442ACB" w:rsidRPr="006375B5" w:rsidRDefault="00442ACB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2355CEC2" w14:textId="5BF2D395" w:rsidR="00137276" w:rsidRPr="006375B5" w:rsidRDefault="00442ACB" w:rsidP="004776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39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ผลการดำเนินงานของส่วนงานที่รายงานต่อคณะกรรมการบริหาร (ผู้มีอำนาจตัดสินใจสูงสุดด้านการดำเนินงาน) </w:t>
      </w:r>
      <w:r w:rsidR="00C94E0C" w:rsidRPr="006375B5">
        <w:rPr>
          <w:rFonts w:ascii="Angsana New" w:hAnsi="Angsana New"/>
          <w:sz w:val="30"/>
          <w:szCs w:val="30"/>
          <w:cs/>
        </w:rPr>
        <w:t>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รายการที่ไม่สามารถปันส่วนได้ส่วนใหญ่เป็นรายการรายได้อื่น </w:t>
      </w:r>
      <w:r w:rsidR="00A6777F" w:rsidRPr="006375B5">
        <w:rPr>
          <w:rFonts w:ascii="Angsana New" w:hAnsi="Angsana New"/>
          <w:sz w:val="30"/>
          <w:szCs w:val="30"/>
          <w:cs/>
        </w:rPr>
        <w:t>ส่วนแบ่งกำไร</w:t>
      </w:r>
      <w:r w:rsidR="008E4131" w:rsidRPr="006375B5">
        <w:rPr>
          <w:rFonts w:ascii="Angsana New" w:hAnsi="Angsana New" w:hint="cs"/>
          <w:sz w:val="30"/>
          <w:szCs w:val="30"/>
          <w:cs/>
        </w:rPr>
        <w:t xml:space="preserve"> (ขาดทุน) </w:t>
      </w:r>
      <w:r w:rsidRPr="006375B5">
        <w:rPr>
          <w:rFonts w:ascii="Angsana New" w:hAnsi="Angsana New"/>
          <w:sz w:val="30"/>
          <w:szCs w:val="30"/>
          <w:cs/>
        </w:rPr>
        <w:t>จากบริษัทร่วมและการร่วมค้า ต้นทุนทางการเงิน สินทรัพย์และหนี้สินอื่น</w:t>
      </w:r>
    </w:p>
    <w:p w14:paraId="1A1C3348" w14:textId="2BB44194" w:rsidR="001D34D6" w:rsidRPr="006E239B" w:rsidRDefault="001D34D6" w:rsidP="001D34D6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E239B">
        <w:rPr>
          <w:rFonts w:ascii="Angsana New" w:hAnsi="Angsana New"/>
          <w:sz w:val="30"/>
          <w:szCs w:val="30"/>
          <w:cs/>
        </w:rPr>
        <w:lastRenderedPageBreak/>
        <w:t xml:space="preserve">ผลกระทบจากการแพร่ระบาดของโรคติดเชื้อโคโรนา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2019</w:t>
      </w:r>
      <w:r w:rsidRPr="006E239B">
        <w:rPr>
          <w:rFonts w:ascii="Angsana New" w:hAnsi="Angsana New"/>
          <w:sz w:val="30"/>
          <w:szCs w:val="30"/>
        </w:rPr>
        <w:t xml:space="preserve"> (Covid-</w:t>
      </w:r>
      <w:r w:rsidR="000E564C" w:rsidRPr="000E564C">
        <w:rPr>
          <w:rFonts w:ascii="Angsana New" w:hAnsi="Angsana New"/>
          <w:sz w:val="30"/>
          <w:szCs w:val="30"/>
          <w:lang w:val="en-US"/>
        </w:rPr>
        <w:t>19</w:t>
      </w:r>
      <w:r w:rsidRPr="006E239B">
        <w:rPr>
          <w:rFonts w:ascii="Angsana New" w:hAnsi="Angsana New"/>
          <w:sz w:val="30"/>
          <w:szCs w:val="30"/>
        </w:rPr>
        <w:t>)</w:t>
      </w:r>
    </w:p>
    <w:p w14:paraId="1B0DA42D" w14:textId="77777777" w:rsidR="00085E28" w:rsidRPr="006E239B" w:rsidRDefault="00085E28" w:rsidP="00085E28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4BE026AC" w14:textId="54B264C5" w:rsidR="009B557B" w:rsidRPr="006375B5" w:rsidRDefault="00001689" w:rsidP="00B04D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E239B">
        <w:rPr>
          <w:rFonts w:ascii="Angsana New" w:hAnsi="Angsana New" w:hint="cs"/>
          <w:sz w:val="30"/>
          <w:szCs w:val="30"/>
          <w:cs/>
        </w:rPr>
        <w:t>ในช่วงต้นปี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2563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เกิดการแพร่ระบาดโรคโควิด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19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ทำให้ประเทศไทยและหลายประเทศได้ประกาศมาตรการป้องกันหลายประการเพื่อป้องกันการแพร่ระบาดของโรค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เช่น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การสั่งให้มีการปิดสถานประกอบการหรือลดเวลาการประกอบกิจการเป็นการชั่วคราว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การให้มีระยะห่างทางสังคม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เป็นต้น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ซึ่งส่งผลกระทบอย่างมากต่อระบบเศรษฐกิจโลก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การผลิตการกระจายสินค้าตลอดจนผลการดำเนินงานของหลายกิจการในวงกว้าง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ทั้งนี้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ผู้บริหารมี</w:t>
      </w:r>
      <w:r w:rsidR="007A3650">
        <w:rPr>
          <w:rFonts w:ascii="Angsana New" w:hAnsi="Angsana New"/>
          <w:sz w:val="30"/>
          <w:szCs w:val="30"/>
        </w:rPr>
        <w:br/>
      </w:r>
      <w:r w:rsidRPr="006E239B">
        <w:rPr>
          <w:rFonts w:ascii="Angsana New" w:hAnsi="Angsana New" w:hint="cs"/>
          <w:sz w:val="30"/>
          <w:szCs w:val="30"/>
          <w:cs/>
        </w:rPr>
        <w:t>การติดตามสถานการณ์ดังกล่าวอย่างใกล้ชิด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Pr="006E239B">
        <w:rPr>
          <w:rFonts w:ascii="Angsana New" w:hAnsi="Angsana New" w:hint="cs"/>
          <w:sz w:val="30"/>
          <w:szCs w:val="30"/>
          <w:cs/>
        </w:rPr>
        <w:t>ในการควบคุมให้มีผลกระทบต่อธุรกิจให้น้อยที่สุดเท่าที่จะเป็นไปได้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  <w:r w:rsidR="00E25434" w:rsidRPr="006E239B">
        <w:rPr>
          <w:rFonts w:ascii="Angsana New" w:hAnsi="Angsana New" w:hint="cs"/>
          <w:sz w:val="30"/>
          <w:szCs w:val="30"/>
          <w:cs/>
        </w:rPr>
        <w:t>ในระหว่างปีกลุ่มบริษัทได้รับผลกระทบจาก</w:t>
      </w:r>
      <w:r w:rsidR="00C10EFD" w:rsidRPr="006E239B">
        <w:rPr>
          <w:rFonts w:ascii="Angsana New" w:hAnsi="Angsana New" w:hint="cs"/>
          <w:sz w:val="30"/>
          <w:szCs w:val="30"/>
          <w:cs/>
        </w:rPr>
        <w:t>การแพร่ระบาดโรคโควิด</w:t>
      </w:r>
      <w:r w:rsidR="00C10EFD" w:rsidRPr="006E239B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19</w:t>
      </w:r>
      <w:r w:rsidR="00C10EFD" w:rsidRPr="006E239B">
        <w:rPr>
          <w:rFonts w:ascii="Angsana New" w:hAnsi="Angsana New"/>
          <w:sz w:val="30"/>
          <w:szCs w:val="30"/>
        </w:rPr>
        <w:t xml:space="preserve"> </w:t>
      </w:r>
      <w:r w:rsidR="00C10EFD" w:rsidRPr="006E239B">
        <w:rPr>
          <w:rFonts w:ascii="Angsana New" w:hAnsi="Angsana New" w:hint="cs"/>
          <w:sz w:val="30"/>
          <w:szCs w:val="30"/>
          <w:cs/>
        </w:rPr>
        <w:t>ใน</w:t>
      </w:r>
      <w:r w:rsidR="00D2324F" w:rsidRPr="006E239B">
        <w:rPr>
          <w:rFonts w:ascii="Angsana New" w:hAnsi="Angsana New" w:hint="cs"/>
          <w:sz w:val="30"/>
          <w:szCs w:val="30"/>
          <w:cs/>
        </w:rPr>
        <w:t>กลุ่มธุรกิจพัฒนาอสังหาริมทรัพย์เพื่ออุตสาหกรรม</w:t>
      </w:r>
      <w:r w:rsidR="00D2324F">
        <w:rPr>
          <w:rFonts w:ascii="Angsana New" w:hAnsi="Angsana New"/>
          <w:sz w:val="30"/>
          <w:szCs w:val="30"/>
        </w:rPr>
        <w:t xml:space="preserve"> </w:t>
      </w:r>
      <w:r w:rsidR="00C10EFD" w:rsidRPr="006E239B">
        <w:rPr>
          <w:rFonts w:ascii="Angsana New" w:hAnsi="Angsana New" w:hint="cs"/>
          <w:sz w:val="30"/>
          <w:szCs w:val="30"/>
          <w:cs/>
        </w:rPr>
        <w:t>กลุ่มธุรกิจโรงแรม กลุ่มธุรกิจให้เช่าและบริการอาคารเพื่อการพาณิชย์ ซึ่งกลุ่มบริษัทได้มีการให้ส่วนลดแก่ผู้เช่าบางส่วน ทั้งนี้ส่วนลดที่ให้ไปไม่ได้เป็นสาระสำคัญต่องบการเงิน</w:t>
      </w:r>
      <w:r w:rsidRPr="006E239B">
        <w:rPr>
          <w:rFonts w:ascii="Angsana New" w:hAnsi="Angsana New"/>
          <w:sz w:val="30"/>
          <w:szCs w:val="30"/>
          <w:cs/>
        </w:rPr>
        <w:t xml:space="preserve"> </w:t>
      </w:r>
    </w:p>
    <w:p w14:paraId="1D3CE4F1" w14:textId="77777777" w:rsidR="00CE419F" w:rsidRDefault="00CE419F" w:rsidP="00EF67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68E496C3" w14:textId="4B5DA41B" w:rsidR="005B4060" w:rsidRPr="006375B5" w:rsidRDefault="005B4060" w:rsidP="005B4060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บุคคลหรือกิจการที่เกี่ยวข้องกัน</w:t>
      </w:r>
    </w:p>
    <w:p w14:paraId="2478B53F" w14:textId="77777777" w:rsidR="00C8500E" w:rsidRPr="006375B5" w:rsidRDefault="00C8500E" w:rsidP="00C8500E">
      <w:pPr>
        <w:spacing w:line="240" w:lineRule="auto"/>
        <w:ind w:right="-133"/>
        <w:rPr>
          <w:rFonts w:ascii="Angsana New" w:hAnsi="Angsana New"/>
          <w:sz w:val="20"/>
          <w:szCs w:val="20"/>
          <w:cs/>
          <w:lang w:val="th-TH"/>
        </w:rPr>
      </w:pPr>
    </w:p>
    <w:p w14:paraId="6E72E1F2" w14:textId="65489777" w:rsidR="00B3170F" w:rsidRPr="006375B5" w:rsidRDefault="002E443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30"/>
          <w:tab w:val="left" w:pos="720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  <w:r w:rsidRPr="0035402A">
        <w:rPr>
          <w:rFonts w:ascii="Angsana New" w:hAnsi="Angsana New"/>
          <w:sz w:val="30"/>
          <w:szCs w:val="30"/>
          <w:cs/>
        </w:rPr>
        <w:t>ความสัมพันธ์ที่มีกับ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35402A" w:rsidRPr="00F06B1F">
        <w:rPr>
          <w:rFonts w:ascii="Angsana New" w:hAnsi="Angsana New"/>
          <w:sz w:val="30"/>
          <w:szCs w:val="30"/>
          <w:cs/>
        </w:rPr>
        <w:t>บริษัทใหญ่ในลำดับสูงสุด</w:t>
      </w:r>
      <w:r w:rsidR="0035402A" w:rsidRPr="00F06B1F">
        <w:rPr>
          <w:rFonts w:ascii="Angsana New" w:hAnsi="Angsana New"/>
          <w:sz w:val="30"/>
          <w:szCs w:val="30"/>
        </w:rPr>
        <w:t xml:space="preserve"> </w:t>
      </w:r>
      <w:r w:rsidR="00800BF5" w:rsidRPr="0035402A">
        <w:rPr>
          <w:rFonts w:ascii="Angsana New" w:hAnsi="Angsana New"/>
          <w:sz w:val="30"/>
          <w:szCs w:val="30"/>
          <w:cs/>
        </w:rPr>
        <w:t>บ</w:t>
      </w:r>
      <w:r w:rsidR="00B3170F" w:rsidRPr="0035402A">
        <w:rPr>
          <w:rFonts w:ascii="Angsana New" w:hAnsi="Angsana New"/>
          <w:sz w:val="30"/>
          <w:szCs w:val="30"/>
          <w:cs/>
        </w:rPr>
        <w:t>ริษ</w:t>
      </w:r>
      <w:r w:rsidR="00936EF4" w:rsidRPr="0035402A">
        <w:rPr>
          <w:rFonts w:ascii="Angsana New" w:hAnsi="Angsana New"/>
          <w:sz w:val="30"/>
          <w:szCs w:val="30"/>
          <w:cs/>
        </w:rPr>
        <w:t>ั</w:t>
      </w:r>
      <w:r w:rsidR="00B3170F" w:rsidRPr="0035402A">
        <w:rPr>
          <w:rFonts w:ascii="Angsana New" w:hAnsi="Angsana New"/>
          <w:sz w:val="30"/>
          <w:szCs w:val="30"/>
          <w:cs/>
        </w:rPr>
        <w:t>ท</w:t>
      </w:r>
      <w:r w:rsidR="0071421D" w:rsidRPr="006375B5">
        <w:rPr>
          <w:rFonts w:ascii="Angsana New" w:hAnsi="Angsana New" w:hint="cs"/>
          <w:sz w:val="30"/>
          <w:szCs w:val="30"/>
          <w:cs/>
        </w:rPr>
        <w:t>ย่อย บริษัทร่วม และ</w:t>
      </w:r>
      <w:r w:rsidR="00477EF0" w:rsidRPr="006375B5">
        <w:rPr>
          <w:rFonts w:ascii="Angsana New" w:hAnsi="Angsana New"/>
          <w:sz w:val="30"/>
          <w:szCs w:val="30"/>
          <w:cs/>
        </w:rPr>
        <w:t>การร่วม</w:t>
      </w:r>
      <w:r w:rsidR="0071421D" w:rsidRPr="006375B5">
        <w:rPr>
          <w:rFonts w:ascii="Angsana New" w:hAnsi="Angsana New" w:hint="cs"/>
          <w:sz w:val="30"/>
          <w:szCs w:val="30"/>
          <w:cs/>
        </w:rPr>
        <w:t>ค้า</w:t>
      </w:r>
      <w:r w:rsidR="00C8500E" w:rsidRPr="006375B5">
        <w:rPr>
          <w:rFonts w:ascii="Angsana New" w:hAnsi="Angsana New"/>
          <w:sz w:val="30"/>
          <w:szCs w:val="30"/>
          <w:cs/>
        </w:rPr>
        <w:t xml:space="preserve">ได้เปิดเผยในหมายเหตุข้อ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F5276D">
        <w:rPr>
          <w:rFonts w:ascii="Angsana New" w:hAnsi="Angsana New"/>
          <w:sz w:val="30"/>
          <w:szCs w:val="30"/>
        </w:rPr>
        <w:t>0</w:t>
      </w:r>
      <w:r w:rsidR="00F17176" w:rsidRPr="006375B5">
        <w:rPr>
          <w:rFonts w:ascii="Angsana New" w:hAnsi="Angsana New"/>
          <w:sz w:val="30"/>
          <w:szCs w:val="30"/>
        </w:rPr>
        <w:t xml:space="preserve"> </w:t>
      </w:r>
      <w:r w:rsidR="00B3170F" w:rsidRPr="006375B5">
        <w:rPr>
          <w:rFonts w:ascii="Angsana New" w:hAnsi="Angsana New"/>
          <w:sz w:val="30"/>
          <w:szCs w:val="30"/>
          <w:cs/>
        </w:rPr>
        <w:t>และ</w:t>
      </w:r>
      <w:r w:rsidR="009516E5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F5276D">
        <w:rPr>
          <w:rFonts w:ascii="Angsana New" w:hAnsi="Angsana New"/>
          <w:sz w:val="30"/>
          <w:szCs w:val="30"/>
        </w:rPr>
        <w:t>1</w:t>
      </w:r>
      <w:r w:rsidR="00F17176" w:rsidRPr="006375B5">
        <w:rPr>
          <w:rFonts w:ascii="Angsana New" w:hAnsi="Angsana New"/>
          <w:sz w:val="30"/>
          <w:szCs w:val="30"/>
          <w:cs/>
        </w:rPr>
        <w:t xml:space="preserve"> </w:t>
      </w:r>
      <w:r w:rsidR="007E7C69" w:rsidRPr="006375B5">
        <w:rPr>
          <w:rFonts w:ascii="Angsana New" w:hAnsi="Angsana New"/>
          <w:sz w:val="30"/>
          <w:szCs w:val="30"/>
          <w:cs/>
        </w:rPr>
        <w:t>บุคคลหรือกิจการ</w:t>
      </w:r>
      <w:r w:rsidR="00D334EF" w:rsidRPr="006375B5">
        <w:rPr>
          <w:rFonts w:ascii="Angsana New" w:hAnsi="Angsana New" w:hint="cs"/>
          <w:sz w:val="30"/>
          <w:szCs w:val="30"/>
          <w:cs/>
        </w:rPr>
        <w:t>อื่น</w:t>
      </w:r>
      <w:r w:rsidR="007E7C69" w:rsidRPr="006375B5">
        <w:rPr>
          <w:rFonts w:ascii="Angsana New" w:hAnsi="Angsana New"/>
          <w:sz w:val="30"/>
          <w:szCs w:val="30"/>
          <w:cs/>
        </w:rPr>
        <w:t>ที่เกี่ยวข้องกันที่มีรายการระหว่างกันที่มีนัยสำคัญกับกลุ่มบริษัท</w:t>
      </w:r>
      <w:r w:rsidR="00FD0CE2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7E7C69" w:rsidRPr="006375B5">
        <w:rPr>
          <w:rFonts w:ascii="Angsana New" w:hAnsi="Angsana New"/>
          <w:sz w:val="30"/>
          <w:szCs w:val="30"/>
          <w:cs/>
        </w:rPr>
        <w:t>ในระหว่างปี</w:t>
      </w:r>
      <w:r w:rsidR="00B3170F" w:rsidRPr="006375B5">
        <w:rPr>
          <w:rFonts w:ascii="Angsana New" w:hAnsi="Angsana New"/>
          <w:sz w:val="30"/>
          <w:szCs w:val="30"/>
          <w:cs/>
        </w:rPr>
        <w:t>มีดั</w:t>
      </w:r>
      <w:r w:rsidR="007E7C69" w:rsidRPr="006375B5">
        <w:rPr>
          <w:rFonts w:ascii="Angsana New" w:hAnsi="Angsana New"/>
          <w:sz w:val="30"/>
          <w:szCs w:val="30"/>
          <w:cs/>
        </w:rPr>
        <w:t>งต่อไป</w:t>
      </w:r>
      <w:r w:rsidR="00B3170F" w:rsidRPr="006375B5">
        <w:rPr>
          <w:rFonts w:ascii="Angsana New" w:hAnsi="Angsana New"/>
          <w:sz w:val="30"/>
          <w:szCs w:val="30"/>
          <w:cs/>
        </w:rPr>
        <w:t>นี้</w:t>
      </w:r>
    </w:p>
    <w:p w14:paraId="4852FAD2" w14:textId="5B2CA36A" w:rsidR="000B3F90" w:rsidRPr="00911B00" w:rsidRDefault="000B3F9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33"/>
        <w:jc w:val="thaiDistribute"/>
        <w:rPr>
          <w:rFonts w:ascii="Angsana New" w:hAnsi="Angsana New"/>
          <w:b/>
          <w:sz w:val="30"/>
          <w:szCs w:val="30"/>
        </w:rPr>
      </w:pPr>
    </w:p>
    <w:tbl>
      <w:tblPr>
        <w:tblW w:w="95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260"/>
        <w:gridCol w:w="4050"/>
      </w:tblGrid>
      <w:tr w:rsidR="00084CFB" w:rsidRPr="006375B5" w14:paraId="53ABE318" w14:textId="77777777" w:rsidTr="00630A9E">
        <w:trPr>
          <w:trHeight w:val="20"/>
          <w:tblHeader/>
        </w:trPr>
        <w:tc>
          <w:tcPr>
            <w:tcW w:w="4230" w:type="dxa"/>
          </w:tcPr>
          <w:p w14:paraId="638164B6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20"/>
                <w:szCs w:val="20"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1260" w:type="dxa"/>
          </w:tcPr>
          <w:p w14:paraId="760194FF" w14:textId="2D22F555" w:rsidR="00084CFB" w:rsidRPr="006375B5" w:rsidRDefault="00084CFB" w:rsidP="00C05874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</w:tc>
        <w:tc>
          <w:tcPr>
            <w:tcW w:w="4050" w:type="dxa"/>
          </w:tcPr>
          <w:p w14:paraId="35BDF6A5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B31232" w:rsidRPr="006375B5" w14:paraId="43E2F309" w14:textId="77777777" w:rsidTr="00630A9E">
        <w:trPr>
          <w:trHeight w:val="20"/>
        </w:trPr>
        <w:tc>
          <w:tcPr>
            <w:tcW w:w="4230" w:type="dxa"/>
          </w:tcPr>
          <w:p w14:paraId="57A4F855" w14:textId="74E0162D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เฟรเซอร์ส แอสเซ็ทส์ จำกัด</w:t>
            </w:r>
          </w:p>
        </w:tc>
        <w:tc>
          <w:tcPr>
            <w:tcW w:w="1260" w:type="dxa"/>
          </w:tcPr>
          <w:p w14:paraId="6ED7CCC3" w14:textId="7C1ED112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3A5CFB3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28EDBFC7" w14:textId="1D523398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B31232" w:rsidRPr="006375B5" w14:paraId="2A6A3E04" w14:textId="77777777" w:rsidTr="00630A9E">
        <w:trPr>
          <w:trHeight w:val="20"/>
        </w:trPr>
        <w:tc>
          <w:tcPr>
            <w:tcW w:w="4230" w:type="dxa"/>
          </w:tcPr>
          <w:p w14:paraId="22BA5A8A" w14:textId="7777777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เฟรเซอร์ส พร็อพเพอร์ตี้ โฮลดิ้งส์ </w:t>
            </w:r>
          </w:p>
          <w:p w14:paraId="337EB71E" w14:textId="62302537" w:rsidR="00B31232" w:rsidRPr="006375B5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(ประเทศไทย) จำกัด</w:t>
            </w:r>
          </w:p>
        </w:tc>
        <w:tc>
          <w:tcPr>
            <w:tcW w:w="1260" w:type="dxa"/>
          </w:tcPr>
          <w:p w14:paraId="1F43CDBF" w14:textId="3B9DB290" w:rsidR="00B31232" w:rsidRPr="006375B5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55A3C25" w14:textId="77777777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0738D5AF" w14:textId="49420684" w:rsidR="00B31232" w:rsidRPr="006375B5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38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084CFB" w:rsidRPr="006375B5" w14:paraId="2F8AC159" w14:textId="77777777" w:rsidTr="00630A9E">
        <w:trPr>
          <w:trHeight w:val="20"/>
        </w:trPr>
        <w:tc>
          <w:tcPr>
            <w:tcW w:w="4230" w:type="dxa"/>
          </w:tcPr>
          <w:p w14:paraId="74926D85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สยามโฮลดิ้ง จำกัด</w:t>
            </w:r>
          </w:p>
        </w:tc>
        <w:tc>
          <w:tcPr>
            <w:tcW w:w="1260" w:type="dxa"/>
          </w:tcPr>
          <w:p w14:paraId="30806B92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49AB9B60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เป็นผู้ถือหุ้นของบริษัทย่อย</w:t>
            </w:r>
          </w:p>
          <w:p w14:paraId="57749BD3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(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สาธรทรัพย์สิน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30A9E" w:rsidRPr="006375B5" w14:paraId="77611300" w14:textId="77777777" w:rsidTr="00630A9E">
        <w:trPr>
          <w:trHeight w:val="20"/>
        </w:trPr>
        <w:tc>
          <w:tcPr>
            <w:tcW w:w="4230" w:type="dxa"/>
          </w:tcPr>
          <w:p w14:paraId="01983A0A" w14:textId="25F6C4D3" w:rsidR="00630A9E" w:rsidRPr="006D2019" w:rsidRDefault="00630A9E" w:rsidP="00630A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PT SLP Internusa Karawang</w:t>
            </w:r>
          </w:p>
        </w:tc>
        <w:tc>
          <w:tcPr>
            <w:tcW w:w="1260" w:type="dxa"/>
          </w:tcPr>
          <w:p w14:paraId="47F7379F" w14:textId="06E9A35B" w:rsidR="00630A9E" w:rsidRPr="006375B5" w:rsidRDefault="00630A9E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อินโดนีเซีย</w:t>
            </w:r>
          </w:p>
        </w:tc>
        <w:tc>
          <w:tcPr>
            <w:tcW w:w="4050" w:type="dxa"/>
          </w:tcPr>
          <w:p w14:paraId="721DAC1F" w14:textId="7D469CD9" w:rsidR="00630A9E" w:rsidRPr="006375B5" w:rsidRDefault="00630A9E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ถือหุ้นโดยบริษัท</w:t>
            </w:r>
            <w:r w:rsidR="005E11B3">
              <w:rPr>
                <w:rFonts w:ascii="Angsana New" w:hAnsi="Angsana New" w:hint="cs"/>
                <w:sz w:val="30"/>
                <w:szCs w:val="30"/>
                <w:cs/>
              </w:rPr>
              <w:t>ย่อยทางอ้อม</w:t>
            </w:r>
          </w:p>
        </w:tc>
      </w:tr>
      <w:tr w:rsidR="00084CFB" w:rsidRPr="006375B5" w14:paraId="2622C22E" w14:textId="77777777" w:rsidTr="00630A9E">
        <w:trPr>
          <w:trHeight w:val="20"/>
        </w:trPr>
        <w:tc>
          <w:tcPr>
            <w:tcW w:w="4230" w:type="dxa"/>
          </w:tcPr>
          <w:p w14:paraId="7928490C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อาคเนย์ประกันภัย จำกัด (มหาชน)</w:t>
            </w:r>
          </w:p>
        </w:tc>
        <w:tc>
          <w:tcPr>
            <w:tcW w:w="1260" w:type="dxa"/>
          </w:tcPr>
          <w:p w14:paraId="198749C6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625E082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0AAFD28F" w14:textId="77777777" w:rsidTr="00630A9E">
        <w:trPr>
          <w:trHeight w:val="20"/>
        </w:trPr>
        <w:tc>
          <w:tcPr>
            <w:tcW w:w="4230" w:type="dxa"/>
          </w:tcPr>
          <w:p w14:paraId="1E80285E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อาคเนย์แคปปิตอล จำกัด</w:t>
            </w:r>
          </w:p>
        </w:tc>
        <w:tc>
          <w:tcPr>
            <w:tcW w:w="1260" w:type="dxa"/>
          </w:tcPr>
          <w:p w14:paraId="359966D4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90AB432" w14:textId="77777777" w:rsidR="00084CFB" w:rsidRPr="006375B5" w:rsidRDefault="00084CFB" w:rsidP="00C05874">
            <w:pPr>
              <w:tabs>
                <w:tab w:val="clear" w:pos="227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722E6C94" w14:textId="77777777" w:rsidTr="00630A9E">
        <w:trPr>
          <w:trHeight w:val="20"/>
        </w:trPr>
        <w:tc>
          <w:tcPr>
            <w:tcW w:w="4230" w:type="dxa"/>
          </w:tcPr>
          <w:p w14:paraId="162D7D1C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left="432" w:right="-25" w:hanging="43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อาคเนย์ประกันชีวิต จำกัด (มหาชน)</w:t>
            </w:r>
          </w:p>
        </w:tc>
        <w:tc>
          <w:tcPr>
            <w:tcW w:w="1260" w:type="dxa"/>
          </w:tcPr>
          <w:p w14:paraId="6A2567BF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809FCA7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7C0D53F5" w14:textId="77777777" w:rsidTr="00630A9E">
        <w:trPr>
          <w:trHeight w:val="20"/>
        </w:trPr>
        <w:tc>
          <w:tcPr>
            <w:tcW w:w="4230" w:type="dxa"/>
          </w:tcPr>
          <w:p w14:paraId="7A0868C4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ที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ซี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ซี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เทคโนโลยี จำกัด</w:t>
            </w:r>
          </w:p>
        </w:tc>
        <w:tc>
          <w:tcPr>
            <w:tcW w:w="1260" w:type="dxa"/>
          </w:tcPr>
          <w:p w14:paraId="2FA822E9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60501A49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2A1B04EF" w14:textId="77777777" w:rsidTr="00630A9E">
        <w:trPr>
          <w:trHeight w:val="20"/>
        </w:trPr>
        <w:tc>
          <w:tcPr>
            <w:tcW w:w="4230" w:type="dxa"/>
            <w:tcMar>
              <w:left w:w="115" w:type="dxa"/>
              <w:right w:w="0" w:type="dxa"/>
            </w:tcMar>
          </w:tcPr>
          <w:p w14:paraId="265ADE5C" w14:textId="77777777" w:rsidR="00084CFB" w:rsidRPr="006375B5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ชินาทรัพย์ จำกัด</w:t>
            </w:r>
          </w:p>
        </w:tc>
        <w:tc>
          <w:tcPr>
            <w:tcW w:w="1260" w:type="dxa"/>
          </w:tcPr>
          <w:p w14:paraId="071128BF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854D924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32AADCC1" w14:textId="77777777" w:rsidTr="00630A9E">
        <w:trPr>
          <w:trHeight w:val="20"/>
        </w:trPr>
        <w:tc>
          <w:tcPr>
            <w:tcW w:w="4230" w:type="dxa"/>
          </w:tcPr>
          <w:p w14:paraId="699909E8" w14:textId="77777777" w:rsidR="00084CFB" w:rsidRPr="006375B5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ไทยเบฟเวอเรจ จำกัด (มหาชน)</w:t>
            </w:r>
          </w:p>
        </w:tc>
        <w:tc>
          <w:tcPr>
            <w:tcW w:w="1260" w:type="dxa"/>
          </w:tcPr>
          <w:p w14:paraId="2F1DF541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B568EA3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6375B5" w14:paraId="009A9D2A" w14:textId="77777777" w:rsidTr="00B41F96">
        <w:trPr>
          <w:trHeight w:val="20"/>
        </w:trPr>
        <w:tc>
          <w:tcPr>
            <w:tcW w:w="4230" w:type="dxa"/>
            <w:shd w:val="clear" w:color="auto" w:fill="auto"/>
          </w:tcPr>
          <w:p w14:paraId="7B072102" w14:textId="77777777" w:rsidR="00B41F96" w:rsidRPr="006375B5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บริษัท ไทยเบฟเวอเรจ โลจิสติก จำกัด</w:t>
            </w:r>
          </w:p>
        </w:tc>
        <w:tc>
          <w:tcPr>
            <w:tcW w:w="1260" w:type="dxa"/>
            <w:shd w:val="clear" w:color="auto" w:fill="auto"/>
          </w:tcPr>
          <w:p w14:paraId="5B8A45BC" w14:textId="77777777" w:rsidR="00B41F96" w:rsidRPr="006375B5" w:rsidRDefault="00B41F96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shd w:val="clear" w:color="auto" w:fill="auto"/>
          </w:tcPr>
          <w:p w14:paraId="62A21F60" w14:textId="77777777" w:rsidR="00B41F96" w:rsidRPr="006375B5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48451E" w:rsidRPr="006375B5" w14:paraId="1B000BA7" w14:textId="77777777" w:rsidTr="00630A9E">
        <w:trPr>
          <w:trHeight w:val="20"/>
        </w:trPr>
        <w:tc>
          <w:tcPr>
            <w:tcW w:w="4230" w:type="dxa"/>
          </w:tcPr>
          <w:p w14:paraId="5FE3B446" w14:textId="77777777" w:rsidR="0048451E" w:rsidRPr="006375B5" w:rsidRDefault="0048451E" w:rsidP="004845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เบอร์ลี่ ยุคเกอร์ จำกัด (มหาชน)</w:t>
            </w:r>
          </w:p>
        </w:tc>
        <w:tc>
          <w:tcPr>
            <w:tcW w:w="1260" w:type="dxa"/>
          </w:tcPr>
          <w:p w14:paraId="3D87CB4E" w14:textId="77777777" w:rsidR="0048451E" w:rsidRPr="006375B5" w:rsidRDefault="0048451E" w:rsidP="0048451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1D8F3C11" w14:textId="49914355" w:rsidR="0048451E" w:rsidRPr="006375B5" w:rsidRDefault="0048451E" w:rsidP="0048451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CC6DA7" w:rsidRPr="006375B5" w14:paraId="015C4370" w14:textId="77777777" w:rsidTr="00630A9E">
        <w:trPr>
          <w:trHeight w:val="20"/>
        </w:trPr>
        <w:tc>
          <w:tcPr>
            <w:tcW w:w="4230" w:type="dxa"/>
          </w:tcPr>
          <w:p w14:paraId="25BDCC81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ไทยดริ้งค์ จำกัด</w:t>
            </w:r>
          </w:p>
        </w:tc>
        <w:tc>
          <w:tcPr>
            <w:tcW w:w="1260" w:type="dxa"/>
          </w:tcPr>
          <w:p w14:paraId="7D5B2BC1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DAA827A" w14:textId="68A151C5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084CFB" w:rsidRPr="006375B5" w14:paraId="4DD2379E" w14:textId="77777777" w:rsidTr="00630A9E">
        <w:trPr>
          <w:trHeight w:val="20"/>
        </w:trPr>
        <w:tc>
          <w:tcPr>
            <w:tcW w:w="4230" w:type="dxa"/>
          </w:tcPr>
          <w:p w14:paraId="4B93CD3E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เสริมสุข จำกัด (มหาชน)</w:t>
            </w:r>
          </w:p>
        </w:tc>
        <w:tc>
          <w:tcPr>
            <w:tcW w:w="1260" w:type="dxa"/>
          </w:tcPr>
          <w:p w14:paraId="0035AE27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666B8F4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0EBE3C8C" w14:textId="77777777" w:rsidTr="00630A9E">
        <w:trPr>
          <w:trHeight w:val="20"/>
        </w:trPr>
        <w:tc>
          <w:tcPr>
            <w:tcW w:w="4230" w:type="dxa"/>
          </w:tcPr>
          <w:p w14:paraId="14AC7B7F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ช้างอินเตอร์เนชั่นแนล จำกัด</w:t>
            </w:r>
          </w:p>
        </w:tc>
        <w:tc>
          <w:tcPr>
            <w:tcW w:w="1260" w:type="dxa"/>
          </w:tcPr>
          <w:p w14:paraId="380A7B79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52F9D9D" w14:textId="7AFAC8A1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084CFB" w:rsidRPr="006375B5" w14:paraId="4844E455" w14:textId="77777777" w:rsidTr="00630A9E">
        <w:trPr>
          <w:trHeight w:val="20"/>
        </w:trPr>
        <w:tc>
          <w:tcPr>
            <w:tcW w:w="4230" w:type="dxa"/>
          </w:tcPr>
          <w:p w14:paraId="3325764A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เกษมทรัพย์สิริ จำกัด</w:t>
            </w:r>
          </w:p>
        </w:tc>
        <w:tc>
          <w:tcPr>
            <w:tcW w:w="1260" w:type="dxa"/>
          </w:tcPr>
          <w:p w14:paraId="3F37CDE6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AE2C24D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387546B0" w14:textId="77777777" w:rsidTr="00630A9E">
        <w:trPr>
          <w:trHeight w:val="20"/>
        </w:trPr>
        <w:tc>
          <w:tcPr>
            <w:tcW w:w="4230" w:type="dxa"/>
          </w:tcPr>
          <w:p w14:paraId="15F85AFC" w14:textId="77777777" w:rsidR="00084CFB" w:rsidRPr="006375B5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เอ็น.ซี.ซี. แมนเนจเม้นท์ แอนด์ </w:t>
            </w:r>
          </w:p>
        </w:tc>
        <w:tc>
          <w:tcPr>
            <w:tcW w:w="1260" w:type="dxa"/>
          </w:tcPr>
          <w:p w14:paraId="73C741AC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E2F524E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1804B405" w14:textId="77777777" w:rsidTr="00630A9E">
        <w:trPr>
          <w:trHeight w:val="20"/>
        </w:trPr>
        <w:tc>
          <w:tcPr>
            <w:tcW w:w="4230" w:type="dxa"/>
          </w:tcPr>
          <w:p w14:paraId="0625AB4D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ดิเวลลอปเม้นท์ จำกัด</w:t>
            </w:r>
          </w:p>
        </w:tc>
        <w:tc>
          <w:tcPr>
            <w:tcW w:w="1260" w:type="dxa"/>
          </w:tcPr>
          <w:p w14:paraId="6E2968E2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050" w:type="dxa"/>
          </w:tcPr>
          <w:p w14:paraId="45A9A3FB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84CFB" w:rsidRPr="006375B5" w14:paraId="042E191F" w14:textId="77777777" w:rsidTr="00630A9E">
        <w:trPr>
          <w:trHeight w:val="20"/>
        </w:trPr>
        <w:tc>
          <w:tcPr>
            <w:tcW w:w="4230" w:type="dxa"/>
          </w:tcPr>
          <w:p w14:paraId="077AE382" w14:textId="77777777" w:rsidR="00084CFB" w:rsidRPr="006375B5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ลีพ โซลูชั่น เอเชีย จำกัด</w:t>
            </w:r>
          </w:p>
        </w:tc>
        <w:tc>
          <w:tcPr>
            <w:tcW w:w="1260" w:type="dxa"/>
          </w:tcPr>
          <w:p w14:paraId="1076B4D7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50461F1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52F1F5F8" w14:textId="77777777" w:rsidTr="00630A9E">
        <w:trPr>
          <w:trHeight w:val="20"/>
        </w:trPr>
        <w:tc>
          <w:tcPr>
            <w:tcW w:w="4230" w:type="dxa"/>
          </w:tcPr>
          <w:p w14:paraId="77866112" w14:textId="77777777" w:rsidR="00084CFB" w:rsidRPr="006375B5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อมรินทร์พริ้นติ้ง แอนด์ พับลิซซิ่ง จำกัด (มหาชน)</w:t>
            </w:r>
          </w:p>
        </w:tc>
        <w:tc>
          <w:tcPr>
            <w:tcW w:w="1260" w:type="dxa"/>
          </w:tcPr>
          <w:p w14:paraId="7946F32F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1EC57D3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09027356" w14:textId="77777777" w:rsidTr="00630A9E">
        <w:trPr>
          <w:trHeight w:val="20"/>
        </w:trPr>
        <w:tc>
          <w:tcPr>
            <w:tcW w:w="4230" w:type="dxa"/>
          </w:tcPr>
          <w:p w14:paraId="27760D67" w14:textId="0C7B018D" w:rsidR="00084CFB" w:rsidRPr="006375B5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ป้อมทิพย์ 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2012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) จำกัด</w:t>
            </w:r>
          </w:p>
        </w:tc>
        <w:tc>
          <w:tcPr>
            <w:tcW w:w="1260" w:type="dxa"/>
          </w:tcPr>
          <w:p w14:paraId="76ECE7E1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9889D2B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731DA956" w14:textId="77777777" w:rsidTr="00630A9E">
        <w:trPr>
          <w:trHeight w:val="20"/>
        </w:trPr>
        <w:tc>
          <w:tcPr>
            <w:tcW w:w="4230" w:type="dxa"/>
          </w:tcPr>
          <w:p w14:paraId="3E0F4F55" w14:textId="77777777" w:rsidR="00084CFB" w:rsidRPr="006375B5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นอร์ธปาร์ค กอล์ฟแอนด์สปอร์ตคลับ จำกัด</w:t>
            </w:r>
          </w:p>
        </w:tc>
        <w:tc>
          <w:tcPr>
            <w:tcW w:w="1260" w:type="dxa"/>
          </w:tcPr>
          <w:p w14:paraId="6C634658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78E8F56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3DFDCBA2" w14:textId="77777777" w:rsidTr="00630A9E">
        <w:trPr>
          <w:trHeight w:val="20"/>
        </w:trPr>
        <w:tc>
          <w:tcPr>
            <w:tcW w:w="4230" w:type="dxa"/>
          </w:tcPr>
          <w:p w14:paraId="53F632F0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ยูนิเวนเจอร์ จำกัด (มหาชน)</w:t>
            </w:r>
          </w:p>
        </w:tc>
        <w:tc>
          <w:tcPr>
            <w:tcW w:w="1260" w:type="dxa"/>
          </w:tcPr>
          <w:p w14:paraId="270D1434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BCCE1C3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6375B5" w14:paraId="11EC6FFB" w14:textId="77777777" w:rsidTr="00630A9E">
        <w:trPr>
          <w:trHeight w:val="20"/>
        </w:trPr>
        <w:tc>
          <w:tcPr>
            <w:tcW w:w="4230" w:type="dxa"/>
          </w:tcPr>
          <w:p w14:paraId="4C79DEDE" w14:textId="77777777" w:rsidR="00084CFB" w:rsidRPr="006375B5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สโตนเฮ้นจ์ อินเตอร์ จำกัด (มหาชน)</w:t>
            </w:r>
          </w:p>
        </w:tc>
        <w:tc>
          <w:tcPr>
            <w:tcW w:w="1260" w:type="dxa"/>
          </w:tcPr>
          <w:p w14:paraId="7A67BC64" w14:textId="77777777" w:rsidR="00084CFB" w:rsidRPr="006375B5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8B34F0C" w14:textId="77777777" w:rsidR="00084CFB" w:rsidRPr="006375B5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B4B32" w:rsidRPr="006375B5" w14:paraId="71770744" w14:textId="77777777" w:rsidTr="00630A9E">
        <w:trPr>
          <w:trHeight w:val="20"/>
        </w:trPr>
        <w:tc>
          <w:tcPr>
            <w:tcW w:w="4230" w:type="dxa"/>
          </w:tcPr>
          <w:p w14:paraId="7EB5D7EB" w14:textId="77777777" w:rsidR="001B4B32" w:rsidRPr="006375B5" w:rsidRDefault="001B4B32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นิคมอุตสาหกรรมเอเซีย จำกัด</w:t>
            </w:r>
          </w:p>
        </w:tc>
        <w:tc>
          <w:tcPr>
            <w:tcW w:w="1260" w:type="dxa"/>
          </w:tcPr>
          <w:p w14:paraId="212957E5" w14:textId="77777777" w:rsidR="001B4B32" w:rsidRPr="006375B5" w:rsidRDefault="001B4B32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1DBA0B" w14:textId="77777777" w:rsidR="001B4B32" w:rsidRPr="006375B5" w:rsidRDefault="001B4B32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630A9E" w:rsidRPr="006375B5" w14:paraId="4D45001C" w14:textId="77777777" w:rsidTr="00630A9E">
        <w:trPr>
          <w:trHeight w:val="20"/>
        </w:trPr>
        <w:tc>
          <w:tcPr>
            <w:tcW w:w="4230" w:type="dxa"/>
          </w:tcPr>
          <w:p w14:paraId="02939568" w14:textId="51BA1690" w:rsidR="00630A9E" w:rsidRPr="006375B5" w:rsidRDefault="00630A9E" w:rsidP="00630A9E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แปซิฟิค เลเช่อร์ </w:t>
            </w: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)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72D75AE5" w14:textId="6BDB6566" w:rsidR="00630A9E" w:rsidRPr="006375B5" w:rsidRDefault="00630A9E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C6F22A" w14:textId="7254C85F" w:rsidR="00630A9E" w:rsidRPr="006375B5" w:rsidRDefault="00630A9E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630A9E" w:rsidRPr="006375B5" w14:paraId="34DD1F7E" w14:textId="77777777" w:rsidTr="00630A9E">
        <w:trPr>
          <w:trHeight w:val="20"/>
        </w:trPr>
        <w:tc>
          <w:tcPr>
            <w:tcW w:w="4230" w:type="dxa"/>
          </w:tcPr>
          <w:p w14:paraId="6E896237" w14:textId="6CAC3746" w:rsidR="00630A9E" w:rsidRPr="006375B5" w:rsidRDefault="00630A9E" w:rsidP="00630A9E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สวนอุตสาหกรรมโรจนะ จำกัด (มหาชน)</w:t>
            </w:r>
          </w:p>
        </w:tc>
        <w:tc>
          <w:tcPr>
            <w:tcW w:w="1260" w:type="dxa"/>
          </w:tcPr>
          <w:p w14:paraId="2789C454" w14:textId="25D17CD4" w:rsidR="00630A9E" w:rsidRPr="006375B5" w:rsidRDefault="00630A9E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6B3D972A" w14:textId="70AEA95A" w:rsidR="00630A9E" w:rsidRPr="006375B5" w:rsidRDefault="00630A9E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6375B5" w14:paraId="4B3E7B3E" w14:textId="77777777" w:rsidTr="00630A9E">
        <w:trPr>
          <w:trHeight w:val="20"/>
        </w:trPr>
        <w:tc>
          <w:tcPr>
            <w:tcW w:w="4230" w:type="dxa"/>
          </w:tcPr>
          <w:p w14:paraId="05BD87EB" w14:textId="1333C0B6" w:rsidR="00B41F96" w:rsidRPr="006375B5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บางกอก คลับ จำกัด</w:t>
            </w:r>
          </w:p>
        </w:tc>
        <w:tc>
          <w:tcPr>
            <w:tcW w:w="1260" w:type="dxa"/>
          </w:tcPr>
          <w:p w14:paraId="5314038F" w14:textId="4374BA1E" w:rsidR="00B41F96" w:rsidRPr="006375B5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1D95FD6" w14:textId="7014ECFC" w:rsidR="00B41F96" w:rsidRPr="006375B5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080D74F7" w14:textId="77777777" w:rsidTr="00630A9E">
        <w:trPr>
          <w:trHeight w:val="20"/>
        </w:trPr>
        <w:tc>
          <w:tcPr>
            <w:tcW w:w="4230" w:type="dxa"/>
          </w:tcPr>
          <w:p w14:paraId="1A664826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แอสคอทท์ อินเตอร์เนชั่นแนล</w:t>
            </w:r>
          </w:p>
        </w:tc>
        <w:tc>
          <w:tcPr>
            <w:tcW w:w="1260" w:type="dxa"/>
          </w:tcPr>
          <w:p w14:paraId="60EAA016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40C545F" w14:textId="362AA3B8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6375B5" w14:paraId="2945BB0C" w14:textId="77777777" w:rsidTr="00630A9E">
        <w:trPr>
          <w:trHeight w:val="20"/>
        </w:trPr>
        <w:tc>
          <w:tcPr>
            <w:tcW w:w="4230" w:type="dxa"/>
          </w:tcPr>
          <w:p w14:paraId="074CE0E8" w14:textId="77777777" w:rsidR="00B41F96" w:rsidRPr="006375B5" w:rsidRDefault="00B41F96" w:rsidP="00B41F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แมนเนจเมนท์ (ประเทศไทย) จำกัด</w:t>
            </w:r>
          </w:p>
        </w:tc>
        <w:tc>
          <w:tcPr>
            <w:tcW w:w="1260" w:type="dxa"/>
          </w:tcPr>
          <w:p w14:paraId="2B5CC819" w14:textId="77777777" w:rsidR="00B41F96" w:rsidRPr="006375B5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050" w:type="dxa"/>
          </w:tcPr>
          <w:p w14:paraId="21753A2E" w14:textId="77777777" w:rsidR="00B41F96" w:rsidRPr="006375B5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CC6DA7" w:rsidRPr="006375B5" w14:paraId="0B1099A8" w14:textId="77777777" w:rsidTr="00630A9E">
        <w:trPr>
          <w:trHeight w:val="20"/>
        </w:trPr>
        <w:tc>
          <w:tcPr>
            <w:tcW w:w="4230" w:type="dxa"/>
          </w:tcPr>
          <w:p w14:paraId="73258802" w14:textId="77777777" w:rsidR="00CC6DA7" w:rsidRPr="006375B5" w:rsidRDefault="00CC6DA7" w:rsidP="00CC6DA7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นำยุค จำกัด</w:t>
            </w:r>
          </w:p>
        </w:tc>
        <w:tc>
          <w:tcPr>
            <w:tcW w:w="1260" w:type="dxa"/>
          </w:tcPr>
          <w:p w14:paraId="01DFADF7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D218C4E" w14:textId="2E679A07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17664964" w14:textId="77777777" w:rsidTr="00630A9E">
        <w:trPr>
          <w:trHeight w:val="20"/>
        </w:trPr>
        <w:tc>
          <w:tcPr>
            <w:tcW w:w="4230" w:type="dxa"/>
          </w:tcPr>
          <w:p w14:paraId="16E37C41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บิ๊กซี ซูเปอร์เซ็นเตอร์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มหาชน)</w:t>
            </w:r>
          </w:p>
        </w:tc>
        <w:tc>
          <w:tcPr>
            <w:tcW w:w="1260" w:type="dxa"/>
          </w:tcPr>
          <w:p w14:paraId="30228243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6EC041B" w14:textId="4CC6EDC7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625EBA39" w14:textId="77777777" w:rsidTr="00630A9E">
        <w:trPr>
          <w:trHeight w:val="20"/>
        </w:trPr>
        <w:tc>
          <w:tcPr>
            <w:tcW w:w="4230" w:type="dxa"/>
          </w:tcPr>
          <w:p w14:paraId="4A1A430A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ฟู๊ด ออฟ เอเชีย จำกัด</w:t>
            </w:r>
          </w:p>
        </w:tc>
        <w:tc>
          <w:tcPr>
            <w:tcW w:w="1260" w:type="dxa"/>
          </w:tcPr>
          <w:p w14:paraId="6C8ABBEF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158AFD8" w14:textId="4AB8D331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25A54311" w14:textId="77777777" w:rsidTr="00630A9E">
        <w:trPr>
          <w:trHeight w:val="20"/>
        </w:trPr>
        <w:tc>
          <w:tcPr>
            <w:tcW w:w="4230" w:type="dxa"/>
          </w:tcPr>
          <w:p w14:paraId="671B04DB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โทนิค อินเตอร์เนชั่นแนล จำกัด</w:t>
            </w:r>
          </w:p>
        </w:tc>
        <w:tc>
          <w:tcPr>
            <w:tcW w:w="1260" w:type="dxa"/>
          </w:tcPr>
          <w:p w14:paraId="129631D5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7027DEA" w14:textId="7C1623B7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53ED9F34" w14:textId="77777777" w:rsidTr="00630A9E">
        <w:trPr>
          <w:trHeight w:val="20"/>
        </w:trPr>
        <w:tc>
          <w:tcPr>
            <w:tcW w:w="4230" w:type="dxa"/>
          </w:tcPr>
          <w:p w14:paraId="500A9A79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ป้อมคลัง จำกัด</w:t>
            </w:r>
          </w:p>
        </w:tc>
        <w:tc>
          <w:tcPr>
            <w:tcW w:w="1260" w:type="dxa"/>
          </w:tcPr>
          <w:p w14:paraId="41D4EFBF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0FE396C" w14:textId="5767ECBD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35EB852F" w14:textId="77777777" w:rsidTr="00630A9E">
        <w:trPr>
          <w:trHeight w:val="20"/>
        </w:trPr>
        <w:tc>
          <w:tcPr>
            <w:tcW w:w="4230" w:type="dxa"/>
          </w:tcPr>
          <w:p w14:paraId="5E0165DB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คิว เอส อาร์ ออฟ เอเชีย จำกัด</w:t>
            </w:r>
          </w:p>
        </w:tc>
        <w:tc>
          <w:tcPr>
            <w:tcW w:w="1260" w:type="dxa"/>
          </w:tcPr>
          <w:p w14:paraId="76AD65D6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528B66E" w14:textId="05C72D47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78C9AD0D" w14:textId="77777777" w:rsidTr="00630A9E">
        <w:trPr>
          <w:trHeight w:val="20"/>
        </w:trPr>
        <w:tc>
          <w:tcPr>
            <w:tcW w:w="4230" w:type="dxa"/>
          </w:tcPr>
          <w:p w14:paraId="62411C11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เลิศรัฐการ จำกัด</w:t>
            </w:r>
          </w:p>
        </w:tc>
        <w:tc>
          <w:tcPr>
            <w:tcW w:w="1260" w:type="dxa"/>
          </w:tcPr>
          <w:p w14:paraId="76DEAE2F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7CD447F" w14:textId="6624900B" w:rsidR="00CC6DA7" w:rsidRPr="006375B5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6375B5" w14:paraId="5A92272D" w14:textId="77777777" w:rsidTr="00630A9E">
        <w:trPr>
          <w:trHeight w:val="20"/>
        </w:trPr>
        <w:tc>
          <w:tcPr>
            <w:tcW w:w="4230" w:type="dxa"/>
          </w:tcPr>
          <w:p w14:paraId="6C00C1A8" w14:textId="77777777" w:rsidR="00CC6DA7" w:rsidRPr="006375B5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อะเฮดออล จำกัด</w:t>
            </w:r>
          </w:p>
        </w:tc>
        <w:tc>
          <w:tcPr>
            <w:tcW w:w="1260" w:type="dxa"/>
          </w:tcPr>
          <w:p w14:paraId="741246A2" w14:textId="77777777" w:rsidR="00CC6DA7" w:rsidRPr="006375B5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C2CB7BF" w14:textId="39443FE9" w:rsidR="00CC6DA7" w:rsidRPr="006375B5" w:rsidRDefault="00CC6DA7" w:rsidP="00CC6DA7">
            <w:pPr>
              <w:rPr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6B65" w:rsidRPr="006375B5" w14:paraId="00861797" w14:textId="77777777" w:rsidTr="00630A9E">
        <w:trPr>
          <w:trHeight w:val="20"/>
        </w:trPr>
        <w:tc>
          <w:tcPr>
            <w:tcW w:w="4230" w:type="dxa"/>
          </w:tcPr>
          <w:p w14:paraId="75871651" w14:textId="77777777" w:rsidR="00B46B65" w:rsidRPr="006375B5" w:rsidRDefault="00B46B65" w:rsidP="00B46B65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เฟรเซอร์ ฮอสพิทอลลิตี้ (ประเทศไทย) จำกัด</w:t>
            </w:r>
          </w:p>
        </w:tc>
        <w:tc>
          <w:tcPr>
            <w:tcW w:w="1260" w:type="dxa"/>
          </w:tcPr>
          <w:p w14:paraId="5A7017BC" w14:textId="77777777" w:rsidR="00B46B65" w:rsidRPr="006375B5" w:rsidRDefault="00B46B65" w:rsidP="00B46B65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194B804F" w14:textId="20C0033B" w:rsidR="00B46B65" w:rsidRPr="006375B5" w:rsidRDefault="00B46B65" w:rsidP="00B46B65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6B65" w:rsidRPr="006375B5" w14:paraId="4D285A5C" w14:textId="77777777" w:rsidTr="00630A9E">
        <w:trPr>
          <w:trHeight w:val="20"/>
        </w:trPr>
        <w:tc>
          <w:tcPr>
            <w:tcW w:w="4230" w:type="dxa"/>
          </w:tcPr>
          <w:p w14:paraId="5F3D2311" w14:textId="37E5FE3C" w:rsidR="00B46B65" w:rsidRPr="006375B5" w:rsidRDefault="001F188A" w:rsidP="00B46B65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lastRenderedPageBreak/>
              <w:t>Fraser Hospitality Pte. Ltd.</w:t>
            </w:r>
          </w:p>
        </w:tc>
        <w:tc>
          <w:tcPr>
            <w:tcW w:w="1260" w:type="dxa"/>
          </w:tcPr>
          <w:p w14:paraId="47773E5C" w14:textId="77777777" w:rsidR="00B46B65" w:rsidRPr="006375B5" w:rsidRDefault="00B46B65" w:rsidP="00B46B65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44A01A93" w14:textId="2283FC3C" w:rsidR="00B46B65" w:rsidRPr="006375B5" w:rsidRDefault="00B46B65" w:rsidP="00B46B65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6B65" w:rsidRPr="006375B5" w14:paraId="3A9541DD" w14:textId="77777777" w:rsidTr="00630A9E">
        <w:trPr>
          <w:trHeight w:val="20"/>
        </w:trPr>
        <w:tc>
          <w:tcPr>
            <w:tcW w:w="4230" w:type="dxa"/>
          </w:tcPr>
          <w:p w14:paraId="201F56E9" w14:textId="4B9A7442" w:rsidR="00B46B65" w:rsidRPr="006375B5" w:rsidRDefault="001F188A" w:rsidP="00B46B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 Hospitality Loyalty Service Pte. Ltd.</w:t>
            </w:r>
          </w:p>
        </w:tc>
        <w:tc>
          <w:tcPr>
            <w:tcW w:w="1260" w:type="dxa"/>
          </w:tcPr>
          <w:p w14:paraId="6D55FA2A" w14:textId="77777777" w:rsidR="00B46B65" w:rsidRPr="006375B5" w:rsidRDefault="00B46B65" w:rsidP="00B46B65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  <w:shd w:val="clear" w:color="auto" w:fill="auto"/>
          </w:tcPr>
          <w:p w14:paraId="18EC4163" w14:textId="4E1BCA66" w:rsidR="00B46B65" w:rsidRPr="006375B5" w:rsidRDefault="00B46B65" w:rsidP="00B46B65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108" w:hanging="16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6375B5" w14:paraId="0F241128" w14:textId="77777777" w:rsidTr="00630A9E">
        <w:trPr>
          <w:trHeight w:val="432"/>
        </w:trPr>
        <w:tc>
          <w:tcPr>
            <w:tcW w:w="4230" w:type="dxa"/>
            <w:vAlign w:val="center"/>
          </w:tcPr>
          <w:p w14:paraId="0B0C9F65" w14:textId="77777777" w:rsidR="00B41F96" w:rsidRPr="006375B5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 ควอลิตี้ กอล์ฟ (ประเทศไทย) จำกัด</w:t>
            </w:r>
          </w:p>
        </w:tc>
        <w:tc>
          <w:tcPr>
            <w:tcW w:w="1260" w:type="dxa"/>
          </w:tcPr>
          <w:p w14:paraId="7E4B8C93" w14:textId="77777777" w:rsidR="00B41F96" w:rsidRPr="006375B5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vAlign w:val="center"/>
          </w:tcPr>
          <w:p w14:paraId="335CEE05" w14:textId="53B8A6B6" w:rsidR="00B41F96" w:rsidRPr="006375B5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เป็นผู้ให้บริการด้านผู้บริหารสำคัญกับบริษัท</w:t>
            </w:r>
            <w:r w:rsidR="006D682A" w:rsidRPr="006375B5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B41F96" w:rsidRPr="006375B5" w14:paraId="3FB4576D" w14:textId="77777777" w:rsidTr="00630A9E">
        <w:trPr>
          <w:trHeight w:val="20"/>
        </w:trPr>
        <w:tc>
          <w:tcPr>
            <w:tcW w:w="4230" w:type="dxa"/>
          </w:tcPr>
          <w:p w14:paraId="75B2EF1D" w14:textId="77777777" w:rsidR="00B41F96" w:rsidRPr="006375B5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แมริออท อินเตอร์เนชั่นแนล </w:t>
            </w:r>
          </w:p>
          <w:p w14:paraId="6C8C2597" w14:textId="77777777" w:rsidR="00B41F96" w:rsidRPr="006375B5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ประเทศไทย จำกัด</w:t>
            </w:r>
          </w:p>
        </w:tc>
        <w:tc>
          <w:tcPr>
            <w:tcW w:w="1260" w:type="dxa"/>
          </w:tcPr>
          <w:p w14:paraId="578B0E03" w14:textId="77777777" w:rsidR="00B41F96" w:rsidRPr="006375B5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CA5622F" w14:textId="1470F171" w:rsidR="00B41F96" w:rsidRPr="006375B5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</w:t>
            </w:r>
            <w:r w:rsidR="006D682A" w:rsidRPr="006375B5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="006D682A" w:rsidRPr="006375B5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B41F96" w:rsidRPr="006375B5" w14:paraId="07318FF2" w14:textId="77777777" w:rsidTr="00630A9E">
        <w:trPr>
          <w:trHeight w:val="20"/>
        </w:trPr>
        <w:tc>
          <w:tcPr>
            <w:tcW w:w="4230" w:type="dxa"/>
          </w:tcPr>
          <w:p w14:paraId="048ACCD7" w14:textId="77777777" w:rsidR="00B41F96" w:rsidRPr="006375B5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บริษัท ลักช์ชูรี โฮเต็ลส์ แอนด์ รีสอร์ท </w:t>
            </w:r>
          </w:p>
          <w:p w14:paraId="5BE0F838" w14:textId="77777777" w:rsidR="00B41F96" w:rsidRPr="006375B5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(ไทยแลนด์) จำกัด</w:t>
            </w:r>
          </w:p>
        </w:tc>
        <w:tc>
          <w:tcPr>
            <w:tcW w:w="1260" w:type="dxa"/>
          </w:tcPr>
          <w:p w14:paraId="609F6B50" w14:textId="77777777" w:rsidR="00B41F96" w:rsidRPr="006375B5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EE4B646" w14:textId="19151983" w:rsidR="00B41F96" w:rsidRPr="006375B5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เป็นผู้ให้บริการด้านผู้บริหารสำคัญกับกลุ่ม</w:t>
            </w:r>
            <w:r w:rsidR="006D682A" w:rsidRPr="006375B5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="006D682A" w:rsidRPr="006375B5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0D645B" w:rsidRPr="006375B5" w14:paraId="33AD26D0" w14:textId="77777777" w:rsidTr="00630A9E">
        <w:trPr>
          <w:trHeight w:val="20"/>
        </w:trPr>
        <w:tc>
          <w:tcPr>
            <w:tcW w:w="4230" w:type="dxa"/>
          </w:tcPr>
          <w:p w14:paraId="0FEED751" w14:textId="3E79D127" w:rsidR="000D645B" w:rsidRPr="006375B5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Frasers Property Corporate Services Pte. Ltd.</w:t>
            </w:r>
          </w:p>
        </w:tc>
        <w:tc>
          <w:tcPr>
            <w:tcW w:w="1260" w:type="dxa"/>
          </w:tcPr>
          <w:p w14:paraId="58C6F6FF" w14:textId="6259A347" w:rsidR="000D645B" w:rsidRPr="006375B5" w:rsidRDefault="000D645B" w:rsidP="000D645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63FE73CB" w14:textId="39D3E65E" w:rsidR="000D645B" w:rsidRPr="00D02A97" w:rsidRDefault="000D645B" w:rsidP="000D645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-6"/>
                <w:sz w:val="30"/>
                <w:szCs w:val="30"/>
                <w:cs/>
              </w:rPr>
            </w:pPr>
            <w:r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เป็นบริษัทย่อยของบริษัทใหญ่</w:t>
            </w:r>
            <w:r w:rsidR="001F0536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และ</w:t>
            </w:r>
            <w:r w:rsidR="00E21F0F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มี</w:t>
            </w:r>
            <w:r w:rsidR="00D02A97" w:rsidRPr="00D02A97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กรรมการร่วมกัน</w:t>
            </w:r>
          </w:p>
        </w:tc>
      </w:tr>
      <w:tr w:rsidR="000D645B" w:rsidRPr="006375B5" w14:paraId="1423D49C" w14:textId="77777777" w:rsidTr="00630A9E">
        <w:trPr>
          <w:trHeight w:val="20"/>
        </w:trPr>
        <w:tc>
          <w:tcPr>
            <w:tcW w:w="4230" w:type="dxa"/>
          </w:tcPr>
          <w:p w14:paraId="72C27336" w14:textId="77777777" w:rsidR="000D645B" w:rsidRPr="006375B5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Frasers Property Development Services </w:t>
            </w:r>
          </w:p>
          <w:p w14:paraId="496144B6" w14:textId="28CAC233" w:rsidR="000D645B" w:rsidRPr="006375B5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(VN) Co., Ltd,</w:t>
            </w:r>
          </w:p>
        </w:tc>
        <w:tc>
          <w:tcPr>
            <w:tcW w:w="1260" w:type="dxa"/>
          </w:tcPr>
          <w:p w14:paraId="3395CC2A" w14:textId="6F3D6764" w:rsidR="000D645B" w:rsidRPr="006375B5" w:rsidRDefault="000D645B" w:rsidP="000D645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14C63D21" w14:textId="2025A777" w:rsidR="000D645B" w:rsidRPr="006375B5" w:rsidRDefault="000D645B" w:rsidP="000D645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0D645B" w:rsidRPr="006375B5" w14:paraId="33A4F6AC" w14:textId="77777777" w:rsidTr="00630A9E">
        <w:trPr>
          <w:trHeight w:val="20"/>
        </w:trPr>
        <w:tc>
          <w:tcPr>
            <w:tcW w:w="4230" w:type="dxa"/>
          </w:tcPr>
          <w:p w14:paraId="0DBA9E07" w14:textId="5F965665" w:rsidR="000D645B" w:rsidRPr="006375B5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G Homes JSC</w:t>
            </w:r>
          </w:p>
        </w:tc>
        <w:tc>
          <w:tcPr>
            <w:tcW w:w="1260" w:type="dxa"/>
          </w:tcPr>
          <w:p w14:paraId="4B4D3814" w14:textId="257D5C8D" w:rsidR="000D645B" w:rsidRPr="006375B5" w:rsidRDefault="000D645B" w:rsidP="000D645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6C6D2EB0" w14:textId="55544A5D" w:rsidR="000D645B" w:rsidRPr="006375B5" w:rsidRDefault="000D645B" w:rsidP="000D645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7C3698" w:rsidRPr="006375B5" w14:paraId="5B58C4F9" w14:textId="77777777" w:rsidTr="00630A9E">
        <w:trPr>
          <w:trHeight w:val="20"/>
        </w:trPr>
        <w:tc>
          <w:tcPr>
            <w:tcW w:w="4230" w:type="dxa"/>
          </w:tcPr>
          <w:p w14:paraId="0FE721B7" w14:textId="2AD8EA2D" w:rsidR="007C3698" w:rsidRPr="006375B5" w:rsidRDefault="007C3698" w:rsidP="007C3698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Me Linh Point Limited</w:t>
            </w:r>
          </w:p>
        </w:tc>
        <w:tc>
          <w:tcPr>
            <w:tcW w:w="1260" w:type="dxa"/>
          </w:tcPr>
          <w:p w14:paraId="310524AD" w14:textId="5E9C7FA9" w:rsidR="007C3698" w:rsidRPr="006375B5" w:rsidRDefault="007C3698" w:rsidP="007C3698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2D5CC75B" w14:textId="34DA62E4" w:rsidR="007C3698" w:rsidRPr="006375B5" w:rsidRDefault="007C3698" w:rsidP="007C3698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B41F96" w:rsidRPr="006375B5" w14:paraId="2F490018" w14:textId="77777777" w:rsidTr="00630A9E">
        <w:trPr>
          <w:trHeight w:val="20"/>
        </w:trPr>
        <w:tc>
          <w:tcPr>
            <w:tcW w:w="4230" w:type="dxa"/>
          </w:tcPr>
          <w:p w14:paraId="4744E89D" w14:textId="77777777" w:rsidR="00B41F96" w:rsidRPr="006375B5" w:rsidRDefault="00B41F96" w:rsidP="00B41F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1260" w:type="dxa"/>
          </w:tcPr>
          <w:p w14:paraId="399CA953" w14:textId="77777777" w:rsidR="00B41F96" w:rsidRPr="006375B5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18AA45" w14:textId="77777777" w:rsidR="00B41F96" w:rsidRPr="00A30CEE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บุคคลที่มีอำนาจและความรับผิดชอบกา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ร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วางแผน</w:t>
            </w:r>
            <w:r w:rsidRPr="00A30CEE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 xml:space="preserve"> </w:t>
            </w:r>
            <w:r w:rsidRPr="00A30CEE">
              <w:rPr>
                <w:rFonts w:ascii="Angsana New" w:hAnsi="Angsana New"/>
                <w:spacing w:val="-4"/>
                <w:sz w:val="30"/>
                <w:szCs w:val="30"/>
                <w:cs/>
              </w:rPr>
              <w:t>สั่งการและควบคุมกิจกรรมต่าง ๆ ของกิจการไม่ว่าทางตรงหรือทางอ้อม ทั้งนี้ รวมถึงกรรมการของกลุ่มบริษัท (ไม่ว่าจะทำหน้าที่ในระดับบริหารหรือไม่)</w:t>
            </w:r>
          </w:p>
        </w:tc>
      </w:tr>
    </w:tbl>
    <w:p w14:paraId="5101977F" w14:textId="19B9512B" w:rsidR="003F027A" w:rsidRPr="00DE2B9C" w:rsidRDefault="003F02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4"/>
        <w:gridCol w:w="265"/>
        <w:gridCol w:w="1081"/>
        <w:gridCol w:w="270"/>
        <w:gridCol w:w="990"/>
      </w:tblGrid>
      <w:tr w:rsidR="00B73F4C" w:rsidRPr="006375B5" w14:paraId="02E6B178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7A0C2052" w14:textId="36FAC4AB" w:rsidR="00B73F4C" w:rsidRPr="00EE1FAC" w:rsidRDefault="00D02A97" w:rsidP="00F527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  <w:r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</w:t>
            </w:r>
            <w:r w:rsidR="00EE1FAC"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่</w:t>
            </w:r>
            <w:r w:rsidRPr="00EE1FAC">
              <w:rPr>
                <w:rFonts w:asciiTheme="majorBidi" w:hAnsiTheme="majorBidi" w:cstheme="majorBidi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เกี่ยวข้องกัน</w:t>
            </w:r>
          </w:p>
        </w:tc>
        <w:tc>
          <w:tcPr>
            <w:tcW w:w="2434" w:type="dxa"/>
            <w:gridSpan w:val="3"/>
          </w:tcPr>
          <w:p w14:paraId="3E40E439" w14:textId="6B039003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5" w:type="dxa"/>
          </w:tcPr>
          <w:p w14:paraId="7C565264" w14:textId="77777777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41" w:type="dxa"/>
            <w:gridSpan w:val="3"/>
          </w:tcPr>
          <w:p w14:paraId="5A80310D" w14:textId="00D637DD" w:rsidR="00B73F4C" w:rsidRPr="006375B5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B73F4C" w:rsidRPr="006375B5" w14:paraId="2C4F86B4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6732F1BA" w14:textId="73EA9D37" w:rsidR="00B73F4C" w:rsidRPr="006375B5" w:rsidRDefault="00EE1FA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B73F4C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B73F4C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28706210" w14:textId="060033BF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70" w:type="dxa"/>
          </w:tcPr>
          <w:p w14:paraId="203DA5CC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  <w:vAlign w:val="center"/>
          </w:tcPr>
          <w:p w14:paraId="7A6EC318" w14:textId="06DAC60D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65" w:type="dxa"/>
          </w:tcPr>
          <w:p w14:paraId="70BB924F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063F7445" w14:textId="3DCD0561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70" w:type="dxa"/>
          </w:tcPr>
          <w:p w14:paraId="116D8FF9" w14:textId="77777777" w:rsidR="00B73F4C" w:rsidRPr="006375B5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4B5C3AFB" w14:textId="209B693E" w:rsidR="00B73F4C" w:rsidRPr="006375B5" w:rsidRDefault="000E56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</w:tr>
      <w:tr w:rsidR="00944CDD" w:rsidRPr="006375B5" w14:paraId="287BE270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01EF60DD" w14:textId="77777777" w:rsidR="00944CDD" w:rsidRPr="006375B5" w:rsidRDefault="00944CDD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7"/>
          </w:tcPr>
          <w:p w14:paraId="5763BDF9" w14:textId="07E77977" w:rsidR="00944CDD" w:rsidRPr="006375B5" w:rsidRDefault="00944CDD" w:rsidP="00DA3B66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73F4C" w:rsidRPr="006375B5" w14:paraId="03164626" w14:textId="77777777" w:rsidTr="000800C8">
        <w:tc>
          <w:tcPr>
            <w:tcW w:w="4050" w:type="dxa"/>
            <w:shd w:val="clear" w:color="auto" w:fill="auto"/>
          </w:tcPr>
          <w:p w14:paraId="33AA9929" w14:textId="77777777" w:rsidR="00B73F4C" w:rsidRPr="006375B5" w:rsidRDefault="00B73F4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บริษัทใหญ่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2C295C2" w14:textId="77777777" w:rsidR="00B73F4C" w:rsidRPr="006375B5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2679146" w14:textId="77777777" w:rsidR="00B73F4C" w:rsidRPr="006375B5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DF80179" w14:textId="20193734" w:rsidR="00B73F4C" w:rsidRPr="006375B5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0C1C34A2" w14:textId="77777777" w:rsidR="00B73F4C" w:rsidRPr="006375B5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E5D8288" w14:textId="5AA1CC01" w:rsidR="00B73F4C" w:rsidRPr="006375B5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8C91E48" w14:textId="77777777" w:rsidR="00B73F4C" w:rsidRPr="006375B5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6573BF" w14:textId="4765004B" w:rsidR="00B73F4C" w:rsidRPr="006375B5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4979F0" w:rsidRPr="006375B5" w14:paraId="5BFE2092" w14:textId="77777777" w:rsidTr="000800C8">
        <w:tc>
          <w:tcPr>
            <w:tcW w:w="4050" w:type="dxa"/>
            <w:shd w:val="clear" w:color="auto" w:fill="auto"/>
          </w:tcPr>
          <w:p w14:paraId="09596B2B" w14:textId="104C7E5A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6710C57" w14:textId="6E9C1400" w:rsidR="004979F0" w:rsidRPr="006375B5" w:rsidRDefault="004851CA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9420D7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79F33686" w14:textId="68339006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</w:tcPr>
          <w:p w14:paraId="43F28372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27FB97B" w14:textId="74B8398F" w:rsidR="004979F0" w:rsidRPr="006375B5" w:rsidRDefault="004851CA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</w:tcPr>
          <w:p w14:paraId="2EDAC515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8FB4E77" w14:textId="50BC2369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</w:tr>
      <w:tr w:rsidR="004979F0" w:rsidRPr="006375B5" w14:paraId="197AD680" w14:textId="77777777" w:rsidTr="000800C8">
        <w:tc>
          <w:tcPr>
            <w:tcW w:w="4050" w:type="dxa"/>
            <w:shd w:val="clear" w:color="auto" w:fill="auto"/>
          </w:tcPr>
          <w:p w14:paraId="088DD887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4B879C7" w14:textId="53DFFD95" w:rsidR="004979F0" w:rsidRPr="006375B5" w:rsidRDefault="004851CA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</w:p>
        </w:tc>
        <w:tc>
          <w:tcPr>
            <w:tcW w:w="270" w:type="dxa"/>
          </w:tcPr>
          <w:p w14:paraId="0197FE55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7424A3BE" w14:textId="7CF05ABD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65" w:type="dxa"/>
          </w:tcPr>
          <w:p w14:paraId="6731536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CAAA67C" w14:textId="53102CD9" w:rsidR="004979F0" w:rsidRPr="006375B5" w:rsidRDefault="004851CA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</w:p>
        </w:tc>
        <w:tc>
          <w:tcPr>
            <w:tcW w:w="270" w:type="dxa"/>
          </w:tcPr>
          <w:p w14:paraId="737905D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C1C3A0" w14:textId="4A661C8D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4979F0" w:rsidRPr="006375B5" w14:paraId="5021841B" w14:textId="77777777" w:rsidTr="000800C8">
        <w:tc>
          <w:tcPr>
            <w:tcW w:w="4050" w:type="dxa"/>
            <w:shd w:val="clear" w:color="auto" w:fill="auto"/>
          </w:tcPr>
          <w:p w14:paraId="1883AC44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E74764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6F0E4A4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4EA903C" w14:textId="55B72B8B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290AD024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5AC0CBC" w14:textId="01D0243C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4CD43B2E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717851" w14:textId="4438A9BB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4979F0" w:rsidRPr="006375B5" w14:paraId="6B25F883" w14:textId="77777777" w:rsidTr="000800C8">
        <w:tc>
          <w:tcPr>
            <w:tcW w:w="4050" w:type="dxa"/>
            <w:shd w:val="clear" w:color="auto" w:fill="auto"/>
          </w:tcPr>
          <w:p w14:paraId="30D5E0FE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ย่อย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8253A4E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062F7A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73A877E" w14:textId="6C8BF5D6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52C97FC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B6CDFB7" w14:textId="4FDFABAA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7CA06F1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ACF3B62" w14:textId="7D172983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4979F0" w:rsidRPr="006375B5" w14:paraId="795B8695" w14:textId="77777777" w:rsidTr="000800C8">
        <w:tc>
          <w:tcPr>
            <w:tcW w:w="4050" w:type="dxa"/>
            <w:shd w:val="clear" w:color="auto" w:fill="auto"/>
          </w:tcPr>
          <w:p w14:paraId="2ABBB898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7EA5748F" w14:textId="69B1705E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B5F9E6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C758DE2" w14:textId="02240A90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4A1A7D8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34D0DB5D" w14:textId="4A757532" w:rsidR="004979F0" w:rsidRPr="006375B5" w:rsidRDefault="0023697B" w:rsidP="0032600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F86E8EA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4B7C4478" w14:textId="062167B3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4979F0" w:rsidRPr="006375B5" w14:paraId="451059A8" w14:textId="77777777" w:rsidTr="000800C8">
        <w:tc>
          <w:tcPr>
            <w:tcW w:w="4050" w:type="dxa"/>
            <w:shd w:val="clear" w:color="auto" w:fill="auto"/>
          </w:tcPr>
          <w:p w14:paraId="6808096E" w14:textId="52034D06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175EBF11" w14:textId="5730A874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AE4F6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8D4BD8D" w14:textId="11687071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265" w:type="dxa"/>
          </w:tcPr>
          <w:p w14:paraId="157ECAF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478A3EA" w14:textId="6691190F" w:rsidR="004979F0" w:rsidRPr="006375B5" w:rsidRDefault="0023697B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503</w:t>
            </w:r>
          </w:p>
        </w:tc>
        <w:tc>
          <w:tcPr>
            <w:tcW w:w="270" w:type="dxa"/>
          </w:tcPr>
          <w:p w14:paraId="65C9770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3350BBF" w14:textId="1ACA9E69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398</w:t>
            </w:r>
          </w:p>
        </w:tc>
      </w:tr>
      <w:tr w:rsidR="004979F0" w:rsidRPr="006375B5" w14:paraId="6522CBE5" w14:textId="77777777" w:rsidTr="000800C8">
        <w:tc>
          <w:tcPr>
            <w:tcW w:w="4050" w:type="dxa"/>
            <w:shd w:val="clear" w:color="auto" w:fill="auto"/>
          </w:tcPr>
          <w:p w14:paraId="7511659E" w14:textId="69596144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377451DD" w14:textId="00BB4FF9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A1428E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047561AE" w14:textId="3D42040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265" w:type="dxa"/>
          </w:tcPr>
          <w:p w14:paraId="6E9CEAA4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631143F" w14:textId="677B4F41" w:rsidR="004979F0" w:rsidRPr="006375B5" w:rsidRDefault="0023697B" w:rsidP="0032600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DB414D5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3E28C07" w14:textId="258898A3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</w:p>
        </w:tc>
      </w:tr>
      <w:tr w:rsidR="00F27D97" w:rsidRPr="006375B5" w14:paraId="4D3BE8E0" w14:textId="77777777" w:rsidTr="000800C8">
        <w:tc>
          <w:tcPr>
            <w:tcW w:w="4050" w:type="dxa"/>
            <w:shd w:val="clear" w:color="auto" w:fill="auto"/>
          </w:tcPr>
          <w:p w14:paraId="0683932E" w14:textId="17FB08C9" w:rsidR="00F27D97" w:rsidRPr="006375B5" w:rsidRDefault="00F27D97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lastRenderedPageBreak/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ย่อย</w:t>
            </w:r>
            <w:r>
              <w:rPr>
                <w:rFonts w:asciiTheme="majorBidi" w:hAnsiTheme="majorBidi" w:cstheme="majorBidi"/>
                <w:bCs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(ต่อ)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00B209FB" w14:textId="77777777" w:rsidR="00F27D97" w:rsidRDefault="00F27D97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935937C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2767E9D2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65" w:type="dxa"/>
          </w:tcPr>
          <w:p w14:paraId="5881E033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982E63D" w14:textId="77777777" w:rsidR="00F27D97" w:rsidRDefault="00F27D97" w:rsidP="0032600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DC7603D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4C3F932" w14:textId="77777777" w:rsidR="00F27D97" w:rsidRPr="000E564C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4979F0" w:rsidRPr="006375B5" w14:paraId="512DA6E4" w14:textId="77777777" w:rsidTr="000800C8">
        <w:tc>
          <w:tcPr>
            <w:tcW w:w="4050" w:type="dxa"/>
            <w:shd w:val="clear" w:color="auto" w:fill="auto"/>
          </w:tcPr>
          <w:p w14:paraId="1F4C4F82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D930106" w14:textId="2CF7B12A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E0FF5E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1B9B1202" w14:textId="2DEAEF09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265" w:type="dxa"/>
          </w:tcPr>
          <w:p w14:paraId="4D0FB1C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70E8D80" w14:textId="009C65A8" w:rsidR="004979F0" w:rsidRPr="006375B5" w:rsidRDefault="0023697B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10AD5E15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45738DF" w14:textId="341D417D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4979F0" w:rsidRPr="006375B5" w14:paraId="133D5124" w14:textId="77777777" w:rsidTr="000800C8">
        <w:tc>
          <w:tcPr>
            <w:tcW w:w="4050" w:type="dxa"/>
            <w:shd w:val="clear" w:color="auto" w:fill="auto"/>
          </w:tcPr>
          <w:p w14:paraId="5F68579C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40F5F342" w14:textId="35546A75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673D85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68200EC" w14:textId="1F9807E6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4992CBEA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346A1E53" w14:textId="0D2B212D" w:rsidR="004979F0" w:rsidRPr="006375B5" w:rsidRDefault="0023697B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2,103</w:t>
            </w:r>
          </w:p>
        </w:tc>
        <w:tc>
          <w:tcPr>
            <w:tcW w:w="270" w:type="dxa"/>
          </w:tcPr>
          <w:p w14:paraId="41F7E91E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61A1FA8" w14:textId="4FCE8586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4979F0"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235</w:t>
            </w:r>
          </w:p>
        </w:tc>
      </w:tr>
      <w:tr w:rsidR="004979F0" w:rsidRPr="006375B5" w14:paraId="7ED2A7E4" w14:textId="77777777" w:rsidTr="000800C8">
        <w:tc>
          <w:tcPr>
            <w:tcW w:w="4050" w:type="dxa"/>
            <w:shd w:val="clear" w:color="auto" w:fill="auto"/>
          </w:tcPr>
          <w:p w14:paraId="325E9524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718C4F5B" w14:textId="0284D373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CA723A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ECD48A0" w14:textId="4BC5869F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633719B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467F1A0" w14:textId="6E3714F8" w:rsidR="004979F0" w:rsidRPr="006375B5" w:rsidRDefault="0023697B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405</w:t>
            </w:r>
          </w:p>
        </w:tc>
        <w:tc>
          <w:tcPr>
            <w:tcW w:w="270" w:type="dxa"/>
          </w:tcPr>
          <w:p w14:paraId="24979FA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2AD563F" w14:textId="2F419FD7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394</w:t>
            </w:r>
          </w:p>
        </w:tc>
      </w:tr>
      <w:tr w:rsidR="004979F0" w:rsidRPr="006375B5" w14:paraId="4C8EE1E7" w14:textId="77777777" w:rsidTr="000800C8">
        <w:tc>
          <w:tcPr>
            <w:tcW w:w="4050" w:type="dxa"/>
            <w:shd w:val="clear" w:color="auto" w:fill="auto"/>
          </w:tcPr>
          <w:p w14:paraId="6001EA1D" w14:textId="31671E7F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447F4934" w14:textId="5F6287A0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2283498" w14:textId="534E7BCB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B7689DB" w14:textId="53378B93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4D9359D8" w14:textId="04EFED65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28EA91A8" w14:textId="4DB01174" w:rsidR="004979F0" w:rsidRPr="006375B5" w:rsidRDefault="0023697B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49E299DF" w14:textId="0372FC95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1535D090" w14:textId="2144B577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4979F0" w:rsidRPr="006375B5" w14:paraId="0B6FFA43" w14:textId="77777777" w:rsidTr="000800C8">
        <w:tc>
          <w:tcPr>
            <w:tcW w:w="4050" w:type="dxa"/>
            <w:shd w:val="clear" w:color="auto" w:fill="auto"/>
          </w:tcPr>
          <w:p w14:paraId="008B58C3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7CD8D793" w14:textId="61F9E28F" w:rsidR="004979F0" w:rsidRPr="006375B5" w:rsidRDefault="0023697B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BE44C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D31F16" w14:textId="1725DDE4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17D13A8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2F5C5799" w14:textId="210B8886" w:rsidR="004979F0" w:rsidRPr="006375B5" w:rsidRDefault="0023697B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</w:t>
            </w:r>
          </w:p>
        </w:tc>
        <w:tc>
          <w:tcPr>
            <w:tcW w:w="270" w:type="dxa"/>
          </w:tcPr>
          <w:p w14:paraId="7038D637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049962CD" w14:textId="23AB8C38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</w:tr>
      <w:tr w:rsidR="0053790D" w:rsidRPr="006375B5" w14:paraId="4C57DD77" w14:textId="77777777" w:rsidTr="000800C8">
        <w:tc>
          <w:tcPr>
            <w:tcW w:w="4050" w:type="dxa"/>
            <w:shd w:val="clear" w:color="auto" w:fill="auto"/>
          </w:tcPr>
          <w:p w14:paraId="500792D4" w14:textId="77777777" w:rsidR="0053790D" w:rsidRPr="006375B5" w:rsidRDefault="0053790D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4D98BE6F" w14:textId="77777777" w:rsidR="0053790D" w:rsidRDefault="0053790D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7CE85FB" w14:textId="77777777" w:rsidR="0053790D" w:rsidRPr="006375B5" w:rsidRDefault="0053790D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8F6F055" w14:textId="77777777" w:rsidR="0053790D" w:rsidRPr="006375B5" w:rsidRDefault="0053790D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446EDA59" w14:textId="77777777" w:rsidR="0053790D" w:rsidRPr="006375B5" w:rsidRDefault="0053790D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6BBB70A1" w14:textId="77777777" w:rsidR="0053790D" w:rsidRDefault="0053790D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0DCCAB3" w14:textId="77777777" w:rsidR="0053790D" w:rsidRPr="006375B5" w:rsidRDefault="0053790D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0158F266" w14:textId="77777777" w:rsidR="0053790D" w:rsidRPr="000E564C" w:rsidRDefault="0053790D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4979F0" w:rsidRPr="006375B5" w14:paraId="156BD7D5" w14:textId="77777777" w:rsidTr="000800C8">
        <w:tc>
          <w:tcPr>
            <w:tcW w:w="4050" w:type="dxa"/>
            <w:shd w:val="clear" w:color="auto" w:fill="auto"/>
          </w:tcPr>
          <w:p w14:paraId="097143AB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ร่วม</w:t>
            </w:r>
          </w:p>
        </w:tc>
        <w:tc>
          <w:tcPr>
            <w:tcW w:w="1080" w:type="dxa"/>
            <w:shd w:val="clear" w:color="auto" w:fill="auto"/>
          </w:tcPr>
          <w:p w14:paraId="593DB2C3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5298D7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  <w:shd w:val="clear" w:color="auto" w:fill="auto"/>
          </w:tcPr>
          <w:p w14:paraId="2EFFD329" w14:textId="4EFC9E52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5" w:type="dxa"/>
          </w:tcPr>
          <w:p w14:paraId="7CE32FA6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7548A16" w14:textId="182FCD49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E64491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1423EB0" w14:textId="65EB7B4E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4979F0" w:rsidRPr="006375B5" w14:paraId="48DBAE05" w14:textId="77777777" w:rsidTr="000800C8">
        <w:trPr>
          <w:trHeight w:val="119"/>
        </w:trPr>
        <w:tc>
          <w:tcPr>
            <w:tcW w:w="4050" w:type="dxa"/>
            <w:shd w:val="clear" w:color="auto" w:fill="auto"/>
          </w:tcPr>
          <w:p w14:paraId="6543BD73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72C7D205" w14:textId="4C8474B7" w:rsidR="004979F0" w:rsidRPr="006375B5" w:rsidRDefault="00A011D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108</w:t>
            </w:r>
          </w:p>
        </w:tc>
        <w:tc>
          <w:tcPr>
            <w:tcW w:w="270" w:type="dxa"/>
          </w:tcPr>
          <w:p w14:paraId="03413A2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6D10392" w14:textId="72DEE125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</w:t>
            </w:r>
          </w:p>
        </w:tc>
        <w:tc>
          <w:tcPr>
            <w:tcW w:w="265" w:type="dxa"/>
          </w:tcPr>
          <w:p w14:paraId="5E8178C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B82FEAF" w14:textId="107E6933" w:rsidR="004979F0" w:rsidRPr="00A011DC" w:rsidRDefault="00A011DC" w:rsidP="00A011D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011D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05E9F788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B716925" w14:textId="7236892C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4979F0" w:rsidRPr="006375B5" w14:paraId="36B01307" w14:textId="77777777" w:rsidTr="000800C8">
        <w:tc>
          <w:tcPr>
            <w:tcW w:w="4050" w:type="dxa"/>
            <w:shd w:val="clear" w:color="auto" w:fill="auto"/>
          </w:tcPr>
          <w:p w14:paraId="2EAFE024" w14:textId="21E36683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 xml:space="preserve">กำไรจากการขายอสังหาริมทรัพย์เพื่อการลงทุน </w:t>
            </w:r>
            <w:r w:rsidRPr="006375B5">
              <w:rPr>
                <w:rFonts w:asciiTheme="majorBidi" w:hAnsiTheme="majorBidi" w:cstheme="majorBidi"/>
                <w:spacing w:val="-12"/>
                <w:sz w:val="30"/>
                <w:szCs w:val="30"/>
              </w:rPr>
              <w:t>*</w:t>
            </w:r>
          </w:p>
        </w:tc>
        <w:tc>
          <w:tcPr>
            <w:tcW w:w="1080" w:type="dxa"/>
            <w:shd w:val="clear" w:color="auto" w:fill="auto"/>
          </w:tcPr>
          <w:p w14:paraId="2C369541" w14:textId="7997FA77" w:rsidR="004979F0" w:rsidRPr="006375B5" w:rsidRDefault="004D4276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716</w:t>
            </w:r>
          </w:p>
        </w:tc>
        <w:tc>
          <w:tcPr>
            <w:tcW w:w="270" w:type="dxa"/>
          </w:tcPr>
          <w:p w14:paraId="45C9B34E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5089FBA" w14:textId="36AAD206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818</w:t>
            </w:r>
          </w:p>
        </w:tc>
        <w:tc>
          <w:tcPr>
            <w:tcW w:w="265" w:type="dxa"/>
          </w:tcPr>
          <w:p w14:paraId="49B01B5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76E4767D" w14:textId="0AD70A00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454</w:t>
            </w:r>
          </w:p>
        </w:tc>
        <w:tc>
          <w:tcPr>
            <w:tcW w:w="270" w:type="dxa"/>
          </w:tcPr>
          <w:p w14:paraId="3364513F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35A28409" w14:textId="2DB895E4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418</w:t>
            </w:r>
          </w:p>
        </w:tc>
      </w:tr>
      <w:tr w:rsidR="004979F0" w:rsidRPr="006375B5" w14:paraId="6AA07095" w14:textId="77777777" w:rsidTr="000800C8">
        <w:tc>
          <w:tcPr>
            <w:tcW w:w="4050" w:type="dxa"/>
            <w:shd w:val="clear" w:color="auto" w:fill="auto"/>
          </w:tcPr>
          <w:p w14:paraId="1BD6D181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รายได้ค่าเช่าที่ดิน</w:t>
            </w:r>
          </w:p>
        </w:tc>
        <w:tc>
          <w:tcPr>
            <w:tcW w:w="1080" w:type="dxa"/>
            <w:shd w:val="clear" w:color="auto" w:fill="auto"/>
          </w:tcPr>
          <w:p w14:paraId="1B30132A" w14:textId="357B5048" w:rsidR="004979F0" w:rsidRPr="006375B5" w:rsidRDefault="0031624A" w:rsidP="0031624A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B83B63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E5BE8CF" w14:textId="2F9A2D78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60</w:t>
            </w:r>
          </w:p>
        </w:tc>
        <w:tc>
          <w:tcPr>
            <w:tcW w:w="265" w:type="dxa"/>
          </w:tcPr>
          <w:p w14:paraId="24D93A48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</w:tcPr>
          <w:p w14:paraId="46FF09AB" w14:textId="2D89878D" w:rsidR="004979F0" w:rsidRPr="006375B5" w:rsidRDefault="0031624A" w:rsidP="0031624A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507D2CA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4122AF00" w14:textId="4A3CFFC3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</w:tr>
      <w:tr w:rsidR="004979F0" w:rsidRPr="006375B5" w14:paraId="24D7DA9B" w14:textId="77777777" w:rsidTr="000800C8">
        <w:tc>
          <w:tcPr>
            <w:tcW w:w="4050" w:type="dxa"/>
            <w:shd w:val="clear" w:color="auto" w:fill="auto"/>
          </w:tcPr>
          <w:p w14:paraId="280BFF50" w14:textId="487C5BAE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080" w:type="dxa"/>
            <w:shd w:val="clear" w:color="auto" w:fill="auto"/>
          </w:tcPr>
          <w:p w14:paraId="2E73FDF0" w14:textId="62B271D4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527</w:t>
            </w:r>
          </w:p>
        </w:tc>
        <w:tc>
          <w:tcPr>
            <w:tcW w:w="270" w:type="dxa"/>
          </w:tcPr>
          <w:p w14:paraId="3A51707A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2E1BBD3" w14:textId="38B0E13C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524</w:t>
            </w:r>
          </w:p>
        </w:tc>
        <w:tc>
          <w:tcPr>
            <w:tcW w:w="265" w:type="dxa"/>
          </w:tcPr>
          <w:p w14:paraId="0C81C804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8EF6D1D" w14:textId="4BCD6456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1DEE95A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439B4BF" w14:textId="05F4877F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</w:tr>
      <w:tr w:rsidR="004979F0" w:rsidRPr="006375B5" w14:paraId="1E4B8330" w14:textId="77777777" w:rsidTr="000800C8">
        <w:tc>
          <w:tcPr>
            <w:tcW w:w="4050" w:type="dxa"/>
            <w:shd w:val="clear" w:color="auto" w:fill="auto"/>
          </w:tcPr>
          <w:p w14:paraId="2E36D5DD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080" w:type="dxa"/>
            <w:shd w:val="clear" w:color="auto" w:fill="auto"/>
          </w:tcPr>
          <w:p w14:paraId="08B74040" w14:textId="35455704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40</w:t>
            </w:r>
          </w:p>
        </w:tc>
        <w:tc>
          <w:tcPr>
            <w:tcW w:w="270" w:type="dxa"/>
          </w:tcPr>
          <w:p w14:paraId="4DA490A6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9289D3B" w14:textId="4FB6842D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65" w:type="dxa"/>
          </w:tcPr>
          <w:p w14:paraId="38FC5317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624D34D" w14:textId="3BA6FC16" w:rsidR="004979F0" w:rsidRPr="006375B5" w:rsidRDefault="00A73A3E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47EABB1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DCAF5FB" w14:textId="28B7162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4979F0" w:rsidRPr="006375B5" w14:paraId="38E877D9" w14:textId="77777777" w:rsidTr="000800C8">
        <w:tc>
          <w:tcPr>
            <w:tcW w:w="4050" w:type="dxa"/>
            <w:shd w:val="clear" w:color="auto" w:fill="auto"/>
          </w:tcPr>
          <w:p w14:paraId="51F49C95" w14:textId="77777777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รายได้ค่าบริการส่วนกลาง</w:t>
            </w:r>
          </w:p>
        </w:tc>
        <w:tc>
          <w:tcPr>
            <w:tcW w:w="1080" w:type="dxa"/>
            <w:shd w:val="clear" w:color="auto" w:fill="auto"/>
          </w:tcPr>
          <w:p w14:paraId="3027D94B" w14:textId="5269E8BE" w:rsidR="004979F0" w:rsidRPr="006375B5" w:rsidRDefault="00A73A3E" w:rsidP="00093F3E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C2DCE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3C7F1EF" w14:textId="0E835E2F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265" w:type="dxa"/>
          </w:tcPr>
          <w:p w14:paraId="6695105E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8990F94" w14:textId="0D6AB9E3" w:rsidR="004979F0" w:rsidRPr="006375B5" w:rsidRDefault="00A73A3E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3EBED4E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2F76B9F" w14:textId="3F3768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4979F0" w:rsidRPr="006375B5" w14:paraId="1973CA96" w14:textId="77777777" w:rsidTr="000800C8">
        <w:tc>
          <w:tcPr>
            <w:tcW w:w="4050" w:type="dxa"/>
            <w:shd w:val="clear" w:color="auto" w:fill="auto"/>
          </w:tcPr>
          <w:p w14:paraId="2AF4A98C" w14:textId="295B5B00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071918F5" w14:textId="0CBA9AB7" w:rsidR="004979F0" w:rsidRPr="006375B5" w:rsidRDefault="00A73A3E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323B9C3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68DF3236" w14:textId="746DF609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2EA690C7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5963F32" w14:textId="46286E0A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109</w:t>
            </w:r>
          </w:p>
        </w:tc>
        <w:tc>
          <w:tcPr>
            <w:tcW w:w="270" w:type="dxa"/>
          </w:tcPr>
          <w:p w14:paraId="5D93061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0034B7E" w14:textId="4B8D6285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86</w:t>
            </w:r>
          </w:p>
        </w:tc>
      </w:tr>
      <w:tr w:rsidR="004979F0" w:rsidRPr="006375B5" w14:paraId="1276C999" w14:textId="77777777" w:rsidTr="000800C8">
        <w:tc>
          <w:tcPr>
            <w:tcW w:w="4050" w:type="dxa"/>
            <w:shd w:val="clear" w:color="auto" w:fill="auto"/>
          </w:tcPr>
          <w:p w14:paraId="50800D6F" w14:textId="200D075A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080" w:type="dxa"/>
            <w:shd w:val="clear" w:color="auto" w:fill="auto"/>
            <w:vAlign w:val="bottom"/>
          </w:tcPr>
          <w:p w14:paraId="5B90468C" w14:textId="0EE4C4A3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70" w:type="dxa"/>
          </w:tcPr>
          <w:p w14:paraId="166979C8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  <w:vAlign w:val="bottom"/>
          </w:tcPr>
          <w:p w14:paraId="48EF3FED" w14:textId="27B4261F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35</w:t>
            </w:r>
          </w:p>
        </w:tc>
        <w:tc>
          <w:tcPr>
            <w:tcW w:w="265" w:type="dxa"/>
          </w:tcPr>
          <w:p w14:paraId="0518AC1F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D74437D" w14:textId="62059F3C" w:rsidR="004979F0" w:rsidRPr="006375B5" w:rsidRDefault="00A73A3E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1073F36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04DC477" w14:textId="47187602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4979F0" w:rsidRPr="006375B5" w14:paraId="4353F880" w14:textId="77777777" w:rsidTr="000800C8">
        <w:tc>
          <w:tcPr>
            <w:tcW w:w="4050" w:type="dxa"/>
            <w:shd w:val="clear" w:color="auto" w:fill="auto"/>
          </w:tcPr>
          <w:p w14:paraId="494A8571" w14:textId="1EB8F80C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4AEE1013" w14:textId="687C291C" w:rsidR="004979F0" w:rsidRPr="006375B5" w:rsidRDefault="00824F87" w:rsidP="00093F3E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39266C66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9EB8271" w14:textId="1D5ADE52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44F92FB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AF80536" w14:textId="632AD61D" w:rsidR="004979F0" w:rsidRPr="006375B5" w:rsidRDefault="00A73A3E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1A1B894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7ECD27E" w14:textId="4B4E417B" w:rsidR="004979F0" w:rsidRPr="004979F0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4979F0" w:rsidRPr="006375B5" w14:paraId="5178D3E4" w14:textId="77777777" w:rsidTr="000800C8">
        <w:tc>
          <w:tcPr>
            <w:tcW w:w="4050" w:type="dxa"/>
            <w:shd w:val="clear" w:color="auto" w:fill="auto"/>
          </w:tcPr>
          <w:p w14:paraId="61515930" w14:textId="63758BE5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08D7702A" w14:textId="1021A625" w:rsidR="004979F0" w:rsidRPr="006375B5" w:rsidRDefault="00A73A3E" w:rsidP="00093F3E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571C0C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BF6BA0C" w14:textId="4D7B3059" w:rsidR="004979F0" w:rsidRPr="004979F0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65" w:type="dxa"/>
          </w:tcPr>
          <w:p w14:paraId="3E3AF66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34C4071" w14:textId="75EF9E39" w:rsidR="004979F0" w:rsidRPr="006375B5" w:rsidRDefault="00A73A3E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59AC6EA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F50FFFA" w14:textId="33EDD1EA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742A83" w:rsidRPr="006375B5" w14:paraId="17491A04" w14:textId="77777777" w:rsidTr="000800C8">
        <w:tc>
          <w:tcPr>
            <w:tcW w:w="4050" w:type="dxa"/>
            <w:shd w:val="clear" w:color="auto" w:fill="auto"/>
          </w:tcPr>
          <w:p w14:paraId="4158D142" w14:textId="77777777" w:rsidR="00742A83" w:rsidRPr="00A30CEE" w:rsidRDefault="00742A83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0760B130" w14:textId="77777777" w:rsidR="00742A83" w:rsidRDefault="00742A83" w:rsidP="00093F3E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37A3A9B" w14:textId="77777777" w:rsidR="00742A83" w:rsidRPr="006375B5" w:rsidRDefault="00742A83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32720AE" w14:textId="77777777" w:rsidR="00742A83" w:rsidRPr="000E564C" w:rsidRDefault="00742A83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2F1D7AEB" w14:textId="77777777" w:rsidR="00742A83" w:rsidRPr="006375B5" w:rsidRDefault="00742A83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9015CB2" w14:textId="77777777" w:rsidR="00742A83" w:rsidRDefault="00742A83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644DCB8A" w14:textId="77777777" w:rsidR="00742A83" w:rsidRPr="006375B5" w:rsidRDefault="00742A83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78653CA" w14:textId="77777777" w:rsidR="00742A83" w:rsidRPr="006375B5" w:rsidRDefault="00742A83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4979F0" w:rsidRPr="006375B5" w14:paraId="50D0C73E" w14:textId="77777777" w:rsidTr="000800C8">
        <w:tc>
          <w:tcPr>
            <w:tcW w:w="4050" w:type="dxa"/>
            <w:shd w:val="clear" w:color="auto" w:fill="auto"/>
          </w:tcPr>
          <w:p w14:paraId="40F139AE" w14:textId="09CF0151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13EA367" w14:textId="657246EE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3F9843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5B0F5C11" w14:textId="52A6618F" w:rsidR="004979F0" w:rsidRPr="004979F0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39AD5D67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74BD41C" w14:textId="468D66CB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29F9BD97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3153CF8" w14:textId="41E93096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4979F0" w:rsidRPr="006375B5" w14:paraId="63F7DF27" w14:textId="77777777" w:rsidTr="000800C8">
        <w:tc>
          <w:tcPr>
            <w:tcW w:w="4050" w:type="dxa"/>
            <w:shd w:val="clear" w:color="auto" w:fill="auto"/>
          </w:tcPr>
          <w:p w14:paraId="7A84FD91" w14:textId="637C190D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5B008D40" w14:textId="4C31A1EC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4CB042A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F37A78B" w14:textId="562D9A0C" w:rsidR="004979F0" w:rsidRPr="004979F0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65" w:type="dxa"/>
          </w:tcPr>
          <w:p w14:paraId="25851B8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5234A6C" w14:textId="383FA5E0" w:rsidR="004979F0" w:rsidRPr="006375B5" w:rsidRDefault="000729E3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BD2F3C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5EB03A6" w14:textId="6EAB4715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t>-</w:t>
            </w:r>
          </w:p>
        </w:tc>
      </w:tr>
      <w:tr w:rsidR="004979F0" w:rsidRPr="006375B5" w14:paraId="2BEF207B" w14:textId="77777777" w:rsidTr="000800C8">
        <w:tc>
          <w:tcPr>
            <w:tcW w:w="4050" w:type="dxa"/>
            <w:shd w:val="clear" w:color="auto" w:fill="auto"/>
          </w:tcPr>
          <w:p w14:paraId="3B06F1C1" w14:textId="33AA4305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</w:tcPr>
          <w:p w14:paraId="14755CD9" w14:textId="393DC1BB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90</w:t>
            </w:r>
          </w:p>
        </w:tc>
        <w:tc>
          <w:tcPr>
            <w:tcW w:w="270" w:type="dxa"/>
          </w:tcPr>
          <w:p w14:paraId="23548915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75779B3D" w14:textId="0DE88597" w:rsidR="004979F0" w:rsidRPr="004979F0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115</w:t>
            </w:r>
          </w:p>
        </w:tc>
        <w:tc>
          <w:tcPr>
            <w:tcW w:w="265" w:type="dxa"/>
          </w:tcPr>
          <w:p w14:paraId="467CE91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88B6C06" w14:textId="5B34EADE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41</w:t>
            </w:r>
          </w:p>
        </w:tc>
        <w:tc>
          <w:tcPr>
            <w:tcW w:w="270" w:type="dxa"/>
          </w:tcPr>
          <w:p w14:paraId="5CAA0F6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7BBD534" w14:textId="60C146DA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37</w:t>
            </w:r>
          </w:p>
        </w:tc>
      </w:tr>
      <w:tr w:rsidR="004979F0" w:rsidRPr="006375B5" w14:paraId="4EA28CCE" w14:textId="77777777" w:rsidTr="000800C8">
        <w:tc>
          <w:tcPr>
            <w:tcW w:w="4050" w:type="dxa"/>
            <w:shd w:val="clear" w:color="auto" w:fill="auto"/>
          </w:tcPr>
          <w:p w14:paraId="0FBDDA70" w14:textId="78CDC43A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0171C6AB" w14:textId="128531DD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4D8E7EB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4DF48A5" w14:textId="772443FA" w:rsidR="004979F0" w:rsidRPr="004979F0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65" w:type="dxa"/>
          </w:tcPr>
          <w:p w14:paraId="77288C0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4F2901A" w14:textId="7FC07B75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A3B6558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88EF038" w14:textId="7E6F9041" w:rsidR="004979F0" w:rsidRPr="004979F0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</w:tr>
      <w:tr w:rsidR="0056325C" w:rsidRPr="006375B5" w14:paraId="368558EB" w14:textId="77777777" w:rsidTr="000800C8">
        <w:tc>
          <w:tcPr>
            <w:tcW w:w="4050" w:type="dxa"/>
            <w:shd w:val="clear" w:color="auto" w:fill="auto"/>
          </w:tcPr>
          <w:p w14:paraId="0FCD4506" w14:textId="6B658513" w:rsidR="0056325C" w:rsidRPr="006375B5" w:rsidRDefault="0056325C" w:rsidP="0056325C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ค่าเช่าและบริการ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50DDA556" w14:textId="30AF1EF1" w:rsidR="0056325C" w:rsidRPr="00824F87" w:rsidRDefault="0056325C" w:rsidP="0056325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77</w:t>
            </w:r>
          </w:p>
        </w:tc>
        <w:tc>
          <w:tcPr>
            <w:tcW w:w="270" w:type="dxa"/>
          </w:tcPr>
          <w:p w14:paraId="621CA9E2" w14:textId="77777777" w:rsidR="0056325C" w:rsidRPr="006375B5" w:rsidRDefault="0056325C" w:rsidP="0056325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0AE348C" w14:textId="4942D2E6" w:rsidR="0056325C" w:rsidRPr="000E564C" w:rsidRDefault="0056325C" w:rsidP="0056325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</w:t>
            </w:r>
          </w:p>
        </w:tc>
        <w:tc>
          <w:tcPr>
            <w:tcW w:w="265" w:type="dxa"/>
          </w:tcPr>
          <w:p w14:paraId="3622927C" w14:textId="77777777" w:rsidR="0056325C" w:rsidRPr="006375B5" w:rsidRDefault="0056325C" w:rsidP="0056325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75A7EA8" w14:textId="23A1A91C" w:rsidR="0056325C" w:rsidRPr="00824F87" w:rsidRDefault="0056325C" w:rsidP="0056325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45</w:t>
            </w:r>
          </w:p>
        </w:tc>
        <w:tc>
          <w:tcPr>
            <w:tcW w:w="270" w:type="dxa"/>
          </w:tcPr>
          <w:p w14:paraId="15B9CFA5" w14:textId="77777777" w:rsidR="0056325C" w:rsidRPr="006375B5" w:rsidRDefault="0056325C" w:rsidP="0056325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45FB3E7" w14:textId="0BE14BB3" w:rsidR="0056325C" w:rsidRPr="000E564C" w:rsidRDefault="0056325C" w:rsidP="0056325C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32</w:t>
            </w:r>
          </w:p>
        </w:tc>
      </w:tr>
      <w:tr w:rsidR="004979F0" w:rsidRPr="006375B5" w14:paraId="0D75CD5E" w14:textId="77777777" w:rsidTr="000800C8">
        <w:tc>
          <w:tcPr>
            <w:tcW w:w="4050" w:type="dxa"/>
            <w:shd w:val="clear" w:color="auto" w:fill="auto"/>
          </w:tcPr>
          <w:p w14:paraId="7F20D567" w14:textId="2F4B0F54" w:rsidR="004979F0" w:rsidRPr="006375B5" w:rsidRDefault="004979F0" w:rsidP="004979F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29A7BE1D" w14:textId="6C8A3EBD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4CC15F8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3353561" w14:textId="055EE2D7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65" w:type="dxa"/>
          </w:tcPr>
          <w:p w14:paraId="7DED5766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B4D91B8" w14:textId="2CF9FA15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19C46F8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DC249E" w14:textId="62DB39E6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</w:tr>
      <w:tr w:rsidR="004979F0" w:rsidRPr="006375B5" w14:paraId="4EF8239E" w14:textId="77777777" w:rsidTr="000800C8">
        <w:tc>
          <w:tcPr>
            <w:tcW w:w="4050" w:type="dxa"/>
            <w:shd w:val="clear" w:color="auto" w:fill="auto"/>
          </w:tcPr>
          <w:p w14:paraId="70112398" w14:textId="6BC6A888" w:rsidR="004979F0" w:rsidRPr="006375B5" w:rsidRDefault="004979F0" w:rsidP="004979F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5C8F81F1" w14:textId="74E6F60A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134FC234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878E0FB" w14:textId="05230097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65" w:type="dxa"/>
          </w:tcPr>
          <w:p w14:paraId="681B4C8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205BBC47" w14:textId="2E05D5BD" w:rsidR="004979F0" w:rsidRPr="006375B5" w:rsidRDefault="000729E3" w:rsidP="000729E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6F8154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A52A105" w14:textId="021964C0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</w:tr>
      <w:tr w:rsidR="004979F0" w:rsidRPr="006375B5" w14:paraId="12395FFD" w14:textId="77777777" w:rsidTr="000800C8">
        <w:tc>
          <w:tcPr>
            <w:tcW w:w="4050" w:type="dxa"/>
            <w:shd w:val="clear" w:color="auto" w:fill="auto"/>
          </w:tcPr>
          <w:p w14:paraId="4128616F" w14:textId="5EB631F2" w:rsidR="004979F0" w:rsidRPr="00A30CEE" w:rsidRDefault="004979F0" w:rsidP="004979F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452EB92A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00B27FB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C8251EE" w14:textId="66DC6492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71BF894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E8DF0DA" w14:textId="6A0F8DCB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5B6231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65DA96C" w14:textId="0F0B0B1D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F27D97" w:rsidRPr="006375B5" w14:paraId="4518BAC8" w14:textId="77777777" w:rsidTr="000800C8">
        <w:tc>
          <w:tcPr>
            <w:tcW w:w="4050" w:type="dxa"/>
            <w:shd w:val="clear" w:color="auto" w:fill="auto"/>
          </w:tcPr>
          <w:p w14:paraId="3835E97B" w14:textId="77777777" w:rsidR="00F27D97" w:rsidRPr="00A30CEE" w:rsidRDefault="00F27D97" w:rsidP="004979F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074AE848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FBDC867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EBE04BE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2AC8A106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DD63F44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F45F69C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A128F85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F27D97" w:rsidRPr="006375B5" w14:paraId="7C310CC7" w14:textId="77777777" w:rsidTr="000800C8">
        <w:tc>
          <w:tcPr>
            <w:tcW w:w="4050" w:type="dxa"/>
            <w:shd w:val="clear" w:color="auto" w:fill="auto"/>
          </w:tcPr>
          <w:p w14:paraId="784C829E" w14:textId="1292FD3C" w:rsidR="00F27D97" w:rsidRPr="00A30CEE" w:rsidRDefault="00F27D97" w:rsidP="004979F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2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*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ดูสัญญาที่ทำกับ 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1080" w:type="dxa"/>
            <w:shd w:val="clear" w:color="auto" w:fill="auto"/>
          </w:tcPr>
          <w:p w14:paraId="2A3BE953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772EDCB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F195A03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3A9F1A0E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4B75365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08070809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0CBF98B" w14:textId="77777777" w:rsidR="00F27D97" w:rsidRPr="006375B5" w:rsidRDefault="00F27D9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4979F0" w:rsidRPr="006375B5" w14:paraId="64E8D76E" w14:textId="77777777" w:rsidTr="000800C8">
        <w:tc>
          <w:tcPr>
            <w:tcW w:w="4050" w:type="dxa"/>
            <w:shd w:val="clear" w:color="auto" w:fill="auto"/>
          </w:tcPr>
          <w:p w14:paraId="58DFBCE2" w14:textId="58C47031" w:rsidR="004979F0" w:rsidRPr="006375B5" w:rsidRDefault="004979F0" w:rsidP="004979F0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lastRenderedPageBreak/>
              <w:t>กิจการ</w:t>
            </w:r>
            <w:r w:rsidR="00742A8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อื่น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1A5E0F1C" w14:textId="5C99F965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D71D000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7652F4" w14:textId="0A5441ED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5977B8D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75933CE" w14:textId="5F159165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270" w:type="dxa"/>
          </w:tcPr>
          <w:p w14:paraId="31EF8EAC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4254585" w14:textId="757F5BBE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</w:tr>
      <w:tr w:rsidR="004979F0" w:rsidRPr="006375B5" w14:paraId="59EB7999" w14:textId="77777777" w:rsidTr="000800C8">
        <w:tc>
          <w:tcPr>
            <w:tcW w:w="4050" w:type="dxa"/>
            <w:shd w:val="clear" w:color="auto" w:fill="auto"/>
          </w:tcPr>
          <w:p w14:paraId="539D882D" w14:textId="28DC301B" w:rsidR="004979F0" w:rsidRPr="006375B5" w:rsidRDefault="004979F0" w:rsidP="004979F0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</w:t>
            </w:r>
            <w:r w:rsidR="00742A83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จากการให้เช่าและบริการที่เกี่ยวข้อง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5D7E11CB" w14:textId="383EF460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270" w:type="dxa"/>
          </w:tcPr>
          <w:p w14:paraId="4656AE47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87D84B8" w14:textId="05200B74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65" w:type="dxa"/>
          </w:tcPr>
          <w:p w14:paraId="4D670E0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25956DF" w14:textId="5001590B" w:rsidR="004979F0" w:rsidRPr="006375B5" w:rsidRDefault="00737DBA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64685FD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8665C31" w14:textId="7BFF900F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4979F0" w:rsidRPr="006375B5" w14:paraId="3B941B44" w14:textId="77777777" w:rsidTr="000800C8">
        <w:tc>
          <w:tcPr>
            <w:tcW w:w="4050" w:type="dxa"/>
            <w:shd w:val="clear" w:color="auto" w:fill="auto"/>
          </w:tcPr>
          <w:p w14:paraId="39A4CC75" w14:textId="365ECEB9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รายได้จากธุรกิจโรงแรม</w:t>
            </w:r>
          </w:p>
        </w:tc>
        <w:tc>
          <w:tcPr>
            <w:tcW w:w="1080" w:type="dxa"/>
            <w:shd w:val="clear" w:color="auto" w:fill="auto"/>
          </w:tcPr>
          <w:p w14:paraId="0244713C" w14:textId="2B67F439" w:rsidR="004979F0" w:rsidRPr="006375B5" w:rsidRDefault="00F5276D" w:rsidP="00F5276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A969294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6B8BE47" w14:textId="241C0203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65" w:type="dxa"/>
          </w:tcPr>
          <w:p w14:paraId="7BA641B6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4868551B" w14:textId="5EC1D296" w:rsidR="004979F0" w:rsidRPr="006375B5" w:rsidRDefault="00737DBA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3A7E0D8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595B6D6" w14:textId="5385EB7C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4979F0" w:rsidRPr="006375B5" w14:paraId="729B2C3F" w14:textId="77777777" w:rsidTr="000800C8">
        <w:tc>
          <w:tcPr>
            <w:tcW w:w="4050" w:type="dxa"/>
            <w:shd w:val="clear" w:color="auto" w:fill="auto"/>
          </w:tcPr>
          <w:p w14:paraId="3BE6CC48" w14:textId="0EDE92C3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080" w:type="dxa"/>
            <w:shd w:val="clear" w:color="auto" w:fill="auto"/>
          </w:tcPr>
          <w:p w14:paraId="2037B210" w14:textId="2DAF07DA" w:rsidR="004979F0" w:rsidRPr="006375B5" w:rsidRDefault="00824F87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48</w:t>
            </w:r>
          </w:p>
        </w:tc>
        <w:tc>
          <w:tcPr>
            <w:tcW w:w="270" w:type="dxa"/>
          </w:tcPr>
          <w:p w14:paraId="7EEDE6F1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3B6C35E" w14:textId="073CFBFA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</w:t>
            </w:r>
          </w:p>
        </w:tc>
        <w:tc>
          <w:tcPr>
            <w:tcW w:w="265" w:type="dxa"/>
          </w:tcPr>
          <w:p w14:paraId="37686A1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5719F6C" w14:textId="4CB8AB4B" w:rsidR="004979F0" w:rsidRPr="006375B5" w:rsidRDefault="00737DBA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FE9273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2FDEDDD" w14:textId="29D1DC56" w:rsidR="004979F0" w:rsidRPr="006375B5" w:rsidRDefault="004979F0" w:rsidP="004979F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4979F0" w:rsidRPr="006375B5" w14:paraId="250C240B" w14:textId="77777777" w:rsidTr="000800C8">
        <w:tc>
          <w:tcPr>
            <w:tcW w:w="4050" w:type="dxa"/>
            <w:shd w:val="clear" w:color="auto" w:fill="auto"/>
          </w:tcPr>
          <w:p w14:paraId="5D626515" w14:textId="38AE2904" w:rsidR="004979F0" w:rsidRPr="006375B5" w:rsidRDefault="004979F0" w:rsidP="00497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080" w:type="dxa"/>
            <w:shd w:val="clear" w:color="auto" w:fill="auto"/>
          </w:tcPr>
          <w:p w14:paraId="22CCCC91" w14:textId="40D45A5D" w:rsidR="004979F0" w:rsidRPr="006375B5" w:rsidRDefault="0029549F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33490715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25D0ACC5" w14:textId="51143787" w:rsidR="004979F0" w:rsidRPr="006375B5" w:rsidRDefault="000E564C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  <w:tc>
          <w:tcPr>
            <w:tcW w:w="265" w:type="dxa"/>
          </w:tcPr>
          <w:p w14:paraId="35EDA609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180D017" w14:textId="1F0C20F3" w:rsidR="004979F0" w:rsidRPr="006375B5" w:rsidRDefault="00737DBA" w:rsidP="004979F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7DF0BE4" w14:textId="77777777" w:rsidR="004979F0" w:rsidRPr="006375B5" w:rsidRDefault="004979F0" w:rsidP="004979F0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5BBE9FB" w14:textId="190492E4" w:rsidR="004979F0" w:rsidRPr="006375B5" w:rsidRDefault="005D074E" w:rsidP="005D074E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003903" w:rsidRPr="006375B5" w14:paraId="57D75F3F" w14:textId="77777777" w:rsidTr="000800C8">
        <w:tc>
          <w:tcPr>
            <w:tcW w:w="4050" w:type="dxa"/>
            <w:shd w:val="clear" w:color="auto" w:fill="auto"/>
          </w:tcPr>
          <w:p w14:paraId="5DCF7603" w14:textId="74937DBB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ค่าเช่าและ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ที่เกี่ยวข้อง</w:t>
            </w:r>
          </w:p>
        </w:tc>
        <w:tc>
          <w:tcPr>
            <w:tcW w:w="1080" w:type="dxa"/>
            <w:shd w:val="clear" w:color="auto" w:fill="auto"/>
          </w:tcPr>
          <w:p w14:paraId="7AEF3DE2" w14:textId="3E174F72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75</w:t>
            </w:r>
          </w:p>
        </w:tc>
        <w:tc>
          <w:tcPr>
            <w:tcW w:w="270" w:type="dxa"/>
          </w:tcPr>
          <w:p w14:paraId="16547E87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4725FD6A" w14:textId="2626DD46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68</w:t>
            </w:r>
          </w:p>
        </w:tc>
        <w:tc>
          <w:tcPr>
            <w:tcW w:w="265" w:type="dxa"/>
          </w:tcPr>
          <w:p w14:paraId="6DF19B35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7779E28" w14:textId="06FE792F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</w:t>
            </w:r>
          </w:p>
        </w:tc>
        <w:tc>
          <w:tcPr>
            <w:tcW w:w="270" w:type="dxa"/>
          </w:tcPr>
          <w:p w14:paraId="539AC773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2FB256B" w14:textId="7DE38E11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33</w:t>
            </w:r>
          </w:p>
        </w:tc>
      </w:tr>
      <w:tr w:rsidR="00003903" w:rsidRPr="006375B5" w14:paraId="2325A638" w14:textId="77777777" w:rsidTr="000800C8">
        <w:trPr>
          <w:trHeight w:val="281"/>
        </w:trPr>
        <w:tc>
          <w:tcPr>
            <w:tcW w:w="4050" w:type="dxa"/>
            <w:shd w:val="clear" w:color="auto" w:fill="auto"/>
          </w:tcPr>
          <w:p w14:paraId="21FAB468" w14:textId="60E06EC3" w:rsidR="00003903" w:rsidRPr="006375B5" w:rsidRDefault="00003903" w:rsidP="00003903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080" w:type="dxa"/>
            <w:shd w:val="clear" w:color="auto" w:fill="auto"/>
          </w:tcPr>
          <w:p w14:paraId="29E7C34A" w14:textId="4F6A8351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42</w:t>
            </w:r>
          </w:p>
        </w:tc>
        <w:tc>
          <w:tcPr>
            <w:tcW w:w="270" w:type="dxa"/>
          </w:tcPr>
          <w:p w14:paraId="47607AF5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3B3BA8A1" w14:textId="4EBA0B9B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54</w:t>
            </w:r>
          </w:p>
        </w:tc>
        <w:tc>
          <w:tcPr>
            <w:tcW w:w="265" w:type="dxa"/>
          </w:tcPr>
          <w:p w14:paraId="0535EFD2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7AC0EB8C" w14:textId="082881EF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06490B8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6194980" w14:textId="6AB83CD3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</w:tr>
      <w:tr w:rsidR="00003903" w:rsidRPr="006375B5" w14:paraId="237269CF" w14:textId="77777777" w:rsidTr="000800C8">
        <w:tc>
          <w:tcPr>
            <w:tcW w:w="4050" w:type="dxa"/>
            <w:shd w:val="clear" w:color="auto" w:fill="auto"/>
          </w:tcPr>
          <w:p w14:paraId="629BEA03" w14:textId="3BAFF222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080" w:type="dxa"/>
            <w:shd w:val="clear" w:color="auto" w:fill="auto"/>
          </w:tcPr>
          <w:p w14:paraId="126D65A3" w14:textId="718F8BA3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70" w:type="dxa"/>
          </w:tcPr>
          <w:p w14:paraId="48C6E00C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9E0CAF3" w14:textId="31CA654E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65" w:type="dxa"/>
          </w:tcPr>
          <w:p w14:paraId="3782FC78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FD6909D" w14:textId="2506A102" w:rsidR="00003903" w:rsidRPr="006375B5" w:rsidRDefault="00003903" w:rsidP="0000390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0AB9A6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576A3B0" w14:textId="5F238094" w:rsidR="00003903" w:rsidRPr="006375B5" w:rsidRDefault="00003903" w:rsidP="0000390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003903" w:rsidRPr="006375B5" w14:paraId="127AED51" w14:textId="77777777" w:rsidTr="000800C8">
        <w:tc>
          <w:tcPr>
            <w:tcW w:w="4050" w:type="dxa"/>
            <w:shd w:val="clear" w:color="auto" w:fill="auto"/>
          </w:tcPr>
          <w:p w14:paraId="7751FFFD" w14:textId="2EABAA4C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080" w:type="dxa"/>
            <w:shd w:val="clear" w:color="auto" w:fill="auto"/>
          </w:tcPr>
          <w:p w14:paraId="1FD68C4A" w14:textId="22B51A94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61</w:t>
            </w:r>
          </w:p>
        </w:tc>
        <w:tc>
          <w:tcPr>
            <w:tcW w:w="270" w:type="dxa"/>
          </w:tcPr>
          <w:p w14:paraId="32B34AF7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4D0C4A2" w14:textId="7D3AC78E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</w:t>
            </w:r>
          </w:p>
        </w:tc>
        <w:tc>
          <w:tcPr>
            <w:tcW w:w="265" w:type="dxa"/>
          </w:tcPr>
          <w:p w14:paraId="3219247C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581434D8" w14:textId="4A6B4BEC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52D7FEF7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A3C32F0" w14:textId="091DA893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</w:t>
            </w:r>
          </w:p>
        </w:tc>
      </w:tr>
      <w:tr w:rsidR="00003903" w:rsidRPr="006375B5" w14:paraId="275E02A2" w14:textId="77777777" w:rsidTr="000800C8">
        <w:tc>
          <w:tcPr>
            <w:tcW w:w="4050" w:type="dxa"/>
            <w:shd w:val="clear" w:color="auto" w:fill="auto"/>
          </w:tcPr>
          <w:p w14:paraId="59F5F16F" w14:textId="77777777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B3C23B0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D31F426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0702E25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4AA72133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08B1809D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C9FCDC5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9A5C407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003903" w:rsidRPr="006375B5" w14:paraId="423F53D5" w14:textId="77777777" w:rsidTr="000800C8">
        <w:tc>
          <w:tcPr>
            <w:tcW w:w="4050" w:type="dxa"/>
            <w:shd w:val="clear" w:color="auto" w:fill="auto"/>
          </w:tcPr>
          <w:p w14:paraId="22682F9F" w14:textId="32F328D1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1080" w:type="dxa"/>
            <w:shd w:val="clear" w:color="auto" w:fill="auto"/>
          </w:tcPr>
          <w:p w14:paraId="11F79C57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261FED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63356436" w14:textId="2BD0E6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06129C90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125244B6" w14:textId="5B73D72C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4B3D0E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22AC77" w14:textId="1D58F211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003903" w:rsidRPr="006375B5" w14:paraId="6C1F901B" w14:textId="77777777" w:rsidTr="000800C8">
        <w:tc>
          <w:tcPr>
            <w:tcW w:w="4050" w:type="dxa"/>
            <w:shd w:val="clear" w:color="auto" w:fill="auto"/>
          </w:tcPr>
          <w:p w14:paraId="6A2D3F84" w14:textId="3571B7BD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ค่าตอบแทนผู้บริหารสำคัญ</w:t>
            </w:r>
          </w:p>
        </w:tc>
        <w:tc>
          <w:tcPr>
            <w:tcW w:w="1080" w:type="dxa"/>
            <w:shd w:val="clear" w:color="auto" w:fill="auto"/>
          </w:tcPr>
          <w:p w14:paraId="64EAAA7B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2F725DA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199B105F" w14:textId="09829E14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47F2D799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  <w:vAlign w:val="bottom"/>
          </w:tcPr>
          <w:p w14:paraId="6CCFBE43" w14:textId="1D119E4E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6D6AF5E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8C3018E" w14:textId="670C8852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003903" w:rsidRPr="006375B5" w14:paraId="0AFDFA2F" w14:textId="77777777" w:rsidTr="000800C8">
        <w:tc>
          <w:tcPr>
            <w:tcW w:w="4050" w:type="dxa"/>
            <w:shd w:val="clear" w:color="auto" w:fill="auto"/>
          </w:tcPr>
          <w:p w14:paraId="6DA26A47" w14:textId="66A29105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1080" w:type="dxa"/>
            <w:shd w:val="clear" w:color="auto" w:fill="auto"/>
          </w:tcPr>
          <w:p w14:paraId="0AD407CE" w14:textId="228AAAD6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57</w:t>
            </w:r>
          </w:p>
        </w:tc>
        <w:tc>
          <w:tcPr>
            <w:tcW w:w="270" w:type="dxa"/>
          </w:tcPr>
          <w:p w14:paraId="23FD9748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shd w:val="clear" w:color="auto" w:fill="auto"/>
          </w:tcPr>
          <w:p w14:paraId="033C0D6E" w14:textId="6DD2BAA8" w:rsidR="00003903" w:rsidRPr="006375B5" w:rsidRDefault="00003903" w:rsidP="00003903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128</w:t>
            </w:r>
          </w:p>
        </w:tc>
        <w:tc>
          <w:tcPr>
            <w:tcW w:w="265" w:type="dxa"/>
          </w:tcPr>
          <w:p w14:paraId="72588D67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shd w:val="clear" w:color="auto" w:fill="auto"/>
          </w:tcPr>
          <w:p w14:paraId="31DBF327" w14:textId="1B231E6B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66</w:t>
            </w:r>
          </w:p>
        </w:tc>
        <w:tc>
          <w:tcPr>
            <w:tcW w:w="270" w:type="dxa"/>
          </w:tcPr>
          <w:p w14:paraId="1DFB5F27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5E0BEFDE" w14:textId="5FBB98B4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43</w:t>
            </w:r>
          </w:p>
        </w:tc>
      </w:tr>
      <w:tr w:rsidR="00003903" w:rsidRPr="006375B5" w14:paraId="537C6C8E" w14:textId="77777777" w:rsidTr="000800C8">
        <w:tc>
          <w:tcPr>
            <w:tcW w:w="4050" w:type="dxa"/>
            <w:shd w:val="clear" w:color="auto" w:fill="auto"/>
          </w:tcPr>
          <w:p w14:paraId="3DB76FA5" w14:textId="05A251F9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ผลประโยชน์หลังออกจากงาน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142DF96" w14:textId="744B9D43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6F57AB0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bottom w:val="single" w:sz="4" w:space="0" w:color="auto"/>
            </w:tcBorders>
            <w:shd w:val="clear" w:color="auto" w:fill="auto"/>
          </w:tcPr>
          <w:p w14:paraId="3D8864BE" w14:textId="752D9369" w:rsidR="00003903" w:rsidRPr="006375B5" w:rsidRDefault="00003903" w:rsidP="00003903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</w:t>
            </w:r>
          </w:p>
        </w:tc>
        <w:tc>
          <w:tcPr>
            <w:tcW w:w="265" w:type="dxa"/>
          </w:tcPr>
          <w:p w14:paraId="40A52ED2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bottom w:val="single" w:sz="4" w:space="0" w:color="auto"/>
            </w:tcBorders>
            <w:shd w:val="clear" w:color="auto" w:fill="auto"/>
          </w:tcPr>
          <w:p w14:paraId="348DB267" w14:textId="1F4E6BBF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0FD99A3F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01EA0B" w14:textId="0A9CAC46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</w:p>
        </w:tc>
      </w:tr>
      <w:tr w:rsidR="00003903" w:rsidRPr="006375B5" w14:paraId="438FEE7E" w14:textId="77777777" w:rsidTr="000800C8">
        <w:tc>
          <w:tcPr>
            <w:tcW w:w="4050" w:type="dxa"/>
            <w:shd w:val="clear" w:color="auto" w:fill="auto"/>
          </w:tcPr>
          <w:p w14:paraId="605B23F5" w14:textId="3F2F792D" w:rsidR="00003903" w:rsidRPr="006375B5" w:rsidRDefault="00003903" w:rsidP="000039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37F4B97" w14:textId="1680ABEB" w:rsidR="00003903" w:rsidRPr="00715439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1543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72</w:t>
            </w:r>
          </w:p>
        </w:tc>
        <w:tc>
          <w:tcPr>
            <w:tcW w:w="270" w:type="dxa"/>
          </w:tcPr>
          <w:p w14:paraId="599C742D" w14:textId="77777777" w:rsidR="00003903" w:rsidRPr="005773D2" w:rsidRDefault="00003903" w:rsidP="00003903">
            <w:pPr>
              <w:pStyle w:val="acctfourfigures"/>
              <w:tabs>
                <w:tab w:val="clear" w:pos="765"/>
                <w:tab w:val="decimal" w:pos="887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8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83B4AC" w14:textId="3878C96B" w:rsidR="00003903" w:rsidRPr="005773D2" w:rsidRDefault="00003903" w:rsidP="00003903">
            <w:pPr>
              <w:pStyle w:val="acctfourfigures"/>
              <w:tabs>
                <w:tab w:val="clear" w:pos="765"/>
                <w:tab w:val="decimal" w:pos="970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5773D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142</w:t>
            </w:r>
          </w:p>
        </w:tc>
        <w:tc>
          <w:tcPr>
            <w:tcW w:w="265" w:type="dxa"/>
          </w:tcPr>
          <w:p w14:paraId="4B190E37" w14:textId="77777777" w:rsidR="00003903" w:rsidRPr="005773D2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08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B71C01" w14:textId="27887282" w:rsidR="00003903" w:rsidRPr="005773D2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72</w:t>
            </w:r>
          </w:p>
        </w:tc>
        <w:tc>
          <w:tcPr>
            <w:tcW w:w="270" w:type="dxa"/>
          </w:tcPr>
          <w:p w14:paraId="33039AB8" w14:textId="77777777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3BA0CF4" w14:textId="64C847F9" w:rsidR="00003903" w:rsidRPr="006375B5" w:rsidRDefault="00003903" w:rsidP="0000390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47</w:t>
            </w:r>
          </w:p>
        </w:tc>
      </w:tr>
    </w:tbl>
    <w:p w14:paraId="2E330D0C" w14:textId="77777777" w:rsidR="00C72563" w:rsidRPr="00CE663B" w:rsidRDefault="00C72563" w:rsidP="00A30CEE">
      <w:pPr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1080"/>
        <w:gridCol w:w="270"/>
        <w:gridCol w:w="1080"/>
        <w:gridCol w:w="270"/>
        <w:gridCol w:w="1080"/>
        <w:gridCol w:w="262"/>
        <w:gridCol w:w="8"/>
        <w:gridCol w:w="990"/>
      </w:tblGrid>
      <w:tr w:rsidR="007D378E" w:rsidRPr="006375B5" w14:paraId="33A30818" w14:textId="77777777" w:rsidTr="000800C8">
        <w:trPr>
          <w:trHeight w:val="60"/>
          <w:tblHeader/>
        </w:trPr>
        <w:tc>
          <w:tcPr>
            <w:tcW w:w="4050" w:type="dxa"/>
            <w:shd w:val="clear" w:color="auto" w:fill="auto"/>
          </w:tcPr>
          <w:p w14:paraId="4051A361" w14:textId="0EFDA61A" w:rsidR="007D378E" w:rsidRPr="0048652C" w:rsidRDefault="00D02A97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6F591FD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65EE50E7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4"/>
            <w:shd w:val="clear" w:color="auto" w:fill="auto"/>
          </w:tcPr>
          <w:p w14:paraId="02A29E64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46F" w:rsidRPr="006375B5" w14:paraId="43B97EBB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107A492E" w14:textId="4B972FD5" w:rsidR="00D7246F" w:rsidRPr="0048652C" w:rsidRDefault="00956E34" w:rsidP="004865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="00D02A9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D02A9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D02A9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E5626A1" w14:textId="383E545E" w:rsidR="00D7246F" w:rsidRPr="00D7246F" w:rsidRDefault="000E564C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0A14BBD1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87605C9" w14:textId="4A375F4F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42C8C716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B8A7361" w14:textId="49502647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62" w:type="dxa"/>
          </w:tcPr>
          <w:p w14:paraId="797928A7" w14:textId="77777777" w:rsidR="00D7246F" w:rsidRPr="00D7246F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14:paraId="38197565" w14:textId="22D93DB3" w:rsidR="00D7246F" w:rsidRPr="00D7246F" w:rsidRDefault="000E564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7D378E" w:rsidRPr="006375B5" w14:paraId="1EBBF281" w14:textId="77777777" w:rsidTr="000800C8">
        <w:trPr>
          <w:tblHeader/>
        </w:trPr>
        <w:tc>
          <w:tcPr>
            <w:tcW w:w="4050" w:type="dxa"/>
            <w:shd w:val="clear" w:color="auto" w:fill="auto"/>
          </w:tcPr>
          <w:p w14:paraId="3E3F9A02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040" w:type="dxa"/>
            <w:gridSpan w:val="8"/>
            <w:shd w:val="clear" w:color="auto" w:fill="auto"/>
          </w:tcPr>
          <w:p w14:paraId="290422E8" w14:textId="77777777" w:rsidR="007D378E" w:rsidRPr="006375B5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8652C" w:rsidRPr="006375B5" w14:paraId="3028DE1B" w14:textId="77777777" w:rsidTr="000800C8">
        <w:tc>
          <w:tcPr>
            <w:tcW w:w="4050" w:type="dxa"/>
            <w:shd w:val="clear" w:color="auto" w:fill="auto"/>
          </w:tcPr>
          <w:p w14:paraId="5AA6E821" w14:textId="0FAAD7D6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80" w:type="dxa"/>
            <w:shd w:val="clear" w:color="auto" w:fill="auto"/>
          </w:tcPr>
          <w:p w14:paraId="50241673" w14:textId="77777777" w:rsidR="0048652C" w:rsidRPr="006375B5" w:rsidRDefault="0048652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7E192A" w14:textId="77777777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7981C80" w14:textId="77777777" w:rsidR="0048652C" w:rsidRPr="006375B5" w:rsidRDefault="0048652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18A35D6" w14:textId="77777777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E403CB1" w14:textId="77777777" w:rsidR="0048652C" w:rsidRPr="006375B5" w:rsidRDefault="0048652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62" w:type="dxa"/>
            <w:shd w:val="clear" w:color="auto" w:fill="auto"/>
          </w:tcPr>
          <w:p w14:paraId="416525FF" w14:textId="77777777" w:rsidR="0048652C" w:rsidRPr="006375B5" w:rsidRDefault="0048652C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606F7D5A" w14:textId="77777777" w:rsidR="0048652C" w:rsidRPr="006375B5" w:rsidRDefault="0048652C" w:rsidP="00687C05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D7246F" w:rsidRPr="006375B5" w14:paraId="5BF5060E" w14:textId="77777777" w:rsidTr="000800C8">
        <w:tc>
          <w:tcPr>
            <w:tcW w:w="4050" w:type="dxa"/>
            <w:shd w:val="clear" w:color="auto" w:fill="auto"/>
          </w:tcPr>
          <w:p w14:paraId="10748136" w14:textId="5A2C7E40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ใหญ่</w:t>
            </w:r>
          </w:p>
        </w:tc>
        <w:tc>
          <w:tcPr>
            <w:tcW w:w="1080" w:type="dxa"/>
            <w:shd w:val="clear" w:color="auto" w:fill="auto"/>
          </w:tcPr>
          <w:p w14:paraId="608DA56E" w14:textId="1A8A86BB" w:rsidR="00D7246F" w:rsidRPr="006375B5" w:rsidRDefault="00935736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351066FC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14B90A3" w14:textId="537570D2" w:rsidR="00D7246F" w:rsidRPr="006375B5" w:rsidRDefault="000E564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5AF894CE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D7189A4" w14:textId="70F8E876" w:rsidR="00D7246F" w:rsidRPr="006375B5" w:rsidRDefault="00935736" w:rsidP="00935736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57BA1425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18A3B8CB" w14:textId="5A928E45" w:rsidR="00D7246F" w:rsidRPr="006375B5" w:rsidRDefault="000E564C" w:rsidP="00687C05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</w:p>
        </w:tc>
      </w:tr>
      <w:tr w:rsidR="00D7246F" w:rsidRPr="006375B5" w14:paraId="716BDC06" w14:textId="77777777" w:rsidTr="000800C8">
        <w:tc>
          <w:tcPr>
            <w:tcW w:w="4050" w:type="dxa"/>
            <w:shd w:val="clear" w:color="auto" w:fill="auto"/>
          </w:tcPr>
          <w:p w14:paraId="2B52F8A2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29193A6A" w14:textId="5D470712" w:rsidR="00D7246F" w:rsidRPr="006375B5" w:rsidRDefault="00FC543D" w:rsidP="000325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E2CCFF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2DF4054" w14:textId="6C249E4E" w:rsidR="00D7246F" w:rsidRPr="006375B5" w:rsidRDefault="00D7246F" w:rsidP="00D7246F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9B3D3B9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2CE27B0" w14:textId="3EAD8D14" w:rsidR="00D7246F" w:rsidRPr="006375B5" w:rsidRDefault="00935736" w:rsidP="00935736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163</w:t>
            </w:r>
          </w:p>
        </w:tc>
        <w:tc>
          <w:tcPr>
            <w:tcW w:w="262" w:type="dxa"/>
            <w:shd w:val="clear" w:color="auto" w:fill="auto"/>
          </w:tcPr>
          <w:p w14:paraId="69D56FB7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3C2BA529" w14:textId="0F151761" w:rsidR="00D7246F" w:rsidRPr="006375B5" w:rsidRDefault="000E564C" w:rsidP="00687C05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122</w:t>
            </w:r>
          </w:p>
        </w:tc>
      </w:tr>
      <w:tr w:rsidR="00D7246F" w:rsidRPr="006375B5" w14:paraId="7EC50940" w14:textId="77777777" w:rsidTr="000800C8">
        <w:tc>
          <w:tcPr>
            <w:tcW w:w="4050" w:type="dxa"/>
            <w:shd w:val="clear" w:color="auto" w:fill="auto"/>
          </w:tcPr>
          <w:p w14:paraId="51E4D2FB" w14:textId="2661FFDE" w:rsidR="00D7246F" w:rsidRPr="006375B5" w:rsidRDefault="00783A93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527ECA50" w14:textId="3DE1B291" w:rsidR="00D7246F" w:rsidRPr="006375B5" w:rsidRDefault="00824F87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270" w:type="dxa"/>
            <w:shd w:val="clear" w:color="auto" w:fill="auto"/>
          </w:tcPr>
          <w:p w14:paraId="652444D0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B70D307" w14:textId="3E038383" w:rsidR="00D7246F" w:rsidRPr="006375B5" w:rsidRDefault="000E564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</w:tcPr>
          <w:p w14:paraId="725C89DC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321A05A" w14:textId="524EBF89" w:rsidR="00D7246F" w:rsidRPr="006375B5" w:rsidRDefault="00935736" w:rsidP="00935736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12</w:t>
            </w:r>
          </w:p>
        </w:tc>
        <w:tc>
          <w:tcPr>
            <w:tcW w:w="262" w:type="dxa"/>
            <w:shd w:val="clear" w:color="auto" w:fill="auto"/>
          </w:tcPr>
          <w:p w14:paraId="1C117809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6536B4DA" w14:textId="7D1DFE83" w:rsidR="00D7246F" w:rsidRPr="006375B5" w:rsidRDefault="000E564C" w:rsidP="00687C05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1341E4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</w:tr>
      <w:tr w:rsidR="00D7246F" w:rsidRPr="006375B5" w14:paraId="04F5EA80" w14:textId="77777777" w:rsidTr="000800C8">
        <w:tc>
          <w:tcPr>
            <w:tcW w:w="4050" w:type="dxa"/>
            <w:shd w:val="clear" w:color="auto" w:fill="auto"/>
          </w:tcPr>
          <w:p w14:paraId="6800D854" w14:textId="0CE7D698" w:rsidR="00D7246F" w:rsidRPr="006375B5" w:rsidRDefault="00783A93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037806EE" w14:textId="66667FF7" w:rsidR="00D7246F" w:rsidRPr="006375B5" w:rsidRDefault="00935736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824F87"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43</w:t>
            </w:r>
          </w:p>
        </w:tc>
        <w:tc>
          <w:tcPr>
            <w:tcW w:w="270" w:type="dxa"/>
            <w:shd w:val="clear" w:color="auto" w:fill="auto"/>
          </w:tcPr>
          <w:p w14:paraId="2EAE87F8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8A2EEB6" w14:textId="676B9CEE" w:rsidR="00D7246F" w:rsidRPr="006375B5" w:rsidRDefault="000E564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71</w:t>
            </w:r>
          </w:p>
        </w:tc>
        <w:tc>
          <w:tcPr>
            <w:tcW w:w="270" w:type="dxa"/>
            <w:shd w:val="clear" w:color="auto" w:fill="auto"/>
          </w:tcPr>
          <w:p w14:paraId="1DACB01C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4ECDC8C" w14:textId="3216C369" w:rsidR="00D7246F" w:rsidRPr="006375B5" w:rsidRDefault="00935736" w:rsidP="00935736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62" w:type="dxa"/>
            <w:shd w:val="clear" w:color="auto" w:fill="auto"/>
          </w:tcPr>
          <w:p w14:paraId="0DD58715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53ABE826" w14:textId="02B9DCC8" w:rsidR="00D7246F" w:rsidRPr="006375B5" w:rsidRDefault="000E564C" w:rsidP="00687C05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</w:tr>
      <w:tr w:rsidR="00D7246F" w:rsidRPr="006375B5" w14:paraId="3615F4E5" w14:textId="77777777" w:rsidTr="000800C8">
        <w:tc>
          <w:tcPr>
            <w:tcW w:w="4050" w:type="dxa"/>
            <w:shd w:val="clear" w:color="auto" w:fill="auto"/>
          </w:tcPr>
          <w:p w14:paraId="6931EB2B" w14:textId="77005566" w:rsidR="00D7246F" w:rsidRPr="006375B5" w:rsidRDefault="00783A93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  <w:r w:rsidR="00D7246F"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B17B314" w14:textId="5A83D168" w:rsidR="00D7246F" w:rsidRPr="006375B5" w:rsidRDefault="00824F87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10</w:t>
            </w:r>
          </w:p>
        </w:tc>
        <w:tc>
          <w:tcPr>
            <w:tcW w:w="270" w:type="dxa"/>
            <w:shd w:val="clear" w:color="auto" w:fill="auto"/>
          </w:tcPr>
          <w:p w14:paraId="173DD3AB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9EE12F3" w14:textId="7BEAA339" w:rsidR="00D7246F" w:rsidRPr="006375B5" w:rsidRDefault="000E564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14</w:t>
            </w:r>
          </w:p>
        </w:tc>
        <w:tc>
          <w:tcPr>
            <w:tcW w:w="270" w:type="dxa"/>
            <w:shd w:val="clear" w:color="auto" w:fill="auto"/>
          </w:tcPr>
          <w:p w14:paraId="7D59C738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83CB277" w14:textId="68F6B78D" w:rsidR="00D7246F" w:rsidRPr="006375B5" w:rsidRDefault="00FC543D" w:rsidP="000325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  <w:shd w:val="clear" w:color="auto" w:fill="auto"/>
          </w:tcPr>
          <w:p w14:paraId="4B977AA3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0D489F5A" w14:textId="369C600F" w:rsidR="00D7246F" w:rsidRPr="006375B5" w:rsidRDefault="00D7246F" w:rsidP="000325DE">
            <w:pPr>
              <w:pStyle w:val="acctfourfigures"/>
              <w:tabs>
                <w:tab w:val="clear" w:pos="765"/>
                <w:tab w:val="decimal" w:pos="417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D7246F" w:rsidRPr="006375B5" w14:paraId="77DB903E" w14:textId="77777777" w:rsidTr="000800C8">
        <w:trPr>
          <w:trHeight w:val="50"/>
        </w:trPr>
        <w:tc>
          <w:tcPr>
            <w:tcW w:w="4050" w:type="dxa"/>
            <w:shd w:val="clear" w:color="auto" w:fill="auto"/>
          </w:tcPr>
          <w:p w14:paraId="0360CDB0" w14:textId="34FC0EBD" w:rsidR="00D7246F" w:rsidRPr="006375B5" w:rsidRDefault="00ED29E4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3BF79E8" w14:textId="2AAE5D85" w:rsidR="00D7246F" w:rsidRPr="006375B5" w:rsidRDefault="000325DE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824F87"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76</w:t>
            </w:r>
          </w:p>
        </w:tc>
        <w:tc>
          <w:tcPr>
            <w:tcW w:w="270" w:type="dxa"/>
            <w:shd w:val="clear" w:color="auto" w:fill="auto"/>
          </w:tcPr>
          <w:p w14:paraId="53B4901F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109E31B" w14:textId="7284A30C" w:rsidR="00D7246F" w:rsidRPr="006375B5" w:rsidRDefault="000E564C" w:rsidP="00D7246F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120</w:t>
            </w:r>
          </w:p>
        </w:tc>
        <w:tc>
          <w:tcPr>
            <w:tcW w:w="270" w:type="dxa"/>
            <w:shd w:val="clear" w:color="auto" w:fill="auto"/>
          </w:tcPr>
          <w:p w14:paraId="035A6797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44CB18" w14:textId="3650F986" w:rsidR="00D7246F" w:rsidRPr="006375B5" w:rsidRDefault="000325DE" w:rsidP="000325DE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181</w:t>
            </w:r>
          </w:p>
        </w:tc>
        <w:tc>
          <w:tcPr>
            <w:tcW w:w="262" w:type="dxa"/>
            <w:shd w:val="clear" w:color="auto" w:fill="auto"/>
          </w:tcPr>
          <w:p w14:paraId="70303D3E" w14:textId="77777777" w:rsidR="00D7246F" w:rsidRPr="006375B5" w:rsidRDefault="00D7246F" w:rsidP="00D72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5AA7873" w14:textId="4477EE45" w:rsidR="00D7246F" w:rsidRPr="006375B5" w:rsidRDefault="000E564C" w:rsidP="00687C05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141</w:t>
            </w:r>
          </w:p>
        </w:tc>
      </w:tr>
      <w:tr w:rsidR="00CE663B" w:rsidRPr="006375B5" w14:paraId="28335281" w14:textId="77777777" w:rsidTr="000800C8">
        <w:tc>
          <w:tcPr>
            <w:tcW w:w="4050" w:type="dxa"/>
            <w:shd w:val="clear" w:color="auto" w:fill="auto"/>
          </w:tcPr>
          <w:p w14:paraId="1AC18719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0D6879AA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C102F58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3F532D7" w14:textId="77777777" w:rsidR="00CE663B" w:rsidRPr="006375B5" w:rsidRDefault="00CE663B" w:rsidP="00D876A0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0AC1CED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DE7A21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63000925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136BC362" w14:textId="77777777" w:rsidR="00CE663B" w:rsidRPr="006375B5" w:rsidRDefault="00CE663B" w:rsidP="00D876A0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CE663B" w:rsidRPr="006375B5" w14:paraId="33E4837C" w14:textId="77777777" w:rsidTr="000800C8">
        <w:tc>
          <w:tcPr>
            <w:tcW w:w="4050" w:type="dxa"/>
            <w:shd w:val="clear" w:color="auto" w:fill="auto"/>
          </w:tcPr>
          <w:p w14:paraId="3F9024DF" w14:textId="4B2FE26F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17E34AEB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5BDCCED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D6B5260" w14:textId="77777777" w:rsidR="00CE663B" w:rsidRPr="006375B5" w:rsidRDefault="00CE663B" w:rsidP="00D876A0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9440224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113140B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13F4B24E" w14:textId="77777777" w:rsidR="00CE663B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2D6918AE" w14:textId="77777777" w:rsidR="00CE663B" w:rsidRPr="006375B5" w:rsidRDefault="00CE663B" w:rsidP="00D876A0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F27D97" w:rsidRPr="006375B5" w14:paraId="6ED57EA1" w14:textId="77777777" w:rsidTr="000800C8">
        <w:tc>
          <w:tcPr>
            <w:tcW w:w="4050" w:type="dxa"/>
            <w:shd w:val="clear" w:color="auto" w:fill="auto"/>
          </w:tcPr>
          <w:p w14:paraId="459B8F43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7BD3E44A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AE9DAC1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879D8EF" w14:textId="77777777" w:rsidR="00F27D97" w:rsidRPr="006375B5" w:rsidRDefault="00F27D97" w:rsidP="00D876A0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58412DB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6D420B8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02F7FF6D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7F0E9E22" w14:textId="77777777" w:rsidR="00F27D97" w:rsidRPr="006375B5" w:rsidRDefault="00F27D97" w:rsidP="00D876A0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F27D97" w:rsidRPr="006375B5" w14:paraId="3DD80112" w14:textId="77777777" w:rsidTr="000800C8">
        <w:tc>
          <w:tcPr>
            <w:tcW w:w="4050" w:type="dxa"/>
            <w:shd w:val="clear" w:color="auto" w:fill="auto"/>
          </w:tcPr>
          <w:p w14:paraId="497487EF" w14:textId="070E871C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ลูกหนี้อื่น</w:t>
            </w:r>
          </w:p>
        </w:tc>
        <w:tc>
          <w:tcPr>
            <w:tcW w:w="1080" w:type="dxa"/>
            <w:shd w:val="clear" w:color="auto" w:fill="auto"/>
          </w:tcPr>
          <w:p w14:paraId="168FC194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0217DE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F5A75F6" w14:textId="77777777" w:rsidR="00F27D97" w:rsidRPr="006375B5" w:rsidRDefault="00F27D97" w:rsidP="00D876A0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C6C6829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5E4C83B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64E26961" w14:textId="77777777" w:rsidR="00F27D97" w:rsidRPr="006375B5" w:rsidRDefault="00F27D97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5CF1A872" w14:textId="77777777" w:rsidR="00F27D97" w:rsidRPr="006375B5" w:rsidRDefault="00F27D97" w:rsidP="00D876A0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</w:tr>
      <w:tr w:rsidR="00D876A0" w:rsidRPr="006375B5" w14:paraId="679C2E20" w14:textId="77777777" w:rsidTr="000800C8">
        <w:tc>
          <w:tcPr>
            <w:tcW w:w="4050" w:type="dxa"/>
            <w:shd w:val="clear" w:color="auto" w:fill="auto"/>
          </w:tcPr>
          <w:p w14:paraId="05455000" w14:textId="77777777" w:rsidR="00D876A0" w:rsidRPr="006375B5" w:rsidRDefault="00D876A0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4F1ABEC1" w14:textId="0EB8D052" w:rsidR="00D876A0" w:rsidRPr="006375B5" w:rsidRDefault="00C17F40" w:rsidP="00681E1B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14D924" w14:textId="77777777" w:rsidR="00D876A0" w:rsidRPr="006375B5" w:rsidRDefault="00D876A0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ADB0A8D" w14:textId="5E631CDF" w:rsidR="00D876A0" w:rsidRPr="006375B5" w:rsidRDefault="00D876A0" w:rsidP="00D876A0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30A035" w14:textId="77777777" w:rsidR="00D876A0" w:rsidRPr="006375B5" w:rsidRDefault="00D876A0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47EFB0D" w14:textId="08775611" w:rsidR="00D876A0" w:rsidRPr="006375B5" w:rsidRDefault="00C17F40" w:rsidP="00C17F40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</w:t>
            </w:r>
          </w:p>
        </w:tc>
        <w:tc>
          <w:tcPr>
            <w:tcW w:w="262" w:type="dxa"/>
            <w:shd w:val="clear" w:color="auto" w:fill="auto"/>
          </w:tcPr>
          <w:p w14:paraId="46720DD8" w14:textId="77777777" w:rsidR="00D876A0" w:rsidRPr="006375B5" w:rsidRDefault="00D876A0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2089F582" w14:textId="172C1B94" w:rsidR="00D876A0" w:rsidRPr="00D876A0" w:rsidRDefault="00D876A0" w:rsidP="00B82D55">
            <w:pPr>
              <w:pStyle w:val="acctfourfigures"/>
              <w:tabs>
                <w:tab w:val="clear" w:pos="765"/>
                <w:tab w:val="decimal" w:pos="417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CE663B" w:rsidRPr="006375B5" w14:paraId="7868B994" w14:textId="77777777" w:rsidTr="000800C8">
        <w:tc>
          <w:tcPr>
            <w:tcW w:w="4050" w:type="dxa"/>
            <w:shd w:val="clear" w:color="auto" w:fill="auto"/>
          </w:tcPr>
          <w:p w14:paraId="6DA280C7" w14:textId="16AC325D" w:rsidR="00CE663B" w:rsidRPr="006375B5" w:rsidRDefault="00CE663B" w:rsidP="00CE66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E333580" w14:textId="3CDB7E51" w:rsidR="00CE663B" w:rsidRPr="006375B5" w:rsidRDefault="00ED29E4" w:rsidP="00805199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5D9835DB" w14:textId="77777777" w:rsidR="00CE663B" w:rsidRPr="006375B5" w:rsidRDefault="00CE663B" w:rsidP="00CE66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35701E7" w14:textId="465CFF6F" w:rsidR="00CE663B" w:rsidRPr="006375B5" w:rsidRDefault="000E564C" w:rsidP="00E14457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2BF0D19D" w14:textId="77777777" w:rsidR="00CE663B" w:rsidRPr="006375B5" w:rsidRDefault="00CE663B" w:rsidP="00CE66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A62D94" w14:textId="1AF59B77" w:rsidR="00CE663B" w:rsidRPr="006375B5" w:rsidRDefault="00C17F40" w:rsidP="00C17F40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122F73CA" w14:textId="77777777" w:rsidR="00CE663B" w:rsidRPr="006375B5" w:rsidRDefault="00CE663B" w:rsidP="00CE66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shd w:val="clear" w:color="auto" w:fill="auto"/>
          </w:tcPr>
          <w:p w14:paraId="4179CAE0" w14:textId="01AD4FAF" w:rsidR="00CE663B" w:rsidRPr="006375B5" w:rsidRDefault="00824F87" w:rsidP="00FA1467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</w:t>
            </w:r>
          </w:p>
        </w:tc>
      </w:tr>
      <w:tr w:rsidR="00D876A0" w:rsidRPr="006375B5" w14:paraId="602795EA" w14:textId="77777777" w:rsidTr="000800C8">
        <w:tc>
          <w:tcPr>
            <w:tcW w:w="4050" w:type="dxa"/>
            <w:shd w:val="clear" w:color="auto" w:fill="auto"/>
          </w:tcPr>
          <w:p w14:paraId="458593C9" w14:textId="47FD2BD8" w:rsidR="00D876A0" w:rsidRPr="006375B5" w:rsidRDefault="00CE663B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83A93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0836840" w14:textId="1CEE03A3" w:rsidR="00D876A0" w:rsidRPr="006375B5" w:rsidRDefault="00824F87" w:rsidP="00805199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270" w:type="dxa"/>
            <w:shd w:val="clear" w:color="auto" w:fill="auto"/>
          </w:tcPr>
          <w:p w14:paraId="3C433E1C" w14:textId="77777777" w:rsidR="00D876A0" w:rsidRPr="006375B5" w:rsidRDefault="00D876A0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AB2905C" w14:textId="6B7F3D6C" w:rsidR="00D876A0" w:rsidRPr="006375B5" w:rsidRDefault="000E564C" w:rsidP="00D876A0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70" w:type="dxa"/>
            <w:shd w:val="clear" w:color="auto" w:fill="auto"/>
          </w:tcPr>
          <w:p w14:paraId="2F59119C" w14:textId="77777777" w:rsidR="00D876A0" w:rsidRPr="006375B5" w:rsidRDefault="00D876A0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7054EA3" w14:textId="5B59F214" w:rsidR="00D876A0" w:rsidRPr="006375B5" w:rsidRDefault="00C17F40" w:rsidP="00C17F40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  <w:tc>
          <w:tcPr>
            <w:tcW w:w="262" w:type="dxa"/>
            <w:shd w:val="clear" w:color="auto" w:fill="auto"/>
          </w:tcPr>
          <w:p w14:paraId="71A68932" w14:textId="77777777" w:rsidR="00D876A0" w:rsidRPr="006375B5" w:rsidRDefault="00D876A0" w:rsidP="00D876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CEA3608" w14:textId="7ED9F005" w:rsidR="00D876A0" w:rsidRPr="006375B5" w:rsidRDefault="000E564C" w:rsidP="004503D9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</w:tr>
      <w:tr w:rsidR="002D5635" w:rsidRPr="006375B5" w14:paraId="79E0922B" w14:textId="77777777" w:rsidTr="000800C8">
        <w:tc>
          <w:tcPr>
            <w:tcW w:w="4050" w:type="dxa"/>
            <w:shd w:val="clear" w:color="auto" w:fill="auto"/>
          </w:tcPr>
          <w:p w14:paraId="69AF1702" w14:textId="1420CC57" w:rsidR="002D5635" w:rsidRPr="006375B5" w:rsidRDefault="00ED29E4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12A23B" w14:textId="17D5DBC9" w:rsidR="002D5635" w:rsidRPr="006375B5" w:rsidRDefault="00C17F40" w:rsidP="002D5635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</w:t>
            </w:r>
            <w:r w:rsidR="00824F87"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4EE6B0F6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1FAD34" w14:textId="4E6588E3" w:rsidR="002D5635" w:rsidRPr="006375B5" w:rsidRDefault="000E564C" w:rsidP="002D5635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</w:t>
            </w:r>
          </w:p>
        </w:tc>
        <w:tc>
          <w:tcPr>
            <w:tcW w:w="270" w:type="dxa"/>
            <w:shd w:val="clear" w:color="auto" w:fill="auto"/>
          </w:tcPr>
          <w:p w14:paraId="71446394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7AD0DBE" w14:textId="40BF5E5B" w:rsidR="002D5635" w:rsidRPr="006375B5" w:rsidRDefault="00C17F40" w:rsidP="00C17F40">
            <w:pPr>
              <w:pStyle w:val="acctfourfigures"/>
              <w:tabs>
                <w:tab w:val="clear" w:pos="765"/>
                <w:tab w:val="decimal" w:pos="685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25</w:t>
            </w:r>
          </w:p>
        </w:tc>
        <w:tc>
          <w:tcPr>
            <w:tcW w:w="262" w:type="dxa"/>
            <w:shd w:val="clear" w:color="auto" w:fill="auto"/>
          </w:tcPr>
          <w:p w14:paraId="74F50EDB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847E9C8" w14:textId="6B91A42D" w:rsidR="002D5635" w:rsidRPr="006375B5" w:rsidRDefault="000E564C" w:rsidP="004503D9">
            <w:pPr>
              <w:pStyle w:val="acctfourfigures"/>
              <w:tabs>
                <w:tab w:val="clear" w:pos="765"/>
                <w:tab w:val="decimal" w:pos="71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</w:tr>
      <w:tr w:rsidR="002D5635" w:rsidRPr="006375B5" w14:paraId="11C1A626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6673D384" w14:textId="33A82A04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4866113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246BB84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5E9497D5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591C144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3AFFCFC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51891AA0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3CF461E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5F5723" w:rsidRPr="006375B5" w14:paraId="6D2F0987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349173E2" w14:textId="5560B01F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สัญญาเช่า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เงินทุน</w:t>
            </w:r>
          </w:p>
        </w:tc>
        <w:tc>
          <w:tcPr>
            <w:tcW w:w="1080" w:type="dxa"/>
          </w:tcPr>
          <w:p w14:paraId="4B177CEB" w14:textId="77777777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F2018B6" w14:textId="77777777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D60FA0C" w14:textId="77777777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C6588D5" w14:textId="77777777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1E3F3191" w14:textId="77777777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795D4783" w14:textId="77777777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A8D6381" w14:textId="77777777" w:rsidR="005F5723" w:rsidRPr="006375B5" w:rsidRDefault="005F5723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D5635" w:rsidRPr="006375B5" w14:paraId="6881E4F9" w14:textId="77777777" w:rsidTr="000800C8">
        <w:tblPrEx>
          <w:tblLook w:val="0000" w:firstRow="0" w:lastRow="0" w:firstColumn="0" w:lastColumn="0" w:noHBand="0" w:noVBand="0"/>
        </w:tblPrEx>
        <w:trPr>
          <w:trHeight w:val="71"/>
        </w:trPr>
        <w:tc>
          <w:tcPr>
            <w:tcW w:w="4050" w:type="dxa"/>
          </w:tcPr>
          <w:p w14:paraId="2F875389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759C8BC1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1AA54EA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885AC4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0EEF29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7F9EF8E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gridSpan w:val="2"/>
          </w:tcPr>
          <w:p w14:paraId="0A67F780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18EA5F7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D5635" w:rsidRPr="006375B5" w14:paraId="305160E9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A3A020B" w14:textId="5BF57AB7" w:rsidR="002D5635" w:rsidRPr="006375B5" w:rsidRDefault="002D5635" w:rsidP="002D5635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 w:rsidR="00ED29E4">
              <w:rPr>
                <w:rFonts w:ascii="Angsana New" w:hAnsi="Angsana New" w:hint="cs"/>
                <w:sz w:val="30"/>
                <w:szCs w:val="30"/>
                <w:cs/>
              </w:rPr>
              <w:t>หมุนเวียน</w:t>
            </w:r>
          </w:p>
        </w:tc>
        <w:tc>
          <w:tcPr>
            <w:tcW w:w="1080" w:type="dxa"/>
          </w:tcPr>
          <w:p w14:paraId="7E6D34D0" w14:textId="3CE93741" w:rsidR="002D5635" w:rsidRPr="006375B5" w:rsidRDefault="00EF436A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270" w:type="dxa"/>
          </w:tcPr>
          <w:p w14:paraId="3E900114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863D4C" w14:textId="336365D6" w:rsidR="002D5635" w:rsidRPr="006375B5" w:rsidRDefault="000E564C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42</w:t>
            </w:r>
          </w:p>
        </w:tc>
        <w:tc>
          <w:tcPr>
            <w:tcW w:w="270" w:type="dxa"/>
          </w:tcPr>
          <w:p w14:paraId="79EA6F10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1B3AC94" w14:textId="7E79235D" w:rsidR="002D5635" w:rsidRPr="006375B5" w:rsidRDefault="00EF436A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54F075AB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7DEFB09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D5635" w:rsidRPr="006375B5" w14:paraId="629314BD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CFF9FEA" w14:textId="7006349D" w:rsidR="002D5635" w:rsidRPr="006375B5" w:rsidRDefault="002D5635" w:rsidP="002D5635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ส่วนที่</w:t>
            </w:r>
            <w:r w:rsidR="00ED29E4">
              <w:rPr>
                <w:rFonts w:ascii="Angsana New" w:hAnsi="Angsana New" w:hint="cs"/>
                <w:sz w:val="30"/>
                <w:szCs w:val="30"/>
                <w:cs/>
              </w:rPr>
              <w:t>ไม่หมุนเวียน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A6A29C" w14:textId="6270E831" w:rsidR="002D5635" w:rsidRPr="006375B5" w:rsidRDefault="00EF436A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645</w:t>
            </w:r>
          </w:p>
        </w:tc>
        <w:tc>
          <w:tcPr>
            <w:tcW w:w="270" w:type="dxa"/>
          </w:tcPr>
          <w:p w14:paraId="54B902E7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8B135A7" w14:textId="3E5D8D92" w:rsidR="002D5635" w:rsidRPr="006375B5" w:rsidRDefault="000E564C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675</w:t>
            </w:r>
          </w:p>
        </w:tc>
        <w:tc>
          <w:tcPr>
            <w:tcW w:w="270" w:type="dxa"/>
          </w:tcPr>
          <w:p w14:paraId="21642A6D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ABC5A83" w14:textId="084E91DD" w:rsidR="002D5635" w:rsidRPr="006375B5" w:rsidRDefault="00EF436A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46E90EEF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5EEBB44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D5635" w:rsidRPr="006375B5" w14:paraId="67CB292C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3F8F8C5F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1090011" w14:textId="0FEF00DA" w:rsidR="002D5635" w:rsidRPr="006375B5" w:rsidRDefault="00EF436A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680</w:t>
            </w:r>
          </w:p>
        </w:tc>
        <w:tc>
          <w:tcPr>
            <w:tcW w:w="270" w:type="dxa"/>
          </w:tcPr>
          <w:p w14:paraId="515440B3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842F988" w14:textId="77C4AB61" w:rsidR="002D5635" w:rsidRPr="00D876A0" w:rsidRDefault="000E564C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717</w:t>
            </w:r>
          </w:p>
        </w:tc>
        <w:tc>
          <w:tcPr>
            <w:tcW w:w="270" w:type="dxa"/>
          </w:tcPr>
          <w:p w14:paraId="2C6BA7EE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91620EA" w14:textId="493E6E20" w:rsidR="002D5635" w:rsidRPr="006375B5" w:rsidRDefault="00EF436A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</w:tcPr>
          <w:p w14:paraId="20F9877A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FCF1E53" w14:textId="77777777" w:rsidR="002D5635" w:rsidRPr="006375B5" w:rsidRDefault="002D5635" w:rsidP="002D56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2D5635" w:rsidRPr="006375B5" w14:paraId="4324EF8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243BF5C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7C10EA89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00279DE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A09FA02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BC9200E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DDF8032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245C01A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8E7794A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D5635" w:rsidRPr="006375B5" w14:paraId="535EAD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9071C44" w14:textId="74B2CFB1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</w:p>
        </w:tc>
        <w:tc>
          <w:tcPr>
            <w:tcW w:w="1080" w:type="dxa"/>
            <w:shd w:val="clear" w:color="auto" w:fill="auto"/>
          </w:tcPr>
          <w:p w14:paraId="70D423CF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56EA481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A99658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4F991A0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5470EE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37D3114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4D0A536" w14:textId="77777777" w:rsidR="002D5635" w:rsidRPr="006375B5" w:rsidRDefault="002D5635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E2A3B" w:rsidRPr="006375B5" w14:paraId="15D1B2B0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4D7C4EF6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34EE21BD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E91187E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F656288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F81BD32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F43ED12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BEAB770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68C0CBF" w14:textId="77777777" w:rsidR="000E2A3B" w:rsidRPr="006375B5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F18B1" w:rsidRPr="006375B5" w14:paraId="585CAAD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28C0BF5D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057A19D2" w14:textId="10405AED" w:rsidR="00DF18B1" w:rsidRPr="006375B5" w:rsidRDefault="001E0A98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83D4842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09E3F2" w14:textId="17C86BAD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07A77D4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53F3B5" w14:textId="0C2F17F8" w:rsidR="00DF18B1" w:rsidRPr="006375B5" w:rsidRDefault="00824F87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8</w:t>
            </w:r>
            <w:r w:rsidR="001E0A98">
              <w:rPr>
                <w:rFonts w:ascii="Angsana New" w:hAnsi="Angsana New"/>
                <w:sz w:val="30"/>
                <w:szCs w:val="30"/>
              </w:rPr>
              <w:t>,062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0B92B9E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ACAFD19" w14:textId="1581DA45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="00DF18B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023</w:t>
            </w:r>
          </w:p>
        </w:tc>
      </w:tr>
      <w:tr w:rsidR="00DF18B1" w:rsidRPr="006375B5" w14:paraId="7646E53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61285DE" w14:textId="2770A890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3FA68358" w14:textId="5BF1F0BE" w:rsidR="00DF18B1" w:rsidRPr="006375B5" w:rsidRDefault="00824F87" w:rsidP="00AB14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72099DCF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5F7FC0B" w14:textId="53A2BD93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458D16ED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B54F59" w14:textId="4E81B792" w:rsidR="00DF18B1" w:rsidRPr="006375B5" w:rsidRDefault="001E0A98" w:rsidP="001E0A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56B1ED96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F46EAF" w14:textId="7F2A2E58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F18B1" w:rsidRPr="006375B5" w14:paraId="098C7335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8D497A6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2ECA80EA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9C06108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574972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3A97694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736CF48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CBAA385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F1FFF27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F18B1" w:rsidRPr="006375B5" w14:paraId="5545E2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C2C6B6D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7F22371F" w14:textId="148D084D" w:rsidR="00DF18B1" w:rsidRPr="006375B5" w:rsidRDefault="008C0795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EA98A49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92AED42" w14:textId="2C33C53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EDCD58A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8F903CC" w14:textId="5711344E" w:rsidR="00DF18B1" w:rsidRPr="006375B5" w:rsidRDefault="008C0795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5,590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74137BE7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85421C" w14:textId="74F07E59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DF18B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020</w:t>
            </w:r>
          </w:p>
        </w:tc>
      </w:tr>
      <w:tr w:rsidR="00DF18B1" w:rsidRPr="006375B5" w14:paraId="09EB40B7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5202F49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6EC2E765" w14:textId="491E5619" w:rsidR="00DF18B1" w:rsidRPr="006375B5" w:rsidRDefault="008C0795" w:rsidP="00ED29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463412D7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C39367" w14:textId="6D2FB91D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27FAB355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7BE8058" w14:textId="4A10675B" w:rsidR="00DF18B1" w:rsidRPr="006375B5" w:rsidRDefault="008C0795" w:rsidP="008C07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424EA036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D651533" w14:textId="53E1506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F18B1" w:rsidRPr="006375B5" w14:paraId="60BDA0B4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2EB1A21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6056101F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0B54E93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944B06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20EF50E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2DBE5B1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9077558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E2D73BA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F18B1" w:rsidRPr="006375B5" w14:paraId="0F7B403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65CAF63A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3654EAEF" w14:textId="66346A7F" w:rsidR="00DF18B1" w:rsidRPr="006375B5" w:rsidRDefault="00EE2B6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C5A0D2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B79BDE" w14:textId="1EE2659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8E3459F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1F2EAE2" w14:textId="1FCB1F17" w:rsidR="00DF18B1" w:rsidRPr="006375B5" w:rsidRDefault="002D2E24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1F29BF56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9E1AEA" w14:textId="515C8679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32</w:t>
            </w:r>
          </w:p>
        </w:tc>
      </w:tr>
      <w:tr w:rsidR="00DF18B1" w:rsidRPr="006375B5" w14:paraId="59D9CEE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65BB3E9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711A606" w14:textId="1518745A" w:rsidR="00DF18B1" w:rsidRPr="006375B5" w:rsidRDefault="00EE2B6C" w:rsidP="00ED29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4B1AE662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2050BE6" w14:textId="5112A640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76A66FA3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A15AE6F" w14:textId="3C7B9B60" w:rsidR="00DF18B1" w:rsidRPr="006375B5" w:rsidRDefault="006109F9" w:rsidP="009777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5CD1B9A8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4CC39FF" w14:textId="0D253E9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F18B1" w:rsidRPr="006375B5" w14:paraId="5AFDBA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3E3DAC6" w14:textId="2CE64AC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74CA9C2" w14:textId="61400ADC" w:rsidR="00DF18B1" w:rsidRPr="006375B5" w:rsidRDefault="006109F9" w:rsidP="00ED29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91</w:t>
            </w:r>
          </w:p>
        </w:tc>
        <w:tc>
          <w:tcPr>
            <w:tcW w:w="270" w:type="dxa"/>
            <w:shd w:val="clear" w:color="auto" w:fill="auto"/>
          </w:tcPr>
          <w:p w14:paraId="43194A6C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3C48EDFF" w14:textId="3DF33ACA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b/>
                <w:bCs/>
                <w:sz w:val="30"/>
                <w:szCs w:val="30"/>
              </w:rPr>
              <w:t>8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54DF2488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0F894788" w14:textId="46BBE7BE" w:rsidR="00DF18B1" w:rsidRPr="006375B5" w:rsidRDefault="006109F9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13,6</w:t>
            </w:r>
            <w:r w:rsidR="002D2E24">
              <w:rPr>
                <w:rFonts w:ascii="Angsana New" w:hAnsi="Angsana New"/>
                <w:b/>
                <w:bCs/>
                <w:sz w:val="30"/>
                <w:szCs w:val="30"/>
              </w:rPr>
              <w:t>85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089E2E2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64D1AD99" w14:textId="3D8317C1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DF18B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</w:tr>
      <w:tr w:rsidR="00DF18B1" w:rsidRPr="006375B5" w14:paraId="0B95DD8F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5059AAF7" w14:textId="483F6C6C" w:rsidR="00DF18B1" w:rsidRPr="00480E74" w:rsidRDefault="002D5635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</w:pPr>
            <w:r w:rsidRPr="00480E74">
              <w:rPr>
                <w:rFonts w:asciiTheme="majorBidi" w:hAnsiTheme="majorBidi" w:cstheme="majorBidi"/>
                <w:i/>
                <w:iCs/>
                <w:spacing w:val="-4"/>
                <w:sz w:val="30"/>
                <w:szCs w:val="30"/>
                <w:cs/>
              </w:rPr>
              <w:t>หัก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 xml:space="preserve"> ค่าเผื่อผลขาดทุนด้านเครดิตที่คาดว่าจ</w:t>
            </w:r>
            <w:r w:rsidR="00480E74" w:rsidRPr="00480E74">
              <w:rPr>
                <w:rFonts w:asciiTheme="majorBidi" w:hAnsiTheme="majorBidi" w:cstheme="majorBidi" w:hint="cs"/>
                <w:spacing w:val="-4"/>
                <w:sz w:val="30"/>
                <w:szCs w:val="30"/>
                <w:cs/>
              </w:rPr>
              <w:t>ะ</w:t>
            </w:r>
            <w:r w:rsidRPr="00480E74">
              <w:rPr>
                <w:rFonts w:asciiTheme="majorBidi" w:hAnsiTheme="majorBidi" w:cstheme="majorBidi"/>
                <w:spacing w:val="-4"/>
                <w:sz w:val="30"/>
                <w:szCs w:val="30"/>
                <w:cs/>
              </w:rPr>
              <w:t>เกิดขึ้น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1B00A57E" w14:textId="34E95AA0" w:rsidR="00DF18B1" w:rsidRPr="006375B5" w:rsidRDefault="00EE01A9" w:rsidP="00ED29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ED29E4">
              <w:rPr>
                <w:rFonts w:ascii="Angsana New" w:hAnsi="Angsana New"/>
                <w:sz w:val="30"/>
                <w:szCs w:val="30"/>
              </w:rPr>
              <w:t>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2D98B80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EC94DDE" w14:textId="72482E79" w:rsidR="00DF18B1" w:rsidRPr="006375B5" w:rsidRDefault="00DF18B1" w:rsidP="002E7C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6"/>
              </w:tabs>
              <w:ind w:left="-90" w:right="-3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3BBD2979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2ECE00C" w14:textId="31B63F96" w:rsidR="00DF18B1" w:rsidRPr="006375B5" w:rsidRDefault="002D2E24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45C0513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93B8624" w14:textId="4AAF22A8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F18B1" w:rsidRPr="006375B5" w14:paraId="5554CDF6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F617F8F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6744CD" w14:textId="638BF492" w:rsidR="00DF18B1" w:rsidRPr="006375B5" w:rsidRDefault="00EE01A9" w:rsidP="00ED29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ED29E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56C73A9F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20D0E9" w14:textId="13B06971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85</w:t>
            </w:r>
          </w:p>
        </w:tc>
        <w:tc>
          <w:tcPr>
            <w:tcW w:w="270" w:type="dxa"/>
            <w:shd w:val="clear" w:color="auto" w:fill="auto"/>
          </w:tcPr>
          <w:p w14:paraId="69FB4ABE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86F3B87" w14:textId="492A2B48" w:rsidR="00DF18B1" w:rsidRPr="006375B5" w:rsidRDefault="00EE01A9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13,685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E4BA873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78A07AB" w14:textId="68B22BC0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DF18B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</w:tr>
      <w:tr w:rsidR="00DF18B1" w:rsidRPr="006375B5" w14:paraId="314C0208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146B055B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20"/>
                <w:szCs w:val="20"/>
              </w:rPr>
            </w:pPr>
            <w:bookmarkStart w:id="5" w:name="_Hlk110521800"/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8B92D00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  <w:shd w:val="clear" w:color="auto" w:fill="auto"/>
          </w:tcPr>
          <w:p w14:paraId="23005B01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5FAFEE75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20"/>
                <w:szCs w:val="2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7B5BE813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0FE31E7C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7153F02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251EFFE7" w14:textId="77777777" w:rsidR="00DF18B1" w:rsidRPr="00F27D97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20"/>
                <w:szCs w:val="20"/>
              </w:rPr>
            </w:pPr>
          </w:p>
        </w:tc>
      </w:tr>
      <w:bookmarkEnd w:id="5"/>
      <w:tr w:rsidR="00DF18B1" w:rsidRPr="006375B5" w14:paraId="60F0ADF2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775D0892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471ECA11" w14:textId="3B209AB5" w:rsidR="00DF18B1" w:rsidRPr="006375B5" w:rsidRDefault="00A937EA" w:rsidP="00270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33ABFED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FE1A117" w14:textId="39DFE1AB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0DEDDFD4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9B084C7" w14:textId="1156795B" w:rsidR="00DF18B1" w:rsidRPr="006375B5" w:rsidRDefault="00910E40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8,095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3E2D26A" w14:textId="6CB8ED30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FAED366" w14:textId="7E44A18F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="00DF18B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055</w:t>
            </w:r>
          </w:p>
        </w:tc>
      </w:tr>
      <w:tr w:rsidR="00DF18B1" w:rsidRPr="006375B5" w14:paraId="51E6F42A" w14:textId="77777777" w:rsidTr="000800C8">
        <w:tblPrEx>
          <w:tblLook w:val="0000" w:firstRow="0" w:lastRow="0" w:firstColumn="0" w:lastColumn="0" w:noHBand="0" w:noVBand="0"/>
        </w:tblPrEx>
        <w:tc>
          <w:tcPr>
            <w:tcW w:w="4050" w:type="dxa"/>
          </w:tcPr>
          <w:p w14:paraId="0C4DF81B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เงินให้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และดอกเบี้ยค้างรับ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633D976" w14:textId="2862D8E9" w:rsidR="00DF18B1" w:rsidRPr="006375B5" w:rsidRDefault="009D1693" w:rsidP="00ED29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</w:t>
            </w:r>
            <w:r w:rsidR="00ED29E4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2E2A3971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4EA7905" w14:textId="65CE7E14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52318DE8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21DD5FF" w14:textId="0E74DE2C" w:rsidR="00DF18B1" w:rsidRPr="006375B5" w:rsidRDefault="00910E40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5,590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5DA773DF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C1522DA" w14:textId="4561B1D2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DF18B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020</w:t>
            </w:r>
          </w:p>
        </w:tc>
      </w:tr>
      <w:tr w:rsidR="00DF18B1" w:rsidRPr="006375B5" w14:paraId="39320836" w14:textId="77777777" w:rsidTr="000800C8">
        <w:tblPrEx>
          <w:tblLook w:val="0000" w:firstRow="0" w:lastRow="0" w:firstColumn="0" w:lastColumn="0" w:noHBand="0" w:noVBand="0"/>
        </w:tblPrEx>
        <w:trPr>
          <w:trHeight w:val="60"/>
        </w:trPr>
        <w:tc>
          <w:tcPr>
            <w:tcW w:w="4050" w:type="dxa"/>
          </w:tcPr>
          <w:p w14:paraId="2431C98C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0DD4FB" w14:textId="659A6146" w:rsidR="00DF18B1" w:rsidRPr="006375B5" w:rsidRDefault="009D1693" w:rsidP="00ED29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ED29E4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1EB061D9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FA6924D" w14:textId="30FE4026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85</w:t>
            </w:r>
          </w:p>
        </w:tc>
        <w:tc>
          <w:tcPr>
            <w:tcW w:w="270" w:type="dxa"/>
            <w:shd w:val="clear" w:color="auto" w:fill="auto"/>
          </w:tcPr>
          <w:p w14:paraId="64479752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850EAA" w14:textId="21E5AFF5" w:rsidR="00DF18B1" w:rsidRPr="006375B5" w:rsidRDefault="00910E40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13,685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70905C7B" w14:textId="77777777" w:rsidR="00DF18B1" w:rsidRPr="006375B5" w:rsidRDefault="00DF18B1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38DAE2" w14:textId="34292426" w:rsidR="00DF18B1" w:rsidRPr="006375B5" w:rsidRDefault="000E564C" w:rsidP="00DF1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DF18B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</w:tr>
    </w:tbl>
    <w:p w14:paraId="6F34EA58" w14:textId="77777777" w:rsidR="00F27D97" w:rsidRDefault="00F27D97"/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F3B1A" w:rsidRPr="006375B5" w14:paraId="2B793567" w14:textId="77777777" w:rsidTr="009F3B1A">
        <w:trPr>
          <w:tblHeader/>
        </w:trPr>
        <w:tc>
          <w:tcPr>
            <w:tcW w:w="4139" w:type="dxa"/>
            <w:shd w:val="clear" w:color="auto" w:fill="auto"/>
          </w:tcPr>
          <w:p w14:paraId="02BBD935" w14:textId="77777777" w:rsidR="001F0536" w:rsidRPr="00480E74" w:rsidRDefault="001F0536" w:rsidP="001F0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480E7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lastRenderedPageBreak/>
              <w:t>(</w:t>
            </w:r>
            <w:r w:rsidRPr="00480E7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กลับรายการ</w:t>
            </w:r>
            <w:r w:rsidRPr="00480E7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)</w:t>
            </w:r>
            <w:r w:rsidRPr="00480E7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ผล</w:t>
            </w:r>
            <w:r w:rsidRPr="00480E7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ขาดทุน</w:t>
            </w:r>
            <w:r w:rsidRPr="00480E7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ด้านเครดิตที่คาดว่า</w:t>
            </w:r>
            <w:r w:rsidRPr="00480E7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480E7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จะเกิดขึ้นจากเงินให้กู้ยืมและดอกเบี้ยค้างรับ</w:t>
            </w:r>
          </w:p>
          <w:p w14:paraId="3C56FA07" w14:textId="7B8885F1" w:rsidR="009F3B1A" w:rsidRPr="006375B5" w:rsidRDefault="001F0536" w:rsidP="001F05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480E7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สำหรับปีสิ้นสุดวันที่ </w:t>
            </w:r>
            <w:r w:rsidRPr="00480E74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480E74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1887F50" w14:textId="77777777" w:rsidR="001F0536" w:rsidRDefault="001F0536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  <w:p w14:paraId="669E5885" w14:textId="77777777" w:rsidR="001F0536" w:rsidRDefault="001F0536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  <w:p w14:paraId="6FC2A6B2" w14:textId="3C88C946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  <w:shd w:val="clear" w:color="auto" w:fill="auto"/>
          </w:tcPr>
          <w:p w14:paraId="1981F7CC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79044183" w14:textId="77777777" w:rsidR="001F0536" w:rsidRDefault="001F0536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  <w:p w14:paraId="767355BA" w14:textId="77777777" w:rsidR="001F0536" w:rsidRDefault="001F0536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  <w:p w14:paraId="2A0C0DC6" w14:textId="335246D0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3B1A" w:rsidRPr="006375B5" w14:paraId="067DFB51" w14:textId="77777777" w:rsidTr="009F3B1A">
        <w:trPr>
          <w:tblHeader/>
        </w:trPr>
        <w:tc>
          <w:tcPr>
            <w:tcW w:w="4139" w:type="dxa"/>
            <w:shd w:val="clear" w:color="auto" w:fill="auto"/>
          </w:tcPr>
          <w:p w14:paraId="64028D67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0F79237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44B1341A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D28A767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71" w:type="dxa"/>
          </w:tcPr>
          <w:p w14:paraId="7BAB1213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6CE1662D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1E19AF2E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5A6241AA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9F3B1A" w:rsidRPr="006375B5" w14:paraId="48E06081" w14:textId="77777777" w:rsidTr="00DF0054">
        <w:trPr>
          <w:tblHeader/>
        </w:trPr>
        <w:tc>
          <w:tcPr>
            <w:tcW w:w="4139" w:type="dxa"/>
            <w:shd w:val="clear" w:color="auto" w:fill="auto"/>
          </w:tcPr>
          <w:p w14:paraId="49F0B072" w14:textId="77777777" w:rsidR="009F3B1A" w:rsidRPr="006375B5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  <w:shd w:val="clear" w:color="auto" w:fill="auto"/>
            <w:vAlign w:val="center"/>
          </w:tcPr>
          <w:p w14:paraId="3EBF3851" w14:textId="6AE3580B" w:rsidR="009F3B1A" w:rsidRPr="000E564C" w:rsidRDefault="009F3B1A" w:rsidP="003D34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72563" w:rsidRPr="006375B5" w14:paraId="376E9323" w14:textId="77777777" w:rsidTr="00715439">
        <w:tblPrEx>
          <w:tblLook w:val="0000" w:firstRow="0" w:lastRow="0" w:firstColumn="0" w:lastColumn="0" w:noHBand="0" w:noVBand="0"/>
        </w:tblPrEx>
        <w:trPr>
          <w:trHeight w:val="442"/>
        </w:trPr>
        <w:tc>
          <w:tcPr>
            <w:tcW w:w="4139" w:type="dxa"/>
          </w:tcPr>
          <w:p w14:paraId="1EFCD858" w14:textId="51384CD5" w:rsidR="00C72563" w:rsidRPr="006375B5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เงินให้กู้ยืม</w:t>
            </w:r>
            <w:r w:rsidR="001F0536">
              <w:rPr>
                <w:rFonts w:ascii="Angsana New" w:hAnsi="Angsana New" w:hint="cs"/>
                <w:sz w:val="30"/>
                <w:szCs w:val="30"/>
                <w:cs/>
              </w:rPr>
              <w:t>และดอกเบี้ยค้างรับ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50476B7" w14:textId="6E7C4F8D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774B470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DF01396" w14:textId="3204B508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(38)</w:t>
            </w:r>
          </w:p>
        </w:tc>
        <w:tc>
          <w:tcPr>
            <w:tcW w:w="271" w:type="dxa"/>
            <w:shd w:val="clear" w:color="auto" w:fill="auto"/>
          </w:tcPr>
          <w:p w14:paraId="1E2C1EB6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1DA2EEF5" w14:textId="79A1C174" w:rsidR="00C72563" w:rsidRPr="00715439" w:rsidRDefault="00C72563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EB5E162" w14:textId="77777777" w:rsidR="00C72563" w:rsidRPr="00715439" w:rsidRDefault="00C72563" w:rsidP="00C725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72941ECD" w14:textId="4D877F44" w:rsidR="00C72563" w:rsidRPr="00715439" w:rsidRDefault="00C72563" w:rsidP="001747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15439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0212CCD5" w14:textId="77777777" w:rsidR="00956E34" w:rsidRPr="0053790D" w:rsidRDefault="00956E34">
      <w:pPr>
        <w:rPr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9"/>
        <w:gridCol w:w="1080"/>
        <w:gridCol w:w="270"/>
        <w:gridCol w:w="1080"/>
        <w:gridCol w:w="271"/>
        <w:gridCol w:w="990"/>
        <w:gridCol w:w="270"/>
        <w:gridCol w:w="990"/>
      </w:tblGrid>
      <w:tr w:rsidR="00956E34" w:rsidRPr="006375B5" w14:paraId="1914CEB4" w14:textId="77777777" w:rsidTr="00956E34">
        <w:trPr>
          <w:trHeight w:val="442"/>
          <w:tblHeader/>
        </w:trPr>
        <w:tc>
          <w:tcPr>
            <w:tcW w:w="4139" w:type="dxa"/>
          </w:tcPr>
          <w:p w14:paraId="12494394" w14:textId="0286939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ยอดคงเหลือกับบุคคลหรือกิจการที่เกี่ยวข้องกัน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58E4CF1" w14:textId="1DF9F79D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  <w:shd w:val="clear" w:color="auto" w:fill="auto"/>
          </w:tcPr>
          <w:p w14:paraId="0F2A7D9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50D511B3" w14:textId="27CA1C4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6E34" w:rsidRPr="006375B5" w14:paraId="2C908479" w14:textId="77777777" w:rsidTr="00956E34">
        <w:trPr>
          <w:trHeight w:val="442"/>
          <w:tblHeader/>
        </w:trPr>
        <w:tc>
          <w:tcPr>
            <w:tcW w:w="4139" w:type="dxa"/>
          </w:tcPr>
          <w:p w14:paraId="655725E1" w14:textId="2B221380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080" w:type="dxa"/>
            <w:shd w:val="clear" w:color="auto" w:fill="auto"/>
          </w:tcPr>
          <w:p w14:paraId="5B5503A0" w14:textId="2933C471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70" w:type="dxa"/>
            <w:shd w:val="clear" w:color="auto" w:fill="auto"/>
          </w:tcPr>
          <w:p w14:paraId="6778F7A0" w14:textId="77777777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C0A18C" w14:textId="232D0E24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71" w:type="dxa"/>
            <w:shd w:val="clear" w:color="auto" w:fill="auto"/>
          </w:tcPr>
          <w:p w14:paraId="47024B54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E10BCB1" w14:textId="256711D3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70" w:type="dxa"/>
            <w:shd w:val="clear" w:color="auto" w:fill="auto"/>
          </w:tcPr>
          <w:p w14:paraId="2323B0B6" w14:textId="77777777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B3F0ADD" w14:textId="59596494" w:rsidR="00956E34" w:rsidRPr="009F3B1A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956E34" w:rsidRPr="006375B5" w14:paraId="68394F16" w14:textId="77777777" w:rsidTr="00956E34">
        <w:trPr>
          <w:trHeight w:val="442"/>
          <w:tblHeader/>
        </w:trPr>
        <w:tc>
          <w:tcPr>
            <w:tcW w:w="4139" w:type="dxa"/>
          </w:tcPr>
          <w:p w14:paraId="4AE7971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951" w:type="dxa"/>
            <w:gridSpan w:val="7"/>
            <w:shd w:val="clear" w:color="auto" w:fill="auto"/>
          </w:tcPr>
          <w:p w14:paraId="5325B263" w14:textId="09DDD562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56E34" w:rsidRPr="006375B5" w14:paraId="2E498EFF" w14:textId="77777777" w:rsidTr="00FD7882">
        <w:trPr>
          <w:trHeight w:val="442"/>
        </w:trPr>
        <w:tc>
          <w:tcPr>
            <w:tcW w:w="4139" w:type="dxa"/>
          </w:tcPr>
          <w:p w14:paraId="295F51A2" w14:textId="023FA345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  <w:tc>
          <w:tcPr>
            <w:tcW w:w="1080" w:type="dxa"/>
            <w:shd w:val="clear" w:color="auto" w:fill="auto"/>
          </w:tcPr>
          <w:p w14:paraId="48CB7830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CE961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60C33A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2B2E5DD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CD3C04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2851BB8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7854233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956E34" w:rsidRPr="006375B5" w14:paraId="1CCF5A3D" w14:textId="77777777" w:rsidTr="00FD7882">
        <w:trPr>
          <w:trHeight w:val="442"/>
        </w:trPr>
        <w:tc>
          <w:tcPr>
            <w:tcW w:w="4139" w:type="dxa"/>
          </w:tcPr>
          <w:p w14:paraId="5DDC3329" w14:textId="3B4077A1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บริษัทใหญ่</w:t>
            </w:r>
          </w:p>
        </w:tc>
        <w:tc>
          <w:tcPr>
            <w:tcW w:w="1080" w:type="dxa"/>
            <w:shd w:val="clear" w:color="auto" w:fill="auto"/>
          </w:tcPr>
          <w:p w14:paraId="63A387AE" w14:textId="0C2040C5" w:rsidR="00956E34" w:rsidRPr="003A0883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13990B9C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15F1AA3" w14:textId="7D99BBF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A0883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688DDD8B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57900EE" w14:textId="551F4DA1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2E255F5D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AC82F66" w14:textId="6C727259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3A0883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956E34" w:rsidRPr="006375B5" w14:paraId="131E3C86" w14:textId="77777777" w:rsidTr="00FD7882">
        <w:trPr>
          <w:trHeight w:val="442"/>
        </w:trPr>
        <w:tc>
          <w:tcPr>
            <w:tcW w:w="4139" w:type="dxa"/>
          </w:tcPr>
          <w:p w14:paraId="6396FFD9" w14:textId="0F0B4480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32E2142E" w14:textId="63FBC870" w:rsidR="00956E34" w:rsidRPr="00B60C39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B60C39">
              <w:rPr>
                <w:rFonts w:ascii="Angsana New" w:hAnsi="Angsana New"/>
                <w:sz w:val="30"/>
                <w:szCs w:val="30"/>
              </w:rPr>
              <w:t>2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262CF537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5C803EB" w14:textId="4CB33CCC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27</w:t>
            </w:r>
          </w:p>
        </w:tc>
        <w:tc>
          <w:tcPr>
            <w:tcW w:w="271" w:type="dxa"/>
            <w:shd w:val="clear" w:color="auto" w:fill="auto"/>
          </w:tcPr>
          <w:p w14:paraId="054B060C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33AC43" w14:textId="07955A3E" w:rsidR="00956E34" w:rsidRPr="0072680E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2680E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70" w:type="dxa"/>
            <w:shd w:val="clear" w:color="auto" w:fill="auto"/>
          </w:tcPr>
          <w:p w14:paraId="1B645F22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4A25831" w14:textId="5659C446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</w:p>
        </w:tc>
      </w:tr>
      <w:tr w:rsidR="00956E34" w:rsidRPr="006375B5" w14:paraId="5C1F1BC9" w14:textId="77777777" w:rsidTr="00881228">
        <w:trPr>
          <w:trHeight w:val="442"/>
        </w:trPr>
        <w:tc>
          <w:tcPr>
            <w:tcW w:w="4139" w:type="dxa"/>
          </w:tcPr>
          <w:p w14:paraId="2FDDC85A" w14:textId="53913B10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A5BE31C" w14:textId="70E2E3BD" w:rsidR="00956E34" w:rsidRPr="00A25E82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62248EC6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F862775" w14:textId="7B940DD5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1" w:type="dxa"/>
            <w:shd w:val="clear" w:color="auto" w:fill="auto"/>
          </w:tcPr>
          <w:p w14:paraId="48A49210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6C84527E" w14:textId="4C42A694" w:rsidR="00956E34" w:rsidRPr="00A25E82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A25E82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2B5D8E15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3F207B18" w14:textId="6316BA63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956E34" w:rsidRPr="006375B5" w14:paraId="53472956" w14:textId="77777777" w:rsidTr="00881228">
        <w:trPr>
          <w:trHeight w:val="442"/>
        </w:trPr>
        <w:tc>
          <w:tcPr>
            <w:tcW w:w="4139" w:type="dxa"/>
          </w:tcPr>
          <w:p w14:paraId="711EFE63" w14:textId="47125B12" w:rsidR="00956E34" w:rsidRPr="00A21C47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D120949" w14:textId="0752D2AF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47FB0FF5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5A00D10" w14:textId="477C27BD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</w:p>
        </w:tc>
        <w:tc>
          <w:tcPr>
            <w:tcW w:w="271" w:type="dxa"/>
            <w:shd w:val="clear" w:color="auto" w:fill="auto"/>
          </w:tcPr>
          <w:p w14:paraId="6821D73B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4AEA04" w14:textId="18D5D1BD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</w:p>
        </w:tc>
        <w:tc>
          <w:tcPr>
            <w:tcW w:w="270" w:type="dxa"/>
            <w:shd w:val="clear" w:color="auto" w:fill="auto"/>
          </w:tcPr>
          <w:p w14:paraId="560097C2" w14:textId="77777777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FCAD480" w14:textId="5E68B103" w:rsidR="00956E34" w:rsidRPr="006375B5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</w:p>
        </w:tc>
      </w:tr>
      <w:tr w:rsidR="00956E34" w:rsidRPr="006375B5" w14:paraId="292CB023" w14:textId="77777777" w:rsidTr="0053790D">
        <w:trPr>
          <w:trHeight w:val="269"/>
        </w:trPr>
        <w:tc>
          <w:tcPr>
            <w:tcW w:w="4139" w:type="dxa"/>
          </w:tcPr>
          <w:p w14:paraId="485C1E68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1107455D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5EFCC27F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1BE6771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1" w:type="dxa"/>
            <w:shd w:val="clear" w:color="auto" w:fill="auto"/>
          </w:tcPr>
          <w:p w14:paraId="209323B5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47CD9F6F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366A4682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261FB342" w14:textId="77777777" w:rsidR="00956E34" w:rsidRPr="0053790D" w:rsidRDefault="00956E34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A21C47" w:rsidRPr="006375B5" w14:paraId="3D4E97B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1BDA0BD" w14:textId="24F6DFBC" w:rsidR="00A21C47" w:rsidRPr="006375B5" w:rsidRDefault="00A21C47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080" w:type="dxa"/>
            <w:shd w:val="clear" w:color="auto" w:fill="auto"/>
          </w:tcPr>
          <w:p w14:paraId="02CC27F0" w14:textId="77777777" w:rsidR="00A21C47" w:rsidRPr="006375B5" w:rsidRDefault="00A21C47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D24DB48" w14:textId="77777777" w:rsidR="00A21C47" w:rsidRPr="006375B5" w:rsidRDefault="00A21C47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9FD42BC" w14:textId="77777777" w:rsidR="00A21C47" w:rsidRPr="006375B5" w:rsidRDefault="00A21C47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3F5EE27" w14:textId="77777777" w:rsidR="00A21C47" w:rsidRPr="006375B5" w:rsidRDefault="00A21C47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CBE2F6D" w14:textId="77777777" w:rsidR="00A21C47" w:rsidRPr="006375B5" w:rsidRDefault="00A21C47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72E3999" w14:textId="77777777" w:rsidR="00A21C47" w:rsidRPr="006375B5" w:rsidRDefault="00A21C47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36463A0" w14:textId="77777777" w:rsidR="00A21C47" w:rsidRPr="006375B5" w:rsidRDefault="00A21C47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10BF5" w:rsidRPr="006375B5" w14:paraId="36575DA7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38676503" w14:textId="2BF37001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719AFFF3" w14:textId="03CC2F51" w:rsidR="00B10BF5" w:rsidRPr="006375B5" w:rsidRDefault="009C0442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25A01A4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1FDCDDD" w14:textId="284C4A7F" w:rsidR="00B10BF5" w:rsidRPr="006375B5" w:rsidRDefault="00B10BF5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0CF7697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0580DB" w14:textId="1F823181" w:rsidR="00B10BF5" w:rsidRPr="006375B5" w:rsidRDefault="009C0442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082D3119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8C12FE6" w14:textId="08C63E40" w:rsidR="00B10BF5" w:rsidRPr="006375B5" w:rsidRDefault="000E564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B10BF5" w:rsidRPr="006375B5" w14:paraId="1ED84694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0B09400" w14:textId="06E1EFFA" w:rsidR="00B10BF5" w:rsidRPr="006375B5" w:rsidRDefault="00A21C47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A21C4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12AB704" w14:textId="36C64D27" w:rsidR="00B10BF5" w:rsidRPr="006375B5" w:rsidRDefault="00824F87" w:rsidP="0056325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7EBBE752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9A630F3" w14:textId="56BF891C" w:rsidR="00B10BF5" w:rsidRPr="006375B5" w:rsidRDefault="000E564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1" w:type="dxa"/>
            <w:shd w:val="clear" w:color="auto" w:fill="auto"/>
          </w:tcPr>
          <w:p w14:paraId="47B08D01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1E3814" w14:textId="60B1E66C" w:rsidR="00B10BF5" w:rsidRPr="006375B5" w:rsidRDefault="009C0442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15A3381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6C76A657" w14:textId="7564AD3A" w:rsidR="00B10BF5" w:rsidRPr="006375B5" w:rsidRDefault="00B10BF5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B10BF5" w:rsidRPr="006375B5" w14:paraId="44287422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6A184FB0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B60E6B" w14:textId="0F2EC72D" w:rsidR="00B10BF5" w:rsidRPr="006375B5" w:rsidRDefault="00824F87" w:rsidP="0056325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005405E7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731907" w14:textId="34B084B3" w:rsidR="00B10BF5" w:rsidRPr="006375B5" w:rsidRDefault="000E564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1" w:type="dxa"/>
            <w:shd w:val="clear" w:color="auto" w:fill="auto"/>
          </w:tcPr>
          <w:p w14:paraId="0493FE89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98793A" w14:textId="23E19ECB" w:rsidR="00B10BF5" w:rsidRPr="006375B5" w:rsidRDefault="009C0442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406F8D66" w14:textId="77777777" w:rsidR="00B10BF5" w:rsidRPr="006375B5" w:rsidRDefault="00B10BF5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90480A" w14:textId="43BB54F5" w:rsidR="00B10BF5" w:rsidRPr="006375B5" w:rsidRDefault="000E564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</w:tr>
      <w:tr w:rsidR="00F05F0C" w:rsidRPr="006375B5" w14:paraId="2637340B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5D944B1" w14:textId="77777777" w:rsidR="00F05F0C" w:rsidRPr="0053790D" w:rsidRDefault="00F05F0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B2CF738" w14:textId="77777777" w:rsidR="00F05F0C" w:rsidRPr="0053790D" w:rsidRDefault="00F05F0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2714ECAC" w14:textId="77777777" w:rsidR="00F05F0C" w:rsidRPr="0053790D" w:rsidRDefault="00F05F0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8C84757" w14:textId="77777777" w:rsidR="00F05F0C" w:rsidRPr="0053790D" w:rsidRDefault="00F05F0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1" w:type="dxa"/>
            <w:shd w:val="clear" w:color="auto" w:fill="auto"/>
          </w:tcPr>
          <w:p w14:paraId="6665D209" w14:textId="77777777" w:rsidR="00F05F0C" w:rsidRPr="0053790D" w:rsidRDefault="00F05F0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6B377FA7" w14:textId="77777777" w:rsidR="00F05F0C" w:rsidRPr="0053790D" w:rsidRDefault="00F05F0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4B292872" w14:textId="77777777" w:rsidR="00F05F0C" w:rsidRPr="0053790D" w:rsidRDefault="00F05F0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05018425" w14:textId="77777777" w:rsidR="00F05F0C" w:rsidRPr="0053790D" w:rsidRDefault="00F05F0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56325C" w:rsidRPr="006375B5" w14:paraId="271874FB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78A72AAD" w14:textId="11782E8E" w:rsidR="0056325C" w:rsidRPr="006375B5" w:rsidRDefault="0056325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080" w:type="dxa"/>
            <w:shd w:val="clear" w:color="auto" w:fill="auto"/>
          </w:tcPr>
          <w:p w14:paraId="401D1A98" w14:textId="77777777" w:rsidR="0056325C" w:rsidRPr="006375B5" w:rsidRDefault="0056325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7921ADA" w14:textId="77777777" w:rsidR="0056325C" w:rsidRPr="006375B5" w:rsidRDefault="0056325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B1CEAAB" w14:textId="77777777" w:rsidR="0056325C" w:rsidRPr="006375B5" w:rsidRDefault="0056325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1F639B48" w14:textId="77777777" w:rsidR="0056325C" w:rsidRPr="006375B5" w:rsidRDefault="0056325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B48E80E" w14:textId="77777777" w:rsidR="0056325C" w:rsidRPr="006375B5" w:rsidRDefault="0056325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6FB4531" w14:textId="77777777" w:rsidR="0056325C" w:rsidRPr="006375B5" w:rsidRDefault="0056325C" w:rsidP="00B10B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09A360E" w14:textId="77777777" w:rsidR="0056325C" w:rsidRPr="006375B5" w:rsidRDefault="0056325C" w:rsidP="00B10B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E644F" w:rsidRPr="006375B5" w14:paraId="68EDC8D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6E80781A" w14:textId="6E2D3704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18C5DE1" w14:textId="21959841" w:rsidR="002E644F" w:rsidRPr="00AF447A" w:rsidRDefault="009C0442" w:rsidP="00846A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0FA51E4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E244070" w14:textId="57A49268" w:rsidR="002E644F" w:rsidRPr="006375B5" w:rsidRDefault="002E644F" w:rsidP="00993E3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FC8F3C2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B3C490B" w14:textId="50F09C3A" w:rsidR="002E644F" w:rsidRPr="00EF73DC" w:rsidRDefault="00824F87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32CB16AB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43178A3" w14:textId="729F6A4F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2E644F" w:rsidRPr="00174726" w14:paraId="25E11B3E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EAA21CB" w14:textId="6CE7C3EE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4FDF27C3" w14:textId="02FECC89" w:rsidR="002E644F" w:rsidRPr="00AF447A" w:rsidRDefault="009C0442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3F053477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5BA7DCA" w14:textId="0ED43DF3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1" w:type="dxa"/>
            <w:shd w:val="clear" w:color="auto" w:fill="auto"/>
          </w:tcPr>
          <w:p w14:paraId="1E788FF1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236D710" w14:textId="4F440143" w:rsidR="002E644F" w:rsidRPr="00EF73DC" w:rsidRDefault="00CD5FEA" w:rsidP="00CD5F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CE5315D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FA3B199" w14:textId="4AF45710" w:rsidR="002E644F" w:rsidRPr="00174726" w:rsidRDefault="002E644F" w:rsidP="0017472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2E644F" w:rsidRPr="006375B5" w14:paraId="531D1F3C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0DD6151" w14:textId="1ABCD496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57EB4E45" w14:textId="03F94BDC" w:rsidR="002E644F" w:rsidRPr="00AF447A" w:rsidRDefault="009C0442" w:rsidP="00846A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AF447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92691D7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7B5F112" w14:textId="5B396B9C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1" w:type="dxa"/>
            <w:shd w:val="clear" w:color="auto" w:fill="auto"/>
          </w:tcPr>
          <w:p w14:paraId="79EE2510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010DBBC" w14:textId="78C8FB89" w:rsidR="002E644F" w:rsidRPr="00EF73DC" w:rsidRDefault="00CD5FEA" w:rsidP="00CD5FE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1CA9E20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52121DE" w14:textId="7D68627E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2E644F" w:rsidRPr="006375B5" w14:paraId="059C1F20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7EC7AE77" w14:textId="672F9870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D7CF853" w14:textId="4AF3A347" w:rsidR="002E644F" w:rsidRPr="00AF447A" w:rsidRDefault="00824F87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44</w:t>
            </w:r>
          </w:p>
        </w:tc>
        <w:tc>
          <w:tcPr>
            <w:tcW w:w="270" w:type="dxa"/>
            <w:shd w:val="clear" w:color="auto" w:fill="auto"/>
          </w:tcPr>
          <w:p w14:paraId="4E4F73F9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920FFE8" w14:textId="36901821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271" w:type="dxa"/>
            <w:shd w:val="clear" w:color="auto" w:fill="auto"/>
          </w:tcPr>
          <w:p w14:paraId="62064910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262DC63A" w14:textId="78738AFA" w:rsidR="002E644F" w:rsidRPr="00EF73DC" w:rsidRDefault="00824F87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22</w:t>
            </w:r>
          </w:p>
        </w:tc>
        <w:tc>
          <w:tcPr>
            <w:tcW w:w="270" w:type="dxa"/>
            <w:shd w:val="clear" w:color="auto" w:fill="auto"/>
          </w:tcPr>
          <w:p w14:paraId="451A69A0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2152EEB3" w14:textId="08F74D24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31</w:t>
            </w:r>
          </w:p>
        </w:tc>
      </w:tr>
      <w:tr w:rsidR="002E644F" w:rsidRPr="006375B5" w14:paraId="59DC8C3F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2DB3E87C" w14:textId="751E460A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9EA9A69" w14:textId="547A8AE9" w:rsidR="002E644F" w:rsidRPr="006375B5" w:rsidRDefault="00824F87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46</w:t>
            </w:r>
          </w:p>
        </w:tc>
        <w:tc>
          <w:tcPr>
            <w:tcW w:w="270" w:type="dxa"/>
            <w:shd w:val="clear" w:color="auto" w:fill="auto"/>
          </w:tcPr>
          <w:p w14:paraId="6832A547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9FB8DA6" w14:textId="67AABB94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  <w:tc>
          <w:tcPr>
            <w:tcW w:w="271" w:type="dxa"/>
            <w:shd w:val="clear" w:color="auto" w:fill="auto"/>
          </w:tcPr>
          <w:p w14:paraId="427618FC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7A942CE" w14:textId="79C1929E" w:rsidR="002E644F" w:rsidRPr="006375B5" w:rsidRDefault="00824F87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25</w:t>
            </w:r>
          </w:p>
        </w:tc>
        <w:tc>
          <w:tcPr>
            <w:tcW w:w="270" w:type="dxa"/>
            <w:shd w:val="clear" w:color="auto" w:fill="auto"/>
          </w:tcPr>
          <w:p w14:paraId="4374A8B6" w14:textId="77777777" w:rsidR="002E644F" w:rsidRPr="006375B5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7919B8" w14:textId="3BAB7947" w:rsidR="002E644F" w:rsidRPr="006375B5" w:rsidRDefault="000E564C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</w:p>
        </w:tc>
      </w:tr>
      <w:tr w:rsidR="002E644F" w:rsidRPr="006375B5" w14:paraId="6606E260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3A0E0DFD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483B6526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29A42C29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1A3EF411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1" w:type="dxa"/>
            <w:shd w:val="clear" w:color="auto" w:fill="auto"/>
          </w:tcPr>
          <w:p w14:paraId="7C25FB7A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582D6637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60B71F39" w14:textId="77777777" w:rsidR="002E644F" w:rsidRPr="0053790D" w:rsidRDefault="002E644F" w:rsidP="002E64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6C35C657" w14:textId="77777777" w:rsidR="002E644F" w:rsidRPr="0053790D" w:rsidRDefault="002E644F" w:rsidP="002E64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89622D" w:rsidRPr="006375B5" w14:paraId="2C36FA71" w14:textId="77777777" w:rsidTr="00C64249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11C59740" w14:textId="20E1087C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หนี้สินหมุนเวียนอื่น</w:t>
            </w:r>
          </w:p>
        </w:tc>
        <w:tc>
          <w:tcPr>
            <w:tcW w:w="1080" w:type="dxa"/>
            <w:shd w:val="clear" w:color="auto" w:fill="auto"/>
          </w:tcPr>
          <w:p w14:paraId="64483682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1600546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BB7256D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5C2375A7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7656434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C2053E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94FFA03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89622D" w:rsidRPr="006375B5" w14:paraId="7A9F13E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5271FABC" w14:textId="0636A77E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9ACD4D6" w14:textId="340DC1DD" w:rsidR="0089622D" w:rsidRPr="006375B5" w:rsidRDefault="006B7122" w:rsidP="00E52A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48</w:t>
            </w:r>
          </w:p>
        </w:tc>
        <w:tc>
          <w:tcPr>
            <w:tcW w:w="270" w:type="dxa"/>
            <w:shd w:val="clear" w:color="auto" w:fill="auto"/>
          </w:tcPr>
          <w:p w14:paraId="766E0E13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71EE450" w14:textId="4C2BFB8D" w:rsidR="0089622D" w:rsidRPr="006375B5" w:rsidRDefault="006B7122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51</w:t>
            </w:r>
          </w:p>
        </w:tc>
        <w:tc>
          <w:tcPr>
            <w:tcW w:w="271" w:type="dxa"/>
            <w:shd w:val="clear" w:color="auto" w:fill="auto"/>
          </w:tcPr>
          <w:p w14:paraId="7729C32D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183187C4" w14:textId="501DFDFB" w:rsidR="0089622D" w:rsidRPr="006375B5" w:rsidRDefault="006B7122" w:rsidP="00E52A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3F322BC4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02C5D593" w14:textId="6701105B" w:rsidR="0089622D" w:rsidRPr="006375B5" w:rsidRDefault="000E564C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</w:tr>
      <w:tr w:rsidR="0089622D" w:rsidRPr="006375B5" w14:paraId="4B8A61BF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4F4E95A0" w14:textId="4EC19449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14CEF6D7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2E0562B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3569513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3BA1D17E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9EEB593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5B8AA55" w14:textId="77777777" w:rsidR="0089622D" w:rsidRPr="006375B5" w:rsidRDefault="0089622D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86B683A" w14:textId="77777777" w:rsidR="0089622D" w:rsidRPr="006375B5" w:rsidRDefault="0089622D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1F0536" w:rsidRPr="006375B5" w14:paraId="4145B91D" w14:textId="77777777" w:rsidTr="00956E34">
        <w:tblPrEx>
          <w:tblLook w:val="01E0" w:firstRow="1" w:lastRow="1" w:firstColumn="1" w:lastColumn="1" w:noHBand="0" w:noVBand="0"/>
        </w:tblPrEx>
        <w:tc>
          <w:tcPr>
            <w:tcW w:w="4139" w:type="dxa"/>
            <w:shd w:val="clear" w:color="auto" w:fill="auto"/>
          </w:tcPr>
          <w:p w14:paraId="0F154D72" w14:textId="736293AD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เงินกู้ยืม</w:t>
            </w:r>
          </w:p>
        </w:tc>
        <w:tc>
          <w:tcPr>
            <w:tcW w:w="1080" w:type="dxa"/>
            <w:shd w:val="clear" w:color="auto" w:fill="auto"/>
          </w:tcPr>
          <w:p w14:paraId="3F48D273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7BE5CEB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FF86BB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1E061DD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8174263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F5AA769" w14:textId="77777777" w:rsidR="001F0536" w:rsidRPr="006375B5" w:rsidRDefault="001F0536" w:rsidP="008962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3D519A6" w14:textId="77777777" w:rsidR="001F0536" w:rsidRPr="006375B5" w:rsidRDefault="001F0536" w:rsidP="008962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B2AB6" w:rsidRPr="006375B5" w14:paraId="10BA2E21" w14:textId="77777777" w:rsidTr="00956E34">
        <w:tc>
          <w:tcPr>
            <w:tcW w:w="4139" w:type="dxa"/>
          </w:tcPr>
          <w:p w14:paraId="3E9AEBAA" w14:textId="0C836EED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584FA40F" w14:textId="7A5DAE74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55C259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F0D7D37" w14:textId="0AABC2D2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33897941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BFD8E07" w14:textId="7577A96D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93E6D1A" w14:textId="77777777" w:rsidR="000B2AB6" w:rsidRPr="006375B5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AEC27A8" w14:textId="51885026" w:rsidR="000B2AB6" w:rsidRPr="006375B5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0E61" w:rsidRPr="006375B5" w14:paraId="7A8A5275" w14:textId="77777777" w:rsidTr="00956E34">
        <w:tc>
          <w:tcPr>
            <w:tcW w:w="4139" w:type="dxa"/>
          </w:tcPr>
          <w:p w14:paraId="3FD12B34" w14:textId="1057FC2A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67340F5" w14:textId="4D6B17DD" w:rsidR="00CD0E61" w:rsidRPr="006375B5" w:rsidRDefault="009C1230" w:rsidP="009C123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E8FD365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EAD7BBF" w14:textId="72DA3132" w:rsidR="00CD0E61" w:rsidRPr="006375B5" w:rsidRDefault="00CD0E61" w:rsidP="003D7D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30710EC0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C4FB6B6" w14:textId="59FE5447" w:rsidR="00CD0E61" w:rsidRPr="006375B5" w:rsidRDefault="00824F87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415</w:t>
            </w:r>
          </w:p>
        </w:tc>
        <w:tc>
          <w:tcPr>
            <w:tcW w:w="270" w:type="dxa"/>
            <w:shd w:val="clear" w:color="auto" w:fill="auto"/>
          </w:tcPr>
          <w:p w14:paraId="1921519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E43CFDE" w14:textId="1B9C23CE" w:rsidR="00CD0E61" w:rsidRPr="006375B5" w:rsidRDefault="000E564C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550</w:t>
            </w:r>
          </w:p>
        </w:tc>
      </w:tr>
      <w:tr w:rsidR="00CD0E61" w:rsidRPr="006375B5" w14:paraId="69534D0C" w14:textId="77777777" w:rsidTr="00956E34">
        <w:tc>
          <w:tcPr>
            <w:tcW w:w="4139" w:type="dxa"/>
          </w:tcPr>
          <w:p w14:paraId="6049375E" w14:textId="1A7198D3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73DDF2C7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B7B02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5ECDB4C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5AA5CF5F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6114468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F7A1BE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8D49C2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0E61" w:rsidRPr="006375B5" w14:paraId="608B4AE1" w14:textId="77777777" w:rsidTr="00956E34">
        <w:tc>
          <w:tcPr>
            <w:tcW w:w="4139" w:type="dxa"/>
          </w:tcPr>
          <w:p w14:paraId="5D44A9DD" w14:textId="23C6B765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2E356511" w14:textId="2170A7B9" w:rsidR="00CD0E61" w:rsidRPr="006375B5" w:rsidRDefault="00824F87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27</w:t>
            </w:r>
            <w:r w:rsidR="00D4090B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5173189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7832369" w14:textId="27BF87B3" w:rsidR="00CD0E61" w:rsidRPr="006375B5" w:rsidRDefault="000E564C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271" w:type="dxa"/>
            <w:shd w:val="clear" w:color="auto" w:fill="auto"/>
          </w:tcPr>
          <w:p w14:paraId="0CF242B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4F662F0" w14:textId="149AF187" w:rsidR="00CD0E61" w:rsidRPr="006375B5" w:rsidRDefault="007E256C" w:rsidP="003E0F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B3E5FB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EAB0BE" w14:textId="6717CB03" w:rsidR="00CD0E61" w:rsidRPr="006375B5" w:rsidRDefault="00CD0E61" w:rsidP="0017472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D0E61" w:rsidRPr="006375B5" w14:paraId="6CED5215" w14:textId="77777777" w:rsidTr="00956E34">
        <w:tc>
          <w:tcPr>
            <w:tcW w:w="4139" w:type="dxa"/>
          </w:tcPr>
          <w:p w14:paraId="413E63C6" w14:textId="19765F8E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118670EF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DA737AB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30F99D3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488D137C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7316219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C8D420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2BFF49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B26482" w:rsidRPr="006375B5" w14:paraId="06E9B93A" w14:textId="77777777" w:rsidTr="00956E34">
        <w:tc>
          <w:tcPr>
            <w:tcW w:w="4139" w:type="dxa"/>
          </w:tcPr>
          <w:p w14:paraId="08AF8B2C" w14:textId="09D9EEC9" w:rsidR="00B26482" w:rsidRPr="006375B5" w:rsidRDefault="00B26482" w:rsidP="00B264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17AC7C3" w14:textId="0EB6F441" w:rsidR="00B26482" w:rsidRPr="006375B5" w:rsidRDefault="00B26482" w:rsidP="00B264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E4E6731" w14:textId="77777777" w:rsidR="00B26482" w:rsidRPr="006375B5" w:rsidRDefault="00B26482" w:rsidP="00B264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61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D9BD75" w14:textId="1BC52D4B" w:rsidR="00B26482" w:rsidRPr="006375B5" w:rsidRDefault="00B26482" w:rsidP="00B264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4C4618AE" w14:textId="77777777" w:rsidR="00B26482" w:rsidRPr="006375B5" w:rsidRDefault="00B26482" w:rsidP="00B264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82DA99F" w14:textId="12B81190" w:rsidR="00B26482" w:rsidRPr="006375B5" w:rsidRDefault="00B26482" w:rsidP="00B264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4AD10D81" w14:textId="77777777" w:rsidR="00B26482" w:rsidRPr="006375B5" w:rsidRDefault="00B26482" w:rsidP="00B264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0FFF869" w14:textId="3A867A2F" w:rsidR="00B26482" w:rsidRPr="006375B5" w:rsidRDefault="00B26482" w:rsidP="00B264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F5127" w:rsidRPr="006375B5" w14:paraId="0DEC32CD" w14:textId="77777777" w:rsidTr="00956E34">
        <w:tc>
          <w:tcPr>
            <w:tcW w:w="4139" w:type="dxa"/>
          </w:tcPr>
          <w:p w14:paraId="4BCFE918" w14:textId="7225AC2B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22E098D" w14:textId="0156E6D3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31</w:t>
            </w:r>
            <w:r w:rsidR="00D4090B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3B3112CE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4AB4599" w14:textId="3B289F85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297</w:t>
            </w:r>
          </w:p>
        </w:tc>
        <w:tc>
          <w:tcPr>
            <w:tcW w:w="271" w:type="dxa"/>
            <w:shd w:val="clear" w:color="auto" w:fill="auto"/>
          </w:tcPr>
          <w:p w14:paraId="1999EA7B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0C539BD" w14:textId="74D0C63C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944E551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131E5694" w14:textId="0851D633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F5127" w:rsidRPr="006375B5" w14:paraId="0DB9262D" w14:textId="77777777" w:rsidTr="00956E34">
        <w:tc>
          <w:tcPr>
            <w:tcW w:w="4139" w:type="dxa"/>
          </w:tcPr>
          <w:p w14:paraId="47A0F0A9" w14:textId="3B172251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3D5E70" w14:textId="79486C2E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585</w:t>
            </w:r>
          </w:p>
        </w:tc>
        <w:tc>
          <w:tcPr>
            <w:tcW w:w="270" w:type="dxa"/>
            <w:shd w:val="clear" w:color="auto" w:fill="auto"/>
          </w:tcPr>
          <w:p w14:paraId="415C9666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802AB3D" w14:textId="02634F9A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570</w:t>
            </w:r>
          </w:p>
        </w:tc>
        <w:tc>
          <w:tcPr>
            <w:tcW w:w="271" w:type="dxa"/>
            <w:shd w:val="clear" w:color="auto" w:fill="auto"/>
          </w:tcPr>
          <w:p w14:paraId="396FF104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67E0697" w14:textId="0FB63ECF" w:rsidR="000F5127" w:rsidRPr="0012790B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417</w:t>
            </w:r>
          </w:p>
        </w:tc>
        <w:tc>
          <w:tcPr>
            <w:tcW w:w="270" w:type="dxa"/>
            <w:shd w:val="clear" w:color="auto" w:fill="auto"/>
          </w:tcPr>
          <w:p w14:paraId="7BCF840D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309E593" w14:textId="665D30A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550</w:t>
            </w:r>
          </w:p>
        </w:tc>
      </w:tr>
      <w:tr w:rsidR="000F5127" w:rsidRPr="006375B5" w14:paraId="21EF302C" w14:textId="77777777" w:rsidTr="00956E34">
        <w:tc>
          <w:tcPr>
            <w:tcW w:w="4139" w:type="dxa"/>
          </w:tcPr>
          <w:p w14:paraId="114DA7E5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B2EB030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92A23E2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0AF9E72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4C5E534E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59AEB3A5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E2EB8C1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0172889A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F5127" w:rsidRPr="006375B5" w14:paraId="662F73E2" w14:textId="77777777" w:rsidTr="00956E34">
        <w:tc>
          <w:tcPr>
            <w:tcW w:w="4139" w:type="dxa"/>
          </w:tcPr>
          <w:p w14:paraId="72389B04" w14:textId="47BBC166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009FDD58" w14:textId="0086C25D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FFB3A3C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3F5CB4B" w14:textId="08F73E53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784C3C3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B570B49" w14:textId="00F64892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41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1558BFEC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8C77064" w14:textId="146F6960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550</w:t>
            </w:r>
          </w:p>
        </w:tc>
      </w:tr>
      <w:tr w:rsidR="000F5127" w:rsidRPr="006375B5" w14:paraId="12253587" w14:textId="77777777" w:rsidTr="00956E34">
        <w:tc>
          <w:tcPr>
            <w:tcW w:w="4139" w:type="dxa"/>
          </w:tcPr>
          <w:p w14:paraId="425E1135" w14:textId="3F7B2670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และดอกเบี้ยค้างจ่าย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DC6EC41" w14:textId="2C9DCE61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585</w:t>
            </w:r>
          </w:p>
        </w:tc>
        <w:tc>
          <w:tcPr>
            <w:tcW w:w="270" w:type="dxa"/>
            <w:shd w:val="clear" w:color="auto" w:fill="auto"/>
          </w:tcPr>
          <w:p w14:paraId="436256D3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EA9B4FF" w14:textId="1ADDACC2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570</w:t>
            </w:r>
          </w:p>
        </w:tc>
        <w:tc>
          <w:tcPr>
            <w:tcW w:w="271" w:type="dxa"/>
            <w:shd w:val="clear" w:color="auto" w:fill="auto"/>
          </w:tcPr>
          <w:p w14:paraId="3F915408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55195FE" w14:textId="63C4B5EB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5F3F801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7E2A2F" w14:textId="3FF79E7D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F5127" w:rsidRPr="006375B5" w14:paraId="5F5805A3" w14:textId="77777777" w:rsidTr="00956E34">
        <w:trPr>
          <w:trHeight w:val="442"/>
        </w:trPr>
        <w:tc>
          <w:tcPr>
            <w:tcW w:w="4139" w:type="dxa"/>
          </w:tcPr>
          <w:p w14:paraId="38833776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F38548" w14:textId="3AA6E001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585</w:t>
            </w:r>
          </w:p>
        </w:tc>
        <w:tc>
          <w:tcPr>
            <w:tcW w:w="270" w:type="dxa"/>
            <w:shd w:val="clear" w:color="auto" w:fill="auto"/>
          </w:tcPr>
          <w:p w14:paraId="454CE5B6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1546B1" w14:textId="45136C3B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570</w:t>
            </w:r>
          </w:p>
        </w:tc>
        <w:tc>
          <w:tcPr>
            <w:tcW w:w="271" w:type="dxa"/>
            <w:shd w:val="clear" w:color="auto" w:fill="auto"/>
          </w:tcPr>
          <w:p w14:paraId="7545CA64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1725338" w14:textId="7CB3AFB0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417</w:t>
            </w:r>
          </w:p>
        </w:tc>
        <w:tc>
          <w:tcPr>
            <w:tcW w:w="270" w:type="dxa"/>
            <w:shd w:val="clear" w:color="auto" w:fill="auto"/>
          </w:tcPr>
          <w:p w14:paraId="69EF4C9B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5AB82B" w14:textId="4EADE575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550</w:t>
            </w:r>
          </w:p>
        </w:tc>
      </w:tr>
      <w:tr w:rsidR="000F5127" w:rsidRPr="006375B5" w14:paraId="01550E25" w14:textId="77777777" w:rsidTr="00956E34">
        <w:trPr>
          <w:trHeight w:val="442"/>
        </w:trPr>
        <w:tc>
          <w:tcPr>
            <w:tcW w:w="4139" w:type="dxa"/>
          </w:tcPr>
          <w:p w14:paraId="2A9F4E28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3C862AC6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23CA65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32183DB7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670451B9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2BC0188D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37A93BF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1082B48C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F5127" w:rsidRPr="006375B5" w14:paraId="4D9C3405" w14:textId="77777777" w:rsidTr="00956E34">
        <w:trPr>
          <w:trHeight w:val="442"/>
        </w:trPr>
        <w:tc>
          <w:tcPr>
            <w:tcW w:w="4139" w:type="dxa"/>
          </w:tcPr>
          <w:p w14:paraId="3B8424A9" w14:textId="77E2140B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  <w:tc>
          <w:tcPr>
            <w:tcW w:w="1080" w:type="dxa"/>
            <w:shd w:val="clear" w:color="auto" w:fill="auto"/>
          </w:tcPr>
          <w:p w14:paraId="577F4295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82A2A24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49F8305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4672056C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46D954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C0C1DDD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7E2A9E2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F5127" w:rsidRPr="006375B5" w14:paraId="4B606391" w14:textId="77777777" w:rsidTr="00956E34">
        <w:trPr>
          <w:trHeight w:val="442"/>
        </w:trPr>
        <w:tc>
          <w:tcPr>
            <w:tcW w:w="4139" w:type="dxa"/>
          </w:tcPr>
          <w:p w14:paraId="06334F45" w14:textId="0AA26410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7974CA5A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083D90E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D2AB964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5B16F9DB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B7C402B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8B683E5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CEEAC99" w14:textId="7777777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F5127" w:rsidRPr="006375B5" w14:paraId="54A1E12E" w14:textId="77777777" w:rsidTr="00956E34">
        <w:trPr>
          <w:trHeight w:val="442"/>
        </w:trPr>
        <w:tc>
          <w:tcPr>
            <w:tcW w:w="4139" w:type="dxa"/>
          </w:tcPr>
          <w:p w14:paraId="335C040C" w14:textId="12E5656D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ส่วนที่จะรับรู้ภายในหนึ่งปี  </w:t>
            </w: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6C13FEC6" w14:textId="0D8EEB01" w:rsidR="000F5127" w:rsidRPr="00BA582B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51</w:t>
            </w:r>
          </w:p>
        </w:tc>
        <w:tc>
          <w:tcPr>
            <w:tcW w:w="270" w:type="dxa"/>
            <w:shd w:val="clear" w:color="auto" w:fill="auto"/>
          </w:tcPr>
          <w:p w14:paraId="5621D788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nil"/>
            </w:tcBorders>
            <w:shd w:val="clear" w:color="auto" w:fill="auto"/>
          </w:tcPr>
          <w:p w14:paraId="6B5661EF" w14:textId="06416D99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57</w:t>
            </w:r>
          </w:p>
        </w:tc>
        <w:tc>
          <w:tcPr>
            <w:tcW w:w="271" w:type="dxa"/>
            <w:shd w:val="clear" w:color="auto" w:fill="auto"/>
          </w:tcPr>
          <w:p w14:paraId="6BF7EC62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21344E6F" w14:textId="3E784DF3" w:rsidR="000F5127" w:rsidRPr="0060386B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6EB1C247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nil"/>
            </w:tcBorders>
            <w:shd w:val="clear" w:color="auto" w:fill="auto"/>
          </w:tcPr>
          <w:p w14:paraId="34770259" w14:textId="111DBBB7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0F5127" w:rsidRPr="006375B5" w14:paraId="5832A0AB" w14:textId="77777777" w:rsidTr="00956E34">
        <w:trPr>
          <w:trHeight w:val="442"/>
        </w:trPr>
        <w:tc>
          <w:tcPr>
            <w:tcW w:w="4139" w:type="dxa"/>
          </w:tcPr>
          <w:p w14:paraId="4698215C" w14:textId="23BB48C2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ส่วนที่จะรับรู้หลังจากหนึ่งปี 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5544A86D" w14:textId="6914CAA9" w:rsidR="000F5127" w:rsidRPr="00BA582B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BA582B">
              <w:rPr>
                <w:rFonts w:ascii="Angsana New" w:hAnsi="Angsana New"/>
                <w:sz w:val="30"/>
                <w:szCs w:val="30"/>
              </w:rPr>
              <w:t>,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013</w:t>
            </w:r>
          </w:p>
        </w:tc>
        <w:tc>
          <w:tcPr>
            <w:tcW w:w="270" w:type="dxa"/>
            <w:shd w:val="clear" w:color="auto" w:fill="auto"/>
          </w:tcPr>
          <w:p w14:paraId="45FE4DEA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47FFEE90" w14:textId="7D6E6FF0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064</w:t>
            </w:r>
          </w:p>
        </w:tc>
        <w:tc>
          <w:tcPr>
            <w:tcW w:w="271" w:type="dxa"/>
            <w:shd w:val="clear" w:color="auto" w:fill="auto"/>
          </w:tcPr>
          <w:p w14:paraId="406FDB03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1E31CD9F" w14:textId="554544BD" w:rsidR="000F5127" w:rsidRPr="0060386B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16</w:t>
            </w:r>
            <w:r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77AA03D5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061EFA0" w14:textId="496DD240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176</w:t>
            </w:r>
          </w:p>
        </w:tc>
      </w:tr>
      <w:tr w:rsidR="000F5127" w:rsidRPr="006375B5" w14:paraId="4DA71EE8" w14:textId="77777777" w:rsidTr="00956E34">
        <w:trPr>
          <w:trHeight w:val="442"/>
        </w:trPr>
        <w:tc>
          <w:tcPr>
            <w:tcW w:w="4139" w:type="dxa"/>
          </w:tcPr>
          <w:p w14:paraId="3E21085D" w14:textId="30F60441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44A9DC5" w14:textId="134D5C8A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1,064</w:t>
            </w:r>
          </w:p>
        </w:tc>
        <w:tc>
          <w:tcPr>
            <w:tcW w:w="270" w:type="dxa"/>
            <w:shd w:val="clear" w:color="auto" w:fill="auto"/>
          </w:tcPr>
          <w:p w14:paraId="0D935B12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9198679" w14:textId="24E605DB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121</w:t>
            </w:r>
          </w:p>
        </w:tc>
        <w:tc>
          <w:tcPr>
            <w:tcW w:w="271" w:type="dxa"/>
            <w:shd w:val="clear" w:color="auto" w:fill="auto"/>
          </w:tcPr>
          <w:p w14:paraId="1348ADFF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647C189" w14:textId="6FA30362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17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69D8A3EC" w14:textId="77777777" w:rsidR="000F5127" w:rsidRPr="006375B5" w:rsidRDefault="000F5127" w:rsidP="000F51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71577F1" w14:textId="57580C92" w:rsidR="000F5127" w:rsidRPr="006375B5" w:rsidRDefault="000F5127" w:rsidP="000F51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184</w:t>
            </w:r>
          </w:p>
        </w:tc>
      </w:tr>
    </w:tbl>
    <w:p w14:paraId="0A142DBF" w14:textId="4C1C1346" w:rsidR="00956E34" w:rsidRDefault="00956E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</w:p>
    <w:p w14:paraId="6D7B1765" w14:textId="0A020205" w:rsidR="00B04DF3" w:rsidRDefault="00B04DF3" w:rsidP="00B04D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สัญญาสำคัญที่เกี่ยวข้องกับรายได้สิทธิการเช่า (ดูหมายเหตุข้อ </w:t>
      </w:r>
      <w:r w:rsidR="000E564C" w:rsidRPr="000E564C">
        <w:rPr>
          <w:rFonts w:asciiTheme="majorBidi" w:hAnsiTheme="majorBidi" w:cstheme="majorBidi"/>
          <w:sz w:val="30"/>
          <w:szCs w:val="30"/>
        </w:rPr>
        <w:t>17</w:t>
      </w:r>
      <w:r w:rsidRPr="006375B5">
        <w:rPr>
          <w:rFonts w:asciiTheme="majorBidi" w:hAnsiTheme="majorBidi" w:cstheme="majorBidi"/>
          <w:sz w:val="30"/>
          <w:szCs w:val="30"/>
          <w:cs/>
        </w:rPr>
        <w:t>)</w:t>
      </w:r>
    </w:p>
    <w:p w14:paraId="776FAD24" w14:textId="7A3ABA67" w:rsidR="00CE419F" w:rsidRDefault="00CE41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tbl>
      <w:tblPr>
        <w:tblW w:w="911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20"/>
        <w:gridCol w:w="9"/>
        <w:gridCol w:w="1183"/>
        <w:gridCol w:w="250"/>
        <w:gridCol w:w="22"/>
        <w:gridCol w:w="961"/>
        <w:gridCol w:w="33"/>
        <w:gridCol w:w="259"/>
        <w:gridCol w:w="13"/>
        <w:gridCol w:w="1078"/>
        <w:gridCol w:w="9"/>
        <w:gridCol w:w="236"/>
        <w:gridCol w:w="27"/>
        <w:gridCol w:w="895"/>
        <w:gridCol w:w="22"/>
      </w:tblGrid>
      <w:tr w:rsidR="0051550E" w:rsidRPr="006375B5" w14:paraId="189FE5B2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2F46BE45" w14:textId="02908516" w:rsidR="0051550E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ยอดคงเหลือกับบุคคลหรือกิจการที่เกี่ยวข้องกัน</w:t>
            </w:r>
          </w:p>
        </w:tc>
        <w:tc>
          <w:tcPr>
            <w:tcW w:w="1343" w:type="pct"/>
            <w:gridSpan w:val="5"/>
            <w:shd w:val="clear" w:color="auto" w:fill="auto"/>
            <w:vAlign w:val="center"/>
          </w:tcPr>
          <w:p w14:paraId="48FC61E4" w14:textId="4535B751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9" w:type="pct"/>
            <w:gridSpan w:val="2"/>
          </w:tcPr>
          <w:p w14:paraId="154447AA" w14:textId="77777777" w:rsidR="0051550E" w:rsidRPr="006375B5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1" w:type="pct"/>
            <w:gridSpan w:val="5"/>
            <w:shd w:val="clear" w:color="auto" w:fill="auto"/>
            <w:vAlign w:val="center"/>
          </w:tcPr>
          <w:p w14:paraId="3F9A2C3D" w14:textId="0BE8166C" w:rsidR="0051550E" w:rsidRPr="000E564C" w:rsidRDefault="0051550E" w:rsidP="00956E3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1550E" w:rsidRPr="006375B5" w14:paraId="48BEA9F8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3BD11ADB" w14:textId="73A744D2" w:rsidR="0051550E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648" w:type="pct"/>
            <w:shd w:val="clear" w:color="auto" w:fill="auto"/>
            <w:vAlign w:val="center"/>
          </w:tcPr>
          <w:p w14:paraId="6000142E" w14:textId="73082119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49" w:type="pct"/>
            <w:gridSpan w:val="2"/>
          </w:tcPr>
          <w:p w14:paraId="7E1313A1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  <w:vAlign w:val="center"/>
          </w:tcPr>
          <w:p w14:paraId="3CE50F69" w14:textId="19EAC32E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49" w:type="pct"/>
            <w:gridSpan w:val="2"/>
          </w:tcPr>
          <w:p w14:paraId="3A8CF5CD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  <w:vAlign w:val="center"/>
          </w:tcPr>
          <w:p w14:paraId="4CBE9E53" w14:textId="5E4E825E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1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49" w:type="pct"/>
            <w:gridSpan w:val="3"/>
          </w:tcPr>
          <w:p w14:paraId="47CCC2B9" w14:textId="77777777" w:rsidR="0051550E" w:rsidRPr="006375B5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  <w:vAlign w:val="center"/>
          </w:tcPr>
          <w:p w14:paraId="1557149E" w14:textId="04EC3501" w:rsidR="0051550E" w:rsidRPr="000E564C" w:rsidRDefault="0051550E" w:rsidP="005155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CE6C56" w:rsidRPr="006375B5" w14:paraId="660B7AD1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11018D97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23" w:type="pct"/>
            <w:gridSpan w:val="12"/>
          </w:tcPr>
          <w:p w14:paraId="03A1822C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56E34" w:rsidRPr="006375B5" w14:paraId="47AA2829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7707F49E" w14:textId="13EC8C60" w:rsidR="00956E34" w:rsidRPr="006375B5" w:rsidRDefault="00956E34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2723" w:type="pct"/>
            <w:gridSpan w:val="12"/>
          </w:tcPr>
          <w:p w14:paraId="0740452B" w14:textId="77777777" w:rsidR="00956E34" w:rsidRPr="006375B5" w:rsidRDefault="00956E34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E6C56" w:rsidRPr="006375B5" w14:paraId="08988A1E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6173A3E7" w14:textId="77777777" w:rsidR="00CE6C56" w:rsidRPr="00956E34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sz w:val="30"/>
                <w:szCs w:val="30"/>
                <w:cs/>
              </w:rPr>
            </w:pPr>
            <w:r w:rsidRPr="00956E34">
              <w:rPr>
                <w:rFonts w:ascii="Angsana New" w:hAnsi="Angsana New"/>
                <w:sz w:val="30"/>
                <w:szCs w:val="30"/>
                <w:cs/>
              </w:rPr>
              <w:t>ส่วนที่จะรับรู้ภายในหนึ่งปี</w:t>
            </w:r>
          </w:p>
        </w:tc>
        <w:tc>
          <w:tcPr>
            <w:tcW w:w="2723" w:type="pct"/>
            <w:gridSpan w:val="12"/>
          </w:tcPr>
          <w:p w14:paraId="2C63B80D" w14:textId="77777777" w:rsidR="00CE6C56" w:rsidRPr="006375B5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D0E61" w:rsidRPr="006375B5" w14:paraId="209E6A60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5EF747A3" w14:textId="77777777" w:rsidR="00CD0E61" w:rsidRPr="006375B5" w:rsidRDefault="00CD0E61" w:rsidP="005259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648" w:type="pct"/>
            <w:shd w:val="clear" w:color="auto" w:fill="auto"/>
          </w:tcPr>
          <w:p w14:paraId="4F840E88" w14:textId="65559986" w:rsidR="00CD0E61" w:rsidRPr="006375B5" w:rsidRDefault="00AB1208" w:rsidP="00D253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182E5AD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</w:tcPr>
          <w:p w14:paraId="455F9F01" w14:textId="3E0824D7" w:rsidR="00CD0E61" w:rsidRPr="006375B5" w:rsidRDefault="000E564C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47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0063CC5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0FA323CA" w14:textId="67B94C54" w:rsidR="00CD0E61" w:rsidRPr="006375B5" w:rsidRDefault="00AB1208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00A0AB5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</w:tcPr>
          <w:p w14:paraId="2EDAF2B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D0E61" w:rsidRPr="006375B5" w14:paraId="0C4C9EBD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78639ABF" w14:textId="77777777" w:rsidR="00CD0E61" w:rsidRPr="006375B5" w:rsidRDefault="00CD0E61" w:rsidP="005259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48" w:type="pct"/>
            <w:shd w:val="clear" w:color="auto" w:fill="auto"/>
          </w:tcPr>
          <w:p w14:paraId="2034823B" w14:textId="4915F073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37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1974DA31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</w:tcPr>
          <w:p w14:paraId="32E34B97" w14:textId="3B0389A2" w:rsidR="00CD0E61" w:rsidRPr="006375B5" w:rsidRDefault="000E564C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37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54D7A5C3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6FFF15BC" w14:textId="62E7E81D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22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27F1BCB8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</w:tcPr>
          <w:p w14:paraId="7FE19636" w14:textId="494239AC" w:rsidR="00CD0E61" w:rsidRPr="006375B5" w:rsidRDefault="000E564C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12</w:t>
            </w:r>
          </w:p>
        </w:tc>
      </w:tr>
      <w:tr w:rsidR="00CD0E61" w:rsidRPr="006375B5" w14:paraId="0A0D84D9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72727BB8" w14:textId="77777777" w:rsidR="00CD0E61" w:rsidRPr="006375B5" w:rsidRDefault="00CD0E61" w:rsidP="005259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48" w:type="pct"/>
            <w:shd w:val="clear" w:color="auto" w:fill="auto"/>
          </w:tcPr>
          <w:p w14:paraId="2D01317D" w14:textId="1142532D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21D454C4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</w:tcPr>
          <w:p w14:paraId="69C49A33" w14:textId="271ACAC6" w:rsidR="00CD0E61" w:rsidRPr="006375B5" w:rsidRDefault="000E564C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365C7CC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152CC25B" w14:textId="381A55AD" w:rsidR="00CD0E61" w:rsidRPr="006375B5" w:rsidRDefault="00AB1208" w:rsidP="00DB73E2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2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7128D68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</w:tcPr>
          <w:p w14:paraId="46BADF18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D0E61" w:rsidRPr="006375B5" w14:paraId="254FFE60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43AE263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48" w:type="pct"/>
            <w:shd w:val="clear" w:color="auto" w:fill="auto"/>
          </w:tcPr>
          <w:p w14:paraId="0AFDCEDA" w14:textId="77777777" w:rsidR="00CD0E61" w:rsidRPr="006375B5" w:rsidRDefault="00CD0E61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45F528C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</w:tcPr>
          <w:p w14:paraId="692970B8" w14:textId="77777777" w:rsidR="00CD0E61" w:rsidRPr="006375B5" w:rsidRDefault="00CD0E61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75D61F4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327BD2B9" w14:textId="77777777" w:rsidR="00CD0E61" w:rsidRPr="006375B5" w:rsidRDefault="00CD0E61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49" w:type="pct"/>
            <w:gridSpan w:val="3"/>
            <w:shd w:val="clear" w:color="auto" w:fill="auto"/>
          </w:tcPr>
          <w:p w14:paraId="534FBF8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</w:tcPr>
          <w:p w14:paraId="357359F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CD0E61" w:rsidRPr="006375B5" w14:paraId="78588F26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08DE7CF3" w14:textId="77777777" w:rsidR="00CD0E61" w:rsidRPr="008F77AA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8F77AA">
              <w:rPr>
                <w:rFonts w:ascii="Angsana New" w:hAnsi="Angsana New"/>
                <w:sz w:val="30"/>
                <w:szCs w:val="30"/>
                <w:cs/>
              </w:rPr>
              <w:t>ส่วนที่จะรับรู้หลังจากหนึ่งปี</w:t>
            </w:r>
          </w:p>
        </w:tc>
        <w:tc>
          <w:tcPr>
            <w:tcW w:w="648" w:type="pct"/>
            <w:shd w:val="clear" w:color="auto" w:fill="auto"/>
          </w:tcPr>
          <w:p w14:paraId="5A6C221C" w14:textId="77777777" w:rsidR="00CD0E61" w:rsidRPr="006375B5" w:rsidRDefault="00CD0E61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01656FFB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</w:tcPr>
          <w:p w14:paraId="2B85A190" w14:textId="77777777" w:rsidR="00CD0E61" w:rsidRPr="006375B5" w:rsidRDefault="00CD0E61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4093DFB0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03F94822" w14:textId="77777777" w:rsidR="00CD0E61" w:rsidRPr="006375B5" w:rsidRDefault="00CD0E61" w:rsidP="00CD0E61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03" w:right="-142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gridSpan w:val="3"/>
            <w:shd w:val="clear" w:color="auto" w:fill="auto"/>
          </w:tcPr>
          <w:p w14:paraId="0D50EC6A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</w:tcPr>
          <w:p w14:paraId="748A4A7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CD0E61" w:rsidRPr="006375B5" w14:paraId="6DA09341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78789AD0" w14:textId="515735CA" w:rsidR="00CD0E61" w:rsidRPr="006375B5" w:rsidRDefault="00CD0E61" w:rsidP="005259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648" w:type="pct"/>
            <w:shd w:val="clear" w:color="auto" w:fill="auto"/>
          </w:tcPr>
          <w:p w14:paraId="45D82110" w14:textId="3EA438D1" w:rsidR="00CD0E61" w:rsidRPr="006375B5" w:rsidRDefault="00AB1208" w:rsidP="00D253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0F793443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</w:tcPr>
          <w:p w14:paraId="37D6B2D3" w14:textId="282736CC" w:rsidR="00CD0E61" w:rsidRPr="006375B5" w:rsidRDefault="000E564C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26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4297233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3B2FCC27" w14:textId="298D8B3E" w:rsidR="00CD0E61" w:rsidRPr="006375B5" w:rsidRDefault="00AB1208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33B7CAB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</w:tcPr>
          <w:p w14:paraId="2CE87A1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D0E61" w:rsidRPr="006375B5" w14:paraId="33C4A5AE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443E08B8" w14:textId="19B76F49" w:rsidR="00CD0E61" w:rsidRPr="006375B5" w:rsidRDefault="00CD0E61" w:rsidP="005259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48" w:type="pct"/>
            <w:shd w:val="clear" w:color="auto" w:fill="auto"/>
          </w:tcPr>
          <w:p w14:paraId="1AE14819" w14:textId="1B7F2388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84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4F97A4F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shd w:val="clear" w:color="auto" w:fill="auto"/>
          </w:tcPr>
          <w:p w14:paraId="07A0BFA6" w14:textId="5F3FED97" w:rsidR="00CD0E61" w:rsidRPr="006375B5" w:rsidRDefault="000E564C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113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3CE4F8F4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shd w:val="clear" w:color="auto" w:fill="auto"/>
          </w:tcPr>
          <w:p w14:paraId="372F8494" w14:textId="5464860B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53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34FDF6BC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shd w:val="clear" w:color="auto" w:fill="auto"/>
          </w:tcPr>
          <w:p w14:paraId="0DEF6364" w14:textId="0A2B5B83" w:rsidR="00CD0E61" w:rsidRPr="006375B5" w:rsidRDefault="000E564C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32</w:t>
            </w:r>
          </w:p>
        </w:tc>
      </w:tr>
      <w:tr w:rsidR="00CD0E61" w:rsidRPr="006375B5" w14:paraId="41A71C21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1A14E073" w14:textId="77777777" w:rsidR="00CD0E61" w:rsidRPr="006375B5" w:rsidRDefault="00CD0E61" w:rsidP="005259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56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48" w:type="pct"/>
            <w:tcBorders>
              <w:bottom w:val="single" w:sz="4" w:space="0" w:color="auto"/>
            </w:tcBorders>
            <w:shd w:val="clear" w:color="auto" w:fill="auto"/>
          </w:tcPr>
          <w:p w14:paraId="2DF36642" w14:textId="0EED4358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824F87">
              <w:rPr>
                <w:rFonts w:ascii="Angsana New" w:hAnsi="Angsana New" w:hint="cs"/>
                <w:sz w:val="30"/>
                <w:szCs w:val="30"/>
                <w:lang w:val="en-US" w:bidi="th-TH"/>
              </w:rPr>
              <w:t>17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6DA6BA94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050C058" w14:textId="794350B8" w:rsidR="00CD0E61" w:rsidRPr="006375B5" w:rsidRDefault="000E564C" w:rsidP="00CD0E61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18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24EFBE1F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  <w:shd w:val="clear" w:color="auto" w:fill="auto"/>
          </w:tcPr>
          <w:p w14:paraId="1C5D700C" w14:textId="33CBBFC3" w:rsidR="00CD0E61" w:rsidRPr="006375B5" w:rsidRDefault="00AB1208" w:rsidP="00DB73E2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4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47A04C75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tcBorders>
              <w:bottom w:val="single" w:sz="4" w:space="0" w:color="auto"/>
            </w:tcBorders>
            <w:shd w:val="clear" w:color="auto" w:fill="auto"/>
          </w:tcPr>
          <w:p w14:paraId="6BA2050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D0E61" w:rsidRPr="006375B5" w14:paraId="6BF8FC46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42EF0850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4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71EB53C" w14:textId="52B00126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14</w:t>
            </w:r>
            <w:r w:rsidR="00174726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201BA64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FC69F59" w14:textId="62894B02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249</w:t>
            </w:r>
          </w:p>
        </w:tc>
        <w:tc>
          <w:tcPr>
            <w:tcW w:w="149" w:type="pct"/>
            <w:gridSpan w:val="2"/>
            <w:shd w:val="clear" w:color="auto" w:fill="auto"/>
          </w:tcPr>
          <w:p w14:paraId="61DC03F4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09093B0" w14:textId="7152BD92" w:rsidR="00CD0E61" w:rsidRPr="006375B5" w:rsidRDefault="00824F87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149" w:type="pct"/>
            <w:gridSpan w:val="3"/>
            <w:shd w:val="clear" w:color="auto" w:fill="auto"/>
          </w:tcPr>
          <w:p w14:paraId="557E9DE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7D88E0" w14:textId="211C6D75" w:rsidR="00CD0E61" w:rsidRPr="006375B5" w:rsidRDefault="000E564C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44</w:t>
            </w:r>
          </w:p>
        </w:tc>
      </w:tr>
      <w:tr w:rsidR="008F77AA" w:rsidRPr="006375B5" w14:paraId="144B6D4E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2A53DA98" w14:textId="77777777" w:rsidR="008F77AA" w:rsidRPr="006375B5" w:rsidRDefault="008F77AA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48" w:type="pct"/>
            <w:tcBorders>
              <w:top w:val="single" w:sz="4" w:space="0" w:color="auto"/>
            </w:tcBorders>
            <w:shd w:val="clear" w:color="auto" w:fill="auto"/>
          </w:tcPr>
          <w:p w14:paraId="6DF5B71B" w14:textId="77777777" w:rsidR="008F77AA" w:rsidRPr="00824F87" w:rsidRDefault="008F77AA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067E885D" w14:textId="77777777" w:rsidR="008F77AA" w:rsidRPr="006375B5" w:rsidRDefault="008F77AA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tcBorders>
              <w:top w:val="single" w:sz="4" w:space="0" w:color="auto"/>
            </w:tcBorders>
            <w:shd w:val="clear" w:color="auto" w:fill="auto"/>
          </w:tcPr>
          <w:p w14:paraId="3F420D82" w14:textId="77777777" w:rsidR="008F77AA" w:rsidRPr="000E564C" w:rsidRDefault="008F77AA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gridSpan w:val="2"/>
            <w:shd w:val="clear" w:color="auto" w:fill="auto"/>
          </w:tcPr>
          <w:p w14:paraId="640D1721" w14:textId="77777777" w:rsidR="008F77AA" w:rsidRPr="006375B5" w:rsidRDefault="008F77AA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</w:tcBorders>
            <w:shd w:val="clear" w:color="auto" w:fill="auto"/>
          </w:tcPr>
          <w:p w14:paraId="653D4432" w14:textId="77777777" w:rsidR="008F77AA" w:rsidRPr="00824F87" w:rsidRDefault="008F77AA" w:rsidP="00CD0E61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49" w:type="pct"/>
            <w:gridSpan w:val="3"/>
            <w:shd w:val="clear" w:color="auto" w:fill="auto"/>
          </w:tcPr>
          <w:p w14:paraId="7A6E31FD" w14:textId="77777777" w:rsidR="008F77AA" w:rsidRPr="006375B5" w:rsidRDefault="008F77AA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tcBorders>
              <w:top w:val="single" w:sz="4" w:space="0" w:color="auto"/>
            </w:tcBorders>
            <w:shd w:val="clear" w:color="auto" w:fill="auto"/>
          </w:tcPr>
          <w:p w14:paraId="7080B277" w14:textId="77777777" w:rsidR="008F77AA" w:rsidRPr="000E564C" w:rsidRDefault="008F77AA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8F77AA" w:rsidRPr="006375B5" w14:paraId="0FF5386A" w14:textId="77777777" w:rsidTr="006272F2">
        <w:trPr>
          <w:gridAfter w:val="1"/>
          <w:wAfter w:w="12" w:type="pct"/>
          <w:tblHeader/>
        </w:trPr>
        <w:tc>
          <w:tcPr>
            <w:tcW w:w="2265" w:type="pct"/>
            <w:gridSpan w:val="2"/>
          </w:tcPr>
          <w:p w14:paraId="30B4EEAB" w14:textId="0FDDE854" w:rsidR="008F77AA" w:rsidRPr="006375B5" w:rsidRDefault="008F77AA" w:rsidP="008F77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หนี้สินไม่หมุนเวียนอื่น</w:t>
            </w:r>
          </w:p>
        </w:tc>
        <w:tc>
          <w:tcPr>
            <w:tcW w:w="2723" w:type="pct"/>
            <w:gridSpan w:val="12"/>
          </w:tcPr>
          <w:p w14:paraId="2834E300" w14:textId="77777777" w:rsidR="008F77AA" w:rsidRPr="006375B5" w:rsidRDefault="008F77AA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D0E61" w:rsidRPr="006375B5" w14:paraId="04534632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1588B637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648" w:type="pct"/>
            <w:tcBorders>
              <w:bottom w:val="double" w:sz="4" w:space="0" w:color="auto"/>
            </w:tcBorders>
          </w:tcPr>
          <w:p w14:paraId="38C32A82" w14:textId="2B068311" w:rsidR="00CD0E61" w:rsidRPr="006375B5" w:rsidRDefault="00824934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13</w:t>
            </w:r>
          </w:p>
        </w:tc>
        <w:tc>
          <w:tcPr>
            <w:tcW w:w="149" w:type="pct"/>
            <w:gridSpan w:val="2"/>
          </w:tcPr>
          <w:p w14:paraId="32427E7E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gridSpan w:val="2"/>
            <w:tcBorders>
              <w:bottom w:val="double" w:sz="4" w:space="0" w:color="auto"/>
            </w:tcBorders>
          </w:tcPr>
          <w:p w14:paraId="3BFB6344" w14:textId="16A493D1" w:rsidR="00CD0E61" w:rsidRPr="006375B5" w:rsidRDefault="000E564C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CD0E6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49" w:type="pct"/>
            <w:gridSpan w:val="2"/>
          </w:tcPr>
          <w:p w14:paraId="361C0A16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  <w:tcBorders>
              <w:bottom w:val="double" w:sz="4" w:space="0" w:color="auto"/>
            </w:tcBorders>
          </w:tcPr>
          <w:p w14:paraId="6CBBB46C" w14:textId="1AFECE7E" w:rsidR="00CD0E61" w:rsidRPr="006375B5" w:rsidRDefault="00CD0E61" w:rsidP="00EF0E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="00824934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4" w:type="pct"/>
            <w:gridSpan w:val="2"/>
          </w:tcPr>
          <w:p w14:paraId="7805898B" w14:textId="77777777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  <w:tcBorders>
              <w:bottom w:val="double" w:sz="4" w:space="0" w:color="auto"/>
            </w:tcBorders>
          </w:tcPr>
          <w:p w14:paraId="077A9282" w14:textId="047F2A5D" w:rsidR="00CD0E61" w:rsidRPr="006375B5" w:rsidRDefault="00CD0E61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EF0EE2" w:rsidRPr="006375B5" w14:paraId="59EC1565" w14:textId="77777777" w:rsidTr="006272F2">
        <w:trPr>
          <w:gridAfter w:val="1"/>
          <w:wAfter w:w="12" w:type="pct"/>
        </w:trPr>
        <w:tc>
          <w:tcPr>
            <w:tcW w:w="2265" w:type="pct"/>
            <w:gridSpan w:val="2"/>
          </w:tcPr>
          <w:p w14:paraId="2D3BAFC0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48" w:type="pct"/>
            <w:tcBorders>
              <w:top w:val="double" w:sz="4" w:space="0" w:color="auto"/>
            </w:tcBorders>
          </w:tcPr>
          <w:p w14:paraId="65D214C4" w14:textId="77777777" w:rsidR="00EF0EE2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gridSpan w:val="2"/>
          </w:tcPr>
          <w:p w14:paraId="47739000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gridSpan w:val="2"/>
          </w:tcPr>
          <w:p w14:paraId="37681FF3" w14:textId="77777777" w:rsidR="00EF0EE2" w:rsidRPr="000E564C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gridSpan w:val="2"/>
          </w:tcPr>
          <w:p w14:paraId="309E7FD9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6" w:type="pct"/>
            <w:gridSpan w:val="2"/>
          </w:tcPr>
          <w:p w14:paraId="4B9B881D" w14:textId="77777777" w:rsidR="00EF0EE2" w:rsidRPr="006375B5" w:rsidRDefault="00EF0EE2" w:rsidP="00EF0E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" w:type="pct"/>
            <w:gridSpan w:val="2"/>
          </w:tcPr>
          <w:p w14:paraId="28C1AA09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1" w:type="pct"/>
          </w:tcPr>
          <w:p w14:paraId="28A4EB85" w14:textId="77777777" w:rsidR="00EF0EE2" w:rsidRPr="006375B5" w:rsidRDefault="00EF0EE2" w:rsidP="00CD0E6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272F2" w:rsidRPr="008F77AA" w14:paraId="24156A74" w14:textId="77777777" w:rsidTr="001D30A8">
        <w:trPr>
          <w:tblHeader/>
        </w:trPr>
        <w:tc>
          <w:tcPr>
            <w:tcW w:w="2260" w:type="pct"/>
          </w:tcPr>
          <w:p w14:paraId="1EE1FA1C" w14:textId="77777777" w:rsidR="006272F2" w:rsidRPr="006375B5" w:rsidRDefault="006272F2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ภาระผูกพันกับกิจการที่เกี่ยวข้องกัน</w:t>
            </w:r>
          </w:p>
        </w:tc>
        <w:tc>
          <w:tcPr>
            <w:tcW w:w="1330" w:type="pct"/>
            <w:gridSpan w:val="5"/>
          </w:tcPr>
          <w:p w14:paraId="5E44D864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122E5477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50" w:type="pct"/>
            <w:gridSpan w:val="7"/>
          </w:tcPr>
          <w:p w14:paraId="166B0E6F" w14:textId="77777777" w:rsidR="006272F2" w:rsidRPr="008F77AA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272F2" w:rsidRPr="00CD0E61" w14:paraId="184C3E3E" w14:textId="77777777" w:rsidTr="006272F2">
        <w:tc>
          <w:tcPr>
            <w:tcW w:w="2260" w:type="pct"/>
          </w:tcPr>
          <w:p w14:paraId="64A1AB78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654" w:type="pct"/>
            <w:gridSpan w:val="2"/>
          </w:tcPr>
          <w:p w14:paraId="293C17CD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7" w:type="pct"/>
          </w:tcPr>
          <w:p w14:paraId="0169DAF5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5501A76B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3B80997A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</w:tcPr>
          <w:p w14:paraId="4F8CA7F3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6213EBD1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</w:tcPr>
          <w:p w14:paraId="314AA943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72F2" w:rsidRPr="00CD0E61" w14:paraId="259F33F8" w14:textId="77777777" w:rsidTr="006272F2">
        <w:tc>
          <w:tcPr>
            <w:tcW w:w="2260" w:type="pct"/>
          </w:tcPr>
          <w:p w14:paraId="3FFC8E44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</w:p>
        </w:tc>
        <w:tc>
          <w:tcPr>
            <w:tcW w:w="654" w:type="pct"/>
            <w:gridSpan w:val="2"/>
          </w:tcPr>
          <w:p w14:paraId="56EA93F4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7" w:type="pct"/>
          </w:tcPr>
          <w:p w14:paraId="003ADBE6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6D12BB60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02AB5441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</w:tcPr>
          <w:p w14:paraId="01CC0594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0AFEA895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</w:tcPr>
          <w:p w14:paraId="66960DE0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72F2" w:rsidRPr="00CD0E61" w14:paraId="0E1E210A" w14:textId="77777777" w:rsidTr="006272F2">
        <w:tc>
          <w:tcPr>
            <w:tcW w:w="2260" w:type="pct"/>
          </w:tcPr>
          <w:p w14:paraId="67998071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สัญญาบริการที่ปรึกษา</w:t>
            </w:r>
          </w:p>
        </w:tc>
        <w:tc>
          <w:tcPr>
            <w:tcW w:w="654" w:type="pct"/>
            <w:gridSpan w:val="2"/>
            <w:tcBorders>
              <w:bottom w:val="double" w:sz="4" w:space="0" w:color="auto"/>
            </w:tcBorders>
          </w:tcPr>
          <w:p w14:paraId="06E1569B" w14:textId="75A9699A" w:rsidR="006272F2" w:rsidRPr="006375B5" w:rsidRDefault="0023218C" w:rsidP="002321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7" w:type="pct"/>
          </w:tcPr>
          <w:p w14:paraId="0DC42CD6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9" w:type="pct"/>
            <w:gridSpan w:val="2"/>
            <w:tcBorders>
              <w:bottom w:val="double" w:sz="4" w:space="0" w:color="auto"/>
            </w:tcBorders>
          </w:tcPr>
          <w:p w14:paraId="39F8CDE2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60" w:type="pct"/>
            <w:gridSpan w:val="2"/>
          </w:tcPr>
          <w:p w14:paraId="18FF1D2A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3" w:type="pct"/>
            <w:gridSpan w:val="3"/>
            <w:tcBorders>
              <w:bottom w:val="double" w:sz="4" w:space="0" w:color="auto"/>
            </w:tcBorders>
          </w:tcPr>
          <w:p w14:paraId="0E0E815E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9" w:type="pct"/>
          </w:tcPr>
          <w:p w14:paraId="5D85B3F6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  <w:tcBorders>
              <w:bottom w:val="double" w:sz="4" w:space="0" w:color="auto"/>
            </w:tcBorders>
          </w:tcPr>
          <w:p w14:paraId="6D55C2C6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CD0E61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272F2" w:rsidRPr="00CD0E61" w14:paraId="2F9A1361" w14:textId="77777777" w:rsidTr="006272F2">
        <w:tc>
          <w:tcPr>
            <w:tcW w:w="2260" w:type="pct"/>
          </w:tcPr>
          <w:p w14:paraId="34E640E5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54" w:type="pct"/>
            <w:gridSpan w:val="2"/>
            <w:tcBorders>
              <w:top w:val="double" w:sz="4" w:space="0" w:color="auto"/>
            </w:tcBorders>
          </w:tcPr>
          <w:p w14:paraId="005456E1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7" w:type="pct"/>
          </w:tcPr>
          <w:p w14:paraId="3E95A65E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  <w:tcBorders>
              <w:top w:val="double" w:sz="4" w:space="0" w:color="auto"/>
            </w:tcBorders>
          </w:tcPr>
          <w:p w14:paraId="0E1C3992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6BD95A99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  <w:tcBorders>
              <w:top w:val="double" w:sz="4" w:space="0" w:color="auto"/>
            </w:tcBorders>
          </w:tcPr>
          <w:p w14:paraId="0C758124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12E808BD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  <w:tcBorders>
              <w:top w:val="double" w:sz="4" w:space="0" w:color="auto"/>
            </w:tcBorders>
          </w:tcPr>
          <w:p w14:paraId="6AA3F926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72F2" w:rsidRPr="00CD0E61" w14:paraId="21350BD7" w14:textId="77777777" w:rsidTr="006272F2">
        <w:tc>
          <w:tcPr>
            <w:tcW w:w="2260" w:type="pct"/>
          </w:tcPr>
          <w:p w14:paraId="44E62B48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</w:tc>
        <w:tc>
          <w:tcPr>
            <w:tcW w:w="654" w:type="pct"/>
            <w:gridSpan w:val="2"/>
          </w:tcPr>
          <w:p w14:paraId="4D174817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7" w:type="pct"/>
          </w:tcPr>
          <w:p w14:paraId="11357985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4B838AA7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106B105F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</w:tcPr>
          <w:p w14:paraId="765FCEF8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549404B7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</w:tcPr>
          <w:p w14:paraId="4D85CDCD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72F2" w:rsidRPr="00CD0E61" w14:paraId="272EFD9B" w14:textId="77777777" w:rsidTr="006272F2">
        <w:tc>
          <w:tcPr>
            <w:tcW w:w="2260" w:type="pct"/>
          </w:tcPr>
          <w:p w14:paraId="0B13ECD5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  ภายใต้สัญญาเช่าดำเนินงาน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และบริการ</w:t>
            </w:r>
          </w:p>
        </w:tc>
        <w:tc>
          <w:tcPr>
            <w:tcW w:w="654" w:type="pct"/>
            <w:gridSpan w:val="2"/>
          </w:tcPr>
          <w:p w14:paraId="167163ED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7" w:type="pct"/>
          </w:tcPr>
          <w:p w14:paraId="17132596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54959E98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0AF2026A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</w:tcPr>
          <w:p w14:paraId="01536425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7735856D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</w:tcPr>
          <w:p w14:paraId="5B4CAA52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72F2" w:rsidRPr="00CD0E61" w14:paraId="6AC6A47E" w14:textId="77777777" w:rsidTr="006272F2">
        <w:tc>
          <w:tcPr>
            <w:tcW w:w="2260" w:type="pct"/>
          </w:tcPr>
          <w:p w14:paraId="50C3F9C6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ที่บอกเลิกไม่ได้</w:t>
            </w:r>
          </w:p>
        </w:tc>
        <w:tc>
          <w:tcPr>
            <w:tcW w:w="654" w:type="pct"/>
            <w:gridSpan w:val="2"/>
          </w:tcPr>
          <w:p w14:paraId="0952124D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7" w:type="pct"/>
          </w:tcPr>
          <w:p w14:paraId="2C94C0A2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61AEC437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0" w:type="pct"/>
            <w:gridSpan w:val="2"/>
          </w:tcPr>
          <w:p w14:paraId="08AA691F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</w:tcPr>
          <w:p w14:paraId="0C8F7666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76BDDA01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</w:tcPr>
          <w:p w14:paraId="6C6145FB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272F2" w:rsidRPr="00CD0E61" w14:paraId="708AD0DF" w14:textId="77777777" w:rsidTr="006272F2">
        <w:tc>
          <w:tcPr>
            <w:tcW w:w="2260" w:type="pct"/>
          </w:tcPr>
          <w:p w14:paraId="61A16EC8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ภายใน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หนึ่งปี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0923D5FC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</w:t>
            </w:r>
          </w:p>
        </w:tc>
        <w:tc>
          <w:tcPr>
            <w:tcW w:w="137" w:type="pct"/>
          </w:tcPr>
          <w:p w14:paraId="3ED4EA88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09362FE9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60" w:type="pct"/>
            <w:gridSpan w:val="2"/>
          </w:tcPr>
          <w:p w14:paraId="7ED8C293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</w:tcPr>
          <w:p w14:paraId="5CAD85CD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08" w:right="-15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29" w:type="pct"/>
          </w:tcPr>
          <w:p w14:paraId="07F2E1D1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</w:tcPr>
          <w:p w14:paraId="0BCDC853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6272F2" w:rsidRPr="00CD0E61" w14:paraId="2A904392" w14:textId="77777777" w:rsidTr="006272F2">
        <w:tc>
          <w:tcPr>
            <w:tcW w:w="2260" w:type="pct"/>
          </w:tcPr>
          <w:p w14:paraId="187BE81C" w14:textId="77777777" w:rsidR="006272F2" w:rsidRPr="00F578BD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="Angsana New" w:hAnsi="Angsana New"/>
                <w:sz w:val="30"/>
                <w:szCs w:val="30"/>
              </w:rPr>
            </w:pPr>
            <w:r w:rsidRPr="00F578BD">
              <w:rPr>
                <w:rFonts w:ascii="Angsana New" w:hAnsi="Angsana New" w:hint="cs"/>
                <w:sz w:val="30"/>
                <w:szCs w:val="30"/>
                <w:cs/>
              </w:rPr>
              <w:t>หลังจากหนึ่งปีแต่ไม่เกินห้าปี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64843FA1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37" w:type="pct"/>
          </w:tcPr>
          <w:p w14:paraId="4089EBF0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9" w:type="pct"/>
            <w:gridSpan w:val="2"/>
          </w:tcPr>
          <w:p w14:paraId="062D37F9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60" w:type="pct"/>
            <w:gridSpan w:val="2"/>
          </w:tcPr>
          <w:p w14:paraId="0FC90082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  <w:gridSpan w:val="3"/>
          </w:tcPr>
          <w:p w14:paraId="2D2545C8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08" w:right="-15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29" w:type="pct"/>
          </w:tcPr>
          <w:p w14:paraId="09F2D93C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8" w:type="pct"/>
            <w:gridSpan w:val="3"/>
          </w:tcPr>
          <w:p w14:paraId="44848287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6272F2" w:rsidRPr="00CD0E61" w14:paraId="5424ED8C" w14:textId="77777777" w:rsidTr="006272F2">
        <w:tc>
          <w:tcPr>
            <w:tcW w:w="2260" w:type="pct"/>
          </w:tcPr>
          <w:p w14:paraId="7B7CF94C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54" w:type="pct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74E0D5" w14:textId="77777777" w:rsidR="006272F2" w:rsidRPr="00F82E8A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82E8A">
              <w:rPr>
                <w:rFonts w:ascii="Angsana New" w:hAnsi="Angsana New"/>
                <w:b/>
                <w:bCs/>
                <w:sz w:val="30"/>
                <w:szCs w:val="30"/>
              </w:rPr>
              <w:t>25</w:t>
            </w:r>
          </w:p>
        </w:tc>
        <w:tc>
          <w:tcPr>
            <w:tcW w:w="137" w:type="pct"/>
          </w:tcPr>
          <w:p w14:paraId="12E2078D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9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04485A3C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27</w:t>
            </w:r>
          </w:p>
        </w:tc>
        <w:tc>
          <w:tcPr>
            <w:tcW w:w="160" w:type="pct"/>
            <w:gridSpan w:val="2"/>
          </w:tcPr>
          <w:p w14:paraId="66BA5123" w14:textId="77777777" w:rsidR="006272F2" w:rsidRPr="006375B5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3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14C7A567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08" w:right="-15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29" w:type="pct"/>
          </w:tcPr>
          <w:p w14:paraId="4A21134B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  <w:tab w:val="decimal" w:pos="873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8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71EE0AE5" w14:textId="77777777" w:rsidR="006272F2" w:rsidRPr="00CD0E61" w:rsidRDefault="006272F2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</w:tr>
    </w:tbl>
    <w:p w14:paraId="7A7DC09D" w14:textId="77777777" w:rsidR="00525972" w:rsidRDefault="00525972" w:rsidP="005001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1024C1FF" w14:textId="77777777" w:rsidR="00574547" w:rsidRDefault="005745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2E71C4F7" w14:textId="6C3D8BB0" w:rsidR="00C8500E" w:rsidRPr="006375B5" w:rsidRDefault="00383EDC" w:rsidP="005001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สัญญาสำคัญที่ทำกับกิจการที่เกี่ยวข้องก</w:t>
      </w:r>
      <w:r w:rsidR="002C37E3"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ัน </w:t>
      </w:r>
    </w:p>
    <w:p w14:paraId="4FE35F02" w14:textId="5328FFCA" w:rsidR="00444D02" w:rsidRPr="006375B5" w:rsidRDefault="00444D02" w:rsidP="00106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CA101F2" w14:textId="196A6FFB" w:rsidR="001401D4" w:rsidRPr="006375B5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เงินกู้ยืมระยะยาวจากกิจการที่เกี่ยวข้องกัน</w:t>
      </w:r>
    </w:p>
    <w:p w14:paraId="2356AAC8" w14:textId="30C49787" w:rsidR="0074224D" w:rsidRPr="006375B5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ADCBC78" w14:textId="175AD901" w:rsidR="0074224D" w:rsidRPr="006375B5" w:rsidRDefault="00CB2955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บริษัทย่อยแห่งหนึ่งมี</w:t>
      </w:r>
      <w:r w:rsidR="0074224D" w:rsidRPr="006375B5">
        <w:rPr>
          <w:rFonts w:ascii="Angsana New" w:hAnsi="Angsana New"/>
          <w:sz w:val="30"/>
          <w:szCs w:val="30"/>
          <w:cs/>
        </w:rPr>
        <w:t>เงินกู้ยืมระยะยาวจาก</w:t>
      </w:r>
      <w:r w:rsidR="008B409C" w:rsidRPr="006375B5">
        <w:rPr>
          <w:rFonts w:ascii="Angsana New" w:hAnsi="Angsana New" w:hint="cs"/>
          <w:sz w:val="30"/>
          <w:szCs w:val="30"/>
          <w:cs/>
        </w:rPr>
        <w:t>ผู้</w:t>
      </w:r>
      <w:r w:rsidR="0074224D" w:rsidRPr="006375B5">
        <w:rPr>
          <w:rFonts w:ascii="Angsana New" w:hAnsi="Angsana New"/>
          <w:sz w:val="30"/>
          <w:szCs w:val="30"/>
          <w:cs/>
        </w:rPr>
        <w:t>ถือหุ้นของบริษัทย่อย</w:t>
      </w:r>
      <w:r w:rsidR="008C2AC5" w:rsidRPr="006375B5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เงินกู้ยืม</w:t>
      </w:r>
      <w:r w:rsidR="0074224D" w:rsidRPr="006375B5">
        <w:rPr>
          <w:rFonts w:ascii="Angsana New" w:hAnsi="Angsana New"/>
          <w:sz w:val="30"/>
          <w:szCs w:val="30"/>
          <w:cs/>
        </w:rPr>
        <w:t>มีเงื่อนไขการเรียกชำระคืนเมื่อทวงถาม เงินกู้ยืมระยะยาวถูกจัด</w:t>
      </w:r>
      <w:r w:rsidR="0074224D" w:rsidRPr="006375B5">
        <w:rPr>
          <w:rFonts w:ascii="Angsana New" w:hAnsi="Angsana New"/>
          <w:spacing w:val="-4"/>
          <w:sz w:val="30"/>
          <w:szCs w:val="30"/>
          <w:cs/>
        </w:rPr>
        <w:t>ประเภทเป็นหนี้สินระยะยาว เนื่องจากผู้ให้กู้ตกลงที่จะไม่เรียกชำระคืนเงินกู้ภายในสิบสองเดือนนับจากวันสิ้น</w:t>
      </w:r>
      <w:r w:rsidR="00AD611A" w:rsidRPr="006375B5">
        <w:rPr>
          <w:rFonts w:ascii="Angsana New" w:hAnsi="Angsana New" w:hint="cs"/>
          <w:spacing w:val="-4"/>
          <w:sz w:val="30"/>
          <w:szCs w:val="30"/>
          <w:cs/>
        </w:rPr>
        <w:t>ปี</w:t>
      </w:r>
    </w:p>
    <w:p w14:paraId="3BB70596" w14:textId="77777777" w:rsidR="00D25F70" w:rsidRPr="006375B5" w:rsidRDefault="00D25F70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1F9B64C4" w14:textId="78EC28ED" w:rsidR="002B0127" w:rsidRPr="006375B5" w:rsidRDefault="002B0127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  <w:bookmarkStart w:id="6" w:name="OLE_LINK3"/>
      <w:r w:rsidRPr="006375B5">
        <w:rPr>
          <w:rFonts w:ascii="Angsana New" w:hAnsi="Angsana New" w:hint="cs"/>
          <w:i/>
          <w:iCs/>
          <w:sz w:val="30"/>
          <w:szCs w:val="30"/>
          <w:cs/>
        </w:rPr>
        <w:t>หนี้สินที่อาจจะเกิดขึ้นกับกิจการที่เกี่ยวข้องกัน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71BE8BB" w14:textId="77777777" w:rsidR="00117B8B" w:rsidRPr="006375B5" w:rsidRDefault="00117B8B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</w:p>
    <w:bookmarkEnd w:id="6"/>
    <w:p w14:paraId="3073B29A" w14:textId="0C54AB4F" w:rsidR="00DC7378" w:rsidRPr="00D872D6" w:rsidRDefault="002B0127" w:rsidP="00D872D6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30"/>
          <w:szCs w:val="30"/>
        </w:rPr>
      </w:pPr>
      <w:r w:rsidRPr="00676E91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676E91">
        <w:rPr>
          <w:rFonts w:ascii="Angsana New" w:hAnsi="Angsana New"/>
          <w:sz w:val="30"/>
          <w:szCs w:val="30"/>
        </w:rPr>
        <w:t>30</w:t>
      </w:r>
      <w:r w:rsidRPr="00676E91">
        <w:rPr>
          <w:rFonts w:ascii="Angsana New" w:hAnsi="Angsana New"/>
          <w:sz w:val="30"/>
          <w:szCs w:val="30"/>
        </w:rPr>
        <w:t xml:space="preserve"> </w:t>
      </w:r>
      <w:r w:rsidRPr="00676E91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0E564C" w:rsidRPr="00676E91">
        <w:rPr>
          <w:rFonts w:ascii="Angsana New" w:hAnsi="Angsana New"/>
          <w:sz w:val="30"/>
          <w:szCs w:val="30"/>
        </w:rPr>
        <w:t>2565</w:t>
      </w:r>
      <w:r w:rsidRPr="00676E91">
        <w:rPr>
          <w:rFonts w:ascii="Angsana New" w:hAnsi="Angsana New" w:hint="cs"/>
          <w:sz w:val="30"/>
          <w:szCs w:val="30"/>
          <w:cs/>
        </w:rPr>
        <w:t xml:space="preserve"> </w:t>
      </w:r>
      <w:r w:rsidR="0015692E" w:rsidRPr="00676E91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76E91">
        <w:rPr>
          <w:rFonts w:ascii="Angsana New" w:hAnsi="Angsana New"/>
          <w:sz w:val="30"/>
          <w:szCs w:val="30"/>
          <w:cs/>
        </w:rPr>
        <w:t>มี</w:t>
      </w:r>
      <w:r w:rsidRPr="00676E91">
        <w:rPr>
          <w:rFonts w:ascii="Angsana New" w:hAnsi="Angsana New" w:hint="cs"/>
          <w:sz w:val="30"/>
          <w:szCs w:val="30"/>
          <w:cs/>
        </w:rPr>
        <w:t>หนี้สินที่อาจจะเกิดขึ้นกับกิจการที่เกี่ยวข้องกัน</w:t>
      </w:r>
      <w:r w:rsidRPr="00676E91">
        <w:rPr>
          <w:rFonts w:ascii="Angsana New" w:hAnsi="Angsana New"/>
          <w:sz w:val="30"/>
          <w:szCs w:val="30"/>
          <w:cs/>
        </w:rPr>
        <w:t>จากการค้ำประกันหนี้สินที่มีภาระดอกเบี้ยและหนังสือค้ำประกันของบริษัทย่อย</w:t>
      </w:r>
      <w:r w:rsidRPr="00676E91">
        <w:rPr>
          <w:rFonts w:ascii="Angsana New" w:hAnsi="Angsana New" w:hint="cs"/>
          <w:sz w:val="30"/>
          <w:szCs w:val="30"/>
          <w:cs/>
        </w:rPr>
        <w:t>ที่มีต่อสถาบันการเงิน</w:t>
      </w:r>
      <w:r w:rsidR="00A77C78" w:rsidRPr="00676E91">
        <w:rPr>
          <w:rFonts w:ascii="Angsana New" w:hAnsi="Angsana New"/>
          <w:spacing w:val="-4"/>
          <w:sz w:val="30"/>
          <w:szCs w:val="30"/>
          <w:cs/>
        </w:rPr>
        <w:t xml:space="preserve">ที่เบิกใช้แล้วจำนวนเงิน </w:t>
      </w:r>
      <w:r w:rsidR="00676E91" w:rsidRPr="00676E91">
        <w:rPr>
          <w:rFonts w:ascii="Angsana New" w:hAnsi="Angsana New"/>
          <w:spacing w:val="-4"/>
          <w:sz w:val="30"/>
          <w:szCs w:val="30"/>
        </w:rPr>
        <w:t>674.48</w:t>
      </w:r>
      <w:r w:rsidR="00A77C78" w:rsidRPr="00676E91">
        <w:rPr>
          <w:rFonts w:ascii="Angsana New" w:hAnsi="Angsana New"/>
          <w:spacing w:val="-4"/>
          <w:sz w:val="30"/>
          <w:szCs w:val="30"/>
        </w:rPr>
        <w:t xml:space="preserve"> 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ล้านบาท 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>(</w:t>
      </w:r>
      <w:r w:rsidR="000B5F4A">
        <w:rPr>
          <w:rFonts w:ascii="Angsana New" w:hAnsi="Angsana New"/>
          <w:i/>
          <w:iCs/>
          <w:spacing w:val="-4"/>
          <w:sz w:val="30"/>
          <w:szCs w:val="30"/>
        </w:rPr>
        <w:t>2564</w:t>
      </w:r>
      <w:r w:rsidR="00F40B43" w:rsidRPr="00676E91">
        <w:rPr>
          <w:rFonts w:ascii="Angsana New" w:hAnsi="Angsana New"/>
          <w:i/>
          <w:iCs/>
          <w:spacing w:val="-4"/>
          <w:sz w:val="30"/>
          <w:szCs w:val="30"/>
        </w:rPr>
        <w:t>: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674</w:t>
      </w:r>
      <w:r w:rsidR="00CD0E61" w:rsidRPr="00676E91">
        <w:rPr>
          <w:rFonts w:ascii="Angsana New" w:hAnsi="Angsana New"/>
          <w:i/>
          <w:iCs/>
          <w:spacing w:val="-4"/>
          <w:sz w:val="30"/>
          <w:szCs w:val="30"/>
        </w:rPr>
        <w:t>.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48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ล้านบาท)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 และที่</w:t>
      </w:r>
      <w:r w:rsidR="00F40B43" w:rsidRPr="00676E91">
        <w:rPr>
          <w:rFonts w:ascii="Angsana New" w:hAnsi="Angsana New" w:hint="cs"/>
          <w:spacing w:val="-4"/>
          <w:sz w:val="30"/>
          <w:szCs w:val="30"/>
          <w:cs/>
        </w:rPr>
        <w:t>ยัง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ไม่</w:t>
      </w:r>
      <w:r w:rsidR="00F40B43" w:rsidRPr="00676E91">
        <w:rPr>
          <w:rFonts w:ascii="Angsana New" w:hAnsi="Angsana New" w:hint="cs"/>
          <w:spacing w:val="-4"/>
          <w:sz w:val="30"/>
          <w:szCs w:val="30"/>
          <w:cs/>
        </w:rPr>
        <w:t>ได้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เบิกใช้จำนวนเงิน </w:t>
      </w:r>
      <w:r w:rsidR="00676E91" w:rsidRPr="00676E91">
        <w:rPr>
          <w:rFonts w:ascii="Angsana New" w:hAnsi="Angsana New"/>
          <w:spacing w:val="-4"/>
          <w:sz w:val="30"/>
          <w:szCs w:val="30"/>
        </w:rPr>
        <w:t>3,000.00</w:t>
      </w:r>
      <w:r w:rsidR="00A77C78" w:rsidRPr="00676E91">
        <w:rPr>
          <w:rFonts w:ascii="Angsana New" w:hAnsi="Angsana New"/>
          <w:spacing w:val="-4"/>
          <w:sz w:val="30"/>
          <w:szCs w:val="30"/>
        </w:rPr>
        <w:t xml:space="preserve"> 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(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2564</w:t>
      </w:r>
      <w:r w:rsidR="00F40B43" w:rsidRPr="00676E91">
        <w:rPr>
          <w:rFonts w:ascii="Angsana New" w:hAnsi="Angsana New"/>
          <w:i/>
          <w:iCs/>
          <w:spacing w:val="-4"/>
          <w:sz w:val="30"/>
          <w:szCs w:val="30"/>
        </w:rPr>
        <w:t xml:space="preserve">: 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2</w:t>
      </w:r>
      <w:r w:rsidR="008276A9" w:rsidRPr="00676E91">
        <w:rPr>
          <w:rFonts w:ascii="Angsana New" w:hAnsi="Angsana New"/>
          <w:i/>
          <w:iCs/>
          <w:spacing w:val="-4"/>
          <w:sz w:val="30"/>
          <w:szCs w:val="30"/>
        </w:rPr>
        <w:t>,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501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>.</w:t>
      </w:r>
      <w:r w:rsidR="000E564C" w:rsidRPr="00676E91">
        <w:rPr>
          <w:rFonts w:ascii="Angsana New" w:hAnsi="Angsana New"/>
          <w:i/>
          <w:iCs/>
          <w:spacing w:val="-4"/>
          <w:sz w:val="30"/>
          <w:szCs w:val="30"/>
        </w:rPr>
        <w:t>00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A77C78" w:rsidRPr="00676E91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ล้านบาท) </w:t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โดยทั่วไป</w:t>
      </w:r>
      <w:r w:rsidR="00D74B7F">
        <w:rPr>
          <w:rFonts w:ascii="Angsana New" w:hAnsi="Angsana New"/>
          <w:spacing w:val="-4"/>
          <w:sz w:val="30"/>
          <w:szCs w:val="30"/>
        </w:rPr>
        <w:br/>
      </w:r>
      <w:r w:rsidR="00A77C78" w:rsidRPr="00676E91">
        <w:rPr>
          <w:rFonts w:ascii="Angsana New" w:hAnsi="Angsana New" w:hint="cs"/>
          <w:spacing w:val="-4"/>
          <w:sz w:val="30"/>
          <w:szCs w:val="30"/>
          <w:cs/>
        </w:rPr>
        <w:t>การค้ำประกันนี้มีผลผูกพันต่อบริษัทนานเท่าที่ภาระหนี้สินยังไม่ได้ชำระ</w:t>
      </w:r>
    </w:p>
    <w:p w14:paraId="173E81F8" w14:textId="435325AF" w:rsidR="0056325C" w:rsidRDefault="005632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0FB40330" w14:textId="4E3D0D92" w:rsidR="0094437D" w:rsidRPr="006375B5" w:rsidRDefault="00383EDC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สัญญาเงินกู้ยืม</w:t>
      </w:r>
      <w:r w:rsidR="00E142E8" w:rsidRPr="006375B5">
        <w:rPr>
          <w:rFonts w:ascii="Angsana New" w:hAnsi="Angsana New" w:hint="cs"/>
          <w:i/>
          <w:iCs/>
          <w:sz w:val="30"/>
          <w:szCs w:val="30"/>
          <w:cs/>
        </w:rPr>
        <w:t>ระหว่างกัน</w:t>
      </w:r>
    </w:p>
    <w:p w14:paraId="07EB14B8" w14:textId="77777777" w:rsidR="0094437D" w:rsidRPr="00CE419F" w:rsidRDefault="0094437D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2"/>
          <w:szCs w:val="32"/>
        </w:rPr>
      </w:pPr>
    </w:p>
    <w:p w14:paraId="608686DF" w14:textId="57F1B977" w:rsidR="002472CF" w:rsidRPr="006375B5" w:rsidRDefault="00383EDC" w:rsidP="008F61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บริษัทได้ทำสัญญาเงินให้กู้ยืมระยะยาวประเภทไม่มีหลักประกันกับบริษัทย่อย</w:t>
      </w:r>
      <w:r w:rsidR="00C40A81" w:rsidRPr="006375B5">
        <w:rPr>
          <w:rFonts w:ascii="Angsana New" w:hAnsi="Angsana New"/>
          <w:sz w:val="30"/>
          <w:szCs w:val="30"/>
          <w:cs/>
        </w:rPr>
        <w:t>หลาย</w:t>
      </w:r>
      <w:r w:rsidR="001C2174" w:rsidRPr="006375B5">
        <w:rPr>
          <w:rFonts w:ascii="Angsana New" w:hAnsi="Angsana New"/>
          <w:sz w:val="30"/>
          <w:szCs w:val="30"/>
          <w:cs/>
        </w:rPr>
        <w:t xml:space="preserve">แห่ง โดยมีอัตราดอกเบี้ยร้อยละ </w:t>
      </w:r>
      <w:r w:rsidR="000E564C" w:rsidRPr="000E564C">
        <w:rPr>
          <w:rFonts w:ascii="Angsana New" w:hAnsi="Angsana New" w:hint="cs"/>
          <w:sz w:val="30"/>
          <w:szCs w:val="30"/>
        </w:rPr>
        <w:t>0</w:t>
      </w:r>
      <w:r w:rsidR="00021999">
        <w:rPr>
          <w:rFonts w:ascii="Angsana New" w:hAnsi="Angsana New" w:hint="cs"/>
          <w:sz w:val="30"/>
          <w:szCs w:val="30"/>
          <w:cs/>
        </w:rPr>
        <w:t>.</w:t>
      </w:r>
      <w:r w:rsidR="000E564C" w:rsidRPr="000E564C">
        <w:rPr>
          <w:rFonts w:ascii="Angsana New" w:hAnsi="Angsana New" w:hint="cs"/>
          <w:sz w:val="30"/>
          <w:szCs w:val="30"/>
        </w:rPr>
        <w:t>59</w:t>
      </w:r>
      <w:r w:rsidR="001C2174" w:rsidRPr="006375B5">
        <w:rPr>
          <w:rFonts w:ascii="Angsana New" w:hAnsi="Angsana New"/>
          <w:sz w:val="30"/>
          <w:szCs w:val="30"/>
          <w:cs/>
        </w:rPr>
        <w:t xml:space="preserve"> ถึง</w:t>
      </w:r>
      <w:r w:rsidR="006F6F91" w:rsidRPr="006375B5">
        <w:rPr>
          <w:rFonts w:ascii="Angsana New" w:hAnsi="Angsana New"/>
          <w:sz w:val="30"/>
          <w:szCs w:val="30"/>
          <w:cs/>
        </w:rPr>
        <w:t>ร้อยละ</w:t>
      </w:r>
      <w:r w:rsidR="001C2174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 w:hint="cs"/>
          <w:sz w:val="30"/>
          <w:szCs w:val="30"/>
        </w:rPr>
        <w:t>2</w:t>
      </w:r>
      <w:r w:rsidR="00FA21BD">
        <w:rPr>
          <w:rFonts w:ascii="Angsana New" w:hAnsi="Angsana New" w:hint="cs"/>
          <w:sz w:val="30"/>
          <w:szCs w:val="30"/>
          <w:cs/>
        </w:rPr>
        <w:t>.</w:t>
      </w:r>
      <w:r w:rsidR="000E564C" w:rsidRPr="000E564C">
        <w:rPr>
          <w:rFonts w:ascii="Angsana New" w:hAnsi="Angsana New" w:hint="cs"/>
          <w:sz w:val="30"/>
          <w:szCs w:val="30"/>
        </w:rPr>
        <w:t>66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 </w:t>
      </w:r>
      <w:r w:rsidR="00C94E09"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2564</w:t>
      </w:r>
      <w:r w:rsidR="00C94E09" w:rsidRPr="006375B5">
        <w:rPr>
          <w:rFonts w:ascii="Angsana New" w:hAnsi="Angsana New"/>
          <w:i/>
          <w:iCs/>
          <w:sz w:val="30"/>
          <w:szCs w:val="30"/>
          <w:cs/>
        </w:rPr>
        <w:t>: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0</w:t>
      </w:r>
      <w:r w:rsidR="00CD0E61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58</w:t>
      </w:r>
      <w:r w:rsidR="0083715E"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ถึงร้อยละ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4</w:t>
      </w:r>
      <w:r w:rsidR="00C94E09" w:rsidRPr="006375B5">
        <w:rPr>
          <w:rFonts w:ascii="Angsana New" w:hAnsi="Angsana New"/>
          <w:i/>
          <w:iCs/>
          <w:sz w:val="30"/>
          <w:szCs w:val="30"/>
          <w:cs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02</w:t>
      </w:r>
      <w:r w:rsidR="0083715E"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ต่อปี)</w:t>
      </w:r>
      <w:r w:rsidR="006F6F9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และมีกำหนดชำระคืน</w:t>
      </w:r>
      <w:r w:rsidR="0023367B" w:rsidRPr="006375B5">
        <w:rPr>
          <w:rFonts w:ascii="Angsana New" w:hAnsi="Angsana New"/>
          <w:sz w:val="30"/>
          <w:szCs w:val="30"/>
          <w:cs/>
        </w:rPr>
        <w:t>เงิน</w:t>
      </w:r>
      <w:r w:rsidRPr="006375B5">
        <w:rPr>
          <w:rFonts w:ascii="Angsana New" w:hAnsi="Angsana New"/>
          <w:sz w:val="30"/>
          <w:szCs w:val="30"/>
          <w:cs/>
        </w:rPr>
        <w:t>ต้นทั้งจำนวน</w:t>
      </w:r>
      <w:r w:rsidR="00804408" w:rsidRPr="006375B5">
        <w:rPr>
          <w:rFonts w:ascii="Angsana New" w:hAnsi="Angsana New"/>
          <w:sz w:val="30"/>
          <w:szCs w:val="30"/>
          <w:cs/>
        </w:rPr>
        <w:t>ภาย</w:t>
      </w:r>
      <w:r w:rsidR="00B229D7" w:rsidRPr="006375B5">
        <w:rPr>
          <w:rFonts w:ascii="Angsana New" w:hAnsi="Angsana New"/>
          <w:sz w:val="30"/>
          <w:szCs w:val="30"/>
          <w:cs/>
        </w:rPr>
        <w:t>ในเดือน</w:t>
      </w:r>
      <w:r w:rsidR="00276CB1" w:rsidRPr="006375B5">
        <w:rPr>
          <w:rFonts w:ascii="Angsana New" w:hAnsi="Angsana New" w:hint="cs"/>
          <w:sz w:val="30"/>
          <w:szCs w:val="30"/>
          <w:cs/>
        </w:rPr>
        <w:t>กรกฎาคม</w:t>
      </w:r>
      <w:r w:rsidR="0009789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2567</w:t>
      </w:r>
      <w:r w:rsidR="00E84E36"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7CDBA726" w14:textId="31A3595E" w:rsidR="00107341" w:rsidRPr="00CE419F" w:rsidRDefault="00107341" w:rsidP="00444D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2"/>
          <w:szCs w:val="32"/>
        </w:rPr>
      </w:pPr>
    </w:p>
    <w:p w14:paraId="701CAA49" w14:textId="1DC2A243" w:rsidR="00671D69" w:rsidRPr="006375B5" w:rsidRDefault="00104D13" w:rsidP="00B85A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สัญญาเช่า</w:t>
      </w:r>
      <w:r w:rsidR="00A55577" w:rsidRPr="006375B5">
        <w:rPr>
          <w:rFonts w:ascii="Angsana New" w:hAnsi="Angsana New"/>
          <w:i/>
          <w:iCs/>
          <w:sz w:val="30"/>
          <w:szCs w:val="30"/>
          <w:cs/>
        </w:rPr>
        <w:t>และบริการพื้นที่สำนักงาน</w:t>
      </w:r>
    </w:p>
    <w:p w14:paraId="16BD95E1" w14:textId="77777777" w:rsidR="00BF300E" w:rsidRPr="006375B5" w:rsidRDefault="00BF300E" w:rsidP="00671D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5CC576EE" w14:textId="30BB766E" w:rsidR="00F74C76" w:rsidRPr="006375B5" w:rsidRDefault="0074224D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</w:t>
      </w:r>
      <w:r w:rsidR="00F74C76" w:rsidRPr="006375B5">
        <w:rPr>
          <w:rFonts w:ascii="Angsana New" w:hAnsi="Angsana New"/>
          <w:sz w:val="30"/>
          <w:szCs w:val="30"/>
          <w:cs/>
        </w:rPr>
        <w:t>ได้ทำสัญญา</w:t>
      </w:r>
      <w:r w:rsidR="000157D6" w:rsidRPr="006375B5">
        <w:rPr>
          <w:rFonts w:ascii="Angsana New" w:hAnsi="Angsana New"/>
          <w:sz w:val="30"/>
          <w:szCs w:val="30"/>
          <w:cs/>
        </w:rPr>
        <w:t>บริการ</w:t>
      </w:r>
      <w:r w:rsidR="00630AA9" w:rsidRPr="006375B5">
        <w:rPr>
          <w:rFonts w:ascii="Angsana New" w:hAnsi="Angsana New"/>
          <w:sz w:val="30"/>
          <w:szCs w:val="30"/>
          <w:cs/>
        </w:rPr>
        <w:t>สมาชิกเพื่อใช้พื้นที่สำนักงาน และบริการที่เกี่ยวข้อง</w:t>
      </w:r>
      <w:r w:rsidR="00F74C76" w:rsidRPr="006375B5">
        <w:rPr>
          <w:rFonts w:ascii="Angsana New" w:hAnsi="Angsana New"/>
          <w:sz w:val="30"/>
          <w:szCs w:val="30"/>
          <w:cs/>
        </w:rPr>
        <w:t>กับ</w:t>
      </w:r>
      <w:r w:rsidR="00B6325D" w:rsidRPr="006375B5">
        <w:rPr>
          <w:rFonts w:ascii="Angsana New" w:hAnsi="Angsana New"/>
          <w:sz w:val="30"/>
          <w:szCs w:val="30"/>
          <w:cs/>
        </w:rPr>
        <w:t>การร่วมค้า</w:t>
      </w:r>
      <w:r w:rsidR="00F74C76" w:rsidRPr="006375B5">
        <w:rPr>
          <w:rFonts w:ascii="Angsana New" w:hAnsi="Angsana New"/>
          <w:sz w:val="30"/>
          <w:szCs w:val="30"/>
          <w:cs/>
        </w:rPr>
        <w:t>แห่งหนึ่ง โดยมี</w:t>
      </w:r>
      <w:r w:rsidR="00630AA9" w:rsidRPr="006375B5">
        <w:rPr>
          <w:rFonts w:ascii="Angsana New" w:hAnsi="Angsana New"/>
          <w:sz w:val="30"/>
          <w:szCs w:val="30"/>
          <w:cs/>
        </w:rPr>
        <w:t>อัตรา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ค่าบริการคิดเป็นจำนวนเงินรวม </w:t>
      </w:r>
      <w:r w:rsidR="000E564C" w:rsidRPr="000E564C">
        <w:rPr>
          <w:rFonts w:ascii="Angsana New" w:hAnsi="Angsana New"/>
          <w:sz w:val="30"/>
          <w:szCs w:val="30"/>
        </w:rPr>
        <w:t>63</w:t>
      </w:r>
      <w:r w:rsidR="00F74C76" w:rsidRPr="006375B5">
        <w:rPr>
          <w:rFonts w:ascii="Angsana New" w:hAnsi="Angsana New"/>
          <w:sz w:val="30"/>
          <w:szCs w:val="30"/>
          <w:cs/>
        </w:rPr>
        <w:t>.</w:t>
      </w:r>
      <w:r w:rsidR="000E564C" w:rsidRPr="000E564C">
        <w:rPr>
          <w:rFonts w:ascii="Angsana New" w:hAnsi="Angsana New"/>
          <w:sz w:val="30"/>
          <w:szCs w:val="30"/>
        </w:rPr>
        <w:t>12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 ล้านบาทต่อปี</w:t>
      </w:r>
      <w:r w:rsidR="00934A31" w:rsidRPr="006375B5">
        <w:rPr>
          <w:rFonts w:ascii="Angsana New" w:hAnsi="Angsana New"/>
          <w:sz w:val="30"/>
          <w:szCs w:val="30"/>
        </w:rPr>
        <w:t xml:space="preserve"> 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สัญญาดังกล่าวมีกำหนดระยะเวลา </w:t>
      </w:r>
      <w:r w:rsidR="000E564C" w:rsidRPr="000E564C">
        <w:rPr>
          <w:rFonts w:ascii="Angsana New" w:hAnsi="Angsana New"/>
          <w:sz w:val="30"/>
          <w:szCs w:val="30"/>
        </w:rPr>
        <w:t>6</w:t>
      </w:r>
      <w:r w:rsidR="00F74C76" w:rsidRPr="006375B5">
        <w:rPr>
          <w:rFonts w:ascii="Angsana New" w:hAnsi="Angsana New"/>
          <w:color w:val="FF0000"/>
          <w:sz w:val="30"/>
          <w:szCs w:val="30"/>
          <w:cs/>
        </w:rPr>
        <w:t xml:space="preserve"> 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ปี โดยเริ่มตั้งแต่เดือนพฤศจิกายน </w:t>
      </w:r>
      <w:r w:rsidR="000E564C" w:rsidRPr="000E564C">
        <w:rPr>
          <w:rFonts w:ascii="Angsana New" w:hAnsi="Angsana New"/>
          <w:sz w:val="30"/>
          <w:szCs w:val="30"/>
        </w:rPr>
        <w:t>2562</w:t>
      </w:r>
      <w:r w:rsidR="00F74C76" w:rsidRPr="006375B5">
        <w:rPr>
          <w:rFonts w:ascii="Angsana New" w:hAnsi="Angsana New"/>
          <w:sz w:val="30"/>
          <w:szCs w:val="30"/>
          <w:cs/>
        </w:rPr>
        <w:t xml:space="preserve"> ถึงเดือนตุลาคม </w:t>
      </w:r>
      <w:r w:rsidR="000E564C" w:rsidRPr="000E564C">
        <w:rPr>
          <w:rFonts w:ascii="Angsana New" w:hAnsi="Angsana New"/>
          <w:sz w:val="30"/>
          <w:szCs w:val="30"/>
        </w:rPr>
        <w:t>2568</w:t>
      </w:r>
      <w:r w:rsidR="00630AA9" w:rsidRPr="006375B5">
        <w:rPr>
          <w:rFonts w:ascii="Angsana New" w:hAnsi="Angsana New"/>
          <w:sz w:val="30"/>
          <w:szCs w:val="30"/>
          <w:cs/>
        </w:rPr>
        <w:t xml:space="preserve"> ทั้งนี้สามารถต่ออายุสัญญาได้อีกคราวละ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630AA9" w:rsidRPr="006375B5">
        <w:rPr>
          <w:rFonts w:ascii="Angsana New" w:hAnsi="Angsana New"/>
          <w:sz w:val="30"/>
          <w:szCs w:val="30"/>
          <w:cs/>
        </w:rPr>
        <w:t xml:space="preserve"> ปี โดยมีเงื่อนไขตามที่ระบุในสัญญา</w:t>
      </w:r>
    </w:p>
    <w:p w14:paraId="1ACE18EE" w14:textId="6F9F31CF" w:rsidR="00161C51" w:rsidRPr="006375B5" w:rsidRDefault="00161C51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946B9C0" w14:textId="76B98CBA" w:rsidR="00161C51" w:rsidRPr="006375B5" w:rsidRDefault="00FB71AA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>บริษัทและ</w:t>
      </w:r>
      <w:r w:rsidR="00F554DF" w:rsidRPr="006375B5">
        <w:rPr>
          <w:rFonts w:ascii="Angsana New" w:hAnsi="Angsana New" w:hint="cs"/>
          <w:sz w:val="30"/>
          <w:szCs w:val="30"/>
          <w:cs/>
        </w:rPr>
        <w:t>บริษัทย่อย</w:t>
      </w:r>
      <w:r>
        <w:rPr>
          <w:rFonts w:ascii="Angsana New" w:hAnsi="Angsana New" w:hint="cs"/>
          <w:sz w:val="30"/>
          <w:szCs w:val="30"/>
          <w:cs/>
        </w:rPr>
        <w:t>แห่งหนึ่ง</w:t>
      </w:r>
      <w:r w:rsidR="00161C51" w:rsidRPr="006375B5">
        <w:rPr>
          <w:rFonts w:ascii="Angsana New" w:hAnsi="Angsana New"/>
          <w:sz w:val="30"/>
          <w:szCs w:val="30"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ได้</w:t>
      </w:r>
      <w:r w:rsidR="0087055B">
        <w:rPr>
          <w:rFonts w:ascii="Angsana New" w:hAnsi="Angsana New" w:hint="cs"/>
          <w:sz w:val="30"/>
          <w:szCs w:val="30"/>
          <w:cs/>
        </w:rPr>
        <w:t>ต่ออายุ</w:t>
      </w:r>
      <w:r w:rsidR="00161C51" w:rsidRPr="006375B5">
        <w:rPr>
          <w:rFonts w:ascii="Angsana New" w:hAnsi="Angsana New" w:hint="cs"/>
          <w:sz w:val="30"/>
          <w:szCs w:val="30"/>
          <w:cs/>
        </w:rPr>
        <w:t>สัญญาเช่าอาคารสำนักงานกับบริษัทร่วมค้าแห่งหนึ่ง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สัญญามีกำหนด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ปี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สิงหาคม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0E564C" w:rsidRPr="000E564C">
        <w:rPr>
          <w:rFonts w:ascii="Angsana New" w:hAnsi="Angsana New" w:hint="cs"/>
          <w:sz w:val="30"/>
          <w:szCs w:val="30"/>
        </w:rPr>
        <w:t>8</w:t>
      </w:r>
      <w:r w:rsidR="00161C51" w:rsidRPr="006375B5">
        <w:rPr>
          <w:rFonts w:ascii="Angsana New" w:hAnsi="Angsana New"/>
          <w:sz w:val="30"/>
          <w:szCs w:val="30"/>
          <w:cs/>
        </w:rPr>
        <w:t xml:space="preserve"> </w:t>
      </w:r>
      <w:r w:rsidR="00161C51" w:rsidRPr="006375B5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  <w:r w:rsidR="00DC7378" w:rsidRPr="006375B5">
        <w:rPr>
          <w:rFonts w:ascii="Angsana New" w:hAnsi="Angsana New" w:hint="cs"/>
          <w:sz w:val="30"/>
          <w:szCs w:val="30"/>
          <w:cs/>
        </w:rPr>
        <w:t xml:space="preserve"> ทั้งนี้สามารถต่ออายุสัญญาได้อีกคราวละ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DC7378" w:rsidRPr="006375B5">
        <w:rPr>
          <w:rFonts w:ascii="Angsana New" w:hAnsi="Angsana New" w:hint="cs"/>
          <w:sz w:val="30"/>
          <w:szCs w:val="30"/>
          <w:cs/>
        </w:rPr>
        <w:t xml:space="preserve"> ปี โดยมีเงื่อนไขตามที่ระบุในสัญญา</w:t>
      </w:r>
    </w:p>
    <w:p w14:paraId="517C2913" w14:textId="77777777" w:rsidR="00107341" w:rsidRPr="00CE419F" w:rsidRDefault="00107341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2"/>
          <w:szCs w:val="32"/>
        </w:rPr>
      </w:pPr>
    </w:p>
    <w:p w14:paraId="6A5D014F" w14:textId="321839BE" w:rsidR="00480F53" w:rsidRPr="006375B5" w:rsidRDefault="00480F53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สัญญาบริหารจัดการ</w:t>
      </w:r>
      <w:r w:rsidR="006D3D63"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C5B606A" w14:textId="77777777" w:rsidR="00480F53" w:rsidRPr="006375B5" w:rsidRDefault="00480F5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27"/>
        <w:jc w:val="thaiDistribute"/>
        <w:rPr>
          <w:rFonts w:ascii="Angsana New" w:hAnsi="Angsana New"/>
          <w:sz w:val="24"/>
          <w:szCs w:val="24"/>
        </w:rPr>
      </w:pPr>
    </w:p>
    <w:p w14:paraId="4060D87A" w14:textId="77777777" w:rsidR="00BD2A73" w:rsidRPr="006375B5" w:rsidRDefault="00BD2A73" w:rsidP="00BD2A73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บริษัทได้ทำสัญญาบริหาจัดการกับบริษัทย่อยหลายแห่ง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และการร่วมค้ารวมถึงบริษัทย่อยของการร่วมค้าสำหรับการให้บริการบริหารจัดการทั่วไป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</w:p>
    <w:p w14:paraId="61B28E82" w14:textId="77777777" w:rsidR="00480F53" w:rsidRPr="006375B5" w:rsidRDefault="00480F53" w:rsidP="00480F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F30B69C" w14:textId="028C0D0C" w:rsidR="003F41CC" w:rsidRDefault="003F41CC" w:rsidP="003F41C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2"/>
          <w:sz w:val="30"/>
          <w:szCs w:val="30"/>
        </w:rPr>
      </w:pPr>
      <w:r w:rsidRPr="006D4815">
        <w:rPr>
          <w:rFonts w:ascii="Angsana New" w:hAnsi="Angsana New" w:hint="cs"/>
          <w:sz w:val="30"/>
          <w:szCs w:val="30"/>
          <w:cs/>
        </w:rPr>
        <w:t>บริษัท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ย่อยได้เข้าทำสัญญากับบริษัทที่เกี่ยวข้องกันแห่งหนึ่ง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และอนุญาตให้บริษัทย่อยใช้เครื่องหมายการค้า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สำหรับระยะเวลา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10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โดยเริ่มตั้งแต่เดือนกรกฎาคม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2546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และสิ้นสุดในเดือนเมษายน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2557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ภายหลังสิ้นสุดสัญญา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บริษัทย่อยได้ต่ออายุสัญญาทุกๆ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6D4815">
        <w:rPr>
          <w:rFonts w:ascii="Angsana New" w:hAnsi="Angsana New"/>
          <w:spacing w:val="-2"/>
          <w:sz w:val="30"/>
          <w:szCs w:val="30"/>
        </w:rPr>
        <w:t>3</w:t>
      </w:r>
      <w:r w:rsidRPr="006D481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6D4815">
        <w:rPr>
          <w:rFonts w:ascii="Angsana New" w:hAnsi="Angsana New" w:hint="cs"/>
          <w:spacing w:val="-2"/>
          <w:sz w:val="30"/>
          <w:szCs w:val="30"/>
          <w:cs/>
        </w:rPr>
        <w:t>เดือน</w:t>
      </w:r>
    </w:p>
    <w:p w14:paraId="51DD249B" w14:textId="77777777" w:rsidR="00214A8A" w:rsidRPr="00214A8A" w:rsidRDefault="00214A8A" w:rsidP="00214A8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5E7DCF43" w14:textId="15EE9CF4" w:rsidR="009F6334" w:rsidRPr="00416613" w:rsidRDefault="009F6334" w:rsidP="009F6334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บริษัทย่อยได้เข้าทำสัญญากับบริษัทที่เกี่ยวข้องกันสองแห่งมีกำหนด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เริ่มตั้งแต่กุมภาพันธ์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2559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และสามารถต่ออายุสัญญาได้อีกเป็นเวลา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0E564C" w:rsidRPr="00416613">
        <w:rPr>
          <w:rFonts w:ascii="Angsana New" w:hAnsi="Angsana New"/>
          <w:spacing w:val="-4"/>
          <w:sz w:val="30"/>
          <w:szCs w:val="30"/>
        </w:rPr>
        <w:t>10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บริษัทดังกล่าวจะให้บริการในด้านการบริหารงานโรงแรมของบริษัทย่อยและอนุญาตให้บริษัทย่อยใช้เครื่องหมายการค้าโดยจะต้องจ่ายค่าธรรมเนียม</w:t>
      </w:r>
      <w:r w:rsidRPr="0041661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416613">
        <w:rPr>
          <w:rFonts w:ascii="Angsana New" w:hAnsi="Angsana New" w:hint="cs"/>
          <w:spacing w:val="-4"/>
          <w:sz w:val="30"/>
          <w:szCs w:val="30"/>
          <w:cs/>
        </w:rPr>
        <w:t>ตามที่ระบุไว้ในสัญญา</w:t>
      </w:r>
    </w:p>
    <w:p w14:paraId="642D27C6" w14:textId="335BD4A9" w:rsidR="0056325C" w:rsidRDefault="0056325C" w:rsidP="00D872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4F64BFE1" w14:textId="0DE7876F" w:rsidR="00F7306E" w:rsidRPr="00EF2514" w:rsidRDefault="00F7306E" w:rsidP="00F7306E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EF2514">
        <w:rPr>
          <w:rFonts w:ascii="Angsana New" w:hAnsi="Angsana New" w:hint="cs"/>
          <w:sz w:val="30"/>
          <w:szCs w:val="30"/>
          <w:cs/>
        </w:rPr>
        <w:t>บริษัทย่อยได้เข้าทำสัญญาบริหารโครงการกับบริษัทที่เกี่ยวข้องกันแห่งหนึ่ง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สัญญามีกำหนด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28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กรกฎาคม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2566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และสามารถต่ออายุสัญญาได้อีกเป็นเวลา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="000E564C" w:rsidRPr="00EF2514">
        <w:rPr>
          <w:rFonts w:ascii="Angsana New" w:hAnsi="Angsana New"/>
          <w:sz w:val="30"/>
          <w:szCs w:val="30"/>
        </w:rPr>
        <w:t>10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ปี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และอนุญาตให้บริษัทย่อย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ใช้เครื่องหมายการค้าโดยบริษัทย่อย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จะต้องจ่ายค่าธรรมเนียม</w:t>
      </w:r>
      <w:r w:rsidRPr="00EF2514">
        <w:rPr>
          <w:rFonts w:ascii="Angsana New" w:hAnsi="Angsana New"/>
          <w:sz w:val="30"/>
          <w:szCs w:val="30"/>
          <w:cs/>
        </w:rPr>
        <w:t xml:space="preserve"> </w:t>
      </w:r>
      <w:r w:rsidRPr="00EF2514">
        <w:rPr>
          <w:rFonts w:ascii="Angsana New" w:hAnsi="Angsana New" w:hint="cs"/>
          <w:sz w:val="30"/>
          <w:szCs w:val="30"/>
          <w:cs/>
        </w:rPr>
        <w:t>ตามที่ระบุไว้ในสัญญา</w:t>
      </w:r>
    </w:p>
    <w:p w14:paraId="2EE29417" w14:textId="77777777" w:rsidR="000C5A7F" w:rsidRPr="006375B5" w:rsidRDefault="000C5A7F" w:rsidP="000C5A7F">
      <w:pPr>
        <w:pStyle w:val="ListParagraph"/>
        <w:rPr>
          <w:rFonts w:ascii="Angsana New" w:hAnsi="Angsana New"/>
          <w:sz w:val="30"/>
          <w:szCs w:val="30"/>
          <w:cs/>
        </w:rPr>
      </w:pPr>
    </w:p>
    <w:p w14:paraId="64799DBE" w14:textId="77777777" w:rsidR="008B6278" w:rsidRPr="006375B5" w:rsidRDefault="00480F53" w:rsidP="008B6278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3" w:right="-27" w:hanging="453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C5A7F" w:rsidRPr="006375B5">
        <w:rPr>
          <w:rFonts w:ascii="Angsana New" w:hAnsi="Angsana New"/>
          <w:sz w:val="30"/>
          <w:szCs w:val="30"/>
          <w:cs/>
        </w:rPr>
        <w:t>บริษัทย่อย</w:t>
      </w:r>
      <w:r w:rsidR="000C5A7F" w:rsidRPr="006375B5">
        <w:rPr>
          <w:rFonts w:ascii="Angsana New" w:hAnsi="Angsana New" w:hint="cs"/>
          <w:sz w:val="30"/>
          <w:szCs w:val="30"/>
          <w:cs/>
        </w:rPr>
        <w:t>แห่งหนึ่ง</w:t>
      </w:r>
      <w:r w:rsidR="000C5A7F" w:rsidRPr="006375B5">
        <w:rPr>
          <w:rFonts w:ascii="Angsana New" w:hAnsi="Angsana New"/>
          <w:sz w:val="30"/>
          <w:szCs w:val="30"/>
          <w:cs/>
        </w:rPr>
        <w:t>ได้เข้าทำสัญญาจ้างบริหาร</w:t>
      </w:r>
      <w:r w:rsidR="000C5A7F" w:rsidRPr="006375B5">
        <w:rPr>
          <w:rFonts w:ascii="Angsana New" w:hAnsi="Angsana New" w:hint="cs"/>
          <w:sz w:val="30"/>
          <w:szCs w:val="30"/>
          <w:cs/>
        </w:rPr>
        <w:t>ทรัพย์</w:t>
      </w:r>
      <w:r w:rsidR="000C5A7F" w:rsidRPr="006375B5">
        <w:rPr>
          <w:rFonts w:ascii="Angsana New" w:hAnsi="Angsana New"/>
          <w:sz w:val="30"/>
          <w:szCs w:val="30"/>
          <w:cs/>
        </w:rPr>
        <w:t>กับ</w:t>
      </w:r>
      <w:r w:rsidR="000C5A7F" w:rsidRPr="006375B5">
        <w:rPr>
          <w:rFonts w:ascii="Angsana New" w:hAnsi="Angsana New" w:hint="cs"/>
          <w:sz w:val="30"/>
          <w:szCs w:val="30"/>
          <w:cs/>
        </w:rPr>
        <w:t>กลุ่ม</w:t>
      </w:r>
      <w:r w:rsidR="000C5A7F" w:rsidRPr="006375B5">
        <w:rPr>
          <w:rFonts w:ascii="Angsana New" w:hAnsi="Angsana New"/>
          <w:sz w:val="30"/>
          <w:szCs w:val="30"/>
          <w:cs/>
        </w:rPr>
        <w:t>บริษัท</w:t>
      </w:r>
      <w:r w:rsidR="000C5A7F" w:rsidRPr="006375B5">
        <w:rPr>
          <w:rFonts w:ascii="Angsana New" w:hAnsi="Angsana New" w:hint="cs"/>
          <w:sz w:val="30"/>
          <w:szCs w:val="30"/>
          <w:cs/>
        </w:rPr>
        <w:t xml:space="preserve"> และการร่วมค้า</w:t>
      </w:r>
      <w:r w:rsidR="000C5A7F" w:rsidRPr="006375B5">
        <w:rPr>
          <w:rFonts w:ascii="Angsana New" w:hAnsi="Angsana New"/>
          <w:sz w:val="30"/>
          <w:szCs w:val="30"/>
          <w:cs/>
        </w:rPr>
        <w:t xml:space="preserve"> </w:t>
      </w:r>
      <w:r w:rsidR="000C5A7F" w:rsidRPr="006375B5">
        <w:rPr>
          <w:rFonts w:ascii="Angsana New" w:hAnsi="Angsana New" w:hint="cs"/>
          <w:sz w:val="30"/>
          <w:szCs w:val="30"/>
          <w:cs/>
        </w:rPr>
        <w:t xml:space="preserve">เพื่อบริหารอสังหาริมทรัพย์เพื่อการลงทุนเพื่ออุตสาหกรรม </w:t>
      </w:r>
      <w:r w:rsidR="000C5A7F" w:rsidRPr="006375B5">
        <w:rPr>
          <w:rFonts w:ascii="Angsana New" w:hAnsi="Angsana New"/>
          <w:sz w:val="30"/>
          <w:szCs w:val="30"/>
          <w:cs/>
        </w:rPr>
        <w:t>ของกลุ่มบริษัท โดย</w:t>
      </w:r>
      <w:r w:rsidR="000C5A7F" w:rsidRPr="006375B5">
        <w:rPr>
          <w:rFonts w:ascii="Angsana New" w:hAnsi="Angsana New" w:hint="cs"/>
          <w:sz w:val="30"/>
          <w:szCs w:val="30"/>
          <w:cs/>
        </w:rPr>
        <w:t>มีระยะเวลาให้บริการและ</w:t>
      </w:r>
      <w:r w:rsidR="000C5A7F" w:rsidRPr="006375B5">
        <w:rPr>
          <w:rFonts w:ascii="Angsana New" w:hAnsi="Angsana New"/>
          <w:sz w:val="30"/>
          <w:szCs w:val="30"/>
          <w:cs/>
        </w:rPr>
        <w:t>ค่าธรรมเนียมต่างๆ ตามที่ระบุไว้ในสัญญา</w:t>
      </w:r>
    </w:p>
    <w:p w14:paraId="28A56E26" w14:textId="77777777" w:rsidR="008B6278" w:rsidRPr="006375B5" w:rsidRDefault="008B6278" w:rsidP="008B6278">
      <w:pPr>
        <w:pStyle w:val="ListParagraph"/>
        <w:rPr>
          <w:rFonts w:ascii="Angsana New" w:hAnsi="Angsana New"/>
          <w:sz w:val="30"/>
          <w:szCs w:val="30"/>
          <w:cs/>
        </w:rPr>
      </w:pPr>
    </w:p>
    <w:p w14:paraId="4983716C" w14:textId="250C5613" w:rsidR="004D2AA8" w:rsidRPr="006B554F" w:rsidRDefault="008B6278" w:rsidP="0084056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6B554F">
        <w:rPr>
          <w:rFonts w:ascii="Angsana New" w:hAnsi="Angsana New" w:hint="cs"/>
          <w:sz w:val="30"/>
          <w:szCs w:val="30"/>
          <w:cs/>
        </w:rPr>
        <w:t>บริษัทย่อย</w:t>
      </w:r>
      <w:r w:rsidRPr="006B554F">
        <w:rPr>
          <w:rFonts w:ascii="Angsana New" w:hAnsi="Angsana New"/>
          <w:sz w:val="30"/>
          <w:szCs w:val="30"/>
          <w:cs/>
        </w:rPr>
        <w:t>เข้าทำสัญญาจ้างบริหาร</w:t>
      </w:r>
      <w:r w:rsidRPr="006B554F">
        <w:rPr>
          <w:rFonts w:ascii="Angsana New" w:hAnsi="Angsana New" w:hint="cs"/>
          <w:sz w:val="30"/>
          <w:szCs w:val="30"/>
          <w:cs/>
        </w:rPr>
        <w:t>ทรัพย์</w:t>
      </w:r>
      <w:r w:rsidRPr="006B554F">
        <w:rPr>
          <w:rFonts w:ascii="Angsana New" w:hAnsi="Angsana New"/>
          <w:sz w:val="30"/>
          <w:szCs w:val="30"/>
          <w:cs/>
        </w:rPr>
        <w:t xml:space="preserve">กับบริษัทที่เกี่ยวข้องกันแห่งหนึ่ง สัญญามีกำหนด </w:t>
      </w:r>
      <w:r w:rsidR="000E564C" w:rsidRPr="006B554F">
        <w:rPr>
          <w:rFonts w:ascii="Angsana New" w:hAnsi="Angsana New"/>
          <w:sz w:val="30"/>
          <w:szCs w:val="30"/>
        </w:rPr>
        <w:t>1</w:t>
      </w:r>
      <w:r w:rsidRPr="006B554F">
        <w:rPr>
          <w:rFonts w:ascii="Angsana New" w:hAnsi="Angsana New"/>
          <w:sz w:val="30"/>
          <w:szCs w:val="30"/>
        </w:rPr>
        <w:t xml:space="preserve"> </w:t>
      </w:r>
      <w:r w:rsidRPr="006B554F">
        <w:rPr>
          <w:rFonts w:ascii="Angsana New" w:hAnsi="Angsana New"/>
          <w:sz w:val="30"/>
          <w:szCs w:val="30"/>
          <w:cs/>
        </w:rPr>
        <w:t>ปี เพื่อบริหารโครงการโรงแรมของกลุ่มบริษัท โดยจะต้องจ่ายค่าธรรมเนียมต่างๆ ตามที่ระบุไว้ในสัญญา</w:t>
      </w:r>
    </w:p>
    <w:p w14:paraId="1E01BBF8" w14:textId="77777777" w:rsidR="00312486" w:rsidRPr="006375B5" w:rsidRDefault="00312486" w:rsidP="00AE0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482A3236" w14:textId="3DBA23A2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สัญญาแต่งตั้งผู้บริหารอสังหาริมทรัพย์และบริหารจัดการกองทรัสต์</w:t>
      </w:r>
    </w:p>
    <w:p w14:paraId="15D51C0F" w14:textId="77777777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2BA22825" w14:textId="62A8E159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ในเดือนธันวาคม </w:t>
      </w:r>
      <w:r w:rsidR="000E564C" w:rsidRPr="000E564C">
        <w:rPr>
          <w:rFonts w:ascii="Angsana New" w:hAnsi="Angsana New"/>
          <w:sz w:val="30"/>
          <w:szCs w:val="30"/>
        </w:rPr>
        <w:t>2560</w:t>
      </w:r>
      <w:r w:rsidRPr="006375B5">
        <w:rPr>
          <w:rFonts w:ascii="Angsana New" w:hAnsi="Angsana New"/>
          <w:sz w:val="30"/>
          <w:szCs w:val="30"/>
          <w:cs/>
        </w:rPr>
        <w:t xml:space="preserve"> บริษัท เฟรเซอร์ส พร็อพเพอร์ตี้ อินดัสเทรียล รีท แมนเนจเม้นท์ (ประเทศไทย)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จำกัด </w:t>
      </w:r>
      <w:r w:rsidRPr="006375B5">
        <w:rPr>
          <w:rFonts w:ascii="Angsana New" w:hAnsi="Angsana New"/>
          <w:sz w:val="30"/>
          <w:szCs w:val="30"/>
        </w:rPr>
        <w:t xml:space="preserve">(“FIRM”) </w:t>
      </w:r>
      <w:r w:rsidRPr="006375B5">
        <w:rPr>
          <w:rFonts w:ascii="Angsana New" w:hAnsi="Angsana New"/>
          <w:sz w:val="30"/>
          <w:szCs w:val="30"/>
          <w:cs/>
        </w:rPr>
        <w:t>ซึ่งเป็นบริษัทย่อยได้รับแต่งตั้งจากทรัสต์เพื่อการลงทุนในอสังหาริมทรัพย์และสิทธิการเช่าอสังหาริมทรัพย์เพื่ออุตสาหกรรม เฟรเซอร์ส พร็อพเพอร์ตี้ (</w:t>
      </w:r>
      <w:r w:rsidRPr="006375B5">
        <w:rPr>
          <w:rFonts w:ascii="Angsana New" w:hAnsi="Angsana New"/>
          <w:sz w:val="30"/>
          <w:szCs w:val="30"/>
        </w:rPr>
        <w:t>“FTREIT”</w:t>
      </w:r>
      <w:r w:rsidRPr="006375B5">
        <w:rPr>
          <w:rFonts w:ascii="Angsana New" w:hAnsi="Angsana New"/>
          <w:sz w:val="30"/>
          <w:szCs w:val="30"/>
          <w:cs/>
        </w:rPr>
        <w:t>) ซึ่งเป็นบริษัทร่วมให้เป็นผู้บริหารอสังหาริมทรัพย์ โดยเรียกเก็บค่าธรรมเนียมดังนี้</w:t>
      </w:r>
    </w:p>
    <w:p w14:paraId="43083B51" w14:textId="63A146F6" w:rsidR="002103E6" w:rsidRPr="006375B5" w:rsidRDefault="00C23BEE" w:rsidP="002103E6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ค่าธรรมเนียมบริหารจัดการทรัพย์สินหลักของ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7953DF" w:rsidRPr="006375B5">
        <w:rPr>
          <w:rFonts w:ascii="Angsana New" w:hAnsi="Angsana New" w:hint="cs"/>
          <w:sz w:val="30"/>
          <w:szCs w:val="30"/>
          <w:cs/>
        </w:rPr>
        <w:t>ต่อปี</w:t>
      </w:r>
      <w:r w:rsidRPr="006375B5">
        <w:rPr>
          <w:rFonts w:ascii="Angsana New" w:hAnsi="Angsana New"/>
          <w:sz w:val="30"/>
          <w:szCs w:val="30"/>
          <w:cs/>
        </w:rPr>
        <w:t>ของรายได้สุทธิจากสัญญาเช่าและสัญญาบริการของกองทรัสต์</w:t>
      </w:r>
    </w:p>
    <w:p w14:paraId="0782872C" w14:textId="2215654D" w:rsidR="00C23BEE" w:rsidRPr="006375B5" w:rsidRDefault="00C23BEE" w:rsidP="00936843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ค่าตอบแทนส่วนเพิ่มอัตราร้อยละ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ต่อปีของกำไรจากการดำเนินงานของ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</w:p>
    <w:p w14:paraId="358863A6" w14:textId="4AD7C015" w:rsidR="00C23BEE" w:rsidRPr="00094BCB" w:rsidRDefault="00C23BEE" w:rsidP="008075D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 xml:space="preserve">ค่านายหน้าคิดตามสัดส่วนตามระยะเวลาทำสัญญาเช่าและสัญญาบริการของผู้เช่ารายย่อยใหม่ แต่ไม่เกิน </w:t>
      </w:r>
      <w:r w:rsidR="00094BCB" w:rsidRPr="00094BCB">
        <w:rPr>
          <w:rFonts w:ascii="Angsana New" w:hAnsi="Angsana New"/>
          <w:sz w:val="30"/>
          <w:szCs w:val="30"/>
        </w:rPr>
        <w:br/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เดือนของอัตราค่าเช่าและค่าบริการ</w:t>
      </w:r>
    </w:p>
    <w:p w14:paraId="4C63A7C7" w14:textId="683D18BD" w:rsidR="00C23BEE" w:rsidRPr="00094BCB" w:rsidRDefault="00C23BEE" w:rsidP="00D67592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094BCB">
        <w:rPr>
          <w:rFonts w:ascii="Angsana New" w:hAnsi="Angsana New"/>
          <w:sz w:val="30"/>
          <w:szCs w:val="30"/>
          <w:cs/>
        </w:rPr>
        <w:t>ค่านายหน้าจากการซื้อ ขาย โอนสิทธิการเช่าและ/หรือรับโอนสิทธิการเช่าอสังหาริมทรัพย์ในอัตรา</w:t>
      </w:r>
      <w:r w:rsidR="00276CB1" w:rsidRPr="00094BCB">
        <w:rPr>
          <w:rFonts w:ascii="Angsana New" w:hAnsi="Angsana New" w:hint="cs"/>
          <w:sz w:val="30"/>
          <w:szCs w:val="30"/>
          <w:cs/>
        </w:rPr>
        <w:t>ไม่เกิน</w:t>
      </w:r>
      <w:r w:rsidR="00094BCB" w:rsidRPr="00094BCB">
        <w:rPr>
          <w:rFonts w:ascii="Angsana New" w:hAnsi="Angsana New"/>
          <w:sz w:val="30"/>
          <w:szCs w:val="30"/>
        </w:rPr>
        <w:br/>
      </w:r>
      <w:r w:rsidRPr="00094BCB">
        <w:rPr>
          <w:rFonts w:ascii="Angsana New" w:hAnsi="Angsana New"/>
          <w:sz w:val="30"/>
          <w:szCs w:val="30"/>
          <w:cs/>
        </w:rPr>
        <w:t xml:space="preserve">ร้อยละ </w:t>
      </w:r>
      <w:r w:rsidR="000E564C" w:rsidRPr="00094BCB">
        <w:rPr>
          <w:rFonts w:ascii="Angsana New" w:hAnsi="Angsana New"/>
          <w:sz w:val="30"/>
          <w:szCs w:val="30"/>
        </w:rPr>
        <w:t>3</w:t>
      </w:r>
      <w:r w:rsidRPr="00094BCB">
        <w:rPr>
          <w:rFonts w:ascii="Angsana New" w:hAnsi="Angsana New"/>
          <w:sz w:val="30"/>
          <w:szCs w:val="30"/>
          <w:cs/>
        </w:rPr>
        <w:t xml:space="preserve"> ของมูลค่าดังกล่าว</w:t>
      </w:r>
    </w:p>
    <w:p w14:paraId="26285A48" w14:textId="77777777" w:rsidR="00C23BEE" w:rsidRPr="006375B5" w:rsidRDefault="00C23BEE" w:rsidP="00C23BE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51C3F97" w14:textId="04F29611" w:rsidR="00C23BEE" w:rsidRPr="006375B5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นอกจากนี้บริษัทย่อยดังกล่าวได้ทำสัญญาการบริหารจัดการกับ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สำหรับการให้บริการบริหารจัดการทั่วไปโดยคิดค่าบริการเป็นรายเดือนในอัตราร้อยละ </w:t>
      </w:r>
      <w:r w:rsidR="000E564C" w:rsidRPr="000E564C">
        <w:rPr>
          <w:rFonts w:ascii="Angsana New" w:hAnsi="Angsana New"/>
          <w:sz w:val="30"/>
          <w:szCs w:val="30"/>
        </w:rPr>
        <w:t>0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ต่อปี ของมูลค่าสินทรัพย์รวมของ</w:t>
      </w:r>
      <w:r w:rsidRPr="006375B5">
        <w:rPr>
          <w:rFonts w:ascii="Angsana New" w:hAnsi="Angsana New"/>
          <w:sz w:val="30"/>
          <w:szCs w:val="30"/>
        </w:rPr>
        <w:t xml:space="preserve"> FTREIT</w:t>
      </w:r>
      <w:r w:rsidRPr="006375B5">
        <w:rPr>
          <w:rFonts w:ascii="Angsana New" w:hAnsi="Angsana New"/>
          <w:sz w:val="30"/>
          <w:szCs w:val="30"/>
          <w:cs/>
        </w:rPr>
        <w:t xml:space="preserve"> (รายละเอียด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/>
          <w:sz w:val="30"/>
          <w:szCs w:val="30"/>
          <w:cs/>
        </w:rPr>
        <w:t xml:space="preserve">แสดงไว้ในหมายเหตุข้อ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174726">
        <w:rPr>
          <w:rFonts w:ascii="Angsana New" w:hAnsi="Angsana New"/>
          <w:sz w:val="30"/>
          <w:szCs w:val="30"/>
        </w:rPr>
        <w:t>0</w:t>
      </w:r>
      <w:r w:rsidRPr="006375B5">
        <w:rPr>
          <w:rFonts w:ascii="Angsana New" w:hAnsi="Angsana New"/>
          <w:sz w:val="30"/>
          <w:szCs w:val="30"/>
          <w:cs/>
        </w:rPr>
        <w:t>)</w:t>
      </w:r>
    </w:p>
    <w:p w14:paraId="4C61DC5A" w14:textId="77777777" w:rsidR="0056325C" w:rsidRDefault="0056325C" w:rsidP="008666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0C94A7DC" w14:textId="4E4D9AB7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E403C9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</w:t>
      </w:r>
    </w:p>
    <w:p w14:paraId="3DF854D3" w14:textId="77777777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ADAFB70" w14:textId="16A96632" w:rsidR="00C23BEE" w:rsidRPr="00E403C9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960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E403C9">
        <w:rPr>
          <w:rFonts w:ascii="Angsana New" w:hAnsi="Angsana New" w:hint="cs"/>
          <w:sz w:val="30"/>
          <w:szCs w:val="30"/>
          <w:cs/>
        </w:rPr>
        <w:t>ในเดือนมีนาคม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="000E564C" w:rsidRPr="00E403C9">
        <w:rPr>
          <w:rFonts w:ascii="Angsana New" w:hAnsi="Angsana New"/>
          <w:sz w:val="30"/>
          <w:szCs w:val="30"/>
        </w:rPr>
        <w:t>2559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บริษัทนอร์ท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สาธร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เรียลตี้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จำกัด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ซึ่งเป็นบริษัทย่อย</w:t>
      </w:r>
      <w:r w:rsidR="00695540" w:rsidRPr="00E403C9">
        <w:rPr>
          <w:rFonts w:ascii="Angsana New" w:hAnsi="Angsana New" w:hint="cs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ได้รับแต่งตั้งจากทรัสต์</w:t>
      </w:r>
      <w:r w:rsidRPr="00E403C9">
        <w:rPr>
          <w:rFonts w:ascii="Angsana New" w:hAnsi="Angsana New"/>
          <w:sz w:val="30"/>
          <w:szCs w:val="30"/>
          <w:cs/>
        </w:rPr>
        <w:t xml:space="preserve">เพื่อการลงทุนในสิทธิการเช่าอสังหาริมทรัพย์โกลเด้นเวนเจอร์ </w:t>
      </w:r>
      <w:r w:rsidRPr="00E403C9">
        <w:rPr>
          <w:rFonts w:ascii="Angsana New" w:hAnsi="Angsana New"/>
          <w:sz w:val="30"/>
          <w:szCs w:val="30"/>
        </w:rPr>
        <w:t xml:space="preserve">“GVREIT” </w:t>
      </w:r>
      <w:r w:rsidRPr="00E403C9">
        <w:rPr>
          <w:rFonts w:ascii="Angsana New" w:hAnsi="Angsana New" w:hint="cs"/>
          <w:sz w:val="30"/>
          <w:szCs w:val="30"/>
          <w:cs/>
        </w:rPr>
        <w:t>ซึ่งเป็นบริษัทร่วมทางอ้อมให้เป็นผู้บริหารอสังหาริมทรัพย์</w:t>
      </w:r>
      <w:r w:rsidRPr="00E403C9">
        <w:rPr>
          <w:rFonts w:ascii="Angsana New" w:hAnsi="Angsana New"/>
          <w:sz w:val="30"/>
          <w:szCs w:val="30"/>
          <w:cs/>
        </w:rPr>
        <w:t xml:space="preserve"> </w:t>
      </w:r>
      <w:r w:rsidRPr="00E403C9">
        <w:rPr>
          <w:rFonts w:ascii="Angsana New" w:hAnsi="Angsana New" w:hint="cs"/>
          <w:sz w:val="30"/>
          <w:szCs w:val="30"/>
          <w:cs/>
        </w:rPr>
        <w:t>โดยเรียกเก็บค่าธรรมเนียมดังนี้</w:t>
      </w:r>
    </w:p>
    <w:p w14:paraId="3DED0142" w14:textId="77777777" w:rsidR="00C23BEE" w:rsidRPr="00CF21B0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</w:p>
    <w:p w14:paraId="48560756" w14:textId="685D8DBC" w:rsidR="00C23BEE" w:rsidRPr="00B729E8" w:rsidRDefault="00C23BEE" w:rsidP="00074552">
      <w:pPr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overflowPunct w:val="0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B729E8">
        <w:rPr>
          <w:rFonts w:ascii="Angsana New" w:hAnsi="Angsana New"/>
          <w:sz w:val="30"/>
          <w:szCs w:val="30"/>
          <w:cs/>
        </w:rPr>
        <w:t xml:space="preserve">ค่าธรรมเนียมพื้นฐานในการจัดการทรัพย์สิน ประมาณ </w:t>
      </w:r>
      <w:r w:rsidR="000E564C" w:rsidRPr="00B729E8">
        <w:rPr>
          <w:rFonts w:ascii="Angsana New" w:hAnsi="Angsana New"/>
          <w:sz w:val="30"/>
          <w:szCs w:val="30"/>
        </w:rPr>
        <w:t>15</w:t>
      </w:r>
      <w:r w:rsidRPr="00B729E8">
        <w:rPr>
          <w:rFonts w:ascii="Angsana New" w:hAnsi="Angsana New"/>
          <w:sz w:val="30"/>
          <w:szCs w:val="30"/>
          <w:cs/>
        </w:rPr>
        <w:t xml:space="preserve"> - </w:t>
      </w:r>
      <w:r w:rsidR="000E564C" w:rsidRPr="00B729E8">
        <w:rPr>
          <w:rFonts w:ascii="Angsana New" w:hAnsi="Angsana New"/>
          <w:sz w:val="30"/>
          <w:szCs w:val="30"/>
        </w:rPr>
        <w:t>33</w:t>
      </w:r>
      <w:r w:rsidRPr="00B729E8">
        <w:rPr>
          <w:rFonts w:ascii="Angsana New" w:hAnsi="Angsana New"/>
          <w:sz w:val="30"/>
          <w:szCs w:val="30"/>
          <w:cs/>
        </w:rPr>
        <w:t xml:space="preserve"> ล้านบาทต่อปี สำหรับโครงการ</w:t>
      </w:r>
      <w:r w:rsidRPr="00B729E8">
        <w:rPr>
          <w:rFonts w:ascii="Angsana New" w:hAnsi="Angsana New"/>
          <w:sz w:val="30"/>
          <w:szCs w:val="30"/>
        </w:rPr>
        <w:t xml:space="preserve"> </w:t>
      </w:r>
      <w:r w:rsidRPr="00B729E8">
        <w:rPr>
          <w:rFonts w:ascii="Angsana New" w:hAnsi="Angsana New"/>
          <w:sz w:val="30"/>
          <w:szCs w:val="30"/>
          <w:cs/>
        </w:rPr>
        <w:t xml:space="preserve">ปาร์คเวนเชอร์ 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อีโคเพล็กซ์ และประมาณ </w:t>
      </w:r>
      <w:r w:rsidR="000E564C" w:rsidRPr="00525972">
        <w:rPr>
          <w:rFonts w:ascii="Angsana New" w:hAnsi="Angsana New"/>
          <w:spacing w:val="-2"/>
          <w:sz w:val="30"/>
          <w:szCs w:val="30"/>
        </w:rPr>
        <w:t>19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- </w:t>
      </w:r>
      <w:r w:rsidR="000E564C" w:rsidRPr="00525972">
        <w:rPr>
          <w:rFonts w:ascii="Angsana New" w:hAnsi="Angsana New"/>
          <w:spacing w:val="-2"/>
          <w:sz w:val="30"/>
          <w:szCs w:val="30"/>
        </w:rPr>
        <w:t>45</w:t>
      </w:r>
      <w:r w:rsidRPr="00525972">
        <w:rPr>
          <w:rFonts w:ascii="Angsana New" w:hAnsi="Angsana New"/>
          <w:spacing w:val="-2"/>
          <w:sz w:val="30"/>
          <w:szCs w:val="30"/>
          <w:cs/>
        </w:rPr>
        <w:t xml:space="preserve"> ล้านบาทต่อปี สำหรับ</w:t>
      </w:r>
      <w:r w:rsidRPr="00525972">
        <w:rPr>
          <w:rFonts w:hint="cs"/>
          <w:spacing w:val="-2"/>
          <w:sz w:val="30"/>
          <w:szCs w:val="30"/>
          <w:cs/>
        </w:rPr>
        <w:t>โครงการสาทร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hint="cs"/>
          <w:spacing w:val="-2"/>
          <w:sz w:val="30"/>
          <w:szCs w:val="30"/>
          <w:cs/>
        </w:rPr>
        <w:t>สแควร์</w:t>
      </w:r>
      <w:r w:rsidRPr="00525972">
        <w:rPr>
          <w:spacing w:val="-2"/>
          <w:sz w:val="30"/>
          <w:szCs w:val="30"/>
          <w:cs/>
        </w:rPr>
        <w:t xml:space="preserve"> </w:t>
      </w:r>
      <w:r w:rsidRPr="00525972">
        <w:rPr>
          <w:rFonts w:ascii="Angsana New" w:hAnsi="Angsana New"/>
          <w:spacing w:val="-2"/>
          <w:sz w:val="30"/>
          <w:szCs w:val="30"/>
          <w:cs/>
        </w:rPr>
        <w:t>โดยคิดในอัตราคงที่ที่แตกต่างกัน</w:t>
      </w:r>
      <w:r w:rsidRPr="00B729E8">
        <w:rPr>
          <w:rFonts w:ascii="Angsana New" w:hAnsi="Angsana New"/>
          <w:sz w:val="30"/>
          <w:szCs w:val="30"/>
          <w:cs/>
        </w:rPr>
        <w:t>ในแต่ละปีตามที่กำหนดในสัญญาแต่งตั้งผู้บริหารอสังหาริมทรัพย์ โดยชำระเป็นรายเดือน</w:t>
      </w:r>
    </w:p>
    <w:p w14:paraId="31DEB670" w14:textId="5D870CE1" w:rsidR="004D2AA8" w:rsidRPr="00CF21B0" w:rsidRDefault="004D2A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</w:rPr>
      </w:pPr>
    </w:p>
    <w:p w14:paraId="4AA75C66" w14:textId="46E65633" w:rsidR="00C23BEE" w:rsidRPr="00B729E8" w:rsidRDefault="00C23BEE" w:rsidP="00074552">
      <w:pPr>
        <w:pStyle w:val="ListParagraph"/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7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B729E8">
        <w:rPr>
          <w:rFonts w:ascii="Angsana New" w:hAnsi="Angsana New"/>
          <w:spacing w:val="-4"/>
          <w:sz w:val="30"/>
          <w:szCs w:val="30"/>
          <w:cs/>
        </w:rPr>
        <w:t>ค่าธรรมเนียมผันแปรในการจัดการทรัพย์สินสำหรับโครงการปาร์คเวนเชอร์ อีโคเพล็กซ์ในปีที่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="00525972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 xml:space="preserve"> 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75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6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20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</w:t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และสำหรับโครงการ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 w:hint="cs"/>
          <w:spacing w:val="-4"/>
          <w:sz w:val="30"/>
          <w:szCs w:val="30"/>
          <w:cs/>
        </w:rPr>
        <w:t>สารทรสแควร์</w:t>
      </w:r>
      <w:r w:rsidRPr="00B729E8">
        <w:rPr>
          <w:rFonts w:ascii="Angsana New" w:hAnsi="Angsana New"/>
          <w:spacing w:val="-4"/>
          <w:sz w:val="30"/>
          <w:szCs w:val="30"/>
          <w:cs/>
        </w:rPr>
        <w:t>ในปีที่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1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55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-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3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45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</w:t>
      </w:r>
      <w:r w:rsidR="00525972">
        <w:rPr>
          <w:rFonts w:ascii="Angsana New" w:hAnsi="Angsana New"/>
          <w:spacing w:val="-4"/>
          <w:sz w:val="30"/>
          <w:szCs w:val="30"/>
          <w:cs/>
        </w:rPr>
        <w:br/>
      </w:r>
      <w:r w:rsidRPr="00B729E8">
        <w:rPr>
          <w:rFonts w:ascii="Angsana New" w:hAnsi="Angsana New"/>
          <w:spacing w:val="-4"/>
          <w:sz w:val="30"/>
          <w:szCs w:val="30"/>
          <w:cs/>
        </w:rPr>
        <w:t>ร้อยละ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="000E564C" w:rsidRPr="00B729E8">
        <w:rPr>
          <w:rFonts w:ascii="Angsana New" w:hAnsi="Angsana New"/>
          <w:spacing w:val="-4"/>
          <w:sz w:val="30"/>
          <w:szCs w:val="30"/>
        </w:rPr>
        <w:t>4</w:t>
      </w:r>
      <w:r w:rsidRPr="00B729E8">
        <w:rPr>
          <w:rFonts w:ascii="Angsana New" w:hAnsi="Angsana New"/>
          <w:spacing w:val="-4"/>
          <w:sz w:val="30"/>
          <w:szCs w:val="30"/>
          <w:cs/>
        </w:rPr>
        <w:t>.</w:t>
      </w:r>
      <w:r w:rsidR="000E564C" w:rsidRPr="00B729E8">
        <w:rPr>
          <w:rFonts w:ascii="Angsana New" w:hAnsi="Angsana New"/>
          <w:spacing w:val="-4"/>
          <w:sz w:val="30"/>
          <w:szCs w:val="30"/>
        </w:rPr>
        <w:t>65</w:t>
      </w:r>
      <w:r w:rsidRPr="00B729E8">
        <w:rPr>
          <w:rFonts w:ascii="Angsana New" w:hAnsi="Angsana New"/>
          <w:spacing w:val="-4"/>
          <w:sz w:val="30"/>
          <w:szCs w:val="30"/>
        </w:rPr>
        <w:t> </w:t>
      </w:r>
      <w:r w:rsidRPr="00B729E8">
        <w:rPr>
          <w:rFonts w:ascii="Angsana New" w:hAnsi="Angsana New"/>
          <w:spacing w:val="-4"/>
          <w:sz w:val="30"/>
          <w:szCs w:val="30"/>
          <w:cs/>
        </w:rPr>
        <w:t xml:space="preserve">ต่อปี โดยค่าธรรมเนียมผันแปรคิดในอัตราร้อยละต่อปีของรายได้จากการให้เช่าพื้นที่และบริการพื้นที่เช่าอาคารซึ่งประกอบด้วยพื้นที่สำนักงานให้เช่า พื้นที่พาณิชยกรรม (ไม่รวมรายได้จากลานจัดกิจกรรม) และพื้นที่ห้องเก็บของโดยชำระเป็นรายไตรมาส </w:t>
      </w:r>
    </w:p>
    <w:p w14:paraId="0BBB1323" w14:textId="5E0A6452" w:rsidR="00220079" w:rsidRDefault="00220079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4FB787D0" w14:textId="4EE2113A" w:rsidR="00CE419F" w:rsidRDefault="00CE419F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51BBAFAB" w14:textId="284F058B" w:rsidR="00CE419F" w:rsidRDefault="00CE419F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7A9477D7" w14:textId="77777777" w:rsidR="00CE419F" w:rsidRPr="006375B5" w:rsidRDefault="00CE419F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27EEB7C3" w14:textId="4031F399" w:rsidR="00AE7611" w:rsidRPr="00AA0BA6" w:rsidRDefault="00AE7611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AA0BA6">
        <w:rPr>
          <w:rFonts w:ascii="Angsana New" w:hAnsi="Angsana New"/>
          <w:i/>
          <w:iCs/>
          <w:sz w:val="30"/>
          <w:szCs w:val="30"/>
          <w:cs/>
        </w:rPr>
        <w:lastRenderedPageBreak/>
        <w:t>สัญญาเช่า</w:t>
      </w:r>
      <w:r w:rsidR="005119F6" w:rsidRPr="00AA0BA6">
        <w:rPr>
          <w:rFonts w:ascii="Angsana New" w:hAnsi="Angsana New" w:hint="cs"/>
          <w:i/>
          <w:iCs/>
          <w:sz w:val="30"/>
          <w:szCs w:val="30"/>
          <w:cs/>
        </w:rPr>
        <w:t>ที่ทำกับกองทุนรวม</w:t>
      </w:r>
      <w:r w:rsidR="005119F6" w:rsidRPr="00AA0BA6">
        <w:rPr>
          <w:rFonts w:ascii="Angsana New" w:hAnsi="Angsana New"/>
          <w:i/>
          <w:iCs/>
          <w:sz w:val="30"/>
          <w:szCs w:val="30"/>
          <w:cs/>
        </w:rPr>
        <w:t>สิทธิการเช่าอสังหาริมทรัพย์โกลด์</w:t>
      </w:r>
    </w:p>
    <w:p w14:paraId="2DE4004F" w14:textId="1EEC92DE" w:rsidR="00635197" w:rsidRPr="00AA0BA6" w:rsidRDefault="00635197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482E78A6" w14:textId="29DB7F22" w:rsidR="00C85796" w:rsidRPr="00AA0BA6" w:rsidRDefault="009A1C25" w:rsidP="00444D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AA0BA6">
        <w:rPr>
          <w:rFonts w:ascii="Angsana New" w:hAnsi="Angsana New"/>
          <w:sz w:val="30"/>
          <w:szCs w:val="30"/>
          <w:cs/>
        </w:rPr>
        <w:t xml:space="preserve">ในระหว่างปี </w:t>
      </w:r>
      <w:r w:rsidR="000E564C" w:rsidRPr="00AA0BA6">
        <w:rPr>
          <w:rFonts w:ascii="Angsana New" w:hAnsi="Angsana New"/>
          <w:sz w:val="30"/>
          <w:szCs w:val="30"/>
        </w:rPr>
        <w:t>2550</w:t>
      </w:r>
      <w:r w:rsidRPr="00AA0BA6">
        <w:rPr>
          <w:rFonts w:ascii="Angsana New" w:hAnsi="Angsana New"/>
          <w:sz w:val="30"/>
          <w:szCs w:val="30"/>
          <w:cs/>
        </w:rPr>
        <w:t xml:space="preserve"> บริษัท โกลเด้น แลนด์ (เมย์แฟร์) จำกัด ซึ่งเป็นบริษัทย่อย</w:t>
      </w:r>
      <w:r w:rsidR="009223EF" w:rsidRPr="00AA0BA6">
        <w:rPr>
          <w:rFonts w:ascii="Angsana New" w:hAnsi="Angsana New"/>
          <w:sz w:val="30"/>
          <w:szCs w:val="30"/>
          <w:cs/>
        </w:rPr>
        <w:t>ทางอ้อม</w:t>
      </w:r>
      <w:r w:rsidRPr="00AA0BA6">
        <w:rPr>
          <w:rFonts w:ascii="Angsana New" w:hAnsi="Angsana New"/>
          <w:sz w:val="30"/>
          <w:szCs w:val="30"/>
          <w:cs/>
        </w:rPr>
        <w:t>ของบริษัทได้เข้าทำสัญญาเช่ากับกองทุนรวมสิทธิการเช่าอสังหาริมทรัพย์โกลด์ (</w:t>
      </w:r>
      <w:r w:rsidRPr="00AA0BA6">
        <w:rPr>
          <w:rFonts w:ascii="Angsana New" w:hAnsi="Angsana New"/>
          <w:sz w:val="30"/>
          <w:szCs w:val="30"/>
        </w:rPr>
        <w:t>“</w:t>
      </w:r>
      <w:r w:rsidR="005A45BD" w:rsidRPr="00AA0BA6">
        <w:rPr>
          <w:rFonts w:ascii="Angsana New" w:hAnsi="Angsana New"/>
          <w:sz w:val="30"/>
          <w:szCs w:val="30"/>
        </w:rPr>
        <w:t>GOLDFUND</w:t>
      </w:r>
      <w:r w:rsidRPr="00AA0BA6">
        <w:rPr>
          <w:rFonts w:ascii="Angsana New" w:hAnsi="Angsana New"/>
          <w:sz w:val="30"/>
          <w:szCs w:val="30"/>
        </w:rPr>
        <w:t>”</w:t>
      </w:r>
      <w:r w:rsidRPr="00AA0BA6">
        <w:rPr>
          <w:rFonts w:ascii="Angsana New" w:hAnsi="Angsana New"/>
          <w:sz w:val="30"/>
          <w:szCs w:val="30"/>
          <w:cs/>
        </w:rPr>
        <w:t>) ซึ่งเป็นบริษัทร่วม</w:t>
      </w:r>
      <w:r w:rsidR="00590738" w:rsidRPr="00AA0BA6">
        <w:rPr>
          <w:rFonts w:ascii="Angsana New" w:hAnsi="Angsana New"/>
          <w:sz w:val="30"/>
          <w:szCs w:val="30"/>
          <w:cs/>
        </w:rPr>
        <w:t>ทางอ้อม</w:t>
      </w:r>
      <w:r w:rsidRPr="00AA0BA6">
        <w:rPr>
          <w:rFonts w:ascii="Angsana New" w:hAnsi="Angsana New"/>
          <w:sz w:val="30"/>
          <w:szCs w:val="30"/>
          <w:cs/>
        </w:rPr>
        <w:t xml:space="preserve"> โดย</w:t>
      </w:r>
      <w:r w:rsidR="00695540" w:rsidRPr="00AA0BA6">
        <w:rPr>
          <w:rFonts w:ascii="Angsana New" w:hAnsi="Angsana New" w:hint="cs"/>
          <w:sz w:val="30"/>
          <w:szCs w:val="30"/>
          <w:cs/>
        </w:rPr>
        <w:t>บริษัทย่อย</w:t>
      </w:r>
      <w:r w:rsidRPr="00AA0BA6">
        <w:rPr>
          <w:rFonts w:ascii="Angsana New" w:hAnsi="Angsana New"/>
          <w:sz w:val="30"/>
          <w:szCs w:val="30"/>
          <w:cs/>
        </w:rPr>
        <w:t xml:space="preserve">ได้เข้าถือหน่วยลงทุนในกองทุนรวมคิดเป็นสัดส่วนร้อยละ </w:t>
      </w:r>
      <w:r w:rsidR="000E564C" w:rsidRPr="00AA0BA6">
        <w:rPr>
          <w:rFonts w:ascii="Angsana New" w:hAnsi="Angsana New"/>
          <w:sz w:val="30"/>
          <w:szCs w:val="30"/>
        </w:rPr>
        <w:t>33</w:t>
      </w:r>
      <w:r w:rsidRPr="00AA0BA6">
        <w:rPr>
          <w:rFonts w:ascii="Angsana New" w:hAnsi="Angsana New"/>
          <w:sz w:val="30"/>
          <w:szCs w:val="30"/>
          <w:cs/>
        </w:rPr>
        <w:t xml:space="preserve"> ของหน่วยลงทุน ตามสัญญากองทุนรวมได้ตกลงเช่าที่ดินและอาคารในโครงการเมย์แฟร์แมริออท (</w:t>
      </w:r>
      <w:r w:rsidRPr="00AA0BA6">
        <w:rPr>
          <w:rFonts w:ascii="Angsana New" w:hAnsi="Angsana New"/>
          <w:sz w:val="30"/>
          <w:szCs w:val="30"/>
        </w:rPr>
        <w:t>“</w:t>
      </w:r>
      <w:r w:rsidRPr="00AA0BA6">
        <w:rPr>
          <w:rFonts w:ascii="Angsana New" w:hAnsi="Angsana New"/>
          <w:sz w:val="30"/>
          <w:szCs w:val="30"/>
          <w:cs/>
        </w:rPr>
        <w:t>โครงการ</w:t>
      </w:r>
      <w:r w:rsidRPr="00AA0BA6">
        <w:rPr>
          <w:rFonts w:ascii="Angsana New" w:hAnsi="Angsana New"/>
          <w:sz w:val="30"/>
          <w:szCs w:val="30"/>
        </w:rPr>
        <w:t>”</w:t>
      </w:r>
      <w:r w:rsidRPr="00AA0BA6">
        <w:rPr>
          <w:rFonts w:ascii="Angsana New" w:hAnsi="Angsana New"/>
          <w:sz w:val="30"/>
          <w:szCs w:val="30"/>
          <w:cs/>
        </w:rPr>
        <w:t>) ซึ่งเป็นโครงการที่พักและธุรกิจที่เกี่ยวข้องจากบริษัทย่อย</w:t>
      </w:r>
      <w:r w:rsidR="004A63A2" w:rsidRPr="00AA0BA6">
        <w:rPr>
          <w:rFonts w:ascii="Angsana New" w:hAnsi="Angsana New"/>
          <w:sz w:val="30"/>
          <w:szCs w:val="30"/>
          <w:cs/>
        </w:rPr>
        <w:t>ทางอ้อม</w:t>
      </w:r>
      <w:r w:rsidRPr="00AA0BA6">
        <w:rPr>
          <w:rFonts w:ascii="Angsana New" w:hAnsi="Angsana New"/>
          <w:sz w:val="30"/>
          <w:szCs w:val="30"/>
          <w:cs/>
        </w:rPr>
        <w:t xml:space="preserve"> เป็นระยะเวลา </w:t>
      </w:r>
      <w:r w:rsidR="000E564C" w:rsidRPr="00AA0BA6">
        <w:rPr>
          <w:rFonts w:ascii="Angsana New" w:hAnsi="Angsana New"/>
          <w:sz w:val="30"/>
          <w:szCs w:val="30"/>
        </w:rPr>
        <w:t>30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ปี ตั้งแต่วันที่ </w:t>
      </w:r>
      <w:r w:rsidR="000E564C" w:rsidRPr="00AA0BA6">
        <w:rPr>
          <w:rFonts w:ascii="Angsana New" w:hAnsi="Angsana New"/>
          <w:sz w:val="30"/>
          <w:szCs w:val="30"/>
        </w:rPr>
        <w:t>8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พฤษภาคม </w:t>
      </w:r>
      <w:r w:rsidR="000E564C" w:rsidRPr="00AA0BA6">
        <w:rPr>
          <w:rFonts w:ascii="Angsana New" w:hAnsi="Angsana New"/>
          <w:sz w:val="30"/>
          <w:szCs w:val="30"/>
        </w:rPr>
        <w:t>2550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ถึงวันที่ </w:t>
      </w:r>
      <w:r w:rsidR="000E564C" w:rsidRPr="00AA0BA6">
        <w:rPr>
          <w:rFonts w:ascii="Angsana New" w:hAnsi="Angsana New"/>
          <w:sz w:val="30"/>
          <w:szCs w:val="30"/>
        </w:rPr>
        <w:t>7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พฤษภาคม </w:t>
      </w:r>
      <w:r w:rsidR="000E564C" w:rsidRPr="00AA0BA6">
        <w:rPr>
          <w:rFonts w:ascii="Angsana New" w:hAnsi="Angsana New"/>
          <w:sz w:val="30"/>
          <w:szCs w:val="30"/>
        </w:rPr>
        <w:t>2580</w:t>
      </w:r>
      <w:r w:rsidRPr="00AA0BA6">
        <w:rPr>
          <w:rFonts w:ascii="Angsana New" w:hAnsi="Angsana New"/>
          <w:sz w:val="30"/>
          <w:szCs w:val="30"/>
          <w:cs/>
        </w:rPr>
        <w:t xml:space="preserve"> เป็นจำนวนรวม </w:t>
      </w:r>
      <w:r w:rsidR="000E564C" w:rsidRPr="00AA0BA6">
        <w:rPr>
          <w:rFonts w:ascii="Angsana New" w:hAnsi="Angsana New"/>
          <w:sz w:val="30"/>
          <w:szCs w:val="30"/>
        </w:rPr>
        <w:t>1</w:t>
      </w:r>
      <w:r w:rsidRPr="00AA0BA6">
        <w:rPr>
          <w:rFonts w:ascii="Angsana New" w:hAnsi="Angsana New"/>
          <w:sz w:val="30"/>
          <w:szCs w:val="30"/>
        </w:rPr>
        <w:t>,</w:t>
      </w:r>
      <w:r w:rsidR="000E564C" w:rsidRPr="00AA0BA6">
        <w:rPr>
          <w:rFonts w:ascii="Angsana New" w:hAnsi="Angsana New"/>
          <w:sz w:val="30"/>
          <w:szCs w:val="30"/>
        </w:rPr>
        <w:t>700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ล้านบาท ซึ่งชำระในวันเริ่มสัญญาเช่าและชำระเพิ่มอีกจำนวน </w:t>
      </w:r>
      <w:r w:rsidR="000E564C" w:rsidRPr="00AA0BA6">
        <w:rPr>
          <w:rFonts w:ascii="Angsana New" w:hAnsi="Angsana New"/>
          <w:sz w:val="30"/>
          <w:szCs w:val="30"/>
        </w:rPr>
        <w:t>258</w:t>
      </w:r>
      <w:r w:rsidRPr="00AA0BA6">
        <w:rPr>
          <w:rFonts w:ascii="Angsana New" w:hAnsi="Angsana New"/>
          <w:sz w:val="30"/>
          <w:szCs w:val="30"/>
          <w:cs/>
        </w:rPr>
        <w:t>.</w:t>
      </w:r>
      <w:r w:rsidR="000E564C" w:rsidRPr="00AA0BA6">
        <w:rPr>
          <w:rFonts w:ascii="Angsana New" w:hAnsi="Angsana New"/>
          <w:sz w:val="30"/>
          <w:szCs w:val="30"/>
        </w:rPr>
        <w:t>80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ล้านบาท ซึ่งชำระในวันเริ่มสัญญาเช่า เพื่อเป็นคำมั่นในการต่อสัญญาเช่าอีกเป็นระยะเวลา </w:t>
      </w:r>
      <w:r w:rsidR="000E564C" w:rsidRPr="00AA0BA6">
        <w:rPr>
          <w:rFonts w:ascii="Angsana New" w:hAnsi="Angsana New"/>
          <w:sz w:val="30"/>
          <w:szCs w:val="30"/>
        </w:rPr>
        <w:t>30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>ปี ภายใต้สัญญาเช่ากองทุนรวมสามารถใช้สิทธิที่จะซื้อสินทรัพย์ที่เช่าในราคา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="000E564C" w:rsidRPr="00AA0BA6">
        <w:rPr>
          <w:rFonts w:ascii="Angsana New" w:hAnsi="Angsana New"/>
          <w:sz w:val="30"/>
          <w:szCs w:val="30"/>
        </w:rPr>
        <w:t>405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ล้านบาท เมื่อครบกำหนดสัญญาเช่า </w:t>
      </w:r>
      <w:r w:rsidR="000E564C" w:rsidRPr="00AA0BA6">
        <w:rPr>
          <w:rFonts w:ascii="Angsana New" w:hAnsi="Angsana New"/>
          <w:sz w:val="30"/>
          <w:szCs w:val="30"/>
        </w:rPr>
        <w:t>30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ปีแรกหรือจำนวน </w:t>
      </w:r>
      <w:r w:rsidR="000E564C" w:rsidRPr="00AA0BA6">
        <w:rPr>
          <w:rFonts w:ascii="Angsana New" w:hAnsi="Angsana New"/>
          <w:sz w:val="30"/>
          <w:szCs w:val="30"/>
        </w:rPr>
        <w:t>984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 xml:space="preserve">ล้านบาท เมื่อครบกำหนดสัญญาเช่าในอีก </w:t>
      </w:r>
      <w:r w:rsidR="000E564C" w:rsidRPr="00AA0BA6">
        <w:rPr>
          <w:rFonts w:ascii="Angsana New" w:hAnsi="Angsana New"/>
          <w:sz w:val="30"/>
          <w:szCs w:val="30"/>
        </w:rPr>
        <w:t>30</w:t>
      </w:r>
      <w:r w:rsidRPr="00AA0BA6">
        <w:rPr>
          <w:rFonts w:ascii="Angsana New" w:hAnsi="Angsana New"/>
          <w:sz w:val="30"/>
          <w:szCs w:val="30"/>
        </w:rPr>
        <w:t xml:space="preserve"> </w:t>
      </w:r>
      <w:r w:rsidRPr="00AA0BA6">
        <w:rPr>
          <w:rFonts w:ascii="Angsana New" w:hAnsi="Angsana New"/>
          <w:sz w:val="30"/>
          <w:szCs w:val="30"/>
          <w:cs/>
        </w:rPr>
        <w:t>ปีถัดไป บริษัทย่อยได้จำนองสินทรัพย์ที่ให้เช่าและจำนำหุ้นของบริษัท แกรนด์ เมย์แฟร์ จำกัด ที่ถือไว้ทั้งจำนวนให้แก่กองทุนรวม รวมทั้ง</w:t>
      </w:r>
      <w:r w:rsidR="00695540" w:rsidRPr="00AA0BA6">
        <w:rPr>
          <w:rFonts w:ascii="Angsana New" w:hAnsi="Angsana New" w:hint="cs"/>
          <w:sz w:val="30"/>
          <w:szCs w:val="30"/>
          <w:cs/>
        </w:rPr>
        <w:t>บริษัทย่อย</w:t>
      </w:r>
      <w:r w:rsidRPr="00AA0BA6">
        <w:rPr>
          <w:rFonts w:ascii="Angsana New" w:hAnsi="Angsana New"/>
          <w:sz w:val="30"/>
          <w:szCs w:val="30"/>
          <w:cs/>
        </w:rPr>
        <w:t>ค้ำประกันการปฏิบัติตามสัญญาดังกล่าวให้แก่กองทุนรวม</w:t>
      </w:r>
    </w:p>
    <w:p w14:paraId="60D9D13C" w14:textId="2E17A888" w:rsidR="0065249F" w:rsidRPr="00CF21B0" w:rsidRDefault="006524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highlight w:val="yellow"/>
          <w:cs/>
        </w:rPr>
      </w:pPr>
    </w:p>
    <w:p w14:paraId="1EF5D578" w14:textId="2AB3805E" w:rsidR="00107341" w:rsidRPr="00B569E7" w:rsidRDefault="009A1C25" w:rsidP="00BD1C2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B569E7">
        <w:rPr>
          <w:rFonts w:ascii="Angsana New" w:hAnsi="Angsana New" w:hint="cs"/>
          <w:sz w:val="30"/>
          <w:szCs w:val="30"/>
          <w:cs/>
        </w:rPr>
        <w:t>ในระหว่างป</w:t>
      </w:r>
      <w:r w:rsidR="00BD1C22" w:rsidRPr="00B569E7">
        <w:rPr>
          <w:rFonts w:ascii="Angsana New" w:hAnsi="Angsana New" w:hint="cs"/>
          <w:sz w:val="30"/>
          <w:szCs w:val="30"/>
          <w:cs/>
        </w:rPr>
        <w:t xml:space="preserve">ี </w:t>
      </w:r>
      <w:r w:rsidR="000E564C" w:rsidRPr="00B569E7">
        <w:rPr>
          <w:rFonts w:ascii="Angsana New" w:hAnsi="Angsana New"/>
          <w:sz w:val="30"/>
          <w:szCs w:val="30"/>
        </w:rPr>
        <w:t>2550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บริษัท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แกรนด์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เมย์แฟร</w:t>
      </w:r>
      <w:r w:rsidR="00BD1C22" w:rsidRPr="00B569E7">
        <w:rPr>
          <w:rFonts w:ascii="Angsana New" w:hAnsi="Angsana New" w:hint="cs"/>
          <w:sz w:val="30"/>
          <w:szCs w:val="30"/>
          <w:cs/>
        </w:rPr>
        <w:t xml:space="preserve">์ </w:t>
      </w:r>
      <w:r w:rsidRPr="00B569E7">
        <w:rPr>
          <w:rFonts w:ascii="Angsana New" w:hAnsi="Angsana New" w:hint="cs"/>
          <w:sz w:val="30"/>
          <w:szCs w:val="30"/>
          <w:cs/>
        </w:rPr>
        <w:t>จำกัดซึ่งเป็นบริษัทย่อย</w:t>
      </w:r>
      <w:r w:rsidR="00C83A90" w:rsidRPr="00B569E7">
        <w:rPr>
          <w:rFonts w:ascii="Angsana New" w:hAnsi="Angsana New" w:hint="cs"/>
          <w:sz w:val="30"/>
          <w:szCs w:val="30"/>
          <w:cs/>
        </w:rPr>
        <w:t>ของบริษัท</w:t>
      </w:r>
      <w:r w:rsidR="00C83A90" w:rsidRPr="00B569E7">
        <w:rPr>
          <w:rFonts w:ascii="Angsana New" w:hAnsi="Angsana New"/>
          <w:sz w:val="30"/>
          <w:szCs w:val="30"/>
          <w:cs/>
        </w:rPr>
        <w:t xml:space="preserve"> </w:t>
      </w:r>
      <w:r w:rsidR="00C83A90" w:rsidRPr="00B569E7">
        <w:rPr>
          <w:rFonts w:ascii="Angsana New" w:hAnsi="Angsana New" w:hint="cs"/>
          <w:sz w:val="30"/>
          <w:szCs w:val="30"/>
          <w:cs/>
        </w:rPr>
        <w:t>โกลเด้น</w:t>
      </w:r>
      <w:r w:rsidR="00C83A90" w:rsidRPr="00B569E7">
        <w:rPr>
          <w:rFonts w:ascii="Angsana New" w:hAnsi="Angsana New"/>
          <w:sz w:val="30"/>
          <w:szCs w:val="30"/>
          <w:cs/>
        </w:rPr>
        <w:t xml:space="preserve"> </w:t>
      </w:r>
      <w:r w:rsidR="00C83A90" w:rsidRPr="00B569E7">
        <w:rPr>
          <w:rFonts w:ascii="Angsana New" w:hAnsi="Angsana New" w:hint="cs"/>
          <w:sz w:val="30"/>
          <w:szCs w:val="30"/>
          <w:cs/>
        </w:rPr>
        <w:t>แลนด์</w:t>
      </w:r>
      <w:r w:rsidRPr="00B569E7">
        <w:rPr>
          <w:rFonts w:ascii="Angsana New" w:hAnsi="Angsana New"/>
          <w:sz w:val="30"/>
          <w:szCs w:val="30"/>
          <w:cs/>
        </w:rPr>
        <w:t xml:space="preserve"> (</w:t>
      </w:r>
      <w:r w:rsidRPr="00B569E7">
        <w:rPr>
          <w:rFonts w:ascii="Angsana New" w:hAnsi="Angsana New" w:hint="cs"/>
          <w:sz w:val="30"/>
          <w:szCs w:val="30"/>
          <w:cs/>
        </w:rPr>
        <w:t>เมย์แฟร์</w:t>
      </w:r>
      <w:r w:rsidRPr="00B569E7">
        <w:rPr>
          <w:rFonts w:ascii="Angsana New" w:hAnsi="Angsana New"/>
          <w:sz w:val="30"/>
          <w:szCs w:val="30"/>
          <w:cs/>
        </w:rPr>
        <w:t xml:space="preserve">) </w:t>
      </w:r>
      <w:r w:rsidRPr="00B569E7">
        <w:rPr>
          <w:rFonts w:ascii="Angsana New" w:hAnsi="Angsana New" w:hint="cs"/>
          <w:sz w:val="30"/>
          <w:szCs w:val="30"/>
          <w:cs/>
        </w:rPr>
        <w:t>จำกัด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="00BD1C22" w:rsidRPr="00B569E7">
        <w:rPr>
          <w:rFonts w:ascii="Angsana New" w:hAnsi="Angsana New"/>
          <w:sz w:val="30"/>
          <w:szCs w:val="30"/>
          <w:cs/>
        </w:rPr>
        <w:br/>
      </w:r>
      <w:r w:rsidR="002F7B98" w:rsidRPr="00B569E7">
        <w:rPr>
          <w:rFonts w:ascii="Angsana New" w:hAnsi="Angsana New"/>
          <w:sz w:val="30"/>
          <w:szCs w:val="30"/>
          <w:cs/>
        </w:rPr>
        <w:t>ซึ่งเป็นบริษัทย่อย</w:t>
      </w:r>
      <w:r w:rsidRPr="00B569E7">
        <w:rPr>
          <w:rFonts w:ascii="Angsana New" w:hAnsi="Angsana New" w:hint="cs"/>
          <w:sz w:val="30"/>
          <w:szCs w:val="30"/>
          <w:cs/>
        </w:rPr>
        <w:t>ได้ทำสัญญากับกองทุนรวมสิทธิการเช่าอสังหาริมทรัพย์โกลด์เพื่อเช่าช่วงที่ดินและอาคาร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และ</w:t>
      </w:r>
      <w:r w:rsidR="00094BCB">
        <w:rPr>
          <w:rFonts w:ascii="Angsana New" w:hAnsi="Angsana New"/>
          <w:sz w:val="30"/>
          <w:szCs w:val="30"/>
        </w:rPr>
        <w:br/>
      </w:r>
      <w:r w:rsidRPr="00B569E7">
        <w:rPr>
          <w:rFonts w:ascii="Angsana New" w:hAnsi="Angsana New" w:hint="cs"/>
          <w:sz w:val="30"/>
          <w:szCs w:val="30"/>
          <w:cs/>
        </w:rPr>
        <w:t>เช่าเฟอร์นิเจอร์และอุปกรณ์ของโครงการเมย์แฟร์แมริออท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เป็น</w:t>
      </w:r>
      <w:r w:rsidR="00C83A90" w:rsidRPr="00B569E7">
        <w:rPr>
          <w:rFonts w:ascii="Angsana New" w:hAnsi="Angsana New" w:hint="cs"/>
          <w:sz w:val="30"/>
          <w:szCs w:val="30"/>
          <w:cs/>
        </w:rPr>
        <w:t>ระยะเวลา</w:t>
      </w:r>
      <w:r w:rsidR="00C83A90" w:rsidRPr="00B569E7">
        <w:rPr>
          <w:rFonts w:ascii="Angsana New" w:hAnsi="Angsana New"/>
          <w:sz w:val="30"/>
          <w:szCs w:val="30"/>
          <w:cs/>
        </w:rPr>
        <w:t xml:space="preserve"> </w:t>
      </w:r>
      <w:r w:rsidR="000E564C" w:rsidRPr="00B569E7">
        <w:rPr>
          <w:rFonts w:ascii="Angsana New" w:hAnsi="Angsana New"/>
          <w:sz w:val="30"/>
          <w:szCs w:val="30"/>
        </w:rPr>
        <w:t>16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ปี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ตั้งแต่วันที่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="000E564C" w:rsidRPr="00B569E7">
        <w:rPr>
          <w:rFonts w:ascii="Angsana New" w:hAnsi="Angsana New"/>
          <w:sz w:val="30"/>
          <w:szCs w:val="30"/>
        </w:rPr>
        <w:t>8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พฤษภาคม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="000E564C" w:rsidRPr="00B569E7">
        <w:rPr>
          <w:rFonts w:ascii="Angsana New" w:hAnsi="Angsana New"/>
          <w:sz w:val="30"/>
          <w:szCs w:val="30"/>
        </w:rPr>
        <w:t>2550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ถึงวันที่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="000E564C" w:rsidRPr="00B569E7">
        <w:rPr>
          <w:rFonts w:ascii="Angsana New" w:hAnsi="Angsana New"/>
          <w:sz w:val="30"/>
          <w:szCs w:val="30"/>
        </w:rPr>
        <w:t>15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มีนาคม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="000E564C" w:rsidRPr="00B569E7">
        <w:rPr>
          <w:rFonts w:ascii="Angsana New" w:hAnsi="Angsana New"/>
          <w:sz w:val="30"/>
          <w:szCs w:val="30"/>
        </w:rPr>
        <w:t>2566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ทั้งนี้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กองทุนรวมสามารถใช้สิทธิต่ออายุสัญญาฉบับดังกล่าวได้อีกเป็นระยะเวลา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="000E564C" w:rsidRPr="00B569E7">
        <w:rPr>
          <w:rFonts w:ascii="Angsana New" w:hAnsi="Angsana New"/>
          <w:sz w:val="30"/>
          <w:szCs w:val="30"/>
        </w:rPr>
        <w:t>10</w:t>
      </w:r>
      <w:r w:rsidRPr="00B569E7">
        <w:rPr>
          <w:rFonts w:ascii="Angsana New" w:hAnsi="Angsana New"/>
          <w:sz w:val="30"/>
          <w:szCs w:val="30"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ปี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ค่าเช่าจ่ายให้กองทุนรวมภายใต้สัญญาประกอบด้วยอัตราค่าเช่าคงที่เดือนละ</w:t>
      </w:r>
      <w:r w:rsidR="0044799E" w:rsidRPr="00B569E7">
        <w:rPr>
          <w:rFonts w:ascii="Angsana New" w:hAnsi="Angsana New"/>
          <w:sz w:val="30"/>
          <w:szCs w:val="30"/>
        </w:rPr>
        <w:t xml:space="preserve"> </w:t>
      </w:r>
      <w:r w:rsidR="000E564C" w:rsidRPr="00B569E7">
        <w:rPr>
          <w:rFonts w:ascii="Angsana New" w:hAnsi="Angsana New"/>
          <w:sz w:val="30"/>
          <w:szCs w:val="30"/>
        </w:rPr>
        <w:t>4</w:t>
      </w:r>
      <w:r w:rsidRPr="00B569E7">
        <w:rPr>
          <w:rFonts w:ascii="Angsana New" w:hAnsi="Angsana New"/>
          <w:sz w:val="30"/>
          <w:szCs w:val="30"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ล้านบาท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และค่าเช่าแปรผันรายเดือนตามผลการดำเนินงานของบริษัท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แกรนด์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เมย์แฟร์</w:t>
      </w:r>
      <w:r w:rsidRPr="00B569E7">
        <w:rPr>
          <w:rFonts w:ascii="Angsana New" w:hAnsi="Angsana New"/>
          <w:sz w:val="30"/>
          <w:szCs w:val="30"/>
          <w:cs/>
        </w:rPr>
        <w:t xml:space="preserve"> </w:t>
      </w:r>
      <w:r w:rsidRPr="00B569E7">
        <w:rPr>
          <w:rFonts w:ascii="Angsana New" w:hAnsi="Angsana New" w:hint="cs"/>
          <w:sz w:val="30"/>
          <w:szCs w:val="30"/>
          <w:cs/>
        </w:rPr>
        <w:t>จำกัด</w:t>
      </w:r>
      <w:r w:rsidR="00FA44D6" w:rsidRPr="00B569E7">
        <w:rPr>
          <w:rFonts w:ascii="Angsana New" w:hAnsi="Angsana New"/>
          <w:sz w:val="30"/>
          <w:szCs w:val="30"/>
          <w:cs/>
        </w:rPr>
        <w:t xml:space="preserve"> </w:t>
      </w:r>
    </w:p>
    <w:p w14:paraId="2E31E093" w14:textId="77777777" w:rsidR="00BA4DF8" w:rsidRPr="00CF21B0" w:rsidRDefault="00BA4DF8" w:rsidP="00BA4D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right="-27"/>
        <w:jc w:val="thaiDistribute"/>
        <w:rPr>
          <w:rFonts w:ascii="Angsana New" w:eastAsia="Times New Roman" w:hAnsi="Angsana New"/>
          <w:sz w:val="28"/>
          <w:szCs w:val="28"/>
          <w:highlight w:val="yellow"/>
        </w:rPr>
      </w:pPr>
    </w:p>
    <w:p w14:paraId="6FAA8915" w14:textId="24A012BC" w:rsidR="00BA4DF8" w:rsidRPr="00383087" w:rsidRDefault="00BA4DF8" w:rsidP="00B244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383087">
        <w:rPr>
          <w:rFonts w:ascii="Angsana New" w:hAnsi="Angsana New" w:hint="cs"/>
          <w:sz w:val="30"/>
          <w:szCs w:val="30"/>
          <w:cs/>
        </w:rPr>
        <w:t xml:space="preserve">ในระหว่างปี </w:t>
      </w:r>
      <w:r w:rsidR="000E564C" w:rsidRPr="00383087">
        <w:rPr>
          <w:rFonts w:ascii="Angsana New" w:hAnsi="Angsana New"/>
          <w:sz w:val="30"/>
          <w:szCs w:val="30"/>
        </w:rPr>
        <w:t>2554</w:t>
      </w:r>
      <w:r w:rsidRPr="00383087">
        <w:rPr>
          <w:rFonts w:ascii="Angsana New" w:hAnsi="Angsana New"/>
          <w:sz w:val="30"/>
          <w:szCs w:val="30"/>
        </w:rPr>
        <w:t xml:space="preserve"> </w:t>
      </w:r>
      <w:r w:rsidRPr="00383087">
        <w:rPr>
          <w:rFonts w:ascii="Angsana New" w:hAnsi="Angsana New"/>
          <w:sz w:val="30"/>
          <w:szCs w:val="30"/>
          <w:cs/>
        </w:rPr>
        <w:t>บริษัท</w:t>
      </w:r>
      <w:r w:rsidR="005119F6" w:rsidRPr="00383087">
        <w:rPr>
          <w:rFonts w:ascii="Angsana New" w:hAnsi="Angsana New" w:hint="cs"/>
          <w:sz w:val="30"/>
          <w:szCs w:val="30"/>
          <w:cs/>
        </w:rPr>
        <w:t>ย่อย</w:t>
      </w:r>
      <w:r w:rsidRPr="00383087">
        <w:rPr>
          <w:rFonts w:ascii="Angsana New" w:hAnsi="Angsana New"/>
          <w:sz w:val="30"/>
          <w:szCs w:val="30"/>
          <w:cs/>
        </w:rPr>
        <w:t xml:space="preserve">ได้สิทธิตามสัญญาเพื่อให้บริษัทย่อยแห่งหนึ่งเช่าที่ดินสำหรับโครงการอาคารพักอาศัยเพื่อให้เช่า สำหรับระยะเวลา </w:t>
      </w:r>
      <w:r w:rsidR="000E564C" w:rsidRPr="00383087">
        <w:rPr>
          <w:rFonts w:ascii="Angsana New" w:hAnsi="Angsana New"/>
          <w:sz w:val="30"/>
          <w:szCs w:val="30"/>
        </w:rPr>
        <w:t>41</w:t>
      </w:r>
      <w:r w:rsidRPr="00383087">
        <w:rPr>
          <w:rFonts w:ascii="Angsana New" w:hAnsi="Angsana New"/>
          <w:sz w:val="30"/>
          <w:szCs w:val="30"/>
          <w:cs/>
        </w:rPr>
        <w:t xml:space="preserve"> ปี เริ่มวันที่ </w:t>
      </w:r>
      <w:r w:rsidR="000E564C" w:rsidRPr="00383087">
        <w:rPr>
          <w:rFonts w:ascii="Angsana New" w:hAnsi="Angsana New"/>
          <w:sz w:val="30"/>
          <w:szCs w:val="30"/>
        </w:rPr>
        <w:t>23</w:t>
      </w:r>
      <w:r w:rsidRPr="00383087">
        <w:rPr>
          <w:rFonts w:ascii="Angsana New" w:hAnsi="Angsana New"/>
          <w:sz w:val="30"/>
          <w:szCs w:val="30"/>
          <w:cs/>
        </w:rPr>
        <w:t xml:space="preserve"> ธันวาคม </w:t>
      </w:r>
      <w:r w:rsidR="000E564C" w:rsidRPr="00383087">
        <w:rPr>
          <w:rFonts w:ascii="Angsana New" w:hAnsi="Angsana New"/>
          <w:sz w:val="30"/>
          <w:szCs w:val="30"/>
        </w:rPr>
        <w:t>2554</w:t>
      </w:r>
      <w:r w:rsidRPr="00383087">
        <w:rPr>
          <w:rFonts w:ascii="Angsana New" w:hAnsi="Angsana New"/>
          <w:sz w:val="30"/>
          <w:szCs w:val="30"/>
          <w:cs/>
        </w:rPr>
        <w:t xml:space="preserve"> รวมค่าเช่าตลอดอายุสัญญาเป็นจำนวนเงิน </w:t>
      </w:r>
      <w:r w:rsidR="000E564C" w:rsidRPr="00383087">
        <w:rPr>
          <w:rFonts w:ascii="Angsana New" w:hAnsi="Angsana New"/>
          <w:sz w:val="30"/>
          <w:szCs w:val="30"/>
        </w:rPr>
        <w:t>234</w:t>
      </w:r>
      <w:r w:rsidR="00661ADF" w:rsidRPr="00383087">
        <w:rPr>
          <w:rFonts w:ascii="Angsana New" w:hAnsi="Angsana New"/>
          <w:sz w:val="30"/>
          <w:szCs w:val="30"/>
        </w:rPr>
        <w:t>.</w:t>
      </w:r>
      <w:r w:rsidR="000E564C" w:rsidRPr="00383087">
        <w:rPr>
          <w:rFonts w:ascii="Angsana New" w:hAnsi="Angsana New"/>
          <w:sz w:val="30"/>
          <w:szCs w:val="30"/>
        </w:rPr>
        <w:t>17</w:t>
      </w:r>
      <w:r w:rsidRPr="00383087">
        <w:rPr>
          <w:rFonts w:ascii="Angsana New" w:hAnsi="Angsana New"/>
          <w:sz w:val="30"/>
          <w:szCs w:val="30"/>
          <w:cs/>
        </w:rPr>
        <w:t xml:space="preserve"> ล้านบาท เมื่อครบกำหนดอายุการเช่าตามสัญญาดังกล่าวแล้ว บริษัทสัญญาว่าจะต่อสัญญาเช่าออกไปอีก </w:t>
      </w:r>
      <w:r w:rsidR="000E564C" w:rsidRPr="00383087">
        <w:rPr>
          <w:rFonts w:ascii="Angsana New" w:hAnsi="Angsana New"/>
          <w:sz w:val="30"/>
          <w:szCs w:val="30"/>
        </w:rPr>
        <w:t>10</w:t>
      </w:r>
      <w:r w:rsidRPr="00383087">
        <w:rPr>
          <w:rFonts w:ascii="Angsana New" w:hAnsi="Angsana New"/>
          <w:sz w:val="30"/>
          <w:szCs w:val="30"/>
        </w:rPr>
        <w:t xml:space="preserve"> </w:t>
      </w:r>
      <w:r w:rsidRPr="00383087">
        <w:rPr>
          <w:rFonts w:ascii="Angsana New" w:hAnsi="Angsana New"/>
          <w:sz w:val="30"/>
          <w:szCs w:val="30"/>
          <w:cs/>
        </w:rPr>
        <w:t xml:space="preserve">ปีโดยมีค่าเช่าที่จะต้องจ่ายในอนาคตทั้งหมด </w:t>
      </w:r>
      <w:r w:rsidR="000E564C" w:rsidRPr="00383087">
        <w:rPr>
          <w:rFonts w:ascii="Angsana New" w:hAnsi="Angsana New"/>
          <w:sz w:val="30"/>
          <w:szCs w:val="30"/>
        </w:rPr>
        <w:t>85</w:t>
      </w:r>
      <w:r w:rsidR="00661ADF" w:rsidRPr="00383087">
        <w:rPr>
          <w:rFonts w:ascii="Angsana New" w:hAnsi="Angsana New"/>
          <w:sz w:val="30"/>
          <w:szCs w:val="30"/>
        </w:rPr>
        <w:t>.</w:t>
      </w:r>
      <w:r w:rsidR="000E564C" w:rsidRPr="00383087">
        <w:rPr>
          <w:rFonts w:ascii="Angsana New" w:hAnsi="Angsana New"/>
          <w:sz w:val="30"/>
          <w:szCs w:val="30"/>
        </w:rPr>
        <w:t>16</w:t>
      </w:r>
      <w:r w:rsidRPr="00383087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096A7BFF" w14:textId="55238E52" w:rsidR="00CA3532" w:rsidRPr="00CF21B0" w:rsidRDefault="00CA3532" w:rsidP="00B244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highlight w:val="yellow"/>
        </w:rPr>
      </w:pPr>
    </w:p>
    <w:p w14:paraId="5017D1D4" w14:textId="65808948" w:rsidR="00CA3532" w:rsidRPr="006375B5" w:rsidRDefault="00CA3532" w:rsidP="00B244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055BAB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0E564C" w:rsidRPr="00055BAB">
        <w:rPr>
          <w:rFonts w:ascii="Angsana New" w:hAnsi="Angsana New"/>
          <w:sz w:val="30"/>
          <w:szCs w:val="30"/>
        </w:rPr>
        <w:t>6</w:t>
      </w:r>
      <w:r w:rsidRPr="00055BAB">
        <w:rPr>
          <w:rFonts w:ascii="Angsana New" w:hAnsi="Angsana New"/>
          <w:sz w:val="30"/>
          <w:szCs w:val="30"/>
        </w:rPr>
        <w:t xml:space="preserve"> </w:t>
      </w:r>
      <w:r w:rsidRPr="00055BAB">
        <w:rPr>
          <w:rFonts w:ascii="Angsana New" w:hAnsi="Angsana New" w:hint="cs"/>
          <w:sz w:val="30"/>
          <w:szCs w:val="30"/>
          <w:cs/>
        </w:rPr>
        <w:t xml:space="preserve">ตุลาคม </w:t>
      </w:r>
      <w:r w:rsidR="000E564C" w:rsidRPr="00055BAB">
        <w:rPr>
          <w:rFonts w:ascii="Angsana New" w:hAnsi="Angsana New"/>
          <w:sz w:val="30"/>
          <w:szCs w:val="30"/>
        </w:rPr>
        <w:t>2564</w:t>
      </w:r>
      <w:r w:rsidR="00CA66CA" w:rsidRPr="00055BAB">
        <w:rPr>
          <w:rFonts w:ascii="Angsana New" w:hAnsi="Angsana New" w:hint="cs"/>
          <w:sz w:val="30"/>
          <w:szCs w:val="30"/>
          <w:cs/>
        </w:rPr>
        <w:t xml:space="preserve"> </w:t>
      </w:r>
      <w:r w:rsidR="000F6F35" w:rsidRPr="00055BAB">
        <w:rPr>
          <w:rFonts w:ascii="Angsana New" w:hAnsi="Angsana New" w:hint="cs"/>
          <w:sz w:val="30"/>
          <w:szCs w:val="30"/>
          <w:cs/>
        </w:rPr>
        <w:t>บริษัทย่อย</w:t>
      </w:r>
      <w:r w:rsidR="00CA66CA" w:rsidRPr="00055BAB">
        <w:rPr>
          <w:rFonts w:ascii="Angsana New" w:hAnsi="Angsana New" w:hint="cs"/>
          <w:sz w:val="30"/>
          <w:szCs w:val="30"/>
          <w:cs/>
        </w:rPr>
        <w:t xml:space="preserve">และกองทุนรวมสิทธิการเช่าอสังหาริมทรัพย์โกลด์ </w:t>
      </w:r>
      <w:r w:rsidR="000F6F35" w:rsidRPr="00055BAB">
        <w:rPr>
          <w:rFonts w:ascii="Angsana New" w:hAnsi="Angsana New" w:hint="cs"/>
          <w:sz w:val="30"/>
          <w:szCs w:val="30"/>
          <w:cs/>
        </w:rPr>
        <w:t>ได้เข้าทำสัญญายกเลิกสิทธิการเช่าคงเหลือและซื้อขายเฟอร์นิเจอร์และอุปกรณ์ โดย</w:t>
      </w:r>
      <w:r w:rsidR="00CA66CA" w:rsidRPr="00055BAB">
        <w:rPr>
          <w:rFonts w:ascii="Angsana New" w:hAnsi="Angsana New" w:hint="cs"/>
          <w:sz w:val="30"/>
          <w:szCs w:val="30"/>
          <w:cs/>
        </w:rPr>
        <w:t>กองทุนรวมฯ และบริษัทย่อยตกลงร่วมกันให้มีการยกเลิกสัญญาต่างๆ ระหว่างกองทุนรวมฯ และบริษัทย่อย เมื่อมีการจดทะเบียนยกเลิกสิทธิการเช่าตามสัญญาเช่า</w:t>
      </w:r>
      <w:r w:rsidR="00CA66C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6C3657">
        <w:rPr>
          <w:rFonts w:ascii="Angsana New" w:hAnsi="Angsana New"/>
          <w:sz w:val="30"/>
          <w:szCs w:val="30"/>
        </w:rPr>
        <w:br/>
      </w:r>
      <w:r w:rsidR="006C3657">
        <w:rPr>
          <w:rFonts w:ascii="Angsana New" w:hAnsi="Angsana New" w:hint="cs"/>
          <w:sz w:val="30"/>
          <w:szCs w:val="30"/>
          <w:cs/>
        </w:rPr>
        <w:t xml:space="preserve">(ดูหมายเหตุ </w:t>
      </w:r>
      <w:r w:rsidR="006C3657">
        <w:rPr>
          <w:rFonts w:ascii="Angsana New" w:hAnsi="Angsana New"/>
          <w:sz w:val="30"/>
          <w:szCs w:val="30"/>
        </w:rPr>
        <w:t>10)</w:t>
      </w:r>
    </w:p>
    <w:p w14:paraId="13FD933F" w14:textId="2CC664D9" w:rsidR="009C02B2" w:rsidRDefault="009C02B2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5217A87B" w14:textId="70A753BE" w:rsidR="00CE419F" w:rsidRDefault="00CE419F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4A0D6CE" w14:textId="77777777" w:rsidR="00CE419F" w:rsidRPr="006375B5" w:rsidRDefault="00CE419F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2076AE4" w14:textId="6B1EB473" w:rsidR="0023677E" w:rsidRPr="006375B5" w:rsidRDefault="0023677E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สัญญา</w:t>
      </w:r>
      <w:r w:rsidR="00E84E36" w:rsidRPr="006375B5">
        <w:rPr>
          <w:rFonts w:ascii="Angsana New" w:hAnsi="Angsana New"/>
          <w:i/>
          <w:iCs/>
          <w:sz w:val="30"/>
          <w:szCs w:val="30"/>
          <w:cs/>
        </w:rPr>
        <w:t>ที่ทำกับ</w:t>
      </w:r>
      <w:r w:rsidR="00575B50"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="0087458E" w:rsidRPr="006375B5">
        <w:rPr>
          <w:rFonts w:ascii="Angsana New" w:hAnsi="Angsana New"/>
          <w:i/>
          <w:iCs/>
          <w:sz w:val="30"/>
          <w:szCs w:val="30"/>
        </w:rPr>
        <w:t xml:space="preserve"> FTREIT</w:t>
      </w:r>
    </w:p>
    <w:p w14:paraId="79695063" w14:textId="78FDD133" w:rsidR="00F554DF" w:rsidRPr="006375B5" w:rsidRDefault="00F554DF" w:rsidP="0023677E">
      <w:pPr>
        <w:ind w:left="540" w:right="-223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5180B652" w14:textId="6B5FB132" w:rsidR="005119F6" w:rsidRPr="006375B5" w:rsidRDefault="005119F6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บริษัทและบริษัทย่อยได้ทำสัญญาให้เช่าที่ดินและสิ่งปลูกสร้างหลายฉบับกับ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โดย</w:t>
      </w:r>
      <w:r w:rsidRPr="006375B5">
        <w:rPr>
          <w:rFonts w:ascii="Angsana New" w:hAnsi="Angsana New"/>
          <w:sz w:val="30"/>
          <w:szCs w:val="30"/>
        </w:rPr>
        <w:t xml:space="preserve"> FTREIT </w:t>
      </w:r>
      <w:r w:rsidRPr="006375B5">
        <w:rPr>
          <w:rFonts w:ascii="Angsana New" w:hAnsi="Angsana New" w:hint="cs"/>
          <w:sz w:val="30"/>
          <w:szCs w:val="30"/>
          <w:cs/>
        </w:rPr>
        <w:t>ตกลงที่จะจ่ายค่าเช่าในอัตราที่ตกลงกันตามสัญญา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โดยสัญญามีอายุตั้งแต่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ถึง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โดยจะสิ้นสุดในเดือน</w:t>
      </w:r>
      <w:r w:rsidRPr="006375B5">
        <w:rPr>
          <w:rFonts w:ascii="Angsana New" w:hAnsi="Angsana New"/>
          <w:sz w:val="30"/>
          <w:szCs w:val="30"/>
          <w:cs/>
        </w:rPr>
        <w:t xml:space="preserve">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73C3F7F0" w14:textId="0C8C07ED" w:rsidR="000804FA" w:rsidRDefault="000804FA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8"/>
          <w:szCs w:val="28"/>
        </w:rPr>
      </w:pPr>
    </w:p>
    <w:p w14:paraId="184C2ECF" w14:textId="4C957687" w:rsid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28 </w:t>
      </w:r>
      <w:r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บริษัทและบริษัทย่อยแห่งหนึ่งขายที่ดินและสิ่งปลูกสร้างในนิคมอุตสาหกรรมให้กับ</w:t>
      </w:r>
      <w:r>
        <w:rPr>
          <w:rFonts w:ascii="Angsana New" w:hAnsi="Angsana New"/>
          <w:sz w:val="30"/>
          <w:szCs w:val="30"/>
          <w:cs/>
        </w:rPr>
        <w:br/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796.51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316.72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3DAC7FC2" w14:textId="77777777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DAE1709" w14:textId="6197F0ED" w:rsid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1 </w:t>
      </w:r>
      <w:r>
        <w:rPr>
          <w:rFonts w:ascii="Angsana New" w:hAnsi="Angsana New" w:hint="cs"/>
          <w:sz w:val="30"/>
          <w:szCs w:val="30"/>
          <w:cs/>
        </w:rPr>
        <w:t xml:space="preserve">สิงหาคม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บริษัทขายที่ดินและสิ่งปลูกสร้างในนิคมอุตสาหกรรมให้กับ</w:t>
      </w:r>
      <w:r w:rsidR="008F77A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133.10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80.37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7FB33D8A" w14:textId="77777777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318C50B" w14:textId="59932C41" w:rsidR="00B533DC" w:rsidRP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15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บริษัทย่อยแห่งหนึ่งขายที่ดินและสิ่งปลูกสร้างในนิคมอุตสาหกรรม</w:t>
      </w:r>
      <w:r w:rsidR="008F77A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310.09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75.25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3A37DFA8" w14:textId="02A96AAD" w:rsidR="00B533DC" w:rsidRDefault="00B533DC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8"/>
          <w:szCs w:val="28"/>
        </w:rPr>
      </w:pPr>
    </w:p>
    <w:p w14:paraId="72B7AC61" w14:textId="6C1A98BC" w:rsidR="00B533DC" w:rsidRDefault="00B533DC" w:rsidP="00B533DC">
      <w:pPr>
        <w:tabs>
          <w:tab w:val="clear" w:pos="227"/>
          <w:tab w:val="clear" w:pos="454"/>
          <w:tab w:val="clear" w:pos="680"/>
          <w:tab w:val="left" w:pos="720"/>
        </w:tabs>
        <w:ind w:left="56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 xml:space="preserve">23 </w:t>
      </w:r>
      <w:r>
        <w:rPr>
          <w:rFonts w:ascii="Angsana New" w:hAnsi="Angsana New" w:hint="cs"/>
          <w:sz w:val="30"/>
          <w:szCs w:val="30"/>
          <w:cs/>
        </w:rPr>
        <w:t xml:space="preserve">กันยายน </w:t>
      </w:r>
      <w:r>
        <w:rPr>
          <w:rFonts w:ascii="Angsana New" w:hAnsi="Angsana New"/>
          <w:sz w:val="30"/>
          <w:szCs w:val="30"/>
        </w:rPr>
        <w:t xml:space="preserve">2565 </w:t>
      </w:r>
      <w:r>
        <w:rPr>
          <w:rFonts w:ascii="Angsana New" w:hAnsi="Angsana New" w:hint="cs"/>
          <w:sz w:val="30"/>
          <w:szCs w:val="30"/>
          <w:cs/>
        </w:rPr>
        <w:t>บริษัทขายที่ดินและสิ่งปลูกสร้างในนิคมอุตสาหกรรม</w:t>
      </w:r>
      <w:r w:rsidR="008F77AA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FTREIT</w:t>
      </w:r>
      <w:r>
        <w:rPr>
          <w:rFonts w:ascii="Angsana New" w:hAnsi="Angsana New" w:hint="cs"/>
          <w:sz w:val="30"/>
          <w:szCs w:val="30"/>
          <w:cs/>
        </w:rPr>
        <w:t xml:space="preserve"> มูลค่ารวมทั้งสิ้น</w:t>
      </w:r>
      <w:r w:rsidRPr="00ED40E1">
        <w:rPr>
          <w:rFonts w:ascii="Angsana New" w:hAnsi="Angsana New" w:hint="cs"/>
          <w:sz w:val="30"/>
          <w:szCs w:val="30"/>
          <w:cs/>
        </w:rPr>
        <w:t>ประมาณ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475.42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 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ED40E1"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>243.51</w:t>
      </w:r>
      <w:r w:rsidRPr="00ED40E1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386E18BC" w14:textId="77777777" w:rsidR="00B533DC" w:rsidRPr="0056325C" w:rsidRDefault="00B533DC" w:rsidP="00F560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32"/>
          <w:szCs w:val="32"/>
        </w:rPr>
      </w:pPr>
    </w:p>
    <w:p w14:paraId="37BC4914" w14:textId="7AF261C3" w:rsidR="00A01140" w:rsidRPr="006375B5" w:rsidRDefault="00525972" w:rsidP="006524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ในเดือน</w:t>
      </w:r>
      <w:r w:rsidR="0006432D" w:rsidRPr="006375B5">
        <w:rPr>
          <w:rFonts w:ascii="Angsana New" w:hAnsi="Angsana New" w:hint="cs"/>
          <w:sz w:val="30"/>
          <w:szCs w:val="30"/>
          <w:cs/>
        </w:rPr>
        <w:t>ตุลาคม</w:t>
      </w:r>
      <w:r w:rsidR="0006432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2563</w:t>
      </w:r>
      <w:r w:rsidR="0006432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6432D"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บริษัทย่อยแห่งหนึ่งขายที่ดินและสิ่งปลูกสร้างในนิคมอุตสาหกรรมให้กั</w:t>
      </w:r>
      <w:r w:rsidR="008F77AA">
        <w:rPr>
          <w:rFonts w:ascii="Angsana New" w:hAnsi="Angsana New" w:hint="cs"/>
          <w:sz w:val="30"/>
          <w:szCs w:val="30"/>
          <w:cs/>
        </w:rPr>
        <w:t>บ</w:t>
      </w:r>
      <w:r w:rsidR="008F77AA" w:rsidRPr="006375B5">
        <w:rPr>
          <w:rFonts w:ascii="Angsana New" w:hAnsi="Angsana New"/>
          <w:sz w:val="30"/>
          <w:szCs w:val="30"/>
        </w:rPr>
        <w:t xml:space="preserve"> </w:t>
      </w:r>
      <w:r w:rsidR="0006432D" w:rsidRPr="006375B5">
        <w:rPr>
          <w:rFonts w:ascii="Angsana New" w:hAnsi="Angsana New"/>
          <w:sz w:val="30"/>
          <w:szCs w:val="30"/>
        </w:rPr>
        <w:t xml:space="preserve">FTREIT </w:t>
      </w:r>
      <w:r w:rsidR="0006432D" w:rsidRPr="006375B5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="0006432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343</w:t>
      </w:r>
      <w:r w:rsidR="0006432D"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13</w:t>
      </w:r>
      <w:r w:rsidR="0006432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6432D" w:rsidRPr="006375B5">
        <w:rPr>
          <w:rFonts w:ascii="Angsana New" w:hAnsi="Angsana New" w:hint="cs"/>
          <w:sz w:val="30"/>
          <w:szCs w:val="30"/>
          <w:cs/>
        </w:rPr>
        <w:t>ล้าน</w:t>
      </w:r>
      <w:r w:rsidR="0006432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6432D" w:rsidRPr="006375B5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="0006432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92</w:t>
      </w:r>
      <w:r w:rsidR="0006432D"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71</w:t>
      </w:r>
      <w:r w:rsidR="0006432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6432D" w:rsidRPr="006375B5">
        <w:rPr>
          <w:rFonts w:ascii="Angsana New" w:hAnsi="Angsana New" w:hint="cs"/>
          <w:sz w:val="30"/>
          <w:szCs w:val="30"/>
          <w:cs/>
        </w:rPr>
        <w:t>ล้านบาท</w:t>
      </w:r>
    </w:p>
    <w:p w14:paraId="58C071C3" w14:textId="77777777" w:rsidR="00980AF6" w:rsidRPr="0056325C" w:rsidRDefault="00980AF6" w:rsidP="006524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8"/>
          <w:szCs w:val="28"/>
          <w:cs/>
        </w:rPr>
      </w:pPr>
    </w:p>
    <w:p w14:paraId="2E69B3F7" w14:textId="5C77819F" w:rsidR="0006432D" w:rsidRPr="006375B5" w:rsidRDefault="0006432D" w:rsidP="0006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ธันวาคม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บริษัทย่อยแห่งหนึ่งตกลงยกเลิกสัญญาเช่าช่วงที่ดินกับผู้ให้เช่าช่วงแห่งหนึ่ง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เพื่อให้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</w:rPr>
        <w:t xml:space="preserve">FTREIT </w:t>
      </w:r>
      <w:r w:rsidRPr="006375B5">
        <w:rPr>
          <w:rFonts w:ascii="Angsana New" w:hAnsi="Angsana New" w:hint="cs"/>
          <w:sz w:val="30"/>
          <w:szCs w:val="30"/>
          <w:cs/>
        </w:rPr>
        <w:t>สามารถเข้าลงทุนในสิทธิการเช่าช่วงจากผู้ให้เช่าช่วงได้โดยตรง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โดยบริษัทย่อยจะได้รับเงินจากการยกเลิกสัญญาจำนวน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</w:rPr>
        <w:t>001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88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ล้านบาทเมื่อจดทะเบียนยกเลิกสิทธิการเช่าแล้วเสร็จ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ตามข้อกำหนดและเงื่อนไขที่ระบุในสัญญา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ซึ่งจดทะเบียนแล้วเสร็จในวันที่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29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มกราคม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บริษัทย่อยได้รับเงินชดเชยงวดแรกแล้วจำนวน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</w:rPr>
        <w:t>958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79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ส่วนที่เหลือจะได้รับชำระภายในสามปี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และเกิดกำไรจากการขายอสังหาริมทรัพย์เพื่อการลงทุนจำนวน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173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96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</w:t>
      </w:r>
    </w:p>
    <w:p w14:paraId="742A52C6" w14:textId="77777777" w:rsidR="005678E6" w:rsidRPr="0056325C" w:rsidRDefault="005678E6" w:rsidP="0006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4073509" w14:textId="648EFDF9" w:rsidR="0006432D" w:rsidRPr="006375B5" w:rsidRDefault="0006432D" w:rsidP="0006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เมื่อวันที่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กุมภาพันธ์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บริษัทขายที่ดินและสิ่งปลูกสร้างในนิคมอุตสาหกรรมให้กับ</w:t>
      </w:r>
      <w:r w:rsidR="008F77AA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</w:rPr>
        <w:t xml:space="preserve">FTREIT </w:t>
      </w:r>
      <w:r w:rsidRPr="006375B5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380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89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226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91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</w:t>
      </w:r>
    </w:p>
    <w:p w14:paraId="3C66322A" w14:textId="11E820F5" w:rsidR="0006432D" w:rsidRPr="0056325C" w:rsidRDefault="0006432D" w:rsidP="00080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sz w:val="22"/>
          <w:szCs w:val="22"/>
        </w:rPr>
      </w:pPr>
    </w:p>
    <w:p w14:paraId="4A9A8C13" w14:textId="50D22CEB" w:rsidR="009F2153" w:rsidRPr="006375B5" w:rsidRDefault="00525972" w:rsidP="009F21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ในเดือน</w:t>
      </w:r>
      <w:r w:rsidR="009F2153" w:rsidRPr="006375B5">
        <w:rPr>
          <w:rFonts w:ascii="Angsana New" w:hAnsi="Angsana New" w:hint="cs"/>
          <w:sz w:val="30"/>
          <w:szCs w:val="30"/>
          <w:cs/>
        </w:rPr>
        <w:t>กันยายน</w:t>
      </w:r>
      <w:r w:rsidR="009F2153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="009F2153" w:rsidRPr="006375B5">
        <w:rPr>
          <w:rFonts w:ascii="Angsana New" w:hAnsi="Angsana New"/>
          <w:sz w:val="30"/>
          <w:szCs w:val="30"/>
          <w:cs/>
        </w:rPr>
        <w:t xml:space="preserve"> </w:t>
      </w:r>
      <w:r w:rsidR="009F2153"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="00822827" w:rsidRPr="006375B5">
        <w:rPr>
          <w:rFonts w:ascii="Angsana New" w:hAnsi="Angsana New" w:hint="cs"/>
          <w:sz w:val="30"/>
          <w:szCs w:val="30"/>
          <w:cs/>
        </w:rPr>
        <w:t>ย่อย</w:t>
      </w:r>
      <w:r w:rsidR="009F2153" w:rsidRPr="006375B5">
        <w:rPr>
          <w:rFonts w:ascii="Angsana New" w:hAnsi="Angsana New" w:hint="cs"/>
          <w:sz w:val="30"/>
          <w:szCs w:val="30"/>
          <w:cs/>
        </w:rPr>
        <w:t>ขายที่ดินและสิ่งปลูกสร้างในนิคมอุตสาหกรรมให้กับ</w:t>
      </w:r>
      <w:r w:rsidR="008F77AA" w:rsidRPr="006375B5">
        <w:rPr>
          <w:rFonts w:ascii="Angsana New" w:hAnsi="Angsana New"/>
          <w:sz w:val="30"/>
          <w:szCs w:val="30"/>
        </w:rPr>
        <w:t xml:space="preserve"> </w:t>
      </w:r>
      <w:r w:rsidR="009F2153" w:rsidRPr="006375B5">
        <w:rPr>
          <w:rFonts w:ascii="Angsana New" w:hAnsi="Angsana New"/>
          <w:sz w:val="30"/>
          <w:szCs w:val="30"/>
        </w:rPr>
        <w:t xml:space="preserve">FTREIT </w:t>
      </w:r>
      <w:r w:rsidR="009F2153" w:rsidRPr="006375B5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="009F2153" w:rsidRPr="006375B5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800.00</w:t>
      </w:r>
      <w:r w:rsidR="009F2153" w:rsidRPr="006375B5">
        <w:rPr>
          <w:rFonts w:ascii="Angsana New" w:hAnsi="Angsana New"/>
          <w:sz w:val="30"/>
          <w:szCs w:val="30"/>
          <w:cs/>
        </w:rPr>
        <w:t xml:space="preserve"> </w:t>
      </w:r>
      <w:r w:rsidR="009F2153" w:rsidRPr="006375B5">
        <w:rPr>
          <w:rFonts w:ascii="Angsana New" w:hAnsi="Angsana New" w:hint="cs"/>
          <w:sz w:val="30"/>
          <w:szCs w:val="30"/>
          <w:cs/>
        </w:rPr>
        <w:t>ล้านบาท</w:t>
      </w:r>
      <w:r w:rsidR="009F2153" w:rsidRPr="006375B5">
        <w:rPr>
          <w:rFonts w:ascii="Angsana New" w:hAnsi="Angsana New"/>
          <w:sz w:val="30"/>
          <w:szCs w:val="30"/>
          <w:cs/>
        </w:rPr>
        <w:t xml:space="preserve"> </w:t>
      </w:r>
      <w:r w:rsidR="009F2153" w:rsidRPr="006375B5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="009F2153" w:rsidRPr="006375B5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322.92</w:t>
      </w:r>
      <w:r w:rsidR="009F2153" w:rsidRPr="006375B5">
        <w:rPr>
          <w:rFonts w:ascii="Angsana New" w:hAnsi="Angsana New"/>
          <w:sz w:val="30"/>
          <w:szCs w:val="30"/>
          <w:cs/>
        </w:rPr>
        <w:t xml:space="preserve"> </w:t>
      </w:r>
      <w:r w:rsidR="009F2153" w:rsidRPr="006375B5">
        <w:rPr>
          <w:rFonts w:ascii="Angsana New" w:hAnsi="Angsana New" w:hint="cs"/>
          <w:sz w:val="30"/>
          <w:szCs w:val="30"/>
          <w:cs/>
        </w:rPr>
        <w:t>ล้านบาท</w:t>
      </w:r>
    </w:p>
    <w:p w14:paraId="114511E7" w14:textId="21CC758E" w:rsidR="009F2153" w:rsidRPr="00CE419F" w:rsidRDefault="009F2153" w:rsidP="00080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sz w:val="28"/>
          <w:szCs w:val="28"/>
        </w:rPr>
      </w:pPr>
    </w:p>
    <w:p w14:paraId="03B586AA" w14:textId="18706291" w:rsidR="001F3E02" w:rsidRPr="006375B5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การประกันรายได้ค่าเช่าและบริการ</w:t>
      </w:r>
    </w:p>
    <w:p w14:paraId="5C4B51A3" w14:textId="77777777" w:rsidR="001F3E02" w:rsidRPr="006375B5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29534F26" w14:textId="50BDF196" w:rsidR="0044799E" w:rsidRDefault="00FE03A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6375B5">
        <w:rPr>
          <w:rFonts w:ascii="Angsana New" w:hAnsi="Angsana New"/>
          <w:spacing w:val="-4"/>
          <w:sz w:val="30"/>
          <w:szCs w:val="30"/>
          <w:cs/>
        </w:rPr>
        <w:t>บริษัทและบริษัทย่อย</w:t>
      </w:r>
      <w:r w:rsidR="006C1543">
        <w:rPr>
          <w:rFonts w:ascii="Angsana New" w:hAnsi="Angsana New" w:hint="cs"/>
          <w:spacing w:val="-4"/>
          <w:sz w:val="30"/>
          <w:szCs w:val="30"/>
          <w:cs/>
        </w:rPr>
        <w:t>แห่งหนึ่ง</w:t>
      </w:r>
      <w:r w:rsidRPr="006375B5">
        <w:rPr>
          <w:rFonts w:ascii="Angsana New" w:hAnsi="Angsana New"/>
          <w:spacing w:val="-4"/>
          <w:sz w:val="30"/>
          <w:szCs w:val="30"/>
          <w:cs/>
        </w:rPr>
        <w:t>ตกลงที่จะรับประกันรายได้กับ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โดยบริษัทและบริษัทย่อย ตกลงชดเชยค่าเช่าและค่าบริการของพื้นที่เช่าที่ว่าง พื้นที่เช่าส่วนที่เหลือที่ว่าง หรือพื้นที่เช่าที่มีอัตราค่าเช่าและค่าบริการรวมทั้งค่าบริการส่วนกลางน้อยกว่าอัตราค่าเช่าที่รับประกันสำหรับทรัพย์สินที่ขายและให้เช่าแก่</w:t>
      </w:r>
      <w:r w:rsidR="00A80BA2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hAnsi="Angsana New"/>
          <w:spacing w:val="-4"/>
          <w:sz w:val="30"/>
          <w:szCs w:val="30"/>
        </w:rPr>
        <w:t>12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 เดือนนับตั้งแต่วันจดทะเบียนการเช่า วันโอนกรรมสิทธิ์ หรือนับตั้งแต่วันจดทะเบียนการเช่าหรือวันโอนกรรมสิทธิ์ จนถึงวันที่</w:t>
      </w:r>
      <w:r w:rsidR="00A174DD" w:rsidRPr="006375B5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6375B5">
        <w:rPr>
          <w:rFonts w:ascii="Angsana New" w:hAnsi="Angsana New"/>
          <w:spacing w:val="-4"/>
          <w:sz w:val="30"/>
          <w:szCs w:val="30"/>
          <w:cs/>
        </w:rPr>
        <w:t>ทำสัญญากับผู้เช่ารายย่อยรายใหม่ โดยอัตราค่าเช่าและค่าบริการที่รับประกันเป็นอัตราที่ตกลงตามสัญญา</w:t>
      </w:r>
    </w:p>
    <w:p w14:paraId="319BEC43" w14:textId="77777777" w:rsidR="00525972" w:rsidRPr="006375B5" w:rsidRDefault="0052597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30B4B28F" w14:textId="0B7C2FB9" w:rsidR="00F25BBE" w:rsidRPr="006375B5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การรับประกัน</w:t>
      </w:r>
    </w:p>
    <w:p w14:paraId="1F32F7B6" w14:textId="77777777" w:rsidR="00F25BBE" w:rsidRPr="00CE419F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28"/>
          <w:szCs w:val="28"/>
        </w:rPr>
      </w:pPr>
    </w:p>
    <w:p w14:paraId="37CD80C8" w14:textId="77777777" w:rsidR="00F728A3" w:rsidRPr="006375B5" w:rsidRDefault="00F728A3" w:rsidP="00F728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</w:t>
      </w:r>
      <w:r>
        <w:rPr>
          <w:rFonts w:ascii="Angsana New" w:hAnsi="Angsana New" w:hint="cs"/>
          <w:sz w:val="30"/>
          <w:szCs w:val="30"/>
          <w:cs/>
        </w:rPr>
        <w:t>ย่อยแห่งหนึ่ง</w:t>
      </w:r>
      <w:r w:rsidRPr="006375B5">
        <w:rPr>
          <w:rFonts w:ascii="Angsana New" w:hAnsi="Angsana New"/>
          <w:sz w:val="30"/>
          <w:szCs w:val="30"/>
          <w:cs/>
        </w:rPr>
        <w:t>ได้ออกจดหมายการรับประกัน (</w:t>
      </w:r>
      <w:r w:rsidRPr="006375B5">
        <w:rPr>
          <w:rFonts w:ascii="Angsana New" w:hAnsi="Angsana New"/>
          <w:sz w:val="30"/>
          <w:szCs w:val="30"/>
        </w:rPr>
        <w:t>Letter of Undertaking</w:t>
      </w:r>
      <w:r w:rsidRPr="006375B5">
        <w:rPr>
          <w:rFonts w:ascii="Angsana New" w:hAnsi="Angsana New"/>
          <w:sz w:val="30"/>
          <w:szCs w:val="30"/>
          <w:cs/>
        </w:rPr>
        <w:t>) ให้แก่สถาบันการเงินแห่งหนึ่งเกี่ยวกับภาระหนี้ของบริษัทย่อยของ</w:t>
      </w:r>
      <w:r w:rsidRPr="006375B5">
        <w:rPr>
          <w:rFonts w:ascii="Angsana New" w:hAnsi="Angsana New"/>
          <w:sz w:val="30"/>
          <w:szCs w:val="30"/>
        </w:rPr>
        <w:t xml:space="preserve"> PT SLP Surya TICON Internusa </w:t>
      </w:r>
      <w:r w:rsidRPr="006375B5">
        <w:rPr>
          <w:rFonts w:ascii="Angsana New" w:hAnsi="Angsana New"/>
          <w:sz w:val="30"/>
          <w:szCs w:val="30"/>
          <w:cs/>
        </w:rPr>
        <w:t xml:space="preserve">โดยจะรับประกันในอัตราร้อยละ </w:t>
      </w:r>
      <w:r w:rsidRPr="00824F87">
        <w:rPr>
          <w:rFonts w:ascii="Angsana New" w:hAnsi="Angsana New" w:hint="cs"/>
          <w:sz w:val="30"/>
          <w:szCs w:val="30"/>
        </w:rPr>
        <w:t>75</w:t>
      </w:r>
      <w:r w:rsidRPr="006375B5">
        <w:rPr>
          <w:rFonts w:ascii="Angsana New" w:hAnsi="Angsana New"/>
          <w:sz w:val="30"/>
          <w:szCs w:val="30"/>
          <w:cs/>
        </w:rPr>
        <w:t xml:space="preserve"> ซึ่งเป็นสัดส่วนที่บริษัทถือหุ้นในบริษัทย่อยทางอ้อมดังกล่าว การรับประกันนี้มีผล</w:t>
      </w:r>
      <w:r>
        <w:rPr>
          <w:rFonts w:ascii="Angsana New" w:hAnsi="Angsana New" w:hint="cs"/>
          <w:sz w:val="30"/>
          <w:szCs w:val="30"/>
          <w:cs/>
        </w:rPr>
        <w:t>จน</w:t>
      </w:r>
      <w:r w:rsidRPr="006375B5">
        <w:rPr>
          <w:rFonts w:ascii="Angsana New" w:hAnsi="Angsana New"/>
          <w:sz w:val="30"/>
          <w:szCs w:val="30"/>
          <w:cs/>
        </w:rPr>
        <w:t>ถึง</w:t>
      </w:r>
      <w:r>
        <w:rPr>
          <w:rFonts w:ascii="Angsana New" w:hAnsi="Angsana New" w:hint="cs"/>
          <w:sz w:val="30"/>
          <w:szCs w:val="30"/>
          <w:cs/>
        </w:rPr>
        <w:t>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824F87">
        <w:rPr>
          <w:rFonts w:ascii="Angsana New" w:hAnsi="Angsana New" w:hint="cs"/>
          <w:sz w:val="30"/>
          <w:szCs w:val="30"/>
        </w:rPr>
        <w:t>31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มกรา</w:t>
      </w:r>
      <w:r w:rsidRPr="006375B5">
        <w:rPr>
          <w:rFonts w:ascii="Angsana New" w:hAnsi="Angsana New"/>
          <w:sz w:val="30"/>
          <w:szCs w:val="30"/>
          <w:cs/>
        </w:rPr>
        <w:t xml:space="preserve">คม </w:t>
      </w:r>
      <w:r w:rsidRPr="000E564C">
        <w:rPr>
          <w:rFonts w:ascii="Angsana New" w:hAnsi="Angsana New"/>
          <w:sz w:val="30"/>
          <w:szCs w:val="30"/>
        </w:rPr>
        <w:t>256</w:t>
      </w:r>
      <w:r w:rsidRPr="00824F87">
        <w:rPr>
          <w:rFonts w:ascii="Angsana New" w:hAnsi="Angsana New" w:hint="cs"/>
          <w:sz w:val="30"/>
          <w:szCs w:val="30"/>
        </w:rPr>
        <w:t>7</w:t>
      </w:r>
    </w:p>
    <w:p w14:paraId="0518D353" w14:textId="77777777" w:rsidR="00DC7378" w:rsidRPr="00B9198B" w:rsidRDefault="00DC7378" w:rsidP="00A011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29EA1061" w14:textId="5E794114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</w:t>
      </w:r>
    </w:p>
    <w:p w14:paraId="138326B8" w14:textId="77777777" w:rsidR="0040381A" w:rsidRPr="005947C9" w:rsidRDefault="0040381A" w:rsidP="0040381A">
      <w:pPr>
        <w:rPr>
          <w:rFonts w:ascii="Angsana New" w:hAnsi="Angsana New"/>
          <w:b/>
          <w:bCs/>
          <w:sz w:val="30"/>
          <w:szCs w:val="30"/>
          <w:lang w:eastAsia="x-none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702"/>
        <w:gridCol w:w="990"/>
        <w:gridCol w:w="236"/>
        <w:gridCol w:w="1222"/>
        <w:gridCol w:w="270"/>
        <w:gridCol w:w="990"/>
        <w:gridCol w:w="238"/>
        <w:gridCol w:w="1112"/>
      </w:tblGrid>
      <w:tr w:rsidR="0040381A" w:rsidRPr="006375B5" w14:paraId="406DD59B" w14:textId="77777777" w:rsidTr="00822827">
        <w:trPr>
          <w:tblHeader/>
        </w:trPr>
        <w:tc>
          <w:tcPr>
            <w:tcW w:w="3510" w:type="dxa"/>
          </w:tcPr>
          <w:p w14:paraId="29710D47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71172B9D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448" w:type="dxa"/>
            <w:gridSpan w:val="3"/>
          </w:tcPr>
          <w:p w14:paraId="20F12989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ED33E37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6906AED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0381A" w:rsidRPr="006375B5" w14:paraId="01C7D399" w14:textId="77777777" w:rsidTr="00822827">
        <w:trPr>
          <w:tblHeader/>
        </w:trPr>
        <w:tc>
          <w:tcPr>
            <w:tcW w:w="3510" w:type="dxa"/>
          </w:tcPr>
          <w:p w14:paraId="50A865F0" w14:textId="77777777" w:rsidR="0040381A" w:rsidRPr="006375B5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675B7EBA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C199DE8" w14:textId="3A1BFC77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6" w:type="dxa"/>
            <w:shd w:val="clear" w:color="auto" w:fill="auto"/>
          </w:tcPr>
          <w:p w14:paraId="3DCB9C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2" w:type="dxa"/>
            <w:shd w:val="clear" w:color="auto" w:fill="auto"/>
          </w:tcPr>
          <w:p w14:paraId="473374D1" w14:textId="4CDB59C0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1C15432E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BEF999" w14:textId="56CA1687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8" w:type="dxa"/>
            <w:shd w:val="clear" w:color="auto" w:fill="auto"/>
          </w:tcPr>
          <w:p w14:paraId="177A6423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shd w:val="clear" w:color="auto" w:fill="auto"/>
          </w:tcPr>
          <w:p w14:paraId="4D604870" w14:textId="2002FA8D" w:rsidR="0040381A" w:rsidRPr="006375B5" w:rsidRDefault="000E564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40381A" w:rsidRPr="006375B5" w14:paraId="58C53BDB" w14:textId="77777777" w:rsidTr="00CD0E61">
        <w:trPr>
          <w:tblHeader/>
        </w:trPr>
        <w:tc>
          <w:tcPr>
            <w:tcW w:w="3510" w:type="dxa"/>
          </w:tcPr>
          <w:p w14:paraId="6A0D3F10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2" w:type="dxa"/>
          </w:tcPr>
          <w:p w14:paraId="193948A5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058" w:type="dxa"/>
            <w:gridSpan w:val="7"/>
          </w:tcPr>
          <w:p w14:paraId="45A4A7C6" w14:textId="77777777" w:rsidR="0040381A" w:rsidRPr="006375B5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D0E61" w:rsidRPr="006375B5" w14:paraId="2CDD0274" w14:textId="77777777" w:rsidTr="00822827">
        <w:tc>
          <w:tcPr>
            <w:tcW w:w="3510" w:type="dxa"/>
          </w:tcPr>
          <w:p w14:paraId="2196341A" w14:textId="77777777" w:rsidR="00CD0E61" w:rsidRPr="006375B5" w:rsidRDefault="00CD0E61" w:rsidP="00CD0E6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702" w:type="dxa"/>
          </w:tcPr>
          <w:p w14:paraId="1A59805F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9E7574" w14:textId="2E2C39A1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  <w:tc>
          <w:tcPr>
            <w:tcW w:w="236" w:type="dxa"/>
          </w:tcPr>
          <w:p w14:paraId="380CE524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61BF759C" w14:textId="309CE1DC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090FD238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F005B14" w14:textId="393A7A88" w:rsidR="00CD0E61" w:rsidRPr="006375B5" w:rsidRDefault="00D43F6F" w:rsidP="008D21D0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0BB2D29B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66462A98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D0E61" w:rsidRPr="006375B5" w14:paraId="21BC164E" w14:textId="77777777" w:rsidTr="00822827">
        <w:tc>
          <w:tcPr>
            <w:tcW w:w="3510" w:type="dxa"/>
          </w:tcPr>
          <w:p w14:paraId="35B3F1EF" w14:textId="77777777" w:rsidR="00CD0E61" w:rsidRPr="006375B5" w:rsidRDefault="00CD0E61" w:rsidP="00CD0E61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เงินฝากธนาคารประเภทกระแสรายวัน</w:t>
            </w:r>
          </w:p>
        </w:tc>
        <w:tc>
          <w:tcPr>
            <w:tcW w:w="702" w:type="dxa"/>
          </w:tcPr>
          <w:p w14:paraId="535536D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725A7DB" w14:textId="09DD6C61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648</w:t>
            </w:r>
          </w:p>
        </w:tc>
        <w:tc>
          <w:tcPr>
            <w:tcW w:w="236" w:type="dxa"/>
          </w:tcPr>
          <w:p w14:paraId="4AA5368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F2AAFB1" w14:textId="2DADBD5A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579</w:t>
            </w:r>
          </w:p>
        </w:tc>
        <w:tc>
          <w:tcPr>
            <w:tcW w:w="270" w:type="dxa"/>
          </w:tcPr>
          <w:p w14:paraId="63A2E56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48756A" w14:textId="42B86A45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38" w:type="dxa"/>
          </w:tcPr>
          <w:p w14:paraId="25CD562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16EC65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D0E61" w:rsidRPr="006375B5" w14:paraId="0D7FED3E" w14:textId="77777777" w:rsidTr="00822827">
        <w:tc>
          <w:tcPr>
            <w:tcW w:w="3510" w:type="dxa"/>
          </w:tcPr>
          <w:p w14:paraId="47B07D3C" w14:textId="77777777" w:rsidR="00CD0E61" w:rsidRPr="006375B5" w:rsidRDefault="00CD0E61" w:rsidP="00CD0E6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เงินฝากธนาคารประเภทออมทรัพย์</w:t>
            </w:r>
          </w:p>
        </w:tc>
        <w:tc>
          <w:tcPr>
            <w:tcW w:w="702" w:type="dxa"/>
          </w:tcPr>
          <w:p w14:paraId="58C14AE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634D2C" w14:textId="7E4FA022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279</w:t>
            </w:r>
          </w:p>
        </w:tc>
        <w:tc>
          <w:tcPr>
            <w:tcW w:w="236" w:type="dxa"/>
          </w:tcPr>
          <w:p w14:paraId="1E944EE1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AA2C290" w14:textId="4C0EE4B1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318</w:t>
            </w:r>
          </w:p>
        </w:tc>
        <w:tc>
          <w:tcPr>
            <w:tcW w:w="270" w:type="dxa"/>
          </w:tcPr>
          <w:p w14:paraId="110EEA54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04404E18" w14:textId="012592D7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41</w:t>
            </w:r>
          </w:p>
        </w:tc>
        <w:tc>
          <w:tcPr>
            <w:tcW w:w="238" w:type="dxa"/>
          </w:tcPr>
          <w:p w14:paraId="32009D53" w14:textId="77777777" w:rsidR="00CD0E61" w:rsidRPr="006375B5" w:rsidRDefault="00CD0E61" w:rsidP="00CD0E61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CA0523E" w14:textId="609BAF35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125</w:t>
            </w:r>
          </w:p>
        </w:tc>
      </w:tr>
      <w:tr w:rsidR="00CD0E61" w:rsidRPr="006375B5" w14:paraId="0D9F0F89" w14:textId="77777777" w:rsidTr="00822827">
        <w:tc>
          <w:tcPr>
            <w:tcW w:w="3510" w:type="dxa"/>
          </w:tcPr>
          <w:p w14:paraId="4591E889" w14:textId="77777777" w:rsidR="00CD0E61" w:rsidRPr="006375B5" w:rsidRDefault="00CD0E61" w:rsidP="00CD0E61">
            <w:pPr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702" w:type="dxa"/>
          </w:tcPr>
          <w:p w14:paraId="0992A99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A819758" w14:textId="42F80998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144</w:t>
            </w:r>
          </w:p>
        </w:tc>
        <w:tc>
          <w:tcPr>
            <w:tcW w:w="236" w:type="dxa"/>
          </w:tcPr>
          <w:p w14:paraId="3897E45C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</w:tcPr>
          <w:p w14:paraId="36206BA6" w14:textId="2570DA8D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270" w:type="dxa"/>
          </w:tcPr>
          <w:p w14:paraId="14CE8B0F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2B98A6D" w14:textId="09DEC530" w:rsidR="00CD0E61" w:rsidRPr="006375B5" w:rsidRDefault="00D43F6F" w:rsidP="00D43F6F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3300587B" w14:textId="77777777" w:rsidR="00CD0E61" w:rsidRPr="006375B5" w:rsidRDefault="00CD0E61" w:rsidP="00CD0E61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2F4F3B34" w14:textId="3F079DE3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D0E61" w:rsidRPr="006375B5" w14:paraId="436C4B10" w14:textId="77777777" w:rsidTr="00822827">
        <w:tc>
          <w:tcPr>
            <w:tcW w:w="3510" w:type="dxa"/>
          </w:tcPr>
          <w:p w14:paraId="2A23C5D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02" w:type="dxa"/>
          </w:tcPr>
          <w:p w14:paraId="3969EFD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0222AE6" w14:textId="73AC878A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="001A1262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  <w:tc>
          <w:tcPr>
            <w:tcW w:w="236" w:type="dxa"/>
            <w:vAlign w:val="bottom"/>
          </w:tcPr>
          <w:p w14:paraId="29D48AB4" w14:textId="77777777" w:rsidR="00CD0E61" w:rsidRPr="006375B5" w:rsidRDefault="00CD0E61" w:rsidP="00CD0E6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D9EA5D" w14:textId="73D88920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966</w:t>
            </w:r>
          </w:p>
        </w:tc>
        <w:tc>
          <w:tcPr>
            <w:tcW w:w="270" w:type="dxa"/>
            <w:vAlign w:val="bottom"/>
          </w:tcPr>
          <w:p w14:paraId="1800DCDC" w14:textId="77777777" w:rsidR="00CD0E61" w:rsidRPr="006375B5" w:rsidRDefault="00CD0E61" w:rsidP="00CD0E6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25AD0D" w14:textId="2AFD6828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45</w:t>
            </w:r>
          </w:p>
        </w:tc>
        <w:tc>
          <w:tcPr>
            <w:tcW w:w="238" w:type="dxa"/>
            <w:vAlign w:val="bottom"/>
          </w:tcPr>
          <w:p w14:paraId="646CB059" w14:textId="77777777" w:rsidR="00CD0E61" w:rsidRPr="006375B5" w:rsidRDefault="00CD0E61" w:rsidP="00CD0E61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B64470" w14:textId="28C87075" w:rsidR="00CD0E61" w:rsidRPr="006375B5" w:rsidRDefault="000E564C" w:rsidP="00D43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125</w:t>
            </w:r>
          </w:p>
        </w:tc>
      </w:tr>
    </w:tbl>
    <w:p w14:paraId="27362081" w14:textId="4150C112" w:rsidR="003E683B" w:rsidRDefault="003E683B" w:rsidP="00DC7378">
      <w:pPr>
        <w:rPr>
          <w:sz w:val="30"/>
          <w:szCs w:val="30"/>
          <w:cs/>
          <w:lang w:val="x-none" w:eastAsia="x-none"/>
        </w:rPr>
      </w:pPr>
    </w:p>
    <w:p w14:paraId="211B8C4E" w14:textId="246FBE91" w:rsidR="0040381A" w:rsidRPr="006375B5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ลูกหนี้การค้า</w:t>
      </w:r>
    </w:p>
    <w:p w14:paraId="7D8FEF2C" w14:textId="77777777" w:rsidR="006D3D63" w:rsidRPr="005947C9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tbl>
      <w:tblPr>
        <w:tblW w:w="9287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4230"/>
        <w:gridCol w:w="1033"/>
        <w:gridCol w:w="243"/>
        <w:gridCol w:w="1064"/>
        <w:gridCol w:w="243"/>
        <w:gridCol w:w="1109"/>
        <w:gridCol w:w="243"/>
        <w:gridCol w:w="1122"/>
      </w:tblGrid>
      <w:tr w:rsidR="006D3D63" w:rsidRPr="006375B5" w14:paraId="6B64C8A0" w14:textId="77777777" w:rsidTr="00473D3D">
        <w:trPr>
          <w:tblHeader/>
        </w:trPr>
        <w:tc>
          <w:tcPr>
            <w:tcW w:w="2277" w:type="pct"/>
          </w:tcPr>
          <w:p w14:paraId="15D754DC" w14:textId="77777777" w:rsidR="006D3D63" w:rsidRPr="006375B5" w:rsidRDefault="006D3D63" w:rsidP="0062672E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pct"/>
            <w:gridSpan w:val="3"/>
          </w:tcPr>
          <w:p w14:paraId="00DF48BA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1" w:type="pct"/>
          </w:tcPr>
          <w:p w14:paraId="10F5C205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3F20E101" w14:textId="77777777" w:rsidR="006D3D63" w:rsidRPr="006375B5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D0E61" w:rsidRPr="006375B5" w14:paraId="1B283269" w14:textId="77777777" w:rsidTr="00473D3D">
        <w:trPr>
          <w:tblHeader/>
        </w:trPr>
        <w:tc>
          <w:tcPr>
            <w:tcW w:w="2277" w:type="pct"/>
          </w:tcPr>
          <w:p w14:paraId="1471A1CE" w14:textId="77777777" w:rsidR="00CD0E61" w:rsidRPr="006375B5" w:rsidRDefault="00CD0E61" w:rsidP="00CD0E61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6" w:type="pct"/>
            <w:shd w:val="clear" w:color="auto" w:fill="auto"/>
          </w:tcPr>
          <w:p w14:paraId="66592317" w14:textId="0C7CE160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31" w:type="pct"/>
            <w:shd w:val="clear" w:color="auto" w:fill="auto"/>
          </w:tcPr>
          <w:p w14:paraId="04A41F9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3" w:type="pct"/>
            <w:shd w:val="clear" w:color="auto" w:fill="auto"/>
          </w:tcPr>
          <w:p w14:paraId="275CD5D3" w14:textId="5AF6F77E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1" w:type="pct"/>
            <w:shd w:val="clear" w:color="auto" w:fill="auto"/>
          </w:tcPr>
          <w:p w14:paraId="2F83BDB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</w:tcPr>
          <w:p w14:paraId="6C11186C" w14:textId="35B00B33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31" w:type="pct"/>
            <w:shd w:val="clear" w:color="auto" w:fill="auto"/>
          </w:tcPr>
          <w:p w14:paraId="66E2E15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04" w:type="pct"/>
            <w:shd w:val="clear" w:color="auto" w:fill="auto"/>
          </w:tcPr>
          <w:p w14:paraId="28ECAFFC" w14:textId="4D4E16B6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822827" w:rsidRPr="006375B5" w14:paraId="2268FB03" w14:textId="77777777" w:rsidTr="00473D3D">
        <w:trPr>
          <w:tblHeader/>
        </w:trPr>
        <w:tc>
          <w:tcPr>
            <w:tcW w:w="2277" w:type="pct"/>
          </w:tcPr>
          <w:p w14:paraId="7022B424" w14:textId="77777777" w:rsidR="00822827" w:rsidRPr="006375B5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23" w:type="pct"/>
            <w:gridSpan w:val="7"/>
          </w:tcPr>
          <w:p w14:paraId="7E65CCA6" w14:textId="77777777" w:rsidR="00822827" w:rsidRPr="006375B5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22827" w:rsidRPr="006375B5" w14:paraId="4CE20CA5" w14:textId="77777777" w:rsidTr="00473D3D">
        <w:trPr>
          <w:trHeight w:val="80"/>
        </w:trPr>
        <w:tc>
          <w:tcPr>
            <w:tcW w:w="2277" w:type="pct"/>
          </w:tcPr>
          <w:p w14:paraId="30725B90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556" w:type="pct"/>
          </w:tcPr>
          <w:p w14:paraId="2E2F6301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6AF5DFF9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59E3FA7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52FCCE98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78E90D5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3571FA2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0065650B" w14:textId="77777777" w:rsidR="00822827" w:rsidRPr="006375B5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0E61" w:rsidRPr="006375B5" w14:paraId="095024C9" w14:textId="77777777" w:rsidTr="00473D3D">
        <w:trPr>
          <w:trHeight w:val="80"/>
        </w:trPr>
        <w:tc>
          <w:tcPr>
            <w:tcW w:w="2277" w:type="pct"/>
          </w:tcPr>
          <w:p w14:paraId="170BF1E2" w14:textId="77777777" w:rsidR="00CD0E61" w:rsidRPr="006375B5" w:rsidRDefault="00CD0E61" w:rsidP="00CD0E61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404B2818" w14:textId="37B7776B" w:rsidR="00CD0E61" w:rsidRPr="006375B5" w:rsidRDefault="00A32D6D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133</w:t>
            </w:r>
          </w:p>
        </w:tc>
        <w:tc>
          <w:tcPr>
            <w:tcW w:w="131" w:type="pct"/>
          </w:tcPr>
          <w:p w14:paraId="1E4DF504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2FBD5B31" w14:textId="14DFDD6D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104</w:t>
            </w:r>
          </w:p>
        </w:tc>
        <w:tc>
          <w:tcPr>
            <w:tcW w:w="131" w:type="pct"/>
          </w:tcPr>
          <w:p w14:paraId="0E603E3F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1D40A964" w14:textId="34F251EE" w:rsidR="00CD0E61" w:rsidRPr="006375B5" w:rsidRDefault="00824F87" w:rsidP="00E142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181</w:t>
            </w:r>
          </w:p>
        </w:tc>
        <w:tc>
          <w:tcPr>
            <w:tcW w:w="131" w:type="pct"/>
          </w:tcPr>
          <w:p w14:paraId="54AF2523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5E309850" w14:textId="0125C81A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139</w:t>
            </w:r>
          </w:p>
        </w:tc>
      </w:tr>
      <w:tr w:rsidR="00CD0E61" w:rsidRPr="006375B5" w14:paraId="0543033D" w14:textId="77777777" w:rsidTr="00473D3D">
        <w:trPr>
          <w:trHeight w:val="80"/>
        </w:trPr>
        <w:tc>
          <w:tcPr>
            <w:tcW w:w="2277" w:type="pct"/>
          </w:tcPr>
          <w:p w14:paraId="6775DBBE" w14:textId="033976FA" w:rsidR="00CD0E61" w:rsidRPr="006375B5" w:rsidRDefault="00CD0E61" w:rsidP="00CD0E61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2F7BF69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1B0E92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3AECA01C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2C7151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4A80A85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44C6BFB0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17B4919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0E61" w:rsidRPr="006375B5" w14:paraId="73DE25DC" w14:textId="77777777" w:rsidTr="00473D3D">
        <w:trPr>
          <w:trHeight w:val="80"/>
        </w:trPr>
        <w:tc>
          <w:tcPr>
            <w:tcW w:w="2277" w:type="pct"/>
          </w:tcPr>
          <w:p w14:paraId="629FDFD3" w14:textId="6987368D" w:rsidR="00CD0E61" w:rsidRPr="006375B5" w:rsidRDefault="00CD0E61" w:rsidP="00CD0E61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2A5A9352" w14:textId="3A8C701B" w:rsidR="00CD0E61" w:rsidRPr="006375B5" w:rsidRDefault="00A32D6D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43</w:t>
            </w:r>
          </w:p>
        </w:tc>
        <w:tc>
          <w:tcPr>
            <w:tcW w:w="131" w:type="pct"/>
          </w:tcPr>
          <w:p w14:paraId="6FD27951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78851208" w14:textId="5C1B0C74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31" w:type="pct"/>
          </w:tcPr>
          <w:p w14:paraId="2411B59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567139DA" w14:textId="4B72E118" w:rsidR="00CD0E61" w:rsidRPr="006375B5" w:rsidRDefault="00C2649D" w:rsidP="003F55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31" w:type="pct"/>
          </w:tcPr>
          <w:p w14:paraId="50C536A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38CEE2C3" w14:textId="1CB20F27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CD0E61" w:rsidRPr="006375B5" w14:paraId="6DF69ADE" w14:textId="77777777" w:rsidTr="00473D3D">
        <w:trPr>
          <w:trHeight w:val="80"/>
        </w:trPr>
        <w:tc>
          <w:tcPr>
            <w:tcW w:w="2277" w:type="pct"/>
          </w:tcPr>
          <w:p w14:paraId="2C5F4CA7" w14:textId="32955307" w:rsidR="00CD0E61" w:rsidRPr="006375B5" w:rsidRDefault="00CD0E61" w:rsidP="00CD0E61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12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</w:tcPr>
          <w:p w14:paraId="5F0C7384" w14:textId="38B59AAB" w:rsidR="00CD0E61" w:rsidRPr="006375B5" w:rsidRDefault="00A32D6D" w:rsidP="00CF14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7BB8686A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</w:tcPr>
          <w:p w14:paraId="6C8AA610" w14:textId="7DA0E9C8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1E11A1E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</w:tcPr>
          <w:p w14:paraId="257C2E80" w14:textId="11323D33" w:rsidR="00CD0E61" w:rsidRPr="006375B5" w:rsidRDefault="00C2649D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31" w:type="pct"/>
          </w:tcPr>
          <w:p w14:paraId="28109E5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20977880" w14:textId="4008950D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D0E61" w:rsidRPr="006375B5" w14:paraId="1DFD0796" w14:textId="77777777" w:rsidTr="00473D3D">
        <w:trPr>
          <w:trHeight w:val="80"/>
        </w:trPr>
        <w:tc>
          <w:tcPr>
            <w:tcW w:w="2277" w:type="pct"/>
          </w:tcPr>
          <w:p w14:paraId="074BD9CE" w14:textId="244ADCA1" w:rsidR="00CD0E61" w:rsidRPr="006375B5" w:rsidRDefault="00CD0E61" w:rsidP="00CD0E61">
            <w:pPr>
              <w:tabs>
                <w:tab w:val="decimal" w:pos="72"/>
              </w:tabs>
              <w:ind w:left="72"/>
              <w:rPr>
                <w:rFonts w:ascii="Angsana New" w:eastAsia="Batang" w:hAnsi="Angsana New"/>
                <w:sz w:val="30"/>
                <w:szCs w:val="30"/>
                <w:cs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</w:tcPr>
          <w:p w14:paraId="03EF61D9" w14:textId="4B6DD56D" w:rsidR="00CD0E61" w:rsidRPr="00A32D6D" w:rsidRDefault="00A32D6D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32D6D">
              <w:rPr>
                <w:rFonts w:ascii="Angsana New" w:hAnsi="Angsana New"/>
                <w:b/>
                <w:bCs/>
                <w:sz w:val="30"/>
                <w:szCs w:val="30"/>
              </w:rPr>
              <w:t>176</w:t>
            </w:r>
          </w:p>
        </w:tc>
        <w:tc>
          <w:tcPr>
            <w:tcW w:w="131" w:type="pct"/>
          </w:tcPr>
          <w:p w14:paraId="1189632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</w:tcPr>
          <w:p w14:paraId="5EAE88AB" w14:textId="5354F840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109</w:t>
            </w:r>
          </w:p>
        </w:tc>
        <w:tc>
          <w:tcPr>
            <w:tcW w:w="131" w:type="pct"/>
          </w:tcPr>
          <w:p w14:paraId="68BDE15C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577B6D13" w14:textId="137C29E2" w:rsidR="00CD0E61" w:rsidRPr="00C2649D" w:rsidRDefault="00824F87" w:rsidP="00E142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181</w:t>
            </w:r>
          </w:p>
        </w:tc>
        <w:tc>
          <w:tcPr>
            <w:tcW w:w="131" w:type="pct"/>
          </w:tcPr>
          <w:p w14:paraId="351445E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</w:tcPr>
          <w:p w14:paraId="65CA53C8" w14:textId="318F0CC2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141</w:t>
            </w:r>
          </w:p>
        </w:tc>
      </w:tr>
      <w:tr w:rsidR="00CD0E61" w:rsidRPr="006375B5" w14:paraId="7D7AF880" w14:textId="77777777" w:rsidTr="00473D3D">
        <w:trPr>
          <w:trHeight w:val="80"/>
        </w:trPr>
        <w:tc>
          <w:tcPr>
            <w:tcW w:w="2277" w:type="pct"/>
          </w:tcPr>
          <w:p w14:paraId="28C46AC7" w14:textId="427C53C0" w:rsidR="00CD0E61" w:rsidRPr="006375B5" w:rsidRDefault="00CD0E61" w:rsidP="00CD0E61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6" w:type="pct"/>
          </w:tcPr>
          <w:p w14:paraId="12412CDC" w14:textId="4109D783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6962C238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</w:tcPr>
          <w:p w14:paraId="0CC1D76E" w14:textId="319D8F76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03725ED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</w:tcPr>
          <w:p w14:paraId="55AC592F" w14:textId="049577AA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1" w:type="pct"/>
          </w:tcPr>
          <w:p w14:paraId="4FE6311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</w:tcPr>
          <w:p w14:paraId="4CF566F1" w14:textId="751C6768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632A6B" w:rsidRPr="006375B5" w14:paraId="764FF06D" w14:textId="77777777" w:rsidTr="00473D3D">
        <w:trPr>
          <w:trHeight w:val="80"/>
        </w:trPr>
        <w:tc>
          <w:tcPr>
            <w:tcW w:w="2277" w:type="pct"/>
          </w:tcPr>
          <w:p w14:paraId="2F6919BE" w14:textId="36A5C0AC" w:rsidR="00632A6B" w:rsidRPr="006375B5" w:rsidRDefault="00632A6B" w:rsidP="00CD0E61">
            <w:pPr>
              <w:tabs>
                <w:tab w:val="decimal" w:pos="72"/>
              </w:tabs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กิจการอื่นๆ</w:t>
            </w:r>
          </w:p>
        </w:tc>
        <w:tc>
          <w:tcPr>
            <w:tcW w:w="556" w:type="pct"/>
          </w:tcPr>
          <w:p w14:paraId="6E0D49AA" w14:textId="77777777" w:rsidR="00632A6B" w:rsidRPr="006375B5" w:rsidRDefault="00632A6B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0ECFEF14" w14:textId="77777777" w:rsidR="00632A6B" w:rsidRPr="006375B5" w:rsidRDefault="00632A6B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</w:tcPr>
          <w:p w14:paraId="5A139088" w14:textId="77777777" w:rsidR="00632A6B" w:rsidRPr="006375B5" w:rsidRDefault="00632A6B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3B9C8913" w14:textId="77777777" w:rsidR="00632A6B" w:rsidRPr="006375B5" w:rsidRDefault="00632A6B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</w:tcPr>
          <w:p w14:paraId="7F43654E" w14:textId="77777777" w:rsidR="00632A6B" w:rsidRPr="006375B5" w:rsidRDefault="00632A6B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1" w:type="pct"/>
          </w:tcPr>
          <w:p w14:paraId="57926582" w14:textId="77777777" w:rsidR="00632A6B" w:rsidRPr="006375B5" w:rsidRDefault="00632A6B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</w:tcPr>
          <w:p w14:paraId="264D15F4" w14:textId="77777777" w:rsidR="00632A6B" w:rsidRPr="006375B5" w:rsidRDefault="00632A6B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D0E61" w:rsidRPr="006375B5" w14:paraId="1229967C" w14:textId="77777777" w:rsidTr="00473D3D">
        <w:trPr>
          <w:trHeight w:val="80"/>
        </w:trPr>
        <w:tc>
          <w:tcPr>
            <w:tcW w:w="2277" w:type="pct"/>
          </w:tcPr>
          <w:p w14:paraId="6EE5D80E" w14:textId="75D42342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12"/>
                <w:szCs w:val="12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56" w:type="pct"/>
          </w:tcPr>
          <w:p w14:paraId="029E8244" w14:textId="2BD8E97C" w:rsidR="00CD0E61" w:rsidRPr="006375B5" w:rsidRDefault="00790D03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</w:t>
            </w:r>
            <w:r w:rsidR="0045403A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15F8288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C374A89" w14:textId="44E99836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29</w:t>
            </w:r>
          </w:p>
        </w:tc>
        <w:tc>
          <w:tcPr>
            <w:tcW w:w="131" w:type="pct"/>
          </w:tcPr>
          <w:p w14:paraId="203360E8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E1976ED" w14:textId="67EE6346" w:rsidR="00CD0E61" w:rsidRPr="006375B5" w:rsidRDefault="00824F87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61F44959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3AEC0DB" w14:textId="041516B8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166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</w:p>
        </w:tc>
      </w:tr>
      <w:tr w:rsidR="00CD0E61" w:rsidRPr="006375B5" w14:paraId="07CEA959" w14:textId="77777777" w:rsidTr="00473D3D">
        <w:trPr>
          <w:trHeight w:val="80"/>
        </w:trPr>
        <w:tc>
          <w:tcPr>
            <w:tcW w:w="2277" w:type="pct"/>
          </w:tcPr>
          <w:p w14:paraId="607ECF83" w14:textId="0A0F814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6375B5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56" w:type="pct"/>
          </w:tcPr>
          <w:p w14:paraId="7BEBC4D4" w14:textId="0FDF437B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1EEAFCF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37F764A0" w14:textId="032C927D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8DC2040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FCDEDBA" w14:textId="5FFC7FDA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3A25AE1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293B68A" w14:textId="74C1C21C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D0E61" w:rsidRPr="006375B5" w14:paraId="0BA728A8" w14:textId="77777777" w:rsidTr="00473D3D">
        <w:trPr>
          <w:trHeight w:val="80"/>
        </w:trPr>
        <w:tc>
          <w:tcPr>
            <w:tcW w:w="2277" w:type="pct"/>
          </w:tcPr>
          <w:p w14:paraId="1E436D50" w14:textId="7F5C6B2C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56" w:type="pct"/>
          </w:tcPr>
          <w:p w14:paraId="1BC54F76" w14:textId="56BDA828" w:rsidR="00CD0E61" w:rsidRPr="006375B5" w:rsidRDefault="0045403A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31" w:type="pct"/>
          </w:tcPr>
          <w:p w14:paraId="7B861A9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62B6D996" w14:textId="67D30663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131" w:type="pct"/>
          </w:tcPr>
          <w:p w14:paraId="1BC63B51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1EDE5484" w14:textId="57BFFE16" w:rsidR="00CD0E61" w:rsidRPr="006375B5" w:rsidRDefault="00824F87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525D075F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5F0A2EC" w14:textId="5B96CAE5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CD0E61" w:rsidRPr="006375B5" w14:paraId="66C50B3F" w14:textId="77777777" w:rsidTr="00473D3D">
        <w:trPr>
          <w:trHeight w:val="80"/>
        </w:trPr>
        <w:tc>
          <w:tcPr>
            <w:tcW w:w="2277" w:type="pct"/>
          </w:tcPr>
          <w:p w14:paraId="26CF5E3E" w14:textId="5F1C7970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</w:tcPr>
          <w:p w14:paraId="7C5F469D" w14:textId="36C2F941" w:rsidR="00CD0E61" w:rsidRPr="006375B5" w:rsidRDefault="0045403A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31" w:type="pct"/>
          </w:tcPr>
          <w:p w14:paraId="6E24E9EC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192EEA5D" w14:textId="13ACB541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31" w:type="pct"/>
          </w:tcPr>
          <w:p w14:paraId="37E1AD5B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67C43F0B" w14:textId="492B759A" w:rsidR="00CD0E61" w:rsidRPr="006375B5" w:rsidRDefault="003F552F" w:rsidP="00CF14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31" w:type="pct"/>
          </w:tcPr>
          <w:p w14:paraId="6EB371AB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751CA3CE" w14:textId="1F7DBD53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D0E61" w:rsidRPr="006375B5" w14:paraId="0217E8E7" w14:textId="77777777" w:rsidTr="00473D3D">
        <w:trPr>
          <w:trHeight w:val="80"/>
        </w:trPr>
        <w:tc>
          <w:tcPr>
            <w:tcW w:w="2277" w:type="pct"/>
          </w:tcPr>
          <w:p w14:paraId="304D6201" w14:textId="59AB8DA5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12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</w:tcPr>
          <w:p w14:paraId="23B58C58" w14:textId="5F31FBD8" w:rsidR="00CD0E61" w:rsidRPr="006375B5" w:rsidRDefault="0046199F" w:rsidP="00CF14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06D5C67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</w:tcPr>
          <w:p w14:paraId="522C7DEE" w14:textId="6E9541B7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0FE7E91B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</w:tcPr>
          <w:p w14:paraId="4EE67BE3" w14:textId="234B79BA" w:rsidR="00CD0E61" w:rsidRPr="006375B5" w:rsidRDefault="003F552F" w:rsidP="00CF14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31" w:type="pct"/>
          </w:tcPr>
          <w:p w14:paraId="7B2B8D73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</w:tcPr>
          <w:p w14:paraId="50DE7AC0" w14:textId="3FB82E4A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D0E61" w:rsidRPr="006375B5" w14:paraId="7747BBAD" w14:textId="77777777" w:rsidTr="00473D3D">
        <w:trPr>
          <w:trHeight w:val="80"/>
        </w:trPr>
        <w:tc>
          <w:tcPr>
            <w:tcW w:w="2277" w:type="pct"/>
          </w:tcPr>
          <w:p w14:paraId="6A4E8E87" w14:textId="791FF1F1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มากกว่า </w:t>
            </w:r>
            <w:r w:rsidR="000E564C" w:rsidRPr="000E564C">
              <w:rPr>
                <w:rFonts w:ascii="Angsana New" w:eastAsia="Batang" w:hAnsi="Angsana New"/>
                <w:sz w:val="30"/>
                <w:szCs w:val="30"/>
              </w:rPr>
              <w:t>12</w:t>
            </w:r>
            <w:r w:rsidRPr="006375B5">
              <w:rPr>
                <w:rFonts w:ascii="Angsana New" w:eastAsia="Batang" w:hAnsi="Angsana New"/>
                <w:sz w:val="30"/>
                <w:szCs w:val="30"/>
              </w:rPr>
              <w:t xml:space="preserve">  </w:t>
            </w:r>
            <w:r w:rsidRPr="006375B5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56" w:type="pct"/>
            <w:tcBorders>
              <w:bottom w:val="single" w:sz="4" w:space="0" w:color="auto"/>
            </w:tcBorders>
          </w:tcPr>
          <w:p w14:paraId="62BEBC1E" w14:textId="01B0B1F5" w:rsidR="00CD0E61" w:rsidRPr="006375B5" w:rsidRDefault="0046199F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45403A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4A43AB08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</w:tcPr>
          <w:p w14:paraId="21052D79" w14:textId="51C65447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131" w:type="pct"/>
          </w:tcPr>
          <w:p w14:paraId="5EAE2D15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B046C53" w14:textId="048C7A44" w:rsidR="00CD0E61" w:rsidRPr="006375B5" w:rsidRDefault="00824F87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</w:p>
        </w:tc>
        <w:tc>
          <w:tcPr>
            <w:tcW w:w="131" w:type="pct"/>
          </w:tcPr>
          <w:p w14:paraId="53BC82F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01FA381F" w14:textId="42BC1D25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13</w:t>
            </w:r>
          </w:p>
        </w:tc>
      </w:tr>
      <w:tr w:rsidR="00CD0E61" w:rsidRPr="006375B5" w14:paraId="7A2582AF" w14:textId="77777777" w:rsidTr="00473D3D">
        <w:trPr>
          <w:trHeight w:val="80"/>
        </w:trPr>
        <w:tc>
          <w:tcPr>
            <w:tcW w:w="2277" w:type="pct"/>
          </w:tcPr>
          <w:p w14:paraId="15F7C175" w14:textId="3F04020B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C55562" w14:textId="5461A4C8" w:rsidR="00CD0E61" w:rsidRPr="00B42133" w:rsidRDefault="00790D03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42133">
              <w:rPr>
                <w:rFonts w:ascii="Angsana New" w:hAnsi="Angsana New"/>
                <w:b/>
                <w:bCs/>
                <w:sz w:val="30"/>
                <w:szCs w:val="30"/>
              </w:rPr>
              <w:t>95</w:t>
            </w:r>
          </w:p>
        </w:tc>
        <w:tc>
          <w:tcPr>
            <w:tcW w:w="131" w:type="pct"/>
            <w:shd w:val="clear" w:color="auto" w:fill="auto"/>
          </w:tcPr>
          <w:p w14:paraId="19696D11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C89DE31" w14:textId="0BD1A587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31" w:type="pct"/>
            <w:shd w:val="clear" w:color="auto" w:fill="auto"/>
          </w:tcPr>
          <w:p w14:paraId="501E06C5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AF68EE8" w14:textId="75C195FD" w:rsidR="00CD0E61" w:rsidRPr="003F552F" w:rsidRDefault="00824F87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18</w:t>
            </w:r>
          </w:p>
        </w:tc>
        <w:tc>
          <w:tcPr>
            <w:tcW w:w="131" w:type="pct"/>
            <w:shd w:val="clear" w:color="auto" w:fill="auto"/>
          </w:tcPr>
          <w:p w14:paraId="4FD51DD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E7A158" w14:textId="7BEE89B3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25</w:t>
            </w:r>
          </w:p>
        </w:tc>
      </w:tr>
      <w:tr w:rsidR="00CD0E61" w:rsidRPr="006375B5" w14:paraId="2E77CE87" w14:textId="77777777" w:rsidTr="00E52BB7">
        <w:trPr>
          <w:trHeight w:val="80"/>
        </w:trPr>
        <w:tc>
          <w:tcPr>
            <w:tcW w:w="2277" w:type="pct"/>
          </w:tcPr>
          <w:p w14:paraId="0C136BFD" w14:textId="036BD21F" w:rsidR="00CD0E61" w:rsidRPr="006375B5" w:rsidRDefault="00CD0E61" w:rsidP="00BF4B75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BF4B7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ลูกหนี้</w:t>
            </w:r>
            <w:r w:rsidRPr="006375B5">
              <w:rPr>
                <w:rFonts w:ascii="Angsana New" w:hAnsi="Angsana New"/>
                <w:b/>
                <w:bCs/>
                <w:spacing w:val="-6"/>
                <w:sz w:val="30"/>
                <w:szCs w:val="30"/>
                <w:cs/>
              </w:rPr>
              <w:t>ตามสัญญาเช่าดำเนินงานที่ยังไม่เรียกชำระ</w:t>
            </w:r>
          </w:p>
        </w:tc>
        <w:tc>
          <w:tcPr>
            <w:tcW w:w="556" w:type="pct"/>
            <w:tcBorders>
              <w:bottom w:val="single" w:sz="4" w:space="0" w:color="auto"/>
            </w:tcBorders>
            <w:shd w:val="clear" w:color="auto" w:fill="auto"/>
          </w:tcPr>
          <w:p w14:paraId="6022787D" w14:textId="663FEC32" w:rsidR="00CD0E61" w:rsidRPr="006375B5" w:rsidRDefault="0046199F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265</w:t>
            </w:r>
          </w:p>
        </w:tc>
        <w:tc>
          <w:tcPr>
            <w:tcW w:w="131" w:type="pct"/>
            <w:shd w:val="clear" w:color="auto" w:fill="auto"/>
          </w:tcPr>
          <w:p w14:paraId="25753A5D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1D4CCB4B" w14:textId="7A782A3F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202</w:t>
            </w:r>
          </w:p>
        </w:tc>
        <w:tc>
          <w:tcPr>
            <w:tcW w:w="131" w:type="pct"/>
            <w:shd w:val="clear" w:color="auto" w:fill="auto"/>
          </w:tcPr>
          <w:p w14:paraId="261FB6F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</w:tcPr>
          <w:p w14:paraId="29BBF156" w14:textId="323FFFD3" w:rsidR="00CD0E61" w:rsidRPr="006375B5" w:rsidRDefault="00824F87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27</w:t>
            </w:r>
          </w:p>
        </w:tc>
        <w:tc>
          <w:tcPr>
            <w:tcW w:w="131" w:type="pct"/>
          </w:tcPr>
          <w:p w14:paraId="2A26398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177995E2" w14:textId="79057161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20</w:t>
            </w:r>
          </w:p>
        </w:tc>
      </w:tr>
      <w:tr w:rsidR="00CD0E61" w:rsidRPr="006375B5" w14:paraId="07A156FF" w14:textId="77777777" w:rsidTr="00473D3D">
        <w:trPr>
          <w:trHeight w:val="82"/>
        </w:trPr>
        <w:tc>
          <w:tcPr>
            <w:tcW w:w="2277" w:type="pct"/>
          </w:tcPr>
          <w:p w14:paraId="453AD933" w14:textId="515072A1" w:rsidR="00CD0E61" w:rsidRPr="006375B5" w:rsidRDefault="00CD0E61" w:rsidP="00CD0E61">
            <w:pPr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56" w:type="pct"/>
            <w:tcBorders>
              <w:top w:val="single" w:sz="4" w:space="0" w:color="auto"/>
            </w:tcBorders>
            <w:shd w:val="clear" w:color="auto" w:fill="auto"/>
          </w:tcPr>
          <w:p w14:paraId="7DAB504A" w14:textId="08FC57C7" w:rsidR="00CD0E61" w:rsidRPr="006375B5" w:rsidRDefault="00790D03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536</w:t>
            </w:r>
          </w:p>
        </w:tc>
        <w:tc>
          <w:tcPr>
            <w:tcW w:w="131" w:type="pct"/>
            <w:shd w:val="clear" w:color="auto" w:fill="auto"/>
          </w:tcPr>
          <w:p w14:paraId="30343420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</w:tcBorders>
            <w:shd w:val="clear" w:color="auto" w:fill="auto"/>
          </w:tcPr>
          <w:p w14:paraId="5DC0723C" w14:textId="20446DFC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392</w:t>
            </w:r>
          </w:p>
        </w:tc>
        <w:tc>
          <w:tcPr>
            <w:tcW w:w="131" w:type="pct"/>
            <w:shd w:val="clear" w:color="auto" w:fill="auto"/>
          </w:tcPr>
          <w:p w14:paraId="3AEB53FE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  <w:shd w:val="clear" w:color="auto" w:fill="auto"/>
          </w:tcPr>
          <w:p w14:paraId="71021C33" w14:textId="6300193B" w:rsidR="00CD0E61" w:rsidRPr="006375B5" w:rsidRDefault="00824F87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226</w:t>
            </w:r>
          </w:p>
        </w:tc>
        <w:tc>
          <w:tcPr>
            <w:tcW w:w="131" w:type="pct"/>
          </w:tcPr>
          <w:p w14:paraId="7900C410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</w:tcBorders>
          </w:tcPr>
          <w:p w14:paraId="2D6E9D9D" w14:textId="03273F5F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186</w:t>
            </w:r>
          </w:p>
        </w:tc>
      </w:tr>
      <w:tr w:rsidR="00CD0E61" w:rsidRPr="006375B5" w14:paraId="4DA75FA7" w14:textId="77777777" w:rsidTr="00473D3D">
        <w:trPr>
          <w:trHeight w:val="82"/>
        </w:trPr>
        <w:tc>
          <w:tcPr>
            <w:tcW w:w="2277" w:type="pct"/>
          </w:tcPr>
          <w:p w14:paraId="539328A3" w14:textId="6E7CF324" w:rsidR="00CD0E61" w:rsidRPr="0093396C" w:rsidRDefault="00CD0E61" w:rsidP="00CD0E61">
            <w:pPr>
              <w:ind w:left="72"/>
              <w:rPr>
                <w:rFonts w:ascii="Angsana New" w:hAnsi="Angsana New"/>
                <w:sz w:val="30"/>
                <w:szCs w:val="30"/>
              </w:rPr>
            </w:pPr>
            <w:r w:rsidRPr="0093396C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93396C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93396C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ด้านเครดิตที่คาดว่าจะเกิดขึ้น </w:t>
            </w:r>
          </w:p>
        </w:tc>
        <w:tc>
          <w:tcPr>
            <w:tcW w:w="556" w:type="pct"/>
            <w:tcBorders>
              <w:bottom w:val="single" w:sz="4" w:space="0" w:color="auto"/>
            </w:tcBorders>
            <w:shd w:val="clear" w:color="auto" w:fill="auto"/>
          </w:tcPr>
          <w:p w14:paraId="4F8AD14D" w14:textId="2ED84BE1" w:rsidR="004E4952" w:rsidRPr="006375B5" w:rsidRDefault="004E4952" w:rsidP="003E0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F1C42">
              <w:rPr>
                <w:rFonts w:ascii="Angsana New" w:hAnsi="Angsana New"/>
                <w:sz w:val="30"/>
                <w:szCs w:val="30"/>
              </w:rPr>
              <w:t>(</w:t>
            </w:r>
            <w:r w:rsidRPr="004E4952">
              <w:rPr>
                <w:rFonts w:ascii="Angsana New" w:hAnsi="Angsana New"/>
                <w:sz w:val="30"/>
                <w:szCs w:val="30"/>
              </w:rPr>
              <w:t>22)</w:t>
            </w:r>
          </w:p>
        </w:tc>
        <w:tc>
          <w:tcPr>
            <w:tcW w:w="131" w:type="pct"/>
            <w:shd w:val="clear" w:color="auto" w:fill="auto"/>
          </w:tcPr>
          <w:p w14:paraId="1B8C59E1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</w:tcPr>
          <w:p w14:paraId="7260DD95" w14:textId="6F6A3B40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31" w:type="pct"/>
            <w:shd w:val="clear" w:color="auto" w:fill="auto"/>
          </w:tcPr>
          <w:p w14:paraId="09219CF6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</w:tcPr>
          <w:p w14:paraId="698F3858" w14:textId="46B69E6F" w:rsidR="003F552F" w:rsidRPr="003F552F" w:rsidRDefault="003F552F" w:rsidP="003E0F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824F87"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131" w:type="pct"/>
          </w:tcPr>
          <w:p w14:paraId="367183E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single" w:sz="4" w:space="0" w:color="auto"/>
            </w:tcBorders>
          </w:tcPr>
          <w:p w14:paraId="3BDDF907" w14:textId="597005ED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13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CD0E61" w:rsidRPr="006375B5" w14:paraId="2EA0F0E9" w14:textId="77777777" w:rsidTr="00473D3D">
        <w:trPr>
          <w:trHeight w:val="82"/>
        </w:trPr>
        <w:tc>
          <w:tcPr>
            <w:tcW w:w="2277" w:type="pct"/>
          </w:tcPr>
          <w:p w14:paraId="290D68E7" w14:textId="70D53718" w:rsidR="00CD0E61" w:rsidRPr="006375B5" w:rsidRDefault="00CD0E61" w:rsidP="00CD0E61">
            <w:pPr>
              <w:ind w:left="255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5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7E3A97" w14:textId="4C235227" w:rsidR="00CD0E61" w:rsidRPr="0046199F" w:rsidRDefault="0046199F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46199F">
              <w:rPr>
                <w:rFonts w:ascii="Angsana New" w:hAnsi="Angsana New"/>
                <w:b/>
                <w:bCs/>
                <w:sz w:val="30"/>
                <w:szCs w:val="30"/>
              </w:rPr>
              <w:t>514</w:t>
            </w:r>
          </w:p>
        </w:tc>
        <w:tc>
          <w:tcPr>
            <w:tcW w:w="131" w:type="pct"/>
            <w:shd w:val="clear" w:color="auto" w:fill="auto"/>
          </w:tcPr>
          <w:p w14:paraId="3F9A7012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2CA4BBE" w14:textId="424118D6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367</w:t>
            </w:r>
          </w:p>
        </w:tc>
        <w:tc>
          <w:tcPr>
            <w:tcW w:w="131" w:type="pct"/>
            <w:shd w:val="clear" w:color="auto" w:fill="auto"/>
          </w:tcPr>
          <w:p w14:paraId="45C88367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65D5EB" w14:textId="3313D823" w:rsidR="00CD0E61" w:rsidRPr="003F552F" w:rsidRDefault="00824F87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</w:rPr>
              <w:t>215</w:t>
            </w:r>
          </w:p>
        </w:tc>
        <w:tc>
          <w:tcPr>
            <w:tcW w:w="131" w:type="pct"/>
          </w:tcPr>
          <w:p w14:paraId="35CC677F" w14:textId="77777777" w:rsidR="00CD0E61" w:rsidRPr="006375B5" w:rsidRDefault="00CD0E61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double" w:sz="4" w:space="0" w:color="auto"/>
            </w:tcBorders>
          </w:tcPr>
          <w:p w14:paraId="7DAB45C7" w14:textId="2166BA16" w:rsidR="00CD0E61" w:rsidRPr="006375B5" w:rsidRDefault="000E564C" w:rsidP="00CD0E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173</w:t>
            </w:r>
          </w:p>
        </w:tc>
      </w:tr>
    </w:tbl>
    <w:p w14:paraId="0446744A" w14:textId="77777777" w:rsidR="00B132FD" w:rsidRDefault="00B132FD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7DCAFC0D" w14:textId="3D3A6521" w:rsidR="007042F1" w:rsidRDefault="006D3D63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โดยปกติระยะเวลาการให้สินเชื่อแก่ลูกค้าค่าเช่าและบริการของกลุ่มบริษัท มีระยะเวลาตั้งแต่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วันถึง </w:t>
      </w:r>
      <w:r w:rsidR="000E564C" w:rsidRPr="000E564C">
        <w:rPr>
          <w:rFonts w:ascii="Angsana New" w:hAnsi="Angsana New"/>
          <w:sz w:val="30"/>
          <w:szCs w:val="30"/>
        </w:rPr>
        <w:t>60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วัน</w:t>
      </w:r>
    </w:p>
    <w:p w14:paraId="4329B4C5" w14:textId="45C39BAF" w:rsidR="00525972" w:rsidRDefault="0052597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80"/>
        <w:gridCol w:w="1170"/>
        <w:gridCol w:w="270"/>
        <w:gridCol w:w="1080"/>
        <w:gridCol w:w="270"/>
        <w:gridCol w:w="1170"/>
        <w:gridCol w:w="270"/>
        <w:gridCol w:w="1080"/>
      </w:tblGrid>
      <w:tr w:rsidR="00DD6C07" w:rsidRPr="00080768" w14:paraId="33B9EF5F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17C4C77" w14:textId="77777777" w:rsidR="00DD6C07" w:rsidRPr="00DD6C07" w:rsidRDefault="00DD6C07" w:rsidP="00D25F70">
            <w:pPr>
              <w:pStyle w:val="acctfourfigures"/>
              <w:tabs>
                <w:tab w:val="clear" w:pos="765"/>
              </w:tabs>
              <w:spacing w:line="240" w:lineRule="atLeast"/>
              <w:ind w:left="10" w:hanging="10"/>
              <w:rPr>
                <w:rFonts w:asciiTheme="majorBidi" w:hAnsiTheme="majorBidi" w:cstheme="majorBidi"/>
                <w:spacing w:val="-4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  <w:lang w:bidi="th-TH"/>
              </w:rPr>
              <w:lastRenderedPageBreak/>
              <w:t>ค่าเผื่อผลขาดทุนด้านเครดิตที่คาดว่าจะเกิดขึ้น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</w:tcPr>
          <w:p w14:paraId="5737BECA" w14:textId="32317D8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109F31BD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4643D7C8" w14:textId="7EC26B3F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B235D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D6C07" w:rsidRPr="00080768" w14:paraId="17605A54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7F20CF92" w14:textId="2DB35006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6C81459" w14:textId="02482E52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2565</w:t>
            </w:r>
          </w:p>
        </w:tc>
        <w:tc>
          <w:tcPr>
            <w:tcW w:w="270" w:type="dxa"/>
          </w:tcPr>
          <w:p w14:paraId="64C17405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8CCDEA" w14:textId="0E9A720C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2564</w:t>
            </w:r>
          </w:p>
        </w:tc>
        <w:tc>
          <w:tcPr>
            <w:tcW w:w="270" w:type="dxa"/>
          </w:tcPr>
          <w:p w14:paraId="70C46BA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3A624021" w14:textId="207C56A4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2565</w:t>
            </w:r>
          </w:p>
        </w:tc>
        <w:tc>
          <w:tcPr>
            <w:tcW w:w="270" w:type="dxa"/>
          </w:tcPr>
          <w:p w14:paraId="66430BD3" w14:textId="77777777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2995B0" w14:textId="7BE18679" w:rsidR="00DD6C07" w:rsidRPr="00B235D5" w:rsidRDefault="00DD6C07" w:rsidP="0004460E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2564</w:t>
            </w:r>
          </w:p>
        </w:tc>
      </w:tr>
      <w:tr w:rsidR="00DD6C07" w:rsidRPr="00A309C7" w14:paraId="4C1691CC" w14:textId="77777777" w:rsidTr="00DD6C07">
        <w:trPr>
          <w:cantSplit/>
          <w:trHeight w:val="20"/>
          <w:tblHeader/>
        </w:trPr>
        <w:tc>
          <w:tcPr>
            <w:tcW w:w="3780" w:type="dxa"/>
          </w:tcPr>
          <w:p w14:paraId="667616BD" w14:textId="77777777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  <w:vAlign w:val="bottom"/>
          </w:tcPr>
          <w:p w14:paraId="371F6FF3" w14:textId="77777777" w:rsidR="00DD6C07" w:rsidRPr="00B235D5" w:rsidRDefault="00DD6C07" w:rsidP="0004460E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B235D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DD6C07" w:rsidRPr="00A309C7" w14:paraId="53CC97C4" w14:textId="77777777" w:rsidTr="00DD6C07">
        <w:trPr>
          <w:cantSplit/>
          <w:trHeight w:val="20"/>
        </w:trPr>
        <w:tc>
          <w:tcPr>
            <w:tcW w:w="3780" w:type="dxa"/>
          </w:tcPr>
          <w:p w14:paraId="18E414C1" w14:textId="542C5CB7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ณ วันที่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70" w:type="dxa"/>
            <w:vAlign w:val="bottom"/>
          </w:tcPr>
          <w:p w14:paraId="41B704FE" w14:textId="04D4948A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270" w:type="dxa"/>
            <w:vAlign w:val="bottom"/>
          </w:tcPr>
          <w:p w14:paraId="254760EB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E5DED64" w14:textId="23203F93" w:rsidR="00DD6C07" w:rsidRPr="00DD6C07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DD6C07">
              <w:rPr>
                <w:rFonts w:ascii="Angsana New" w:hAnsi="Angsana New"/>
                <w:sz w:val="30"/>
                <w:szCs w:val="30"/>
              </w:rPr>
              <w:t>24</w:t>
            </w:r>
          </w:p>
        </w:tc>
        <w:tc>
          <w:tcPr>
            <w:tcW w:w="270" w:type="dxa"/>
            <w:vAlign w:val="bottom"/>
          </w:tcPr>
          <w:p w14:paraId="3468DCE3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5EEB5D9" w14:textId="53F852AF" w:rsidR="00DD6C07" w:rsidRPr="00CE7549" w:rsidRDefault="00DD6C07" w:rsidP="0004460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</w:t>
            </w:r>
          </w:p>
        </w:tc>
        <w:tc>
          <w:tcPr>
            <w:tcW w:w="270" w:type="dxa"/>
            <w:vAlign w:val="bottom"/>
          </w:tcPr>
          <w:p w14:paraId="21C32751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6C80DF7" w14:textId="342BF0CA" w:rsidR="00DD6C07" w:rsidRPr="00B235D5" w:rsidRDefault="00DD6C07" w:rsidP="0004460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</w:t>
            </w:r>
          </w:p>
        </w:tc>
      </w:tr>
      <w:tr w:rsidR="00DD6C07" w:rsidRPr="00A309C7" w14:paraId="458A4754" w14:textId="77777777" w:rsidTr="00DD6C07">
        <w:trPr>
          <w:cantSplit/>
          <w:trHeight w:val="20"/>
        </w:trPr>
        <w:tc>
          <w:tcPr>
            <w:tcW w:w="3780" w:type="dxa"/>
          </w:tcPr>
          <w:p w14:paraId="6AE72EA4" w14:textId="77777777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10404FAC" w14:textId="52FAF3C1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3D2A91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B96AF2D" w14:textId="159E5D4D" w:rsidR="00DD6C07" w:rsidRPr="00DD6C07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DD6C07">
              <w:rPr>
                <w:rFonts w:ascii="Angsana New" w:hAnsi="Angsana New" w:hint="cs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3ECB3B85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15B745EB" w14:textId="17ED69B8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30211BA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16EDFBD" w14:textId="023EC716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DD6C07" w:rsidRPr="00A309C7" w14:paraId="0377272D" w14:textId="77777777" w:rsidTr="00DD6C07">
        <w:trPr>
          <w:cantSplit/>
          <w:trHeight w:val="20"/>
        </w:trPr>
        <w:tc>
          <w:tcPr>
            <w:tcW w:w="3780" w:type="dxa"/>
          </w:tcPr>
          <w:p w14:paraId="64DF2A1F" w14:textId="77777777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170" w:type="dxa"/>
          </w:tcPr>
          <w:p w14:paraId="6E596DBD" w14:textId="24095521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(3)</w:t>
            </w:r>
          </w:p>
        </w:tc>
        <w:tc>
          <w:tcPr>
            <w:tcW w:w="270" w:type="dxa"/>
          </w:tcPr>
          <w:p w14:paraId="77D3E21E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6969FD9" w14:textId="61F15460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3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B7F008E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2450E52" w14:textId="2E9DB568" w:rsidR="00DD6C07" w:rsidRPr="00B235D5" w:rsidRDefault="00DD6C07" w:rsidP="000B5F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E43253F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0F8CA57" w14:textId="3D685329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</w:tr>
      <w:tr w:rsidR="00DD6C07" w:rsidRPr="00A309C7" w14:paraId="5AF6F4F8" w14:textId="77777777" w:rsidTr="00DD6C07">
        <w:trPr>
          <w:cantSplit/>
          <w:trHeight w:val="20"/>
        </w:trPr>
        <w:tc>
          <w:tcPr>
            <w:tcW w:w="3780" w:type="dxa"/>
          </w:tcPr>
          <w:p w14:paraId="58D42471" w14:textId="3D2BE07C" w:rsidR="00DD6C07" w:rsidRPr="00B235D5" w:rsidRDefault="00DD6C07" w:rsidP="000446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B235D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D41C98" w14:textId="797C3ABA" w:rsidR="00DD6C07" w:rsidRPr="00DD6C07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22</w:t>
            </w:r>
          </w:p>
        </w:tc>
        <w:tc>
          <w:tcPr>
            <w:tcW w:w="270" w:type="dxa"/>
            <w:vAlign w:val="bottom"/>
          </w:tcPr>
          <w:p w14:paraId="6059BC59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9B86F5" w14:textId="5DABDCF8" w:rsidR="00DD6C07" w:rsidRPr="00B235D5" w:rsidRDefault="00DD6C07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</w:t>
            </w:r>
          </w:p>
        </w:tc>
        <w:tc>
          <w:tcPr>
            <w:tcW w:w="270" w:type="dxa"/>
            <w:vAlign w:val="bottom"/>
          </w:tcPr>
          <w:p w14:paraId="0295630A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0517D4" w14:textId="46172B2F" w:rsidR="00DD6C07" w:rsidRPr="00B235D5" w:rsidRDefault="00DD6C07" w:rsidP="0004460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  <w:r w:rsidRPr="00824F87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11</w:t>
            </w:r>
          </w:p>
        </w:tc>
        <w:tc>
          <w:tcPr>
            <w:tcW w:w="270" w:type="dxa"/>
            <w:vAlign w:val="bottom"/>
          </w:tcPr>
          <w:p w14:paraId="366FE567" w14:textId="77777777" w:rsidR="00DD6C07" w:rsidRPr="00B235D5" w:rsidRDefault="00DD6C07" w:rsidP="0004460E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C07289" w14:textId="5B6B954F" w:rsidR="00DD6C07" w:rsidRPr="00B235D5" w:rsidRDefault="00DD6C07" w:rsidP="0004460E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13</w:t>
            </w:r>
          </w:p>
        </w:tc>
      </w:tr>
    </w:tbl>
    <w:p w14:paraId="265B5235" w14:textId="3DAB774D" w:rsidR="007042F1" w:rsidRDefault="007042F1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5D8B9F5A" w14:textId="6C417B06" w:rsidR="007042F1" w:rsidRPr="00B235D5" w:rsidRDefault="007042F1" w:rsidP="007042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  <w:r w:rsidRPr="00B235D5">
        <w:rPr>
          <w:rFonts w:ascii="Angsana New" w:hAnsi="Angsana New"/>
          <w:sz w:val="30"/>
          <w:szCs w:val="30"/>
          <w:cs/>
        </w:rPr>
        <w:t>ข้อมูลเกี่ยวกับความเสี่ยงด้านเครดิตเปิด</w:t>
      </w:r>
      <w:r w:rsidR="00534DFF">
        <w:rPr>
          <w:rFonts w:ascii="Angsana New" w:hAnsi="Angsana New" w:hint="cs"/>
          <w:sz w:val="30"/>
          <w:szCs w:val="30"/>
          <w:cs/>
        </w:rPr>
        <w:t>เ</w:t>
      </w:r>
      <w:r w:rsidRPr="00B235D5">
        <w:rPr>
          <w:rFonts w:ascii="Angsana New" w:hAnsi="Angsana New"/>
          <w:sz w:val="30"/>
          <w:szCs w:val="30"/>
          <w:cs/>
        </w:rPr>
        <w:t xml:space="preserve">ผยในหมายเหตุข้อ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29</w:t>
      </w:r>
    </w:p>
    <w:p w14:paraId="75221EAC" w14:textId="6DBF9212" w:rsidR="00632A6B" w:rsidRDefault="00632A6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6BF7B49A" w14:textId="4EC78F71" w:rsidR="00006DA1" w:rsidRPr="006375B5" w:rsidRDefault="00006DA1" w:rsidP="008B54C1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อสังหาริมทรัพย์พัฒนา</w:t>
      </w:r>
      <w:r w:rsidR="007201A1" w:rsidRPr="006375B5">
        <w:rPr>
          <w:rFonts w:ascii="Angsana New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hAnsi="Angsana New" w:hint="cs"/>
          <w:sz w:val="30"/>
          <w:szCs w:val="30"/>
          <w:cs/>
        </w:rPr>
        <w:t>ขาย</w:t>
      </w:r>
    </w:p>
    <w:p w14:paraId="2C83A0F6" w14:textId="50C2CCA4" w:rsidR="006C41CB" w:rsidRPr="00CB1525" w:rsidRDefault="006C41CB" w:rsidP="006C41C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4746" w:type="pct"/>
        <w:tblInd w:w="423" w:type="dxa"/>
        <w:tblLayout w:type="fixed"/>
        <w:tblLook w:val="01E0" w:firstRow="1" w:lastRow="1" w:firstColumn="1" w:lastColumn="1" w:noHBand="0" w:noVBand="0"/>
      </w:tblPr>
      <w:tblGrid>
        <w:gridCol w:w="3537"/>
        <w:gridCol w:w="268"/>
        <w:gridCol w:w="1171"/>
        <w:gridCol w:w="272"/>
        <w:gridCol w:w="1079"/>
        <w:gridCol w:w="270"/>
        <w:gridCol w:w="1169"/>
        <w:gridCol w:w="272"/>
        <w:gridCol w:w="1079"/>
      </w:tblGrid>
      <w:tr w:rsidR="00153639" w:rsidRPr="006375B5" w14:paraId="4966856E" w14:textId="77777777" w:rsidTr="00724193">
        <w:trPr>
          <w:tblHeader/>
        </w:trPr>
        <w:tc>
          <w:tcPr>
            <w:tcW w:w="1940" w:type="pct"/>
          </w:tcPr>
          <w:p w14:paraId="4685B504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27E2323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383" w:type="pct"/>
            <w:gridSpan w:val="3"/>
          </w:tcPr>
          <w:p w14:paraId="0C16B08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8" w:type="pct"/>
          </w:tcPr>
          <w:p w14:paraId="5D7F41CC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82" w:type="pct"/>
            <w:gridSpan w:val="3"/>
          </w:tcPr>
          <w:p w14:paraId="760C1AA1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D6C07" w:rsidRPr="006375B5" w14:paraId="26A84B09" w14:textId="77777777" w:rsidTr="00DD6C07">
        <w:trPr>
          <w:tblHeader/>
        </w:trPr>
        <w:tc>
          <w:tcPr>
            <w:tcW w:w="1940" w:type="pct"/>
          </w:tcPr>
          <w:p w14:paraId="7D199902" w14:textId="77777777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5A0FEFF0" w14:textId="1A322DF5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3" w:right="-126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2" w:type="pct"/>
            <w:shd w:val="clear" w:color="auto" w:fill="auto"/>
          </w:tcPr>
          <w:p w14:paraId="3074C11A" w14:textId="6A89A43C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49" w:type="pct"/>
            <w:shd w:val="clear" w:color="auto" w:fill="auto"/>
          </w:tcPr>
          <w:p w14:paraId="0A20C00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  <w:shd w:val="clear" w:color="auto" w:fill="auto"/>
          </w:tcPr>
          <w:p w14:paraId="2573FEF3" w14:textId="51B68BC8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8" w:type="pct"/>
            <w:shd w:val="clear" w:color="auto" w:fill="auto"/>
          </w:tcPr>
          <w:p w14:paraId="6E087668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55B37495" w14:textId="76818A2B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49" w:type="pct"/>
            <w:shd w:val="clear" w:color="auto" w:fill="auto"/>
          </w:tcPr>
          <w:p w14:paraId="608C5B4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  <w:shd w:val="clear" w:color="auto" w:fill="auto"/>
          </w:tcPr>
          <w:p w14:paraId="0395D8BC" w14:textId="7757E5E1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6C41CB" w:rsidRPr="006375B5" w14:paraId="70059C9D" w14:textId="77777777" w:rsidTr="00DD6C07">
        <w:trPr>
          <w:tblHeader/>
        </w:trPr>
        <w:tc>
          <w:tcPr>
            <w:tcW w:w="1940" w:type="pct"/>
          </w:tcPr>
          <w:p w14:paraId="21536E9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7" w:type="pct"/>
          </w:tcPr>
          <w:p w14:paraId="18C653ED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0B8E6000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C41CB" w:rsidRPr="006375B5" w14:paraId="181E6E52" w14:textId="77777777" w:rsidTr="00DD6C07">
        <w:tc>
          <w:tcPr>
            <w:tcW w:w="1940" w:type="pct"/>
          </w:tcPr>
          <w:p w14:paraId="22563137" w14:textId="77777777" w:rsidR="006C41CB" w:rsidRPr="006375B5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อสังหาริมทรัพย์ระหว่างพัฒนา</w:t>
            </w:r>
          </w:p>
        </w:tc>
        <w:tc>
          <w:tcPr>
            <w:tcW w:w="147" w:type="pct"/>
          </w:tcPr>
          <w:p w14:paraId="5FAAE052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913" w:type="pct"/>
            <w:gridSpan w:val="7"/>
          </w:tcPr>
          <w:p w14:paraId="396CA5B9" w14:textId="77777777" w:rsidR="006C41CB" w:rsidRPr="006375B5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</w:tr>
      <w:tr w:rsidR="00DD6C07" w:rsidRPr="006375B5" w14:paraId="4B7403FA" w14:textId="77777777" w:rsidTr="00DD6C07">
        <w:tc>
          <w:tcPr>
            <w:tcW w:w="1940" w:type="pct"/>
          </w:tcPr>
          <w:p w14:paraId="627AF78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" w:type="pct"/>
          </w:tcPr>
          <w:p w14:paraId="22772201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4F605508" w14:textId="1795BA7D" w:rsidR="00C403E1" w:rsidRPr="006375B5" w:rsidRDefault="00824F87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18</w:t>
            </w:r>
            <w:r w:rsidR="001D68A6">
              <w:rPr>
                <w:rFonts w:ascii="Angsana New" w:hAnsi="Angsana New"/>
                <w:sz w:val="30"/>
                <w:szCs w:val="30"/>
              </w:rPr>
              <w:t>,378</w:t>
            </w:r>
          </w:p>
        </w:tc>
        <w:tc>
          <w:tcPr>
            <w:tcW w:w="149" w:type="pct"/>
          </w:tcPr>
          <w:p w14:paraId="3DAAF77D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62E5393F" w14:textId="6AAEBEFF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21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239</w:t>
            </w:r>
          </w:p>
        </w:tc>
        <w:tc>
          <w:tcPr>
            <w:tcW w:w="148" w:type="pct"/>
          </w:tcPr>
          <w:p w14:paraId="0ED200A1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296ED2B1" w14:textId="7E0A57D0" w:rsidR="00C403E1" w:rsidRPr="00DD6C07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1B959E9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5F24CAA" w14:textId="77777777" w:rsidR="00C403E1" w:rsidRPr="00DD6C07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D6C07" w:rsidRPr="006375B5" w14:paraId="18898B97" w14:textId="77777777" w:rsidTr="00DD6C07">
        <w:tc>
          <w:tcPr>
            <w:tcW w:w="1940" w:type="pct"/>
          </w:tcPr>
          <w:p w14:paraId="3CC96F14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147" w:type="pct"/>
          </w:tcPr>
          <w:p w14:paraId="16B72344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0AD0A8BF" w14:textId="23B68946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</w:t>
            </w:r>
            <w:r w:rsidR="004B49A7">
              <w:rPr>
                <w:rFonts w:ascii="Angsana New" w:hAnsi="Angsana New"/>
                <w:sz w:val="30"/>
                <w:szCs w:val="30"/>
              </w:rPr>
              <w:t>310</w:t>
            </w:r>
          </w:p>
        </w:tc>
        <w:tc>
          <w:tcPr>
            <w:tcW w:w="149" w:type="pct"/>
          </w:tcPr>
          <w:p w14:paraId="01E64DFB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7B4A3833" w14:textId="67AC46E0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258</w:t>
            </w:r>
          </w:p>
        </w:tc>
        <w:tc>
          <w:tcPr>
            <w:tcW w:w="148" w:type="pct"/>
          </w:tcPr>
          <w:p w14:paraId="695AE833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5F8ADE0B" w14:textId="6DD7CBC8" w:rsidR="00C403E1" w:rsidRPr="00DD6C07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6D752CF3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434A6821" w14:textId="77777777" w:rsidR="00C403E1" w:rsidRPr="00DD6C07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D6C07" w:rsidRPr="006375B5" w14:paraId="4FE64E47" w14:textId="77777777" w:rsidTr="00DD6C07">
        <w:tc>
          <w:tcPr>
            <w:tcW w:w="1940" w:type="pct"/>
          </w:tcPr>
          <w:p w14:paraId="6FBCCBE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ค่าก่อสร้าง</w:t>
            </w:r>
          </w:p>
        </w:tc>
        <w:tc>
          <w:tcPr>
            <w:tcW w:w="147" w:type="pct"/>
          </w:tcPr>
          <w:p w14:paraId="38E7A25B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94C4883" w14:textId="1D52082E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</w:t>
            </w:r>
            <w:r w:rsidR="004B49A7">
              <w:rPr>
                <w:rFonts w:ascii="Angsana New" w:hAnsi="Angsana New"/>
                <w:sz w:val="30"/>
                <w:szCs w:val="30"/>
              </w:rPr>
              <w:t>194</w:t>
            </w:r>
          </w:p>
        </w:tc>
        <w:tc>
          <w:tcPr>
            <w:tcW w:w="149" w:type="pct"/>
          </w:tcPr>
          <w:p w14:paraId="6E86A00E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3DB72A74" w14:textId="1C50AC48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296</w:t>
            </w:r>
          </w:p>
        </w:tc>
        <w:tc>
          <w:tcPr>
            <w:tcW w:w="148" w:type="pct"/>
          </w:tcPr>
          <w:p w14:paraId="36E4773D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</w:tcPr>
          <w:p w14:paraId="75BF237E" w14:textId="0AB1B65D" w:rsidR="00C403E1" w:rsidRPr="00DD6C07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40C18BC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5C1C9754" w14:textId="77777777" w:rsidR="00C403E1" w:rsidRPr="00DD6C07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D6C07" w:rsidRPr="006375B5" w14:paraId="01335FAA" w14:textId="77777777" w:rsidTr="00DD6C07">
        <w:tc>
          <w:tcPr>
            <w:tcW w:w="1940" w:type="pct"/>
          </w:tcPr>
          <w:p w14:paraId="5155CEB0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ดอกเบี้ยจ่ายที่ถือเป็นต้นทุน</w:t>
            </w:r>
          </w:p>
        </w:tc>
        <w:tc>
          <w:tcPr>
            <w:tcW w:w="147" w:type="pct"/>
          </w:tcPr>
          <w:p w14:paraId="63E7080F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312D0449" w14:textId="6AF524BF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1,22</w:t>
            </w:r>
            <w:r w:rsidR="004B49A7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9" w:type="pct"/>
          </w:tcPr>
          <w:p w14:paraId="270A406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F54BD9A" w14:textId="1176E085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944</w:t>
            </w:r>
          </w:p>
        </w:tc>
        <w:tc>
          <w:tcPr>
            <w:tcW w:w="148" w:type="pct"/>
          </w:tcPr>
          <w:p w14:paraId="00FA9A2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28F8C8E0" w14:textId="5EADC741" w:rsidR="00C403E1" w:rsidRPr="00DD6C07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6B3EF2C5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68F45A26" w14:textId="77777777" w:rsidR="00C403E1" w:rsidRPr="00DD6C07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D6C07" w:rsidRPr="006375B5" w14:paraId="1E7C027E" w14:textId="77777777" w:rsidTr="00DD6C07">
        <w:tc>
          <w:tcPr>
            <w:tcW w:w="1940" w:type="pct"/>
          </w:tcPr>
          <w:p w14:paraId="2AE9B9E7" w14:textId="77777777" w:rsidR="00C403E1" w:rsidRPr="006375B5" w:rsidRDefault="00C403E1" w:rsidP="00C403E1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638D8EC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48AB9F61" w14:textId="7BC9E169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29,</w:t>
            </w:r>
            <w:r w:rsidR="004B49A7">
              <w:rPr>
                <w:rFonts w:ascii="Angsana New" w:hAnsi="Angsana New"/>
                <w:b/>
                <w:bCs/>
                <w:sz w:val="30"/>
                <w:szCs w:val="30"/>
              </w:rPr>
              <w:t>102</w:t>
            </w:r>
          </w:p>
        </w:tc>
        <w:tc>
          <w:tcPr>
            <w:tcW w:w="149" w:type="pct"/>
          </w:tcPr>
          <w:p w14:paraId="7B0E330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6AC8E890" w14:textId="329358D0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  <w:r w:rsidR="00C403E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737</w:t>
            </w:r>
          </w:p>
        </w:tc>
        <w:tc>
          <w:tcPr>
            <w:tcW w:w="148" w:type="pct"/>
          </w:tcPr>
          <w:p w14:paraId="388EC5BD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5844AD04" w14:textId="4BC1EEAA" w:rsidR="00C403E1" w:rsidRPr="00DD04FD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5DAE459F" w14:textId="77777777" w:rsidR="00C403E1" w:rsidRPr="00DD04FD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01B1D66F" w14:textId="77777777" w:rsidR="00C403E1" w:rsidRPr="00DD04FD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DD6C07" w:rsidRPr="006375B5" w14:paraId="4920244E" w14:textId="77777777" w:rsidTr="00DD6C07">
        <w:tc>
          <w:tcPr>
            <w:tcW w:w="1940" w:type="pct"/>
          </w:tcPr>
          <w:p w14:paraId="16786F06" w14:textId="77777777" w:rsidR="00C403E1" w:rsidRPr="006375B5" w:rsidRDefault="00C403E1" w:rsidP="00C403E1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ที่พัฒนาเสร็จแล้ว</w:t>
            </w:r>
          </w:p>
        </w:tc>
        <w:tc>
          <w:tcPr>
            <w:tcW w:w="147" w:type="pct"/>
          </w:tcPr>
          <w:p w14:paraId="2547FC18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559EE010" w14:textId="3582C68D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4,5</w:t>
            </w:r>
            <w:r w:rsidR="004B49A7">
              <w:rPr>
                <w:rFonts w:ascii="Angsana New" w:hAnsi="Angsana New"/>
                <w:sz w:val="30"/>
                <w:szCs w:val="30"/>
              </w:rPr>
              <w:t>94</w:t>
            </w:r>
          </w:p>
        </w:tc>
        <w:tc>
          <w:tcPr>
            <w:tcW w:w="149" w:type="pct"/>
          </w:tcPr>
          <w:p w14:paraId="4B069A4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758A4A6" w14:textId="260AA66A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678</w:t>
            </w:r>
          </w:p>
        </w:tc>
        <w:tc>
          <w:tcPr>
            <w:tcW w:w="148" w:type="pct"/>
          </w:tcPr>
          <w:p w14:paraId="7EB169DD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77374342" w14:textId="69EDD8BB" w:rsidR="00C403E1" w:rsidRPr="006375B5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1E1C447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3D7B956C" w14:textId="77777777" w:rsidR="00C403E1" w:rsidRPr="006375B5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D6C07" w:rsidRPr="006375B5" w14:paraId="27ADBFDD" w14:textId="77777777" w:rsidTr="00DD6C07">
        <w:tc>
          <w:tcPr>
            <w:tcW w:w="1940" w:type="pct"/>
          </w:tcPr>
          <w:p w14:paraId="711D9688" w14:textId="77777777" w:rsidR="00C403E1" w:rsidRPr="006375B5" w:rsidRDefault="00C403E1" w:rsidP="00C403E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รวมอสังหาริมทรัพย์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พัฒนาเพื่อขาย</w:t>
            </w:r>
          </w:p>
        </w:tc>
        <w:tc>
          <w:tcPr>
            <w:tcW w:w="147" w:type="pct"/>
          </w:tcPr>
          <w:p w14:paraId="1724C337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</w:tcBorders>
          </w:tcPr>
          <w:p w14:paraId="7861C65B" w14:textId="0D1A4EE3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33,6</w:t>
            </w:r>
            <w:r w:rsidR="004B49A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="003C1EBA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49" w:type="pct"/>
          </w:tcPr>
          <w:p w14:paraId="5A0385CC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430BCF3" w14:textId="237AAEC5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C403E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415</w:t>
            </w:r>
          </w:p>
        </w:tc>
        <w:tc>
          <w:tcPr>
            <w:tcW w:w="148" w:type="pct"/>
          </w:tcPr>
          <w:p w14:paraId="6CCD87F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</w:tcBorders>
          </w:tcPr>
          <w:p w14:paraId="23E54EAB" w14:textId="64A06A21" w:rsidR="00C403E1" w:rsidRPr="00DD04FD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2F07C46C" w14:textId="77777777" w:rsidR="00C403E1" w:rsidRPr="00DD04FD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</w:tcBorders>
          </w:tcPr>
          <w:p w14:paraId="580735F4" w14:textId="77777777" w:rsidR="00C403E1" w:rsidRPr="00DD04FD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D04F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DD6C07" w:rsidRPr="006375B5" w14:paraId="613AF2F4" w14:textId="77777777" w:rsidTr="00DD6C07">
        <w:tc>
          <w:tcPr>
            <w:tcW w:w="1940" w:type="pct"/>
          </w:tcPr>
          <w:p w14:paraId="4FA63C2E" w14:textId="77777777" w:rsidR="00C403E1" w:rsidRPr="006375B5" w:rsidRDefault="00C403E1" w:rsidP="00C403E1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ค่าเผื่อการลดมูลค่า</w:t>
            </w:r>
          </w:p>
        </w:tc>
        <w:tc>
          <w:tcPr>
            <w:tcW w:w="147" w:type="pct"/>
          </w:tcPr>
          <w:p w14:paraId="375F81B6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</w:tcPr>
          <w:p w14:paraId="65FFE427" w14:textId="548D45D2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</w:t>
            </w:r>
            <w:r w:rsidR="004B49A7">
              <w:rPr>
                <w:rFonts w:ascii="Angsana New" w:hAnsi="Angsana New"/>
                <w:sz w:val="30"/>
                <w:szCs w:val="30"/>
              </w:rPr>
              <w:t>8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9" w:type="pct"/>
          </w:tcPr>
          <w:p w14:paraId="24E09F7C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5853206D" w14:textId="6B1CB253" w:rsidR="00C403E1" w:rsidRPr="006375B5" w:rsidRDefault="00C403E1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59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8" w:type="pct"/>
          </w:tcPr>
          <w:p w14:paraId="080FE146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6441EE94" w14:textId="791458EA" w:rsidR="00C403E1" w:rsidRPr="006375B5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506A8DC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22CE590C" w14:textId="77777777" w:rsidR="00C403E1" w:rsidRPr="00DD6C07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Theme="majorBidi" w:hAnsiTheme="majorBidi" w:cstheme="majorBidi"/>
                <w:sz w:val="30"/>
                <w:szCs w:val="30"/>
              </w:rPr>
            </w:pPr>
            <w:r w:rsidRPr="00DD6C0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D6C07" w:rsidRPr="006375B5" w14:paraId="7D7D7D13" w14:textId="77777777" w:rsidTr="00DD6C07">
        <w:tc>
          <w:tcPr>
            <w:tcW w:w="1940" w:type="pct"/>
          </w:tcPr>
          <w:p w14:paraId="2D87736D" w14:textId="77777777" w:rsidR="00C403E1" w:rsidRPr="006375B5" w:rsidRDefault="00C403E1" w:rsidP="00C403E1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4063EEF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54D2854A" w14:textId="74B25E3A" w:rsidR="00C403E1" w:rsidRPr="006375B5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33,6</w:t>
            </w:r>
            <w:r w:rsidR="004B49A7">
              <w:rPr>
                <w:rFonts w:ascii="Angsana New" w:hAnsi="Angsana New"/>
                <w:b/>
                <w:bCs/>
                <w:sz w:val="30"/>
                <w:szCs w:val="30"/>
              </w:rPr>
              <w:t>58</w:t>
            </w:r>
          </w:p>
        </w:tc>
        <w:tc>
          <w:tcPr>
            <w:tcW w:w="149" w:type="pct"/>
          </w:tcPr>
          <w:p w14:paraId="2B505DBF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45293783" w14:textId="04FC2EA8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C403E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356</w:t>
            </w:r>
          </w:p>
        </w:tc>
        <w:tc>
          <w:tcPr>
            <w:tcW w:w="148" w:type="pct"/>
          </w:tcPr>
          <w:p w14:paraId="59436F3C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0B0F380D" w14:textId="1CA3FC8D" w:rsidR="00C403E1" w:rsidRPr="00DD04FD" w:rsidRDefault="00FD05E9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</w:tcPr>
          <w:p w14:paraId="61E609BC" w14:textId="77777777" w:rsidR="00C403E1" w:rsidRPr="00DD04FD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51106848" w14:textId="77777777" w:rsidR="00C403E1" w:rsidRPr="00DD04FD" w:rsidRDefault="00C403E1" w:rsidP="00DD6C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D04FD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DD6C07" w:rsidRPr="006375B5" w14:paraId="483C2ED9" w14:textId="77777777" w:rsidTr="00DD6C07">
        <w:trPr>
          <w:trHeight w:val="279"/>
        </w:trPr>
        <w:tc>
          <w:tcPr>
            <w:tcW w:w="1940" w:type="pct"/>
            <w:shd w:val="clear" w:color="auto" w:fill="auto"/>
          </w:tcPr>
          <w:p w14:paraId="4EF391CD" w14:textId="77777777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12D3A37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6F1F3A87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1C153246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74366A30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6694AD9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70D396DF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04FEB3E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15005150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D6C07" w:rsidRPr="006375B5" w14:paraId="718E822E" w14:textId="77777777" w:rsidTr="00DD6C07">
        <w:tc>
          <w:tcPr>
            <w:tcW w:w="1940" w:type="pct"/>
            <w:shd w:val="clear" w:color="auto" w:fill="auto"/>
          </w:tcPr>
          <w:p w14:paraId="493A717E" w14:textId="77777777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</w:rPr>
            </w:pPr>
            <w:bookmarkStart w:id="7" w:name="OLE_LINK2"/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ต้นทุนการกู้ยืมที่รวมเป็นส่วนหนึ่ง</w:t>
            </w:r>
          </w:p>
          <w:p w14:paraId="6220DBF1" w14:textId="77777777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งอสังหาริมทรัพย์พัฒนาเพื่อขายใน</w:t>
            </w:r>
          </w:p>
          <w:p w14:paraId="21A29F58" w14:textId="45F4E858" w:rsidR="00C403E1" w:rsidRPr="006375B5" w:rsidRDefault="00C403E1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ระหว่าง</w:t>
            </w:r>
            <w:bookmarkEnd w:id="7"/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47" w:type="pct"/>
            <w:shd w:val="clear" w:color="auto" w:fill="auto"/>
          </w:tcPr>
          <w:p w14:paraId="76C7B0EE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5DBA2F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6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36084F3A" w14:textId="12DDDF49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  <w:shd w:val="clear" w:color="auto" w:fill="auto"/>
          </w:tcPr>
          <w:p w14:paraId="307E63D9" w14:textId="77777777" w:rsidR="00C403E1" w:rsidRPr="00AC1BE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740B4E9F" w14:textId="77777777" w:rsidR="003E683B" w:rsidRPr="00AC1BE3" w:rsidRDefault="003E683B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46DFBEE" w14:textId="71D81486" w:rsidR="003E683B" w:rsidRPr="00AC1BE3" w:rsidRDefault="001D68A6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C1BE3">
              <w:rPr>
                <w:rFonts w:ascii="Angsana New" w:hAnsi="Angsana New"/>
                <w:b/>
                <w:bCs/>
                <w:sz w:val="30"/>
                <w:szCs w:val="30"/>
              </w:rPr>
              <w:t>490</w:t>
            </w:r>
          </w:p>
        </w:tc>
        <w:tc>
          <w:tcPr>
            <w:tcW w:w="149" w:type="pct"/>
            <w:shd w:val="clear" w:color="auto" w:fill="auto"/>
          </w:tcPr>
          <w:p w14:paraId="2A668D9D" w14:textId="77777777" w:rsidR="00C403E1" w:rsidRPr="00AC1BE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  <w:shd w:val="clear" w:color="auto" w:fill="auto"/>
          </w:tcPr>
          <w:p w14:paraId="42626219" w14:textId="77777777" w:rsidR="00C403E1" w:rsidRPr="00AC1BE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35A3013" w14:textId="77777777" w:rsidR="00C403E1" w:rsidRPr="00AC1BE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FC84E1D" w14:textId="01E201DA" w:rsidR="00C403E1" w:rsidRPr="00AC1BE3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AC1BE3">
              <w:rPr>
                <w:rFonts w:ascii="Angsana New" w:hAnsi="Angsana New"/>
                <w:b/>
                <w:bCs/>
                <w:sz w:val="30"/>
                <w:szCs w:val="30"/>
              </w:rPr>
              <w:t>363</w:t>
            </w:r>
          </w:p>
        </w:tc>
        <w:tc>
          <w:tcPr>
            <w:tcW w:w="148" w:type="pct"/>
            <w:shd w:val="clear" w:color="auto" w:fill="auto"/>
          </w:tcPr>
          <w:p w14:paraId="526980F5" w14:textId="77777777" w:rsidR="00C403E1" w:rsidRPr="00AC1BE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  <w:shd w:val="clear" w:color="auto" w:fill="auto"/>
          </w:tcPr>
          <w:p w14:paraId="0E407E7F" w14:textId="77777777" w:rsidR="00C403E1" w:rsidRPr="0072419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7A1F00D3" w14:textId="77777777" w:rsidR="00FD05E9" w:rsidRPr="00724193" w:rsidRDefault="00FD05E9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0564E168" w14:textId="126FA78D" w:rsidR="00FD05E9" w:rsidRPr="00724193" w:rsidRDefault="00FD05E9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0A27FB9F" w14:textId="77777777" w:rsidR="00C403E1" w:rsidRPr="0072419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  <w:shd w:val="clear" w:color="auto" w:fill="auto"/>
          </w:tcPr>
          <w:p w14:paraId="3AECB603" w14:textId="77777777" w:rsidR="00C403E1" w:rsidRPr="0072419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60F7439" w14:textId="77777777" w:rsidR="00C403E1" w:rsidRPr="0072419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39EA6E19" w14:textId="77777777" w:rsidR="00C403E1" w:rsidRPr="00724193" w:rsidRDefault="00C403E1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DD6C07" w:rsidRPr="006375B5" w14:paraId="5CCB19FB" w14:textId="77777777" w:rsidTr="00DD6C07">
        <w:tc>
          <w:tcPr>
            <w:tcW w:w="1940" w:type="pct"/>
            <w:shd w:val="clear" w:color="auto" w:fill="auto"/>
          </w:tcPr>
          <w:p w14:paraId="2C276CD2" w14:textId="77777777" w:rsidR="0095264B" w:rsidRPr="006375B5" w:rsidRDefault="0095264B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F868C67" w14:textId="77777777" w:rsidR="0095264B" w:rsidRPr="006375B5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67C53CA2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14B3FE60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58327573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22D0AF0C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3AD812E9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E5A4D4A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3953BECA" w14:textId="77777777" w:rsidR="0095264B" w:rsidRPr="00AC1BE3" w:rsidRDefault="0095264B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24193" w:rsidRPr="006375B5" w14:paraId="5AC25266" w14:textId="77777777" w:rsidTr="00DD6C07">
        <w:tc>
          <w:tcPr>
            <w:tcW w:w="1940" w:type="pct"/>
            <w:shd w:val="clear" w:color="auto" w:fill="auto"/>
          </w:tcPr>
          <w:p w14:paraId="575F0905" w14:textId="77777777" w:rsidR="00724193" w:rsidRPr="006375B5" w:rsidRDefault="00724193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73E9E89E" w14:textId="77777777" w:rsidR="00724193" w:rsidRPr="006375B5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6F8DF380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33C36A50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6AD25FCB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23B1DBB2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7945F355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0B950283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6E8E0E2A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24193" w:rsidRPr="006375B5" w14:paraId="135D92E1" w14:textId="77777777" w:rsidTr="00DD6C07">
        <w:tc>
          <w:tcPr>
            <w:tcW w:w="1940" w:type="pct"/>
            <w:shd w:val="clear" w:color="auto" w:fill="auto"/>
          </w:tcPr>
          <w:p w14:paraId="677C1689" w14:textId="77777777" w:rsidR="00724193" w:rsidRPr="006375B5" w:rsidRDefault="00724193" w:rsidP="00C40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" w:type="pct"/>
            <w:shd w:val="clear" w:color="auto" w:fill="auto"/>
          </w:tcPr>
          <w:p w14:paraId="1E79842D" w14:textId="77777777" w:rsidR="00724193" w:rsidRPr="006375B5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shd w:val="clear" w:color="auto" w:fill="auto"/>
          </w:tcPr>
          <w:p w14:paraId="36D0763C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7654A500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284ADC99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  <w:shd w:val="clear" w:color="auto" w:fill="auto"/>
          </w:tcPr>
          <w:p w14:paraId="5AFDAD20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shd w:val="clear" w:color="auto" w:fill="auto"/>
          </w:tcPr>
          <w:p w14:paraId="50E792C5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  <w:shd w:val="clear" w:color="auto" w:fill="auto"/>
          </w:tcPr>
          <w:p w14:paraId="5EF669DA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2E47CBAE" w14:textId="77777777" w:rsidR="00724193" w:rsidRPr="00AC1BE3" w:rsidRDefault="00724193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D6C07" w:rsidRPr="006375B5" w14:paraId="6A0FC104" w14:textId="77777777" w:rsidTr="00DD6C07">
        <w:tc>
          <w:tcPr>
            <w:tcW w:w="1940" w:type="pct"/>
          </w:tcPr>
          <w:p w14:paraId="55841EEB" w14:textId="77777777" w:rsidR="00C403E1" w:rsidRPr="006375B5" w:rsidRDefault="00C403E1" w:rsidP="00C403E1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อัตราดอกเบี้ยของต้นทุนเงินกู้ยืม</w:t>
            </w:r>
          </w:p>
        </w:tc>
        <w:tc>
          <w:tcPr>
            <w:tcW w:w="147" w:type="pct"/>
          </w:tcPr>
          <w:p w14:paraId="48A2EF31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DBF1221" w14:textId="2EB1C49E" w:rsidR="00C403E1" w:rsidRPr="006375B5" w:rsidRDefault="002C2B0E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16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1.410 -</w:t>
            </w:r>
          </w:p>
        </w:tc>
        <w:tc>
          <w:tcPr>
            <w:tcW w:w="149" w:type="pct"/>
          </w:tcPr>
          <w:p w14:paraId="162741F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1AB9F5" w14:textId="29E5000B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</w:p>
        </w:tc>
        <w:tc>
          <w:tcPr>
            <w:tcW w:w="148" w:type="pct"/>
          </w:tcPr>
          <w:p w14:paraId="4B5CD74D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3BC830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31FABBFE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7B0AD80F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D6C07" w:rsidRPr="006375B5" w14:paraId="7F8F78D5" w14:textId="77777777" w:rsidTr="00DD6C07">
        <w:tc>
          <w:tcPr>
            <w:tcW w:w="1940" w:type="pct"/>
          </w:tcPr>
          <w:p w14:paraId="796CA32C" w14:textId="77777777" w:rsidR="00C403E1" w:rsidRPr="006375B5" w:rsidRDefault="00C403E1" w:rsidP="00C403E1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  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147" w:type="pct"/>
          </w:tcPr>
          <w:p w14:paraId="57BCBE54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double" w:sz="4" w:space="0" w:color="auto"/>
            </w:tcBorders>
          </w:tcPr>
          <w:p w14:paraId="7EDE735B" w14:textId="2BAF4026" w:rsidR="00C403E1" w:rsidRPr="006375B5" w:rsidRDefault="002C2B0E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3.375</w:t>
            </w:r>
          </w:p>
        </w:tc>
        <w:tc>
          <w:tcPr>
            <w:tcW w:w="149" w:type="pct"/>
          </w:tcPr>
          <w:p w14:paraId="36FC57E8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09C51DDA" w14:textId="47B7AA56" w:rsidR="00C403E1" w:rsidRPr="006375B5" w:rsidRDefault="000E564C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625</w:t>
            </w:r>
          </w:p>
        </w:tc>
        <w:tc>
          <w:tcPr>
            <w:tcW w:w="148" w:type="pct"/>
          </w:tcPr>
          <w:p w14:paraId="6A16DB0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double" w:sz="4" w:space="0" w:color="auto"/>
            </w:tcBorders>
          </w:tcPr>
          <w:p w14:paraId="09DCB904" w14:textId="50FA753E" w:rsidR="00C403E1" w:rsidRPr="006375B5" w:rsidRDefault="003C1EBA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3B28765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23012FB2" w14:textId="77777777" w:rsidR="00C403E1" w:rsidRPr="006375B5" w:rsidRDefault="00C403E1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D6C07" w:rsidRPr="006375B5" w14:paraId="0E832B93" w14:textId="77777777" w:rsidTr="00DD6C07">
        <w:tc>
          <w:tcPr>
            <w:tcW w:w="1940" w:type="pct"/>
          </w:tcPr>
          <w:p w14:paraId="3E1B73EC" w14:textId="77777777" w:rsidR="00C403E1" w:rsidRPr="006375B5" w:rsidRDefault="00C403E1" w:rsidP="00C403E1">
            <w:pPr>
              <w:ind w:left="-18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147" w:type="pct"/>
          </w:tcPr>
          <w:p w14:paraId="3E3AF7FB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2" w:type="pct"/>
            <w:tcBorders>
              <w:top w:val="double" w:sz="4" w:space="0" w:color="auto"/>
            </w:tcBorders>
          </w:tcPr>
          <w:p w14:paraId="77482A74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9" w:type="pct"/>
          </w:tcPr>
          <w:p w14:paraId="26918EE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9247AB4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48" w:type="pct"/>
          </w:tcPr>
          <w:p w14:paraId="4784211C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1" w:type="pct"/>
            <w:tcBorders>
              <w:top w:val="double" w:sz="4" w:space="0" w:color="auto"/>
            </w:tcBorders>
          </w:tcPr>
          <w:p w14:paraId="32F70138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49" w:type="pct"/>
          </w:tcPr>
          <w:p w14:paraId="48F69736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3713D29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DD6C07" w:rsidRPr="006375B5" w14:paraId="68D0B83A" w14:textId="77777777" w:rsidTr="00DD6C07">
        <w:tc>
          <w:tcPr>
            <w:tcW w:w="1940" w:type="pct"/>
          </w:tcPr>
          <w:p w14:paraId="592B60C5" w14:textId="77777777" w:rsidR="00C403E1" w:rsidRPr="006375B5" w:rsidRDefault="00C403E1" w:rsidP="00C403E1">
            <w:pPr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พัฒนาเพื่อขาย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ที่บันทึกได้รวมในบัญชีต้นทุนขาย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อสังหาริมทรัพย์</w:t>
            </w:r>
          </w:p>
        </w:tc>
        <w:tc>
          <w:tcPr>
            <w:tcW w:w="147" w:type="pct"/>
          </w:tcPr>
          <w:p w14:paraId="702C5282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6F66497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9" w:type="pct"/>
          </w:tcPr>
          <w:p w14:paraId="421D97B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04527C4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6B76BB75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45026786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9" w:type="pct"/>
          </w:tcPr>
          <w:p w14:paraId="084A4870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4C9B27A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D6C07" w:rsidRPr="006375B5" w14:paraId="580F7705" w14:textId="77777777" w:rsidTr="00DD6C07">
        <w:tc>
          <w:tcPr>
            <w:tcW w:w="1940" w:type="pct"/>
          </w:tcPr>
          <w:p w14:paraId="2A3874F8" w14:textId="77777777" w:rsidR="00C403E1" w:rsidRPr="006375B5" w:rsidRDefault="00C403E1" w:rsidP="00C403E1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147" w:type="pct"/>
          </w:tcPr>
          <w:p w14:paraId="52EC1726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4640EA77" w14:textId="325B127F" w:rsidR="00C403E1" w:rsidRPr="006375B5" w:rsidRDefault="002C2B0E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7,77</w:t>
            </w:r>
            <w:r w:rsidR="00525972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9" w:type="pct"/>
          </w:tcPr>
          <w:p w14:paraId="436FB305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2F338DDA" w14:textId="4F1DFB7F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</w:t>
            </w:r>
            <w:r w:rsidR="00C403E1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579</w:t>
            </w:r>
          </w:p>
        </w:tc>
        <w:tc>
          <w:tcPr>
            <w:tcW w:w="148" w:type="pct"/>
          </w:tcPr>
          <w:p w14:paraId="67D59F2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</w:tcPr>
          <w:p w14:paraId="0947E63A" w14:textId="337099AD" w:rsidR="00C403E1" w:rsidRPr="006375B5" w:rsidRDefault="003C1EBA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2657FBFD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186AE63D" w14:textId="77777777" w:rsidR="00C403E1" w:rsidRPr="006375B5" w:rsidRDefault="00C403E1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272F2" w:rsidRPr="006375B5" w14:paraId="4524A019" w14:textId="77777777" w:rsidTr="00DD6C07">
        <w:tc>
          <w:tcPr>
            <w:tcW w:w="1940" w:type="pct"/>
          </w:tcPr>
          <w:p w14:paraId="6455D1E2" w14:textId="7F08F34B" w:rsidR="006272F2" w:rsidRPr="006375B5" w:rsidRDefault="006272F2" w:rsidP="006272F2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(กลับรายการ) การปรับลดมูลค่า</w:t>
            </w:r>
          </w:p>
        </w:tc>
        <w:tc>
          <w:tcPr>
            <w:tcW w:w="147" w:type="pct"/>
          </w:tcPr>
          <w:p w14:paraId="4B61A77D" w14:textId="77777777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  <w:tcBorders>
              <w:bottom w:val="single" w:sz="4" w:space="0" w:color="auto"/>
            </w:tcBorders>
            <w:shd w:val="clear" w:color="auto" w:fill="auto"/>
          </w:tcPr>
          <w:p w14:paraId="7C633ED2" w14:textId="30DB535F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(21)</w:t>
            </w:r>
          </w:p>
        </w:tc>
        <w:tc>
          <w:tcPr>
            <w:tcW w:w="149" w:type="pct"/>
          </w:tcPr>
          <w:p w14:paraId="066E0B62" w14:textId="77777777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6B76347" w14:textId="2EA7D7C2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5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148" w:type="pct"/>
          </w:tcPr>
          <w:p w14:paraId="046868DF" w14:textId="77777777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bottom w:val="single" w:sz="4" w:space="0" w:color="auto"/>
            </w:tcBorders>
          </w:tcPr>
          <w:p w14:paraId="348BF0D4" w14:textId="22E7CDC0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7A2C93B" w14:textId="77777777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3B0EE2EE" w14:textId="23B0F07A" w:rsidR="006272F2" w:rsidRPr="006375B5" w:rsidRDefault="006272F2" w:rsidP="006272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D6C07" w:rsidRPr="006375B5" w14:paraId="3073A7B8" w14:textId="77777777" w:rsidTr="00DD6C07">
        <w:tc>
          <w:tcPr>
            <w:tcW w:w="1940" w:type="pct"/>
          </w:tcPr>
          <w:p w14:paraId="291EBE8B" w14:textId="77777777" w:rsidR="00C403E1" w:rsidRPr="006375B5" w:rsidRDefault="00C403E1" w:rsidP="00C403E1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47" w:type="pct"/>
          </w:tcPr>
          <w:p w14:paraId="1B809DB6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</w:tcPr>
          <w:p w14:paraId="302EFFF9" w14:textId="0EBFFB93" w:rsidR="00C403E1" w:rsidRPr="006375B5" w:rsidRDefault="002C2B0E" w:rsidP="001536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7,75</w:t>
            </w:r>
            <w:r w:rsidR="004B49A7">
              <w:rPr>
                <w:rFonts w:ascii="Angsana New" w:hAnsi="Angsana New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149" w:type="pct"/>
          </w:tcPr>
          <w:p w14:paraId="161EB76B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36F540C" w14:textId="391420D4" w:rsidR="00C403E1" w:rsidRPr="006375B5" w:rsidRDefault="000E564C" w:rsidP="005C39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C403E1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591</w:t>
            </w:r>
          </w:p>
        </w:tc>
        <w:tc>
          <w:tcPr>
            <w:tcW w:w="148" w:type="pct"/>
          </w:tcPr>
          <w:p w14:paraId="50F81179" w14:textId="77777777" w:rsidR="00C403E1" w:rsidRPr="006375B5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1" w:type="pct"/>
            <w:tcBorders>
              <w:top w:val="single" w:sz="4" w:space="0" w:color="auto"/>
              <w:bottom w:val="double" w:sz="4" w:space="0" w:color="auto"/>
            </w:tcBorders>
          </w:tcPr>
          <w:p w14:paraId="57C322E0" w14:textId="61D684F3" w:rsidR="00C403E1" w:rsidRPr="00724193" w:rsidRDefault="003C1EBA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9" w:type="pct"/>
          </w:tcPr>
          <w:p w14:paraId="741DD5FF" w14:textId="77777777" w:rsidR="00C403E1" w:rsidRPr="00724193" w:rsidRDefault="00C403E1" w:rsidP="00C40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7A783AF" w14:textId="77777777" w:rsidR="00C403E1" w:rsidRPr="00724193" w:rsidRDefault="00C403E1" w:rsidP="00DD04F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24193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1AC83047" w14:textId="45EF3CA5" w:rsidR="009B073D" w:rsidRPr="006375B5" w:rsidRDefault="009B07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</w:rPr>
      </w:pPr>
    </w:p>
    <w:p w14:paraId="2BD721BE" w14:textId="7545ACBC" w:rsidR="00006DA1" w:rsidRPr="006375B5" w:rsidRDefault="00642E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อสังหาริมทรัพย์พัฒนา</w:t>
      </w:r>
      <w:r w:rsidR="00764F0D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ประกอบด้วย บ้านเดี่ยว บ้านแฝด 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2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ชั้น</w:t>
      </w:r>
      <w:r w:rsidR="00F81176"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ทาวน์เฮ้าส์ </w:t>
      </w:r>
      <w:r w:rsidR="000E564C" w:rsidRPr="000E564C">
        <w:rPr>
          <w:rFonts w:ascii="Angsana New" w:eastAsia="Times New Roman" w:hAnsi="Angsana New"/>
          <w:sz w:val="30"/>
          <w:szCs w:val="30"/>
        </w:rPr>
        <w:t>3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 xml:space="preserve"> ชั้น อาคารพาณิชย์ และห้องชุดซึ่งเป็นโครงการบ้านที่ดำเนินการและเริ่มขายแล้วรวม </w:t>
      </w:r>
      <w:r w:rsidR="009A0079">
        <w:rPr>
          <w:rFonts w:ascii="Angsana New" w:eastAsia="Times New Roman" w:hAnsi="Angsana New"/>
          <w:sz w:val="30"/>
          <w:szCs w:val="30"/>
        </w:rPr>
        <w:t>75</w:t>
      </w:r>
      <w:r w:rsidR="003D05CE" w:rsidRPr="006375B5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โครงการ และส่วนหนึ่งเป็น</w:t>
      </w:r>
      <w:r w:rsidR="00322FAD" w:rsidRPr="006375B5">
        <w:rPr>
          <w:rFonts w:ascii="Angsana New" w:eastAsia="Times New Roman" w:hAnsi="Angsana New" w:hint="cs"/>
          <w:sz w:val="30"/>
          <w:szCs w:val="30"/>
          <w:cs/>
        </w:rPr>
        <w:t>อสังหาริมทรัพย์</w:t>
      </w:r>
      <w:r w:rsidR="00006DA1" w:rsidRPr="006375B5">
        <w:rPr>
          <w:rFonts w:ascii="Angsana New" w:eastAsia="Times New Roman" w:hAnsi="Angsana New"/>
          <w:sz w:val="30"/>
          <w:szCs w:val="30"/>
          <w:cs/>
        </w:rPr>
        <w:t>ระหว่างพัฒนา</w:t>
      </w:r>
    </w:p>
    <w:p w14:paraId="77362DEB" w14:textId="51CD6E21" w:rsidR="00220079" w:rsidRPr="006375B5" w:rsidRDefault="002200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lang w:val="en-GB"/>
        </w:rPr>
      </w:pPr>
    </w:p>
    <w:p w14:paraId="748C7D8A" w14:textId="1D4365EE" w:rsidR="00006DA1" w:rsidRPr="006375B5" w:rsidRDefault="00006DA1" w:rsidP="00006DA1">
      <w:pPr>
        <w:autoSpaceDE w:val="0"/>
        <w:autoSpaceDN w:val="0"/>
        <w:spacing w:line="240" w:lineRule="auto"/>
        <w:ind w:left="720" w:hanging="180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การพิจารณาค่าเผื่อการลดมูลค่าอสังหาริมทรัพย์</w:t>
      </w:r>
      <w:r w:rsidR="007201A1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พัฒนาเพื่อ</w:t>
      </w:r>
      <w:r w:rsidR="00C34409"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ขาย</w:t>
      </w:r>
    </w:p>
    <w:p w14:paraId="4CB909FF" w14:textId="77777777" w:rsidR="00006DA1" w:rsidRPr="006375B5" w:rsidRDefault="00006DA1" w:rsidP="00006DA1">
      <w:pPr>
        <w:autoSpaceDE w:val="0"/>
        <w:autoSpaceDN w:val="0"/>
        <w:spacing w:line="240" w:lineRule="auto"/>
        <w:ind w:left="720" w:hanging="180"/>
        <w:rPr>
          <w:rFonts w:asciiTheme="majorBidi" w:eastAsia="Times New Roman" w:hAnsiTheme="majorBidi" w:cstheme="majorBidi"/>
          <w:sz w:val="30"/>
          <w:szCs w:val="30"/>
        </w:rPr>
      </w:pPr>
    </w:p>
    <w:p w14:paraId="71C16702" w14:textId="75889156" w:rsidR="00006DA1" w:rsidRPr="006375B5" w:rsidRDefault="00006DA1" w:rsidP="00006DA1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Calibri" w:eastAsia="Times New Roman" w:hAnsi="Calibri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t>กลุ่มบริษัทมีการประเมินมูลค่าสุทธิที่จะได้รับของอสังหาริมทรัพย์พัฒนา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ณ ทุกรอบระยะเวลาที่รายงานโดยพิจารณาจากประสบการณ์ที่ผ่านมาของกลุ่มบริษัทในการประมาณการราคา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ที่คาดว่าจะ</w:t>
      </w:r>
      <w:r w:rsidRPr="006375B5">
        <w:rPr>
          <w:rFonts w:ascii="Angsana New" w:eastAsia="Times New Roman" w:hAnsi="Angsana New"/>
          <w:sz w:val="30"/>
          <w:szCs w:val="30"/>
          <w:cs/>
        </w:rPr>
        <w:t>ขาย</w:t>
      </w:r>
      <w:r w:rsidR="009778A0" w:rsidRPr="006375B5">
        <w:rPr>
          <w:rFonts w:ascii="Angsana New" w:eastAsia="Times New Roman" w:hAnsi="Angsana New" w:hint="cs"/>
          <w:sz w:val="30"/>
          <w:szCs w:val="30"/>
          <w:cs/>
        </w:rPr>
        <w:t>ได้</w:t>
      </w:r>
      <w:r w:rsidRPr="006375B5">
        <w:rPr>
          <w:rFonts w:ascii="Angsana New" w:eastAsia="Times New Roman" w:hAnsi="Angsana New"/>
          <w:sz w:val="30"/>
          <w:szCs w:val="30"/>
          <w:cs/>
        </w:rPr>
        <w:t>และต้นทุนการก่อสร้างที่จะเกิดขึ้นในอนาคตซึ่งเกี่ยวข้องกับการใช้ดุลยพินิจของผู้บริหารและขึ้นอยู่กับหลายตัวแปรรวมถึงเงื่อนไขสภาพการตลาดที่เกี่ยวข้องกับวัสดุก่อสร้าง ต้นทุนการจ้างผู้รับเหมาและประเด็นในด้านการก่อสร้าง โดยเฉพาะอย่างยิ่งแผนในการดำเนินงานในโครงการที่อยู่ในระหว่างการก่อสร้างให้แล้วเสร็จ ซึ่งจะส่งผลต่อการพิจารณาต่อมูลค่าตามบัญชีของอสังหาริมทรัพย์พัฒนา</w:t>
      </w:r>
      <w:r w:rsidR="007201A1" w:rsidRPr="006375B5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6375B5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6375B5">
        <w:rPr>
          <w:rFonts w:ascii="Angsana New" w:eastAsia="Times New Roman" w:hAnsi="Angsana New"/>
          <w:sz w:val="30"/>
          <w:szCs w:val="30"/>
          <w:cs/>
        </w:rPr>
        <w:t>ในอนาคต</w:t>
      </w:r>
    </w:p>
    <w:p w14:paraId="14AE40D2" w14:textId="77777777" w:rsidR="00724193" w:rsidRDefault="0072419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i/>
          <w:iCs/>
          <w:sz w:val="30"/>
          <w:szCs w:val="30"/>
          <w:cs/>
        </w:rPr>
      </w:pPr>
      <w:r>
        <w:rPr>
          <w:rFonts w:ascii="Angsana New" w:eastAsia="Times New Roman" w:hAnsi="Angsana New"/>
          <w:i/>
          <w:iCs/>
          <w:sz w:val="30"/>
          <w:szCs w:val="30"/>
          <w:cs/>
        </w:rPr>
        <w:br w:type="page"/>
      </w:r>
    </w:p>
    <w:p w14:paraId="490A866E" w14:textId="07D86BDA" w:rsidR="00006DA1" w:rsidRPr="006375B5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lastRenderedPageBreak/>
        <w:t>สินทรัพย์ที่ใช้เป็นหลักประกัน</w:t>
      </w:r>
    </w:p>
    <w:p w14:paraId="2180F21E" w14:textId="77777777" w:rsidR="00400B7B" w:rsidRPr="006375B5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  <w:cs/>
          <w:lang w:val="en-GB"/>
        </w:rPr>
      </w:pPr>
    </w:p>
    <w:p w14:paraId="226BFF96" w14:textId="4493859C" w:rsidR="00A017EF" w:rsidRPr="006375B5" w:rsidRDefault="00E97B59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ย่อยของบริษัทได้นำที่ดินพร้อมสิ่งปลูกสร้างส่วนใหญ่และสิ่งปลูกสร้างที่มีในภายหน้าไปจดจำนองเพื่อใช้เป็นหลักประกันเงินเบิกเกินบัญชีธนาคาร</w:t>
      </w:r>
      <w:r w:rsidR="009D0D51" w:rsidRPr="006375B5">
        <w:rPr>
          <w:rFonts w:ascii="Angsana New" w:eastAsia="Times New Roman" w:hAnsi="Angsana New" w:hint="cs"/>
          <w:sz w:val="30"/>
          <w:szCs w:val="30"/>
          <w:cs/>
        </w:rPr>
        <w:t>และ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เงินกู้ยืมจากสถาบันการเงิน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ดูหมายเหตุข้อ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15</w:t>
      </w:r>
      <w:r w:rsidRPr="006375B5">
        <w:rPr>
          <w:rFonts w:ascii="Angsana New" w:eastAsia="Times New Roman" w:hAnsi="Angsana New"/>
          <w:sz w:val="30"/>
          <w:szCs w:val="30"/>
          <w:cs/>
        </w:rPr>
        <w:t>)</w:t>
      </w:r>
    </w:p>
    <w:p w14:paraId="1BAA947D" w14:textId="7A0F5340" w:rsidR="00AB6386" w:rsidRPr="006375B5" w:rsidRDefault="00AB6386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</w:p>
    <w:p w14:paraId="13D522B0" w14:textId="79E00988" w:rsidR="00285F63" w:rsidRPr="006375B5" w:rsidRDefault="00355AC3" w:rsidP="00355AC3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ที่ดินพัฒนาเพื่อขายของกลุ่มบริษัทจำนวน </w:t>
      </w:r>
      <w:r w:rsidR="006D4F35">
        <w:rPr>
          <w:rFonts w:ascii="Angsana New" w:hAnsi="Angsana New"/>
          <w:sz w:val="30"/>
          <w:szCs w:val="30"/>
        </w:rPr>
        <w:t>1,549.8</w:t>
      </w:r>
      <w:r w:rsidR="00451D91">
        <w:rPr>
          <w:rFonts w:ascii="Angsana New" w:hAnsi="Angsana New"/>
          <w:sz w:val="30"/>
          <w:szCs w:val="30"/>
        </w:rPr>
        <w:t>6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285F63" w:rsidRPr="006375B5">
        <w:rPr>
          <w:rFonts w:ascii="Angsana New" w:hAnsi="Angsana New"/>
          <w:i/>
          <w:iCs/>
          <w:sz w:val="30"/>
          <w:szCs w:val="30"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2564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: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</w:t>
      </w:r>
      <w:r w:rsidR="000E6305">
        <w:rPr>
          <w:rFonts w:ascii="Angsana New" w:hAnsi="Angsana New"/>
          <w:i/>
          <w:iCs/>
          <w:sz w:val="30"/>
          <w:szCs w:val="30"/>
        </w:rPr>
        <w:t>,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975</w:t>
      </w:r>
      <w:r w:rsidR="000E6305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31</w:t>
      </w:r>
      <w:r w:rsidR="00285F63"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i/>
          <w:iCs/>
          <w:sz w:val="30"/>
          <w:szCs w:val="30"/>
          <w:cs/>
        </w:rPr>
        <w:t>ล้านบาท)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0E630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 w:hint="cs"/>
          <w:sz w:val="30"/>
          <w:szCs w:val="30"/>
          <w:cs/>
        </w:rPr>
        <w:t>คาด</w:t>
      </w:r>
      <w:r w:rsidR="00285F63" w:rsidRPr="006375B5">
        <w:rPr>
          <w:rFonts w:ascii="Angsana New" w:hAnsi="Angsana New" w:hint="cs"/>
          <w:sz w:val="30"/>
          <w:szCs w:val="30"/>
          <w:cs/>
        </w:rPr>
        <w:t xml:space="preserve">ว่าจะมีแผนพัฒนาในระยะเวลาเกินกว่า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285F63" w:rsidRPr="006375B5">
        <w:rPr>
          <w:rFonts w:ascii="Angsana New" w:hAnsi="Angsana New"/>
          <w:sz w:val="30"/>
          <w:szCs w:val="30"/>
        </w:rPr>
        <w:t xml:space="preserve"> </w:t>
      </w:r>
      <w:r w:rsidR="00285F63" w:rsidRPr="006375B5">
        <w:rPr>
          <w:rFonts w:ascii="Angsana New" w:hAnsi="Angsana New" w:hint="cs"/>
          <w:sz w:val="30"/>
          <w:szCs w:val="30"/>
          <w:cs/>
        </w:rPr>
        <w:t>ปีนับจากรอบระยะเวลารายงาน</w:t>
      </w:r>
    </w:p>
    <w:p w14:paraId="3F810B79" w14:textId="05F65E70" w:rsidR="009B073D" w:rsidRPr="005D4D48" w:rsidRDefault="009B07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4"/>
          <w:szCs w:val="24"/>
          <w:cs/>
          <w:lang w:val="x-none" w:eastAsia="x-none"/>
        </w:rPr>
      </w:pPr>
    </w:p>
    <w:p w14:paraId="3EF999C9" w14:textId="51EE7AAE" w:rsidR="00EF0F6D" w:rsidRPr="006375B5" w:rsidRDefault="00EF0F6D" w:rsidP="00EF0F6D">
      <w:pPr>
        <w:pStyle w:val="Heading6"/>
        <w:numPr>
          <w:ilvl w:val="0"/>
          <w:numId w:val="16"/>
        </w:numPr>
        <w:tabs>
          <w:tab w:val="clear" w:pos="900"/>
          <w:tab w:val="left" w:pos="540"/>
          <w:tab w:val="num" w:pos="567"/>
        </w:tabs>
        <w:ind w:left="567" w:hanging="567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 w:hint="cs"/>
          <w:sz w:val="30"/>
          <w:szCs w:val="30"/>
          <w:cs/>
        </w:rPr>
        <w:t>เงินลงทุนในบริษัทร่วมและการร่วมค้</w:t>
      </w:r>
      <w:r w:rsidRPr="006375B5">
        <w:rPr>
          <w:rFonts w:ascii="Angsana New" w:hAnsi="Angsana New" w:hint="cs"/>
          <w:sz w:val="30"/>
          <w:szCs w:val="30"/>
          <w:cs/>
          <w:lang w:val="en-US"/>
        </w:rPr>
        <w:t xml:space="preserve">า </w:t>
      </w:r>
    </w:p>
    <w:p w14:paraId="3762FB4C" w14:textId="6B4F597D" w:rsidR="00EF0F6D" w:rsidRPr="00CB1525" w:rsidRDefault="00EF0F6D" w:rsidP="00EF0F6D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28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828"/>
        <w:gridCol w:w="270"/>
        <w:gridCol w:w="882"/>
        <w:gridCol w:w="236"/>
        <w:gridCol w:w="880"/>
        <w:gridCol w:w="238"/>
        <w:gridCol w:w="806"/>
        <w:gridCol w:w="236"/>
        <w:gridCol w:w="862"/>
      </w:tblGrid>
      <w:tr w:rsidR="00EF0F6D" w:rsidRPr="006375B5" w14:paraId="3AD64CC6" w14:textId="77777777" w:rsidTr="000E6305">
        <w:trPr>
          <w:trHeight w:val="307"/>
          <w:tblHeader/>
        </w:trPr>
        <w:tc>
          <w:tcPr>
            <w:tcW w:w="4050" w:type="dxa"/>
          </w:tcPr>
          <w:p w14:paraId="4B10C7FC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5DD4E51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B657554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1998" w:type="dxa"/>
            <w:gridSpan w:val="3"/>
            <w:shd w:val="clear" w:color="auto" w:fill="auto"/>
            <w:vAlign w:val="bottom"/>
          </w:tcPr>
          <w:p w14:paraId="0E52E66B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D5E549D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04" w:type="dxa"/>
            <w:gridSpan w:val="3"/>
            <w:shd w:val="clear" w:color="auto" w:fill="auto"/>
            <w:vAlign w:val="bottom"/>
          </w:tcPr>
          <w:p w14:paraId="46E0D849" w14:textId="77777777" w:rsidR="00EF0F6D" w:rsidRPr="006375B5" w:rsidRDefault="00EF0F6D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0" w:right="-110"/>
              <w:jc w:val="center"/>
              <w:rPr>
                <w:rFonts w:ascii="Angsana New" w:hAnsi="Angsana New"/>
                <w:b/>
                <w:bCs/>
                <w:spacing w:val="-8"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E6305" w:rsidRPr="006375B5" w14:paraId="180C3988" w14:textId="77777777" w:rsidTr="000E6305">
        <w:trPr>
          <w:trHeight w:val="307"/>
          <w:tblHeader/>
        </w:trPr>
        <w:tc>
          <w:tcPr>
            <w:tcW w:w="4050" w:type="dxa"/>
          </w:tcPr>
          <w:p w14:paraId="4A4C231E" w14:textId="2EED426B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65EC11E9" w14:textId="29FC8065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C77F39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0C8701A" w14:textId="0765F2FA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6" w:type="dxa"/>
            <w:shd w:val="clear" w:color="auto" w:fill="auto"/>
          </w:tcPr>
          <w:p w14:paraId="7481482B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EBA98B4" w14:textId="0CB316C5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8" w:type="dxa"/>
            <w:shd w:val="clear" w:color="auto" w:fill="auto"/>
          </w:tcPr>
          <w:p w14:paraId="7780E743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734E62F" w14:textId="5A7E5298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36" w:type="dxa"/>
            <w:shd w:val="clear" w:color="auto" w:fill="auto"/>
          </w:tcPr>
          <w:p w14:paraId="336F61D5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62" w:type="dxa"/>
            <w:shd w:val="clear" w:color="auto" w:fill="auto"/>
          </w:tcPr>
          <w:p w14:paraId="5308EA2A" w14:textId="409E991A" w:rsidR="000E6305" w:rsidRPr="006375B5" w:rsidRDefault="000E564C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EF0F6D" w:rsidRPr="006375B5" w14:paraId="0B94CE23" w14:textId="77777777" w:rsidTr="000E6305">
        <w:trPr>
          <w:trHeight w:val="307"/>
          <w:tblHeader/>
        </w:trPr>
        <w:tc>
          <w:tcPr>
            <w:tcW w:w="4050" w:type="dxa"/>
          </w:tcPr>
          <w:p w14:paraId="2807DBF1" w14:textId="77777777" w:rsidR="00EF0F6D" w:rsidRPr="006375B5" w:rsidRDefault="00EF0F6D" w:rsidP="003B0627">
            <w:pPr>
              <w:tabs>
                <w:tab w:val="left" w:pos="342"/>
              </w:tabs>
              <w:spacing w:before="4" w:line="0" w:lineRule="atLeast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508D759B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598F8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4140" w:type="dxa"/>
            <w:gridSpan w:val="7"/>
            <w:shd w:val="clear" w:color="auto" w:fill="auto"/>
            <w:vAlign w:val="bottom"/>
          </w:tcPr>
          <w:p w14:paraId="4C2A3DE1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>ล้า</w:t>
            </w:r>
            <w:r w:rsidRPr="006375B5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นบาท)</w:t>
            </w:r>
          </w:p>
        </w:tc>
      </w:tr>
      <w:tr w:rsidR="00EF0F6D" w:rsidRPr="006375B5" w14:paraId="4E42FEC0" w14:textId="77777777" w:rsidTr="000E6305">
        <w:trPr>
          <w:trHeight w:val="71"/>
        </w:trPr>
        <w:tc>
          <w:tcPr>
            <w:tcW w:w="4050" w:type="dxa"/>
          </w:tcPr>
          <w:p w14:paraId="66B4CFAE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828" w:type="dxa"/>
          </w:tcPr>
          <w:p w14:paraId="4190448A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6A2456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2A4DC0D6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3EB969B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FFD6902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37B2747A" w14:textId="77777777" w:rsidR="00EF0F6D" w:rsidRPr="006375B5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42B44CF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AFBA6E6" w14:textId="77777777" w:rsidR="00EF0F6D" w:rsidRPr="006375B5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33E7609" w14:textId="77777777" w:rsidR="00EF0F6D" w:rsidRPr="006375B5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E6305" w:rsidRPr="006375B5" w14:paraId="0E31D094" w14:textId="77777777" w:rsidTr="000E6305">
        <w:trPr>
          <w:trHeight w:val="307"/>
        </w:trPr>
        <w:tc>
          <w:tcPr>
            <w:tcW w:w="4050" w:type="dxa"/>
          </w:tcPr>
          <w:p w14:paraId="7B33F086" w14:textId="58E19B3D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828" w:type="dxa"/>
          </w:tcPr>
          <w:p w14:paraId="129F50A6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4E5AF79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A896D26" w14:textId="26B90912" w:rsidR="000E6305" w:rsidRPr="006375B5" w:rsidRDefault="008815D3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12,358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2D53DA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6F68E37" w14:textId="21B004B7" w:rsidR="000E6305" w:rsidRPr="006375B5" w:rsidRDefault="000E564C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  <w:r w:rsidR="000E6305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723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BBA9A6A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30C2A475" w14:textId="340C9191" w:rsidR="000E6305" w:rsidRPr="006375B5" w:rsidRDefault="00EF5FAD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6,726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62BEF13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E7F8C2F" w14:textId="031BB633" w:rsidR="000E6305" w:rsidRPr="006375B5" w:rsidRDefault="000E564C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0E6305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141</w:t>
            </w:r>
          </w:p>
        </w:tc>
      </w:tr>
      <w:tr w:rsidR="000E6305" w:rsidRPr="006375B5" w14:paraId="5186167B" w14:textId="77777777" w:rsidTr="000E6305">
        <w:trPr>
          <w:trHeight w:val="307"/>
        </w:trPr>
        <w:tc>
          <w:tcPr>
            <w:tcW w:w="4050" w:type="dxa"/>
          </w:tcPr>
          <w:p w14:paraId="281B67A7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ผลกระทบจากการเปลี่ยนแปลงนโยบายการบัญชี</w:t>
            </w:r>
          </w:p>
        </w:tc>
        <w:tc>
          <w:tcPr>
            <w:tcW w:w="828" w:type="dxa"/>
          </w:tcPr>
          <w:p w14:paraId="3E6439C0" w14:textId="183F0773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3" w:right="-103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6084A8D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2720C7DC" w14:textId="7A0602A5" w:rsidR="000E6305" w:rsidRPr="006375B5" w:rsidRDefault="005A69FF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FA00516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28EFDF61" w14:textId="0B39E874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437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5596388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14C2356" w14:textId="613925CA" w:rsidR="000E6305" w:rsidRPr="006375B5" w:rsidRDefault="00EF5FAD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0F4664C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3B053319" w14:textId="77777777" w:rsidR="000E6305" w:rsidRPr="006375B5" w:rsidRDefault="000E6305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E6305" w:rsidRPr="006375B5" w14:paraId="155E2355" w14:textId="77777777" w:rsidTr="000E6305">
        <w:trPr>
          <w:trHeight w:val="307"/>
        </w:trPr>
        <w:tc>
          <w:tcPr>
            <w:tcW w:w="4050" w:type="dxa"/>
          </w:tcPr>
          <w:p w14:paraId="20194E2B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828" w:type="dxa"/>
          </w:tcPr>
          <w:p w14:paraId="05D8872A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C60AEE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6E9E40E6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82C9BBC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25F4F97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4D7D3AF5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84BA072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8570E47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ECBA3F7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E6305" w:rsidRPr="006375B5" w14:paraId="1F8AE563" w14:textId="77777777" w:rsidTr="000E6305">
        <w:trPr>
          <w:trHeight w:val="307"/>
        </w:trPr>
        <w:tc>
          <w:tcPr>
            <w:tcW w:w="4050" w:type="dxa"/>
          </w:tcPr>
          <w:p w14:paraId="577E3D3C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สุทธิจากกำไรที่ยังไม่เกิดขึ้นจากการขาย</w:t>
            </w:r>
          </w:p>
        </w:tc>
        <w:tc>
          <w:tcPr>
            <w:tcW w:w="828" w:type="dxa"/>
          </w:tcPr>
          <w:p w14:paraId="20FFF9F8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256A66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16F9397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07DB4BE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18B88EE" w14:textId="77777777" w:rsidR="000E6305" w:rsidRPr="006375B5" w:rsidRDefault="000E6305" w:rsidP="000E6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1110FD3D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3CFC608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4ECF593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7195EBFB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E6305" w:rsidRPr="006375B5" w14:paraId="4DE8E0FF" w14:textId="77777777" w:rsidTr="000E6305">
        <w:trPr>
          <w:trHeight w:val="307"/>
        </w:trPr>
        <w:tc>
          <w:tcPr>
            <w:tcW w:w="4050" w:type="dxa"/>
          </w:tcPr>
          <w:p w14:paraId="2E8EBB57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อสังหาริมทรัพย์ให้บริษัทร่วม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828" w:type="dxa"/>
          </w:tcPr>
          <w:p w14:paraId="34B5D12C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E265349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F55EA3D" w14:textId="54967261" w:rsidR="000E6305" w:rsidRPr="006375B5" w:rsidRDefault="006103BD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29</w:t>
            </w:r>
            <w:r w:rsidR="00B533DC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E081460" w14:textId="77777777" w:rsidR="000E6305" w:rsidRPr="006375B5" w:rsidRDefault="000E6305" w:rsidP="000E630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702AE7F" w14:textId="6A2154D7" w:rsidR="000E6305" w:rsidRPr="006375B5" w:rsidRDefault="000E564C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199</w:t>
            </w:r>
          </w:p>
        </w:tc>
        <w:tc>
          <w:tcPr>
            <w:tcW w:w="238" w:type="dxa"/>
            <w:shd w:val="clear" w:color="auto" w:fill="auto"/>
          </w:tcPr>
          <w:p w14:paraId="5CED0F48" w14:textId="77777777" w:rsidR="000E6305" w:rsidRPr="006375B5" w:rsidRDefault="000E6305" w:rsidP="000E630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0D70327F" w14:textId="686BA679" w:rsidR="000E6305" w:rsidRPr="006375B5" w:rsidRDefault="00EF5FAD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44DF6D9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5E03ABF6" w14:textId="77777777" w:rsidR="000E6305" w:rsidRPr="006375B5" w:rsidRDefault="000E6305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E6305" w:rsidRPr="006375B5" w14:paraId="1729B84C" w14:textId="77777777" w:rsidTr="000E6305">
        <w:trPr>
          <w:trHeight w:val="307"/>
        </w:trPr>
        <w:tc>
          <w:tcPr>
            <w:tcW w:w="4050" w:type="dxa"/>
          </w:tcPr>
          <w:p w14:paraId="7A0C6E4D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828" w:type="dxa"/>
          </w:tcPr>
          <w:p w14:paraId="49F06DBE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AEEFE9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D3687F8" w14:textId="6892A86B" w:rsidR="000E6305" w:rsidRPr="006375B5" w:rsidRDefault="006103BD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DA59B3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00B3C7E" w14:textId="77777777" w:rsidR="000E6305" w:rsidRPr="006375B5" w:rsidRDefault="000E6305" w:rsidP="000E630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A1C69F1" w14:textId="474E1AF7" w:rsidR="000E6305" w:rsidRPr="006375B5" w:rsidRDefault="000E564C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0E6305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581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6F1916EB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30912371" w14:textId="4B4E75B4" w:rsidR="000E6305" w:rsidRPr="006375B5" w:rsidRDefault="00EF5FAD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B097972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584EA9F" w14:textId="718F034F" w:rsidR="000E6305" w:rsidRPr="006375B5" w:rsidRDefault="000E564C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0E6305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585</w:t>
            </w:r>
          </w:p>
        </w:tc>
      </w:tr>
      <w:tr w:rsidR="000E6305" w:rsidRPr="006375B5" w14:paraId="57AB6242" w14:textId="77777777" w:rsidTr="000E6305">
        <w:trPr>
          <w:trHeight w:val="307"/>
        </w:trPr>
        <w:tc>
          <w:tcPr>
            <w:tcW w:w="4050" w:type="dxa"/>
          </w:tcPr>
          <w:p w14:paraId="368FE99E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ลดมูลค่าหน่วยของเงินลงทุน</w:t>
            </w:r>
          </w:p>
        </w:tc>
        <w:tc>
          <w:tcPr>
            <w:tcW w:w="828" w:type="dxa"/>
          </w:tcPr>
          <w:p w14:paraId="4A021A1B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B05121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0025383B" w14:textId="7936B0DE" w:rsidR="000E6305" w:rsidRPr="006375B5" w:rsidRDefault="006103BD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EAEFB9" w14:textId="77777777" w:rsidR="000E6305" w:rsidRPr="006375B5" w:rsidRDefault="000E6305" w:rsidP="000E630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05FB6035" w14:textId="1733EDF3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7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7A68482" w14:textId="77777777" w:rsidR="000E6305" w:rsidRPr="006375B5" w:rsidRDefault="000E6305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A362BFE" w14:textId="5365D8D3" w:rsidR="000E6305" w:rsidRPr="006375B5" w:rsidRDefault="00EF5FAD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B429507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045BFAA6" w14:textId="77777777" w:rsidR="000E6305" w:rsidRPr="006375B5" w:rsidRDefault="000E6305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A69FF" w:rsidRPr="006375B5" w14:paraId="64D89191" w14:textId="77777777" w:rsidTr="000E6305">
        <w:trPr>
          <w:trHeight w:val="307"/>
        </w:trPr>
        <w:tc>
          <w:tcPr>
            <w:tcW w:w="4050" w:type="dxa"/>
          </w:tcPr>
          <w:p w14:paraId="49110C0C" w14:textId="78812A9F" w:rsidR="005A69FF" w:rsidRPr="006375B5" w:rsidRDefault="005A69FF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ไถ่ถอนเงินลงทุน</w:t>
            </w:r>
          </w:p>
        </w:tc>
        <w:tc>
          <w:tcPr>
            <w:tcW w:w="828" w:type="dxa"/>
          </w:tcPr>
          <w:p w14:paraId="2E081276" w14:textId="77777777" w:rsidR="005A69FF" w:rsidRPr="006375B5" w:rsidRDefault="005A69FF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6B8F424" w14:textId="77777777" w:rsidR="005A69FF" w:rsidRPr="006375B5" w:rsidRDefault="005A69FF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007AB032" w14:textId="48191673" w:rsidR="005A69FF" w:rsidRPr="006375B5" w:rsidRDefault="00C175FB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(196)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DC61A98" w14:textId="77777777" w:rsidR="005A69FF" w:rsidRPr="006375B5" w:rsidRDefault="005A69FF" w:rsidP="000E630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3F72E69" w14:textId="432D7699" w:rsidR="005A69FF" w:rsidRPr="006375B5" w:rsidRDefault="005A69FF" w:rsidP="00933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CBC3475" w14:textId="77777777" w:rsidR="005A69FF" w:rsidRPr="006375B5" w:rsidRDefault="005A69FF" w:rsidP="000E6305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4B353CD4" w14:textId="422BA7F8" w:rsidR="005A69FF" w:rsidRDefault="005A69FF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46B6010" w14:textId="77777777" w:rsidR="005A69FF" w:rsidRPr="006375B5" w:rsidRDefault="005A69FF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365137DB" w14:textId="1FD7AD83" w:rsidR="005A69FF" w:rsidRPr="006375B5" w:rsidRDefault="005A69FF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E6305" w:rsidRPr="006375B5" w14:paraId="15D43359" w14:textId="77777777" w:rsidTr="000E6305">
        <w:trPr>
          <w:trHeight w:val="307"/>
        </w:trPr>
        <w:tc>
          <w:tcPr>
            <w:tcW w:w="4050" w:type="dxa"/>
          </w:tcPr>
          <w:p w14:paraId="64E56168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ขายเงินลงทุน</w:t>
            </w:r>
          </w:p>
        </w:tc>
        <w:tc>
          <w:tcPr>
            <w:tcW w:w="828" w:type="dxa"/>
          </w:tcPr>
          <w:p w14:paraId="4ED6AE0B" w14:textId="77777777" w:rsidR="000E6305" w:rsidRPr="006375B5" w:rsidRDefault="000E6305" w:rsidP="000E6305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CDFBEFB" w14:textId="77777777" w:rsidR="000E6305" w:rsidRPr="006375B5" w:rsidRDefault="000E6305" w:rsidP="000E6305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4EAE54A3" w14:textId="0AAC12DA" w:rsidR="000E6305" w:rsidRPr="006375B5" w:rsidRDefault="006103BD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F1C690" w14:textId="77777777" w:rsidR="000E6305" w:rsidRPr="006375B5" w:rsidRDefault="000E6305" w:rsidP="000E630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265B3185" w14:textId="28B6C8A6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47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3877F6E" w14:textId="77777777" w:rsidR="000E6305" w:rsidRPr="006375B5" w:rsidRDefault="000E6305" w:rsidP="000E6305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503056B5" w14:textId="053BF4FE" w:rsidR="000E6305" w:rsidRPr="006375B5" w:rsidRDefault="00EF5FAD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97B3CFC" w14:textId="77777777" w:rsidR="000E6305" w:rsidRPr="006375B5" w:rsidRDefault="000E6305" w:rsidP="000E6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37DF8A94" w14:textId="77777777" w:rsidR="000E6305" w:rsidRPr="006375B5" w:rsidRDefault="000E6305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36D1CC38" w14:textId="77777777" w:rsidTr="000E6305">
        <w:trPr>
          <w:trHeight w:val="307"/>
        </w:trPr>
        <w:tc>
          <w:tcPr>
            <w:tcW w:w="4050" w:type="dxa"/>
          </w:tcPr>
          <w:p w14:paraId="10261ABA" w14:textId="10A55D3B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โอนเปลี่ยนประเภทเงินลงทุนใน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828" w:type="dxa"/>
          </w:tcPr>
          <w:p w14:paraId="20DC1442" w14:textId="77777777" w:rsidR="00031E90" w:rsidRPr="006375B5" w:rsidRDefault="00031E90" w:rsidP="00031E90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601F4C7" w14:textId="77777777" w:rsidR="00031E90" w:rsidRPr="006375B5" w:rsidRDefault="00031E90" w:rsidP="00031E90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0418571B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4D24DFF" w14:textId="77777777" w:rsidR="00031E90" w:rsidRPr="006375B5" w:rsidRDefault="00031E90" w:rsidP="00031E9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03070968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40007F1F" w14:textId="77777777" w:rsidR="00031E90" w:rsidRPr="006375B5" w:rsidRDefault="00031E90" w:rsidP="00031E9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E19A5C6" w14:textId="77777777" w:rsidR="00031E90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8F981C8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6F4C261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31E90" w:rsidRPr="006375B5" w14:paraId="1C04906F" w14:textId="77777777" w:rsidTr="000E6305">
        <w:trPr>
          <w:trHeight w:val="307"/>
        </w:trPr>
        <w:tc>
          <w:tcPr>
            <w:tcW w:w="4050" w:type="dxa"/>
          </w:tcPr>
          <w:p w14:paraId="3E210C43" w14:textId="0D2EB622" w:rsidR="00031E90" w:rsidRPr="006375B5" w:rsidRDefault="00A5084B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 </w:t>
            </w:r>
            <w:r w:rsidR="00031E90" w:rsidRPr="006375B5">
              <w:rPr>
                <w:rFonts w:ascii="Angsana New" w:hAnsi="Angsana New" w:hint="cs"/>
                <w:sz w:val="30"/>
                <w:szCs w:val="30"/>
                <w:cs/>
              </w:rPr>
              <w:t>ไปเป็นเงินลงทุนในบริษัทย่อย</w:t>
            </w:r>
          </w:p>
        </w:tc>
        <w:tc>
          <w:tcPr>
            <w:tcW w:w="828" w:type="dxa"/>
          </w:tcPr>
          <w:p w14:paraId="14E04CFF" w14:textId="77777777" w:rsidR="00031E90" w:rsidRPr="006375B5" w:rsidRDefault="00031E90" w:rsidP="00031E90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F68044" w14:textId="77777777" w:rsidR="00031E90" w:rsidRPr="006375B5" w:rsidRDefault="00031E90" w:rsidP="00031E90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3AA3A24C" w14:textId="4A81F326" w:rsidR="00031E90" w:rsidRPr="006375B5" w:rsidRDefault="00A5084B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(425)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295FF2C" w14:textId="77777777" w:rsidR="00031E90" w:rsidRPr="006375B5" w:rsidRDefault="00031E90" w:rsidP="00031E9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F6B125A" w14:textId="56C79E6D" w:rsidR="00031E90" w:rsidRPr="006375B5" w:rsidRDefault="00A5084B" w:rsidP="00933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9ABD898" w14:textId="77777777" w:rsidR="00031E90" w:rsidRPr="006375B5" w:rsidRDefault="00031E90" w:rsidP="00031E9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0A10727" w14:textId="60460EA6" w:rsidR="00031E90" w:rsidRDefault="00A5084B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C9C2507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6D4570C8" w14:textId="7AACEB31" w:rsidR="00031E90" w:rsidRPr="006375B5" w:rsidRDefault="00A5084B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7BEB72FF" w14:textId="77777777" w:rsidTr="000E6305">
        <w:trPr>
          <w:trHeight w:val="307"/>
        </w:trPr>
        <w:tc>
          <w:tcPr>
            <w:tcW w:w="4050" w:type="dxa"/>
          </w:tcPr>
          <w:p w14:paraId="08C2A02C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828" w:type="dxa"/>
          </w:tcPr>
          <w:p w14:paraId="2D876C5C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54DDFD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35D50136" w14:textId="71FB94C8" w:rsidR="00031E90" w:rsidRPr="006375B5" w:rsidRDefault="00D37EB6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(708)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79C4756" w14:textId="77777777" w:rsidR="00031E90" w:rsidRPr="006375B5" w:rsidRDefault="00031E90" w:rsidP="00031E9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51699C76" w14:textId="2D527361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</w:rPr>
              <w:t>674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BA43C1F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1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46A3689F" w14:textId="68325BAF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F1832B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D41AF36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009EE0D1" w14:textId="77777777" w:rsidTr="000E6305">
        <w:trPr>
          <w:trHeight w:val="307"/>
        </w:trPr>
        <w:tc>
          <w:tcPr>
            <w:tcW w:w="4050" w:type="dxa"/>
          </w:tcPr>
          <w:p w14:paraId="12A78C50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ผลต่างจากการแปลงค่างบการเงิน</w:t>
            </w:r>
          </w:p>
        </w:tc>
        <w:tc>
          <w:tcPr>
            <w:tcW w:w="828" w:type="dxa"/>
          </w:tcPr>
          <w:p w14:paraId="40BE8D4A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93F1A82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tcBorders>
              <w:bottom w:val="single" w:sz="4" w:space="0" w:color="auto"/>
            </w:tcBorders>
            <w:shd w:val="clear" w:color="auto" w:fill="auto"/>
          </w:tcPr>
          <w:p w14:paraId="34E8EA22" w14:textId="64D08014" w:rsidR="00031E90" w:rsidRPr="006375B5" w:rsidRDefault="006103BD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66AEC52" w14:textId="77777777" w:rsidR="00031E90" w:rsidRPr="006375B5" w:rsidRDefault="00031E90" w:rsidP="00031E90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shd w:val="clear" w:color="auto" w:fill="auto"/>
          </w:tcPr>
          <w:p w14:paraId="2EF8FB0E" w14:textId="518E3844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0C405D4" w14:textId="77777777" w:rsidR="00031E90" w:rsidRPr="006375B5" w:rsidRDefault="00031E90" w:rsidP="00031E90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06" w:type="dxa"/>
            <w:tcBorders>
              <w:bottom w:val="single" w:sz="4" w:space="0" w:color="auto"/>
            </w:tcBorders>
            <w:shd w:val="clear" w:color="auto" w:fill="auto"/>
          </w:tcPr>
          <w:p w14:paraId="1B206345" w14:textId="6EF4373E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8D0BF5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tcBorders>
              <w:bottom w:val="single" w:sz="4" w:space="0" w:color="auto"/>
            </w:tcBorders>
            <w:shd w:val="clear" w:color="auto" w:fill="auto"/>
          </w:tcPr>
          <w:p w14:paraId="72109130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458AE062" w14:textId="77777777" w:rsidTr="000E6305">
        <w:trPr>
          <w:trHeight w:val="307"/>
        </w:trPr>
        <w:tc>
          <w:tcPr>
            <w:tcW w:w="4050" w:type="dxa"/>
          </w:tcPr>
          <w:p w14:paraId="6A23677F" w14:textId="31231BF5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  <w:tab w:val="decimal" w:pos="918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828" w:type="dxa"/>
          </w:tcPr>
          <w:p w14:paraId="6B466E78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808D627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60C40A7" w14:textId="0F8563DD" w:rsidR="00031E90" w:rsidRPr="006375B5" w:rsidRDefault="006103BD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11,35</w:t>
            </w:r>
            <w:r w:rsidR="00B533D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F192022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1F28D8B" w14:textId="1B1B2F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358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12CFB7F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B8DD20" w14:textId="4EE48819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6,726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07F1FD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BDB424A" w14:textId="469D0FD5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726</w:t>
            </w:r>
          </w:p>
        </w:tc>
      </w:tr>
      <w:tr w:rsidR="00031E90" w:rsidRPr="006375B5" w14:paraId="2E8ED9A7" w14:textId="77777777" w:rsidTr="000E6305">
        <w:trPr>
          <w:trHeight w:val="307"/>
        </w:trPr>
        <w:tc>
          <w:tcPr>
            <w:tcW w:w="4050" w:type="dxa"/>
          </w:tcPr>
          <w:p w14:paraId="2E59E6E1" w14:textId="030E1777" w:rsidR="00031E90" w:rsidRPr="006375B5" w:rsidRDefault="00031E90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49FB16A9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40A131D4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03016318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743315C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7C9859F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2917DE29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3B2839E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2700B22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5F67DCCF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31E90" w:rsidRPr="006375B5" w14:paraId="242CC88B" w14:textId="77777777" w:rsidTr="000E6305">
        <w:trPr>
          <w:trHeight w:val="307"/>
        </w:trPr>
        <w:tc>
          <w:tcPr>
            <w:tcW w:w="4050" w:type="dxa"/>
          </w:tcPr>
          <w:p w14:paraId="1C150F81" w14:textId="652200E9" w:rsidR="00031E90" w:rsidRPr="006375B5" w:rsidRDefault="00031E90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6F009616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48ABC1D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595F4A39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7AF548F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5C4BC259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616BA659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79D99240" w14:textId="77777777" w:rsidR="00031E90" w:rsidRPr="006375B5" w:rsidRDefault="00031E90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ACC8D00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0449F446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419F" w:rsidRPr="006375B5" w14:paraId="49886D35" w14:textId="77777777" w:rsidTr="000E6305">
        <w:trPr>
          <w:trHeight w:val="307"/>
        </w:trPr>
        <w:tc>
          <w:tcPr>
            <w:tcW w:w="4050" w:type="dxa"/>
          </w:tcPr>
          <w:p w14:paraId="6F327097" w14:textId="77777777" w:rsidR="00CE419F" w:rsidRPr="006375B5" w:rsidRDefault="00CE419F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7D16449E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A5353AA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49BD7ABF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51AD100" w14:textId="77777777" w:rsidR="00CE419F" w:rsidRPr="006375B5" w:rsidRDefault="00CE419F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0D097C8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0D5BC8FF" w14:textId="77777777" w:rsidR="00CE419F" w:rsidRPr="006375B5" w:rsidRDefault="00CE419F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53AA380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59F1635" w14:textId="77777777" w:rsidR="00CE419F" w:rsidRPr="006375B5" w:rsidRDefault="00CE419F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323A547" w14:textId="77777777" w:rsidR="00CE419F" w:rsidRPr="006375B5" w:rsidRDefault="00CE419F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419F" w:rsidRPr="006375B5" w14:paraId="4D28693C" w14:textId="77777777" w:rsidTr="000E6305">
        <w:trPr>
          <w:trHeight w:val="307"/>
        </w:trPr>
        <w:tc>
          <w:tcPr>
            <w:tcW w:w="4050" w:type="dxa"/>
          </w:tcPr>
          <w:p w14:paraId="332E3348" w14:textId="77777777" w:rsidR="00CE419F" w:rsidRPr="006375B5" w:rsidRDefault="00CE419F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0E721904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4A366959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24744C55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CA119EB" w14:textId="77777777" w:rsidR="00CE419F" w:rsidRPr="006375B5" w:rsidRDefault="00CE419F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6B6C1952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2D144D89" w14:textId="77777777" w:rsidR="00CE419F" w:rsidRPr="006375B5" w:rsidRDefault="00CE419F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7EEF4639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C660785" w14:textId="77777777" w:rsidR="00CE419F" w:rsidRPr="006375B5" w:rsidRDefault="00CE419F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313B5B40" w14:textId="77777777" w:rsidR="00CE419F" w:rsidRPr="006375B5" w:rsidRDefault="00CE419F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419F" w:rsidRPr="006375B5" w14:paraId="29ED513C" w14:textId="77777777" w:rsidTr="000E6305">
        <w:trPr>
          <w:trHeight w:val="307"/>
        </w:trPr>
        <w:tc>
          <w:tcPr>
            <w:tcW w:w="4050" w:type="dxa"/>
          </w:tcPr>
          <w:p w14:paraId="47E96EA2" w14:textId="6489D2F1" w:rsidR="00CE419F" w:rsidRPr="006375B5" w:rsidRDefault="00CE419F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lastRenderedPageBreak/>
              <w:t>การร่วมค้า</w:t>
            </w:r>
          </w:p>
        </w:tc>
        <w:tc>
          <w:tcPr>
            <w:tcW w:w="828" w:type="dxa"/>
          </w:tcPr>
          <w:p w14:paraId="61460A1A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6FE6BB3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82" w:type="dxa"/>
            <w:shd w:val="clear" w:color="auto" w:fill="auto"/>
          </w:tcPr>
          <w:p w14:paraId="79768D36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41452FE" w14:textId="77777777" w:rsidR="00CE419F" w:rsidRPr="006375B5" w:rsidRDefault="00CE419F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2AC0B636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3E1B0A96" w14:textId="77777777" w:rsidR="00CE419F" w:rsidRPr="006375B5" w:rsidRDefault="00CE419F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E71F595" w14:textId="77777777" w:rsidR="00CE419F" w:rsidRPr="006375B5" w:rsidRDefault="00CE419F" w:rsidP="00031E90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4E72DD8" w14:textId="77777777" w:rsidR="00CE419F" w:rsidRPr="006375B5" w:rsidRDefault="00CE419F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3D693B5" w14:textId="77777777" w:rsidR="00CE419F" w:rsidRPr="006375B5" w:rsidRDefault="00CE419F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031E90" w:rsidRPr="006375B5" w14:paraId="28152D67" w14:textId="77777777" w:rsidTr="000E6305">
        <w:trPr>
          <w:trHeight w:val="307"/>
        </w:trPr>
        <w:tc>
          <w:tcPr>
            <w:tcW w:w="4050" w:type="dxa"/>
          </w:tcPr>
          <w:p w14:paraId="39409716" w14:textId="12FA6FA8" w:rsidR="00031E90" w:rsidRPr="006375B5" w:rsidRDefault="00031E90" w:rsidP="00031E90">
            <w:pPr>
              <w:spacing w:before="4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828" w:type="dxa"/>
          </w:tcPr>
          <w:p w14:paraId="7DF10267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F61A56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795D24E3" w14:textId="2D4FBAC5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3,456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5D1BE5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6003C461" w14:textId="48C639BF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934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B91B32E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6F939B70" w14:textId="64FF9722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262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BF0C94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8524B08" w14:textId="36B625DC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262</w:t>
            </w:r>
          </w:p>
        </w:tc>
      </w:tr>
      <w:tr w:rsidR="00031E90" w:rsidRPr="006375B5" w14:paraId="5AE29DC5" w14:textId="77777777" w:rsidTr="000E6305">
        <w:trPr>
          <w:trHeight w:val="307"/>
        </w:trPr>
        <w:tc>
          <w:tcPr>
            <w:tcW w:w="4050" w:type="dxa"/>
          </w:tcPr>
          <w:p w14:paraId="4F7B846F" w14:textId="77777777" w:rsidR="00031E90" w:rsidRPr="006375B5" w:rsidRDefault="00031E90" w:rsidP="00031E90">
            <w:pPr>
              <w:tabs>
                <w:tab w:val="clear" w:pos="3515"/>
                <w:tab w:val="clear" w:pos="3742"/>
              </w:tabs>
              <w:spacing w:before="4"/>
              <w:ind w:right="-12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ผลกระทบจากการเปลี่ยนแปลงนโยบายการบัญชี</w:t>
            </w:r>
          </w:p>
        </w:tc>
        <w:tc>
          <w:tcPr>
            <w:tcW w:w="828" w:type="dxa"/>
          </w:tcPr>
          <w:p w14:paraId="5094831F" w14:textId="5B046FD2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3" w:right="-103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C770C35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2E1C4631" w14:textId="39B1EE0C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DBD7FE0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39DF5F16" w14:textId="6AC1C62C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228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494F96FF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0D60A3D5" w14:textId="3C55EF95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F79EB22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133E5F81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018909DE" w14:textId="77777777" w:rsidTr="000E6305">
        <w:trPr>
          <w:trHeight w:val="307"/>
        </w:trPr>
        <w:tc>
          <w:tcPr>
            <w:tcW w:w="4050" w:type="dxa"/>
          </w:tcPr>
          <w:p w14:paraId="42CB7A77" w14:textId="77777777" w:rsidR="00031E90" w:rsidRPr="006375B5" w:rsidRDefault="00031E90" w:rsidP="00031E90">
            <w:pPr>
              <w:tabs>
                <w:tab w:val="clear" w:pos="3515"/>
                <w:tab w:val="clear" w:pos="3742"/>
              </w:tabs>
              <w:spacing w:before="4"/>
              <w:ind w:right="-12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ส่วนแบ่ง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ขาดทุนจากเงินลงทุนในการร่วมค้า</w:t>
            </w:r>
          </w:p>
        </w:tc>
        <w:tc>
          <w:tcPr>
            <w:tcW w:w="828" w:type="dxa"/>
          </w:tcPr>
          <w:p w14:paraId="1325F04A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7FFE2E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16470680" w14:textId="5BDFDD51" w:rsidR="00031E90" w:rsidRPr="006375B5" w:rsidRDefault="00E054C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(32</w:t>
            </w:r>
            <w:r w:rsidR="009A2BDA"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DD12388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1B4CF9BE" w14:textId="7B897916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</w:rPr>
              <w:t>240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3159FA0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F99A068" w14:textId="47D5071D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AB832E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45D46DE7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677BDD70" w14:textId="77777777" w:rsidTr="000E6305">
        <w:trPr>
          <w:trHeight w:val="307"/>
        </w:trPr>
        <w:tc>
          <w:tcPr>
            <w:tcW w:w="4050" w:type="dxa"/>
          </w:tcPr>
          <w:p w14:paraId="014C400D" w14:textId="77777777" w:rsidR="00031E90" w:rsidRPr="006375B5" w:rsidRDefault="00031E90" w:rsidP="00031E90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828" w:type="dxa"/>
          </w:tcPr>
          <w:p w14:paraId="6541E141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B6B583C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5024CA51" w14:textId="3BB8AB53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725B12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41C8C9D" w14:textId="385632DC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673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64B6364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530ACA7" w14:textId="527EB129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75C346D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7753DE16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57189CFC" w14:textId="77777777" w:rsidTr="000E6305">
        <w:trPr>
          <w:trHeight w:val="307"/>
        </w:trPr>
        <w:tc>
          <w:tcPr>
            <w:tcW w:w="4050" w:type="dxa"/>
          </w:tcPr>
          <w:p w14:paraId="15EAFDD0" w14:textId="77777777" w:rsidR="00031E90" w:rsidRPr="006375B5" w:rsidRDefault="00031E90" w:rsidP="00031E90">
            <w:pPr>
              <w:spacing w:before="4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โอนเปลี่ยนประเภทเงินลงทุนในการร่วมค้า</w:t>
            </w:r>
          </w:p>
        </w:tc>
        <w:tc>
          <w:tcPr>
            <w:tcW w:w="828" w:type="dxa"/>
          </w:tcPr>
          <w:p w14:paraId="7317CC28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3001230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64C6BEC9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7920EE5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95233EA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619E9835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1C42215E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006CD25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0FF8CE8C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31E90" w:rsidRPr="006375B5" w14:paraId="400D6E62" w14:textId="77777777" w:rsidTr="000E6305">
        <w:trPr>
          <w:trHeight w:val="307"/>
        </w:trPr>
        <w:tc>
          <w:tcPr>
            <w:tcW w:w="4050" w:type="dxa"/>
          </w:tcPr>
          <w:p w14:paraId="664B5E5D" w14:textId="77777777" w:rsidR="00031E90" w:rsidRPr="006375B5" w:rsidRDefault="00031E90" w:rsidP="00031E90">
            <w:pPr>
              <w:spacing w:before="4"/>
              <w:ind w:left="166" w:hanging="2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ไปเป็นเงินลงทุนในบริษัทย่อย</w:t>
            </w:r>
          </w:p>
        </w:tc>
        <w:tc>
          <w:tcPr>
            <w:tcW w:w="828" w:type="dxa"/>
          </w:tcPr>
          <w:p w14:paraId="7470086C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90013FE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630BBB62" w14:textId="3D767AE3" w:rsidR="00031E90" w:rsidRPr="006375B5" w:rsidRDefault="00A5084B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(141)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4207CB6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7D5D3159" w14:textId="2405168C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</w:rPr>
              <w:t>94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B3B1E5C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2608B984" w14:textId="615F52A0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7C1CDCD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21010AF0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2C0F2DDA" w14:textId="77777777" w:rsidTr="000E6305">
        <w:trPr>
          <w:trHeight w:val="307"/>
        </w:trPr>
        <w:tc>
          <w:tcPr>
            <w:tcW w:w="4050" w:type="dxa"/>
          </w:tcPr>
          <w:p w14:paraId="5E506D3B" w14:textId="77777777" w:rsidR="00031E90" w:rsidRPr="006375B5" w:rsidRDefault="00031E90" w:rsidP="00031E90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828" w:type="dxa"/>
          </w:tcPr>
          <w:p w14:paraId="4E7B6326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E97862A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shd w:val="clear" w:color="auto" w:fill="auto"/>
          </w:tcPr>
          <w:p w14:paraId="4602DF89" w14:textId="2EFD0021" w:rsidR="00031E90" w:rsidRPr="006375B5" w:rsidRDefault="00E054C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746625C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shd w:val="clear" w:color="auto" w:fill="auto"/>
          </w:tcPr>
          <w:p w14:paraId="62384A39" w14:textId="5FE44B5F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</w:rPr>
              <w:t>52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4844EA4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shd w:val="clear" w:color="auto" w:fill="auto"/>
          </w:tcPr>
          <w:p w14:paraId="02C9AC91" w14:textId="20F1B113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DEDF8FE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shd w:val="clear" w:color="auto" w:fill="auto"/>
          </w:tcPr>
          <w:p w14:paraId="7D75D23B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4FE2B182" w14:textId="77777777" w:rsidTr="000E6305">
        <w:trPr>
          <w:trHeight w:val="307"/>
        </w:trPr>
        <w:tc>
          <w:tcPr>
            <w:tcW w:w="4050" w:type="dxa"/>
          </w:tcPr>
          <w:p w14:paraId="5D5EC6F4" w14:textId="77777777" w:rsidR="00031E90" w:rsidRPr="006375B5" w:rsidRDefault="00031E90" w:rsidP="00031E90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ผลต่างจากการแปลงค่าเงินลงทุน</w:t>
            </w:r>
          </w:p>
        </w:tc>
        <w:tc>
          <w:tcPr>
            <w:tcW w:w="828" w:type="dxa"/>
          </w:tcPr>
          <w:p w14:paraId="180378C7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3D209D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82" w:type="dxa"/>
            <w:tcBorders>
              <w:bottom w:val="single" w:sz="4" w:space="0" w:color="auto"/>
            </w:tcBorders>
            <w:shd w:val="clear" w:color="auto" w:fill="auto"/>
          </w:tcPr>
          <w:p w14:paraId="3C191B53" w14:textId="10BC58C2" w:rsidR="00031E90" w:rsidRPr="006375B5" w:rsidRDefault="00E054C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3A1565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  <w:shd w:val="clear" w:color="auto" w:fill="auto"/>
          </w:tcPr>
          <w:p w14:paraId="1153A028" w14:textId="7124DF46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033D78D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bottom w:val="single" w:sz="4" w:space="0" w:color="auto"/>
            </w:tcBorders>
            <w:shd w:val="clear" w:color="auto" w:fill="auto"/>
          </w:tcPr>
          <w:p w14:paraId="6FE11ED3" w14:textId="7322DD6C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68865B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2" w:type="dxa"/>
            <w:tcBorders>
              <w:bottom w:val="single" w:sz="4" w:space="0" w:color="auto"/>
            </w:tcBorders>
            <w:shd w:val="clear" w:color="auto" w:fill="auto"/>
          </w:tcPr>
          <w:p w14:paraId="06F714B9" w14:textId="77777777" w:rsidR="00031E90" w:rsidRPr="006375B5" w:rsidRDefault="00031E90" w:rsidP="00DA59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31E90" w:rsidRPr="006375B5" w14:paraId="47EED72E" w14:textId="77777777" w:rsidTr="000E6305">
        <w:trPr>
          <w:trHeight w:val="307"/>
        </w:trPr>
        <w:tc>
          <w:tcPr>
            <w:tcW w:w="4050" w:type="dxa"/>
          </w:tcPr>
          <w:p w14:paraId="46C099D3" w14:textId="1F257192" w:rsidR="00031E90" w:rsidRPr="006375B5" w:rsidRDefault="00031E90" w:rsidP="00031E90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828" w:type="dxa"/>
          </w:tcPr>
          <w:p w14:paraId="65DA0612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27D93F" w14:textId="77777777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C637A1" w14:textId="17D89C5E" w:rsidR="00031E90" w:rsidRPr="006375B5" w:rsidRDefault="00E054C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3,33</w:t>
            </w:r>
            <w:r w:rsidR="005406A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E50EB22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1597AC7" w14:textId="1882270D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456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0C7EED9" w14:textId="77777777" w:rsidR="00031E90" w:rsidRPr="006375B5" w:rsidRDefault="00031E90" w:rsidP="00031E90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0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22CA68" w14:textId="38BB2D72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262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BBCDE0" w14:textId="77777777" w:rsidR="00031E90" w:rsidRPr="006375B5" w:rsidRDefault="00031E90" w:rsidP="00031E9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5D5D8E7" w14:textId="0D47FDB3" w:rsidR="00031E90" w:rsidRPr="006375B5" w:rsidRDefault="00031E90" w:rsidP="00031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262</w:t>
            </w:r>
          </w:p>
        </w:tc>
      </w:tr>
    </w:tbl>
    <w:p w14:paraId="451D08A7" w14:textId="77777777" w:rsidR="00243959" w:rsidRPr="006375B5" w:rsidRDefault="0024395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  <w:cs/>
        </w:rPr>
      </w:pPr>
    </w:p>
    <w:p w14:paraId="6ED2819A" w14:textId="7C3169FE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  <w:r w:rsidRPr="006375B5">
        <w:rPr>
          <w:rFonts w:ascii="Angsana New" w:hAnsi="Angsana New" w:hint="cs"/>
          <w:i/>
          <w:iCs/>
          <w:spacing w:val="-4"/>
          <w:sz w:val="30"/>
          <w:szCs w:val="30"/>
          <w:cs/>
        </w:rPr>
        <w:t>บริษัทร่วม</w:t>
      </w:r>
    </w:p>
    <w:p w14:paraId="1CC2D8A6" w14:textId="77777777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pacing w:val="-4"/>
          <w:sz w:val="24"/>
          <w:szCs w:val="24"/>
        </w:rPr>
      </w:pPr>
    </w:p>
    <w:p w14:paraId="5170EB6F" w14:textId="2D42F453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 w:rsidRPr="00E25CA9">
        <w:rPr>
          <w:rFonts w:ascii="Angsana New" w:hAnsi="Angsana New" w:hint="cs"/>
          <w:sz w:val="30"/>
          <w:szCs w:val="30"/>
          <w:cs/>
        </w:rPr>
        <w:t>ในระหว่าง</w:t>
      </w:r>
      <w:r>
        <w:rPr>
          <w:rFonts w:ascii="Angsana New" w:hAnsi="Angsana New" w:hint="cs"/>
          <w:sz w:val="30"/>
          <w:szCs w:val="30"/>
          <w:cs/>
        </w:rPr>
        <w:t>ปีสิ้นสุด</w:t>
      </w:r>
      <w:r w:rsidRPr="00E25CA9">
        <w:rPr>
          <w:rFonts w:ascii="Angsana New" w:hAnsi="Angsana New" w:hint="cs"/>
          <w:sz w:val="30"/>
          <w:szCs w:val="30"/>
          <w:cs/>
        </w:rPr>
        <w:t>วันที่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30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</w:t>
      </w:r>
      <w:r w:rsidRPr="00E25CA9">
        <w:rPr>
          <w:rFonts w:ascii="Angsana New" w:hAnsi="Angsana New" w:hint="cs"/>
          <w:sz w:val="30"/>
          <w:szCs w:val="30"/>
          <w:cs/>
        </w:rPr>
        <w:t>ยน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2565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กองทุนรวมสิทธิการเช่าอสังหาริมทรัพย์โกลด์</w:t>
      </w:r>
      <w:r w:rsidRPr="00E25CA9">
        <w:rPr>
          <w:rFonts w:ascii="Angsana New" w:hAnsi="Angsana New"/>
          <w:sz w:val="30"/>
          <w:szCs w:val="30"/>
          <w:cs/>
        </w:rPr>
        <w:t xml:space="preserve"> (</w:t>
      </w:r>
      <w:r>
        <w:rPr>
          <w:rFonts w:ascii="Angsana New" w:hAnsi="Angsana New"/>
          <w:sz w:val="30"/>
          <w:szCs w:val="30"/>
        </w:rPr>
        <w:t>“</w:t>
      </w:r>
      <w:r w:rsidRPr="00E25CA9">
        <w:rPr>
          <w:rFonts w:ascii="Angsana New" w:hAnsi="Angsana New"/>
          <w:sz w:val="30"/>
          <w:szCs w:val="30"/>
        </w:rPr>
        <w:t>GOLDPF</w:t>
      </w:r>
      <w:r>
        <w:rPr>
          <w:rFonts w:ascii="Angsana New" w:hAnsi="Angsana New"/>
          <w:sz w:val="30"/>
          <w:szCs w:val="30"/>
        </w:rPr>
        <w:t>”</w:t>
      </w:r>
      <w:r w:rsidRPr="00E25CA9">
        <w:rPr>
          <w:rFonts w:ascii="Angsana New" w:hAnsi="Angsana New"/>
          <w:sz w:val="30"/>
          <w:szCs w:val="30"/>
        </w:rPr>
        <w:t xml:space="preserve">) </w:t>
      </w:r>
      <w:r w:rsidRPr="00E25CA9">
        <w:rPr>
          <w:rFonts w:ascii="Angsana New" w:hAnsi="Angsana New" w:hint="cs"/>
          <w:sz w:val="30"/>
          <w:szCs w:val="30"/>
          <w:cs/>
        </w:rPr>
        <w:t>ลดมูลค่าหน่วยลงทุนหน่วยละ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8</w:t>
      </w:r>
      <w:r w:rsidRPr="00E25CA9">
        <w:rPr>
          <w:rFonts w:ascii="Angsana New" w:hAnsi="Angsana New"/>
          <w:sz w:val="30"/>
          <w:szCs w:val="30"/>
          <w:cs/>
        </w:rPr>
        <w:t>.</w:t>
      </w:r>
      <w:r w:rsidRPr="00415B4C">
        <w:rPr>
          <w:rFonts w:ascii="Angsana New" w:hAnsi="Angsana New"/>
          <w:sz w:val="30"/>
          <w:szCs w:val="30"/>
        </w:rPr>
        <w:t>4610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บาท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ทำให้มูลค่าหน่วยลงทุนที่ตราไว้ลดลงจาก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9</w:t>
      </w:r>
      <w:r w:rsidRPr="00E25CA9">
        <w:rPr>
          <w:rFonts w:ascii="Angsana New" w:hAnsi="Angsana New"/>
          <w:sz w:val="30"/>
          <w:szCs w:val="30"/>
          <w:cs/>
        </w:rPr>
        <w:t>.</w:t>
      </w:r>
      <w:r w:rsidRPr="00415B4C">
        <w:rPr>
          <w:rFonts w:ascii="Angsana New" w:hAnsi="Angsana New"/>
          <w:sz w:val="30"/>
          <w:szCs w:val="30"/>
        </w:rPr>
        <w:t>5252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บาทต่อหน่วย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เป็น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1</w:t>
      </w:r>
      <w:r w:rsidRPr="00E25CA9">
        <w:rPr>
          <w:rFonts w:ascii="Angsana New" w:hAnsi="Angsana New"/>
          <w:sz w:val="30"/>
          <w:szCs w:val="30"/>
          <w:cs/>
        </w:rPr>
        <w:t>.</w:t>
      </w:r>
      <w:r w:rsidRPr="00415B4C">
        <w:rPr>
          <w:rFonts w:ascii="Angsana New" w:hAnsi="Angsana New"/>
          <w:sz w:val="30"/>
          <w:szCs w:val="30"/>
        </w:rPr>
        <w:t>0642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บาทต่อหน่วย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และคืนทุนตามมูลค่าหน่วยลงทุนคงเหลือของกองทุนรวม</w:t>
      </w:r>
      <w:r w:rsidRPr="00E25CA9">
        <w:rPr>
          <w:rFonts w:ascii="Angsana New" w:hAnsi="Angsana New"/>
          <w:sz w:val="30"/>
          <w:szCs w:val="30"/>
          <w:cs/>
        </w:rPr>
        <w:t xml:space="preserve"> (</w:t>
      </w:r>
      <w:r w:rsidRPr="00E25CA9">
        <w:rPr>
          <w:rFonts w:ascii="Angsana New" w:hAnsi="Angsana New"/>
          <w:sz w:val="30"/>
          <w:szCs w:val="30"/>
        </w:rPr>
        <w:t xml:space="preserve">NAV) </w:t>
      </w:r>
      <w:r w:rsidRPr="00E25CA9">
        <w:rPr>
          <w:rFonts w:ascii="Angsana New" w:hAnsi="Angsana New" w:hint="cs"/>
          <w:sz w:val="30"/>
          <w:szCs w:val="30"/>
          <w:cs/>
        </w:rPr>
        <w:t>ในอัตราหน่วยละ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0</w:t>
      </w:r>
      <w:r w:rsidRPr="00E25CA9">
        <w:rPr>
          <w:rFonts w:ascii="Angsana New" w:hAnsi="Angsana New"/>
          <w:sz w:val="30"/>
          <w:szCs w:val="30"/>
          <w:cs/>
        </w:rPr>
        <w:t>.</w:t>
      </w:r>
      <w:r w:rsidRPr="00415B4C">
        <w:rPr>
          <w:rFonts w:ascii="Angsana New" w:hAnsi="Angsana New"/>
          <w:sz w:val="30"/>
          <w:szCs w:val="30"/>
        </w:rPr>
        <w:t>2316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บาท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ตามที่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/>
          <w:sz w:val="30"/>
          <w:szCs w:val="30"/>
        </w:rPr>
        <w:t xml:space="preserve">GOLDPF </w:t>
      </w:r>
      <w:r w:rsidRPr="00E25CA9">
        <w:rPr>
          <w:rFonts w:ascii="Angsana New" w:hAnsi="Angsana New" w:hint="cs"/>
          <w:sz w:val="30"/>
          <w:szCs w:val="30"/>
          <w:cs/>
        </w:rPr>
        <w:t>ได้ดำเนินการเลิกกองทุนรวม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และจ่ายเงินคืนทุนทั้งหมดหลังหักประมาณการค่าใช้จ่ายสำหรับขั้นตอนการชำระบัญชีให้แก่ผู้ถือหน่วยลงทุนรวม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="0023218C">
        <w:rPr>
          <w:rFonts w:ascii="Angsana New" w:hAnsi="Angsana New" w:hint="cs"/>
          <w:sz w:val="30"/>
          <w:szCs w:val="30"/>
          <w:cs/>
        </w:rPr>
        <w:t>กลุ่ม</w:t>
      </w:r>
      <w:r w:rsidRPr="00E25CA9">
        <w:rPr>
          <w:rFonts w:ascii="Angsana New" w:hAnsi="Angsana New" w:hint="cs"/>
          <w:sz w:val="30"/>
          <w:szCs w:val="30"/>
          <w:cs/>
        </w:rPr>
        <w:t>บริษัทได้รับเงินจำนวนทั้งสิ้น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="00D607C0">
        <w:rPr>
          <w:rFonts w:ascii="Angsana New" w:hAnsi="Angsana New"/>
          <w:sz w:val="30"/>
          <w:szCs w:val="30"/>
        </w:rPr>
        <w:t>576.83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ล้านบาท</w:t>
      </w:r>
      <w:r>
        <w:rPr>
          <w:rFonts w:ascii="Angsana New" w:hAnsi="Angsana New"/>
          <w:sz w:val="30"/>
          <w:szCs w:val="30"/>
        </w:rPr>
        <w:br/>
      </w:r>
      <w:r w:rsidRPr="00E25CA9">
        <w:rPr>
          <w:rFonts w:ascii="Angsana New" w:hAnsi="Angsana New" w:hint="cs"/>
          <w:sz w:val="30"/>
          <w:szCs w:val="30"/>
          <w:cs/>
        </w:rPr>
        <w:t>ทั้งนี้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กลุ่มบริษัทรับรู้กำไรจากการไถ่ถอนหน่วยลงทุนของเงินลงทุนในบริษัทร่วมจำนวน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381</w:t>
      </w:r>
      <w:r w:rsidRPr="00E25CA9">
        <w:rPr>
          <w:rFonts w:ascii="Angsana New" w:hAnsi="Angsana New"/>
          <w:sz w:val="30"/>
          <w:szCs w:val="30"/>
          <w:cs/>
        </w:rPr>
        <w:t>.</w:t>
      </w:r>
      <w:r w:rsidRPr="00415B4C">
        <w:rPr>
          <w:rFonts w:ascii="Angsana New" w:hAnsi="Angsana New"/>
          <w:sz w:val="30"/>
          <w:szCs w:val="30"/>
        </w:rPr>
        <w:t>08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  <w:r w:rsidRPr="00E25CA9">
        <w:rPr>
          <w:rFonts w:ascii="Angsana New" w:hAnsi="Angsana New" w:hint="cs"/>
          <w:sz w:val="30"/>
          <w:szCs w:val="30"/>
          <w:cs/>
        </w:rPr>
        <w:t>ล้านบาท</w:t>
      </w:r>
      <w:r w:rsidRPr="00E25CA9">
        <w:rPr>
          <w:rFonts w:ascii="Angsana New" w:hAnsi="Angsana New"/>
          <w:sz w:val="30"/>
          <w:szCs w:val="30"/>
          <w:cs/>
        </w:rPr>
        <w:t xml:space="preserve"> </w:t>
      </w:r>
    </w:p>
    <w:p w14:paraId="7404E580" w14:textId="77777777" w:rsidR="00B533DC" w:rsidRPr="005473FA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rPr>
          <w:rFonts w:ascii="Angsana New" w:hAnsi="Angsana New"/>
          <w:sz w:val="30"/>
          <w:szCs w:val="30"/>
        </w:rPr>
      </w:pPr>
    </w:p>
    <w:p w14:paraId="7AE55A14" w14:textId="77777777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 w:rsidRPr="00CA7397">
        <w:rPr>
          <w:rFonts w:ascii="Angsana New" w:hAnsi="Angsana New" w:hint="cs"/>
          <w:sz w:val="30"/>
          <w:szCs w:val="30"/>
          <w:cs/>
        </w:rPr>
        <w:t>ในระหว่าง</w:t>
      </w:r>
      <w:r>
        <w:rPr>
          <w:rFonts w:ascii="Angsana New" w:hAnsi="Angsana New" w:hint="cs"/>
          <w:sz w:val="30"/>
          <w:szCs w:val="30"/>
          <w:cs/>
        </w:rPr>
        <w:t>ปี</w:t>
      </w:r>
      <w:r w:rsidRPr="00CA7397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30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</w:t>
      </w:r>
      <w:r w:rsidRPr="00CA7397">
        <w:rPr>
          <w:rFonts w:ascii="Angsana New" w:hAnsi="Angsana New" w:hint="cs"/>
          <w:sz w:val="30"/>
          <w:szCs w:val="30"/>
          <w:cs/>
        </w:rPr>
        <w:t>ยน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2565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CA7397">
        <w:rPr>
          <w:rFonts w:ascii="Angsana New" w:hAnsi="Angsana New" w:hint="cs"/>
          <w:sz w:val="30"/>
          <w:szCs w:val="30"/>
          <w:cs/>
        </w:rPr>
        <w:t>บริษัท</w:t>
      </w:r>
      <w:r>
        <w:rPr>
          <w:rFonts w:ascii="Angsana New" w:hAnsi="Angsana New" w:hint="cs"/>
          <w:sz w:val="30"/>
          <w:szCs w:val="30"/>
          <w:cs/>
        </w:rPr>
        <w:t>ย่อยแห่งหนึ่ง</w:t>
      </w:r>
      <w:r w:rsidRPr="00CA7397">
        <w:rPr>
          <w:rFonts w:ascii="Angsana New" w:hAnsi="Angsana New" w:hint="cs"/>
          <w:sz w:val="30"/>
          <w:szCs w:val="30"/>
          <w:cs/>
        </w:rPr>
        <w:t>ได้เพิ่มทุนในบริษัท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CA7397">
        <w:rPr>
          <w:rFonts w:ascii="Angsana New" w:hAnsi="Angsana New" w:hint="cs"/>
          <w:sz w:val="30"/>
          <w:szCs w:val="30"/>
          <w:cs/>
        </w:rPr>
        <w:t>นอร์ท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CA7397">
        <w:rPr>
          <w:rFonts w:ascii="Angsana New" w:hAnsi="Angsana New" w:hint="cs"/>
          <w:sz w:val="30"/>
          <w:szCs w:val="30"/>
          <w:cs/>
        </w:rPr>
        <w:t>สาธ</w:t>
      </w:r>
      <w:r>
        <w:rPr>
          <w:rFonts w:ascii="Angsana New" w:hAnsi="Angsana New" w:hint="cs"/>
          <w:sz w:val="30"/>
          <w:szCs w:val="30"/>
          <w:cs/>
        </w:rPr>
        <w:t>ร</w:t>
      </w:r>
      <w:r w:rsidRPr="00CA7397">
        <w:rPr>
          <w:rFonts w:ascii="Angsana New" w:hAnsi="Angsana New" w:hint="cs"/>
          <w:sz w:val="30"/>
          <w:szCs w:val="30"/>
          <w:cs/>
        </w:rPr>
        <w:t>โฮเต็ล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CA7397">
        <w:rPr>
          <w:rFonts w:ascii="Angsana New" w:hAnsi="Angsana New" w:hint="cs"/>
          <w:sz w:val="30"/>
          <w:szCs w:val="30"/>
          <w:cs/>
        </w:rPr>
        <w:t>จำกัด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CA7397">
        <w:rPr>
          <w:rFonts w:ascii="Angsana New" w:hAnsi="Angsana New" w:hint="cs"/>
          <w:sz w:val="30"/>
          <w:szCs w:val="30"/>
          <w:cs/>
        </w:rPr>
        <w:t>ซึ่งเป็นบริษัทร่วมของบริษัทตามสัดส่วนการถือหุ้นร้อยละ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20</w:t>
      </w:r>
      <w:r w:rsidRPr="00CA7397">
        <w:rPr>
          <w:rFonts w:ascii="Angsana New" w:hAnsi="Angsana New"/>
          <w:sz w:val="30"/>
          <w:szCs w:val="30"/>
          <w:cs/>
        </w:rPr>
        <w:t>.</w:t>
      </w:r>
      <w:r w:rsidRPr="00415B4C">
        <w:rPr>
          <w:rFonts w:ascii="Angsana New" w:hAnsi="Angsana New"/>
          <w:sz w:val="30"/>
          <w:szCs w:val="30"/>
        </w:rPr>
        <w:t>00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CA7397">
        <w:rPr>
          <w:rFonts w:ascii="Angsana New" w:hAnsi="Angsana New" w:hint="cs"/>
          <w:sz w:val="30"/>
          <w:szCs w:val="30"/>
          <w:cs/>
        </w:rPr>
        <w:t>เป็นจำนวนเงินทั้งสิ้น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415B4C">
        <w:rPr>
          <w:rFonts w:ascii="Angsana New" w:hAnsi="Angsana New"/>
          <w:sz w:val="30"/>
          <w:szCs w:val="30"/>
        </w:rPr>
        <w:t>20</w:t>
      </w:r>
      <w:r w:rsidRPr="00CA7397">
        <w:rPr>
          <w:rFonts w:ascii="Angsana New" w:hAnsi="Angsana New"/>
          <w:sz w:val="30"/>
          <w:szCs w:val="30"/>
          <w:cs/>
        </w:rPr>
        <w:t>.</w:t>
      </w:r>
      <w:r w:rsidRPr="00415B4C">
        <w:rPr>
          <w:rFonts w:ascii="Angsana New" w:hAnsi="Angsana New"/>
          <w:sz w:val="30"/>
          <w:szCs w:val="30"/>
        </w:rPr>
        <w:t>00</w:t>
      </w:r>
      <w:r w:rsidRPr="00CA7397">
        <w:rPr>
          <w:rFonts w:ascii="Angsana New" w:hAnsi="Angsana New"/>
          <w:sz w:val="30"/>
          <w:szCs w:val="30"/>
          <w:cs/>
        </w:rPr>
        <w:t xml:space="preserve"> </w:t>
      </w:r>
      <w:r w:rsidRPr="00CA7397">
        <w:rPr>
          <w:rFonts w:ascii="Angsana New" w:hAnsi="Angsana New" w:hint="cs"/>
          <w:sz w:val="30"/>
          <w:szCs w:val="30"/>
          <w:cs/>
        </w:rPr>
        <w:t>ล้านบาท</w:t>
      </w:r>
    </w:p>
    <w:p w14:paraId="4BBDB7C3" w14:textId="77777777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</w:p>
    <w:p w14:paraId="483F8F7A" w14:textId="35FDFD4F" w:rsidR="00B533DC" w:rsidRDefault="00B533DC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firstLine="9"/>
        <w:jc w:val="thaiDistribute"/>
        <w:rPr>
          <w:rFonts w:ascii="Angsana New" w:hAnsi="Angsana New"/>
          <w:sz w:val="30"/>
          <w:szCs w:val="30"/>
        </w:rPr>
      </w:pPr>
      <w:r w:rsidRPr="000B50E0">
        <w:rPr>
          <w:rFonts w:ascii="Angsana New" w:hAnsi="Angsana New" w:hint="cs"/>
          <w:sz w:val="30"/>
          <w:szCs w:val="30"/>
          <w:cs/>
        </w:rPr>
        <w:t>ในระหว่าง</w:t>
      </w:r>
      <w:r>
        <w:rPr>
          <w:rFonts w:ascii="Angsana New" w:hAnsi="Angsana New" w:hint="cs"/>
          <w:sz w:val="30"/>
          <w:szCs w:val="30"/>
          <w:cs/>
        </w:rPr>
        <w:t>ปี</w:t>
      </w:r>
      <w:r w:rsidRPr="000B50E0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 w:rsidRPr="000B50E0">
        <w:rPr>
          <w:rFonts w:ascii="Angsana New" w:hAnsi="Angsana New"/>
          <w:sz w:val="30"/>
          <w:szCs w:val="30"/>
        </w:rPr>
        <w:t>30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</w:t>
      </w:r>
      <w:r w:rsidRPr="000B50E0">
        <w:rPr>
          <w:rFonts w:ascii="Angsana New" w:hAnsi="Angsana New" w:hint="cs"/>
          <w:sz w:val="30"/>
          <w:szCs w:val="30"/>
          <w:cs/>
        </w:rPr>
        <w:t>ายน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 w:rsidRPr="000B50E0">
        <w:rPr>
          <w:rFonts w:ascii="Angsana New" w:hAnsi="Angsana New"/>
          <w:sz w:val="30"/>
          <w:szCs w:val="30"/>
        </w:rPr>
        <w:t>2565</w:t>
      </w:r>
      <w:r w:rsidRPr="000B50E0">
        <w:rPr>
          <w:rFonts w:ascii="Angsana New" w:hAnsi="Angsana New"/>
          <w:sz w:val="30"/>
          <w:szCs w:val="30"/>
          <w:cs/>
        </w:rPr>
        <w:t xml:space="preserve"> </w:t>
      </w:r>
      <w:r w:rsidRPr="000B50E0">
        <w:rPr>
          <w:rFonts w:ascii="Angsana New" w:hAnsi="Angsana New" w:hint="cs"/>
          <w:sz w:val="30"/>
          <w:szCs w:val="30"/>
          <w:cs/>
        </w:rPr>
        <w:t>บริษัทย่อยแห่งหนึ่งได้ซื้อหน่วยทรัสต์ของทรัสต์เพื่อการลงทุนในสิทธิการเช่าอสังหาริมทรัพย์โกลเด้นเวน</w:t>
      </w:r>
      <w:r w:rsidRPr="00FC68F6">
        <w:rPr>
          <w:rFonts w:ascii="Angsana New" w:hAnsi="Angsana New" w:hint="cs"/>
          <w:sz w:val="30"/>
          <w:szCs w:val="30"/>
          <w:cs/>
        </w:rPr>
        <w:t>เจอร์</w:t>
      </w:r>
      <w:r w:rsidRPr="00FC68F6">
        <w:rPr>
          <w:rFonts w:ascii="Angsana New" w:hAnsi="Angsana New"/>
          <w:sz w:val="30"/>
          <w:szCs w:val="30"/>
          <w:cs/>
        </w:rPr>
        <w:t xml:space="preserve"> </w:t>
      </w:r>
      <w:r w:rsidRPr="00FC68F6">
        <w:rPr>
          <w:rFonts w:ascii="Angsana New" w:hAnsi="Angsana New" w:hint="cs"/>
          <w:sz w:val="30"/>
          <w:szCs w:val="30"/>
          <w:cs/>
        </w:rPr>
        <w:t xml:space="preserve">จำนวน </w:t>
      </w:r>
      <w:r w:rsidRPr="00FC68F6">
        <w:rPr>
          <w:rFonts w:ascii="Angsana New" w:hAnsi="Angsana New"/>
          <w:sz w:val="30"/>
          <w:szCs w:val="30"/>
        </w:rPr>
        <w:t>0.3</w:t>
      </w:r>
      <w:r w:rsidR="00C13270">
        <w:rPr>
          <w:rFonts w:ascii="Angsana New" w:hAnsi="Angsana New"/>
          <w:sz w:val="30"/>
          <w:szCs w:val="30"/>
        </w:rPr>
        <w:t>5</w:t>
      </w:r>
      <w:r w:rsidRPr="00FC68F6">
        <w:rPr>
          <w:rFonts w:ascii="Angsana New" w:hAnsi="Angsana New"/>
          <w:sz w:val="30"/>
          <w:szCs w:val="30"/>
        </w:rPr>
        <w:t xml:space="preserve"> </w:t>
      </w:r>
      <w:r w:rsidRPr="00FC68F6">
        <w:rPr>
          <w:rFonts w:ascii="Angsana New" w:hAnsi="Angsana New" w:hint="cs"/>
          <w:sz w:val="30"/>
          <w:szCs w:val="30"/>
          <w:cs/>
        </w:rPr>
        <w:t>ล้านหน่วย เป็น</w:t>
      </w:r>
      <w:r w:rsidRPr="000B50E0">
        <w:rPr>
          <w:rFonts w:ascii="Angsana New" w:hAnsi="Angsana New" w:hint="cs"/>
          <w:sz w:val="30"/>
          <w:szCs w:val="30"/>
          <w:cs/>
        </w:rPr>
        <w:t xml:space="preserve">จำนวนเงินทั้งสิ้น </w:t>
      </w:r>
      <w:r w:rsidR="00C13270">
        <w:rPr>
          <w:rFonts w:ascii="Angsana New" w:hAnsi="Angsana New"/>
          <w:sz w:val="30"/>
          <w:szCs w:val="30"/>
        </w:rPr>
        <w:t>3.27</w:t>
      </w:r>
      <w:r w:rsidRPr="000B50E0">
        <w:rPr>
          <w:rFonts w:ascii="Angsana New" w:hAnsi="Angsana New"/>
          <w:sz w:val="30"/>
          <w:szCs w:val="30"/>
        </w:rPr>
        <w:t xml:space="preserve"> </w:t>
      </w:r>
      <w:r w:rsidRPr="000B50E0">
        <w:rPr>
          <w:rFonts w:ascii="Angsana New" w:hAnsi="Angsana New" w:hint="cs"/>
          <w:sz w:val="30"/>
          <w:szCs w:val="30"/>
          <w:cs/>
        </w:rPr>
        <w:t xml:space="preserve">ล้านบาท ทำให้สัดส่วนของการถือหุ้นของกลุ่มบริษัทเพิ่มขึ้นจากร้อยละ </w:t>
      </w:r>
      <w:r>
        <w:rPr>
          <w:rFonts w:ascii="Angsana New" w:hAnsi="Angsana New"/>
          <w:sz w:val="30"/>
          <w:szCs w:val="30"/>
        </w:rPr>
        <w:t xml:space="preserve">23.48 </w:t>
      </w:r>
      <w:r w:rsidRPr="000B50E0">
        <w:rPr>
          <w:rFonts w:ascii="Angsana New" w:hAnsi="Angsana New" w:hint="cs"/>
          <w:sz w:val="30"/>
          <w:szCs w:val="30"/>
          <w:cs/>
        </w:rPr>
        <w:t>เป็นร้อยละ</w:t>
      </w:r>
      <w:r>
        <w:rPr>
          <w:rFonts w:ascii="Angsana New" w:hAnsi="Angsana New"/>
          <w:sz w:val="30"/>
          <w:szCs w:val="30"/>
        </w:rPr>
        <w:t xml:space="preserve"> 23.52</w:t>
      </w:r>
    </w:p>
    <w:p w14:paraId="6CC02DDD" w14:textId="77777777" w:rsidR="00B533DC" w:rsidRDefault="00B533DC" w:rsidP="004012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63" w:firstLine="9"/>
        <w:jc w:val="thaiDistribute"/>
        <w:rPr>
          <w:rFonts w:ascii="Angsana New" w:hAnsi="Angsana New"/>
          <w:sz w:val="30"/>
          <w:szCs w:val="30"/>
        </w:rPr>
      </w:pPr>
    </w:p>
    <w:p w14:paraId="16AE7A90" w14:textId="49701AC7" w:rsidR="008D650B" w:rsidRPr="006375B5" w:rsidRDefault="008D650B" w:rsidP="004012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63" w:firstLine="9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ใน</w:t>
      </w:r>
      <w:r w:rsidR="00AF5506" w:rsidRPr="006375B5">
        <w:rPr>
          <w:rFonts w:ascii="Angsana New" w:hAnsi="Angsana New" w:hint="cs"/>
          <w:sz w:val="30"/>
          <w:szCs w:val="30"/>
          <w:cs/>
        </w:rPr>
        <w:t>ระหว่างปี</w:t>
      </w:r>
      <w:r w:rsidR="00A0028B" w:rsidRPr="006375B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="00A0028B"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A0028B" w:rsidRPr="006375B5">
        <w:rPr>
          <w:rFonts w:ascii="Angsana New" w:hAnsi="Angsana New"/>
          <w:sz w:val="30"/>
          <w:szCs w:val="30"/>
        </w:rPr>
        <w:t xml:space="preserve"> </w:t>
      </w:r>
      <w:r w:rsidR="00A0028B" w:rsidRPr="006375B5">
        <w:rPr>
          <w:rFonts w:ascii="Angsana New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</w:t>
      </w:r>
      <w:r w:rsidRPr="006375B5">
        <w:rPr>
          <w:rFonts w:ascii="Angsana New" w:hAnsi="Angsana New"/>
          <w:sz w:val="30"/>
          <w:szCs w:val="30"/>
          <w:cs/>
        </w:rPr>
        <w:t xml:space="preserve">บริษัทได้ซื้อหน่วยทรัสต์ของทรัสต์เพื่อการลงทุนในสิทธิการเช่าอสังหาริมทรัพย์โกลเด้นเวนเจอร์ จำนวน </w:t>
      </w:r>
      <w:r w:rsidR="000E564C" w:rsidRPr="000E564C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81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ล้านหน่วย เป็นจำนวนเงินทั้งสิ้น </w:t>
      </w:r>
      <w:r w:rsidR="000E564C" w:rsidRPr="000E564C">
        <w:rPr>
          <w:rFonts w:ascii="Angsana New" w:hAnsi="Angsana New"/>
          <w:sz w:val="30"/>
          <w:szCs w:val="30"/>
        </w:rPr>
        <w:t>73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46</w:t>
      </w:r>
      <w:r w:rsidRPr="006375B5">
        <w:rPr>
          <w:rFonts w:ascii="Angsana New" w:hAnsi="Angsana New"/>
          <w:sz w:val="30"/>
          <w:szCs w:val="30"/>
          <w:cs/>
        </w:rPr>
        <w:t xml:space="preserve"> ล้านบาท ทำให้สัดส่วนของการถือหุ้นของบริษัทเพิ่มขึ้นจากร้อยละ </w:t>
      </w:r>
      <w:r w:rsidR="000E564C" w:rsidRPr="000E564C">
        <w:rPr>
          <w:rFonts w:ascii="Angsana New" w:hAnsi="Angsana New"/>
          <w:sz w:val="30"/>
          <w:szCs w:val="30"/>
        </w:rPr>
        <w:t>22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64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เป็นร้อยละ </w:t>
      </w:r>
      <w:r w:rsidR="000E564C" w:rsidRPr="000E564C">
        <w:rPr>
          <w:rFonts w:ascii="Angsana New" w:hAnsi="Angsana New"/>
          <w:sz w:val="30"/>
          <w:szCs w:val="30"/>
        </w:rPr>
        <w:t>23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48</w:t>
      </w:r>
    </w:p>
    <w:p w14:paraId="63704D45" w14:textId="77777777" w:rsidR="00557D82" w:rsidRPr="0040121A" w:rsidRDefault="00557D82" w:rsidP="004012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63" w:firstLine="9"/>
        <w:jc w:val="thaiDistribute"/>
        <w:rPr>
          <w:rFonts w:ascii="Angsana New" w:hAnsi="Angsana New"/>
          <w:sz w:val="24"/>
          <w:szCs w:val="24"/>
        </w:rPr>
      </w:pPr>
    </w:p>
    <w:p w14:paraId="33947C68" w14:textId="16C60562" w:rsidR="008D650B" w:rsidRPr="006375B5" w:rsidRDefault="008D650B" w:rsidP="004012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7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ในเดือนมกราคม </w:t>
      </w:r>
      <w:r w:rsidR="000E564C" w:rsidRPr="000E564C">
        <w:rPr>
          <w:rFonts w:ascii="Angsana New" w:eastAsia="Times New Roman" w:hAnsi="Angsana New"/>
          <w:sz w:val="30"/>
          <w:szCs w:val="30"/>
        </w:rPr>
        <w:t>2564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บริษัทและบริษัทย่อยแห่งหนึ่งได้ซื้อหน่วยทรัสต์ของ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</w:rPr>
        <w:t xml:space="preserve">FTREIT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จำนวน </w:t>
      </w:r>
      <w:r w:rsidR="000E564C" w:rsidRPr="000E564C">
        <w:rPr>
          <w:rFonts w:ascii="Angsana New" w:eastAsia="Times New Roman" w:hAnsi="Angsana New"/>
          <w:sz w:val="30"/>
          <w:szCs w:val="30"/>
        </w:rPr>
        <w:t>192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6375B5">
        <w:rPr>
          <w:rFonts w:ascii="Angsana New" w:eastAsia="Times New Roman" w:hAnsi="Angsana New"/>
          <w:sz w:val="30"/>
          <w:szCs w:val="30"/>
          <w:cs/>
        </w:rPr>
        <w:br/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</w:t>
      </w:r>
      <w:r w:rsidRPr="006375B5">
        <w:rPr>
          <w:rFonts w:ascii="Angsana New" w:eastAsia="Times New Roman" w:hAnsi="Angsana New"/>
          <w:sz w:val="30"/>
          <w:szCs w:val="30"/>
        </w:rPr>
        <w:t>,</w:t>
      </w:r>
      <w:r w:rsidR="000E564C" w:rsidRPr="000E564C">
        <w:rPr>
          <w:rFonts w:ascii="Angsana New" w:eastAsia="Times New Roman" w:hAnsi="Angsana New"/>
          <w:sz w:val="30"/>
          <w:szCs w:val="30"/>
        </w:rPr>
        <w:t>247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67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62757B3E" w14:textId="77777777" w:rsidR="008D650B" w:rsidRPr="006375B5" w:rsidRDefault="008D650B" w:rsidP="004012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7" w:right="63"/>
        <w:jc w:val="thaiDistribute"/>
        <w:rPr>
          <w:rFonts w:ascii="Angsana New" w:eastAsia="Times New Roman" w:hAnsi="Angsana New"/>
          <w:sz w:val="24"/>
          <w:szCs w:val="24"/>
        </w:rPr>
      </w:pPr>
    </w:p>
    <w:p w14:paraId="5005F514" w14:textId="5EFBE51F" w:rsidR="008D650B" w:rsidRPr="006375B5" w:rsidRDefault="008D650B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ในเดือนมีนาคม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กองทุนรวมสิทธิการเช่าอสังหาริมทรัพย์โกลด์ลดมูลค่าหน่วยลงทุนหน่วยละ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10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บาท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ทำให้มูลค่าหน่วยลงทุนที่ตราไว้ลดลงจาก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9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63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บาทต่อหน่วย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เป็น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9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53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บาทต่อหน่วย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โดยกลุ่มบริษัทได้รับคืนเงินจากการลดมูลค่าหน่วยลงทุนจำนวน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80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</w:t>
      </w:r>
    </w:p>
    <w:p w14:paraId="71BF75EA" w14:textId="77777777" w:rsidR="001B465F" w:rsidRPr="0040121A" w:rsidRDefault="001B465F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47"/>
        <w:jc w:val="thaiDistribute"/>
        <w:rPr>
          <w:rFonts w:ascii="Angsana New" w:hAnsi="Angsana New"/>
          <w:sz w:val="24"/>
          <w:szCs w:val="24"/>
        </w:rPr>
      </w:pPr>
    </w:p>
    <w:p w14:paraId="529C4CB1" w14:textId="15B0DEAB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sz w:val="30"/>
          <w:szCs w:val="30"/>
        </w:rPr>
      </w:pPr>
      <w:bookmarkStart w:id="8" w:name="_Hlk77618399"/>
      <w:r w:rsidRPr="006375B5">
        <w:rPr>
          <w:rFonts w:ascii="Angsana New" w:hAnsi="Angsana New" w:hint="cs"/>
          <w:sz w:val="30"/>
          <w:szCs w:val="30"/>
          <w:cs/>
        </w:rPr>
        <w:t>ในเดือน</w:t>
      </w:r>
      <w:r w:rsidRPr="006375B5">
        <w:rPr>
          <w:rFonts w:ascii="Angsana New" w:hAnsi="Angsana New"/>
          <w:sz w:val="30"/>
          <w:szCs w:val="30"/>
          <w:cs/>
        </w:rPr>
        <w:t xml:space="preserve">เมษายน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6375B5">
        <w:rPr>
          <w:rFonts w:ascii="Angsana New" w:hAnsi="Angsana New"/>
          <w:sz w:val="30"/>
          <w:szCs w:val="30"/>
          <w:cs/>
        </w:rPr>
        <w:t xml:space="preserve"> บริษัท</w:t>
      </w:r>
      <w:r w:rsidRPr="006375B5">
        <w:rPr>
          <w:rFonts w:ascii="Angsana New" w:hAnsi="Angsana New" w:hint="cs"/>
          <w:sz w:val="30"/>
          <w:szCs w:val="30"/>
          <w:cs/>
        </w:rPr>
        <w:t>ย่อยของบริษัท</w:t>
      </w:r>
      <w:r w:rsidRPr="006375B5">
        <w:rPr>
          <w:rFonts w:ascii="Angsana New" w:hAnsi="Angsana New"/>
          <w:sz w:val="30"/>
          <w:szCs w:val="30"/>
          <w:cs/>
        </w:rPr>
        <w:t>ได้เพิ่มทุนในบริษัท นอร์ท สาธร โฮเต็ล จำกัด ซึ่งเป็นบริษัทร่วม ตามสัดส่วนการถือหุ้นร้อ</w:t>
      </w:r>
      <w:r w:rsidRPr="006375B5">
        <w:rPr>
          <w:rFonts w:ascii="Angsana New" w:hAnsi="Angsana New" w:hint="cs"/>
          <w:sz w:val="30"/>
          <w:szCs w:val="30"/>
          <w:cs/>
        </w:rPr>
        <w:t>ย</w:t>
      </w:r>
      <w:r w:rsidRPr="006375B5">
        <w:rPr>
          <w:rFonts w:ascii="Angsana New" w:hAnsi="Angsana New"/>
          <w:sz w:val="30"/>
          <w:szCs w:val="30"/>
          <w:cs/>
        </w:rPr>
        <w:t>ละ</w:t>
      </w:r>
      <w:r w:rsidRPr="006375B5">
        <w:rPr>
          <w:rFonts w:ascii="Angsana New" w:hAnsi="Angsana New"/>
          <w:sz w:val="30"/>
          <w:szCs w:val="30"/>
        </w:rPr>
        <w:t> </w:t>
      </w:r>
      <w:r w:rsidR="000E564C" w:rsidRPr="000E564C">
        <w:rPr>
          <w:rFonts w:ascii="Angsana New" w:hAnsi="Angsana New"/>
          <w:sz w:val="30"/>
          <w:szCs w:val="30"/>
        </w:rPr>
        <w:t>20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00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เป็นจำนวนเงินทั้งสิ้น </w:t>
      </w:r>
      <w:r w:rsidR="000E564C" w:rsidRPr="000E564C">
        <w:rPr>
          <w:rFonts w:ascii="Angsana New" w:hAnsi="Angsana New"/>
          <w:sz w:val="30"/>
          <w:szCs w:val="30"/>
        </w:rPr>
        <w:t>260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</w:rPr>
        <w:t>00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ล้านบาท</w:t>
      </w:r>
    </w:p>
    <w:bookmarkEnd w:id="8"/>
    <w:p w14:paraId="7C3A16FD" w14:textId="23AC74DE" w:rsidR="00863E24" w:rsidRDefault="00863E24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  <w:cs/>
        </w:rPr>
      </w:pPr>
    </w:p>
    <w:p w14:paraId="45FADCAC" w14:textId="53A1AB6B" w:rsidR="008D650B" w:rsidRPr="006375B5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ในเดือนมิถุนายน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2564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บริษัทย่อยแห่งหนึ่งได้ขายหน่วยทรัสต์ของ </w:t>
      </w:r>
      <w:r w:rsidRPr="006375B5">
        <w:rPr>
          <w:rFonts w:ascii="Angsana New" w:eastAsia="Times New Roman" w:hAnsi="Angsana New"/>
          <w:sz w:val="30"/>
          <w:szCs w:val="30"/>
        </w:rPr>
        <w:t xml:space="preserve">FTREIT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ออกไปจำนวน </w:t>
      </w:r>
      <w:r w:rsidR="000E564C" w:rsidRPr="000E564C">
        <w:rPr>
          <w:rFonts w:ascii="Angsana New" w:eastAsia="Times New Roman" w:hAnsi="Angsana New"/>
          <w:sz w:val="30"/>
          <w:szCs w:val="30"/>
        </w:rPr>
        <w:t>1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6375B5">
        <w:rPr>
          <w:rFonts w:ascii="Angsana New" w:eastAsia="Times New Roman" w:hAnsi="Angsana New"/>
          <w:sz w:val="30"/>
          <w:szCs w:val="30"/>
          <w:cs/>
        </w:rPr>
        <w:br/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6375B5"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13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50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 ล้านบาท กลุ่มบริษัทรับรู้กำไรจากการขายจำนวน </w:t>
      </w:r>
      <w:r w:rsidR="000E564C" w:rsidRPr="000E564C">
        <w:rPr>
          <w:rFonts w:ascii="Angsana New" w:eastAsia="Times New Roman" w:hAnsi="Angsana New"/>
          <w:sz w:val="30"/>
          <w:szCs w:val="30"/>
        </w:rPr>
        <w:t>4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08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79B742BD" w14:textId="06884047" w:rsidR="008D650B" w:rsidRPr="0040121A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24"/>
          <w:szCs w:val="24"/>
        </w:rPr>
      </w:pPr>
    </w:p>
    <w:p w14:paraId="261A62EE" w14:textId="70FD3ED8" w:rsidR="008D650B" w:rsidRPr="006375B5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ในเดือนกันยายน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2564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บริษัทย่อยแห่งหนึ่งได้ขายหน่วยทรัสต์ของ </w:t>
      </w:r>
      <w:r w:rsidRPr="006375B5">
        <w:rPr>
          <w:rFonts w:ascii="Angsana New" w:eastAsia="Times New Roman" w:hAnsi="Angsana New"/>
          <w:sz w:val="30"/>
          <w:szCs w:val="30"/>
        </w:rPr>
        <w:t xml:space="preserve">FTREIT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ออกไปจำนวน </w:t>
      </w:r>
      <w:r w:rsidR="000E564C" w:rsidRPr="000E564C">
        <w:rPr>
          <w:rFonts w:ascii="Angsana New" w:eastAsia="Times New Roman" w:hAnsi="Angsana New"/>
          <w:sz w:val="30"/>
          <w:szCs w:val="30"/>
        </w:rPr>
        <w:t>4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6375B5">
        <w:rPr>
          <w:rFonts w:ascii="Angsana New" w:eastAsia="Times New Roman" w:hAnsi="Angsana New"/>
          <w:sz w:val="30"/>
          <w:szCs w:val="30"/>
          <w:cs/>
        </w:rPr>
        <w:br/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6375B5"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54</w:t>
      </w:r>
      <w:r w:rsidR="00516FBC"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</w:rPr>
        <w:t>00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 ล้านบาท กลุ่มบริษัทรับรู้กำไรจากการขายจำนวน </w:t>
      </w:r>
      <w:r w:rsidR="000E564C" w:rsidRPr="000E564C">
        <w:rPr>
          <w:rFonts w:ascii="Angsana New" w:eastAsia="Times New Roman" w:hAnsi="Angsana New"/>
          <w:sz w:val="30"/>
          <w:szCs w:val="30"/>
        </w:rPr>
        <w:t>16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25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40D12CF1" w14:textId="77777777" w:rsidR="00863E24" w:rsidRPr="00B533DC" w:rsidRDefault="00863E24" w:rsidP="00B5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DEB01D4" w14:textId="624E4456" w:rsidR="008D650B" w:rsidRPr="006375B5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</w:rPr>
        <w:t>การร่วมค้า</w:t>
      </w:r>
    </w:p>
    <w:p w14:paraId="4FE03794" w14:textId="77777777" w:rsidR="0040121A" w:rsidRPr="006375B5" w:rsidRDefault="0040121A" w:rsidP="0040121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0439376F" w14:textId="08D01FFE" w:rsidR="00B533DC" w:rsidRPr="006375B5" w:rsidRDefault="00B533DC" w:rsidP="00B533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ในระหว่างปี </w:t>
      </w:r>
      <w:r w:rsidRPr="000E564C">
        <w:rPr>
          <w:rFonts w:ascii="Angsana New" w:eastAsia="Times New Roman" w:hAnsi="Angsana New"/>
          <w:sz w:val="30"/>
          <w:szCs w:val="30"/>
        </w:rPr>
        <w:t>2565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จำกัด ซึ่งเป็นการร่วมค้าของบริษัทย่อยแห่งหนึ่งได้เรียกชำระค่าหุ้นเพิ่มจำนวน </w:t>
      </w:r>
      <w:r w:rsidR="00824F87" w:rsidRPr="00824F87">
        <w:rPr>
          <w:rFonts w:ascii="Angsana New" w:eastAsia="Times New Roman" w:hAnsi="Angsana New" w:hint="cs"/>
          <w:sz w:val="30"/>
          <w:szCs w:val="30"/>
        </w:rPr>
        <w:t>661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ล้านบาท โดยการร่วมค้าดังกล่าวได้ชำระค่าหุ้นตามสัดส่วนการถือหุ้นร้อยละ </w:t>
      </w:r>
      <w:r w:rsidR="00824F87" w:rsidRPr="00824F87">
        <w:rPr>
          <w:rFonts w:ascii="Angsana New" w:eastAsia="Times New Roman" w:hAnsi="Angsana New" w:hint="cs"/>
          <w:sz w:val="30"/>
          <w:szCs w:val="30"/>
        </w:rPr>
        <w:t>51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เป็นจำนวน </w:t>
      </w:r>
      <w:r w:rsidR="00824F87" w:rsidRPr="00824F87">
        <w:rPr>
          <w:rFonts w:ascii="Angsana New" w:eastAsia="Times New Roman" w:hAnsi="Angsana New" w:hint="cs"/>
          <w:sz w:val="30"/>
          <w:szCs w:val="30"/>
        </w:rPr>
        <w:t>337</w:t>
      </w:r>
      <w:r>
        <w:rPr>
          <w:rFonts w:ascii="Angsana New" w:eastAsia="Times New Roman" w:hAnsi="Angsana New" w:hint="cs"/>
          <w:sz w:val="30"/>
          <w:szCs w:val="30"/>
          <w:cs/>
        </w:rPr>
        <w:t>.</w:t>
      </w:r>
      <w:r w:rsidR="00824F87" w:rsidRPr="00824F87">
        <w:rPr>
          <w:rFonts w:ascii="Angsana New" w:eastAsia="Times New Roman" w:hAnsi="Angsana New" w:hint="cs"/>
          <w:sz w:val="30"/>
          <w:szCs w:val="30"/>
        </w:rPr>
        <w:t>11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670139C1" w14:textId="77777777" w:rsidR="00B533DC" w:rsidRDefault="00B533DC" w:rsidP="004012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</w:p>
    <w:p w14:paraId="67C1152F" w14:textId="22105107" w:rsidR="0040121A" w:rsidRPr="006375B5" w:rsidRDefault="0040121A" w:rsidP="004012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ในระหว่างปี </w:t>
      </w:r>
      <w:r w:rsidR="000E564C" w:rsidRPr="000E564C">
        <w:rPr>
          <w:rFonts w:ascii="Angsana New" w:eastAsia="Times New Roman" w:hAnsi="Angsana New"/>
          <w:sz w:val="30"/>
          <w:szCs w:val="30"/>
        </w:rPr>
        <w:t>2564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จำกัด ซึ่งเป็นการร่วมค้าของบริษัทย่อยแห่งหนึ่งได้เรียกชำระค่าหุ้นเพิ่มจำนวน </w:t>
      </w:r>
      <w:r w:rsidR="000E564C" w:rsidRPr="000E564C">
        <w:rPr>
          <w:rFonts w:ascii="Angsana New" w:eastAsia="Times New Roman" w:hAnsi="Angsana New"/>
          <w:sz w:val="30"/>
          <w:szCs w:val="30"/>
        </w:rPr>
        <w:t>850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ล้านบาท โดยการร่วมค้าดังกล่าวได้ชำระค่าหุ้นตามสัดส่วนการถือหุ้นร้อยละ </w:t>
      </w:r>
      <w:r w:rsidR="000E564C" w:rsidRPr="000E564C">
        <w:rPr>
          <w:rFonts w:ascii="Angsana New" w:eastAsia="Times New Roman" w:hAnsi="Angsana New"/>
          <w:sz w:val="30"/>
          <w:szCs w:val="30"/>
        </w:rPr>
        <w:t>51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 xml:space="preserve">เป็นจำนวน </w:t>
      </w:r>
      <w:r w:rsidR="000E564C" w:rsidRPr="000E564C">
        <w:rPr>
          <w:rFonts w:ascii="Angsana New" w:eastAsia="Times New Roman" w:hAnsi="Angsana New"/>
          <w:sz w:val="30"/>
          <w:szCs w:val="30"/>
        </w:rPr>
        <w:t>433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50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3BB22E6F" w14:textId="7FB97089" w:rsidR="00CE419F" w:rsidRDefault="00CE41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771EBC6" w14:textId="4978668F" w:rsidR="001C7FE6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eastAsia="Times New Roman" w:hAnsi="Angsana New"/>
          <w:sz w:val="30"/>
          <w:szCs w:val="30"/>
          <w:cs/>
        </w:rPr>
        <w:lastRenderedPageBreak/>
        <w:t xml:space="preserve">เมื่อวันที่ </w:t>
      </w:r>
      <w:r w:rsidR="000E564C" w:rsidRPr="000E564C">
        <w:rPr>
          <w:rFonts w:ascii="Angsana New" w:eastAsia="Times New Roman" w:hAnsi="Angsana New"/>
          <w:sz w:val="30"/>
          <w:szCs w:val="30"/>
        </w:rPr>
        <w:t>16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มีนาคม </w:t>
      </w:r>
      <w:r w:rsidR="000E564C" w:rsidRPr="000E564C">
        <w:rPr>
          <w:rFonts w:ascii="Angsana New" w:eastAsia="Times New Roman" w:hAnsi="Angsana New"/>
          <w:sz w:val="30"/>
          <w:szCs w:val="30"/>
        </w:rPr>
        <w:t>2564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บริษัท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เฟรเซอร์ส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พร็อพเพอร์ตี้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โฮม (ประเทศไทย) จำกัด ซึ่งเป็นบริษัทย่อย</w:t>
      </w:r>
      <w:r w:rsidR="0043193D">
        <w:rPr>
          <w:rFonts w:ascii="Angsana New" w:eastAsia="Times New Roman" w:hAnsi="Angsana New" w:hint="cs"/>
          <w:sz w:val="30"/>
          <w:szCs w:val="30"/>
          <w:cs/>
        </w:rPr>
        <w:t>ทางอ้อม</w:t>
      </w:r>
      <w:r w:rsidRPr="006375B5">
        <w:rPr>
          <w:rFonts w:ascii="Angsana New" w:eastAsia="Times New Roman" w:hAnsi="Angsana New"/>
          <w:sz w:val="30"/>
          <w:szCs w:val="30"/>
          <w:cs/>
        </w:rPr>
        <w:t>ของบริษัทได้จดทะเบียนจัดตั้งบริษัท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บ้านแม่พิมพ์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จำกัด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เพื่อพัฒนาโครงการอสังหาริมทรัพย์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ด้วยทุนจดทะเบียนและเรียกชำระแล้วจำนวน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280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โดยมีสัดส่วนการลงทุนร้อยละ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65</w:t>
      </w:r>
      <w:r w:rsidRPr="006375B5">
        <w:rPr>
          <w:rFonts w:ascii="Angsana New" w:eastAsia="Times New Roman" w:hAnsi="Angsana New"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sz w:val="30"/>
          <w:szCs w:val="30"/>
        </w:rPr>
        <w:t>00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เงื่อนไขในการลงนามผูกพันบริษัท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บ้านแม่พิมพ์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จำกัด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ต้องได้รับอนุมัติจากกรรมการผู้มีอำนาจจากผู้ถือหุ้นทั้งสองฝ่าย</w:t>
      </w:r>
      <w:r w:rsidRPr="006375B5">
        <w:rPr>
          <w:rFonts w:ascii="Angsana New" w:eastAsia="Times New Roman" w:hAnsi="Angsana New"/>
          <w:sz w:val="30"/>
          <w:szCs w:val="30"/>
        </w:rPr>
        <w:t xml:space="preserve"> </w:t>
      </w:r>
      <w:r w:rsidRPr="006375B5">
        <w:rPr>
          <w:rFonts w:ascii="Angsana New" w:eastAsia="Times New Roman" w:hAnsi="Angsana New"/>
          <w:sz w:val="30"/>
          <w:szCs w:val="30"/>
          <w:cs/>
        </w:rPr>
        <w:t>จึงถูกจัดประเภทเป็นเงินลงทุนในการร่วมค้า</w:t>
      </w:r>
    </w:p>
    <w:p w14:paraId="70E0E5DA" w14:textId="08D67C79" w:rsidR="00B533DC" w:rsidRPr="006375B5" w:rsidRDefault="00B533DC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cs/>
          <w:lang w:eastAsia="x-none"/>
        </w:rPr>
        <w:sectPr w:rsidR="00B533DC" w:rsidRPr="006375B5" w:rsidSect="004474D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9" w:h="16834" w:code="9"/>
          <w:pgMar w:top="691" w:right="1152" w:bottom="576" w:left="1152" w:header="720" w:footer="720" w:gutter="0"/>
          <w:paperSrc w:first="7" w:other="7"/>
          <w:pgNumType w:start="19"/>
          <w:cols w:space="720"/>
          <w:docGrid w:linePitch="245"/>
        </w:sectPr>
      </w:pPr>
    </w:p>
    <w:tbl>
      <w:tblPr>
        <w:tblW w:w="15750" w:type="dxa"/>
        <w:tblInd w:w="-9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148"/>
        <w:gridCol w:w="1620"/>
        <w:gridCol w:w="181"/>
        <w:gridCol w:w="719"/>
        <w:gridCol w:w="183"/>
        <w:gridCol w:w="627"/>
        <w:gridCol w:w="180"/>
        <w:gridCol w:w="720"/>
        <w:gridCol w:w="180"/>
        <w:gridCol w:w="812"/>
        <w:gridCol w:w="180"/>
        <w:gridCol w:w="720"/>
        <w:gridCol w:w="180"/>
        <w:gridCol w:w="720"/>
        <w:gridCol w:w="270"/>
        <w:gridCol w:w="717"/>
        <w:gridCol w:w="183"/>
        <w:gridCol w:w="718"/>
        <w:gridCol w:w="182"/>
        <w:gridCol w:w="720"/>
        <w:gridCol w:w="180"/>
        <w:gridCol w:w="630"/>
        <w:gridCol w:w="180"/>
        <w:gridCol w:w="809"/>
        <w:gridCol w:w="181"/>
        <w:gridCol w:w="178"/>
        <w:gridCol w:w="632"/>
      </w:tblGrid>
      <w:tr w:rsidR="00505780" w:rsidRPr="00505780" w14:paraId="16B69C9C" w14:textId="77777777" w:rsidTr="00505780">
        <w:trPr>
          <w:cantSplit/>
          <w:trHeight w:val="20"/>
          <w:tblHeader/>
        </w:trPr>
        <w:tc>
          <w:tcPr>
            <w:tcW w:w="6478" w:type="dxa"/>
            <w:gridSpan w:val="6"/>
            <w:hideMark/>
          </w:tcPr>
          <w:p w14:paraId="518D9196" w14:textId="7741DF12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F171257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73276E31" w14:textId="2317F2B0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ABB3EC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Cs/>
                <w:sz w:val="24"/>
                <w:szCs w:val="24"/>
                <w:cs/>
                <w:lang w:eastAsia="en-GB"/>
              </w:rPr>
            </w:pPr>
          </w:p>
        </w:tc>
        <w:tc>
          <w:tcPr>
            <w:tcW w:w="5220" w:type="dxa"/>
            <w:gridSpan w:val="11"/>
            <w:hideMark/>
          </w:tcPr>
          <w:p w14:paraId="0C64C84B" w14:textId="6FC3C1CD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bCs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cs="Angsana New" w:hint="cs"/>
                <w:bCs/>
                <w:sz w:val="24"/>
                <w:szCs w:val="24"/>
                <w:cs/>
                <w:lang w:eastAsia="en-GB" w:bidi="th-TH"/>
              </w:rPr>
              <w:t>งบการเงินเฉพาะกิจการ</w:t>
            </w:r>
          </w:p>
        </w:tc>
        <w:tc>
          <w:tcPr>
            <w:tcW w:w="180" w:type="dxa"/>
          </w:tcPr>
          <w:p w14:paraId="116490DC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</w:tcPr>
          <w:p w14:paraId="5A15F075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</w:tr>
      <w:tr w:rsidR="00022BE3" w:rsidRPr="00505780" w14:paraId="7540A049" w14:textId="77777777" w:rsidTr="00505780">
        <w:trPr>
          <w:cantSplit/>
          <w:trHeight w:val="20"/>
          <w:tblHeader/>
        </w:trPr>
        <w:tc>
          <w:tcPr>
            <w:tcW w:w="3148" w:type="dxa"/>
            <w:vAlign w:val="bottom"/>
          </w:tcPr>
          <w:p w14:paraId="76A2D9EC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color w:val="0000FF"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608F16F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  <w:p w14:paraId="6C71C33F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ลักษณะธุรกิจ</w:t>
            </w:r>
          </w:p>
        </w:tc>
        <w:tc>
          <w:tcPr>
            <w:tcW w:w="181" w:type="dxa"/>
          </w:tcPr>
          <w:p w14:paraId="62F0B296" w14:textId="01EBE26D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47000826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สัดส่วน</w:t>
            </w:r>
          </w:p>
          <w:p w14:paraId="6745639B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GB" w:eastAsia="en-GB"/>
              </w:rPr>
              <w:t>ความเป็นเจ้าของ</w:t>
            </w:r>
          </w:p>
        </w:tc>
        <w:tc>
          <w:tcPr>
            <w:tcW w:w="180" w:type="dxa"/>
          </w:tcPr>
          <w:p w14:paraId="6C0B2E49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1712" w:type="dxa"/>
            <w:gridSpan w:val="3"/>
            <w:hideMark/>
          </w:tcPr>
          <w:p w14:paraId="03FBA5D4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มูลค่าตาม</w:t>
            </w:r>
          </w:p>
          <w:p w14:paraId="68155A81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วิธีส่วนได้เสีย</w:t>
            </w:r>
          </w:p>
        </w:tc>
        <w:tc>
          <w:tcPr>
            <w:tcW w:w="180" w:type="dxa"/>
          </w:tcPr>
          <w:p w14:paraId="163DF250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  <w:gridSpan w:val="3"/>
            <w:vAlign w:val="bottom"/>
            <w:hideMark/>
          </w:tcPr>
          <w:p w14:paraId="6185ACAB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</w:t>
            </w:r>
          </w:p>
        </w:tc>
        <w:tc>
          <w:tcPr>
            <w:tcW w:w="270" w:type="dxa"/>
          </w:tcPr>
          <w:p w14:paraId="603E128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618" w:type="dxa"/>
            <w:gridSpan w:val="3"/>
            <w:vAlign w:val="bottom"/>
            <w:hideMark/>
          </w:tcPr>
          <w:p w14:paraId="4858DEC4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การด้อยค่า</w:t>
            </w:r>
          </w:p>
        </w:tc>
        <w:tc>
          <w:tcPr>
            <w:tcW w:w="182" w:type="dxa"/>
          </w:tcPr>
          <w:p w14:paraId="1466E15E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1530" w:type="dxa"/>
            <w:gridSpan w:val="3"/>
            <w:vAlign w:val="bottom"/>
            <w:hideMark/>
          </w:tcPr>
          <w:p w14:paraId="49E096A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ราคาทุน-สุทธิ</w:t>
            </w:r>
          </w:p>
        </w:tc>
        <w:tc>
          <w:tcPr>
            <w:tcW w:w="180" w:type="dxa"/>
          </w:tcPr>
          <w:p w14:paraId="48009E1F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0" w:type="dxa"/>
            <w:gridSpan w:val="4"/>
            <w:vAlign w:val="bottom"/>
            <w:hideMark/>
          </w:tcPr>
          <w:p w14:paraId="5ABEE519" w14:textId="77777777" w:rsidR="00176EA7" w:rsidRPr="00505780" w:rsidRDefault="00176EA7">
            <w:pPr>
              <w:pStyle w:val="acctmergecolhdg"/>
              <w:spacing w:line="240" w:lineRule="auto"/>
              <w:ind w:left="-85" w:right="-66"/>
              <w:rPr>
                <w:rFonts w:ascii="Angsana New" w:hAnsi="Angsana New" w:cs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cs="Angsana New" w:hint="cs"/>
                <w:sz w:val="24"/>
                <w:szCs w:val="24"/>
                <w:cs/>
                <w:lang w:eastAsia="en-GB" w:bidi="th-TH"/>
              </w:rPr>
              <w:t>มูลค่ายุติธรรมสำหรับ</w:t>
            </w:r>
          </w:p>
          <w:p w14:paraId="6867E81D" w14:textId="741556B2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eastAsia="en-GB" w:bidi="th-TH"/>
              </w:rPr>
              <w:t>หลักทรัพย์จดทะเบียนฯ</w:t>
            </w:r>
          </w:p>
        </w:tc>
      </w:tr>
      <w:tr w:rsidR="00505780" w:rsidRPr="00505780" w14:paraId="06FB7F14" w14:textId="77777777" w:rsidTr="00216EC6">
        <w:trPr>
          <w:cantSplit/>
          <w:trHeight w:val="20"/>
          <w:tblHeader/>
        </w:trPr>
        <w:tc>
          <w:tcPr>
            <w:tcW w:w="3148" w:type="dxa"/>
          </w:tcPr>
          <w:p w14:paraId="4B52051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620" w:type="dxa"/>
          </w:tcPr>
          <w:p w14:paraId="249ACEE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62012613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9" w:type="dxa"/>
            <w:vAlign w:val="center"/>
            <w:hideMark/>
          </w:tcPr>
          <w:p w14:paraId="611E87C8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2565</w:t>
            </w:r>
          </w:p>
        </w:tc>
        <w:tc>
          <w:tcPr>
            <w:tcW w:w="183" w:type="dxa"/>
            <w:vAlign w:val="center"/>
          </w:tcPr>
          <w:p w14:paraId="6B4BFE89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vAlign w:val="center"/>
            <w:hideMark/>
          </w:tcPr>
          <w:p w14:paraId="5D70C9C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2564</w:t>
            </w:r>
          </w:p>
        </w:tc>
        <w:tc>
          <w:tcPr>
            <w:tcW w:w="180" w:type="dxa"/>
          </w:tcPr>
          <w:p w14:paraId="4AF9A272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65D9D05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2565</w:t>
            </w:r>
          </w:p>
        </w:tc>
        <w:tc>
          <w:tcPr>
            <w:tcW w:w="180" w:type="dxa"/>
            <w:vAlign w:val="center"/>
          </w:tcPr>
          <w:p w14:paraId="701BA7F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center"/>
            <w:hideMark/>
          </w:tcPr>
          <w:p w14:paraId="7008D985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2564</w:t>
            </w:r>
          </w:p>
        </w:tc>
        <w:tc>
          <w:tcPr>
            <w:tcW w:w="180" w:type="dxa"/>
          </w:tcPr>
          <w:p w14:paraId="1E8DB523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3D6AAFE5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2565</w:t>
            </w:r>
          </w:p>
        </w:tc>
        <w:tc>
          <w:tcPr>
            <w:tcW w:w="180" w:type="dxa"/>
            <w:vAlign w:val="center"/>
          </w:tcPr>
          <w:p w14:paraId="40EAB62A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075B3829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2564</w:t>
            </w:r>
          </w:p>
        </w:tc>
        <w:tc>
          <w:tcPr>
            <w:tcW w:w="270" w:type="dxa"/>
          </w:tcPr>
          <w:p w14:paraId="51863AA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  <w:vAlign w:val="center"/>
            <w:hideMark/>
          </w:tcPr>
          <w:p w14:paraId="25844C78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2565</w:t>
            </w:r>
          </w:p>
        </w:tc>
        <w:tc>
          <w:tcPr>
            <w:tcW w:w="183" w:type="dxa"/>
            <w:vAlign w:val="center"/>
          </w:tcPr>
          <w:p w14:paraId="5F76557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vAlign w:val="center"/>
            <w:hideMark/>
          </w:tcPr>
          <w:p w14:paraId="59BA513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2564</w:t>
            </w:r>
          </w:p>
        </w:tc>
        <w:tc>
          <w:tcPr>
            <w:tcW w:w="182" w:type="dxa"/>
          </w:tcPr>
          <w:p w14:paraId="5BCB46CF" w14:textId="77777777" w:rsidR="00176EA7" w:rsidRPr="00505780" w:rsidRDefault="00176EA7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center"/>
            <w:hideMark/>
          </w:tcPr>
          <w:p w14:paraId="20684F23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2565</w:t>
            </w:r>
          </w:p>
        </w:tc>
        <w:tc>
          <w:tcPr>
            <w:tcW w:w="180" w:type="dxa"/>
            <w:vAlign w:val="center"/>
          </w:tcPr>
          <w:p w14:paraId="5CB0C6A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vAlign w:val="center"/>
            <w:hideMark/>
          </w:tcPr>
          <w:p w14:paraId="04C300AB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2564</w:t>
            </w:r>
          </w:p>
        </w:tc>
        <w:tc>
          <w:tcPr>
            <w:tcW w:w="180" w:type="dxa"/>
          </w:tcPr>
          <w:p w14:paraId="47FD5279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  <w:vAlign w:val="center"/>
            <w:hideMark/>
          </w:tcPr>
          <w:p w14:paraId="5C51C831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2565</w:t>
            </w:r>
          </w:p>
        </w:tc>
        <w:tc>
          <w:tcPr>
            <w:tcW w:w="181" w:type="dxa"/>
            <w:vAlign w:val="center"/>
          </w:tcPr>
          <w:p w14:paraId="4879F0A5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vAlign w:val="center"/>
            <w:hideMark/>
          </w:tcPr>
          <w:p w14:paraId="0911B28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eastAsia="en-GB" w:bidi="th-TH"/>
              </w:rPr>
              <w:t>2564</w:t>
            </w:r>
          </w:p>
        </w:tc>
      </w:tr>
      <w:tr w:rsidR="00DA6E64" w:rsidRPr="00505780" w14:paraId="11BADE72" w14:textId="77777777" w:rsidTr="00505780">
        <w:trPr>
          <w:cantSplit/>
          <w:trHeight w:val="20"/>
          <w:tblHeader/>
        </w:trPr>
        <w:tc>
          <w:tcPr>
            <w:tcW w:w="3148" w:type="dxa"/>
          </w:tcPr>
          <w:p w14:paraId="7946CA0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BC23FDF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6191E42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529" w:type="dxa"/>
            <w:gridSpan w:val="3"/>
            <w:hideMark/>
          </w:tcPr>
          <w:p w14:paraId="1CAAB86C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val="en-GB" w:eastAsia="en-GB"/>
              </w:rPr>
              <w:t>(ร้อยละ)</w:t>
            </w:r>
          </w:p>
        </w:tc>
        <w:tc>
          <w:tcPr>
            <w:tcW w:w="180" w:type="dxa"/>
          </w:tcPr>
          <w:p w14:paraId="5C71D708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9092" w:type="dxa"/>
            <w:gridSpan w:val="20"/>
            <w:hideMark/>
          </w:tcPr>
          <w:p w14:paraId="165338E8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cs/>
                <w:lang w:eastAsia="en-GB" w:bidi="th-TH"/>
              </w:rPr>
              <w:t>(ล้านบาท)</w:t>
            </w:r>
          </w:p>
        </w:tc>
      </w:tr>
      <w:tr w:rsidR="00505780" w:rsidRPr="00505780" w14:paraId="66F89A10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48F47DCD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t>บริษัทร่วม</w:t>
            </w:r>
          </w:p>
        </w:tc>
        <w:tc>
          <w:tcPr>
            <w:tcW w:w="1620" w:type="dxa"/>
          </w:tcPr>
          <w:p w14:paraId="668AF8C3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C764221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FD3DE67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E07FD58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38EF055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4DA6E523" w14:textId="77777777" w:rsidR="00176EA7" w:rsidRPr="00505780" w:rsidRDefault="00176EA7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6B15E1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2D733AD3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38A47969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8D272E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C9000BB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B78F1D5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9E24170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270" w:type="dxa"/>
          </w:tcPr>
          <w:p w14:paraId="47F51CF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7" w:type="dxa"/>
          </w:tcPr>
          <w:p w14:paraId="2165CB5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3" w:type="dxa"/>
          </w:tcPr>
          <w:p w14:paraId="59366946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177183C4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2" w:type="dxa"/>
          </w:tcPr>
          <w:p w14:paraId="78D8A7C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AAA6D1E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6728E54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26F186CD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0" w:type="dxa"/>
          </w:tcPr>
          <w:p w14:paraId="1ACD396C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09" w:type="dxa"/>
          </w:tcPr>
          <w:p w14:paraId="4E209AA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181" w:type="dxa"/>
          </w:tcPr>
          <w:p w14:paraId="53D90DBF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48F12A82" w14:textId="77777777" w:rsidR="00176EA7" w:rsidRPr="00505780" w:rsidRDefault="00176EA7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</w:tr>
      <w:tr w:rsidR="00505780" w:rsidRPr="00505780" w14:paraId="5FCB1C42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3B1DB098" w14:textId="77777777" w:rsidR="00EA4E21" w:rsidRPr="00505780" w:rsidRDefault="00EA4E21" w:rsidP="00EA4E2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ทรัสต์เพื่อการลงทุนในอสังหาริมทรัพย์</w:t>
            </w:r>
          </w:p>
          <w:p w14:paraId="7D0C9C12" w14:textId="77777777" w:rsidR="00EA4E21" w:rsidRPr="00505780" w:rsidRDefault="00EA4E21" w:rsidP="00EA4E2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และสิทธิการเช่าอสังหาริมทรัพย์เพื่อ</w:t>
            </w:r>
          </w:p>
          <w:p w14:paraId="6A3B33AC" w14:textId="41601EDA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อุตสาหกรรม เฟรเซอร์ส พร็อพเพอร์ตี้</w:t>
            </w:r>
            <w:r w:rsidR="00A5026F">
              <w:rPr>
                <w:rFonts w:ascii="Angsana New" w:hAnsi="Angsana New"/>
                <w:sz w:val="24"/>
                <w:szCs w:val="24"/>
              </w:rPr>
              <w:t xml:space="preserve"> *</w:t>
            </w:r>
          </w:p>
        </w:tc>
        <w:tc>
          <w:tcPr>
            <w:tcW w:w="1620" w:type="dxa"/>
            <w:hideMark/>
          </w:tcPr>
          <w:p w14:paraId="7C3A41D8" w14:textId="4E1E9DBB" w:rsidR="00EA4E21" w:rsidRPr="00505780" w:rsidRDefault="00DC542C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>
              <w:rPr>
                <w:rFonts w:ascii="Angsana New" w:hAnsi="Angsana New"/>
                <w:spacing w:val="-4"/>
                <w:sz w:val="24"/>
                <w:szCs w:val="24"/>
              </w:rPr>
              <w:br/>
            </w:r>
            <w:r w:rsidR="00EA4E21"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ลงทุนในอสังหาริมทรัพย์</w:t>
            </w:r>
          </w:p>
        </w:tc>
        <w:tc>
          <w:tcPr>
            <w:tcW w:w="181" w:type="dxa"/>
          </w:tcPr>
          <w:p w14:paraId="61FCFF0B" w14:textId="515A1224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  <w:hideMark/>
          </w:tcPr>
          <w:p w14:paraId="41D12156" w14:textId="1D5A823E" w:rsidR="00EA4E21" w:rsidRPr="00505780" w:rsidRDefault="00DC542C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26.62</w:t>
            </w:r>
          </w:p>
        </w:tc>
        <w:tc>
          <w:tcPr>
            <w:tcW w:w="183" w:type="dxa"/>
          </w:tcPr>
          <w:p w14:paraId="0EF8C001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77EA9F15" w14:textId="12E79CBE" w:rsidR="00EA4E21" w:rsidRPr="00505780" w:rsidRDefault="00DC542C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26.62</w:t>
            </w:r>
          </w:p>
        </w:tc>
        <w:tc>
          <w:tcPr>
            <w:tcW w:w="180" w:type="dxa"/>
          </w:tcPr>
          <w:p w14:paraId="7EE5D5B9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hideMark/>
          </w:tcPr>
          <w:p w14:paraId="52450607" w14:textId="510CA7E0" w:rsidR="00EA4E21" w:rsidRPr="006F4DE5" w:rsidRDefault="00DC542C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 w:rsidRPr="006F4DE5">
              <w:rPr>
                <w:rFonts w:ascii="Angsana New" w:hAnsi="Angsana New"/>
                <w:sz w:val="24"/>
                <w:szCs w:val="24"/>
              </w:rPr>
              <w:br/>
            </w:r>
            <w:r w:rsidRPr="006F4DE5">
              <w:rPr>
                <w:rFonts w:ascii="Angsana New" w:hAnsi="Angsana New"/>
                <w:sz w:val="24"/>
                <w:szCs w:val="24"/>
              </w:rPr>
              <w:br/>
            </w:r>
            <w:r w:rsidR="00EA4E21" w:rsidRPr="006F4DE5">
              <w:rPr>
                <w:rFonts w:ascii="Angsana New" w:hAnsi="Angsana New" w:hint="cs"/>
                <w:sz w:val="24"/>
                <w:szCs w:val="24"/>
              </w:rPr>
              <w:t>5,258</w:t>
            </w:r>
          </w:p>
        </w:tc>
        <w:tc>
          <w:tcPr>
            <w:tcW w:w="180" w:type="dxa"/>
          </w:tcPr>
          <w:p w14:paraId="3D052312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091F2BEE" w14:textId="74A8EFA5" w:rsidR="00EA4E21" w:rsidRPr="00505780" w:rsidRDefault="00DC542C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</w:rPr>
              <w:t>5,</w:t>
            </w:r>
            <w:r w:rsidR="009F6A13">
              <w:rPr>
                <w:rFonts w:ascii="Angsana New" w:hAnsi="Angsana New"/>
                <w:sz w:val="24"/>
                <w:szCs w:val="24"/>
              </w:rPr>
              <w:t>565</w:t>
            </w:r>
          </w:p>
        </w:tc>
        <w:tc>
          <w:tcPr>
            <w:tcW w:w="180" w:type="dxa"/>
          </w:tcPr>
          <w:p w14:paraId="0BE4FA6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6A669941" w14:textId="738685BC" w:rsidR="00EA4E21" w:rsidRPr="00505780" w:rsidRDefault="00DC542C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 w:rsidR="0069764C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0" w:type="dxa"/>
          </w:tcPr>
          <w:p w14:paraId="7D124506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40EF0565" w14:textId="548F1347" w:rsidR="00EA4E21" w:rsidRPr="00505780" w:rsidRDefault="00DC542C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 w:rsidR="0069764C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270" w:type="dxa"/>
          </w:tcPr>
          <w:p w14:paraId="2CAEC43E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hideMark/>
          </w:tcPr>
          <w:p w14:paraId="47AB3C1D" w14:textId="24D40C43" w:rsidR="00EA4E21" w:rsidRPr="00505780" w:rsidRDefault="00DC542C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F2E0A37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744AA61C" w14:textId="40293DD4" w:rsidR="00EA4E21" w:rsidRPr="00505780" w:rsidRDefault="00DC542C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ED380F9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4307B396" w14:textId="50507649" w:rsidR="00EA4E21" w:rsidRPr="00505780" w:rsidRDefault="00DC542C" w:rsidP="000F23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 w:rsidR="0069764C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0" w:type="dxa"/>
          </w:tcPr>
          <w:p w14:paraId="19816753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hideMark/>
          </w:tcPr>
          <w:p w14:paraId="146588DD" w14:textId="7BBD9AD0" w:rsidR="00EA4E21" w:rsidRPr="00505780" w:rsidRDefault="00DC542C" w:rsidP="000F23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>
              <w:rPr>
                <w:rFonts w:ascii="Angsana New" w:hAnsi="Angsana New"/>
                <w:sz w:val="24"/>
                <w:szCs w:val="24"/>
              </w:rPr>
              <w:br/>
            </w:r>
            <w:r w:rsidR="00EA4E21" w:rsidRPr="00505780">
              <w:rPr>
                <w:rFonts w:ascii="Angsana New" w:hAnsi="Angsana New" w:hint="cs"/>
                <w:sz w:val="24"/>
                <w:szCs w:val="24"/>
              </w:rPr>
              <w:t>1,81</w:t>
            </w:r>
            <w:r w:rsidR="0069764C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80" w:type="dxa"/>
          </w:tcPr>
          <w:p w14:paraId="1640321F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hideMark/>
          </w:tcPr>
          <w:p w14:paraId="37CF8CB4" w14:textId="5C855EC5" w:rsidR="00EA4E21" w:rsidRPr="00505780" w:rsidRDefault="00DC542C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022BE3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8,39</w:t>
            </w:r>
            <w:r w:rsidR="006F420C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</w:p>
        </w:tc>
        <w:tc>
          <w:tcPr>
            <w:tcW w:w="181" w:type="dxa"/>
          </w:tcPr>
          <w:p w14:paraId="3055AD22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hideMark/>
          </w:tcPr>
          <w:p w14:paraId="61DFBFBA" w14:textId="40FC3695" w:rsidR="00EA4E21" w:rsidRPr="00505780" w:rsidRDefault="00DC542C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022BE3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</w:t>
            </w:r>
            <w:r w:rsidR="00DA6E64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0</w:t>
            </w:r>
            <w:r w:rsidR="00022BE3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,</w:t>
            </w:r>
            <w:r w:rsidR="00DA6E64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</w:t>
            </w:r>
            <w:r w:rsidR="00022BE3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11</w:t>
            </w:r>
          </w:p>
        </w:tc>
      </w:tr>
      <w:tr w:rsidR="00505780" w:rsidRPr="00505780" w14:paraId="26453627" w14:textId="77777777" w:rsidTr="00216EC6">
        <w:trPr>
          <w:cantSplit/>
          <w:trHeight w:val="20"/>
        </w:trPr>
        <w:tc>
          <w:tcPr>
            <w:tcW w:w="3148" w:type="dxa"/>
          </w:tcPr>
          <w:p w14:paraId="7B9BFFF8" w14:textId="179C6C0D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PT SLP Surya TICON Internusa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</w:t>
            </w:r>
          </w:p>
        </w:tc>
        <w:tc>
          <w:tcPr>
            <w:tcW w:w="1620" w:type="dxa"/>
          </w:tcPr>
          <w:p w14:paraId="2AB7CDAC" w14:textId="1A7CB57F" w:rsidR="00EA4E21" w:rsidRPr="00505780" w:rsidRDefault="00EA4E21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685A0DA2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61C9EAFF" w14:textId="582DE6D4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A492F1A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4A0B298" w14:textId="588DDDE2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25.00</w:t>
            </w:r>
          </w:p>
        </w:tc>
        <w:tc>
          <w:tcPr>
            <w:tcW w:w="180" w:type="dxa"/>
          </w:tcPr>
          <w:p w14:paraId="23F022E6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E779570" w14:textId="3A7B58EF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CACD941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6E177E35" w14:textId="73022599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416</w:t>
            </w:r>
          </w:p>
        </w:tc>
        <w:tc>
          <w:tcPr>
            <w:tcW w:w="180" w:type="dxa"/>
          </w:tcPr>
          <w:p w14:paraId="1651B12A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706601D" w14:textId="40E8680C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AA219CB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7C451BF" w14:textId="204D8AD6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180CD6D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35559B8D" w14:textId="047D422E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03D389B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7B1579E" w14:textId="479F6E1C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297B22EA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73F72EAA" w14:textId="2D5C9294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CC630C8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0A4A60C5" w14:textId="1B9E0AE6" w:rsidR="00EA4E21" w:rsidRPr="00505780" w:rsidRDefault="00EA4E21" w:rsidP="00806E3C">
            <w:pPr>
              <w:pStyle w:val="acctfourfigures"/>
              <w:tabs>
                <w:tab w:val="clear" w:pos="765"/>
                <w:tab w:val="decimal" w:pos="1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26F1FA2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C1D8149" w14:textId="59D1D758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72F5BBE3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5835E2A8" w14:textId="07AF9D76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1EE3A73B" w14:textId="77777777" w:rsidTr="00216EC6">
        <w:trPr>
          <w:cantSplit/>
          <w:trHeight w:val="20"/>
        </w:trPr>
        <w:tc>
          <w:tcPr>
            <w:tcW w:w="3148" w:type="dxa"/>
          </w:tcPr>
          <w:p w14:paraId="1453B382" w14:textId="3E13E30F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ทีอาร์เอ แลนด์ ดีเวลลอปเม้นต์ จำกัด</w:t>
            </w:r>
          </w:p>
        </w:tc>
        <w:tc>
          <w:tcPr>
            <w:tcW w:w="1620" w:type="dxa"/>
          </w:tcPr>
          <w:p w14:paraId="6A1A4D61" w14:textId="5B2C76AF" w:rsidR="00EA4E21" w:rsidRPr="00505780" w:rsidRDefault="00EA4E21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0E176333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24550A7" w14:textId="6A7E04F8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183" w:type="dxa"/>
          </w:tcPr>
          <w:p w14:paraId="2833E831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A5F6B40" w14:textId="1283BAEF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69A27314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1825B7A3" w14:textId="7A0D1231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4,897</w:t>
            </w:r>
          </w:p>
        </w:tc>
        <w:tc>
          <w:tcPr>
            <w:tcW w:w="180" w:type="dxa"/>
          </w:tcPr>
          <w:p w14:paraId="7A0294D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501612BE" w14:textId="601C1682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4,900</w:t>
            </w:r>
          </w:p>
        </w:tc>
        <w:tc>
          <w:tcPr>
            <w:tcW w:w="180" w:type="dxa"/>
          </w:tcPr>
          <w:p w14:paraId="79D9D3D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4A1EB7A" w14:textId="0FCDDC8A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42D37CAA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6625B53" w14:textId="67924A89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270" w:type="dxa"/>
          </w:tcPr>
          <w:p w14:paraId="465669A0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7C1EFD3B" w14:textId="5E7BA771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4BE5C608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48EAF5A6" w14:textId="48D37F94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78DECBD9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63F4F47" w14:textId="6905C755" w:rsidR="00EA4E21" w:rsidRPr="00505780" w:rsidRDefault="00EA4E21" w:rsidP="000F23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15D10B9F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0FB7886A" w14:textId="1DBCF101" w:rsidR="00EA4E21" w:rsidRPr="00505780" w:rsidRDefault="00EA4E21" w:rsidP="000F23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4,911</w:t>
            </w:r>
          </w:p>
        </w:tc>
        <w:tc>
          <w:tcPr>
            <w:tcW w:w="180" w:type="dxa"/>
          </w:tcPr>
          <w:p w14:paraId="0EF90016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0184FA9A" w14:textId="6D4C7456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658E98AB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A83D734" w14:textId="291805B9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37F264ED" w14:textId="77777777" w:rsidTr="00216EC6">
        <w:trPr>
          <w:cantSplit/>
          <w:trHeight w:val="20"/>
        </w:trPr>
        <w:tc>
          <w:tcPr>
            <w:tcW w:w="3148" w:type="dxa"/>
          </w:tcPr>
          <w:p w14:paraId="268854D1" w14:textId="5A965B01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นอร์ท สาธร โฮเต็ล จำกัด ***</w:t>
            </w:r>
          </w:p>
        </w:tc>
        <w:tc>
          <w:tcPr>
            <w:tcW w:w="1620" w:type="dxa"/>
          </w:tcPr>
          <w:p w14:paraId="572AA98B" w14:textId="512E92F9" w:rsidR="00EA4E21" w:rsidRPr="00505780" w:rsidRDefault="00EA4E21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1AB72E9D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0083ECD8" w14:textId="3EABC433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20.00</w:t>
            </w:r>
          </w:p>
        </w:tc>
        <w:tc>
          <w:tcPr>
            <w:tcW w:w="183" w:type="dxa"/>
          </w:tcPr>
          <w:p w14:paraId="6021C999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B3FD617" w14:textId="333A9CEE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20.00</w:t>
            </w:r>
          </w:p>
        </w:tc>
        <w:tc>
          <w:tcPr>
            <w:tcW w:w="180" w:type="dxa"/>
          </w:tcPr>
          <w:p w14:paraId="2B04F7B0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89EF1C7" w14:textId="7279C3C0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88</w:t>
            </w:r>
          </w:p>
        </w:tc>
        <w:tc>
          <w:tcPr>
            <w:tcW w:w="180" w:type="dxa"/>
          </w:tcPr>
          <w:p w14:paraId="04AE4D2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DD21CA5" w14:textId="5EF5E9CA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120</w:t>
            </w:r>
          </w:p>
        </w:tc>
        <w:tc>
          <w:tcPr>
            <w:tcW w:w="180" w:type="dxa"/>
          </w:tcPr>
          <w:p w14:paraId="70A1B31D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06616330" w14:textId="37D985AC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126E17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BA4281C" w14:textId="1AB6A785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3A39582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45AB862D" w14:textId="1C9D486D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6047400A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2870BBB7" w14:textId="44488615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7DE2D88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18569E8" w14:textId="1F69B356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63CEFA1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0AC1C131" w14:textId="42AA9C50" w:rsidR="00EA4E21" w:rsidRPr="00505780" w:rsidRDefault="00EA4E21" w:rsidP="00806E3C">
            <w:pPr>
              <w:pStyle w:val="acctfourfigures"/>
              <w:tabs>
                <w:tab w:val="clear" w:pos="765"/>
                <w:tab w:val="decimal" w:pos="1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61D3623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69B2C58A" w14:textId="01EB25C7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A511D6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64E1727F" w14:textId="30B845CF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489DEFE8" w14:textId="77777777" w:rsidTr="00216EC6">
        <w:trPr>
          <w:cantSplit/>
          <w:trHeight w:val="20"/>
        </w:trPr>
        <w:tc>
          <w:tcPr>
            <w:tcW w:w="3148" w:type="dxa"/>
          </w:tcPr>
          <w:p w14:paraId="156EC07C" w14:textId="61650868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ทรัสต์เพื่อการลงทุนในสิทธิการเช่า</w:t>
            </w:r>
            <w:r w:rsidR="00B42133">
              <w:rPr>
                <w:rFonts w:ascii="Angsana New" w:hAnsi="Angsana New"/>
                <w:sz w:val="24"/>
                <w:szCs w:val="24"/>
              </w:rPr>
              <w:t xml:space="preserve">            </w:t>
            </w:r>
            <w:r w:rsidR="00B42133"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  <w:r w:rsidR="00B42133" w:rsidRPr="00505780">
              <w:rPr>
                <w:rFonts w:ascii="Angsana New" w:hAnsi="Angsana New" w:hint="cs"/>
                <w:sz w:val="24"/>
                <w:szCs w:val="24"/>
                <w:cs/>
              </w:rPr>
              <w:t>โกลเด้นเวนเจอร์</w:t>
            </w:r>
            <w:r w:rsidR="00B42133" w:rsidRPr="00505780">
              <w:rPr>
                <w:rFonts w:ascii="Angsana New" w:hAnsi="Angsana New" w:hint="cs"/>
                <w:sz w:val="24"/>
                <w:szCs w:val="24"/>
              </w:rPr>
              <w:t xml:space="preserve"> </w:t>
            </w:r>
            <w:r w:rsidR="00B42133" w:rsidRPr="00505780">
              <w:rPr>
                <w:rFonts w:ascii="Angsana New" w:hAnsi="Angsana New" w:hint="cs"/>
                <w:sz w:val="24"/>
                <w:szCs w:val="24"/>
                <w:cs/>
              </w:rPr>
              <w:t>***</w:t>
            </w:r>
          </w:p>
        </w:tc>
        <w:tc>
          <w:tcPr>
            <w:tcW w:w="1620" w:type="dxa"/>
          </w:tcPr>
          <w:p w14:paraId="54DB1C9A" w14:textId="06B61242" w:rsidR="00EA4E21" w:rsidRPr="00505780" w:rsidRDefault="00EA4E21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ลงทุนในสิทธิการเช่า</w:t>
            </w:r>
            <w:r w:rsidR="00B42133">
              <w:rPr>
                <w:rFonts w:ascii="Angsana New" w:hAnsi="Angsana New"/>
                <w:sz w:val="24"/>
                <w:szCs w:val="24"/>
              </w:rPr>
              <w:br/>
            </w:r>
            <w:r w:rsidR="001552AF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="00B42133"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อสังหาริมทรัพย์และ</w:t>
            </w:r>
          </w:p>
        </w:tc>
        <w:tc>
          <w:tcPr>
            <w:tcW w:w="181" w:type="dxa"/>
          </w:tcPr>
          <w:p w14:paraId="74E52BB0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16CA06C9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F730CA2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5BB884DB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50CDB5E0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EC736ED" w14:textId="77777777" w:rsidR="00EA4E21" w:rsidRPr="00505780" w:rsidRDefault="00EA4E2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B931929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5390580" w14:textId="77777777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4794BD8A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0384042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7905F7B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4FE3712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270" w:type="dxa"/>
          </w:tcPr>
          <w:p w14:paraId="5793A1E7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5B6F834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675CC233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C92FA2A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93FCB7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152E235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3BCCA0B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6C9FEA13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4DE3D230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8035BDF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3E84B1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31955300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</w:tr>
      <w:tr w:rsidR="00505780" w:rsidRPr="00505780" w14:paraId="2BFF507D" w14:textId="77777777" w:rsidTr="00216EC6">
        <w:trPr>
          <w:cantSplit/>
          <w:trHeight w:val="20"/>
        </w:trPr>
        <w:tc>
          <w:tcPr>
            <w:tcW w:w="3148" w:type="dxa"/>
          </w:tcPr>
          <w:p w14:paraId="2BC93A53" w14:textId="77777777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1CF4104" w14:textId="7CEA57E5" w:rsidR="00EA4E21" w:rsidRPr="00505780" w:rsidRDefault="001552AF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="00EA4E21" w:rsidRPr="00505780">
              <w:rPr>
                <w:rFonts w:ascii="Angsana New" w:hAnsi="Angsana New" w:hint="cs"/>
                <w:sz w:val="24"/>
                <w:szCs w:val="24"/>
                <w:cs/>
              </w:rPr>
              <w:t>อุปกรณ์ที่เกี่ยวข้อง</w:t>
            </w:r>
          </w:p>
        </w:tc>
        <w:tc>
          <w:tcPr>
            <w:tcW w:w="181" w:type="dxa"/>
          </w:tcPr>
          <w:p w14:paraId="66FE1F80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3E0B64AA" w14:textId="46704C88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23.52</w:t>
            </w:r>
          </w:p>
        </w:tc>
        <w:tc>
          <w:tcPr>
            <w:tcW w:w="183" w:type="dxa"/>
          </w:tcPr>
          <w:p w14:paraId="5621AE90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532BE3A" w14:textId="19489E4F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23.48</w:t>
            </w:r>
          </w:p>
        </w:tc>
        <w:tc>
          <w:tcPr>
            <w:tcW w:w="180" w:type="dxa"/>
          </w:tcPr>
          <w:p w14:paraId="66B890D5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vAlign w:val="bottom"/>
          </w:tcPr>
          <w:p w14:paraId="51992C72" w14:textId="24246F44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1,109</w:t>
            </w:r>
          </w:p>
        </w:tc>
        <w:tc>
          <w:tcPr>
            <w:tcW w:w="180" w:type="dxa"/>
          </w:tcPr>
          <w:p w14:paraId="7C4AEEEC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bottom"/>
          </w:tcPr>
          <w:p w14:paraId="61BCC7F2" w14:textId="6DC0A695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1,161</w:t>
            </w:r>
          </w:p>
        </w:tc>
        <w:tc>
          <w:tcPr>
            <w:tcW w:w="180" w:type="dxa"/>
          </w:tcPr>
          <w:p w14:paraId="224F84A1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F9FD5AD" w14:textId="55E84B61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1D528BD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9889ACD" w14:textId="00734D9A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8A77088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A94E4E0" w14:textId="0A8DC66C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D1D4C8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080E9BA3" w14:textId="1D25888E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3756A99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A8733C4" w14:textId="26C3739F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FD9CB47" w14:textId="77777777" w:rsidR="00EA4E21" w:rsidRPr="00505780" w:rsidRDefault="00EA4E21" w:rsidP="00022BE3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1586446" w14:textId="54B1D871" w:rsidR="00EA4E21" w:rsidRPr="00505780" w:rsidRDefault="00EA4E21" w:rsidP="00806E3C">
            <w:pPr>
              <w:pStyle w:val="acctfourfigures"/>
              <w:tabs>
                <w:tab w:val="clear" w:pos="765"/>
                <w:tab w:val="decimal" w:pos="1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70B801D" w14:textId="77777777" w:rsidR="00EA4E21" w:rsidRPr="00505780" w:rsidRDefault="00EA4E21" w:rsidP="00022BE3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5F3E923A" w14:textId="6F0504E5" w:rsidR="00EA4E21" w:rsidRPr="00505780" w:rsidRDefault="00DA6E64" w:rsidP="00DA6E64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1,72</w:t>
            </w:r>
            <w:r w:rsidR="00E52BB7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181" w:type="dxa"/>
          </w:tcPr>
          <w:p w14:paraId="7E7CB606" w14:textId="77777777" w:rsidR="00EA4E21" w:rsidRPr="00505780" w:rsidRDefault="00EA4E21" w:rsidP="00022BE3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11600728" w14:textId="57C71872" w:rsidR="00EA4E21" w:rsidRPr="00505780" w:rsidRDefault="00DA6E64" w:rsidP="00DA6E64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1,97</w:t>
            </w:r>
            <w:r w:rsidR="00E52BB7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</w:tr>
      <w:tr w:rsidR="00505780" w:rsidRPr="00505780" w14:paraId="37EBDE24" w14:textId="77777777" w:rsidTr="00216EC6">
        <w:trPr>
          <w:cantSplit/>
          <w:trHeight w:val="20"/>
        </w:trPr>
        <w:tc>
          <w:tcPr>
            <w:tcW w:w="3148" w:type="dxa"/>
          </w:tcPr>
          <w:p w14:paraId="6F009E25" w14:textId="2F8EDBF9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กองทุนรวมสิทธิการเช่าอสังหาริมทรัพย์โกลด์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</w:t>
            </w:r>
          </w:p>
        </w:tc>
        <w:tc>
          <w:tcPr>
            <w:tcW w:w="1620" w:type="dxa"/>
          </w:tcPr>
          <w:p w14:paraId="05BFE882" w14:textId="79736FEB" w:rsidR="00EA4E21" w:rsidRPr="00505780" w:rsidRDefault="00EA4E21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ลงทุนในสิทธิการเช่า</w:t>
            </w:r>
          </w:p>
        </w:tc>
        <w:tc>
          <w:tcPr>
            <w:tcW w:w="181" w:type="dxa"/>
          </w:tcPr>
          <w:p w14:paraId="2E476878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047F81A3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2A9D0CFA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607A697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E8ECB8B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5723616C" w14:textId="77777777" w:rsidR="00EA4E21" w:rsidRPr="00505780" w:rsidRDefault="00EA4E2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035D427B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BCC1EC9" w14:textId="77777777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50C5BE0A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D18683D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C63C780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AE93D16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270" w:type="dxa"/>
          </w:tcPr>
          <w:p w14:paraId="40D948B0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6AC65DA7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703C81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471F7D35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1E13413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63B957C2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58688E9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3E32D38E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3EEAB7DE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4D9C8BDA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09ADF99F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724E10EA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</w:tr>
      <w:tr w:rsidR="00505780" w:rsidRPr="00505780" w14:paraId="52219CA4" w14:textId="77777777" w:rsidTr="00216EC6">
        <w:trPr>
          <w:cantSplit/>
          <w:trHeight w:val="20"/>
        </w:trPr>
        <w:tc>
          <w:tcPr>
            <w:tcW w:w="3148" w:type="dxa"/>
          </w:tcPr>
          <w:p w14:paraId="5DA2C0AE" w14:textId="2076681D" w:rsidR="00EA4E21" w:rsidRPr="00505780" w:rsidRDefault="001552AF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***</w:t>
            </w:r>
          </w:p>
        </w:tc>
        <w:tc>
          <w:tcPr>
            <w:tcW w:w="1620" w:type="dxa"/>
          </w:tcPr>
          <w:p w14:paraId="47C6BC56" w14:textId="1AC24749" w:rsidR="00EA4E21" w:rsidRPr="00505780" w:rsidRDefault="001552AF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="00EA4E21" w:rsidRPr="00505780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อสังหาริมทรัพย์และ</w:t>
            </w:r>
          </w:p>
        </w:tc>
        <w:tc>
          <w:tcPr>
            <w:tcW w:w="181" w:type="dxa"/>
          </w:tcPr>
          <w:p w14:paraId="2E340303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1C6466C7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2C7AE38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51737096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54B306F4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731E9E06" w14:textId="77777777" w:rsidR="00EA4E21" w:rsidRPr="00505780" w:rsidRDefault="00EA4E2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78A12EC8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5A8CB05B" w14:textId="77777777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0" w:type="dxa"/>
          </w:tcPr>
          <w:p w14:paraId="62567D1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B09694B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231933D8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8E6B7E5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270" w:type="dxa"/>
          </w:tcPr>
          <w:p w14:paraId="6629782C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5FF421B9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33BEAC12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34DBFDAA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769F3567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4D097AB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615760A6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</w:tcPr>
          <w:p w14:paraId="70239EDD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0" w:type="dxa"/>
          </w:tcPr>
          <w:p w14:paraId="219266F8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0884F41D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6F95C2F7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5F65740A" w14:textId="77777777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</w:p>
        </w:tc>
      </w:tr>
      <w:tr w:rsidR="00505780" w:rsidRPr="00505780" w14:paraId="0CEB97DF" w14:textId="77777777" w:rsidTr="00E52BB7">
        <w:trPr>
          <w:cantSplit/>
          <w:trHeight w:val="20"/>
        </w:trPr>
        <w:tc>
          <w:tcPr>
            <w:tcW w:w="3148" w:type="dxa"/>
          </w:tcPr>
          <w:p w14:paraId="3DF7F9EF" w14:textId="77777777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6D3C0A9B" w14:textId="72FC81B6" w:rsidR="00EA4E21" w:rsidRPr="00505780" w:rsidRDefault="001552AF" w:rsidP="001552AF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="00EA4E21" w:rsidRPr="00505780">
              <w:rPr>
                <w:rFonts w:ascii="Angsana New" w:hAnsi="Angsana New" w:hint="cs"/>
                <w:sz w:val="24"/>
                <w:szCs w:val="24"/>
                <w:cs/>
              </w:rPr>
              <w:t>อุปกรณ์ที่เกี่ยวข้อง</w:t>
            </w:r>
          </w:p>
        </w:tc>
        <w:tc>
          <w:tcPr>
            <w:tcW w:w="181" w:type="dxa"/>
          </w:tcPr>
          <w:p w14:paraId="336FD2C5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</w:p>
        </w:tc>
        <w:tc>
          <w:tcPr>
            <w:tcW w:w="719" w:type="dxa"/>
          </w:tcPr>
          <w:p w14:paraId="63F5B026" w14:textId="29FACA04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183" w:type="dxa"/>
          </w:tcPr>
          <w:p w14:paraId="637380D0" w14:textId="77777777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612191B0" w14:textId="614222AF" w:rsidR="00EA4E21" w:rsidRPr="00505780" w:rsidRDefault="00EA4E21" w:rsidP="00EA4E2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33.00</w:t>
            </w:r>
          </w:p>
        </w:tc>
        <w:tc>
          <w:tcPr>
            <w:tcW w:w="180" w:type="dxa"/>
          </w:tcPr>
          <w:p w14:paraId="5FDEFCE1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vAlign w:val="bottom"/>
          </w:tcPr>
          <w:p w14:paraId="08982BD1" w14:textId="6B7F2D20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0D5AFDD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vAlign w:val="bottom"/>
          </w:tcPr>
          <w:p w14:paraId="30C8A14E" w14:textId="793203B1" w:rsidR="00EA4E21" w:rsidRPr="00505780" w:rsidRDefault="00EA4E2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196</w:t>
            </w:r>
          </w:p>
        </w:tc>
        <w:tc>
          <w:tcPr>
            <w:tcW w:w="180" w:type="dxa"/>
          </w:tcPr>
          <w:p w14:paraId="1BE0F605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04AD8A3" w14:textId="52061D80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265AF3E" w14:textId="77777777" w:rsidR="00EA4E21" w:rsidRPr="00505780" w:rsidRDefault="00EA4E21" w:rsidP="008B674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200C90C" w14:textId="4FA69203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32D9E03" w14:textId="77777777" w:rsidR="00EA4E21" w:rsidRPr="00505780" w:rsidRDefault="00EA4E21" w:rsidP="008B674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7813ABF5" w14:textId="443C671D" w:rsidR="00EA4E21" w:rsidRPr="00505780" w:rsidRDefault="00EA4E21" w:rsidP="008B674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25B8D229" w14:textId="77777777" w:rsidR="00EA4E21" w:rsidRPr="00505780" w:rsidRDefault="00EA4E21" w:rsidP="008B674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E6347FC" w14:textId="5C4C9E32" w:rsidR="00EA4E21" w:rsidRPr="00505780" w:rsidRDefault="00EA4E21" w:rsidP="008B6741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1CD6744" w14:textId="77777777" w:rsidR="00EA4E21" w:rsidRPr="00505780" w:rsidRDefault="00EA4E21" w:rsidP="008B674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FFF5194" w14:textId="025DDC21" w:rsidR="00EA4E21" w:rsidRPr="00505780" w:rsidRDefault="00EA4E21" w:rsidP="00806E3C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0E9653F" w14:textId="77777777" w:rsidR="00EA4E21" w:rsidRPr="00505780" w:rsidRDefault="00EA4E21" w:rsidP="008B6741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54DE017F" w14:textId="65D28A0B" w:rsidR="00EA4E21" w:rsidRPr="00505780" w:rsidRDefault="00EA4E21" w:rsidP="00806E3C">
            <w:pPr>
              <w:pStyle w:val="acctfourfigures"/>
              <w:tabs>
                <w:tab w:val="clear" w:pos="765"/>
                <w:tab w:val="decimal" w:pos="1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3EC3648" w14:textId="77777777" w:rsidR="00EA4E21" w:rsidRPr="00505780" w:rsidRDefault="00EA4E21" w:rsidP="008B674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77EB5D7E" w14:textId="5906C0B5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1B6E95D9" w14:textId="77777777" w:rsidR="00EA4E21" w:rsidRPr="00505780" w:rsidRDefault="00EA4E21" w:rsidP="008B6741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C776F09" w14:textId="731BC222" w:rsidR="00EA4E21" w:rsidRPr="00505780" w:rsidRDefault="00EA4E21" w:rsidP="00EB6D99">
            <w:pPr>
              <w:pStyle w:val="acctfourfigures"/>
              <w:tabs>
                <w:tab w:val="clear" w:pos="765"/>
                <w:tab w:val="decimal" w:pos="28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167AEEEC" w14:textId="77777777" w:rsidTr="00E52BB7">
        <w:trPr>
          <w:cantSplit/>
          <w:trHeight w:val="20"/>
        </w:trPr>
        <w:tc>
          <w:tcPr>
            <w:tcW w:w="3148" w:type="dxa"/>
          </w:tcPr>
          <w:p w14:paraId="022D8315" w14:textId="77777777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70A611F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43CA759" w14:textId="77777777" w:rsidR="00EA4E21" w:rsidRPr="00505780" w:rsidRDefault="00EA4E2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5ECDDF2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B0B53DF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5C9D6C60" w14:textId="77777777" w:rsidR="00EA4E21" w:rsidRPr="00505780" w:rsidRDefault="00EA4E2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E537AF7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3A11247" w14:textId="69FB902A" w:rsidR="00EA4E21" w:rsidRPr="006F4DE5" w:rsidRDefault="008B674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4DE5">
              <w:rPr>
                <w:rFonts w:ascii="Angsana New" w:hAnsi="Angsana New" w:hint="cs"/>
                <w:b/>
                <w:bCs/>
                <w:sz w:val="24"/>
                <w:szCs w:val="24"/>
              </w:rPr>
              <w:t>11,352</w:t>
            </w:r>
          </w:p>
        </w:tc>
        <w:tc>
          <w:tcPr>
            <w:tcW w:w="180" w:type="dxa"/>
          </w:tcPr>
          <w:p w14:paraId="5546D847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9E3F543" w14:textId="7B6C36BF" w:rsidR="00EA4E21" w:rsidRPr="006F4DE5" w:rsidRDefault="008B674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4DE5">
              <w:rPr>
                <w:rFonts w:ascii="Angsana New" w:hAnsi="Angsana New" w:hint="cs"/>
                <w:b/>
                <w:bCs/>
                <w:sz w:val="24"/>
                <w:szCs w:val="24"/>
              </w:rPr>
              <w:t>12,358</w:t>
            </w:r>
          </w:p>
        </w:tc>
        <w:tc>
          <w:tcPr>
            <w:tcW w:w="180" w:type="dxa"/>
          </w:tcPr>
          <w:p w14:paraId="5944BA2B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CA6F19E" w14:textId="252D6345" w:rsidR="00EA4E21" w:rsidRPr="006F4DE5" w:rsidRDefault="008B674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4DE5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 w:rsidR="0069764C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0" w:type="dxa"/>
          </w:tcPr>
          <w:p w14:paraId="6B9006BF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F5FD11D" w14:textId="71DAB372" w:rsidR="00EA4E21" w:rsidRPr="006F4DE5" w:rsidRDefault="008B6741" w:rsidP="006F4D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F4DE5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 w:rsidR="0069764C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9E60599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871A409" w14:textId="533997BA" w:rsidR="00EA4E21" w:rsidRPr="00505780" w:rsidRDefault="008B6741" w:rsidP="00505780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3" w:type="dxa"/>
          </w:tcPr>
          <w:p w14:paraId="7AAEC4DC" w14:textId="77777777" w:rsidR="00EA4E21" w:rsidRPr="00505780" w:rsidRDefault="00EA4E21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1DC312BA" w14:textId="440CC483" w:rsidR="00EA4E21" w:rsidRPr="00505780" w:rsidRDefault="008B6741" w:rsidP="00505780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lang w:eastAsia="en-GB" w:bidi="th-TH"/>
              </w:rPr>
              <w:t>-</w:t>
            </w:r>
          </w:p>
        </w:tc>
        <w:tc>
          <w:tcPr>
            <w:tcW w:w="182" w:type="dxa"/>
          </w:tcPr>
          <w:p w14:paraId="5FB22523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0479910" w14:textId="11CE7274" w:rsidR="00EA4E21" w:rsidRPr="000F2320" w:rsidRDefault="008B6741" w:rsidP="000F23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F2320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 w:rsidR="0069764C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0" w:type="dxa"/>
          </w:tcPr>
          <w:p w14:paraId="65C7E37C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406F02BC" w14:textId="5F188614" w:rsidR="00EA4E21" w:rsidRPr="000F2320" w:rsidRDefault="008B6741" w:rsidP="000F23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F2320">
              <w:rPr>
                <w:rFonts w:ascii="Angsana New" w:hAnsi="Angsana New" w:hint="cs"/>
                <w:b/>
                <w:bCs/>
                <w:sz w:val="24"/>
                <w:szCs w:val="24"/>
              </w:rPr>
              <w:t>6,72</w:t>
            </w:r>
            <w:r w:rsidR="0069764C">
              <w:rPr>
                <w:rFonts w:ascii="Angsana New" w:hAnsi="Angsana New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80" w:type="dxa"/>
          </w:tcPr>
          <w:p w14:paraId="7DC8B558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17E1E303" w14:textId="5B0EAA72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4FCEAF3F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25F6D4" w14:textId="4302BCB8" w:rsidR="00EA4E21" w:rsidRPr="00505780" w:rsidRDefault="00EA4E2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505780" w:rsidRPr="00505780" w14:paraId="2B2D58C3" w14:textId="77777777" w:rsidTr="00E52BB7">
        <w:trPr>
          <w:cantSplit/>
          <w:trHeight w:val="20"/>
        </w:trPr>
        <w:tc>
          <w:tcPr>
            <w:tcW w:w="3148" w:type="dxa"/>
          </w:tcPr>
          <w:p w14:paraId="679CB67D" w14:textId="77777777" w:rsidR="008B6741" w:rsidRPr="00505780" w:rsidRDefault="008B674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0211BA86" w14:textId="77777777" w:rsidR="008B6741" w:rsidRPr="0050578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D2D5A60" w14:textId="77777777" w:rsidR="008B6741" w:rsidRPr="00505780" w:rsidRDefault="008B674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FF121D1" w14:textId="77777777" w:rsidR="008B6741" w:rsidRPr="0050578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0AB32F4" w14:textId="77777777" w:rsidR="008B6741" w:rsidRPr="0050578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72CEA749" w14:textId="77777777" w:rsidR="008B6741" w:rsidRPr="00505780" w:rsidRDefault="008B674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CF4840B" w14:textId="77777777" w:rsidR="008B6741" w:rsidRPr="00505780" w:rsidRDefault="008B674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4B7A82D2" w14:textId="77777777" w:rsidR="008B6741" w:rsidRPr="00505780" w:rsidRDefault="008B674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5F990A0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</w:tcPr>
          <w:p w14:paraId="422E17E7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D57C138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A9C8C6A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2C376C7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2FB099F1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250E90BD" w14:textId="77777777" w:rsidR="008B6741" w:rsidRPr="0050578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</w:tcPr>
          <w:p w14:paraId="3AD36280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A76990C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</w:tcPr>
          <w:p w14:paraId="12DA4551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AA1F3BD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</w:tcPr>
          <w:p w14:paraId="12108629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F786F9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</w:tcPr>
          <w:p w14:paraId="1901BB27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2757F96" w14:textId="77777777" w:rsidR="008B6741" w:rsidRPr="0050578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20AC9514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17DFF636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5F53636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05780" w:rsidRPr="00505780" w14:paraId="66AD1CED" w14:textId="77777777" w:rsidTr="00216EC6">
        <w:trPr>
          <w:cantSplit/>
          <w:trHeight w:val="20"/>
        </w:trPr>
        <w:tc>
          <w:tcPr>
            <w:tcW w:w="3148" w:type="dxa"/>
          </w:tcPr>
          <w:p w14:paraId="7CD3A3E9" w14:textId="77777777" w:rsidR="008B6741" w:rsidRPr="00505780" w:rsidRDefault="008B674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5E441B40" w14:textId="77777777" w:rsidR="008B6741" w:rsidRPr="0050578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5D65EF5" w14:textId="77777777" w:rsidR="008B6741" w:rsidRPr="00505780" w:rsidRDefault="008B674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C05CEBF" w14:textId="77777777" w:rsidR="008B6741" w:rsidRPr="0050578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5D94509" w14:textId="77777777" w:rsidR="008B6741" w:rsidRPr="00505780" w:rsidRDefault="008B674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B3A4755" w14:textId="77777777" w:rsidR="008B6741" w:rsidRPr="00505780" w:rsidRDefault="008B674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45CF5248" w14:textId="77777777" w:rsidR="008B6741" w:rsidRPr="00505780" w:rsidRDefault="008B674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D947C28" w14:textId="77777777" w:rsidR="008B6741" w:rsidRPr="00505780" w:rsidRDefault="008B674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46BE8DF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3AD15A6D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C86CFE8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AE2B5A0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65E7365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07DD358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6218ECA" w14:textId="77777777" w:rsidR="008B6741" w:rsidRPr="0050578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006FC197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A627394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0DF8D7AD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1E76BDCC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C5C0C8E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25A8E70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71712E9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B3D65A3" w14:textId="77777777" w:rsidR="008B6741" w:rsidRPr="00505780" w:rsidRDefault="008B674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7D710BC2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74DD00E4" w14:textId="77777777" w:rsidR="008B6741" w:rsidRPr="00505780" w:rsidRDefault="008B674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5D782EED" w14:textId="77777777" w:rsidR="008B6741" w:rsidRPr="00505780" w:rsidRDefault="008B6741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B42133" w:rsidRPr="00505780" w14:paraId="4EAB2AB7" w14:textId="77777777" w:rsidTr="00216EC6">
        <w:trPr>
          <w:cantSplit/>
          <w:trHeight w:val="20"/>
        </w:trPr>
        <w:tc>
          <w:tcPr>
            <w:tcW w:w="3148" w:type="dxa"/>
          </w:tcPr>
          <w:p w14:paraId="77C3C284" w14:textId="77777777" w:rsidR="00B42133" w:rsidRPr="00505780" w:rsidRDefault="00B42133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2C0A4A66" w14:textId="77777777" w:rsidR="00B42133" w:rsidRPr="00505780" w:rsidRDefault="00B4213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21D4FC0E" w14:textId="77777777" w:rsidR="00B42133" w:rsidRPr="00505780" w:rsidRDefault="00B42133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02D66621" w14:textId="77777777" w:rsidR="00B42133" w:rsidRPr="00505780" w:rsidRDefault="00B4213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618A693" w14:textId="77777777" w:rsidR="00B42133" w:rsidRPr="00505780" w:rsidRDefault="00B4213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ABB4426" w14:textId="77777777" w:rsidR="00B42133" w:rsidRPr="00505780" w:rsidRDefault="00B42133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6D324230" w14:textId="77777777" w:rsidR="00B42133" w:rsidRPr="00505780" w:rsidRDefault="00B42133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C222A37" w14:textId="77777777" w:rsidR="00B42133" w:rsidRPr="00505780" w:rsidRDefault="00B42133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5BA66B6" w14:textId="77777777" w:rsidR="00B42133" w:rsidRPr="00505780" w:rsidRDefault="00B4213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5B0308B7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E7241F4" w14:textId="77777777" w:rsidR="00B42133" w:rsidRPr="00505780" w:rsidRDefault="00B4213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058EF94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EEBD49D" w14:textId="77777777" w:rsidR="00B42133" w:rsidRPr="00505780" w:rsidRDefault="00B4213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8484855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80B8852" w14:textId="77777777" w:rsidR="00B42133" w:rsidRPr="00505780" w:rsidRDefault="00B42133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4D798868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4A72D6B9" w14:textId="77777777" w:rsidR="00B42133" w:rsidRPr="00505780" w:rsidRDefault="00B4213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2A441FD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62844506" w14:textId="77777777" w:rsidR="00B42133" w:rsidRPr="00505780" w:rsidRDefault="00B4213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758E747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8AD3813" w14:textId="77777777" w:rsidR="00B42133" w:rsidRPr="00505780" w:rsidRDefault="00B4213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84D3454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4DD4512" w14:textId="77777777" w:rsidR="00B42133" w:rsidRPr="00505780" w:rsidRDefault="00B42133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27AF931D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15AB95A1" w14:textId="77777777" w:rsidR="00B42133" w:rsidRPr="00505780" w:rsidRDefault="00B4213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2981003" w14:textId="77777777" w:rsidR="00B42133" w:rsidRPr="00505780" w:rsidRDefault="00B4213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A34EF2" w:rsidRPr="00505780" w14:paraId="055606C1" w14:textId="77777777" w:rsidTr="00216EC6">
        <w:trPr>
          <w:cantSplit/>
          <w:trHeight w:val="20"/>
        </w:trPr>
        <w:tc>
          <w:tcPr>
            <w:tcW w:w="3148" w:type="dxa"/>
          </w:tcPr>
          <w:p w14:paraId="5046F2F6" w14:textId="77777777" w:rsidR="00A34EF2" w:rsidRPr="00505780" w:rsidRDefault="00A34EF2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4CE3A999" w14:textId="77777777" w:rsidR="00A34EF2" w:rsidRPr="00505780" w:rsidRDefault="00A34EF2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4EE3171" w14:textId="77777777" w:rsidR="00A34EF2" w:rsidRPr="00505780" w:rsidRDefault="00A34EF2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50EB943E" w14:textId="77777777" w:rsidR="00A34EF2" w:rsidRPr="00505780" w:rsidRDefault="00A34EF2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78A2E058" w14:textId="77777777" w:rsidR="00A34EF2" w:rsidRPr="00505780" w:rsidRDefault="00A34EF2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1B85774C" w14:textId="77777777" w:rsidR="00A34EF2" w:rsidRPr="00505780" w:rsidRDefault="00A34EF2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6A3E64AA" w14:textId="77777777" w:rsidR="00A34EF2" w:rsidRPr="00505780" w:rsidRDefault="00A34EF2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6A8C797" w14:textId="77777777" w:rsidR="00A34EF2" w:rsidRPr="00505780" w:rsidRDefault="00A34EF2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3FDD308" w14:textId="77777777" w:rsidR="00A34EF2" w:rsidRPr="00505780" w:rsidRDefault="00A34EF2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7B95B863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9CFB00B" w14:textId="77777777" w:rsidR="00A34EF2" w:rsidRPr="00505780" w:rsidRDefault="00A34EF2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FA1560F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B6F62E8" w14:textId="77777777" w:rsidR="00A34EF2" w:rsidRPr="00505780" w:rsidRDefault="00A34EF2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B320FA9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6A8F94C4" w14:textId="77777777" w:rsidR="00A34EF2" w:rsidRPr="00505780" w:rsidRDefault="00A34EF2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214B2342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A945EB6" w14:textId="77777777" w:rsidR="00A34EF2" w:rsidRPr="00505780" w:rsidRDefault="00A34EF2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09024DC1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386D8C3A" w14:textId="77777777" w:rsidR="00A34EF2" w:rsidRPr="00505780" w:rsidRDefault="00A34EF2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DA95FDD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5CF9679" w14:textId="77777777" w:rsidR="00A34EF2" w:rsidRPr="00505780" w:rsidRDefault="00A34EF2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47CC7D18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AE7D318" w14:textId="77777777" w:rsidR="00A34EF2" w:rsidRPr="00505780" w:rsidRDefault="00A34EF2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7A99FD3B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0094C583" w14:textId="77777777" w:rsidR="00A34EF2" w:rsidRPr="00505780" w:rsidRDefault="00A34EF2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6669D67A" w14:textId="77777777" w:rsidR="00A34EF2" w:rsidRPr="00505780" w:rsidRDefault="00A34EF2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94FD3" w:rsidRPr="00505780" w14:paraId="594ABE9B" w14:textId="77777777" w:rsidTr="00216EC6">
        <w:trPr>
          <w:cantSplit/>
          <w:trHeight w:val="20"/>
        </w:trPr>
        <w:tc>
          <w:tcPr>
            <w:tcW w:w="3148" w:type="dxa"/>
          </w:tcPr>
          <w:p w14:paraId="29E5EC12" w14:textId="77777777" w:rsidR="00C94FD3" w:rsidRPr="00505780" w:rsidRDefault="00C94FD3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749E3678" w14:textId="77777777" w:rsidR="00C94FD3" w:rsidRPr="00505780" w:rsidRDefault="00C94FD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49C81D1" w14:textId="77777777" w:rsidR="00C94FD3" w:rsidRPr="00505780" w:rsidRDefault="00C94FD3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32D223E" w14:textId="77777777" w:rsidR="00C94FD3" w:rsidRPr="00505780" w:rsidRDefault="00C94FD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65876CFA" w14:textId="77777777" w:rsidR="00C94FD3" w:rsidRPr="00505780" w:rsidRDefault="00C94FD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176CA577" w14:textId="77777777" w:rsidR="00C94FD3" w:rsidRPr="00505780" w:rsidRDefault="00C94FD3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E147643" w14:textId="77777777" w:rsidR="00C94FD3" w:rsidRPr="00505780" w:rsidRDefault="00C94FD3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209AC60" w14:textId="77777777" w:rsidR="00C94FD3" w:rsidRPr="00505780" w:rsidRDefault="00C94FD3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826B604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40219ACF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43CCB7E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B5787E1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80473D1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DDBF1CB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19D7BC8F" w14:textId="77777777" w:rsidR="00C94FD3" w:rsidRPr="00505780" w:rsidRDefault="00C94FD3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04697C31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5DCE06CA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43E76CEB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204A3EAD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B533B60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319CB7C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FA02652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DEADC33" w14:textId="77777777" w:rsidR="00C94FD3" w:rsidRPr="00505780" w:rsidRDefault="00C94FD3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260E6426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1124D48F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CFB21C1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94FD3" w:rsidRPr="00505780" w14:paraId="521DBB38" w14:textId="77777777" w:rsidTr="00216EC6">
        <w:trPr>
          <w:cantSplit/>
          <w:trHeight w:val="20"/>
        </w:trPr>
        <w:tc>
          <w:tcPr>
            <w:tcW w:w="3148" w:type="dxa"/>
          </w:tcPr>
          <w:p w14:paraId="590BE76D" w14:textId="77777777" w:rsidR="00C94FD3" w:rsidRPr="00505780" w:rsidRDefault="00C94FD3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38BA22D4" w14:textId="77777777" w:rsidR="00C94FD3" w:rsidRPr="00505780" w:rsidRDefault="00C94FD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57D6FDE0" w14:textId="77777777" w:rsidR="00C94FD3" w:rsidRPr="00505780" w:rsidRDefault="00C94FD3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6DD65290" w14:textId="77777777" w:rsidR="00C94FD3" w:rsidRPr="00505780" w:rsidRDefault="00C94FD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22A567F" w14:textId="77777777" w:rsidR="00C94FD3" w:rsidRPr="00505780" w:rsidRDefault="00C94FD3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D452D77" w14:textId="77777777" w:rsidR="00C94FD3" w:rsidRPr="00505780" w:rsidRDefault="00C94FD3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21EDF437" w14:textId="77777777" w:rsidR="00C94FD3" w:rsidRPr="00505780" w:rsidRDefault="00C94FD3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0BEAE7C" w14:textId="77777777" w:rsidR="00C94FD3" w:rsidRPr="00505780" w:rsidRDefault="00C94FD3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6E388FFA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0AF86E39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7A932AE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10A4355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1C5F31C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20C7434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42D2D29F" w14:textId="77777777" w:rsidR="00C94FD3" w:rsidRPr="00505780" w:rsidRDefault="00C94FD3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2CE6EE89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3259D044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A979A05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64FC7912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4BD9DC7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395AA6E5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5C18398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BE24758" w14:textId="77777777" w:rsidR="00C94FD3" w:rsidRPr="00505780" w:rsidRDefault="00C94FD3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2D7CEBD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1" w:type="dxa"/>
          </w:tcPr>
          <w:p w14:paraId="6C230558" w14:textId="77777777" w:rsidR="00C94FD3" w:rsidRPr="00505780" w:rsidRDefault="00C94FD3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690F543" w14:textId="77777777" w:rsidR="00C94FD3" w:rsidRPr="00505780" w:rsidRDefault="00C94FD3" w:rsidP="00EA4E21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505780" w:rsidRPr="00505780" w14:paraId="1A3A5BB7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052C874A" w14:textId="77777777" w:rsidR="00EA4E21" w:rsidRPr="00505780" w:rsidRDefault="00EA4E21" w:rsidP="00EA4E21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GB" w:eastAsia="en-GB"/>
              </w:rPr>
              <w:lastRenderedPageBreak/>
              <w:t>การร่วมค้า</w:t>
            </w:r>
          </w:p>
        </w:tc>
        <w:tc>
          <w:tcPr>
            <w:tcW w:w="1620" w:type="dxa"/>
          </w:tcPr>
          <w:p w14:paraId="184ED42A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81" w:type="dxa"/>
          </w:tcPr>
          <w:p w14:paraId="232DFE2A" w14:textId="77777777" w:rsidR="00EA4E21" w:rsidRPr="00505780" w:rsidRDefault="00EA4E21" w:rsidP="00EA4E21">
            <w:pPr>
              <w:tabs>
                <w:tab w:val="clear" w:pos="454"/>
                <w:tab w:val="clear" w:pos="907"/>
                <w:tab w:val="decimal" w:pos="461"/>
                <w:tab w:val="left" w:pos="720"/>
                <w:tab w:val="decimal" w:pos="821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67C5FDC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C764327" w14:textId="77777777" w:rsidR="00EA4E21" w:rsidRPr="00505780" w:rsidRDefault="00EA4E21" w:rsidP="00EA4E21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3FFB0CE7" w14:textId="77777777" w:rsidR="00EA4E21" w:rsidRPr="00505780" w:rsidRDefault="00EA4E21" w:rsidP="00EA4E21">
            <w:pPr>
              <w:tabs>
                <w:tab w:val="clear" w:pos="454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1D2ADCAD" w14:textId="77777777" w:rsidR="00EA4E21" w:rsidRPr="00505780" w:rsidRDefault="00EA4E21" w:rsidP="00EA4E21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10609BC3" w14:textId="77777777" w:rsidR="00EA4E21" w:rsidRPr="00505780" w:rsidRDefault="00EA4E21" w:rsidP="00EA4E21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6544432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bottom w:val="nil"/>
              <w:right w:val="nil"/>
            </w:tcBorders>
          </w:tcPr>
          <w:p w14:paraId="06D23686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9825AFE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8E99179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237EA893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D15CC2B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270" w:type="dxa"/>
          </w:tcPr>
          <w:p w14:paraId="5846735F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</w:tcPr>
          <w:p w14:paraId="21C4F6FA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3" w:type="dxa"/>
          </w:tcPr>
          <w:p w14:paraId="1C43AB2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</w:tcPr>
          <w:p w14:paraId="6B094124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2" w:type="dxa"/>
          </w:tcPr>
          <w:p w14:paraId="5D1503B4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</w:tcPr>
          <w:p w14:paraId="0A3BF386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38FA1B12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bottom w:val="nil"/>
              <w:right w:val="nil"/>
            </w:tcBorders>
          </w:tcPr>
          <w:p w14:paraId="6DED4EA3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0" w:type="dxa"/>
          </w:tcPr>
          <w:p w14:paraId="43EEBFE5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</w:tcPr>
          <w:p w14:paraId="3944979F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181" w:type="dxa"/>
          </w:tcPr>
          <w:p w14:paraId="17798A07" w14:textId="77777777" w:rsidR="00EA4E21" w:rsidRPr="00505780" w:rsidRDefault="00EA4E21" w:rsidP="00EA4E21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</w:tcPr>
          <w:p w14:paraId="2CB0EB29" w14:textId="77777777" w:rsidR="00EA4E21" w:rsidRPr="00505780" w:rsidRDefault="00EA4E21" w:rsidP="00EA4E21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</w:tr>
      <w:tr w:rsidR="00505780" w:rsidRPr="00505780" w14:paraId="5AB62981" w14:textId="77777777" w:rsidTr="00216EC6">
        <w:trPr>
          <w:cantSplit/>
          <w:trHeight w:val="20"/>
        </w:trPr>
        <w:tc>
          <w:tcPr>
            <w:tcW w:w="3148" w:type="dxa"/>
            <w:hideMark/>
          </w:tcPr>
          <w:p w14:paraId="4BDD2A76" w14:textId="02EC535F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 w:rsidR="00B42133">
              <w:rPr>
                <w:rFonts w:ascii="Angsana New" w:hAnsi="Angsana New"/>
                <w:spacing w:val="-4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6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จำกัด ***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*</w:t>
            </w:r>
          </w:p>
        </w:tc>
        <w:tc>
          <w:tcPr>
            <w:tcW w:w="1620" w:type="dxa"/>
            <w:hideMark/>
          </w:tcPr>
          <w:p w14:paraId="7EB2C66F" w14:textId="2292C245" w:rsidR="00505780" w:rsidRPr="00505780" w:rsidRDefault="00B42133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eastAsia="en-GB" w:bidi="th-TH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2B737ACD" w14:textId="7182B981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  <w:hideMark/>
          </w:tcPr>
          <w:p w14:paraId="083AC24C" w14:textId="7713522C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3" w:type="dxa"/>
          </w:tcPr>
          <w:p w14:paraId="513C9D73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  <w:hideMark/>
          </w:tcPr>
          <w:p w14:paraId="1D711554" w14:textId="3B446170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164BF51C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hideMark/>
          </w:tcPr>
          <w:p w14:paraId="7B06F27C" w14:textId="495ADE7A" w:rsidR="00505780" w:rsidRPr="00505780" w:rsidRDefault="00B42133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54916B8B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hideMark/>
          </w:tcPr>
          <w:p w14:paraId="69D78DEF" w14:textId="25ADAE66" w:rsidR="00505780" w:rsidRPr="00505780" w:rsidRDefault="00B42133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0D6CECE2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26C85286" w14:textId="130855C0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D931CF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E12AFE6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hideMark/>
          </w:tcPr>
          <w:p w14:paraId="5DF306DC" w14:textId="41CE604C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D931CF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F5B0CF3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hideMark/>
          </w:tcPr>
          <w:p w14:paraId="730C96BF" w14:textId="25510A45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D931CF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450020BC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hideMark/>
          </w:tcPr>
          <w:p w14:paraId="30F4B62C" w14:textId="3103B78F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D931CF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6FD82B6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hideMark/>
          </w:tcPr>
          <w:p w14:paraId="368C59F5" w14:textId="76A5AF27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D931CF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163DDAD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hideMark/>
          </w:tcPr>
          <w:p w14:paraId="2F3C0F3D" w14:textId="4D3D72F0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D931CF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E216563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hideMark/>
          </w:tcPr>
          <w:p w14:paraId="523B52B7" w14:textId="496F401F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48E128D2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hideMark/>
          </w:tcPr>
          <w:p w14:paraId="00E7E12D" w14:textId="4BFBC46C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221CE2A9" w14:textId="77777777" w:rsidTr="00216EC6">
        <w:trPr>
          <w:cantSplit/>
          <w:trHeight w:val="20"/>
        </w:trPr>
        <w:tc>
          <w:tcPr>
            <w:tcW w:w="3148" w:type="dxa"/>
          </w:tcPr>
          <w:p w14:paraId="56576994" w14:textId="66E194B8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บริษัท เฟรเซอร์ส พร็อพเพอร์ตี้ เด็มโก้</w:t>
            </w:r>
            <w:r w:rsidR="00B42133">
              <w:rPr>
                <w:rFonts w:ascii="Angsana New" w:hAnsi="Angsana New"/>
                <w:spacing w:val="-8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เพาเวอร์ 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</w:rPr>
              <w:t>11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 จำกัด ***</w:t>
            </w:r>
            <w:r w:rsidRPr="00505780">
              <w:rPr>
                <w:rFonts w:ascii="Angsana New" w:hAnsi="Angsana New" w:hint="cs"/>
                <w:spacing w:val="-8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727A4255" w14:textId="5911FFE4" w:rsidR="00505780" w:rsidRPr="00505780" w:rsidRDefault="00B42133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cs/>
              </w:rPr>
              <w:t>ผลิตและจำหน่ายไฟฟ้า</w:t>
            </w:r>
          </w:p>
        </w:tc>
        <w:tc>
          <w:tcPr>
            <w:tcW w:w="181" w:type="dxa"/>
          </w:tcPr>
          <w:p w14:paraId="574FA27A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518F5DE" w14:textId="14AB30F0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3" w:type="dxa"/>
          </w:tcPr>
          <w:p w14:paraId="499D0D6E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9190F40" w14:textId="06812887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416ADF5E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3C08002D" w14:textId="23FC8582" w:rsidR="00505780" w:rsidRPr="00505780" w:rsidRDefault="00B42133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9FB8ED3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62A2EB46" w14:textId="299A8420" w:rsidR="00505780" w:rsidRPr="00505780" w:rsidRDefault="00B42133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</w:rPr>
              <w:t>3</w:t>
            </w:r>
          </w:p>
        </w:tc>
        <w:tc>
          <w:tcPr>
            <w:tcW w:w="180" w:type="dxa"/>
          </w:tcPr>
          <w:p w14:paraId="1F28C63B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A498B30" w14:textId="27CB866F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26DB4C2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5BC6E49" w14:textId="45F11CC0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8DFD171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1D72BDAF" w14:textId="4DE8D614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55E3B00D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1AE5B585" w14:textId="78699F6B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79717E23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2010838" w14:textId="0715CA21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CA4F76D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6FB4FB71" w14:textId="69F80A02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D1F1F01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7DF53410" w14:textId="6BA4ED81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42DB4DB0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24026C9" w14:textId="31385497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4E104D6E" w14:textId="77777777" w:rsidTr="00216EC6">
        <w:trPr>
          <w:cantSplit/>
          <w:trHeight w:val="20"/>
        </w:trPr>
        <w:tc>
          <w:tcPr>
            <w:tcW w:w="3148" w:type="dxa"/>
          </w:tcPr>
          <w:p w14:paraId="15541AAC" w14:textId="41FDCEC7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บริษัท เฟรเซอร์ส พร็อพเพอร์ตี้ บีเอฟทีแซด </w:t>
            </w:r>
            <w:r w:rsidR="00B42133">
              <w:rPr>
                <w:rFonts w:ascii="Angsana New" w:hAnsi="Angsana New"/>
                <w:sz w:val="24"/>
                <w:szCs w:val="24"/>
              </w:rPr>
              <w:t xml:space="preserve">  </w:t>
            </w:r>
            <w:r w:rsidR="00B42133"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จำกัด ***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568FF83F" w14:textId="40F27F23" w:rsidR="00505780" w:rsidRPr="00505780" w:rsidRDefault="00B42133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6C3378D4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0DAF4518" w14:textId="32042933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59.99</w:t>
            </w:r>
          </w:p>
        </w:tc>
        <w:tc>
          <w:tcPr>
            <w:tcW w:w="183" w:type="dxa"/>
          </w:tcPr>
          <w:p w14:paraId="17FA68BC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C90C4EB" w14:textId="64AD47F1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59.99</w:t>
            </w:r>
          </w:p>
        </w:tc>
        <w:tc>
          <w:tcPr>
            <w:tcW w:w="180" w:type="dxa"/>
          </w:tcPr>
          <w:p w14:paraId="58DF564B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AFE5CE2" w14:textId="66ADCE27" w:rsidR="00505780" w:rsidRPr="00505780" w:rsidRDefault="00B42133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</w:rPr>
              <w:t>554</w:t>
            </w:r>
          </w:p>
        </w:tc>
        <w:tc>
          <w:tcPr>
            <w:tcW w:w="180" w:type="dxa"/>
          </w:tcPr>
          <w:p w14:paraId="5B3DF136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25B9DC6" w14:textId="34CA93B2" w:rsidR="00505780" w:rsidRPr="00505780" w:rsidRDefault="00B42133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</w:rPr>
              <w:t>547</w:t>
            </w:r>
          </w:p>
        </w:tc>
        <w:tc>
          <w:tcPr>
            <w:tcW w:w="180" w:type="dxa"/>
          </w:tcPr>
          <w:p w14:paraId="3FC0AA1E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D4B1E08" w14:textId="5A90F239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5CC10A5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0A74776" w14:textId="05A95764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4C6D3236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142C323D" w14:textId="4C8A5345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7E9001DB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5A43B7F" w14:textId="71A963E4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388B6A9A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7856C56" w14:textId="0A6A1C44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49A09A4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1470AFB9" w14:textId="23CB08B0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2120933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  <w:tab w:val="decimal" w:pos="619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48F7BDD2" w14:textId="3F191351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633A0863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4460BBC5" w14:textId="4006D9ED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50B129CA" w14:textId="77777777" w:rsidTr="00216EC6">
        <w:trPr>
          <w:cantSplit/>
          <w:trHeight w:val="20"/>
        </w:trPr>
        <w:tc>
          <w:tcPr>
            <w:tcW w:w="3148" w:type="dxa"/>
          </w:tcPr>
          <w:p w14:paraId="10B956E9" w14:textId="31AA4C0C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จัสโค (ประเทศไทย) จำกัด</w:t>
            </w:r>
          </w:p>
        </w:tc>
        <w:tc>
          <w:tcPr>
            <w:tcW w:w="1620" w:type="dxa"/>
          </w:tcPr>
          <w:p w14:paraId="3147D741" w14:textId="6D343203" w:rsidR="00505780" w:rsidRPr="00505780" w:rsidRDefault="00505780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Co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-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office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/ </w:t>
            </w:r>
            <w:r w:rsidRPr="00505780">
              <w:rPr>
                <w:rFonts w:ascii="Angsana New" w:hAnsi="Angsana New" w:hint="cs"/>
                <w:spacing w:val="-4"/>
                <w:sz w:val="24"/>
                <w:szCs w:val="24"/>
              </w:rPr>
              <w:t>working space</w:t>
            </w:r>
          </w:p>
        </w:tc>
        <w:tc>
          <w:tcPr>
            <w:tcW w:w="181" w:type="dxa"/>
          </w:tcPr>
          <w:p w14:paraId="2C1999B5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D2A908A" w14:textId="6D23B6B2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3" w:type="dxa"/>
          </w:tcPr>
          <w:p w14:paraId="14F7EB88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6137B61" w14:textId="5E900F84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0" w:type="dxa"/>
          </w:tcPr>
          <w:p w14:paraId="3470E9D8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6AC7C062" w14:textId="4E8C9D60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136</w:t>
            </w:r>
          </w:p>
        </w:tc>
        <w:tc>
          <w:tcPr>
            <w:tcW w:w="180" w:type="dxa"/>
          </w:tcPr>
          <w:p w14:paraId="0C2C634B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1DE9F91C" w14:textId="37D5C5FA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203</w:t>
            </w:r>
          </w:p>
        </w:tc>
        <w:tc>
          <w:tcPr>
            <w:tcW w:w="180" w:type="dxa"/>
          </w:tcPr>
          <w:p w14:paraId="340657E0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26608C2" w14:textId="46AF3B55" w:rsidR="00505780" w:rsidRPr="00505780" w:rsidRDefault="00505780" w:rsidP="00333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33337B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4F6AF941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55E91957" w14:textId="4B841860" w:rsidR="00505780" w:rsidRPr="00505780" w:rsidRDefault="00505780" w:rsidP="00333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33337B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270" w:type="dxa"/>
          </w:tcPr>
          <w:p w14:paraId="6A7DF991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vAlign w:val="bottom"/>
          </w:tcPr>
          <w:p w14:paraId="7DDC1D24" w14:textId="437BD8B4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  <w:vAlign w:val="bottom"/>
          </w:tcPr>
          <w:p w14:paraId="0056FCBF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vAlign w:val="bottom"/>
          </w:tcPr>
          <w:p w14:paraId="242AD8DF" w14:textId="01354E3B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1ACEA04F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vAlign w:val="bottom"/>
          </w:tcPr>
          <w:p w14:paraId="03E8A888" w14:textId="7506E2EE" w:rsidR="00505780" w:rsidRPr="00505780" w:rsidRDefault="00505780" w:rsidP="00333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180" w:type="dxa"/>
            <w:vAlign w:val="bottom"/>
          </w:tcPr>
          <w:p w14:paraId="0F9614DE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vAlign w:val="bottom"/>
          </w:tcPr>
          <w:p w14:paraId="0BAB499D" w14:textId="243CB8D4" w:rsidR="00505780" w:rsidRPr="00505780" w:rsidRDefault="00505780" w:rsidP="004052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262</w:t>
            </w:r>
          </w:p>
        </w:tc>
        <w:tc>
          <w:tcPr>
            <w:tcW w:w="180" w:type="dxa"/>
            <w:vAlign w:val="bottom"/>
          </w:tcPr>
          <w:p w14:paraId="4533D205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vAlign w:val="bottom"/>
          </w:tcPr>
          <w:p w14:paraId="700CD651" w14:textId="39A1BFA2" w:rsidR="00505780" w:rsidRPr="00505780" w:rsidRDefault="00355820" w:rsidP="00355820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3786CCB9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vAlign w:val="bottom"/>
          </w:tcPr>
          <w:p w14:paraId="4968B33E" w14:textId="416E07EB" w:rsidR="00505780" w:rsidRPr="00505780" w:rsidRDefault="00355820" w:rsidP="00355820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152E1DFD" w14:textId="77777777" w:rsidTr="00216EC6">
        <w:trPr>
          <w:cantSplit/>
          <w:trHeight w:val="20"/>
        </w:trPr>
        <w:tc>
          <w:tcPr>
            <w:tcW w:w="3148" w:type="dxa"/>
          </w:tcPr>
          <w:p w14:paraId="1AB6378D" w14:textId="066F8C23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เอสทีที จีดีซี (ประเทศไทย) จำกัด ****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5B7DD0F9" w14:textId="005FD5B0" w:rsidR="00505780" w:rsidRPr="00505780" w:rsidRDefault="00505780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ศูนย์ข้อมูล</w:t>
            </w:r>
          </w:p>
        </w:tc>
        <w:tc>
          <w:tcPr>
            <w:tcW w:w="181" w:type="dxa"/>
          </w:tcPr>
          <w:p w14:paraId="04C6B581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562DCF8F" w14:textId="0E24B4FE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51.00</w:t>
            </w:r>
          </w:p>
        </w:tc>
        <w:tc>
          <w:tcPr>
            <w:tcW w:w="183" w:type="dxa"/>
          </w:tcPr>
          <w:p w14:paraId="3680758B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792A321B" w14:textId="57B01FA8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51</w:t>
            </w:r>
            <w:r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.</w:t>
            </w:r>
            <w:r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00</w:t>
            </w:r>
          </w:p>
        </w:tc>
        <w:tc>
          <w:tcPr>
            <w:tcW w:w="180" w:type="dxa"/>
          </w:tcPr>
          <w:p w14:paraId="62D12321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C3D836E" w14:textId="037E5B72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1,170</w:t>
            </w:r>
          </w:p>
        </w:tc>
        <w:tc>
          <w:tcPr>
            <w:tcW w:w="180" w:type="dxa"/>
          </w:tcPr>
          <w:p w14:paraId="2EE7CFA7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0E161875" w14:textId="1F18E290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1,002</w:t>
            </w:r>
          </w:p>
        </w:tc>
        <w:tc>
          <w:tcPr>
            <w:tcW w:w="180" w:type="dxa"/>
          </w:tcPr>
          <w:p w14:paraId="00B4EB5E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7B624BB" w14:textId="0C11E6BA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1ABDA85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8EB1BA7" w14:textId="25CD22C5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E908866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9CD6368" w14:textId="49BBB80E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76B6905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2EA8AF4C" w14:textId="4190DEC8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1859BF38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6097B32" w14:textId="6DBF757F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4C7FB50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37011736" w14:textId="650B76FB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FE442DE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32E606BB" w14:textId="03E0601E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D9D03BC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4BA507EE" w14:textId="51D405B6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2A7FD2B8" w14:textId="77777777" w:rsidTr="00216EC6">
        <w:trPr>
          <w:cantSplit/>
          <w:trHeight w:val="20"/>
        </w:trPr>
        <w:tc>
          <w:tcPr>
            <w:tcW w:w="3148" w:type="dxa"/>
          </w:tcPr>
          <w:p w14:paraId="6CE0E216" w14:textId="77957289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บางปะกง โลจิสติกส์ พาร์ค จำกัด ***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0A4E4621" w14:textId="3B57FB6A" w:rsidR="00505780" w:rsidRPr="00505780" w:rsidRDefault="00505780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77E51542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2A6D8ACD" w14:textId="31401E29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51.00</w:t>
            </w:r>
          </w:p>
        </w:tc>
        <w:tc>
          <w:tcPr>
            <w:tcW w:w="183" w:type="dxa"/>
          </w:tcPr>
          <w:p w14:paraId="47729DD5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131DD989" w14:textId="1ABB4EAB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51</w:t>
            </w:r>
            <w:r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.</w:t>
            </w:r>
            <w:r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00</w:t>
            </w:r>
          </w:p>
        </w:tc>
        <w:tc>
          <w:tcPr>
            <w:tcW w:w="180" w:type="dxa"/>
          </w:tcPr>
          <w:p w14:paraId="7B2F187C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58CB4455" w14:textId="2186E9A6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344</w:t>
            </w:r>
          </w:p>
        </w:tc>
        <w:tc>
          <w:tcPr>
            <w:tcW w:w="180" w:type="dxa"/>
          </w:tcPr>
          <w:p w14:paraId="09095151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45813B23" w14:textId="18B87785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348</w:t>
            </w:r>
          </w:p>
        </w:tc>
        <w:tc>
          <w:tcPr>
            <w:tcW w:w="180" w:type="dxa"/>
          </w:tcPr>
          <w:p w14:paraId="09C675B9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1D9F030A" w14:textId="6DF02C8F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8445F63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720C411D" w14:textId="31EA6369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B2AE1F4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172B478D" w14:textId="07F4778F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7264B400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1C5A64A8" w14:textId="489B5635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52D42FDC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13CF8EB" w14:textId="0A46FE02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B261BBA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50026591" w14:textId="608B428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6FF51F5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0BF7D529" w14:textId="598430E6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DB93F5D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06C0B8D7" w14:textId="3F54CB0F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1A5072E8" w14:textId="77777777" w:rsidTr="00216EC6">
        <w:trPr>
          <w:cantSplit/>
          <w:trHeight w:val="20"/>
        </w:trPr>
        <w:tc>
          <w:tcPr>
            <w:tcW w:w="3148" w:type="dxa"/>
          </w:tcPr>
          <w:p w14:paraId="0FB22842" w14:textId="63D45630" w:rsidR="00505780" w:rsidRPr="00505780" w:rsidRDefault="00B42133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pacing w:val="-6"/>
                <w:sz w:val="24"/>
                <w:szCs w:val="24"/>
                <w:cs/>
              </w:rPr>
              <w:t>บริษัท พีบีเอ โรบอทิคส์ (ประเทศไทย) จำกัด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t xml:space="preserve"> </w:t>
            </w:r>
            <w:r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*****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*</w:t>
            </w:r>
          </w:p>
        </w:tc>
        <w:tc>
          <w:tcPr>
            <w:tcW w:w="1620" w:type="dxa"/>
          </w:tcPr>
          <w:p w14:paraId="40BF2299" w14:textId="281758B7" w:rsidR="00505780" w:rsidRPr="00505780" w:rsidRDefault="00B42133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บริการระบบปฏิบัติการ</w:t>
            </w:r>
            <w:r w:rsidR="00A34EF2"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="00505780" w:rsidRPr="00505780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181" w:type="dxa"/>
          </w:tcPr>
          <w:p w14:paraId="7F9F3161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1936425D" w14:textId="5FFF8269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pacing w:val="-3"/>
                <w:sz w:val="24"/>
                <w:szCs w:val="24"/>
              </w:rPr>
              <w:br/>
            </w:r>
            <w:r w:rsidR="00505780"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51.00</w:t>
            </w:r>
          </w:p>
        </w:tc>
        <w:tc>
          <w:tcPr>
            <w:tcW w:w="183" w:type="dxa"/>
          </w:tcPr>
          <w:p w14:paraId="519CA175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0EADDC6" w14:textId="683AD78D" w:rsidR="00505780" w:rsidRPr="00505780" w:rsidRDefault="00B42133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>
              <w:rPr>
                <w:rFonts w:ascii="Angsana New" w:hAnsi="Angsana New"/>
                <w:spacing w:val="-3"/>
                <w:sz w:val="24"/>
                <w:szCs w:val="24"/>
                <w:lang w:val="en-US"/>
              </w:rPr>
              <w:br/>
            </w:r>
            <w:r w:rsidR="00505780"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51</w:t>
            </w:r>
            <w:r w:rsidR="00505780"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.</w:t>
            </w:r>
            <w:r w:rsidR="00505780"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00</w:t>
            </w:r>
          </w:p>
        </w:tc>
        <w:tc>
          <w:tcPr>
            <w:tcW w:w="180" w:type="dxa"/>
          </w:tcPr>
          <w:p w14:paraId="4D4AA75B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4033144" w14:textId="346C1B28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985CF86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D772F02" w14:textId="325AACB1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05325B5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20DA839F" w14:textId="5B9FD000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9F82FB1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414A9DB3" w14:textId="1CFB77B4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690B45E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86459E8" w14:textId="762BF6D9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CD9F85E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119F4E1" w14:textId="0FA9E775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BD44790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69CA2179" w14:textId="04213A77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A7307B6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79FB820B" w14:textId="09CC9B3C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0B8D14A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0D41CFF0" w14:textId="096C0286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0D2EBAD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6A81C3F" w14:textId="0FA98B3A" w:rsidR="00505780" w:rsidRPr="00505780" w:rsidRDefault="00B42133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br/>
            </w:r>
            <w:r w:rsidR="00505780"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3B616652" w14:textId="77777777" w:rsidTr="00216EC6">
        <w:trPr>
          <w:cantSplit/>
          <w:trHeight w:val="20"/>
        </w:trPr>
        <w:tc>
          <w:tcPr>
            <w:tcW w:w="3148" w:type="dxa"/>
          </w:tcPr>
          <w:p w14:paraId="19C79777" w14:textId="48CE819C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PT Surya Internusa Timur **</w:t>
            </w:r>
          </w:p>
        </w:tc>
        <w:tc>
          <w:tcPr>
            <w:tcW w:w="1620" w:type="dxa"/>
          </w:tcPr>
          <w:p w14:paraId="190A5DF0" w14:textId="354F20F4" w:rsidR="00505780" w:rsidRPr="00505780" w:rsidRDefault="00505780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3DC29262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C769D67" w14:textId="2397909F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-</w:t>
            </w:r>
          </w:p>
        </w:tc>
        <w:tc>
          <w:tcPr>
            <w:tcW w:w="183" w:type="dxa"/>
          </w:tcPr>
          <w:p w14:paraId="1D817686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0AACC122" w14:textId="2266A8F8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33</w:t>
            </w:r>
            <w:r w:rsidRPr="00505780">
              <w:rPr>
                <w:rFonts w:ascii="Angsana New" w:hAnsi="Angsana New" w:hint="cs"/>
                <w:spacing w:val="-3"/>
                <w:sz w:val="24"/>
                <w:szCs w:val="24"/>
              </w:rPr>
              <w:t>.</w:t>
            </w:r>
            <w:r w:rsidRPr="00505780">
              <w:rPr>
                <w:rFonts w:ascii="Angsana New" w:hAnsi="Angsana New" w:hint="cs"/>
                <w:spacing w:val="-3"/>
                <w:sz w:val="24"/>
                <w:szCs w:val="24"/>
                <w:lang w:val="en-US"/>
              </w:rPr>
              <w:t>31</w:t>
            </w:r>
          </w:p>
        </w:tc>
        <w:tc>
          <w:tcPr>
            <w:tcW w:w="180" w:type="dxa"/>
          </w:tcPr>
          <w:p w14:paraId="2079EFA6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0EB72EC" w14:textId="54636AFA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3A48360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3950EA32" w14:textId="32456AC5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135</w:t>
            </w:r>
          </w:p>
        </w:tc>
        <w:tc>
          <w:tcPr>
            <w:tcW w:w="180" w:type="dxa"/>
          </w:tcPr>
          <w:p w14:paraId="703549D1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475DC5F8" w14:textId="765361BA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3809C6C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7FDD991" w14:textId="77D9069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0904CBE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4ADCF049" w14:textId="5BDECFF5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18FB0381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0C21D50" w14:textId="0DDCC2A6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1EB81C4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22DE3836" w14:textId="69240935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421F3AB2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31B98A7" w14:textId="26822B38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4BC1E48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0FE25AF2" w14:textId="6AC0CB93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79C79E86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7A1965C0" w14:textId="014EA424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30E2E8E9" w14:textId="77777777" w:rsidTr="00216EC6">
        <w:trPr>
          <w:cantSplit/>
          <w:trHeight w:val="20"/>
        </w:trPr>
        <w:tc>
          <w:tcPr>
            <w:tcW w:w="3148" w:type="dxa"/>
          </w:tcPr>
          <w:p w14:paraId="09E25994" w14:textId="37AFFDF8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เกษมทรัพย์ภักดี จำกัด ***</w:t>
            </w:r>
          </w:p>
        </w:tc>
        <w:tc>
          <w:tcPr>
            <w:tcW w:w="1620" w:type="dxa"/>
          </w:tcPr>
          <w:p w14:paraId="75AED7F3" w14:textId="77777777" w:rsidR="00505780" w:rsidRPr="00505780" w:rsidRDefault="00505780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  <w:p w14:paraId="4B93339E" w14:textId="4F9F82B5" w:rsidR="00505780" w:rsidRPr="00A34EF2" w:rsidRDefault="00505780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เพื่อให้เช่าและเพื่อขาย</w:t>
            </w:r>
          </w:p>
        </w:tc>
        <w:tc>
          <w:tcPr>
            <w:tcW w:w="181" w:type="dxa"/>
          </w:tcPr>
          <w:p w14:paraId="69301EB8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0893E866" w14:textId="77777777" w:rsidR="00505780" w:rsidRPr="00505780" w:rsidRDefault="00505780" w:rsidP="00505780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6176F61" w14:textId="2D475338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49.00</w:t>
            </w:r>
          </w:p>
        </w:tc>
        <w:tc>
          <w:tcPr>
            <w:tcW w:w="183" w:type="dxa"/>
          </w:tcPr>
          <w:p w14:paraId="7C18C3B6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576CF1EE" w14:textId="77777777" w:rsidR="00505780" w:rsidRPr="00505780" w:rsidRDefault="00505780" w:rsidP="00505780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D191779" w14:textId="098A2E60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26A66EA0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050BD31D" w14:textId="77777777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59EEB8A8" w14:textId="536CA555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9</w:t>
            </w:r>
            <w:r w:rsidR="009A2BDA">
              <w:rPr>
                <w:rFonts w:ascii="Angsana New" w:hAnsi="Angsana New"/>
                <w:sz w:val="24"/>
                <w:szCs w:val="24"/>
              </w:rPr>
              <w:t>39</w:t>
            </w:r>
          </w:p>
        </w:tc>
        <w:tc>
          <w:tcPr>
            <w:tcW w:w="180" w:type="dxa"/>
          </w:tcPr>
          <w:p w14:paraId="362ED847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2C1DCF6D" w14:textId="77777777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</w:rPr>
            </w:pPr>
          </w:p>
          <w:p w14:paraId="3E2BEE11" w14:textId="0EAB437F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1,033</w:t>
            </w:r>
          </w:p>
        </w:tc>
        <w:tc>
          <w:tcPr>
            <w:tcW w:w="180" w:type="dxa"/>
          </w:tcPr>
          <w:p w14:paraId="3658C696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32F53314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6C73C1E" w14:textId="4DEA5CC1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459F349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D661DCF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9D70DB0" w14:textId="03B54D60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A34EE6E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D87E16F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BABD578" w14:textId="31928869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2A291877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78566B63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59C45BB" w14:textId="40E04F7E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572BC8C3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33AA85EC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C1B2A9" w14:textId="2662B445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2EFE4B9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50C804E6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8265331" w14:textId="2FE073D2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524B4E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13D8F64F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1FB445" w14:textId="2470BB95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0453991B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64C9F402" w14:textId="77777777" w:rsidR="001744CD" w:rsidRDefault="001744CD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62552B7" w14:textId="056DEA80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244B4DA2" w14:textId="77777777" w:rsidTr="00E35119">
        <w:trPr>
          <w:cantSplit/>
          <w:trHeight w:val="20"/>
        </w:trPr>
        <w:tc>
          <w:tcPr>
            <w:tcW w:w="3148" w:type="dxa"/>
          </w:tcPr>
          <w:p w14:paraId="5FE0A6A1" w14:textId="3566364B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highlight w:val="lightGray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บ้านแม่พิมพ์ จำกัด ***</w:t>
            </w:r>
          </w:p>
        </w:tc>
        <w:tc>
          <w:tcPr>
            <w:tcW w:w="1620" w:type="dxa"/>
          </w:tcPr>
          <w:p w14:paraId="486552BE" w14:textId="2D3D9B3D" w:rsidR="00505780" w:rsidRPr="00505780" w:rsidRDefault="00505780" w:rsidP="00A34EF2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highlight w:val="lightGray"/>
                <w:lang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พัฒนาอสังหาริมทรัพย์</w:t>
            </w:r>
          </w:p>
        </w:tc>
        <w:tc>
          <w:tcPr>
            <w:tcW w:w="181" w:type="dxa"/>
          </w:tcPr>
          <w:p w14:paraId="72241E35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eastAsia="en-GB" w:bidi="th-TH"/>
              </w:rPr>
            </w:pPr>
          </w:p>
        </w:tc>
        <w:tc>
          <w:tcPr>
            <w:tcW w:w="719" w:type="dxa"/>
          </w:tcPr>
          <w:p w14:paraId="6EA7D9A0" w14:textId="24504DBB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65.00</w:t>
            </w:r>
          </w:p>
        </w:tc>
        <w:tc>
          <w:tcPr>
            <w:tcW w:w="183" w:type="dxa"/>
          </w:tcPr>
          <w:p w14:paraId="3854D16D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627" w:type="dxa"/>
          </w:tcPr>
          <w:p w14:paraId="28F317A5" w14:textId="1521D678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eastAsia="en-GB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65.00</w:t>
            </w:r>
          </w:p>
        </w:tc>
        <w:tc>
          <w:tcPr>
            <w:tcW w:w="180" w:type="dxa"/>
          </w:tcPr>
          <w:p w14:paraId="10DECEA4" w14:textId="77777777" w:rsidR="00505780" w:rsidRPr="00505780" w:rsidRDefault="00505780" w:rsidP="00505780">
            <w:pPr>
              <w:tabs>
                <w:tab w:val="clear" w:pos="454"/>
                <w:tab w:val="decimal" w:pos="281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</w:tcPr>
          <w:p w14:paraId="4EAA17CF" w14:textId="156133EA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182</w:t>
            </w:r>
          </w:p>
        </w:tc>
        <w:tc>
          <w:tcPr>
            <w:tcW w:w="180" w:type="dxa"/>
          </w:tcPr>
          <w:p w14:paraId="6E603CCF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</w:tcPr>
          <w:p w14:paraId="7D09BE84" w14:textId="5B4909C5" w:rsidR="00505780" w:rsidRPr="00505780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24"/>
                <w:szCs w:val="24"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</w:rPr>
              <w:t>182</w:t>
            </w:r>
          </w:p>
        </w:tc>
        <w:tc>
          <w:tcPr>
            <w:tcW w:w="180" w:type="dxa"/>
          </w:tcPr>
          <w:p w14:paraId="79DECEC0" w14:textId="77777777" w:rsidR="00505780" w:rsidRPr="00505780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</w:tcPr>
          <w:p w14:paraId="73AEA53E" w14:textId="6DF595F4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0E06215B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1C3A4DD8" w14:textId="0186B080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3C90A46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</w:tcPr>
          <w:p w14:paraId="529BD8C0" w14:textId="272DBF8C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FD715DE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</w:tcPr>
          <w:p w14:paraId="396EB081" w14:textId="211A154F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667609F2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</w:tcPr>
          <w:p w14:paraId="596874E2" w14:textId="00B04691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58F87E" w14:textId="77777777" w:rsidR="00505780" w:rsidRPr="00505780" w:rsidRDefault="00505780" w:rsidP="00505780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</w:tcPr>
          <w:p w14:paraId="4B41ACF3" w14:textId="058FCFC1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194C271" w14:textId="77777777" w:rsidR="00505780" w:rsidRPr="00505780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</w:tcPr>
          <w:p w14:paraId="32F42C90" w14:textId="7921DB3E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5C5E5D0A" w14:textId="7777777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</w:tcPr>
          <w:p w14:paraId="2B242279" w14:textId="22E4C917" w:rsidR="00505780" w:rsidRPr="00505780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505780" w:rsidRPr="00505780" w14:paraId="593D5D09" w14:textId="77777777" w:rsidTr="00E35119">
        <w:trPr>
          <w:cantSplit/>
          <w:trHeight w:val="20"/>
        </w:trPr>
        <w:tc>
          <w:tcPr>
            <w:tcW w:w="3148" w:type="dxa"/>
          </w:tcPr>
          <w:p w14:paraId="00698269" w14:textId="77777777" w:rsidR="00505780" w:rsidRPr="00505780" w:rsidRDefault="00505780" w:rsidP="00505780">
            <w:pPr>
              <w:tabs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620" w:type="dxa"/>
          </w:tcPr>
          <w:p w14:paraId="6ABCAAAB" w14:textId="77777777" w:rsidR="00505780" w:rsidRPr="00505780" w:rsidRDefault="00505780" w:rsidP="00505780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62EC489F" w14:textId="77777777" w:rsidR="00505780" w:rsidRPr="00505780" w:rsidRDefault="00505780" w:rsidP="00505780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1DAAF692" w14:textId="77777777" w:rsidR="00505780" w:rsidRPr="00505780" w:rsidRDefault="00505780" w:rsidP="00505780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2C20DB7" w14:textId="77777777" w:rsidR="00505780" w:rsidRPr="00505780" w:rsidRDefault="00505780" w:rsidP="00505780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994F4AE" w14:textId="77777777" w:rsidR="00505780" w:rsidRPr="00505780" w:rsidRDefault="00505780" w:rsidP="00505780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527B90D3" w14:textId="77777777" w:rsidR="00505780" w:rsidRPr="00505780" w:rsidRDefault="00505780" w:rsidP="00505780">
            <w:pPr>
              <w:tabs>
                <w:tab w:val="clear" w:pos="454"/>
                <w:tab w:val="decimal" w:pos="461"/>
                <w:tab w:val="left" w:pos="720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696FD1C8" w14:textId="141AE9E3" w:rsidR="00505780" w:rsidRPr="00FE274A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E274A">
              <w:rPr>
                <w:rFonts w:ascii="Angsana New" w:hAnsi="Angsana New" w:hint="cs"/>
                <w:b/>
                <w:bCs/>
                <w:sz w:val="24"/>
                <w:szCs w:val="24"/>
              </w:rPr>
              <w:t>3,33</w:t>
            </w:r>
            <w:r w:rsidR="009A2BDA">
              <w:rPr>
                <w:rFonts w:ascii="Angsana New" w:hAnsi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0" w:type="dxa"/>
          </w:tcPr>
          <w:p w14:paraId="01CFCB6A" w14:textId="77777777" w:rsidR="00505780" w:rsidRPr="00216EC6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1BBB4840" w14:textId="3FE9F999" w:rsidR="00505780" w:rsidRPr="00FE274A" w:rsidRDefault="00505780" w:rsidP="00FE27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E274A">
              <w:rPr>
                <w:rFonts w:ascii="Angsana New" w:hAnsi="Angsana New" w:hint="cs"/>
                <w:b/>
                <w:bCs/>
                <w:sz w:val="24"/>
                <w:szCs w:val="24"/>
              </w:rPr>
              <w:t>3,456</w:t>
            </w:r>
          </w:p>
        </w:tc>
        <w:tc>
          <w:tcPr>
            <w:tcW w:w="180" w:type="dxa"/>
          </w:tcPr>
          <w:p w14:paraId="7ACF6F34" w14:textId="77777777" w:rsidR="00505780" w:rsidRPr="00216EC6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02EA1854" w14:textId="215EDEC3" w:rsidR="00505780" w:rsidRPr="00216EC6" w:rsidRDefault="00505780" w:rsidP="00333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69B3FA7F" w14:textId="77777777" w:rsidR="00505780" w:rsidRPr="00216EC6" w:rsidRDefault="00505780" w:rsidP="004052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389DCBE2" w14:textId="16E8439C" w:rsidR="00505780" w:rsidRPr="00216EC6" w:rsidRDefault="00505780" w:rsidP="00333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270" w:type="dxa"/>
          </w:tcPr>
          <w:p w14:paraId="18A35D3E" w14:textId="77777777" w:rsidR="00505780" w:rsidRPr="00216EC6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4E3CD995" w14:textId="48467C74" w:rsidR="00505780" w:rsidRPr="00216EC6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F73FC9A" w14:textId="77777777" w:rsidR="00505780" w:rsidRPr="00216EC6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6FAE60C1" w14:textId="41291EF5" w:rsidR="00505780" w:rsidRPr="00216EC6" w:rsidRDefault="00505780" w:rsidP="00D931CF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0FC2D0E4" w14:textId="77777777" w:rsidR="00505780" w:rsidRPr="00216EC6" w:rsidRDefault="00505780" w:rsidP="00505780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3FD46936" w14:textId="3BF1E5AE" w:rsidR="00505780" w:rsidRPr="0033337B" w:rsidRDefault="00505780" w:rsidP="0033337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52D500CD" w14:textId="77777777" w:rsidR="00505780" w:rsidRPr="0033337B" w:rsidRDefault="00505780" w:rsidP="0040523D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508C9D8D" w14:textId="3EB848EA" w:rsidR="00505780" w:rsidRPr="0040523D" w:rsidRDefault="00505780" w:rsidP="004052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40523D">
              <w:rPr>
                <w:rFonts w:ascii="Angsana New" w:hAnsi="Angsana New" w:hint="cs"/>
                <w:b/>
                <w:bCs/>
                <w:sz w:val="24"/>
                <w:szCs w:val="24"/>
              </w:rPr>
              <w:t>262</w:t>
            </w:r>
          </w:p>
        </w:tc>
        <w:tc>
          <w:tcPr>
            <w:tcW w:w="180" w:type="dxa"/>
          </w:tcPr>
          <w:p w14:paraId="3D850556" w14:textId="77777777" w:rsidR="00505780" w:rsidRPr="00216EC6" w:rsidRDefault="00505780" w:rsidP="00505780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32A8949" w14:textId="7068E8C5" w:rsidR="00505780" w:rsidRPr="00216EC6" w:rsidRDefault="00505780" w:rsidP="00E35119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1" w:type="dxa"/>
          </w:tcPr>
          <w:p w14:paraId="01E19595" w14:textId="77777777" w:rsidR="00505780" w:rsidRPr="00216EC6" w:rsidRDefault="00505780" w:rsidP="00E35119">
            <w:pPr>
              <w:pStyle w:val="acctfourfigures"/>
              <w:tabs>
                <w:tab w:val="clear" w:pos="765"/>
                <w:tab w:val="decimal" w:pos="190"/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634235C" w14:textId="4E1AACED" w:rsidR="00505780" w:rsidRPr="00216EC6" w:rsidRDefault="00505780" w:rsidP="00E35119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</w:tr>
      <w:tr w:rsidR="00505780" w:rsidRPr="00505780" w14:paraId="7EBDA6E1" w14:textId="77777777" w:rsidTr="00E35119">
        <w:trPr>
          <w:cantSplit/>
          <w:trHeight w:val="20"/>
        </w:trPr>
        <w:tc>
          <w:tcPr>
            <w:tcW w:w="3148" w:type="dxa"/>
            <w:hideMark/>
          </w:tcPr>
          <w:p w14:paraId="2227003B" w14:textId="77777777" w:rsidR="00505780" w:rsidRPr="00505780" w:rsidRDefault="00505780" w:rsidP="00505780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sz w:val="24"/>
                <w:szCs w:val="24"/>
                <w:cs/>
                <w:lang w:val="en-GB" w:eastAsia="en-GB"/>
              </w:rPr>
              <w:t>รวม</w:t>
            </w:r>
          </w:p>
        </w:tc>
        <w:tc>
          <w:tcPr>
            <w:tcW w:w="1620" w:type="dxa"/>
          </w:tcPr>
          <w:p w14:paraId="4D40A8BB" w14:textId="77777777" w:rsidR="00505780" w:rsidRPr="00505780" w:rsidRDefault="00505780" w:rsidP="00505780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4495EAD8" w14:textId="77777777" w:rsidR="00505780" w:rsidRPr="00505780" w:rsidRDefault="00505780" w:rsidP="00505780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465F434D" w14:textId="77777777" w:rsidR="00505780" w:rsidRPr="00505780" w:rsidRDefault="00505780" w:rsidP="00505780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4FA5AADA" w14:textId="77777777" w:rsidR="00505780" w:rsidRPr="00505780" w:rsidRDefault="00505780" w:rsidP="00505780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1984AC8" w14:textId="77777777" w:rsidR="00505780" w:rsidRPr="00505780" w:rsidRDefault="00505780" w:rsidP="00505780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6A79AF79" w14:textId="77777777" w:rsidR="00505780" w:rsidRPr="00505780" w:rsidRDefault="00505780" w:rsidP="00505780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hideMark/>
          </w:tcPr>
          <w:p w14:paraId="594DA679" w14:textId="66E9CD32" w:rsidR="00505780" w:rsidRPr="00FE274A" w:rsidRDefault="00505780" w:rsidP="00FE274A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E274A">
              <w:rPr>
                <w:rFonts w:ascii="Angsana New" w:hAnsi="Angsana New" w:hint="cs"/>
                <w:b/>
                <w:bCs/>
                <w:sz w:val="24"/>
                <w:szCs w:val="24"/>
              </w:rPr>
              <w:t>14,68</w:t>
            </w:r>
            <w:r w:rsidR="009A2BDA">
              <w:rPr>
                <w:rFonts w:ascii="Angsana New" w:hAnsi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80" w:type="dxa"/>
          </w:tcPr>
          <w:p w14:paraId="12F850EB" w14:textId="77777777" w:rsidR="00505780" w:rsidRPr="00216EC6" w:rsidRDefault="00505780" w:rsidP="00505780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  <w:hideMark/>
          </w:tcPr>
          <w:p w14:paraId="5B44FC7E" w14:textId="29FA8876" w:rsidR="00505780" w:rsidRPr="00FE274A" w:rsidRDefault="00505780" w:rsidP="00FE274A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FE274A">
              <w:rPr>
                <w:rFonts w:ascii="Angsana New" w:hAnsi="Angsana New" w:hint="cs"/>
                <w:b/>
                <w:bCs/>
                <w:sz w:val="24"/>
                <w:szCs w:val="24"/>
              </w:rPr>
              <w:t>15,814</w:t>
            </w:r>
          </w:p>
        </w:tc>
        <w:tc>
          <w:tcPr>
            <w:tcW w:w="180" w:type="dxa"/>
          </w:tcPr>
          <w:p w14:paraId="009765AA" w14:textId="77777777" w:rsidR="00505780" w:rsidRPr="00216EC6" w:rsidRDefault="00505780" w:rsidP="00505780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hideMark/>
          </w:tcPr>
          <w:p w14:paraId="4B23CFD9" w14:textId="404FCA14" w:rsidR="00505780" w:rsidRPr="00216EC6" w:rsidRDefault="00505780" w:rsidP="0033337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 w:rsidR="00712EB0"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0" w:type="dxa"/>
          </w:tcPr>
          <w:p w14:paraId="37E98E4D" w14:textId="77777777" w:rsidR="00505780" w:rsidRPr="00216EC6" w:rsidRDefault="00505780" w:rsidP="004052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hideMark/>
          </w:tcPr>
          <w:p w14:paraId="1604F671" w14:textId="669F85AE" w:rsidR="00505780" w:rsidRPr="00216EC6" w:rsidRDefault="00505780" w:rsidP="0033337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 w:rsidR="00712EB0"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70" w:type="dxa"/>
          </w:tcPr>
          <w:p w14:paraId="576F180E" w14:textId="77777777" w:rsidR="00505780" w:rsidRPr="00216EC6" w:rsidRDefault="00505780" w:rsidP="00505780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  <w:hideMark/>
          </w:tcPr>
          <w:p w14:paraId="5BFAA41B" w14:textId="7FAE0DC1" w:rsidR="00505780" w:rsidRPr="00216EC6" w:rsidRDefault="00505780" w:rsidP="00487A9D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3976838A" w14:textId="77777777" w:rsidR="00505780" w:rsidRPr="00216EC6" w:rsidRDefault="00505780" w:rsidP="00505780">
            <w:pPr>
              <w:pStyle w:val="acctfourfigures"/>
              <w:tabs>
                <w:tab w:val="decimal" w:pos="551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  <w:hideMark/>
          </w:tcPr>
          <w:p w14:paraId="12A115E9" w14:textId="25E1B77C" w:rsidR="00505780" w:rsidRPr="00216EC6" w:rsidRDefault="00505780" w:rsidP="00487A9D">
            <w:pPr>
              <w:pStyle w:val="acctfourfigures"/>
              <w:pBdr>
                <w:top w:val="single" w:sz="4" w:space="1" w:color="auto"/>
                <w:bottom w:val="double" w:sz="4" w:space="1" w:color="auto"/>
              </w:pBdr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  <w:r w:rsidRPr="00216EC6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182" w:type="dxa"/>
          </w:tcPr>
          <w:p w14:paraId="48D237C7" w14:textId="77777777" w:rsidR="00505780" w:rsidRPr="00216EC6" w:rsidRDefault="00505780" w:rsidP="00505780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hideMark/>
          </w:tcPr>
          <w:p w14:paraId="43B2A69C" w14:textId="6C1AD53B" w:rsidR="00505780" w:rsidRPr="0033337B" w:rsidRDefault="00505780" w:rsidP="0033337B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 w:rsidR="00712EB0"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0" w:type="dxa"/>
          </w:tcPr>
          <w:p w14:paraId="37AE75EE" w14:textId="77777777" w:rsidR="00505780" w:rsidRPr="0033337B" w:rsidRDefault="00505780" w:rsidP="004052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  <w:hideMark/>
          </w:tcPr>
          <w:p w14:paraId="3AEEFB56" w14:textId="4B5656B4" w:rsidR="00505780" w:rsidRPr="0033337B" w:rsidRDefault="00505780" w:rsidP="0040523D">
            <w:pPr>
              <w:pBdr>
                <w:top w:val="single" w:sz="4" w:space="1" w:color="auto"/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105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33337B">
              <w:rPr>
                <w:rFonts w:ascii="Angsana New" w:hAnsi="Angsana New" w:hint="cs"/>
                <w:b/>
                <w:bCs/>
                <w:sz w:val="24"/>
                <w:szCs w:val="24"/>
              </w:rPr>
              <w:t>6,98</w:t>
            </w:r>
            <w:r w:rsidR="00712EB0">
              <w:rPr>
                <w:rFonts w:ascii="Angsana New" w:hAnsi="Angsana New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80" w:type="dxa"/>
          </w:tcPr>
          <w:p w14:paraId="7D2CDDD7" w14:textId="77777777" w:rsidR="00505780" w:rsidRPr="00216EC6" w:rsidRDefault="00505780" w:rsidP="00505780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3D478BE0" w14:textId="1593C0AA" w:rsidR="00505780" w:rsidRPr="00216EC6" w:rsidRDefault="00505780" w:rsidP="00E35119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7CCDD322" w14:textId="77777777" w:rsidR="00505780" w:rsidRPr="00216EC6" w:rsidRDefault="00505780" w:rsidP="00E35119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7F29B97B" w14:textId="03B6C442" w:rsidR="00505780" w:rsidRPr="00216EC6" w:rsidRDefault="00505780" w:rsidP="00E35119">
            <w:pPr>
              <w:pStyle w:val="acctfourfigures"/>
              <w:tabs>
                <w:tab w:val="clear" w:pos="765"/>
                <w:tab w:val="decimal" w:pos="1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</w:tr>
      <w:tr w:rsidR="0040523D" w:rsidRPr="00505780" w14:paraId="403FFB1A" w14:textId="77777777" w:rsidTr="00216EC6">
        <w:trPr>
          <w:cantSplit/>
          <w:trHeight w:val="20"/>
        </w:trPr>
        <w:tc>
          <w:tcPr>
            <w:tcW w:w="3148" w:type="dxa"/>
          </w:tcPr>
          <w:p w14:paraId="0FA07282" w14:textId="77777777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1620" w:type="dxa"/>
          </w:tcPr>
          <w:p w14:paraId="1955903D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028B31AE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0FD988F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0BD27036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3276BF6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3A657384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10D5CCD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8AE1A1C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2A2C84C2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8EDBF20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3C9EE64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4CB3BE9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3C61B5B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214575C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11685471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6A7C3BCE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0F35FD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5196F0D1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26A16DD3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9FF00B6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66CAFD6A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1468A74C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0DE6D5A5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6B9ED5E8" w14:textId="77777777" w:rsidR="0040523D" w:rsidRPr="0050578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781239C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164F2571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2BFDB97B" w14:textId="3A0E820D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b/>
                <w:bCs/>
                <w:i/>
                <w:iCs/>
                <w:color w:val="000000"/>
                <w:sz w:val="24"/>
                <w:szCs w:val="24"/>
                <w:cs/>
              </w:rPr>
              <w:lastRenderedPageBreak/>
              <w:t>การร่วมค้าทางอ้อม</w:t>
            </w:r>
          </w:p>
        </w:tc>
        <w:tc>
          <w:tcPr>
            <w:tcW w:w="1620" w:type="dxa"/>
          </w:tcPr>
          <w:p w14:paraId="3FC17428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7B91FF84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2B0454C1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603435DF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4E0389F9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8D0E6C0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1315707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5CE46402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40DD90F8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F0F6326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C5B4F3E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35FBDE55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A8D306F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3587C5BA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34B93B4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123C9F1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1506F067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46416EB1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7405CE2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B38291C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148DFD4D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63B3C8E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98ED54C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0799A9EB" w14:textId="77777777" w:rsidR="0040523D" w:rsidRPr="0050578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2D183FAA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78215B24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065DB2D2" w14:textId="599FF3D4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เกษมทรัพย์ภักดี จำกัด</w:t>
            </w:r>
          </w:p>
        </w:tc>
        <w:tc>
          <w:tcPr>
            <w:tcW w:w="1620" w:type="dxa"/>
          </w:tcPr>
          <w:p w14:paraId="53A1E4AD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1" w:type="dxa"/>
          </w:tcPr>
          <w:p w14:paraId="04CE9825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04AF6803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3" w:type="dxa"/>
          </w:tcPr>
          <w:p w14:paraId="5835E0C7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627" w:type="dxa"/>
          </w:tcPr>
          <w:p w14:paraId="25FD1A25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180" w:type="dxa"/>
          </w:tcPr>
          <w:p w14:paraId="79E0CDD6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0458720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465D9E2E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08A367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215807FD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9373473" w14:textId="77777777" w:rsidR="0040523D" w:rsidRPr="00505780" w:rsidRDefault="0040523D" w:rsidP="0040523D">
            <w:pPr>
              <w:pStyle w:val="acctfourfigures"/>
              <w:tabs>
                <w:tab w:val="decimal" w:pos="555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5E3FAD0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619F200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5C65CE2D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48A38F01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45B20077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58C8ACAC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182" w:type="dxa"/>
          </w:tcPr>
          <w:p w14:paraId="25951B5A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470F81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152AB077" w14:textId="77777777" w:rsidR="0040523D" w:rsidRPr="00505780" w:rsidRDefault="0040523D" w:rsidP="0040523D">
            <w:pPr>
              <w:pStyle w:val="acctfourfigures"/>
              <w:tabs>
                <w:tab w:val="decimal" w:pos="55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1C08E9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732AE3A9" w14:textId="77777777" w:rsidR="0040523D" w:rsidRPr="00505780" w:rsidRDefault="0040523D" w:rsidP="0040523D">
            <w:pPr>
              <w:pStyle w:val="acctfourfigures"/>
              <w:tabs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4F6CBC0F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19777A6C" w14:textId="77777777" w:rsidR="0040523D" w:rsidRPr="00505780" w:rsidRDefault="0040523D" w:rsidP="0040523D">
            <w:pPr>
              <w:pStyle w:val="acctfourfigures"/>
              <w:tabs>
                <w:tab w:val="decimal" w:pos="551"/>
                <w:tab w:val="decimal" w:pos="731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7A03516" w14:textId="77777777" w:rsidR="0040523D" w:rsidRPr="00505780" w:rsidRDefault="0040523D" w:rsidP="0040523D">
            <w:pPr>
              <w:pStyle w:val="acctfourfigures"/>
              <w:tabs>
                <w:tab w:val="decimal" w:pos="570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40523D" w:rsidRPr="00505780" w14:paraId="74954ED2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73FAFD2F" w14:textId="6859F450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รีเทล จำกัด</w:t>
            </w:r>
          </w:p>
        </w:tc>
        <w:tc>
          <w:tcPr>
            <w:tcW w:w="1620" w:type="dxa"/>
          </w:tcPr>
          <w:p w14:paraId="7ECFFA58" w14:textId="35686D4C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ธุรกิจร้านค้าปลีก</w:t>
            </w:r>
          </w:p>
        </w:tc>
        <w:tc>
          <w:tcPr>
            <w:tcW w:w="181" w:type="dxa"/>
          </w:tcPr>
          <w:p w14:paraId="0BC3EEFE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76B444D6" w14:textId="36DA52E6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3" w:type="dxa"/>
          </w:tcPr>
          <w:p w14:paraId="7CC1B94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2EEDDC98" w14:textId="1B5B789B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76347A2C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63FEAB6" w14:textId="5E2D6CD6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D1C245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6BAB8189" w14:textId="0FB53D1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D9553E4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C013B0" w14:textId="36F54BAF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67C03A2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484B81F" w14:textId="7B65587B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986D0F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2C9C8C3A" w14:textId="7A0053B3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CBC544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FF92186" w14:textId="79980551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0387D85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D834019" w14:textId="5810E80A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F3EC549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2623894B" w14:textId="1BA2ABF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C56BAD1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6649C315" w14:textId="4AABDE86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36CDF0B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15979E01" w14:textId="3E849292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40523D" w:rsidRPr="00505780" w14:paraId="2E54F15C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7EB6B51" w14:textId="5DFE9B45" w:rsidR="0040523D" w:rsidRPr="00505780" w:rsidRDefault="0040523D" w:rsidP="0040523D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cs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บริษัท ภักดี ฮอลพิทาลิตี้ จำกัด</w:t>
            </w:r>
          </w:p>
        </w:tc>
        <w:tc>
          <w:tcPr>
            <w:tcW w:w="1620" w:type="dxa"/>
          </w:tcPr>
          <w:p w14:paraId="7D80DF7C" w14:textId="0235D135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</w:rPr>
              <w:t>ธุรกิจโรงแรม</w:t>
            </w:r>
          </w:p>
        </w:tc>
        <w:tc>
          <w:tcPr>
            <w:tcW w:w="181" w:type="dxa"/>
          </w:tcPr>
          <w:p w14:paraId="540A88D0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32F7BA4" w14:textId="70AB226F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3" w:type="dxa"/>
          </w:tcPr>
          <w:p w14:paraId="3FA7018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04F214FA" w14:textId="1F2EA3E8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180" w:type="dxa"/>
          </w:tcPr>
          <w:p w14:paraId="561B5D23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2D0E8E5" w14:textId="6674D588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5383899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784204A6" w14:textId="2B30BD9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17B9473F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9EF07F1" w14:textId="07E61503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22106A0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AC0D207" w14:textId="20C0CEB0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24652EE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5EE815A7" w14:textId="1FC5EB10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3" w:type="dxa"/>
          </w:tcPr>
          <w:p w14:paraId="0893936C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208B41FF" w14:textId="06D7965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</w:tcPr>
          <w:p w14:paraId="196F8A1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123008" w14:textId="17AF2CB3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3FC9974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33BD0F47" w14:textId="36527F22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0" w:type="dxa"/>
          </w:tcPr>
          <w:p w14:paraId="76FFEF21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5385CB1C" w14:textId="15E4065C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  <w:tc>
          <w:tcPr>
            <w:tcW w:w="181" w:type="dxa"/>
          </w:tcPr>
          <w:p w14:paraId="4ECDD068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48C0FA73" w14:textId="67D4A414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>-</w:t>
            </w:r>
          </w:p>
        </w:tc>
      </w:tr>
      <w:tr w:rsidR="0040523D" w:rsidRPr="00505780" w14:paraId="2F702AE8" w14:textId="77777777" w:rsidTr="00216EC6">
        <w:trPr>
          <w:cantSplit/>
          <w:trHeight w:val="20"/>
        </w:trPr>
        <w:tc>
          <w:tcPr>
            <w:tcW w:w="3148" w:type="dxa"/>
            <w:vAlign w:val="bottom"/>
          </w:tcPr>
          <w:p w14:paraId="5ACEC559" w14:textId="77777777" w:rsidR="0040523D" w:rsidRPr="00505780" w:rsidRDefault="0040523D" w:rsidP="0040523D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620" w:type="dxa"/>
          </w:tcPr>
          <w:p w14:paraId="4975D22E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81" w:type="dxa"/>
          </w:tcPr>
          <w:p w14:paraId="480D094D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19" w:type="dxa"/>
          </w:tcPr>
          <w:p w14:paraId="372A999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3" w:type="dxa"/>
          </w:tcPr>
          <w:p w14:paraId="78537F7C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27" w:type="dxa"/>
          </w:tcPr>
          <w:p w14:paraId="364EB06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0" w:type="dxa"/>
          </w:tcPr>
          <w:p w14:paraId="03D16EA8" w14:textId="77777777" w:rsidR="0040523D" w:rsidRPr="00505780" w:rsidRDefault="0040523D" w:rsidP="0040523D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  <w:lang w:val="en-GB"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48EC859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4A8C35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2" w:type="dxa"/>
            <w:tcBorders>
              <w:left w:val="nil"/>
              <w:right w:val="nil"/>
            </w:tcBorders>
          </w:tcPr>
          <w:p w14:paraId="195AC59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A5BC5D1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DC0BC17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25FC9E0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747BDBF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4647399A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7" w:type="dxa"/>
            <w:tcBorders>
              <w:left w:val="nil"/>
              <w:right w:val="nil"/>
            </w:tcBorders>
          </w:tcPr>
          <w:p w14:paraId="3579B46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3" w:type="dxa"/>
          </w:tcPr>
          <w:p w14:paraId="190A4C4D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3B1DF5FF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2" w:type="dxa"/>
          </w:tcPr>
          <w:p w14:paraId="0773112E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6466C782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5600B019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left w:val="nil"/>
              <w:right w:val="nil"/>
            </w:tcBorders>
          </w:tcPr>
          <w:p w14:paraId="7370A22B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430A4BD3" w14:textId="77777777" w:rsidR="0040523D" w:rsidRPr="00505780" w:rsidRDefault="0040523D" w:rsidP="0040523D">
            <w:pPr>
              <w:pStyle w:val="acctfourfigures"/>
              <w:tabs>
                <w:tab w:val="decimal" w:pos="619"/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9" w:type="dxa"/>
            <w:tcBorders>
              <w:left w:val="nil"/>
              <w:right w:val="nil"/>
            </w:tcBorders>
          </w:tcPr>
          <w:p w14:paraId="7D0BAF65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1" w:type="dxa"/>
          </w:tcPr>
          <w:p w14:paraId="4454BC6A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left w:val="nil"/>
              <w:right w:val="nil"/>
            </w:tcBorders>
          </w:tcPr>
          <w:p w14:paraId="01CCF8C4" w14:textId="77777777" w:rsidR="0040523D" w:rsidRPr="00505780" w:rsidRDefault="0040523D" w:rsidP="0040523D">
            <w:pPr>
              <w:pStyle w:val="acctfourfigures"/>
              <w:tabs>
                <w:tab w:val="left" w:pos="72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40523D" w:rsidRPr="00505780" w14:paraId="670B3241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233FF0F2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       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 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*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ถือหุ้นผ่านทาง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 xml:space="preserve">Frasers Property Thailand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(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International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)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Pte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. </w:t>
            </w:r>
            <w:r w:rsidRPr="00505780">
              <w:rPr>
                <w:rFonts w:ascii="Angsana New" w:hAnsi="Angsana New" w:hint="cs"/>
                <w:sz w:val="24"/>
                <w:szCs w:val="24"/>
                <w:lang w:val="en-US" w:bidi="th-TH"/>
              </w:rPr>
              <w:t>Ltd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และ บริษัท เฟรเซอร์ส พร็อพเพอร์ตี้ (ประเทศไทย) จำกัด (มหาชน)</w:t>
            </w:r>
          </w:p>
        </w:tc>
      </w:tr>
      <w:tr w:rsidR="0040523D" w:rsidRPr="00505780" w14:paraId="47294889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3393C640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2" w:right="-72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     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** ถือหุ้นผ่านทาง 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 xml:space="preserve">Frasers Property Thailand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(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Hong Kong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) </w:t>
            </w:r>
            <w:r w:rsidRPr="00505780">
              <w:rPr>
                <w:rFonts w:ascii="Angsana New" w:hAnsi="Angsana New" w:hint="cs"/>
                <w:sz w:val="24"/>
                <w:szCs w:val="24"/>
              </w:rPr>
              <w:t>Limited</w:t>
            </w:r>
          </w:p>
        </w:tc>
      </w:tr>
      <w:tr w:rsidR="0040523D" w:rsidRPr="00505780" w14:paraId="7CE2AFD7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15D08DF5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2" w:right="-72"/>
              <w:jc w:val="thaiDistribute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       *** ถือหุ้นผ่านทาง บริษัท แผ่นดินทอง พร็อพเพอร์ตี้ ดีเวลลอปเม้นท์ จำกัด (มหาชน)</w:t>
            </w:r>
          </w:p>
        </w:tc>
      </w:tr>
      <w:tr w:rsidR="0040523D" w:rsidRPr="00505780" w14:paraId="299FF77C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1F80C205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 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   *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*** ถือหุ้นผ่านทาง บริษัท เฟรเซอร์ส พร็อพเพอร์ตี้ อินดัสเทรียล (ประเทศไทย) จำกัด </w:t>
            </w:r>
          </w:p>
        </w:tc>
      </w:tr>
      <w:tr w:rsidR="0040523D" w:rsidRPr="00505780" w14:paraId="2DF37CE4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78E61654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 w:val="24"/>
                <w:szCs w:val="24"/>
                <w:rtl/>
                <w:cs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  *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**** ถือหุ้นผ่านทาง</w:t>
            </w: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บริษัท เฟร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เซอร์ส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 xml:space="preserve"> พร็อพเพอร์ตี้ เทคโนโลยี (ประเทศไทย) จำกัด 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และบริษัท เฟรเซอร์ส พร็อพเพอร์ตี้ อินดัสเทรียล (ประเทศไทย) จำกัด</w:t>
            </w:r>
          </w:p>
        </w:tc>
      </w:tr>
      <w:tr w:rsidR="0040523D" w:rsidRPr="00505780" w14:paraId="50B37FFB" w14:textId="77777777" w:rsidTr="00505780">
        <w:tblPrEx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632" w:type="dxa"/>
        </w:trPr>
        <w:tc>
          <w:tcPr>
            <w:tcW w:w="15118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710B11B7" w14:textId="77777777" w:rsidR="0040523D" w:rsidRPr="00505780" w:rsidRDefault="0040523D" w:rsidP="0040523D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 w:val="24"/>
                <w:szCs w:val="24"/>
              </w:rPr>
            </w:pPr>
            <w:r w:rsidRPr="00505780">
              <w:rPr>
                <w:rFonts w:ascii="Angsana New" w:hAnsi="Angsana New" w:hint="cs"/>
                <w:sz w:val="24"/>
                <w:szCs w:val="24"/>
                <w:lang w:bidi="th-TH"/>
              </w:rPr>
              <w:t xml:space="preserve">  *</w:t>
            </w:r>
            <w:r w:rsidRPr="00505780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***** ถือหุ้นผ่านทางบริษัท ออโตเมชั่น แอสเซ็ท จำกัด</w:t>
            </w:r>
          </w:p>
        </w:tc>
      </w:tr>
    </w:tbl>
    <w:p w14:paraId="1141AC9C" w14:textId="77777777" w:rsidR="00022BE3" w:rsidRDefault="00022BE3" w:rsidP="00022BE3">
      <w:pPr>
        <w:rPr>
          <w:rFonts w:asciiTheme="majorBidi" w:hAnsiTheme="majorBidi" w:cstheme="majorBidi"/>
          <w:sz w:val="30"/>
          <w:szCs w:val="30"/>
        </w:rPr>
      </w:pPr>
    </w:p>
    <w:p w14:paraId="08A66EAB" w14:textId="6BF30D6C" w:rsidR="00C421B4" w:rsidRPr="006375B5" w:rsidRDefault="00022BE3" w:rsidP="00DA6E64">
      <w:pPr>
        <w:tabs>
          <w:tab w:val="clear" w:pos="227"/>
          <w:tab w:val="left" w:pos="90"/>
        </w:tabs>
        <w:ind w:left="-90"/>
        <w:rPr>
          <w:rFonts w:ascii="Angsana New" w:hAnsi="Angsana New"/>
          <w:sz w:val="30"/>
          <w:szCs w:val="30"/>
          <w:cs/>
        </w:rPr>
        <w:sectPr w:rsidR="00C421B4" w:rsidRPr="006375B5" w:rsidSect="001B6D4A">
          <w:headerReference w:type="default" r:id="rId14"/>
          <w:pgSz w:w="16834" w:h="11909" w:orient="landscape" w:code="9"/>
          <w:pgMar w:top="1152" w:right="691" w:bottom="1152" w:left="630" w:header="720" w:footer="720" w:gutter="0"/>
          <w:paperSrc w:first="7" w:other="7"/>
          <w:pgNumType w:start="66"/>
          <w:cols w:space="720"/>
          <w:docGrid w:linePitch="245"/>
        </w:sectPr>
      </w:pPr>
      <w:r w:rsidRPr="009E2F97">
        <w:rPr>
          <w:rFonts w:ascii="Angsana New" w:hAnsi="Angsana New"/>
          <w:sz w:val="30"/>
          <w:szCs w:val="30"/>
          <w:cs/>
        </w:rPr>
        <w:t xml:space="preserve">บริษัทร่วมและการร่วมค้าทั้งหมดดำเนินธุรกิจในประเทศไทยยกเว้นบริษัท </w:t>
      </w:r>
      <w:r w:rsidRPr="009E2F97">
        <w:rPr>
          <w:rFonts w:ascii="Angsana New" w:hAnsi="Angsana New"/>
          <w:sz w:val="30"/>
          <w:szCs w:val="30"/>
        </w:rPr>
        <w:t xml:space="preserve">PT SLP Surya TICON Internusa </w:t>
      </w:r>
      <w:r w:rsidRPr="009E2F97">
        <w:rPr>
          <w:rFonts w:ascii="Angsana New" w:hAnsi="Angsana New" w:hint="cs"/>
          <w:sz w:val="30"/>
          <w:szCs w:val="30"/>
          <w:cs/>
        </w:rPr>
        <w:t xml:space="preserve">และ </w:t>
      </w:r>
      <w:r w:rsidRPr="009E2F97">
        <w:rPr>
          <w:rFonts w:ascii="Angsana New" w:hAnsi="Angsana New"/>
          <w:sz w:val="30"/>
          <w:szCs w:val="30"/>
        </w:rPr>
        <w:t xml:space="preserve">PT Surya Internusa Timur </w:t>
      </w:r>
      <w:r w:rsidRPr="009E2F97">
        <w:rPr>
          <w:rFonts w:ascii="Angsana New" w:hAnsi="Angsana New"/>
          <w:sz w:val="30"/>
          <w:szCs w:val="30"/>
          <w:cs/>
        </w:rPr>
        <w:t>ซึ่งดำเนินธุรกิจในประเทศอินโดนีเซี</w:t>
      </w:r>
      <w:r w:rsidRPr="009E2F97">
        <w:rPr>
          <w:rFonts w:ascii="Angsana New" w:hAnsi="Angsana New" w:hint="cs"/>
          <w:sz w:val="30"/>
          <w:szCs w:val="30"/>
          <w:cs/>
        </w:rPr>
        <w:t>ย</w:t>
      </w:r>
    </w:p>
    <w:p w14:paraId="0006775A" w14:textId="5A3EFEAD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lastRenderedPageBreak/>
        <w:t>บริษัทร่วมและการร่วมค้า</w:t>
      </w:r>
      <w:r w:rsidR="00991AC6" w:rsidRPr="006375B5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ที่มีสาระสำคัญ</w:t>
      </w:r>
    </w:p>
    <w:p w14:paraId="3DBD2530" w14:textId="77777777" w:rsidR="007C21DD" w:rsidRPr="006375B5" w:rsidRDefault="007C21DD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p w14:paraId="0CD9C307" w14:textId="286E28BF" w:rsidR="00C421B4" w:rsidRPr="006375B5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ตารางต่อไปนี้สรุปข้อมูลทางการเงินของบริษัทร่วมและการร่วมค้าที่รวมอยู่ในงบการเงินของบริษัทร่วมและการร่วมค้า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ปรับปรุงด้วยการปรับมูลค่ายุติธรรม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ณ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วันที่ซื้อ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และความแตกต่างของนโยบายการบัญชี</w:t>
      </w:r>
      <w:r w:rsidRPr="006375B5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p w14:paraId="251DF756" w14:textId="77777777" w:rsidR="0081355C" w:rsidRPr="006375B5" w:rsidRDefault="0081355C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tbl>
      <w:tblPr>
        <w:tblW w:w="4955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4614"/>
        <w:gridCol w:w="908"/>
        <w:gridCol w:w="236"/>
        <w:gridCol w:w="982"/>
        <w:gridCol w:w="242"/>
        <w:gridCol w:w="982"/>
        <w:gridCol w:w="236"/>
        <w:gridCol w:w="1028"/>
        <w:gridCol w:w="236"/>
        <w:gridCol w:w="979"/>
        <w:gridCol w:w="236"/>
        <w:gridCol w:w="1037"/>
        <w:gridCol w:w="236"/>
        <w:gridCol w:w="1215"/>
        <w:gridCol w:w="236"/>
        <w:gridCol w:w="996"/>
      </w:tblGrid>
      <w:tr w:rsidR="000714E2" w:rsidRPr="006375B5" w14:paraId="619427CA" w14:textId="18579EFF" w:rsidTr="002F1F60">
        <w:trPr>
          <w:trHeight w:val="344"/>
          <w:tblHeader/>
        </w:trPr>
        <w:tc>
          <w:tcPr>
            <w:tcW w:w="1602" w:type="pct"/>
            <w:shd w:val="clear" w:color="auto" w:fill="auto"/>
          </w:tcPr>
          <w:p w14:paraId="522D8923" w14:textId="77777777" w:rsidR="00BD7304" w:rsidRPr="006375B5" w:rsidRDefault="00BD7304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2466" w:type="pct"/>
            <w:gridSpan w:val="11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6F22BB" w14:textId="33135F21" w:rsidR="00BD7304" w:rsidRPr="006375B5" w:rsidDel="0041386B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82" w:type="pct"/>
          </w:tcPr>
          <w:p w14:paraId="6AD6874E" w14:textId="77777777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3"/>
            <w:tcBorders>
              <w:bottom w:val="single" w:sz="4" w:space="0" w:color="auto"/>
            </w:tcBorders>
            <w:vAlign w:val="bottom"/>
          </w:tcPr>
          <w:p w14:paraId="747B59B3" w14:textId="45A1D9BC" w:rsidR="00BD7304" w:rsidRPr="006375B5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0714E2" w:rsidRPr="006375B5" w14:paraId="765FA385" w14:textId="7D414DDC" w:rsidTr="002F1F60">
        <w:trPr>
          <w:trHeight w:val="432"/>
          <w:tblHeader/>
        </w:trPr>
        <w:tc>
          <w:tcPr>
            <w:tcW w:w="1602" w:type="pct"/>
            <w:shd w:val="clear" w:color="auto" w:fill="auto"/>
          </w:tcPr>
          <w:p w14:paraId="0D71AEEF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738" w:type="pct"/>
            <w:gridSpan w:val="3"/>
            <w:shd w:val="clear" w:color="auto" w:fill="auto"/>
            <w:vAlign w:val="bottom"/>
          </w:tcPr>
          <w:p w14:paraId="1FF8A0A0" w14:textId="657CBF23" w:rsidR="00250AF2" w:rsidRPr="006375B5" w:rsidRDefault="00250AF2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2036E1E9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780" w:type="pct"/>
            <w:gridSpan w:val="3"/>
            <w:shd w:val="clear" w:color="auto" w:fill="auto"/>
            <w:vAlign w:val="center"/>
          </w:tcPr>
          <w:p w14:paraId="2865E191" w14:textId="68566556" w:rsidR="00250AF2" w:rsidRPr="006375B5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t>บริษัท ทีอาร์เอ แลนด์</w:t>
            </w: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br/>
            </w:r>
            <w:r w:rsidR="00250AF2"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  <w:t>ดีเวลลอปเม้นต์ จำกัด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78B435A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sz w:val="30"/>
                <w:szCs w:val="30"/>
                <w:lang w:eastAsia="en-GB"/>
              </w:rPr>
            </w:pPr>
          </w:p>
        </w:tc>
        <w:tc>
          <w:tcPr>
            <w:tcW w:w="782" w:type="pct"/>
            <w:gridSpan w:val="3"/>
            <w:shd w:val="clear" w:color="auto" w:fill="auto"/>
            <w:vAlign w:val="bottom"/>
          </w:tcPr>
          <w:p w14:paraId="2409BCDC" w14:textId="6BCCFD92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eastAsia="Calibri" w:hAnsiTheme="majorBidi" w:cstheme="majorBidi"/>
                <w:b w:val="0"/>
                <w:sz w:val="30"/>
                <w:szCs w:val="30"/>
                <w:lang w:eastAsia="en-GB"/>
              </w:rPr>
              <w:t>GVREIT</w:t>
            </w:r>
          </w:p>
        </w:tc>
        <w:tc>
          <w:tcPr>
            <w:tcW w:w="82" w:type="pct"/>
          </w:tcPr>
          <w:p w14:paraId="249EF6CD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3"/>
            <w:vAlign w:val="bottom"/>
          </w:tcPr>
          <w:p w14:paraId="553F3EF8" w14:textId="6958E8E8" w:rsidR="00250AF2" w:rsidRPr="006375B5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กลุ่ม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บริษัท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เกษมทรัพย์ภักดี</w:t>
            </w:r>
            <w:r w:rsidR="00250AF2" w:rsidRPr="006375B5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6375B5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จำกัด</w:t>
            </w:r>
          </w:p>
        </w:tc>
      </w:tr>
      <w:tr w:rsidR="000714E2" w:rsidRPr="006375B5" w14:paraId="33E2ADD9" w14:textId="4CCA805B" w:rsidTr="002F1F60">
        <w:trPr>
          <w:trHeight w:val="60"/>
          <w:tblHeader/>
        </w:trPr>
        <w:tc>
          <w:tcPr>
            <w:tcW w:w="1602" w:type="pct"/>
            <w:shd w:val="clear" w:color="auto" w:fill="auto"/>
          </w:tcPr>
          <w:p w14:paraId="5B1D912B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15" w:type="pct"/>
            <w:shd w:val="clear" w:color="auto" w:fill="auto"/>
            <w:vAlign w:val="bottom"/>
          </w:tcPr>
          <w:p w14:paraId="18571144" w14:textId="498CCA60" w:rsidR="00250AF2" w:rsidRPr="006375B5" w:rsidRDefault="000E564C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F3E0DBB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6AA1A954" w14:textId="65DE016F" w:rsidR="00250AF2" w:rsidRPr="006375B5" w:rsidRDefault="000E564C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11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56E9F905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6903182B" w14:textId="7A72E16E" w:rsidR="00250AF2" w:rsidRPr="006375B5" w:rsidRDefault="000E564C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6C32448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bottom"/>
          </w:tcPr>
          <w:p w14:paraId="77539EE4" w14:textId="26CEC576" w:rsidR="00250AF2" w:rsidRPr="006375B5" w:rsidRDefault="000E564C" w:rsidP="007C21DD">
            <w:pPr>
              <w:pStyle w:val="acctmergecolhdg"/>
              <w:spacing w:line="360" w:lineRule="exact"/>
              <w:ind w:left="-108" w:right="-151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E038EA2" w14:textId="77777777" w:rsidR="00250AF2" w:rsidRPr="006375B5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bottom"/>
          </w:tcPr>
          <w:p w14:paraId="4983B5CB" w14:textId="13ACDACE" w:rsidR="00250AF2" w:rsidRPr="006375B5" w:rsidRDefault="000E564C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CE1F786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bottom"/>
          </w:tcPr>
          <w:p w14:paraId="63E1B428" w14:textId="2A194204" w:rsidR="00250AF2" w:rsidRPr="006375B5" w:rsidRDefault="000E564C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82" w:type="pct"/>
          </w:tcPr>
          <w:p w14:paraId="64C9529F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</w:p>
        </w:tc>
        <w:tc>
          <w:tcPr>
            <w:tcW w:w="422" w:type="pct"/>
            <w:vAlign w:val="bottom"/>
          </w:tcPr>
          <w:p w14:paraId="1A7393C7" w14:textId="5E84D476" w:rsidR="00250AF2" w:rsidRPr="006375B5" w:rsidRDefault="000E564C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82" w:type="pct"/>
            <w:vAlign w:val="bottom"/>
          </w:tcPr>
          <w:p w14:paraId="5EF8EFFD" w14:textId="7777777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</w:p>
        </w:tc>
        <w:tc>
          <w:tcPr>
            <w:tcW w:w="346" w:type="pct"/>
            <w:vAlign w:val="bottom"/>
          </w:tcPr>
          <w:p w14:paraId="0F1BADAE" w14:textId="72969265" w:rsidR="00250AF2" w:rsidRPr="006375B5" w:rsidRDefault="000E564C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bidi="th-TH"/>
              </w:rPr>
              <w:t>2564</w:t>
            </w:r>
          </w:p>
        </w:tc>
      </w:tr>
      <w:tr w:rsidR="00250AF2" w:rsidRPr="006375B5" w14:paraId="5B48EFCE" w14:textId="303018A6" w:rsidTr="002F1F60">
        <w:trPr>
          <w:trHeight w:val="344"/>
          <w:tblHeader/>
        </w:trPr>
        <w:tc>
          <w:tcPr>
            <w:tcW w:w="1602" w:type="pct"/>
            <w:shd w:val="clear" w:color="auto" w:fill="auto"/>
          </w:tcPr>
          <w:p w14:paraId="5970199A" w14:textId="77777777" w:rsidR="00250AF2" w:rsidRPr="006375B5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398" w:type="pct"/>
            <w:gridSpan w:val="15"/>
            <w:shd w:val="clear" w:color="auto" w:fill="auto"/>
            <w:vAlign w:val="bottom"/>
          </w:tcPr>
          <w:p w14:paraId="2FFB6B1C" w14:textId="0F1B3827" w:rsidR="00250AF2" w:rsidRPr="006375B5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273FCA" w:rsidRPr="006375B5" w14:paraId="7180306A" w14:textId="4C8B18E7" w:rsidTr="002F1F60">
        <w:trPr>
          <w:trHeight w:val="73"/>
        </w:trPr>
        <w:tc>
          <w:tcPr>
            <w:tcW w:w="1602" w:type="pct"/>
            <w:shd w:val="clear" w:color="auto" w:fill="auto"/>
          </w:tcPr>
          <w:p w14:paraId="3AA5D272" w14:textId="7777777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068745D8" w14:textId="544453EE" w:rsidR="00273FCA" w:rsidRPr="006375B5" w:rsidRDefault="00E02ADE" w:rsidP="007F40D0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3,654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E8F2E9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5F9FB8B" w14:textId="2DBADF21" w:rsidR="00273FCA" w:rsidRPr="006375B5" w:rsidRDefault="000E564C" w:rsidP="006C2049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417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0233C3F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16F089C2" w14:textId="77B883DE" w:rsidR="00273FCA" w:rsidRPr="006375B5" w:rsidRDefault="00923B5F" w:rsidP="00631058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24E19A7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7DEFA08B" w14:textId="2F48DFC7" w:rsidR="00273FCA" w:rsidRPr="006375B5" w:rsidRDefault="000E564C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1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CEEE21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236568D9" w14:textId="378D43DF" w:rsidR="00273FCA" w:rsidRPr="006375B5" w:rsidRDefault="0008792E" w:rsidP="00F00D64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1,135</w:t>
            </w:r>
          </w:p>
        </w:tc>
        <w:tc>
          <w:tcPr>
            <w:tcW w:w="82" w:type="pct"/>
            <w:shd w:val="clear" w:color="auto" w:fill="auto"/>
          </w:tcPr>
          <w:p w14:paraId="04741F7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5E87292" w14:textId="3AB76848" w:rsidR="00273FCA" w:rsidRPr="006375B5" w:rsidRDefault="000E564C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1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121</w:t>
            </w:r>
          </w:p>
        </w:tc>
        <w:tc>
          <w:tcPr>
            <w:tcW w:w="82" w:type="pct"/>
          </w:tcPr>
          <w:p w14:paraId="185A85A5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77279E6C" w14:textId="7AEB0214" w:rsidR="00273FCA" w:rsidRPr="006375B5" w:rsidRDefault="00071A30" w:rsidP="000A41B1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1,124</w:t>
            </w:r>
          </w:p>
        </w:tc>
        <w:tc>
          <w:tcPr>
            <w:tcW w:w="82" w:type="pct"/>
          </w:tcPr>
          <w:p w14:paraId="6EC5037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</w:tcPr>
          <w:p w14:paraId="3DF4666D" w14:textId="6ED8B154" w:rsidR="00273FCA" w:rsidRPr="006375B5" w:rsidRDefault="000E564C" w:rsidP="000A41B1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906</w:t>
            </w:r>
          </w:p>
        </w:tc>
      </w:tr>
      <w:tr w:rsidR="00273FCA" w:rsidRPr="006375B5" w14:paraId="4B8EE478" w14:textId="77777777" w:rsidTr="002F1F60">
        <w:trPr>
          <w:trHeight w:val="73"/>
        </w:trPr>
        <w:tc>
          <w:tcPr>
            <w:tcW w:w="1602" w:type="pct"/>
            <w:shd w:val="clear" w:color="auto" w:fill="auto"/>
          </w:tcPr>
          <w:p w14:paraId="208DC4FE" w14:textId="7777777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79CB0F20" w14:textId="77777777" w:rsidR="00273FCA" w:rsidRPr="006375B5" w:rsidRDefault="00273FCA" w:rsidP="007F40D0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E102A1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4D2AE0A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00F9916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014D013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234E6DE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28974A0" w14:textId="77777777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E4C028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508CA35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2D4227B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5DF9CCB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32EE49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9044E7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454334B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</w:tcPr>
          <w:p w14:paraId="3E4A82F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273FCA" w:rsidRPr="006375B5" w14:paraId="3B82A9BC" w14:textId="3AFCC042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DCE4991" w14:textId="6AB8D74A" w:rsidR="00273FCA" w:rsidRPr="006375B5" w:rsidRDefault="00273FCA" w:rsidP="00273FCA">
            <w:pPr>
              <w:spacing w:line="360" w:lineRule="exact"/>
              <w:ind w:left="160" w:hanging="160"/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 จากการดำเนินงานอย่างต่อเนื่อง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4DE931A4" w14:textId="79FBE21F" w:rsidR="00273FCA" w:rsidRPr="0094599F" w:rsidRDefault="00E60C6A" w:rsidP="007F40D0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2,523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62244F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BBD3A4E" w14:textId="5184FBCB" w:rsidR="00273FCA" w:rsidRPr="006375B5" w:rsidRDefault="000E564C" w:rsidP="006C2049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370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5572BC7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DB5246E" w14:textId="1E391145" w:rsidR="00273FCA" w:rsidRPr="006375B5" w:rsidRDefault="00923B5F" w:rsidP="00D92B94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(8)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19436BD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A8C4BA7" w14:textId="4B14C4AD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5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33F22E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2829EA15" w14:textId="5D3ADD17" w:rsidR="00273FCA" w:rsidRPr="006375B5" w:rsidRDefault="0008792E" w:rsidP="00F00D64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739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B05E10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5B969944" w14:textId="5C74F1C5" w:rsidR="00273FCA" w:rsidRPr="006375B5" w:rsidRDefault="000E564C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750</w:t>
            </w:r>
          </w:p>
        </w:tc>
        <w:tc>
          <w:tcPr>
            <w:tcW w:w="82" w:type="pct"/>
          </w:tcPr>
          <w:p w14:paraId="3496FB8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422" w:type="pct"/>
          </w:tcPr>
          <w:p w14:paraId="7AC02C6E" w14:textId="29888D15" w:rsidR="00273FCA" w:rsidRPr="000A41B1" w:rsidRDefault="00071A30" w:rsidP="000A41B1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-26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(2</w:t>
            </w:r>
            <w:r w:rsidR="009A2BDA"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10</w:t>
            </w: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3ADC4818" w14:textId="77777777" w:rsidR="00273FCA" w:rsidRPr="000A41B1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346" w:type="pct"/>
          </w:tcPr>
          <w:p w14:paraId="44E1F2DE" w14:textId="3425CBDC" w:rsidR="00273FCA" w:rsidRPr="000A41B1" w:rsidRDefault="00273FCA" w:rsidP="000A41B1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val="en-US" w:eastAsia="en-GB" w:bidi="th-TH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</w:t>
            </w:r>
            <w:r w:rsidR="000E564C"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val="en-US" w:eastAsia="en-GB"/>
              </w:rPr>
              <w:t>423</w:t>
            </w: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</w:tr>
      <w:tr w:rsidR="00273FCA" w:rsidRPr="006375B5" w14:paraId="3515722C" w14:textId="0FE5E60D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7BE17158" w14:textId="0F91C71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>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 xml:space="preserve">(ร้อยละ 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2C63156" w14:textId="137C14C1" w:rsidR="00273FCA" w:rsidRPr="006375B5" w:rsidRDefault="00E60C6A" w:rsidP="007F40D0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1,634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85F672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F059591" w14:textId="0C8D9B22" w:rsidR="00273FCA" w:rsidRPr="006375B5" w:rsidRDefault="000E564C" w:rsidP="006C2049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573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7447B74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E505785" w14:textId="690D00F1" w:rsidR="00273FCA" w:rsidRPr="006375B5" w:rsidRDefault="00923B5F" w:rsidP="00D92B94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(8)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B3A730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C5C2BDD" w14:textId="740BEDE7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5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70B800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F3C2021" w14:textId="7247D668" w:rsidR="00273FCA" w:rsidRPr="006375B5" w:rsidRDefault="0008792E" w:rsidP="00F00D64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739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0A96EA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F07B0C7" w14:textId="2B2A078C" w:rsidR="00273FCA" w:rsidRPr="006375B5" w:rsidRDefault="000E564C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750</w:t>
            </w:r>
          </w:p>
        </w:tc>
        <w:tc>
          <w:tcPr>
            <w:tcW w:w="82" w:type="pct"/>
            <w:vAlign w:val="bottom"/>
          </w:tcPr>
          <w:p w14:paraId="1292036B" w14:textId="77777777" w:rsidR="00273FCA" w:rsidRPr="006375B5" w:rsidRDefault="00273FCA" w:rsidP="00273FCA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1989FE" w14:textId="2401E293" w:rsidR="00273FCA" w:rsidRPr="006375B5" w:rsidRDefault="00071A30" w:rsidP="000A41B1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(2</w:t>
            </w:r>
            <w:r w:rsidR="009A2BDA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10</w:t>
            </w: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2" w:type="pct"/>
            <w:vAlign w:val="bottom"/>
          </w:tcPr>
          <w:p w14:paraId="388F53EA" w14:textId="72B01CCE" w:rsidR="00273FCA" w:rsidRPr="006375B5" w:rsidRDefault="00273FCA" w:rsidP="00273FCA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0C394F" w14:textId="10C31F7C" w:rsidR="00273FCA" w:rsidRPr="006375B5" w:rsidRDefault="00273FCA" w:rsidP="000A41B1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423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</w:tr>
      <w:tr w:rsidR="00273FCA" w:rsidRPr="006375B5" w14:paraId="666587CD" w14:textId="6B5A85B5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7B0F7FC5" w14:textId="7777777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CA5B2A9" w14:textId="77777777" w:rsidR="00273FCA" w:rsidRPr="006375B5" w:rsidRDefault="00273FCA" w:rsidP="007F40D0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BC3CE3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CBF9F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4942341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D5B77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0EB366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92EAC6" w14:textId="77777777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145BA9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B134AA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E22E95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C5F7DB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6CF292F" w14:textId="77777777" w:rsidR="00273FCA" w:rsidRPr="006375B5" w:rsidRDefault="00273FCA" w:rsidP="00273FCA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13A6A971" w14:textId="77777777" w:rsidR="00273FCA" w:rsidRPr="006375B5" w:rsidRDefault="00273FCA" w:rsidP="00273FCA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3D93A9D7" w14:textId="77777777" w:rsidR="00273FCA" w:rsidRPr="006375B5" w:rsidRDefault="00273FCA" w:rsidP="00273FCA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616A8B1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273FCA" w:rsidRPr="006375B5" w14:paraId="545AFA5A" w14:textId="440A4DA1" w:rsidTr="002F1F60">
        <w:trPr>
          <w:trHeight w:val="332"/>
        </w:trPr>
        <w:tc>
          <w:tcPr>
            <w:tcW w:w="1602" w:type="pct"/>
            <w:shd w:val="clear" w:color="auto" w:fill="auto"/>
          </w:tcPr>
          <w:p w14:paraId="14B729D8" w14:textId="7B062F63" w:rsidR="00273FCA" w:rsidRPr="006375B5" w:rsidRDefault="00273FCA" w:rsidP="00273FCA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(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ตามส่วนได้เสียของกลุ่มบริษัท</w:t>
            </w:r>
          </w:p>
        </w:tc>
        <w:tc>
          <w:tcPr>
            <w:tcW w:w="315" w:type="pct"/>
            <w:shd w:val="clear" w:color="auto" w:fill="auto"/>
          </w:tcPr>
          <w:p w14:paraId="7B92D7F0" w14:textId="77777777" w:rsidR="00273FCA" w:rsidRDefault="00273FCA" w:rsidP="007F40D0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1CCF6F2" w14:textId="2B94A5CD" w:rsidR="00E60C6A" w:rsidRPr="006375B5" w:rsidRDefault="00E60C6A" w:rsidP="007F40D0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435</w:t>
            </w:r>
          </w:p>
        </w:tc>
        <w:tc>
          <w:tcPr>
            <w:tcW w:w="82" w:type="pct"/>
            <w:shd w:val="clear" w:color="auto" w:fill="auto"/>
          </w:tcPr>
          <w:p w14:paraId="3F2A739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1CA4377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AA11AE1" w14:textId="70A1A110" w:rsidR="00273FCA" w:rsidRPr="006375B5" w:rsidRDefault="000E564C" w:rsidP="006C2049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400</w:t>
            </w:r>
          </w:p>
        </w:tc>
        <w:tc>
          <w:tcPr>
            <w:tcW w:w="84" w:type="pct"/>
            <w:shd w:val="clear" w:color="auto" w:fill="auto"/>
          </w:tcPr>
          <w:p w14:paraId="71911E5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5A8FC644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-70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7454844" w14:textId="2E929DBE" w:rsidR="00923B5F" w:rsidRPr="006375B5" w:rsidRDefault="00923B5F" w:rsidP="00D92B94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(4)</w:t>
            </w:r>
          </w:p>
        </w:tc>
        <w:tc>
          <w:tcPr>
            <w:tcW w:w="82" w:type="pct"/>
            <w:shd w:val="clear" w:color="auto" w:fill="auto"/>
          </w:tcPr>
          <w:p w14:paraId="67F24B1E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62EBA9B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5538A5C0" w14:textId="4DA58CBC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3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793B8725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1CE1A149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7BBC92D2" w14:textId="3DC7F81A" w:rsidR="0008792E" w:rsidRPr="006375B5" w:rsidRDefault="0008792E" w:rsidP="00F00D64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174</w:t>
            </w:r>
          </w:p>
        </w:tc>
        <w:tc>
          <w:tcPr>
            <w:tcW w:w="82" w:type="pct"/>
            <w:shd w:val="clear" w:color="auto" w:fill="auto"/>
          </w:tcPr>
          <w:p w14:paraId="0C59703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2EDFB88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5E328D13" w14:textId="64986EEB" w:rsidR="00273FCA" w:rsidRPr="006375B5" w:rsidRDefault="000E564C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166</w:t>
            </w:r>
          </w:p>
        </w:tc>
        <w:tc>
          <w:tcPr>
            <w:tcW w:w="82" w:type="pct"/>
          </w:tcPr>
          <w:p w14:paraId="1710FD7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20689A2A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8FE40D2" w14:textId="57B9E29F" w:rsidR="00071A30" w:rsidRPr="006375B5" w:rsidRDefault="00071A30" w:rsidP="000A41B1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(102)</w:t>
            </w:r>
          </w:p>
        </w:tc>
        <w:tc>
          <w:tcPr>
            <w:tcW w:w="82" w:type="pct"/>
          </w:tcPr>
          <w:p w14:paraId="2040A2C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494B10AE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3F120A64" w14:textId="16C80DA8" w:rsidR="00273FCA" w:rsidRPr="006375B5" w:rsidRDefault="00273FCA" w:rsidP="000A41B1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207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</w:tr>
      <w:tr w:rsidR="00273FCA" w:rsidRPr="006375B5" w14:paraId="301859F1" w14:textId="6D20DFDE" w:rsidTr="002F1F60">
        <w:trPr>
          <w:trHeight w:val="332"/>
        </w:trPr>
        <w:tc>
          <w:tcPr>
            <w:tcW w:w="1602" w:type="pct"/>
            <w:shd w:val="clear" w:color="auto" w:fill="auto"/>
            <w:vAlign w:val="bottom"/>
          </w:tcPr>
          <w:p w14:paraId="4143307A" w14:textId="15221A67" w:rsidR="00273FCA" w:rsidRPr="006375B5" w:rsidRDefault="00273FCA" w:rsidP="00273FCA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shd w:val="clear" w:color="auto" w:fill="auto"/>
            <w:vAlign w:val="bottom"/>
          </w:tcPr>
          <w:p w14:paraId="49A793BC" w14:textId="46B0833E" w:rsidR="00273FCA" w:rsidRPr="006375B5" w:rsidRDefault="00E60C6A" w:rsidP="007F40D0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(180)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CDB5DD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46AC43C5" w14:textId="723F052F" w:rsidR="00273FCA" w:rsidRPr="006375B5" w:rsidRDefault="00273FCA" w:rsidP="006C2049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171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4" w:type="pct"/>
            <w:shd w:val="clear" w:color="auto" w:fill="auto"/>
            <w:vAlign w:val="bottom"/>
          </w:tcPr>
          <w:p w14:paraId="59B0B2A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0A74C0B7" w14:textId="77777777" w:rsidR="00273FCA" w:rsidRDefault="00273FCA" w:rsidP="00273FCA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C2CBEB" w14:textId="3C11E0EE" w:rsidR="00923B5F" w:rsidRPr="006375B5" w:rsidRDefault="00923B5F" w:rsidP="00273FCA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4E15DDF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931DAE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37F2617E" w14:textId="18A79142" w:rsidR="00273FCA" w:rsidRPr="006375B5" w:rsidRDefault="00273FCA" w:rsidP="00273FCA">
            <w:pPr>
              <w:pStyle w:val="acctfourfigures"/>
              <w:tabs>
                <w:tab w:val="clear" w:pos="765"/>
                <w:tab w:val="decimal" w:pos="600"/>
              </w:tabs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893012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198C9297" w14:textId="77777777" w:rsidR="00273FCA" w:rsidRDefault="00273FCA" w:rsidP="00273FCA">
            <w:pPr>
              <w:pStyle w:val="acctfourfigures"/>
              <w:tabs>
                <w:tab w:val="clear" w:pos="765"/>
                <w:tab w:val="decimal" w:pos="822"/>
              </w:tabs>
              <w:spacing w:line="360" w:lineRule="exact"/>
              <w:ind w:right="-11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A021F6" w14:textId="2C281813" w:rsidR="0008792E" w:rsidRPr="006375B5" w:rsidRDefault="0008792E" w:rsidP="00F00D64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(84)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1C43D0AE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5E5D14B5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2"/>
              </w:tabs>
              <w:spacing w:line="360" w:lineRule="exact"/>
              <w:ind w:right="-11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A975C7" w14:textId="507E5A98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79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6A71BD3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422" w:type="pct"/>
          </w:tcPr>
          <w:p w14:paraId="2718EC47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006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7C6D927" w14:textId="022D3211" w:rsidR="00071A30" w:rsidRPr="006375B5" w:rsidRDefault="00071A30" w:rsidP="000A41B1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9</w:t>
            </w:r>
          </w:p>
        </w:tc>
        <w:tc>
          <w:tcPr>
            <w:tcW w:w="82" w:type="pct"/>
          </w:tcPr>
          <w:p w14:paraId="31D658B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346" w:type="pct"/>
          </w:tcPr>
          <w:p w14:paraId="5280EEA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06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DD126D4" w14:textId="545C5AD2" w:rsidR="00273FCA" w:rsidRPr="006375B5" w:rsidRDefault="000E564C" w:rsidP="000A41B1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14</w:t>
            </w:r>
          </w:p>
        </w:tc>
      </w:tr>
      <w:tr w:rsidR="00273FCA" w:rsidRPr="006375B5" w14:paraId="5811F0B4" w14:textId="2CA33216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13F35C3" w14:textId="6E7C578E" w:rsidR="00273FCA" w:rsidRPr="006375B5" w:rsidRDefault="00273FCA" w:rsidP="00273FCA">
            <w:pPr>
              <w:spacing w:line="360" w:lineRule="exact"/>
              <w:ind w:left="167" w:hanging="16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กำไรขาดทุนเบ็ดเสร็จรวมส่วนที่เป็นของกลุ่มบริษัท</w:t>
            </w:r>
            <w:r w:rsidRPr="006375B5">
              <w:rPr>
                <w:rFonts w:asciiTheme="majorBidi" w:eastAsia="Calibri" w:hAnsiTheme="majorBidi" w:hint="cs"/>
                <w:b/>
                <w:bCs/>
                <w:sz w:val="30"/>
                <w:szCs w:val="30"/>
                <w:cs/>
                <w:lang w:val="en-GB" w:eastAsia="en-GB"/>
              </w:rPr>
              <w:t>สุทธิจากกำไรที่ยังไม่เกิดขึ้นจากการขายอสังหาริมทรัพย์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5034134" w14:textId="77777777" w:rsidR="00273FCA" w:rsidRDefault="00273FCA" w:rsidP="007F40D0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63B180F6" w14:textId="77777777" w:rsidR="00E60C6A" w:rsidRDefault="00E60C6A" w:rsidP="007F40D0">
            <w:pPr>
              <w:pStyle w:val="acctfourfigures"/>
              <w:tabs>
                <w:tab w:val="clear" w:pos="765"/>
                <w:tab w:val="decimal" w:pos="690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60FE510E" w14:textId="3754131A" w:rsidR="00E60C6A" w:rsidRPr="00E60C6A" w:rsidRDefault="00E60C6A" w:rsidP="007F40D0">
            <w:pPr>
              <w:pStyle w:val="acctfourfigures"/>
              <w:tabs>
                <w:tab w:val="clear" w:pos="765"/>
                <w:tab w:val="decimal" w:pos="69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255</w:t>
            </w:r>
          </w:p>
        </w:tc>
        <w:tc>
          <w:tcPr>
            <w:tcW w:w="82" w:type="pct"/>
            <w:shd w:val="clear" w:color="auto" w:fill="auto"/>
          </w:tcPr>
          <w:p w14:paraId="1778706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8B60A0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7AAC95D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027D3C52" w14:textId="6408A70C" w:rsidR="00273FCA" w:rsidRPr="006375B5" w:rsidRDefault="000E564C" w:rsidP="006C2049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229</w:t>
            </w:r>
          </w:p>
        </w:tc>
        <w:tc>
          <w:tcPr>
            <w:tcW w:w="84" w:type="pct"/>
            <w:shd w:val="clear" w:color="auto" w:fill="auto"/>
          </w:tcPr>
          <w:p w14:paraId="197FD6E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93A5D1" w14:textId="77777777" w:rsidR="00273FCA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2352A884" w14:textId="77777777" w:rsidR="00923B5F" w:rsidRDefault="00923B5F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58642FD7" w14:textId="52CFEF81" w:rsidR="00923B5F" w:rsidRPr="006375B5" w:rsidRDefault="00923B5F" w:rsidP="00D92B94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(4)</w:t>
            </w:r>
          </w:p>
        </w:tc>
        <w:tc>
          <w:tcPr>
            <w:tcW w:w="82" w:type="pct"/>
            <w:shd w:val="clear" w:color="auto" w:fill="auto"/>
          </w:tcPr>
          <w:p w14:paraId="168C265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F99CDF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1A7EAA3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19A8C722" w14:textId="35FFEA2F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/>
              </w:rPr>
              <w:t>3</w:t>
            </w: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7AEC14C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E1A939F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29637448" w14:textId="77777777" w:rsidR="0008792E" w:rsidRDefault="0008792E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4DE6F82E" w14:textId="6879A410" w:rsidR="0008792E" w:rsidRPr="006375B5" w:rsidRDefault="0008792E" w:rsidP="00F00D64">
            <w:pPr>
              <w:pStyle w:val="acctfourfigures"/>
              <w:tabs>
                <w:tab w:val="clear" w:pos="765"/>
                <w:tab w:val="decimal" w:pos="759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90</w:t>
            </w:r>
          </w:p>
        </w:tc>
        <w:tc>
          <w:tcPr>
            <w:tcW w:w="82" w:type="pct"/>
            <w:shd w:val="clear" w:color="auto" w:fill="auto"/>
          </w:tcPr>
          <w:p w14:paraId="30CBD25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F029DB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2269FAE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1651B824" w14:textId="7965CC58" w:rsidR="00273FCA" w:rsidRPr="006375B5" w:rsidRDefault="000E564C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/>
              </w:rPr>
              <w:t>87</w:t>
            </w:r>
          </w:p>
        </w:tc>
        <w:tc>
          <w:tcPr>
            <w:tcW w:w="82" w:type="pct"/>
          </w:tcPr>
          <w:p w14:paraId="7C08773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16F9A01E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34AE09FC" w14:textId="77777777" w:rsidR="00071A30" w:rsidRDefault="00071A30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79C110A4" w14:textId="01000093" w:rsidR="00071A30" w:rsidRPr="006375B5" w:rsidRDefault="00071A30" w:rsidP="000A41B1">
            <w:pPr>
              <w:pStyle w:val="acctfourfigures"/>
              <w:tabs>
                <w:tab w:val="clear" w:pos="765"/>
                <w:tab w:val="decimal" w:pos="90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(9</w:t>
            </w:r>
            <w:r w:rsidR="006C1543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3</w:t>
            </w: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2" w:type="pct"/>
          </w:tcPr>
          <w:p w14:paraId="5168C4E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</w:tcPr>
          <w:p w14:paraId="5A58658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0C3C6B6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170254B1" w14:textId="27C6EDA9" w:rsidR="00273FCA" w:rsidRPr="006375B5" w:rsidRDefault="00273FCA" w:rsidP="000A41B1">
            <w:pPr>
              <w:pStyle w:val="acctfourfigures"/>
              <w:tabs>
                <w:tab w:val="clear" w:pos="765"/>
                <w:tab w:val="decimal" w:pos="71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cs/>
                <w:lang w:eastAsia="en-GB" w:bidi="th-TH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193</w:t>
            </w:r>
            <w:r w:rsidRPr="006375B5"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cs/>
                <w:lang w:eastAsia="en-GB" w:bidi="th-TH"/>
              </w:rPr>
              <w:t>)</w:t>
            </w:r>
          </w:p>
        </w:tc>
      </w:tr>
      <w:tr w:rsidR="00273FCA" w:rsidRPr="006375B5" w14:paraId="2B617833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7ABE6470" w14:textId="7777777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752026D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6D7F774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4E10936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6CF476F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7984CEA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76F9A0E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619DD671" w14:textId="77777777" w:rsidR="00273FCA" w:rsidRPr="006375B5" w:rsidRDefault="00273FCA" w:rsidP="00273FCA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7F388CE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3781A02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02E9E14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6174CE0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59104C2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6145E60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5195A7E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7557263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273FCA" w:rsidRPr="006375B5" w14:paraId="6C26C39F" w14:textId="6DF8FB5C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D1E7290" w14:textId="07D1226D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lastRenderedPageBreak/>
              <w:t>สินทรัพย์หมุนเวียน</w:t>
            </w:r>
          </w:p>
        </w:tc>
        <w:tc>
          <w:tcPr>
            <w:tcW w:w="315" w:type="pct"/>
            <w:shd w:val="clear" w:color="auto" w:fill="auto"/>
          </w:tcPr>
          <w:p w14:paraId="641DB768" w14:textId="0762D625" w:rsidR="00273FCA" w:rsidRPr="006375B5" w:rsidRDefault="003F27C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557</w:t>
            </w:r>
          </w:p>
        </w:tc>
        <w:tc>
          <w:tcPr>
            <w:tcW w:w="82" w:type="pct"/>
            <w:shd w:val="clear" w:color="auto" w:fill="auto"/>
          </w:tcPr>
          <w:p w14:paraId="6311FA5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43BE4C46" w14:textId="0B025D8C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662D98">
              <w:rPr>
                <w:rFonts w:asciiTheme="majorBidi" w:eastAsia="Calibri" w:hAnsiTheme="majorBidi" w:cstheme="majorBidi"/>
                <w:sz w:val="30"/>
                <w:szCs w:val="30"/>
                <w:lang w:val="en-GB" w:eastAsia="en-GB" w:bidi="ar-SA"/>
              </w:rPr>
              <w:t>935</w:t>
            </w:r>
          </w:p>
        </w:tc>
        <w:tc>
          <w:tcPr>
            <w:tcW w:w="84" w:type="pct"/>
            <w:shd w:val="clear" w:color="auto" w:fill="auto"/>
          </w:tcPr>
          <w:p w14:paraId="768103C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4E79D349" w14:textId="7D47D6BB" w:rsidR="00273FCA" w:rsidRPr="006375B5" w:rsidRDefault="007049DC" w:rsidP="00A42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</w:t>
            </w:r>
          </w:p>
        </w:tc>
        <w:tc>
          <w:tcPr>
            <w:tcW w:w="82" w:type="pct"/>
            <w:shd w:val="clear" w:color="auto" w:fill="auto"/>
          </w:tcPr>
          <w:p w14:paraId="32AB7F2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7839904B" w14:textId="7F8E505A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78</w:t>
            </w:r>
          </w:p>
        </w:tc>
        <w:tc>
          <w:tcPr>
            <w:tcW w:w="82" w:type="pct"/>
            <w:shd w:val="clear" w:color="auto" w:fill="auto"/>
          </w:tcPr>
          <w:p w14:paraId="536195F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1C3F7C7" w14:textId="6FE0D44D" w:rsidR="00273FCA" w:rsidRPr="006375B5" w:rsidRDefault="00534A9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62</w:t>
            </w:r>
          </w:p>
        </w:tc>
        <w:tc>
          <w:tcPr>
            <w:tcW w:w="82" w:type="pct"/>
            <w:shd w:val="clear" w:color="auto" w:fill="auto"/>
          </w:tcPr>
          <w:p w14:paraId="36058A9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0DA1F7DB" w14:textId="6051F070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90</w:t>
            </w:r>
          </w:p>
        </w:tc>
        <w:tc>
          <w:tcPr>
            <w:tcW w:w="82" w:type="pct"/>
          </w:tcPr>
          <w:p w14:paraId="19AE46D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DE0FF2C" w14:textId="298D97E3" w:rsidR="00273FCA" w:rsidRPr="000A41B1" w:rsidRDefault="008D6E03" w:rsidP="009F2F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2</w:t>
            </w:r>
            <w:r w:rsidR="009A2BDA"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35</w:t>
            </w:r>
          </w:p>
        </w:tc>
        <w:tc>
          <w:tcPr>
            <w:tcW w:w="82" w:type="pct"/>
          </w:tcPr>
          <w:p w14:paraId="4BAA1CFD" w14:textId="77777777" w:rsidR="00273FCA" w:rsidRPr="000A41B1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5827063A" w14:textId="6681B8C5" w:rsidR="00273FCA" w:rsidRPr="000A41B1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330</w:t>
            </w:r>
          </w:p>
        </w:tc>
      </w:tr>
      <w:tr w:rsidR="00273FCA" w:rsidRPr="006375B5" w14:paraId="6EDF20E4" w14:textId="5CC9C090" w:rsidTr="002F1F60">
        <w:trPr>
          <w:trHeight w:val="57"/>
        </w:trPr>
        <w:tc>
          <w:tcPr>
            <w:tcW w:w="1602" w:type="pct"/>
            <w:shd w:val="clear" w:color="auto" w:fill="auto"/>
          </w:tcPr>
          <w:p w14:paraId="1F617132" w14:textId="7D2256DB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สินทรัพย์ไม่หมุนเวียน</w:t>
            </w:r>
          </w:p>
        </w:tc>
        <w:tc>
          <w:tcPr>
            <w:tcW w:w="315" w:type="pct"/>
            <w:shd w:val="clear" w:color="auto" w:fill="auto"/>
          </w:tcPr>
          <w:p w14:paraId="78404109" w14:textId="78590101" w:rsidR="00273FCA" w:rsidRPr="006375B5" w:rsidRDefault="003F27C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46,341</w:t>
            </w:r>
          </w:p>
        </w:tc>
        <w:tc>
          <w:tcPr>
            <w:tcW w:w="82" w:type="pct"/>
            <w:shd w:val="clear" w:color="auto" w:fill="auto"/>
          </w:tcPr>
          <w:p w14:paraId="540BE71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67AE0C4A" w14:textId="79F09DA6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45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134</w:t>
            </w:r>
          </w:p>
        </w:tc>
        <w:tc>
          <w:tcPr>
            <w:tcW w:w="84" w:type="pct"/>
            <w:shd w:val="clear" w:color="auto" w:fill="auto"/>
          </w:tcPr>
          <w:p w14:paraId="1B1A5B0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5D232E2D" w14:textId="35A88E7F" w:rsidR="00273FCA" w:rsidRPr="006375B5" w:rsidRDefault="007049DC" w:rsidP="00A42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11,131</w:t>
            </w:r>
          </w:p>
        </w:tc>
        <w:tc>
          <w:tcPr>
            <w:tcW w:w="82" w:type="pct"/>
            <w:shd w:val="clear" w:color="auto" w:fill="auto"/>
          </w:tcPr>
          <w:p w14:paraId="29AF603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80C19F1" w14:textId="106013B1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650</w:t>
            </w:r>
          </w:p>
        </w:tc>
        <w:tc>
          <w:tcPr>
            <w:tcW w:w="82" w:type="pct"/>
            <w:shd w:val="clear" w:color="auto" w:fill="auto"/>
          </w:tcPr>
          <w:p w14:paraId="134C103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816C367" w14:textId="6AC87BFA" w:rsidR="00273FCA" w:rsidRPr="006375B5" w:rsidRDefault="00534A9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12,245</w:t>
            </w:r>
          </w:p>
        </w:tc>
        <w:tc>
          <w:tcPr>
            <w:tcW w:w="82" w:type="pct"/>
            <w:shd w:val="clear" w:color="auto" w:fill="auto"/>
          </w:tcPr>
          <w:p w14:paraId="4C5333D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2EF793E5" w14:textId="483FD9AE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118</w:t>
            </w:r>
          </w:p>
        </w:tc>
        <w:tc>
          <w:tcPr>
            <w:tcW w:w="82" w:type="pct"/>
          </w:tcPr>
          <w:p w14:paraId="6AF1902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503431D0" w14:textId="61EA6C59" w:rsidR="00273FCA" w:rsidRPr="006375B5" w:rsidRDefault="008D6E03" w:rsidP="009F2F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6,</w:t>
            </w:r>
            <w:r w:rsidR="009A2BDA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205</w:t>
            </w:r>
          </w:p>
        </w:tc>
        <w:tc>
          <w:tcPr>
            <w:tcW w:w="82" w:type="pct"/>
          </w:tcPr>
          <w:p w14:paraId="7D67C5F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11226090" w14:textId="434D4D55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703</w:t>
            </w:r>
          </w:p>
        </w:tc>
      </w:tr>
      <w:tr w:rsidR="00273FCA" w:rsidRPr="006375B5" w14:paraId="1FF9B5FA" w14:textId="21CDEBCC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605DBA3A" w14:textId="296B16A8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หนี้สินหมุนเวียน</w:t>
            </w:r>
          </w:p>
        </w:tc>
        <w:tc>
          <w:tcPr>
            <w:tcW w:w="315" w:type="pct"/>
            <w:shd w:val="clear" w:color="auto" w:fill="auto"/>
          </w:tcPr>
          <w:p w14:paraId="06BE374A" w14:textId="4118F061" w:rsidR="00273FCA" w:rsidRPr="006375B5" w:rsidRDefault="003F27C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(2,523)</w:t>
            </w:r>
          </w:p>
        </w:tc>
        <w:tc>
          <w:tcPr>
            <w:tcW w:w="82" w:type="pct"/>
            <w:shd w:val="clear" w:color="auto" w:fill="auto"/>
          </w:tcPr>
          <w:p w14:paraId="4A5BBAC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3C19DE54" w14:textId="04A039C2" w:rsidR="00273FCA" w:rsidRPr="006375B5" w:rsidRDefault="00273FC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983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4" w:type="pct"/>
            <w:shd w:val="clear" w:color="auto" w:fill="auto"/>
          </w:tcPr>
          <w:p w14:paraId="47731B8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5F3C9CF" w14:textId="5E87842E" w:rsidR="00273FCA" w:rsidRPr="006375B5" w:rsidRDefault="007049DC" w:rsidP="00A42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(8)</w:t>
            </w:r>
          </w:p>
        </w:tc>
        <w:tc>
          <w:tcPr>
            <w:tcW w:w="82" w:type="pct"/>
            <w:shd w:val="clear" w:color="auto" w:fill="auto"/>
          </w:tcPr>
          <w:p w14:paraId="1491D3C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3976615E" w14:textId="1FEAEF66" w:rsidR="00273FCA" w:rsidRPr="006375B5" w:rsidRDefault="00273FC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927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0D82387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57BC83CB" w14:textId="04E8B11B" w:rsidR="00273FCA" w:rsidRPr="006375B5" w:rsidRDefault="00534A9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(112)</w:t>
            </w:r>
          </w:p>
        </w:tc>
        <w:tc>
          <w:tcPr>
            <w:tcW w:w="82" w:type="pct"/>
            <w:shd w:val="clear" w:color="auto" w:fill="auto"/>
          </w:tcPr>
          <w:p w14:paraId="7618F1C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3600B391" w14:textId="1D592AF9" w:rsidR="00273FCA" w:rsidRPr="006375B5" w:rsidRDefault="00273FC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110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53F58BC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0E0043C9" w14:textId="57834862" w:rsidR="00273FCA" w:rsidRPr="000A41B1" w:rsidRDefault="008D6E03" w:rsidP="009F2F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(1</w:t>
            </w:r>
            <w:r w:rsidR="009A2BDA"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90</w:t>
            </w: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3B353E7A" w14:textId="77777777" w:rsidR="00273FCA" w:rsidRPr="000A41B1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04AA9A9A" w14:textId="199A4DE3" w:rsidR="00273FCA" w:rsidRPr="000A41B1" w:rsidRDefault="00273FC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</w:t>
            </w:r>
            <w:r w:rsidR="000E564C"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166</w:t>
            </w: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</w:tr>
      <w:tr w:rsidR="00273FCA" w:rsidRPr="006375B5" w14:paraId="2E234E6C" w14:textId="4E3729CA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7EC969B" w14:textId="219C4A9B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หนี้สินไม่หมุนเวียน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1A5A7A53" w14:textId="059D7EBB" w:rsidR="00273FCA" w:rsidRPr="006375B5" w:rsidRDefault="003F27C8" w:rsidP="003F27C8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(11,168)</w:t>
            </w:r>
          </w:p>
        </w:tc>
        <w:tc>
          <w:tcPr>
            <w:tcW w:w="82" w:type="pct"/>
            <w:shd w:val="clear" w:color="auto" w:fill="auto"/>
          </w:tcPr>
          <w:p w14:paraId="1C13769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31B9D17B" w14:textId="023F1016" w:rsidR="00273FCA" w:rsidRPr="00D602AB" w:rsidRDefault="00273FC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="Angsana New" w:hAnsi="Angsana New"/>
                <w:sz w:val="30"/>
                <w:szCs w:val="30"/>
              </w:rPr>
            </w:pPr>
            <w:r w:rsidRPr="00D602AB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D602AB">
              <w:rPr>
                <w:rFonts w:ascii="Angsana New" w:hAnsi="Angsana New"/>
                <w:sz w:val="30"/>
                <w:szCs w:val="30"/>
              </w:rPr>
              <w:t>12</w:t>
            </w:r>
            <w:r w:rsidRPr="00D602AB">
              <w:rPr>
                <w:rFonts w:ascii="Angsana New" w:hAnsi="Angsana New"/>
                <w:sz w:val="30"/>
                <w:szCs w:val="30"/>
              </w:rPr>
              <w:t>,</w:t>
            </w:r>
            <w:r w:rsidR="000E564C" w:rsidRPr="00D602AB">
              <w:rPr>
                <w:rFonts w:ascii="Angsana New" w:hAnsi="Angsana New"/>
                <w:sz w:val="30"/>
                <w:szCs w:val="30"/>
              </w:rPr>
              <w:t>176</w:t>
            </w:r>
            <w:r w:rsidRPr="00D602AB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84" w:type="pct"/>
            <w:shd w:val="clear" w:color="auto" w:fill="auto"/>
          </w:tcPr>
          <w:p w14:paraId="40A625D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41076262" w14:textId="549560F5" w:rsidR="00273FCA" w:rsidRPr="006375B5" w:rsidRDefault="007049DC" w:rsidP="00A42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(1,342)</w:t>
            </w:r>
          </w:p>
        </w:tc>
        <w:tc>
          <w:tcPr>
            <w:tcW w:w="82" w:type="pct"/>
            <w:shd w:val="clear" w:color="auto" w:fill="auto"/>
          </w:tcPr>
          <w:p w14:paraId="53560DE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</w:tcPr>
          <w:p w14:paraId="27617CD7" w14:textId="36B73486" w:rsidR="00273FCA" w:rsidRPr="006375B5" w:rsidRDefault="00273FCA" w:rsidP="004425C4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61FF16F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12214A9E" w14:textId="627A20C8" w:rsidR="00273FCA" w:rsidRPr="006375B5" w:rsidRDefault="00534A9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(3,089)</w:t>
            </w:r>
          </w:p>
        </w:tc>
        <w:tc>
          <w:tcPr>
            <w:tcW w:w="82" w:type="pct"/>
            <w:shd w:val="clear" w:color="auto" w:fill="auto"/>
          </w:tcPr>
          <w:p w14:paraId="2238420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634ABE78" w14:textId="38A787C7" w:rsidR="00273FCA" w:rsidRPr="006375B5" w:rsidRDefault="00273FC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3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4579E1F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6FDE17BE" w14:textId="627CBD94" w:rsidR="00273FCA" w:rsidRPr="000A41B1" w:rsidRDefault="008D6E03" w:rsidP="009F2F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(4,801)</w:t>
            </w:r>
          </w:p>
        </w:tc>
        <w:tc>
          <w:tcPr>
            <w:tcW w:w="82" w:type="pct"/>
          </w:tcPr>
          <w:p w14:paraId="3641C684" w14:textId="77777777" w:rsidR="00273FCA" w:rsidRPr="000A41B1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14697E69" w14:textId="4FAABBA8" w:rsidR="00273FCA" w:rsidRPr="000A41B1" w:rsidRDefault="00273FC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</w:pP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(</w:t>
            </w:r>
            <w:r w:rsidR="000E564C"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5</w:t>
            </w: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,</w:t>
            </w:r>
            <w:r w:rsidR="000E564C"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206</w:t>
            </w:r>
            <w:r w:rsidRPr="000A41B1">
              <w:rPr>
                <w:rFonts w:asciiTheme="majorBidi" w:eastAsia="Calibri" w:hAnsiTheme="majorBidi" w:cstheme="majorBidi"/>
                <w:color w:val="000000" w:themeColor="text1"/>
                <w:sz w:val="30"/>
                <w:szCs w:val="30"/>
                <w:lang w:eastAsia="en-GB"/>
              </w:rPr>
              <w:t>)</w:t>
            </w:r>
          </w:p>
        </w:tc>
      </w:tr>
      <w:tr w:rsidR="00273FCA" w:rsidRPr="006375B5" w14:paraId="48BA5ED8" w14:textId="1C43B57B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1EEEBA3" w14:textId="16396CCB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 xml:space="preserve">สินทรัพย์สุทธิ (ร้อยละ </w:t>
            </w:r>
            <w:r w:rsidR="000E564C"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100</w:t>
            </w:r>
            <w:r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5D2B198" w14:textId="6600E529" w:rsidR="00273FCA" w:rsidRPr="006375B5" w:rsidRDefault="003F27C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33,207</w:t>
            </w:r>
          </w:p>
        </w:tc>
        <w:tc>
          <w:tcPr>
            <w:tcW w:w="82" w:type="pct"/>
            <w:shd w:val="clear" w:color="auto" w:fill="auto"/>
          </w:tcPr>
          <w:p w14:paraId="0EF3E4D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9EF707" w14:textId="4B063892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32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910</w:t>
            </w:r>
          </w:p>
        </w:tc>
        <w:tc>
          <w:tcPr>
            <w:tcW w:w="84" w:type="pct"/>
            <w:shd w:val="clear" w:color="auto" w:fill="auto"/>
          </w:tcPr>
          <w:p w14:paraId="1677A91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79F10F5" w14:textId="233B4E1D" w:rsidR="00273FCA" w:rsidRPr="006375B5" w:rsidRDefault="007049DC" w:rsidP="00A42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9,793</w:t>
            </w:r>
          </w:p>
        </w:tc>
        <w:tc>
          <w:tcPr>
            <w:tcW w:w="82" w:type="pct"/>
            <w:shd w:val="clear" w:color="auto" w:fill="auto"/>
          </w:tcPr>
          <w:p w14:paraId="7C5A378E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123767" w14:textId="65519707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801</w:t>
            </w:r>
          </w:p>
        </w:tc>
        <w:tc>
          <w:tcPr>
            <w:tcW w:w="82" w:type="pct"/>
            <w:shd w:val="clear" w:color="auto" w:fill="auto"/>
          </w:tcPr>
          <w:p w14:paraId="51E424C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8641FF7" w14:textId="6BD76E1D" w:rsidR="00273FCA" w:rsidRPr="006375B5" w:rsidRDefault="00534A9A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9,106</w:t>
            </w:r>
          </w:p>
        </w:tc>
        <w:tc>
          <w:tcPr>
            <w:tcW w:w="82" w:type="pct"/>
            <w:shd w:val="clear" w:color="auto" w:fill="auto"/>
          </w:tcPr>
          <w:p w14:paraId="742B249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288BBA" w14:textId="389C6F41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998</w:t>
            </w:r>
          </w:p>
        </w:tc>
        <w:tc>
          <w:tcPr>
            <w:tcW w:w="82" w:type="pct"/>
          </w:tcPr>
          <w:p w14:paraId="4C853F9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2EE5D967" w14:textId="6DC55AD9" w:rsidR="00273FCA" w:rsidRPr="006375B5" w:rsidRDefault="008D6E03" w:rsidP="009F2F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1,4</w:t>
            </w:r>
            <w:r w:rsidR="009A2BDA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49</w:t>
            </w:r>
          </w:p>
        </w:tc>
        <w:tc>
          <w:tcPr>
            <w:tcW w:w="82" w:type="pct"/>
          </w:tcPr>
          <w:p w14:paraId="42D211D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</w:tcPr>
          <w:p w14:paraId="1002711F" w14:textId="3F950FB8" w:rsidR="00273FCA" w:rsidRPr="006375B5" w:rsidRDefault="000E564C" w:rsidP="00B8740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661</w:t>
            </w:r>
          </w:p>
        </w:tc>
      </w:tr>
      <w:tr w:rsidR="00273FCA" w:rsidRPr="006375B5" w14:paraId="1E61AC4F" w14:textId="50ED02E3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64C92F89" w14:textId="77777777" w:rsidR="00273FCA" w:rsidRPr="006375B5" w:rsidRDefault="00273FCA" w:rsidP="00273FCA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1531812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273360C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79135B1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4" w:type="pct"/>
            <w:shd w:val="clear" w:color="auto" w:fill="auto"/>
          </w:tcPr>
          <w:p w14:paraId="769AB48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280BC4C2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6687FEB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0A44CF0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0CC76A75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594BCA57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4B9E6284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163645E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3B24BAF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0B25358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2D8249F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</w:tcPr>
          <w:p w14:paraId="7A5B5F3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273FCA" w:rsidRPr="006375B5" w14:paraId="72562E64" w14:textId="75BD1650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9E17F6A" w14:textId="5E1BDE8C" w:rsidR="00273FCA" w:rsidRPr="006375B5" w:rsidRDefault="00273FCA" w:rsidP="00273FCA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สินทรัพย์สุทธิส่วนที่เป็นของ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บริษัท</w:t>
            </w:r>
          </w:p>
        </w:tc>
        <w:tc>
          <w:tcPr>
            <w:tcW w:w="315" w:type="pct"/>
            <w:shd w:val="clear" w:color="auto" w:fill="auto"/>
          </w:tcPr>
          <w:p w14:paraId="3AE1E557" w14:textId="42BD927E" w:rsidR="00273FCA" w:rsidRPr="003F27C8" w:rsidRDefault="003F27C8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8,840</w:t>
            </w:r>
          </w:p>
        </w:tc>
        <w:tc>
          <w:tcPr>
            <w:tcW w:w="82" w:type="pct"/>
            <w:shd w:val="clear" w:color="auto" w:fill="auto"/>
          </w:tcPr>
          <w:p w14:paraId="072820A9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979B602" w14:textId="5EFAE058" w:rsidR="00273FCA" w:rsidRPr="006375B5" w:rsidRDefault="000E564C" w:rsidP="009F2F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761</w:t>
            </w:r>
          </w:p>
        </w:tc>
        <w:tc>
          <w:tcPr>
            <w:tcW w:w="84" w:type="pct"/>
            <w:shd w:val="clear" w:color="auto" w:fill="auto"/>
          </w:tcPr>
          <w:p w14:paraId="3D48308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157BC2E1" w14:textId="2CCC56B4" w:rsidR="00273FCA" w:rsidRPr="006375B5" w:rsidRDefault="007049DC" w:rsidP="00A42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4,89</w:t>
            </w:r>
            <w:r w:rsidR="009A2BDA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82" w:type="pct"/>
            <w:shd w:val="clear" w:color="auto" w:fill="auto"/>
          </w:tcPr>
          <w:p w14:paraId="47EFFEE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5D13344B" w14:textId="319A5A00" w:rsidR="00273FCA" w:rsidRPr="006375B5" w:rsidRDefault="000E564C" w:rsidP="00A229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900</w:t>
            </w:r>
          </w:p>
        </w:tc>
        <w:tc>
          <w:tcPr>
            <w:tcW w:w="82" w:type="pct"/>
            <w:shd w:val="clear" w:color="auto" w:fill="auto"/>
          </w:tcPr>
          <w:p w14:paraId="44CA008E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1484233A" w14:textId="7B58E8CE" w:rsidR="00273FCA" w:rsidRPr="006375B5" w:rsidRDefault="005241DD" w:rsidP="00CD00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2,142</w:t>
            </w:r>
          </w:p>
        </w:tc>
        <w:tc>
          <w:tcPr>
            <w:tcW w:w="82" w:type="pct"/>
            <w:shd w:val="clear" w:color="auto" w:fill="auto"/>
          </w:tcPr>
          <w:p w14:paraId="2C48212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662D31D4" w14:textId="6F3BEB43" w:rsidR="00273FCA" w:rsidRPr="006375B5" w:rsidRDefault="000E564C" w:rsidP="001463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</w:t>
            </w:r>
            <w:r w:rsidR="00273FCA"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111</w:t>
            </w:r>
          </w:p>
        </w:tc>
        <w:tc>
          <w:tcPr>
            <w:tcW w:w="82" w:type="pct"/>
          </w:tcPr>
          <w:p w14:paraId="6EDD8F9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4DAA48B" w14:textId="4199559C" w:rsidR="00273FCA" w:rsidRPr="006375B5" w:rsidRDefault="008D6E03" w:rsidP="001F7C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71</w:t>
            </w:r>
            <w:r w:rsidR="009A2BDA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0</w:t>
            </w:r>
          </w:p>
        </w:tc>
        <w:tc>
          <w:tcPr>
            <w:tcW w:w="82" w:type="pct"/>
          </w:tcPr>
          <w:p w14:paraId="12E738B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</w:tcPr>
          <w:p w14:paraId="4B78BF78" w14:textId="40502252" w:rsidR="00273FCA" w:rsidRPr="006375B5" w:rsidRDefault="000E564C" w:rsidP="004954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814</w:t>
            </w:r>
          </w:p>
        </w:tc>
      </w:tr>
      <w:tr w:rsidR="00273FCA" w:rsidRPr="006375B5" w14:paraId="1F2A7FF1" w14:textId="19A19D2A" w:rsidTr="002F1F60">
        <w:trPr>
          <w:trHeight w:val="344"/>
        </w:trPr>
        <w:tc>
          <w:tcPr>
            <w:tcW w:w="1602" w:type="pct"/>
            <w:shd w:val="clear" w:color="auto" w:fill="auto"/>
            <w:vAlign w:val="bottom"/>
          </w:tcPr>
          <w:p w14:paraId="44583C3D" w14:textId="6BB205C2" w:rsidR="00273FCA" w:rsidRPr="006375B5" w:rsidRDefault="00273FCA" w:rsidP="00273FCA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6375B5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0118868C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080BB89F" w14:textId="074E08A4" w:rsidR="003F27C8" w:rsidRPr="006375B5" w:rsidRDefault="003F27C8" w:rsidP="003F27C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(3,582)</w:t>
            </w:r>
          </w:p>
        </w:tc>
        <w:tc>
          <w:tcPr>
            <w:tcW w:w="82" w:type="pct"/>
            <w:shd w:val="clear" w:color="auto" w:fill="auto"/>
          </w:tcPr>
          <w:p w14:paraId="44B651AD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0D765F9A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2168303E" w14:textId="6375E144" w:rsidR="00273FCA" w:rsidRPr="006375B5" w:rsidRDefault="00273FCA" w:rsidP="009F2F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3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,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196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4" w:type="pct"/>
            <w:shd w:val="clear" w:color="auto" w:fill="auto"/>
          </w:tcPr>
          <w:p w14:paraId="350F7E8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6CD2B78D" w14:textId="77777777" w:rsidR="00273FCA" w:rsidRDefault="00273FCA" w:rsidP="00A42C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2E770B18" w14:textId="408AA713" w:rsidR="00A42C8B" w:rsidRPr="006375B5" w:rsidRDefault="00940EDD" w:rsidP="00940EDD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27F154B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A229E51" w14:textId="77777777" w:rsidR="00273FCA" w:rsidRPr="006375B5" w:rsidRDefault="00273FCA" w:rsidP="001D517D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4B9E69" w14:textId="1D20721A" w:rsidR="00273FCA" w:rsidRPr="006375B5" w:rsidRDefault="00273FCA" w:rsidP="001D517D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2009094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0E79BBA0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15B48D55" w14:textId="72C19DCD" w:rsidR="005241DD" w:rsidRPr="006375B5" w:rsidRDefault="005241DD" w:rsidP="00CD00D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(1,033)</w:t>
            </w:r>
          </w:p>
        </w:tc>
        <w:tc>
          <w:tcPr>
            <w:tcW w:w="82" w:type="pct"/>
            <w:shd w:val="clear" w:color="auto" w:fill="auto"/>
          </w:tcPr>
          <w:p w14:paraId="4A9EA86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7FE79D0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43AE7B69" w14:textId="63ADBFE8" w:rsidR="00273FCA" w:rsidRPr="006375B5" w:rsidRDefault="00273FCA" w:rsidP="001463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</w:t>
            </w:r>
            <w:r w:rsidR="000E564C"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950</w:t>
            </w:r>
            <w:r w:rsidRPr="006375B5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</w:tcPr>
          <w:p w14:paraId="17C153B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5AC82EB6" w14:textId="77777777" w:rsidR="00273FCA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EB68FBD" w14:textId="2742D064" w:rsidR="008D6E03" w:rsidRPr="006375B5" w:rsidRDefault="008D6E03" w:rsidP="001F7C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229</w:t>
            </w:r>
          </w:p>
        </w:tc>
        <w:tc>
          <w:tcPr>
            <w:tcW w:w="82" w:type="pct"/>
          </w:tcPr>
          <w:p w14:paraId="6CB53F3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bottom w:val="single" w:sz="4" w:space="0" w:color="auto"/>
            </w:tcBorders>
          </w:tcPr>
          <w:p w14:paraId="04E5297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00462C9F" w14:textId="6C289275" w:rsidR="00273FCA" w:rsidRPr="006375B5" w:rsidRDefault="000E564C" w:rsidP="004954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219</w:t>
            </w:r>
          </w:p>
        </w:tc>
      </w:tr>
      <w:tr w:rsidR="00273FCA" w:rsidRPr="006375B5" w14:paraId="7DF94770" w14:textId="5953A92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37DE9FD" w14:textId="339E027A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 w:cs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มูลค่าตามบัญชีของเงินลงทุนในบริษัทร่วม</w:t>
            </w:r>
            <w:r w:rsidRPr="006375B5"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>/</w:t>
            </w:r>
            <w:r w:rsidRPr="006375B5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การร่วมค้าสุทธิจากกำไรที่ยังไม่เกิดขึ้นจากการขายอสังหาริมทรัพย์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454121C" w14:textId="77777777" w:rsidR="00273FCA" w:rsidRDefault="00273FCA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00866CB9" w14:textId="7230421C" w:rsidR="003F27C8" w:rsidRPr="006375B5" w:rsidRDefault="003F27C8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5,258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4005B891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877EAF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368677D5" w14:textId="18B9857A" w:rsidR="00273FCA" w:rsidRPr="006375B5" w:rsidRDefault="000E564C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5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565</w:t>
            </w:r>
          </w:p>
        </w:tc>
        <w:tc>
          <w:tcPr>
            <w:tcW w:w="84" w:type="pct"/>
            <w:shd w:val="clear" w:color="auto" w:fill="auto"/>
            <w:vAlign w:val="center"/>
          </w:tcPr>
          <w:p w14:paraId="5FAFED8F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0BCE32" w14:textId="77777777" w:rsidR="00273FCA" w:rsidRDefault="00273FCA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7B397637" w14:textId="01D3A4C0" w:rsidR="00A42C8B" w:rsidRPr="006375B5" w:rsidRDefault="007049DC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4,89</w:t>
            </w:r>
            <w:r w:rsidR="009A2BDA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7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6791211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C0777C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4DB6FA34" w14:textId="2D0C526D" w:rsidR="00273FCA" w:rsidRPr="006375B5" w:rsidRDefault="000E564C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900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7FA98988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DC2E7F" w14:textId="77777777" w:rsidR="00273FCA" w:rsidRDefault="00273FCA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260E3526" w14:textId="6E4C0B40" w:rsidR="005241DD" w:rsidRPr="006375B5" w:rsidRDefault="005241DD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1,109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A19A755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92DB82D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15352805" w14:textId="2977EC12" w:rsidR="00273FCA" w:rsidRPr="006375B5" w:rsidRDefault="000E564C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161</w:t>
            </w:r>
          </w:p>
        </w:tc>
        <w:tc>
          <w:tcPr>
            <w:tcW w:w="82" w:type="pct"/>
            <w:vAlign w:val="center"/>
          </w:tcPr>
          <w:p w14:paraId="334D0DE0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E81211" w14:textId="77777777" w:rsidR="00273FCA" w:rsidRDefault="00273FCA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2E1A1DD9" w14:textId="70572E22" w:rsidR="008D6E03" w:rsidRPr="006375B5" w:rsidRDefault="008D6E03" w:rsidP="00494A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3"/>
              </w:tabs>
              <w:ind w:right="-55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</w:t>
            </w:r>
            <w:r w:rsidR="009A2BDA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39</w:t>
            </w:r>
          </w:p>
        </w:tc>
        <w:tc>
          <w:tcPr>
            <w:tcW w:w="82" w:type="pct"/>
            <w:vAlign w:val="center"/>
          </w:tcPr>
          <w:p w14:paraId="3AF7CEA5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B9DF70" w14:textId="77777777" w:rsidR="00273FCA" w:rsidRPr="006375B5" w:rsidRDefault="00273FCA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4FBF6E5A" w14:textId="6A8CC189" w:rsidR="00273FCA" w:rsidRPr="006375B5" w:rsidRDefault="000E564C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  <w:r w:rsidR="00273FCA" w:rsidRPr="006375B5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033</w:t>
            </w:r>
          </w:p>
        </w:tc>
      </w:tr>
      <w:tr w:rsidR="002F1F60" w:rsidRPr="006375B5" w14:paraId="51B3570B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57924561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17C858A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11BB6CE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40D51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553C1F3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E872400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17D00B9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391824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03F220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10835C9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3044D6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71ABCD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47CB5C1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  <w:vAlign w:val="center"/>
          </w:tcPr>
          <w:p w14:paraId="5F9801D1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658AA29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tcBorders>
              <w:top w:val="single" w:sz="4" w:space="0" w:color="auto"/>
            </w:tcBorders>
            <w:vAlign w:val="center"/>
          </w:tcPr>
          <w:p w14:paraId="128D4C4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3D1B4098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2C02387B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6C3D88B1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FB1EF7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383CFAD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16706DBE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722EBEC1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658DCD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1A1BE43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B0EE4D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456E54FD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4BF46E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2910C3D9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033615D5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4CF0301F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3572E16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133D98CA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2FE283ED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0B099BF7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0AB10D54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55904A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0313D91B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2B7C85E6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3299F06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EC68B2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31D67A65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C2232E3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1706D8CD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CB7FBF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394B6970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1D18B4A6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57D6F84E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6D00A46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4CB0A624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  <w:tr w:rsidR="002F1F60" w:rsidRPr="006375B5" w14:paraId="62280A44" w14:textId="77777777" w:rsidTr="002F1F60">
        <w:trPr>
          <w:trHeight w:val="344"/>
        </w:trPr>
        <w:tc>
          <w:tcPr>
            <w:tcW w:w="1602" w:type="pct"/>
            <w:shd w:val="clear" w:color="auto" w:fill="auto"/>
          </w:tcPr>
          <w:p w14:paraId="37388405" w14:textId="77777777" w:rsidR="002F1F60" w:rsidRPr="006375B5" w:rsidRDefault="002F1F60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0E2D9633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5E7E8F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CE0F551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4" w:type="pct"/>
            <w:shd w:val="clear" w:color="auto" w:fill="auto"/>
            <w:vAlign w:val="center"/>
          </w:tcPr>
          <w:p w14:paraId="4D2FF6F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442374EB" w14:textId="77777777" w:rsidR="002F1F60" w:rsidRDefault="002F1F60" w:rsidP="00FC41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ind w:right="-55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F4944DF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58E3EF4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3B5EA56C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38FCF009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5A914DE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13667F7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vAlign w:val="center"/>
          </w:tcPr>
          <w:p w14:paraId="5E33FACD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vAlign w:val="center"/>
          </w:tcPr>
          <w:p w14:paraId="0B2961C5" w14:textId="77777777" w:rsidR="002F1F60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vAlign w:val="center"/>
          </w:tcPr>
          <w:p w14:paraId="4D986722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vAlign w:val="center"/>
          </w:tcPr>
          <w:p w14:paraId="6AB94F67" w14:textId="77777777" w:rsidR="002F1F60" w:rsidRPr="006375B5" w:rsidRDefault="002F1F60" w:rsidP="00FC419C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jc w:val="center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</w:tr>
    </w:tbl>
    <w:p w14:paraId="4C13DCBB" w14:textId="3107D045" w:rsidR="0083694D" w:rsidRPr="006375B5" w:rsidRDefault="0083694D"/>
    <w:p w14:paraId="0E92DA7A" w14:textId="14BFD541" w:rsidR="00E7708F" w:rsidRPr="006375B5" w:rsidRDefault="00E7708F" w:rsidP="00823253">
      <w:pPr>
        <w:pStyle w:val="block"/>
        <w:spacing w:after="0" w:line="240" w:lineRule="atLeast"/>
        <w:ind w:left="0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7708F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71A350FE" w14:textId="6AFB272C" w:rsidR="001C7D7E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Theme="majorBidi" w:eastAsia="Angsana New" w:hAnsiTheme="majorBidi"/>
          <w:i/>
          <w:iCs/>
          <w:sz w:val="30"/>
          <w:szCs w:val="30"/>
        </w:rPr>
      </w:pPr>
      <w:r w:rsidRPr="006375B5">
        <w:rPr>
          <w:rFonts w:asciiTheme="majorBidi" w:eastAsia="Angsana New" w:hAnsiTheme="majorBidi"/>
          <w:i/>
          <w:iCs/>
          <w:sz w:val="30"/>
          <w:szCs w:val="30"/>
        </w:rPr>
        <w:lastRenderedPageBreak/>
        <w:tab/>
      </w:r>
      <w:r w:rsidR="00CA3649" w:rsidRPr="006375B5">
        <w:rPr>
          <w:rFonts w:asciiTheme="majorBidi" w:eastAsia="Angsana New" w:hAnsiTheme="majorBidi" w:hint="cs"/>
          <w:i/>
          <w:iCs/>
          <w:sz w:val="30"/>
          <w:szCs w:val="30"/>
          <w:cs/>
        </w:rPr>
        <w:t>บริษัทร่วมและการร่วมค้าที่ไม่มีสาระสำคัญ</w:t>
      </w:r>
    </w:p>
    <w:p w14:paraId="7CABB5AF" w14:textId="77777777" w:rsidR="00CA3649" w:rsidRPr="006375B5" w:rsidRDefault="00CA3649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eastAsia="Angsana New" w:hAnsi="Angsana New"/>
          <w:sz w:val="30"/>
          <w:szCs w:val="30"/>
        </w:rPr>
      </w:pPr>
    </w:p>
    <w:p w14:paraId="3507AF95" w14:textId="401ABD31" w:rsidR="00E9518C" w:rsidRPr="006375B5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  <w:r w:rsidRPr="006375B5">
        <w:rPr>
          <w:rFonts w:asciiTheme="majorBidi" w:eastAsia="Angsana New" w:hAnsiTheme="majorBidi" w:cstheme="majorBidi"/>
          <w:sz w:val="30"/>
          <w:szCs w:val="30"/>
        </w:rPr>
        <w:tab/>
      </w:r>
      <w:r w:rsidR="00CA3649" w:rsidRPr="006375B5">
        <w:rPr>
          <w:rFonts w:asciiTheme="majorBidi" w:eastAsia="Angsana New" w:hAnsiTheme="majorBidi" w:cstheme="majorBidi"/>
          <w:sz w:val="30"/>
          <w:szCs w:val="30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จากจำนวนเงินที่รายงานในงบการเงินรวมของกลุ่มบริษัท</w:t>
      </w:r>
    </w:p>
    <w:p w14:paraId="741DE38A" w14:textId="39AF08DD" w:rsidR="0095649F" w:rsidRPr="006375B5" w:rsidRDefault="0095649F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</w:p>
    <w:tbl>
      <w:tblPr>
        <w:tblW w:w="9036" w:type="dxa"/>
        <w:tblInd w:w="477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60"/>
        <w:gridCol w:w="882"/>
        <w:gridCol w:w="180"/>
        <w:gridCol w:w="900"/>
        <w:gridCol w:w="264"/>
        <w:gridCol w:w="888"/>
        <w:gridCol w:w="178"/>
        <w:gridCol w:w="884"/>
      </w:tblGrid>
      <w:tr w:rsidR="0095649F" w:rsidRPr="006375B5" w14:paraId="6A6E0B76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E9DEB41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6B56F64D" w14:textId="6F1BB1B8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264" w:type="dxa"/>
          </w:tcPr>
          <w:p w14:paraId="0233D213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190EDE2C" w14:textId="720B7C2B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95649F" w:rsidRPr="006375B5" w14:paraId="49534A0D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48320AD" w14:textId="77777777" w:rsidR="0095649F" w:rsidRPr="006375B5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45897752" w14:textId="69474B2B" w:rsidR="0095649F" w:rsidRPr="006375B5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  <w:tc>
          <w:tcPr>
            <w:tcW w:w="264" w:type="dxa"/>
          </w:tcPr>
          <w:p w14:paraId="45B362E6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0DE5F0CB" w14:textId="6D5F09E5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</w:tr>
      <w:tr w:rsidR="0095649F" w:rsidRPr="006375B5" w14:paraId="7E130844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1ABA97AB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2" w:type="dxa"/>
          </w:tcPr>
          <w:p w14:paraId="035940E2" w14:textId="664A5852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2565</w:t>
            </w:r>
          </w:p>
        </w:tc>
        <w:tc>
          <w:tcPr>
            <w:tcW w:w="180" w:type="dxa"/>
          </w:tcPr>
          <w:p w14:paraId="121AD5B4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2A850554" w14:textId="0BDAE9A0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2564</w:t>
            </w:r>
          </w:p>
        </w:tc>
        <w:tc>
          <w:tcPr>
            <w:tcW w:w="264" w:type="dxa"/>
          </w:tcPr>
          <w:p w14:paraId="4C2A1E10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8" w:type="dxa"/>
          </w:tcPr>
          <w:p w14:paraId="06D02EA6" w14:textId="2F8E92A6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2565</w:t>
            </w:r>
          </w:p>
        </w:tc>
        <w:tc>
          <w:tcPr>
            <w:tcW w:w="178" w:type="dxa"/>
          </w:tcPr>
          <w:p w14:paraId="7B9A39D1" w14:textId="77777777" w:rsidR="0095649F" w:rsidRPr="006375B5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4" w:type="dxa"/>
          </w:tcPr>
          <w:p w14:paraId="66A90ADF" w14:textId="17B05608" w:rsidR="0095649F" w:rsidRPr="006375B5" w:rsidRDefault="000E564C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2564</w:t>
            </w:r>
          </w:p>
        </w:tc>
      </w:tr>
      <w:tr w:rsidR="0095649F" w:rsidRPr="006375B5" w14:paraId="4D87C84B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3B311130" w14:textId="77777777" w:rsidR="0095649F" w:rsidRPr="006375B5" w:rsidRDefault="0095649F" w:rsidP="00B8670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176" w:type="dxa"/>
            <w:gridSpan w:val="7"/>
          </w:tcPr>
          <w:p w14:paraId="646D3B46" w14:textId="77777777" w:rsidR="0095649F" w:rsidRPr="006375B5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95649F" w:rsidRPr="006375B5" w14:paraId="49B6051E" w14:textId="77777777" w:rsidTr="003A5803">
        <w:trPr>
          <w:cantSplit/>
          <w:trHeight w:val="18"/>
        </w:trPr>
        <w:tc>
          <w:tcPr>
            <w:tcW w:w="4860" w:type="dxa"/>
          </w:tcPr>
          <w:p w14:paraId="5AB85519" w14:textId="3F101EB7" w:rsidR="0095649F" w:rsidRPr="006375B5" w:rsidRDefault="0095649F" w:rsidP="00B8670C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มูลค่าตามบัญชีของส่วนได้เสียในบริษัทร่วมและ</w:t>
            </w:r>
          </w:p>
        </w:tc>
        <w:tc>
          <w:tcPr>
            <w:tcW w:w="882" w:type="dxa"/>
            <w:vAlign w:val="bottom"/>
          </w:tcPr>
          <w:p w14:paraId="6CA5786C" w14:textId="69A8B97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309A6FF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4583D82" w14:textId="6630653D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4" w:type="dxa"/>
            <w:vAlign w:val="bottom"/>
          </w:tcPr>
          <w:p w14:paraId="083C78E6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12F6CCC6" w14:textId="62CCCF0F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211A8AC5" w14:textId="77777777" w:rsidR="0095649F" w:rsidRPr="006375B5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124A5BF2" w14:textId="46090334" w:rsidR="0095649F" w:rsidRPr="006375B5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73FCA" w:rsidRPr="006375B5" w14:paraId="37CF3B13" w14:textId="77777777" w:rsidTr="003A5803">
        <w:trPr>
          <w:cantSplit/>
          <w:trHeight w:val="18"/>
        </w:trPr>
        <w:tc>
          <w:tcPr>
            <w:tcW w:w="4860" w:type="dxa"/>
          </w:tcPr>
          <w:p w14:paraId="5B14C051" w14:textId="468E8567" w:rsidR="00273FCA" w:rsidRPr="006375B5" w:rsidRDefault="00273FCA" w:rsidP="00273FCA">
            <w:pPr>
              <w:tabs>
                <w:tab w:val="clear" w:pos="227"/>
              </w:tabs>
              <w:ind w:left="227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</w:t>
            </w:r>
            <w:r w:rsidRPr="006375B5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  <w:t>มค้าที่ไม่มีสาระสำคัญ</w:t>
            </w:r>
          </w:p>
        </w:tc>
        <w:tc>
          <w:tcPr>
            <w:tcW w:w="882" w:type="dxa"/>
            <w:vAlign w:val="bottom"/>
          </w:tcPr>
          <w:p w14:paraId="4622DB63" w14:textId="6A372B4C" w:rsidR="00273FCA" w:rsidRPr="006375B5" w:rsidRDefault="009A2BD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88</w:t>
            </w:r>
          </w:p>
        </w:tc>
        <w:tc>
          <w:tcPr>
            <w:tcW w:w="180" w:type="dxa"/>
            <w:vAlign w:val="bottom"/>
          </w:tcPr>
          <w:p w14:paraId="4247376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124A350" w14:textId="55621302" w:rsidR="00273FCA" w:rsidRPr="006375B5" w:rsidRDefault="000E564C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731</w:t>
            </w:r>
          </w:p>
        </w:tc>
        <w:tc>
          <w:tcPr>
            <w:tcW w:w="264" w:type="dxa"/>
            <w:vAlign w:val="bottom"/>
          </w:tcPr>
          <w:p w14:paraId="3599FF71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6FE9618C" w14:textId="4DED184B" w:rsidR="00273FCA" w:rsidRPr="006375B5" w:rsidRDefault="005E15A0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2,393</w:t>
            </w:r>
          </w:p>
        </w:tc>
        <w:tc>
          <w:tcPr>
            <w:tcW w:w="178" w:type="dxa"/>
            <w:vAlign w:val="bottom"/>
          </w:tcPr>
          <w:p w14:paraId="67502D58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09E881FB" w14:textId="29A6F9EF" w:rsidR="00273FCA" w:rsidRPr="006375B5" w:rsidRDefault="000E564C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  <w:r w:rsidR="00273FCA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E35119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241</w:t>
            </w:r>
          </w:p>
        </w:tc>
      </w:tr>
      <w:tr w:rsidR="00273FCA" w:rsidRPr="006375B5" w14:paraId="027D22BD" w14:textId="77777777" w:rsidTr="003A5803">
        <w:trPr>
          <w:cantSplit/>
          <w:trHeight w:val="18"/>
        </w:trPr>
        <w:tc>
          <w:tcPr>
            <w:tcW w:w="4860" w:type="dxa"/>
          </w:tcPr>
          <w:p w14:paraId="66EF1E32" w14:textId="77777777" w:rsidR="00273FCA" w:rsidRPr="006375B5" w:rsidRDefault="00273FCA" w:rsidP="00273FCA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ส่วนแบ่งของกลุ่มบริษัทใน</w:t>
            </w:r>
          </w:p>
        </w:tc>
        <w:tc>
          <w:tcPr>
            <w:tcW w:w="882" w:type="dxa"/>
          </w:tcPr>
          <w:p w14:paraId="7E665D3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814281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8537523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4" w:type="dxa"/>
          </w:tcPr>
          <w:p w14:paraId="34C1BE0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</w:tcPr>
          <w:p w14:paraId="07A48F6E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4F1F23DC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</w:tcPr>
          <w:p w14:paraId="78AF91E6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73FCA" w:rsidRPr="006375B5" w14:paraId="51756048" w14:textId="77777777" w:rsidTr="00EF617A">
        <w:trPr>
          <w:cantSplit/>
          <w:trHeight w:val="18"/>
        </w:trPr>
        <w:tc>
          <w:tcPr>
            <w:tcW w:w="4860" w:type="dxa"/>
          </w:tcPr>
          <w:p w14:paraId="15AA5BA5" w14:textId="5054FF7A" w:rsidR="00273FCA" w:rsidRPr="006375B5" w:rsidRDefault="00273FCA" w:rsidP="00273FCA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ขาดทุน)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จากการดำเนินงานอย่างต่อเนื่อง</w:t>
            </w:r>
          </w:p>
        </w:tc>
        <w:tc>
          <w:tcPr>
            <w:tcW w:w="882" w:type="dxa"/>
            <w:tcBorders>
              <w:bottom w:val="single" w:sz="4" w:space="0" w:color="auto"/>
            </w:tcBorders>
          </w:tcPr>
          <w:p w14:paraId="438A7826" w14:textId="60D6DD8D" w:rsidR="00273FCA" w:rsidRPr="00BD45A5" w:rsidRDefault="00BD45A5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(45)</w:t>
            </w:r>
          </w:p>
        </w:tc>
        <w:tc>
          <w:tcPr>
            <w:tcW w:w="180" w:type="dxa"/>
          </w:tcPr>
          <w:p w14:paraId="323024EB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</w:tcPr>
          <w:p w14:paraId="7C052069" w14:textId="320BECF6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114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64" w:type="dxa"/>
          </w:tcPr>
          <w:p w14:paraId="6BB96290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14:paraId="4207296B" w14:textId="6E200661" w:rsidR="00273FCA" w:rsidRPr="006375B5" w:rsidRDefault="00BD45A5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(228)</w:t>
            </w:r>
          </w:p>
        </w:tc>
        <w:tc>
          <w:tcPr>
            <w:tcW w:w="178" w:type="dxa"/>
          </w:tcPr>
          <w:p w14:paraId="27CCD87F" w14:textId="77777777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</w:tcPr>
          <w:p w14:paraId="789A45D1" w14:textId="04F0BEAF" w:rsidR="00273FCA" w:rsidRPr="006375B5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47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273FCA" w:rsidRPr="006375B5" w14:paraId="7F41B4F0" w14:textId="77777777" w:rsidTr="00EF617A">
        <w:trPr>
          <w:cantSplit/>
          <w:trHeight w:val="18"/>
        </w:trPr>
        <w:tc>
          <w:tcPr>
            <w:tcW w:w="4860" w:type="dxa"/>
          </w:tcPr>
          <w:p w14:paraId="7E5993DA" w14:textId="3C7ED568" w:rsidR="00273FCA" w:rsidRPr="006375B5" w:rsidRDefault="00273FCA" w:rsidP="00273FCA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(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)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เบ็ดเสร็จรวม</w:t>
            </w:r>
          </w:p>
        </w:tc>
        <w:tc>
          <w:tcPr>
            <w:tcW w:w="882" w:type="dxa"/>
            <w:tcBorders>
              <w:top w:val="single" w:sz="4" w:space="0" w:color="auto"/>
              <w:bottom w:val="single" w:sz="4" w:space="0" w:color="auto"/>
            </w:tcBorders>
          </w:tcPr>
          <w:p w14:paraId="4D89FDDE" w14:textId="4A33305B" w:rsidR="00273FCA" w:rsidRPr="00EF617A" w:rsidRDefault="00BD45A5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EF617A">
              <w:rPr>
                <w:rFonts w:asciiTheme="majorBidi" w:hAnsiTheme="majorBidi" w:cstheme="majorBidi"/>
                <w:sz w:val="30"/>
                <w:szCs w:val="30"/>
              </w:rPr>
              <w:t>(45)</w:t>
            </w:r>
          </w:p>
        </w:tc>
        <w:tc>
          <w:tcPr>
            <w:tcW w:w="180" w:type="dxa"/>
          </w:tcPr>
          <w:p w14:paraId="41DD083D" w14:textId="77777777" w:rsidR="00273FCA" w:rsidRPr="00EF617A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</w:tcPr>
          <w:p w14:paraId="5791D6CA" w14:textId="6A4EAD4F" w:rsidR="00273FCA" w:rsidRPr="00EF617A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EF617A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EF617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114</w:t>
            </w:r>
            <w:r w:rsidRPr="00EF617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64" w:type="dxa"/>
          </w:tcPr>
          <w:p w14:paraId="10E9D9EE" w14:textId="77777777" w:rsidR="00273FCA" w:rsidRPr="00EF617A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single" w:sz="4" w:space="0" w:color="auto"/>
            </w:tcBorders>
          </w:tcPr>
          <w:p w14:paraId="765A2B11" w14:textId="126DDDCA" w:rsidR="00273FCA" w:rsidRPr="00EF617A" w:rsidRDefault="00BD45A5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EF617A">
              <w:rPr>
                <w:rFonts w:asciiTheme="majorBidi" w:hAnsiTheme="majorBidi" w:cstheme="majorBidi"/>
                <w:sz w:val="30"/>
                <w:szCs w:val="30"/>
              </w:rPr>
              <w:t>(228)</w:t>
            </w:r>
          </w:p>
        </w:tc>
        <w:tc>
          <w:tcPr>
            <w:tcW w:w="178" w:type="dxa"/>
          </w:tcPr>
          <w:p w14:paraId="7C33206F" w14:textId="77777777" w:rsidR="00273FCA" w:rsidRPr="00EF617A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tcBorders>
              <w:top w:val="single" w:sz="4" w:space="0" w:color="auto"/>
              <w:bottom w:val="single" w:sz="4" w:space="0" w:color="auto"/>
            </w:tcBorders>
          </w:tcPr>
          <w:p w14:paraId="50704CDE" w14:textId="1DEB7410" w:rsidR="00273FCA" w:rsidRPr="00EF617A" w:rsidRDefault="00273FCA" w:rsidP="00273FCA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EF617A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EF617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47</w:t>
            </w:r>
            <w:r w:rsidRPr="00EF617A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</w:tbl>
    <w:p w14:paraId="1CF0A323" w14:textId="77777777" w:rsidR="00101539" w:rsidRPr="006375B5" w:rsidRDefault="00101539" w:rsidP="00DE4EB3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6616D55D" w14:textId="6D52F000" w:rsidR="00F81176" w:rsidRPr="006375B5" w:rsidRDefault="00F81176" w:rsidP="003A5803">
      <w:pPr>
        <w:pStyle w:val="Heading6"/>
        <w:numPr>
          <w:ilvl w:val="0"/>
          <w:numId w:val="16"/>
        </w:numPr>
        <w:tabs>
          <w:tab w:val="clear" w:pos="90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เงินลงทุนในบริษัทย่อย</w:t>
      </w:r>
    </w:p>
    <w:p w14:paraId="1B8E6225" w14:textId="306DAB51" w:rsidR="003240B8" w:rsidRPr="006375B5" w:rsidRDefault="003240B8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5DDDC0F8" w14:textId="77777777" w:rsidR="00B2680C" w:rsidRPr="006375B5" w:rsidRDefault="00B2680C" w:rsidP="00B2680C">
      <w:pPr>
        <w:pStyle w:val="block"/>
        <w:spacing w:after="0" w:line="240" w:lineRule="atLeast"/>
        <w:ind w:left="54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sz w:val="30"/>
          <w:szCs w:val="30"/>
          <w:cs/>
          <w:lang w:val="en-US" w:bidi="th-TH"/>
        </w:rPr>
        <w:t>รายการเคลื่อนไหวของเงินลงทุนในบริษัทย่อยในระหว่างปี มีดังนี้</w:t>
      </w:r>
    </w:p>
    <w:p w14:paraId="7A520110" w14:textId="36FFBD52" w:rsidR="0006511B" w:rsidRPr="006375B5" w:rsidRDefault="0006511B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tbl>
      <w:tblPr>
        <w:tblW w:w="8948" w:type="dxa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78"/>
        <w:gridCol w:w="1080"/>
        <w:gridCol w:w="270"/>
        <w:gridCol w:w="1260"/>
        <w:gridCol w:w="270"/>
        <w:gridCol w:w="1190"/>
      </w:tblGrid>
      <w:tr w:rsidR="00F76CDB" w:rsidRPr="006375B5" w14:paraId="4B2E6B8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8D06DD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D4D090E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F611D79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B49E6C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6375B5" w14:paraId="25A56795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E0E3A7" w14:textId="7827D206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48A58E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A828570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4617DE" w14:textId="72A5109D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0E74F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AB09D7" w14:textId="3480C8E4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2564</w:t>
            </w:r>
          </w:p>
        </w:tc>
      </w:tr>
      <w:tr w:rsidR="00F76CDB" w:rsidRPr="006375B5" w14:paraId="7D1207A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8376F3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F772E7B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A3EF53C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52BC64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273FCA" w:rsidRPr="006375B5" w14:paraId="61CB213A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BC0B13" w14:textId="7247EFE8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EF617A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401B257" w14:textId="77777777" w:rsidR="00273FCA" w:rsidRPr="006375B5" w:rsidRDefault="00273FCA" w:rsidP="00273FC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02396AA" w14:textId="77777777" w:rsidR="00273FCA" w:rsidRPr="006375B5" w:rsidRDefault="00273FCA" w:rsidP="00273FC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57B02E" w14:textId="358E6EE0" w:rsidR="00273FCA" w:rsidRPr="00273FCA" w:rsidRDefault="000E56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42</w:t>
            </w:r>
            <w:r w:rsidR="00273FCA" w:rsidRPr="00273FCA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658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0EA5EE" w14:textId="77777777" w:rsidR="00273FCA" w:rsidRPr="00273FCA" w:rsidRDefault="00273FCA" w:rsidP="00273FCA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0097C4" w14:textId="00820C1E" w:rsidR="00273FCA" w:rsidRPr="006375B5" w:rsidRDefault="000E56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41</w:t>
            </w:r>
            <w:r w:rsidR="00273FCA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609</w:t>
            </w:r>
          </w:p>
        </w:tc>
      </w:tr>
      <w:tr w:rsidR="00273FCA" w:rsidRPr="006375B5" w14:paraId="6923D9ED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C6A4FB" w14:textId="77777777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เพิ่มทุน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7B41524" w14:textId="77777777" w:rsidR="00273FCA" w:rsidRPr="006375B5" w:rsidRDefault="00273FCA" w:rsidP="00273FC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29BC565" w14:textId="77777777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F079D3" w14:textId="44D4AAC8" w:rsidR="00273FCA" w:rsidRPr="006375B5" w:rsidRDefault="005E52DE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7E6E17" w14:textId="77777777" w:rsidR="00273FCA" w:rsidRPr="006375B5" w:rsidRDefault="00273FCA" w:rsidP="00273FCA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524B69" w14:textId="36DF599E" w:rsidR="00273FCA" w:rsidRPr="006375B5" w:rsidRDefault="000E56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273FCA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040</w:t>
            </w:r>
          </w:p>
        </w:tc>
      </w:tr>
      <w:tr w:rsidR="00273FCA" w:rsidRPr="006375B5" w14:paraId="3CA4FF14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6C50AF" w14:textId="77777777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ซื้อหุ้นเพิ่ม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19601F85" w14:textId="77777777" w:rsidR="00273FCA" w:rsidRPr="006375B5" w:rsidRDefault="00273FCA" w:rsidP="00273FCA">
            <w:pPr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A5F1E8" w14:textId="77777777" w:rsidR="00273FCA" w:rsidRPr="006375B5" w:rsidRDefault="00273FCA" w:rsidP="00273FCA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3E1AC9" w14:textId="2BAC31B7" w:rsidR="00273FCA" w:rsidRPr="006375B5" w:rsidRDefault="005E52DE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967220" w14:textId="77777777" w:rsidR="00273FCA" w:rsidRPr="006375B5" w:rsidRDefault="00273FCA" w:rsidP="00273FCA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A51F0D" w14:textId="16303DD0" w:rsidR="00273FCA" w:rsidRPr="006375B5" w:rsidRDefault="000E564C" w:rsidP="00273FCA">
            <w:pPr>
              <w:pStyle w:val="acctfourfigures"/>
              <w:tabs>
                <w:tab w:val="clear" w:pos="765"/>
                <w:tab w:val="decimal" w:pos="950"/>
              </w:tabs>
              <w:spacing w:line="240" w:lineRule="auto"/>
              <w:ind w:left="-79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9</w:t>
            </w:r>
          </w:p>
        </w:tc>
      </w:tr>
      <w:tr w:rsidR="00273FCA" w:rsidRPr="006375B5" w14:paraId="0F7C5626" w14:textId="77777777" w:rsidTr="005E2988">
        <w:tc>
          <w:tcPr>
            <w:tcW w:w="4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E4F382" w14:textId="418003F9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6F5EB085" w14:textId="77777777" w:rsidR="00273FCA" w:rsidRPr="006375B5" w:rsidRDefault="00273FCA" w:rsidP="00273FC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EA6C68B" w14:textId="77777777" w:rsidR="00273FCA" w:rsidRPr="006375B5" w:rsidRDefault="00273FCA" w:rsidP="00273FCA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F1B8F72" w14:textId="5667D3BB" w:rsidR="00273FCA" w:rsidRPr="006375B5" w:rsidRDefault="005E52DE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44,259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5AF728" w14:textId="77777777" w:rsidR="00273FCA" w:rsidRPr="006375B5" w:rsidRDefault="00273FCA" w:rsidP="00273FCA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FC8A55A" w14:textId="239F3B02" w:rsidR="00273FCA" w:rsidRPr="006375B5" w:rsidRDefault="000E56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42</w:t>
            </w:r>
            <w:r w:rsidR="00273FCA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658</w:t>
            </w:r>
          </w:p>
        </w:tc>
      </w:tr>
    </w:tbl>
    <w:p w14:paraId="3001AB39" w14:textId="60668DE2" w:rsidR="00F76CDB" w:rsidRPr="006375B5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595E12D8" w14:textId="16292627" w:rsidR="00F76CDB" w:rsidRPr="006375B5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43A96ABA" w14:textId="55704320" w:rsidR="008E7245" w:rsidRPr="006375B5" w:rsidRDefault="008E7245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4ECC0F7F" w14:textId="77777777" w:rsidR="008E7245" w:rsidRPr="006375B5" w:rsidRDefault="008E7245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6CB00594" w14:textId="77777777" w:rsidR="00644C71" w:rsidRDefault="00644C71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4B12851F" w14:textId="2054B4FD" w:rsidR="00F76CDB" w:rsidRPr="006375B5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รายการจัดตั้ง เพิ่มทุน ซื้อหุ้นเพิ่ม และขายเงินลงทุนของบริษัทย่อยในระหว่างปีสิ้นสุดวันที่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30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กันยายน มีดังนี้</w:t>
      </w:r>
      <w:r w:rsidRPr="006375B5">
        <w:rPr>
          <w:rFonts w:ascii="Angsana New" w:hAnsi="Angsana New"/>
          <w:sz w:val="30"/>
          <w:szCs w:val="30"/>
        </w:rPr>
        <w:t xml:space="preserve"> </w:t>
      </w:r>
    </w:p>
    <w:p w14:paraId="2089C0D1" w14:textId="77777777" w:rsidR="00F76CDB" w:rsidRPr="006375B5" w:rsidRDefault="00F76CDB" w:rsidP="00F76C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05"/>
        <w:jc w:val="thaiDistribute"/>
        <w:rPr>
          <w:rFonts w:ascii="Angsana New" w:hAnsi="Angsana New"/>
          <w:sz w:val="30"/>
          <w:szCs w:val="30"/>
        </w:rPr>
      </w:pPr>
    </w:p>
    <w:tbl>
      <w:tblPr>
        <w:tblW w:w="9135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18"/>
        <w:gridCol w:w="1260"/>
        <w:gridCol w:w="270"/>
        <w:gridCol w:w="1287"/>
      </w:tblGrid>
      <w:tr w:rsidR="00F76CDB" w:rsidRPr="006375B5" w14:paraId="4010B2BE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B6E17F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F5C199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6375B5" w14:paraId="414F7605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A60AA6" w14:textId="219EA62E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สำหรับ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ปีสิ้นสุดวันที่ </w:t>
            </w:r>
            <w:r w:rsidR="000E564C" w:rsidRPr="000E564C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30</w:t>
            </w:r>
            <w:r w:rsidRPr="006375B5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 กันยายน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F3642A" w14:textId="16ABEDF6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565B4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F87939" w14:textId="66F48496" w:rsidR="00F76CDB" w:rsidRPr="006375B5" w:rsidRDefault="000E564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2564</w:t>
            </w:r>
          </w:p>
        </w:tc>
      </w:tr>
      <w:tr w:rsidR="00F76CDB" w:rsidRPr="006375B5" w14:paraId="4CA0D247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6F7077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3A461E" w14:textId="77777777" w:rsidR="00F76CDB" w:rsidRPr="006375B5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273FCA" w:rsidRPr="006375B5" w14:paraId="05C1E070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0AFBE7D" w14:textId="77777777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เฟรเซอร์ส พร็อพเพอร์ตี้ เทคโนโลยี (ประเทศไทย) จำกัด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2BB34E" w14:textId="11DDA683" w:rsidR="00273FCA" w:rsidRPr="006375B5" w:rsidRDefault="00B96D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337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8A6E6A" w14:textId="77777777" w:rsidR="00273FCA" w:rsidRPr="006375B5" w:rsidRDefault="00273FCA" w:rsidP="00273FCA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BA7907" w14:textId="4E92DFAC" w:rsidR="00273FCA" w:rsidRPr="006375B5" w:rsidRDefault="000E56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434</w:t>
            </w:r>
          </w:p>
        </w:tc>
      </w:tr>
      <w:tr w:rsidR="00273FCA" w:rsidRPr="006375B5" w14:paraId="3054F3EE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CBE992" w14:textId="77777777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Frasers Property Thailand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(International) Pte.Ltd.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CC91C8" w14:textId="641CFF63" w:rsidR="00273FCA" w:rsidRPr="006375B5" w:rsidRDefault="00B96D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01765B" w14:textId="77777777" w:rsidR="00273FCA" w:rsidRPr="006375B5" w:rsidRDefault="00273FCA" w:rsidP="00273FCA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264C96" w14:textId="3B8FBDB6" w:rsidR="00273FCA" w:rsidRPr="006375B5" w:rsidRDefault="000E564C" w:rsidP="00273FCA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606</w:t>
            </w:r>
          </w:p>
        </w:tc>
      </w:tr>
      <w:tr w:rsidR="00273FCA" w:rsidRPr="006375B5" w14:paraId="21FF8D33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7097F7" w14:textId="77777777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แผ่นดินทอง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ดีเวลลอปเม้นท์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828BC3" w14:textId="52079A62" w:rsidR="00273FCA" w:rsidRPr="006375B5" w:rsidRDefault="00B96D4C" w:rsidP="00C508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93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38980C" w14:textId="77777777" w:rsidR="00273FCA" w:rsidRPr="006375B5" w:rsidRDefault="00273FCA" w:rsidP="00273FCA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E2DE6E3" w14:textId="0C655240" w:rsidR="00273FCA" w:rsidRPr="006375B5" w:rsidRDefault="000E564C" w:rsidP="00273FCA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9</w:t>
            </w:r>
          </w:p>
        </w:tc>
      </w:tr>
      <w:tr w:rsidR="00273FCA" w:rsidRPr="006375B5" w14:paraId="0F04DAD3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DF7FAC" w14:textId="77777777" w:rsidR="00273FCA" w:rsidRPr="006375B5" w:rsidRDefault="00273FCA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331AB0C" w14:textId="3FE11711" w:rsidR="00273FCA" w:rsidRPr="006375B5" w:rsidRDefault="00EF47B8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1,601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7BC2BB" w14:textId="77777777" w:rsidR="00273FCA" w:rsidRPr="006375B5" w:rsidRDefault="00273FCA" w:rsidP="00273FCA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DEA4279" w14:textId="520B38F4" w:rsidR="00273FCA" w:rsidRPr="006375B5" w:rsidRDefault="000E564C" w:rsidP="00273FC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273FCA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049</w:t>
            </w:r>
          </w:p>
        </w:tc>
      </w:tr>
    </w:tbl>
    <w:p w14:paraId="0C0ECC08" w14:textId="2E543DD2" w:rsidR="0006511B" w:rsidRPr="006375B5" w:rsidRDefault="0006511B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47B512F4" w14:textId="43C4A7FA" w:rsidR="00EF617A" w:rsidRPr="006375B5" w:rsidRDefault="00EF617A" w:rsidP="00EF617A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  <w:lang w:bidi="th-TH"/>
        </w:rPr>
        <w:t xml:space="preserve">ปี </w:t>
      </w:r>
      <w:r w:rsidRPr="000E564C">
        <w:rPr>
          <w:rFonts w:ascii="Angsana New" w:hAnsi="Angsana New"/>
          <w:i/>
          <w:iCs/>
          <w:sz w:val="30"/>
          <w:szCs w:val="30"/>
          <w:lang w:val="en-US" w:bidi="th-TH"/>
        </w:rPr>
        <w:t>2565</w:t>
      </w:r>
    </w:p>
    <w:p w14:paraId="08A4F9BA" w14:textId="77777777" w:rsidR="00EF617A" w:rsidRDefault="00EF617A" w:rsidP="00EF617A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3C0D1B4E" w14:textId="0575194D" w:rsidR="00EF617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เมื่อวันที่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</w:t>
      </w:r>
      <w:r w:rsidRPr="00D506C0">
        <w:rPr>
          <w:rFonts w:ascii="Angsana New" w:hAnsi="Angsana New"/>
          <w:spacing w:val="-2"/>
          <w:sz w:val="30"/>
          <w:szCs w:val="30"/>
          <w:lang w:eastAsia="x-none"/>
        </w:rPr>
        <w:t xml:space="preserve"> </w:t>
      </w:r>
      <w:r w:rsidRPr="00D506C0"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ธันวาคม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2564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บริษัทย่อยแห่งหนึ่งได้เข้าซื้อ</w:t>
      </w:r>
      <w:r w:rsidRPr="00D506C0">
        <w:rPr>
          <w:rFonts w:ascii="Angsana New" w:hAnsi="Angsana New"/>
          <w:spacing w:val="-2"/>
          <w:sz w:val="30"/>
          <w:szCs w:val="30"/>
          <w:cs/>
          <w:lang w:eastAsia="x-none"/>
        </w:rPr>
        <w:t xml:space="preserve">หุ้นสามัญทั้งหมดของ 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บริษัท นวมินทร์ เรสซิเดนซ์ จำกัด</w:t>
      </w:r>
      <w:r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/>
          <w:sz w:val="30"/>
          <w:szCs w:val="30"/>
          <w:cs/>
          <w:lang w:val="x-none" w:eastAsia="x-none"/>
        </w:rPr>
        <w:t>(เดิมชื่อ “บริษัท ทีซีซีซีแอล เสนา จำกัด”)</w:t>
      </w:r>
      <w:r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จากบริษัท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รีเทล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เวิลด์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>
        <w:rPr>
          <w:rFonts w:ascii="Angsana New" w:hAnsi="Angsana New"/>
          <w:sz w:val="30"/>
          <w:szCs w:val="30"/>
          <w:lang w:eastAsia="x-none"/>
        </w:rPr>
        <w:t>6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จำกัด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บริษัท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เอสแอนด์เอส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สุขุมวิท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จำกัด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และบริษัท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ทีซีซีซีแอล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นาราธิวาส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จำกัด</w:t>
      </w:r>
      <w:r w:rsidR="0034288C">
        <w:rPr>
          <w:rFonts w:ascii="Angsana New" w:hAnsi="Angsana New" w:hint="cs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เป็นจำนวนเงิน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>
        <w:rPr>
          <w:rFonts w:ascii="Angsana New" w:hAnsi="Angsana New"/>
          <w:sz w:val="30"/>
          <w:szCs w:val="30"/>
          <w:lang w:eastAsia="x-none"/>
        </w:rPr>
        <w:t>590.90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ซึ่งมูลค่าตามบัญชีของสินทรัพย์สุทธิเป็นจำนวนเงินรวม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>
        <w:rPr>
          <w:rFonts w:ascii="Angsana New" w:hAnsi="Angsana New"/>
          <w:sz w:val="30"/>
          <w:szCs w:val="30"/>
          <w:lang w:eastAsia="x-none"/>
        </w:rPr>
        <w:t>175.00</w:t>
      </w:r>
      <w:r w:rsidR="0034288C" w:rsidRPr="0034288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="0034288C" w:rsidRPr="0034288C">
        <w:rPr>
          <w:rFonts w:ascii="Angsana New" w:hAnsi="Angsana New" w:hint="cs"/>
          <w:sz w:val="30"/>
          <w:szCs w:val="30"/>
          <w:cs/>
          <w:lang w:eastAsia="x-none"/>
        </w:rPr>
        <w:t>ล้านบาท</w:t>
      </w:r>
    </w:p>
    <w:p w14:paraId="5DDD44CB" w14:textId="77777777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p w14:paraId="0CA50833" w14:textId="79DE4D0A" w:rsidR="00EF617A" w:rsidRDefault="0015186F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 w:rsidRPr="0015186F">
        <w:rPr>
          <w:rFonts w:ascii="Angsana New" w:hAnsi="Angsana New" w:hint="cs"/>
          <w:sz w:val="30"/>
          <w:szCs w:val="30"/>
          <w:cs/>
          <w:lang w:val="x-none" w:eastAsia="x-none"/>
        </w:rPr>
        <w:t>ข้อมูลของมูลค่าสินทรัพย์ที่ได้มาและหนี้สินที่รับมาแต่ละประเภทที่สำคัญที่รับรู้</w:t>
      </w:r>
      <w:r w:rsidRPr="0015186F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5186F">
        <w:rPr>
          <w:rFonts w:ascii="Angsana New" w:hAnsi="Angsana New" w:hint="cs"/>
          <w:sz w:val="30"/>
          <w:szCs w:val="30"/>
          <w:cs/>
          <w:lang w:val="x-none" w:eastAsia="x-none"/>
        </w:rPr>
        <w:t>ณ</w:t>
      </w:r>
      <w:r w:rsidRPr="0015186F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15186F">
        <w:rPr>
          <w:rFonts w:ascii="Angsana New" w:hAnsi="Angsana New" w:hint="cs"/>
          <w:sz w:val="30"/>
          <w:szCs w:val="30"/>
          <w:cs/>
          <w:lang w:val="x-none" w:eastAsia="x-none"/>
        </w:rPr>
        <w:t>วันที่ซื้อ</w:t>
      </w:r>
      <w:r w:rsidR="00EF617A">
        <w:rPr>
          <w:rFonts w:ascii="Angsana New" w:hAnsi="Angsana New"/>
          <w:sz w:val="30"/>
          <w:szCs w:val="30"/>
          <w:cs/>
          <w:lang w:val="x-none" w:eastAsia="x-none"/>
        </w:rPr>
        <w:t>บริษัท นวมินทร์ เรสซิเดนซ์ จำกัด มีดังนี้</w:t>
      </w:r>
    </w:p>
    <w:p w14:paraId="323847F2" w14:textId="77777777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tbl>
      <w:tblPr>
        <w:tblW w:w="9204" w:type="dxa"/>
        <w:tblInd w:w="426" w:type="dxa"/>
        <w:tblLook w:val="04A0" w:firstRow="1" w:lastRow="0" w:firstColumn="1" w:lastColumn="0" w:noHBand="0" w:noVBand="1"/>
      </w:tblPr>
      <w:tblGrid>
        <w:gridCol w:w="5526"/>
        <w:gridCol w:w="864"/>
        <w:gridCol w:w="834"/>
        <w:gridCol w:w="1980"/>
      </w:tblGrid>
      <w:tr w:rsidR="00EF617A" w14:paraId="728853D3" w14:textId="77777777" w:rsidTr="000206CC">
        <w:trPr>
          <w:trHeight w:val="775"/>
          <w:tblHeader/>
        </w:trPr>
        <w:tc>
          <w:tcPr>
            <w:tcW w:w="5526" w:type="dxa"/>
          </w:tcPr>
          <w:p w14:paraId="342CEA5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sz w:val="30"/>
                <w:szCs w:val="30"/>
              </w:rPr>
            </w:pPr>
          </w:p>
          <w:p w14:paraId="3A266312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864" w:type="dxa"/>
          </w:tcPr>
          <w:p w14:paraId="6DB3791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193A23A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834" w:type="dxa"/>
          </w:tcPr>
          <w:p w14:paraId="6675A616" w14:textId="43997955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80" w:type="dxa"/>
            <w:hideMark/>
          </w:tcPr>
          <w:p w14:paraId="4A71889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บริษัท นวมินทร์ </w:t>
            </w:r>
          </w:p>
          <w:p w14:paraId="0091C03B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เรสซิเดนซ์ จำกัด</w:t>
            </w:r>
          </w:p>
        </w:tc>
      </w:tr>
      <w:tr w:rsidR="00EF617A" w14:paraId="24EE7DE6" w14:textId="77777777" w:rsidTr="000206CC">
        <w:trPr>
          <w:trHeight w:val="392"/>
          <w:tblHeader/>
        </w:trPr>
        <w:tc>
          <w:tcPr>
            <w:tcW w:w="5526" w:type="dxa"/>
          </w:tcPr>
          <w:p w14:paraId="7304AEE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64" w:type="dxa"/>
          </w:tcPr>
          <w:p w14:paraId="15B7A76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834" w:type="dxa"/>
          </w:tcPr>
          <w:p w14:paraId="419E8E4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980" w:type="dxa"/>
            <w:hideMark/>
          </w:tcPr>
          <w:p w14:paraId="7AC64FC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F617A" w14:paraId="09CB3618" w14:textId="77777777" w:rsidTr="000206CC">
        <w:trPr>
          <w:trHeight w:val="383"/>
        </w:trPr>
        <w:tc>
          <w:tcPr>
            <w:tcW w:w="5526" w:type="dxa"/>
            <w:hideMark/>
          </w:tcPr>
          <w:p w14:paraId="6C60B1D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64" w:type="dxa"/>
          </w:tcPr>
          <w:p w14:paraId="5493D51B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46634FA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6AF31075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42</w:t>
            </w:r>
          </w:p>
        </w:tc>
      </w:tr>
      <w:tr w:rsidR="00EF617A" w14:paraId="61DC1950" w14:textId="77777777" w:rsidTr="000206CC">
        <w:trPr>
          <w:trHeight w:val="383"/>
        </w:trPr>
        <w:tc>
          <w:tcPr>
            <w:tcW w:w="5526" w:type="dxa"/>
            <w:hideMark/>
          </w:tcPr>
          <w:p w14:paraId="53E6E54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อสังหาริมทรัพย์พัฒนาเพื่อขาย</w:t>
            </w:r>
          </w:p>
        </w:tc>
        <w:tc>
          <w:tcPr>
            <w:tcW w:w="864" w:type="dxa"/>
          </w:tcPr>
          <w:p w14:paraId="5BF59A5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78300B58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66303131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162</w:t>
            </w:r>
          </w:p>
        </w:tc>
      </w:tr>
      <w:tr w:rsidR="00EF617A" w14:paraId="6AB42D86" w14:textId="77777777" w:rsidTr="000206CC">
        <w:trPr>
          <w:trHeight w:val="383"/>
        </w:trPr>
        <w:tc>
          <w:tcPr>
            <w:tcW w:w="5526" w:type="dxa"/>
            <w:hideMark/>
          </w:tcPr>
          <w:p w14:paraId="53C3FD3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864" w:type="dxa"/>
          </w:tcPr>
          <w:p w14:paraId="20D5D0B8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34" w:type="dxa"/>
          </w:tcPr>
          <w:p w14:paraId="45B4DCF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468EADF3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9</w:t>
            </w:r>
          </w:p>
        </w:tc>
      </w:tr>
      <w:tr w:rsidR="00EF617A" w14:paraId="435C2E4A" w14:textId="77777777" w:rsidTr="000206CC">
        <w:trPr>
          <w:trHeight w:val="383"/>
        </w:trPr>
        <w:tc>
          <w:tcPr>
            <w:tcW w:w="5526" w:type="dxa"/>
            <w:hideMark/>
          </w:tcPr>
          <w:p w14:paraId="1D435D4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เงินกู้ยืมและดอกเบี้ยค้างจ่ายจากสถาบันการเงิน</w:t>
            </w:r>
          </w:p>
        </w:tc>
        <w:tc>
          <w:tcPr>
            <w:tcW w:w="864" w:type="dxa"/>
          </w:tcPr>
          <w:p w14:paraId="3C5D257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5C73D99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636F6400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573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5CE3DA7C" w14:textId="77777777" w:rsidTr="000206CC">
        <w:trPr>
          <w:trHeight w:val="373"/>
        </w:trPr>
        <w:tc>
          <w:tcPr>
            <w:tcW w:w="5526" w:type="dxa"/>
            <w:hideMark/>
          </w:tcPr>
          <w:p w14:paraId="4268A20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864" w:type="dxa"/>
          </w:tcPr>
          <w:p w14:paraId="431BC10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34" w:type="dxa"/>
          </w:tcPr>
          <w:p w14:paraId="1AC8FA0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hideMark/>
          </w:tcPr>
          <w:p w14:paraId="2B2C4871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49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50D422ED" w14:textId="77777777" w:rsidTr="0015186F">
        <w:trPr>
          <w:trHeight w:val="392"/>
        </w:trPr>
        <w:tc>
          <w:tcPr>
            <w:tcW w:w="5526" w:type="dxa"/>
            <w:hideMark/>
          </w:tcPr>
          <w:p w14:paraId="2C41B32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864" w:type="dxa"/>
          </w:tcPr>
          <w:p w14:paraId="6F83569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34" w:type="dxa"/>
          </w:tcPr>
          <w:p w14:paraId="1C9D636E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5CFC2995" w14:textId="77777777" w:rsidR="00EF617A" w:rsidRPr="00CF5564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591</w:t>
            </w:r>
          </w:p>
        </w:tc>
      </w:tr>
      <w:tr w:rsidR="0015186F" w14:paraId="2184366B" w14:textId="77777777" w:rsidTr="0015186F">
        <w:trPr>
          <w:trHeight w:val="392"/>
        </w:trPr>
        <w:tc>
          <w:tcPr>
            <w:tcW w:w="5526" w:type="dxa"/>
          </w:tcPr>
          <w:p w14:paraId="21A7788D" w14:textId="57E50172" w:rsidR="0015186F" w:rsidRP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เงินสดสุทธิที่ได้มาจากการ</w:t>
            </w:r>
            <w:r w:rsidR="001740D1">
              <w:rPr>
                <w:rFonts w:ascii="Angsana New" w:eastAsia="MS Mincho" w:hAnsi="Angsana New" w:hint="cs"/>
                <w:sz w:val="30"/>
                <w:szCs w:val="30"/>
                <w:cs/>
              </w:rPr>
              <w:t>ซื้อหุ้นสามัญ</w:t>
            </w:r>
          </w:p>
        </w:tc>
        <w:tc>
          <w:tcPr>
            <w:tcW w:w="864" w:type="dxa"/>
          </w:tcPr>
          <w:p w14:paraId="30C88593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34" w:type="dxa"/>
          </w:tcPr>
          <w:p w14:paraId="17B935C4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left w:val="nil"/>
              <w:bottom w:val="single" w:sz="4" w:space="0" w:color="auto"/>
              <w:right w:val="nil"/>
            </w:tcBorders>
          </w:tcPr>
          <w:p w14:paraId="3750601E" w14:textId="6B152EDF" w:rsidR="0015186F" w:rsidRPr="001740D1" w:rsidRDefault="0015186F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1740D1">
              <w:rPr>
                <w:rFonts w:ascii="Angsana New" w:hAnsi="Angsana New"/>
                <w:sz w:val="30"/>
                <w:szCs w:val="30"/>
                <w:lang w:val="en-US" w:bidi="th-TH"/>
              </w:rPr>
              <w:t>(42)</w:t>
            </w:r>
          </w:p>
        </w:tc>
      </w:tr>
      <w:tr w:rsidR="0015186F" w14:paraId="7021B947" w14:textId="77777777" w:rsidTr="0015186F">
        <w:trPr>
          <w:trHeight w:val="392"/>
        </w:trPr>
        <w:tc>
          <w:tcPr>
            <w:tcW w:w="5526" w:type="dxa"/>
          </w:tcPr>
          <w:p w14:paraId="5CF8007D" w14:textId="15EAE083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864" w:type="dxa"/>
          </w:tcPr>
          <w:p w14:paraId="3137909B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34" w:type="dxa"/>
          </w:tcPr>
          <w:p w14:paraId="3BB351F1" w14:textId="77777777" w:rsid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5B56E7" w14:textId="6BF68012" w:rsidR="0015186F" w:rsidRPr="000E564C" w:rsidRDefault="0015186F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549</w:t>
            </w:r>
          </w:p>
        </w:tc>
      </w:tr>
    </w:tbl>
    <w:p w14:paraId="754CCA37" w14:textId="77777777" w:rsidR="00EF617A" w:rsidRPr="009E2F97" w:rsidRDefault="00EF617A" w:rsidP="00EF617A">
      <w:pPr>
        <w:tabs>
          <w:tab w:val="clear" w:pos="227"/>
          <w:tab w:val="clear" w:pos="454"/>
          <w:tab w:val="clear" w:pos="680"/>
          <w:tab w:val="clear" w:pos="907"/>
        </w:tabs>
        <w:rPr>
          <w:rFonts w:ascii="Angsana New" w:hAnsi="Angsana New"/>
          <w:sz w:val="30"/>
          <w:szCs w:val="30"/>
          <w:cs/>
          <w:lang w:val="th-TH" w:eastAsia="x-none"/>
        </w:rPr>
      </w:pPr>
    </w:p>
    <w:p w14:paraId="1DF6A44E" w14:textId="3D0ED350" w:rsidR="00EF617A" w:rsidRPr="007E423C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7E423C">
        <w:rPr>
          <w:rFonts w:ascii="Angsana New" w:hAnsi="Angsana New" w:hint="cs"/>
          <w:sz w:val="30"/>
          <w:szCs w:val="30"/>
          <w:cs/>
          <w:lang w:eastAsia="x-none"/>
        </w:rPr>
        <w:lastRenderedPageBreak/>
        <w:t>เมื่อวันที่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z w:val="30"/>
          <w:szCs w:val="30"/>
          <w:lang w:eastAsia="x-none"/>
        </w:rPr>
        <w:t>4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เมษายน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2565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บริษัทได้ท</w:t>
      </w:r>
      <w:r>
        <w:rPr>
          <w:rFonts w:ascii="Angsana New" w:hAnsi="Angsana New" w:hint="cs"/>
          <w:sz w:val="30"/>
          <w:szCs w:val="30"/>
          <w:cs/>
          <w:lang w:eastAsia="x-none"/>
        </w:rPr>
        <w:t>ำ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การจดทะเบียนจัดตั้งบริษัท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/>
          <w:sz w:val="30"/>
          <w:szCs w:val="30"/>
          <w:lang w:eastAsia="x-none"/>
        </w:rPr>
        <w:t xml:space="preserve">Frasers Property Thailand (Indonesia) Pte.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ในประเทศสิงคโปร์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ซึ่งเป็น</w:t>
      </w:r>
      <w:r>
        <w:rPr>
          <w:rFonts w:ascii="Angsana New" w:hAnsi="Angsana New" w:hint="cs"/>
          <w:sz w:val="30"/>
          <w:szCs w:val="30"/>
          <w:cs/>
          <w:lang w:eastAsia="x-none"/>
        </w:rPr>
        <w:t>บริษัท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ย่อยแห่งใหม่เพื่อรองรับการด</w:t>
      </w:r>
      <w:r>
        <w:rPr>
          <w:rFonts w:ascii="Angsana New" w:hAnsi="Angsana New" w:hint="cs"/>
          <w:sz w:val="30"/>
          <w:szCs w:val="30"/>
          <w:cs/>
          <w:lang w:eastAsia="x-none"/>
        </w:rPr>
        <w:t>ำ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เนินธุรกิจในประเทศอินโดนีเซียในอนาคต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/>
          <w:sz w:val="30"/>
          <w:szCs w:val="30"/>
          <w:cs/>
          <w:lang w:eastAsia="x-none"/>
        </w:rPr>
        <w:br/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โดยบริษัทดังกล่าวมีทุนจดทะเบียนจ</w:t>
      </w:r>
      <w:r>
        <w:rPr>
          <w:rFonts w:ascii="Angsana New" w:hAnsi="Angsana New" w:hint="cs"/>
          <w:sz w:val="30"/>
          <w:szCs w:val="30"/>
          <w:cs/>
          <w:lang w:eastAsia="x-none"/>
        </w:rPr>
        <w:t>ำ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นวน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z w:val="30"/>
          <w:szCs w:val="30"/>
          <w:lang w:eastAsia="x-none"/>
        </w:rPr>
        <w:t>1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ดอลล่าร์สิงคโปร์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และถือหุ้นผ่านบริษัทย่อยแห่งหนึ่งในอัตราส่วน</w:t>
      </w:r>
      <w:r>
        <w:rPr>
          <w:rFonts w:ascii="Angsana New" w:hAnsi="Angsana New"/>
          <w:sz w:val="30"/>
          <w:szCs w:val="30"/>
          <w:cs/>
          <w:lang w:eastAsia="x-none"/>
        </w:rPr>
        <w:br/>
      </w:r>
      <w:r w:rsidRPr="007E423C">
        <w:rPr>
          <w:rFonts w:ascii="Angsana New" w:hAnsi="Angsana New" w:hint="cs"/>
          <w:sz w:val="30"/>
          <w:szCs w:val="30"/>
          <w:cs/>
          <w:lang w:eastAsia="x-none"/>
        </w:rPr>
        <w:t>การถือหุ้นร้อยละ</w:t>
      </w:r>
      <w:r w:rsidRPr="007E423C"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 w:rsidRPr="000E564C">
        <w:rPr>
          <w:rFonts w:ascii="Angsana New" w:hAnsi="Angsana New"/>
          <w:sz w:val="30"/>
          <w:szCs w:val="30"/>
          <w:lang w:eastAsia="x-none"/>
        </w:rPr>
        <w:t>100</w:t>
      </w:r>
    </w:p>
    <w:p w14:paraId="1A0A15C9" w14:textId="77777777" w:rsidR="00EF617A" w:rsidRPr="00E92F2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pacing w:val="-20"/>
          <w:sz w:val="24"/>
          <w:szCs w:val="24"/>
          <w:lang w:val="x-none" w:eastAsia="x-none"/>
        </w:rPr>
      </w:pPr>
    </w:p>
    <w:p w14:paraId="0FF28482" w14:textId="576EF277" w:rsidR="00EF617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eastAsia="x-none"/>
        </w:rPr>
      </w:pP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เมื่อวันที่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6</w:t>
      </w:r>
      <w:r w:rsidRPr="00D506C0">
        <w:rPr>
          <w:rFonts w:ascii="Angsana New" w:hAnsi="Angsana New"/>
          <w:spacing w:val="-2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มิถุนายน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2565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กลุ่มบริษัท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ได้เข้าซื้อ</w:t>
      </w:r>
      <w:r w:rsidRPr="00D506C0">
        <w:rPr>
          <w:rFonts w:ascii="Angsana New" w:hAnsi="Angsana New"/>
          <w:spacing w:val="-2"/>
          <w:sz w:val="30"/>
          <w:szCs w:val="30"/>
          <w:cs/>
          <w:lang w:eastAsia="x-none"/>
        </w:rPr>
        <w:t>หุ้นสามัญของ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บริษัทร่วมทางอ้อมแห่งหนึ่งคือ</w:t>
      </w:r>
      <w:r>
        <w:rPr>
          <w:rFonts w:ascii="Angsana New" w:hAnsi="Angsana New"/>
          <w:spacing w:val="-2"/>
          <w:sz w:val="30"/>
          <w:szCs w:val="30"/>
          <w:lang w:eastAsia="x-none"/>
        </w:rPr>
        <w:t xml:space="preserve"> PT SLP Surya TICON Internusa (“SLP”)</w:t>
      </w:r>
      <w:r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เพิ่มเติมอีกร้อยละ </w:t>
      </w:r>
      <w:r w:rsidRPr="000E564C">
        <w:rPr>
          <w:rFonts w:ascii="Angsana New" w:hAnsi="Angsana New" w:hint="cs"/>
          <w:sz w:val="30"/>
          <w:szCs w:val="30"/>
          <w:lang w:eastAsia="x-none"/>
        </w:rPr>
        <w:t>50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จากผู้ถือหุ้นเดิมผ่านทาง</w:t>
      </w:r>
      <w:r w:rsidRPr="00E3266C">
        <w:rPr>
          <w:rFonts w:ascii="Angsana New" w:hAnsi="Angsana New"/>
          <w:sz w:val="30"/>
          <w:szCs w:val="30"/>
        </w:rPr>
        <w:t xml:space="preserve"> </w:t>
      </w:r>
      <w:r w:rsidRPr="007E423C">
        <w:rPr>
          <w:rFonts w:ascii="Angsana New" w:hAnsi="Angsana New"/>
          <w:sz w:val="30"/>
          <w:szCs w:val="30"/>
        </w:rPr>
        <w:t xml:space="preserve">Frasers Property Thailand (Indonesia) Pte. </w:t>
      </w:r>
      <w:r>
        <w:rPr>
          <w:rFonts w:ascii="Angsana New" w:hAnsi="Angsana New"/>
          <w:sz w:val="30"/>
          <w:szCs w:val="30"/>
          <w:cs/>
        </w:rPr>
        <w:br/>
      </w:r>
      <w:r>
        <w:rPr>
          <w:rFonts w:ascii="Angsana New" w:hAnsi="Angsana New"/>
          <w:sz w:val="30"/>
          <w:szCs w:val="30"/>
          <w:cs/>
          <w:lang w:eastAsia="x-none"/>
        </w:rPr>
        <w:t xml:space="preserve">เป็นจำนวนเงิน </w:t>
      </w:r>
      <w:r w:rsidRPr="000E564C">
        <w:rPr>
          <w:rFonts w:ascii="Angsana New" w:hAnsi="Angsana New"/>
          <w:sz w:val="30"/>
          <w:szCs w:val="30"/>
          <w:lang w:eastAsia="x-none"/>
        </w:rPr>
        <w:t>430</w:t>
      </w:r>
      <w:r>
        <w:rPr>
          <w:rFonts w:ascii="Angsana New" w:hAnsi="Angsana New"/>
          <w:sz w:val="30"/>
          <w:szCs w:val="30"/>
          <w:lang w:eastAsia="x-none"/>
        </w:rPr>
        <w:t>,</w:t>
      </w:r>
      <w:r w:rsidRPr="000E564C">
        <w:rPr>
          <w:rFonts w:ascii="Angsana New" w:hAnsi="Angsana New"/>
          <w:sz w:val="30"/>
          <w:szCs w:val="30"/>
          <w:lang w:eastAsia="x-none"/>
        </w:rPr>
        <w:t>582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50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ล้านรูเปียห์อินโดนีเซีย หรือเทียบเท่า </w:t>
      </w:r>
      <w:r w:rsidRPr="000E564C">
        <w:rPr>
          <w:rFonts w:ascii="Angsana New" w:hAnsi="Angsana New" w:hint="cs"/>
          <w:sz w:val="30"/>
          <w:szCs w:val="30"/>
          <w:lang w:eastAsia="x-none"/>
        </w:rPr>
        <w:t>1</w:t>
      </w:r>
      <w:r>
        <w:rPr>
          <w:rFonts w:ascii="Angsana New" w:hAnsi="Angsana New"/>
          <w:sz w:val="30"/>
          <w:szCs w:val="30"/>
          <w:lang w:eastAsia="x-none"/>
        </w:rPr>
        <w:t>,</w:t>
      </w:r>
      <w:r w:rsidRPr="000E564C">
        <w:rPr>
          <w:rFonts w:ascii="Angsana New" w:hAnsi="Angsana New"/>
          <w:sz w:val="30"/>
          <w:szCs w:val="30"/>
          <w:lang w:eastAsia="x-none"/>
        </w:rPr>
        <w:t>018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12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ล้านบาท เมื่อรวมกับสัดส่วนเดิมที่ถือหุ้นในอัตราร้อยละ </w:t>
      </w:r>
      <w:r w:rsidRPr="000E564C">
        <w:rPr>
          <w:rFonts w:ascii="Angsana New" w:hAnsi="Angsana New" w:hint="cs"/>
          <w:sz w:val="30"/>
          <w:szCs w:val="30"/>
          <w:lang w:eastAsia="x-none"/>
        </w:rPr>
        <w:t>25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ส่งผลให้กลุ่มบริษัทถือหุ้นในอัตราร้อยละ </w:t>
      </w:r>
      <w:r w:rsidRPr="000E564C">
        <w:rPr>
          <w:rFonts w:ascii="Angsana New" w:hAnsi="Angsana New" w:hint="cs"/>
          <w:sz w:val="30"/>
          <w:szCs w:val="30"/>
          <w:lang w:eastAsia="x-none"/>
        </w:rPr>
        <w:t>75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ของหุ้นที่ออกและชำระแล้วของ</w:t>
      </w:r>
      <w:r>
        <w:rPr>
          <w:rFonts w:ascii="Angsana New" w:hAnsi="Angsana New"/>
          <w:sz w:val="30"/>
          <w:szCs w:val="30"/>
          <w:lang w:eastAsia="x-none"/>
        </w:rPr>
        <w:t xml:space="preserve"> SLP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กลุ่มบริษัทจึงจัดประเภทเงินลงทุนเป็นเงินลงทุนในบริษัทย่อย บริษัทได้เลือกทดสอบการกระจุกตัวตาม </w:t>
      </w:r>
      <w:r>
        <w:rPr>
          <w:rFonts w:ascii="Angsana New" w:hAnsi="Angsana New"/>
          <w:sz w:val="30"/>
          <w:szCs w:val="30"/>
          <w:lang w:eastAsia="x-none"/>
        </w:rPr>
        <w:t xml:space="preserve">TFRS </w:t>
      </w:r>
      <w:r w:rsidRPr="000E564C">
        <w:rPr>
          <w:rFonts w:ascii="Angsana New" w:hAnsi="Angsana New"/>
          <w:sz w:val="30"/>
          <w:szCs w:val="30"/>
          <w:lang w:eastAsia="x-none"/>
        </w:rPr>
        <w:t>3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ส่งผลให้กลุ่มบริษัทได้มาซึ่งสินทรัพย์สุทธิเพื่อพัฒนาอสังหาริมทรัพย์เพื่อการลงทุนเพื่ออุตสาหกรรม </w:t>
      </w:r>
      <w:r>
        <w:rPr>
          <w:rFonts w:ascii="Angsana New" w:hAnsi="Angsana New"/>
          <w:spacing w:val="-4"/>
          <w:sz w:val="30"/>
          <w:szCs w:val="30"/>
          <w:cs/>
        </w:rPr>
        <w:t xml:space="preserve">(ดูหมายเหตุ </w:t>
      </w:r>
      <w:r w:rsidRPr="000E564C">
        <w:rPr>
          <w:rFonts w:ascii="Angsana New" w:hAnsi="Angsana New"/>
          <w:spacing w:val="-4"/>
          <w:sz w:val="30"/>
          <w:szCs w:val="30"/>
        </w:rPr>
        <w:t>3</w:t>
      </w:r>
      <w:r>
        <w:rPr>
          <w:rFonts w:ascii="Angsana New" w:hAnsi="Angsana New" w:hint="cs"/>
          <w:spacing w:val="-4"/>
          <w:sz w:val="30"/>
          <w:szCs w:val="30"/>
          <w:cs/>
        </w:rPr>
        <w:t>)</w:t>
      </w:r>
    </w:p>
    <w:p w14:paraId="65D22373" w14:textId="77777777" w:rsidR="00EF617A" w:rsidRPr="00E92F2A" w:rsidRDefault="00EF617A" w:rsidP="00E92F2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pacing w:val="-20"/>
          <w:sz w:val="24"/>
          <w:szCs w:val="24"/>
          <w:lang w:eastAsia="x-none"/>
        </w:rPr>
      </w:pPr>
    </w:p>
    <w:p w14:paraId="49A6E3C5" w14:textId="77777777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>
        <w:rPr>
          <w:rFonts w:ascii="Angsana New" w:hAnsi="Angsana New"/>
          <w:sz w:val="30"/>
          <w:szCs w:val="30"/>
          <w:cs/>
          <w:lang w:val="x-none" w:eastAsia="x-none"/>
        </w:rPr>
        <w:t>ข้อมูลมูลค่ายุติธรรมของสินทรัพย์ที่ได้มาและหนี้สินที่รับมาที่สำคัญจากการซื้อ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/>
          <w:spacing w:val="-2"/>
          <w:sz w:val="30"/>
          <w:szCs w:val="30"/>
          <w:lang w:eastAsia="x-none"/>
        </w:rPr>
        <w:t>PT SLP Surya TICON Internusa</w:t>
      </w:r>
      <w:r>
        <w:rPr>
          <w:rFonts w:ascii="Angsana New" w:hAnsi="Angsana New"/>
          <w:sz w:val="30"/>
          <w:szCs w:val="30"/>
          <w:cs/>
          <w:lang w:val="x-none" w:eastAsia="x-none"/>
        </w:rPr>
        <w:t xml:space="preserve"> มีดังนี้</w:t>
      </w:r>
    </w:p>
    <w:p w14:paraId="227CD31C" w14:textId="77777777" w:rsidR="00EF617A" w:rsidRPr="00E92F2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0"/>
          <w:sz w:val="24"/>
          <w:szCs w:val="24"/>
          <w:lang w:val="x-none" w:eastAsia="x-none"/>
        </w:rPr>
      </w:pPr>
    </w:p>
    <w:tbl>
      <w:tblPr>
        <w:tblW w:w="9204" w:type="dxa"/>
        <w:tblInd w:w="426" w:type="dxa"/>
        <w:tblLook w:val="04A0" w:firstRow="1" w:lastRow="0" w:firstColumn="1" w:lastColumn="0" w:noHBand="0" w:noVBand="1"/>
      </w:tblPr>
      <w:tblGrid>
        <w:gridCol w:w="5258"/>
        <w:gridCol w:w="821"/>
        <w:gridCol w:w="1067"/>
        <w:gridCol w:w="2058"/>
      </w:tblGrid>
      <w:tr w:rsidR="00EF617A" w14:paraId="29A62352" w14:textId="77777777" w:rsidTr="001740D1">
        <w:trPr>
          <w:trHeight w:val="775"/>
          <w:tblHeader/>
        </w:trPr>
        <w:tc>
          <w:tcPr>
            <w:tcW w:w="5258" w:type="dxa"/>
          </w:tcPr>
          <w:p w14:paraId="29BBAB2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sz w:val="30"/>
                <w:szCs w:val="30"/>
              </w:rPr>
            </w:pPr>
          </w:p>
          <w:p w14:paraId="1FA17958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821" w:type="dxa"/>
          </w:tcPr>
          <w:p w14:paraId="10B8E2B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1FDE2D5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4F61D781" w14:textId="77777777" w:rsidR="002D7405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297F5367" w14:textId="53611B51" w:rsidR="00EF617A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E0AA4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058" w:type="dxa"/>
            <w:hideMark/>
          </w:tcPr>
          <w:p w14:paraId="14AF719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 xml:space="preserve">PT SLP Surya </w:t>
            </w:r>
            <w:r>
              <w:rPr>
                <w:rFonts w:ascii="Angsana New" w:hAnsi="Angsana New"/>
                <w:spacing w:val="-2"/>
                <w:sz w:val="30"/>
                <w:szCs w:val="30"/>
                <w:cs/>
                <w:lang w:eastAsia="x-none"/>
              </w:rPr>
              <w:br/>
            </w:r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>TICON Internusa</w:t>
            </w:r>
          </w:p>
        </w:tc>
      </w:tr>
      <w:tr w:rsidR="00EF617A" w14:paraId="4DEA2178" w14:textId="77777777" w:rsidTr="001740D1">
        <w:trPr>
          <w:trHeight w:val="392"/>
          <w:tblHeader/>
        </w:trPr>
        <w:tc>
          <w:tcPr>
            <w:tcW w:w="5258" w:type="dxa"/>
          </w:tcPr>
          <w:p w14:paraId="65A5DCB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21" w:type="dxa"/>
          </w:tcPr>
          <w:p w14:paraId="2711A08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6A48A738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58" w:type="dxa"/>
            <w:hideMark/>
          </w:tcPr>
          <w:p w14:paraId="00440E6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F617A" w14:paraId="65DB3188" w14:textId="77777777" w:rsidTr="001740D1">
        <w:trPr>
          <w:trHeight w:val="383"/>
        </w:trPr>
        <w:tc>
          <w:tcPr>
            <w:tcW w:w="5258" w:type="dxa"/>
            <w:hideMark/>
          </w:tcPr>
          <w:p w14:paraId="2A12E970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21" w:type="dxa"/>
          </w:tcPr>
          <w:p w14:paraId="329244AE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30619CA1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2BC2A907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26</w:t>
            </w:r>
          </w:p>
        </w:tc>
      </w:tr>
      <w:tr w:rsidR="00EF617A" w14:paraId="41888C29" w14:textId="77777777" w:rsidTr="001740D1">
        <w:trPr>
          <w:trHeight w:val="383"/>
        </w:trPr>
        <w:tc>
          <w:tcPr>
            <w:tcW w:w="5258" w:type="dxa"/>
            <w:hideMark/>
          </w:tcPr>
          <w:p w14:paraId="25080CE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อสังหาริมทรัพย์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เพื่อการลงทุน</w:t>
            </w:r>
          </w:p>
        </w:tc>
        <w:tc>
          <w:tcPr>
            <w:tcW w:w="821" w:type="dxa"/>
          </w:tcPr>
          <w:p w14:paraId="40E3628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6E482E8F" w14:textId="351C7F6F" w:rsidR="00EF617A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E0AA4">
              <w:rPr>
                <w:rFonts w:ascii="Angsana New" w:hAnsi="Angsana New"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2058" w:type="dxa"/>
            <w:hideMark/>
          </w:tcPr>
          <w:p w14:paraId="622F0966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333</w:t>
            </w:r>
          </w:p>
        </w:tc>
      </w:tr>
      <w:tr w:rsidR="00EF617A" w14:paraId="58ECCEBA" w14:textId="77777777" w:rsidTr="001740D1">
        <w:trPr>
          <w:trHeight w:val="383"/>
        </w:trPr>
        <w:tc>
          <w:tcPr>
            <w:tcW w:w="5258" w:type="dxa"/>
            <w:hideMark/>
          </w:tcPr>
          <w:p w14:paraId="2E75CF4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821" w:type="dxa"/>
          </w:tcPr>
          <w:p w14:paraId="789D63C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7" w:type="dxa"/>
          </w:tcPr>
          <w:p w14:paraId="4908CD3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71B5723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66</w:t>
            </w:r>
          </w:p>
        </w:tc>
      </w:tr>
      <w:tr w:rsidR="00EF617A" w14:paraId="45823C7A" w14:textId="77777777" w:rsidTr="001740D1">
        <w:trPr>
          <w:trHeight w:val="383"/>
        </w:trPr>
        <w:tc>
          <w:tcPr>
            <w:tcW w:w="5258" w:type="dxa"/>
            <w:hideMark/>
          </w:tcPr>
          <w:p w14:paraId="0FC3888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เงินกู้ยืมและดอกเบี้ยค้างจ่ายจากสถาบันการเงิน</w:t>
            </w:r>
          </w:p>
        </w:tc>
        <w:tc>
          <w:tcPr>
            <w:tcW w:w="821" w:type="dxa"/>
          </w:tcPr>
          <w:p w14:paraId="5B590CB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02499D6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5D273DF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166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26E97D7E" w14:textId="77777777" w:rsidTr="001740D1">
        <w:trPr>
          <w:trHeight w:val="373"/>
        </w:trPr>
        <w:tc>
          <w:tcPr>
            <w:tcW w:w="5258" w:type="dxa"/>
            <w:hideMark/>
          </w:tcPr>
          <w:p w14:paraId="3056E0D3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821" w:type="dxa"/>
          </w:tcPr>
          <w:p w14:paraId="0FFBC39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488B2F87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1EAB2650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204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72A7CA12" w14:textId="77777777" w:rsidTr="001740D1">
        <w:trPr>
          <w:trHeight w:val="392"/>
        </w:trPr>
        <w:tc>
          <w:tcPr>
            <w:tcW w:w="5258" w:type="dxa"/>
            <w:hideMark/>
          </w:tcPr>
          <w:p w14:paraId="6680079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821" w:type="dxa"/>
          </w:tcPr>
          <w:p w14:paraId="58B0FEC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192A2176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00525C33" w14:textId="77777777" w:rsidR="00EF617A" w:rsidRPr="00CF5564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055</w:t>
            </w:r>
          </w:p>
        </w:tc>
      </w:tr>
      <w:tr w:rsidR="00A01D18" w14:paraId="4C67A586" w14:textId="77777777" w:rsidTr="001740D1">
        <w:trPr>
          <w:trHeight w:val="392"/>
        </w:trPr>
        <w:tc>
          <w:tcPr>
            <w:tcW w:w="5258" w:type="dxa"/>
          </w:tcPr>
          <w:p w14:paraId="023D3A8A" w14:textId="0541ABA5" w:rsidR="00A01D18" w:rsidRP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A01D18">
              <w:rPr>
                <w:rFonts w:ascii="Angsana New" w:eastAsia="MS Mincho" w:hAnsi="Angsana New" w:hint="cs"/>
                <w:sz w:val="30"/>
                <w:szCs w:val="30"/>
                <w:cs/>
              </w:rPr>
              <w:t>ส่วนได้เสียที่ไม่มีอำนาจควบคุม</w:t>
            </w:r>
          </w:p>
        </w:tc>
        <w:tc>
          <w:tcPr>
            <w:tcW w:w="821" w:type="dxa"/>
          </w:tcPr>
          <w:p w14:paraId="01FB78A2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274F90AF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right w:val="nil"/>
            </w:tcBorders>
          </w:tcPr>
          <w:p w14:paraId="326E4C08" w14:textId="7AFC3671" w:rsidR="00A01D18" w:rsidRPr="00A01D18" w:rsidRDefault="00A01D18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(5</w:t>
            </w:r>
            <w:r w:rsidR="00032786">
              <w:rPr>
                <w:rFonts w:ascii="Angsana New" w:hAnsi="Angsana New"/>
                <w:sz w:val="30"/>
                <w:szCs w:val="30"/>
                <w:lang w:val="en-US"/>
              </w:rPr>
              <w:t>18</w:t>
            </w: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A01D18" w14:paraId="21E2CC38" w14:textId="77777777" w:rsidTr="001740D1">
        <w:trPr>
          <w:trHeight w:val="392"/>
        </w:trPr>
        <w:tc>
          <w:tcPr>
            <w:tcW w:w="5258" w:type="dxa"/>
          </w:tcPr>
          <w:p w14:paraId="40E714B9" w14:textId="512BFE65" w:rsidR="00A01D18" w:rsidRPr="0015186F" w:rsidRDefault="0015186F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มูลค่ายุติธรรมของเงินลงทุนก่อนเกิดรายการ</w:t>
            </w:r>
          </w:p>
        </w:tc>
        <w:tc>
          <w:tcPr>
            <w:tcW w:w="821" w:type="dxa"/>
          </w:tcPr>
          <w:p w14:paraId="7C12D625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79AE3A94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right w:val="nil"/>
            </w:tcBorders>
          </w:tcPr>
          <w:p w14:paraId="2C0A4AC2" w14:textId="0D9E3B5D" w:rsidR="00A01D18" w:rsidRPr="00A01D18" w:rsidRDefault="00A01D18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(5</w:t>
            </w:r>
            <w:r w:rsidR="001740D1">
              <w:rPr>
                <w:rFonts w:ascii="Angsana New" w:hAnsi="Angsana New"/>
                <w:sz w:val="30"/>
                <w:szCs w:val="30"/>
                <w:lang w:val="en-US"/>
              </w:rPr>
              <w:t>18</w:t>
            </w: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1740D1" w14:paraId="03B410AB" w14:textId="77777777" w:rsidTr="001740D1">
        <w:trPr>
          <w:trHeight w:val="392"/>
        </w:trPr>
        <w:tc>
          <w:tcPr>
            <w:tcW w:w="5258" w:type="dxa"/>
          </w:tcPr>
          <w:p w14:paraId="700B556E" w14:textId="5E4084F0" w:rsidR="001740D1" w:rsidRPr="0015186F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เงินสดสุทธิที่ได้มาจากการ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ซื้อ</w:t>
            </w:r>
            <w:r w:rsidR="007D295B">
              <w:rPr>
                <w:rFonts w:ascii="Angsana New" w:eastAsia="MS Mincho" w:hAnsi="Angsana New" w:hint="cs"/>
                <w:sz w:val="30"/>
                <w:szCs w:val="30"/>
                <w:cs/>
              </w:rPr>
              <w:t>กลุ่มของ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821" w:type="dxa"/>
          </w:tcPr>
          <w:p w14:paraId="7DD946C2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137C6C9A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bottom w:val="single" w:sz="4" w:space="0" w:color="auto"/>
              <w:right w:val="nil"/>
            </w:tcBorders>
          </w:tcPr>
          <w:p w14:paraId="275F079E" w14:textId="4762E37D" w:rsidR="001740D1" w:rsidRPr="00A01D18" w:rsidRDefault="001740D1" w:rsidP="001740D1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(26)</w:t>
            </w:r>
          </w:p>
        </w:tc>
      </w:tr>
      <w:tr w:rsidR="001740D1" w14:paraId="4F47B934" w14:textId="77777777" w:rsidTr="001740D1">
        <w:trPr>
          <w:trHeight w:val="392"/>
        </w:trPr>
        <w:tc>
          <w:tcPr>
            <w:tcW w:w="5258" w:type="dxa"/>
          </w:tcPr>
          <w:p w14:paraId="529296EA" w14:textId="42427DB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821" w:type="dxa"/>
          </w:tcPr>
          <w:p w14:paraId="5CB47821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12718420" w14:textId="77777777" w:rsidR="001740D1" w:rsidRDefault="001740D1" w:rsidP="001740D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7E675F3" w14:textId="504062CC" w:rsidR="001740D1" w:rsidRPr="00032786" w:rsidRDefault="001740D1" w:rsidP="001740D1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032786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</w:t>
            </w:r>
            <w:r w:rsidR="00032786" w:rsidRPr="00032786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93</w:t>
            </w:r>
          </w:p>
        </w:tc>
      </w:tr>
      <w:tr w:rsidR="00A01D18" w14:paraId="5708A91D" w14:textId="77777777" w:rsidTr="001740D1">
        <w:trPr>
          <w:trHeight w:val="392"/>
        </w:trPr>
        <w:tc>
          <w:tcPr>
            <w:tcW w:w="5258" w:type="dxa"/>
          </w:tcPr>
          <w:p w14:paraId="503CC4B0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21" w:type="dxa"/>
          </w:tcPr>
          <w:p w14:paraId="4652823C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665B051F" w14:textId="77777777" w:rsidR="00A01D18" w:rsidRDefault="00A01D18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double" w:sz="4" w:space="0" w:color="auto"/>
              <w:left w:val="nil"/>
              <w:right w:val="nil"/>
            </w:tcBorders>
          </w:tcPr>
          <w:p w14:paraId="4CE0617C" w14:textId="77777777" w:rsidR="00A01D18" w:rsidRPr="00A01D18" w:rsidRDefault="00A01D18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</w:tr>
    </w:tbl>
    <w:p w14:paraId="2A000190" w14:textId="77777777" w:rsidR="00EF617A" w:rsidRPr="00E92F2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pacing w:val="-20"/>
          <w:sz w:val="24"/>
          <w:szCs w:val="24"/>
          <w:lang w:val="x-none" w:eastAsia="x-none"/>
        </w:rPr>
      </w:pPr>
    </w:p>
    <w:p w14:paraId="2ECC6035" w14:textId="77777777" w:rsidR="00032786" w:rsidRDefault="000327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30"/>
          <w:szCs w:val="30"/>
          <w:cs/>
          <w:lang w:val="x-none" w:eastAsia="x-none"/>
        </w:rPr>
      </w:pPr>
      <w:r>
        <w:rPr>
          <w:rFonts w:ascii="Angsana New" w:hAnsi="Angsana New"/>
          <w:spacing w:val="-2"/>
          <w:sz w:val="30"/>
          <w:szCs w:val="30"/>
          <w:cs/>
          <w:lang w:val="x-none" w:eastAsia="x-none"/>
        </w:rPr>
        <w:br w:type="page"/>
      </w:r>
    </w:p>
    <w:p w14:paraId="5D48BE43" w14:textId="6F5B1769" w:rsidR="00EF617A" w:rsidRDefault="00EF617A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lastRenderedPageBreak/>
        <w:t xml:space="preserve">เมื่อวันที่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6</w:t>
      </w:r>
      <w:r w:rsidRPr="00D506C0">
        <w:rPr>
          <w:rFonts w:ascii="Angsana New" w:hAnsi="Angsana New"/>
          <w:spacing w:val="-2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มิถุนายน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 w:rsidRPr="000E564C">
        <w:rPr>
          <w:rFonts w:ascii="Angsana New" w:hAnsi="Angsana New"/>
          <w:spacing w:val="-2"/>
          <w:sz w:val="30"/>
          <w:szCs w:val="30"/>
          <w:lang w:eastAsia="x-none"/>
        </w:rPr>
        <w:t>2565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>กลุ่มบริษัท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>ได้เข้าซื้อ</w:t>
      </w:r>
      <w:r w:rsidRPr="00D506C0">
        <w:rPr>
          <w:rFonts w:ascii="Angsana New" w:hAnsi="Angsana New"/>
          <w:spacing w:val="-2"/>
          <w:sz w:val="30"/>
          <w:szCs w:val="30"/>
          <w:cs/>
          <w:lang w:eastAsia="x-none"/>
        </w:rPr>
        <w:t>หุ้นสามัญของ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บริษัทร่วมค้าทางอ้อมแห่งหนึ่งคือ </w:t>
      </w:r>
      <w:r>
        <w:rPr>
          <w:rFonts w:ascii="Angsana New" w:hAnsi="Angsana New"/>
          <w:spacing w:val="-2"/>
          <w:sz w:val="30"/>
          <w:szCs w:val="30"/>
          <w:lang w:eastAsia="x-none"/>
        </w:rPr>
        <w:t>PT Surya Internusa</w:t>
      </w:r>
      <w:r>
        <w:rPr>
          <w:rFonts w:ascii="Angsana New" w:hAnsi="Angsana New" w:hint="cs"/>
          <w:spacing w:val="-2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/>
          <w:spacing w:val="-2"/>
          <w:sz w:val="30"/>
          <w:szCs w:val="30"/>
          <w:lang w:eastAsia="x-none"/>
        </w:rPr>
        <w:t>Timur (“SIT”)</w:t>
      </w:r>
      <w:r>
        <w:rPr>
          <w:rFonts w:ascii="Angsana New" w:hAnsi="Angsana New"/>
          <w:sz w:val="30"/>
          <w:szCs w:val="30"/>
          <w:cs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เพิ่มเติมอีกร้อยละ </w:t>
      </w:r>
      <w:r w:rsidRPr="000E564C">
        <w:rPr>
          <w:rFonts w:ascii="Angsana New" w:hAnsi="Angsana New"/>
          <w:sz w:val="30"/>
          <w:szCs w:val="30"/>
          <w:lang w:eastAsia="x-none"/>
        </w:rPr>
        <w:t>66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69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จากผู้ถือหุ้นเดิมผ่านทาง</w:t>
      </w:r>
      <w:r w:rsidRPr="00E3266C">
        <w:rPr>
          <w:rFonts w:ascii="Angsana New" w:hAnsi="Angsana New"/>
          <w:sz w:val="30"/>
          <w:szCs w:val="30"/>
        </w:rPr>
        <w:t xml:space="preserve"> </w:t>
      </w:r>
      <w:r w:rsidRPr="007E423C">
        <w:rPr>
          <w:rFonts w:ascii="Angsana New" w:hAnsi="Angsana New"/>
          <w:sz w:val="30"/>
          <w:szCs w:val="30"/>
        </w:rPr>
        <w:t xml:space="preserve">Frasers Property Thailand (Indonesia) Pte. </w:t>
      </w:r>
      <w:r>
        <w:rPr>
          <w:rFonts w:ascii="Angsana New" w:hAnsi="Angsana New"/>
          <w:sz w:val="30"/>
          <w:szCs w:val="30"/>
          <w:cs/>
        </w:rPr>
        <w:br/>
      </w:r>
      <w:r>
        <w:rPr>
          <w:rFonts w:ascii="Angsana New" w:hAnsi="Angsana New"/>
          <w:sz w:val="30"/>
          <w:szCs w:val="30"/>
          <w:cs/>
          <w:lang w:eastAsia="x-none"/>
        </w:rPr>
        <w:t xml:space="preserve">เป็นจำนวนเงิน </w:t>
      </w:r>
      <w:r w:rsidRPr="000E564C">
        <w:rPr>
          <w:rFonts w:ascii="Angsana New" w:hAnsi="Angsana New"/>
          <w:sz w:val="30"/>
          <w:szCs w:val="30"/>
          <w:lang w:eastAsia="x-none"/>
        </w:rPr>
        <w:t>131</w:t>
      </w:r>
      <w:r>
        <w:rPr>
          <w:rFonts w:ascii="Angsana New" w:hAnsi="Angsana New"/>
          <w:sz w:val="30"/>
          <w:szCs w:val="30"/>
          <w:lang w:eastAsia="x-none"/>
        </w:rPr>
        <w:t>,</w:t>
      </w:r>
      <w:r w:rsidRPr="000E564C">
        <w:rPr>
          <w:rFonts w:ascii="Angsana New" w:hAnsi="Angsana New"/>
          <w:sz w:val="30"/>
          <w:szCs w:val="30"/>
          <w:lang w:eastAsia="x-none"/>
        </w:rPr>
        <w:t>692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00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ล้านรูเปียห์อินโดนีเซีย หรือเทียบเท่า </w:t>
      </w:r>
      <w:r w:rsidRPr="000E564C">
        <w:rPr>
          <w:rFonts w:ascii="Angsana New" w:hAnsi="Angsana New" w:hint="cs"/>
          <w:sz w:val="30"/>
          <w:szCs w:val="30"/>
          <w:lang w:eastAsia="x-none"/>
        </w:rPr>
        <w:t>311</w:t>
      </w:r>
      <w:r>
        <w:rPr>
          <w:rFonts w:ascii="Angsana New" w:hAnsi="Angsana New" w:hint="cs"/>
          <w:sz w:val="30"/>
          <w:szCs w:val="30"/>
          <w:cs/>
          <w:lang w:eastAsia="x-none"/>
        </w:rPr>
        <w:t>.</w:t>
      </w:r>
      <w:r w:rsidRPr="000E564C">
        <w:rPr>
          <w:rFonts w:ascii="Angsana New" w:hAnsi="Angsana New" w:hint="cs"/>
          <w:sz w:val="30"/>
          <w:szCs w:val="30"/>
          <w:lang w:eastAsia="x-none"/>
        </w:rPr>
        <w:t>14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ล้านบาท เมื่อรวมกับสัดส่วนเดิมที่ถือหุ้นในอัตราร้อยละ </w:t>
      </w:r>
      <w:r w:rsidRPr="000E564C">
        <w:rPr>
          <w:rFonts w:ascii="Angsana New" w:hAnsi="Angsana New"/>
          <w:sz w:val="30"/>
          <w:szCs w:val="30"/>
          <w:lang w:eastAsia="x-none"/>
        </w:rPr>
        <w:t>33</w:t>
      </w:r>
      <w:r>
        <w:rPr>
          <w:rFonts w:ascii="Angsana New" w:hAnsi="Angsana New"/>
          <w:sz w:val="30"/>
          <w:szCs w:val="30"/>
          <w:lang w:eastAsia="x-none"/>
        </w:rPr>
        <w:t>.</w:t>
      </w:r>
      <w:r w:rsidRPr="000E564C">
        <w:rPr>
          <w:rFonts w:ascii="Angsana New" w:hAnsi="Angsana New"/>
          <w:sz w:val="30"/>
          <w:szCs w:val="30"/>
          <w:lang w:eastAsia="x-none"/>
        </w:rPr>
        <w:t>31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ส่งผลให้กลุ่มบริษัทถือหุ้นในอัตราร้อยละ </w:t>
      </w:r>
      <w:r w:rsidRPr="000E564C">
        <w:rPr>
          <w:rFonts w:ascii="Angsana New" w:hAnsi="Angsana New"/>
          <w:sz w:val="30"/>
          <w:szCs w:val="30"/>
          <w:lang w:eastAsia="x-none"/>
        </w:rPr>
        <w:t>100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ของหุ้นที่ออกและชำระแล้วของ</w:t>
      </w:r>
      <w:r>
        <w:rPr>
          <w:rFonts w:ascii="Angsana New" w:hAnsi="Angsana New"/>
          <w:sz w:val="30"/>
          <w:szCs w:val="30"/>
          <w:lang w:eastAsia="x-none"/>
        </w:rPr>
        <w:t xml:space="preserve"> SIT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 กลุ่มบริษัทจึงจัดประเภทเงินลงทุนเป็นเงินลงทุนในบริษัทย่อย บริษัทได้เลือกทดสอบการกระจุกตัวตาม </w:t>
      </w:r>
      <w:r>
        <w:rPr>
          <w:rFonts w:ascii="Angsana New" w:hAnsi="Angsana New"/>
          <w:sz w:val="30"/>
          <w:szCs w:val="30"/>
          <w:lang w:eastAsia="x-none"/>
        </w:rPr>
        <w:t xml:space="preserve">TFRS </w:t>
      </w:r>
      <w:r w:rsidRPr="000E564C">
        <w:rPr>
          <w:rFonts w:ascii="Angsana New" w:hAnsi="Angsana New"/>
          <w:sz w:val="30"/>
          <w:szCs w:val="30"/>
          <w:lang w:eastAsia="x-none"/>
        </w:rPr>
        <w:t>3</w:t>
      </w:r>
      <w:r>
        <w:rPr>
          <w:rFonts w:ascii="Angsana New" w:hAnsi="Angsana New"/>
          <w:sz w:val="30"/>
          <w:szCs w:val="30"/>
          <w:lang w:eastAsia="x-none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eastAsia="x-none"/>
        </w:rPr>
        <w:t xml:space="preserve">ส่งผลให้กลุ่มบริษัทได้มาซึ่งสินทรัพย์สุทธิเพื่อพัฒนาอสังหาริมทรัพย์เพื่อการลงทุนเพื่ออุตสาหกรรม </w:t>
      </w:r>
      <w:r>
        <w:rPr>
          <w:rFonts w:ascii="Angsana New" w:hAnsi="Angsana New"/>
          <w:spacing w:val="-4"/>
          <w:sz w:val="30"/>
          <w:szCs w:val="30"/>
          <w:cs/>
        </w:rPr>
        <w:t xml:space="preserve">(ดูหมายเหตุ </w:t>
      </w:r>
      <w:r w:rsidRPr="000E564C">
        <w:rPr>
          <w:rFonts w:ascii="Angsana New" w:hAnsi="Angsana New"/>
          <w:spacing w:val="-4"/>
          <w:sz w:val="30"/>
          <w:szCs w:val="30"/>
        </w:rPr>
        <w:t>3</w:t>
      </w:r>
      <w:r>
        <w:rPr>
          <w:rFonts w:ascii="Angsana New" w:hAnsi="Angsana New" w:hint="cs"/>
          <w:spacing w:val="-4"/>
          <w:sz w:val="30"/>
          <w:szCs w:val="30"/>
          <w:cs/>
        </w:rPr>
        <w:t>)</w:t>
      </w:r>
    </w:p>
    <w:p w14:paraId="3F60FD9A" w14:textId="77777777" w:rsidR="00032786" w:rsidRDefault="00032786" w:rsidP="00EF617A">
      <w:pPr>
        <w:tabs>
          <w:tab w:val="clear" w:pos="227"/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eastAsia="x-none"/>
        </w:rPr>
      </w:pPr>
    </w:p>
    <w:p w14:paraId="0FC1B44E" w14:textId="77777777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>
        <w:rPr>
          <w:rFonts w:ascii="Angsana New" w:hAnsi="Angsana New"/>
          <w:sz w:val="30"/>
          <w:szCs w:val="30"/>
          <w:cs/>
          <w:lang w:val="x-none" w:eastAsia="x-none"/>
        </w:rPr>
        <w:t>ข้อมูลมูลค่ายุติธรรมของสินทรัพย์ที่ได้มาและหนี้สินที่รับมาที่สำคัญจากการซื้อ</w:t>
      </w:r>
      <w:r w:rsidRPr="00D506C0">
        <w:rPr>
          <w:rFonts w:ascii="Angsana New" w:hAnsi="Angsana New"/>
          <w:spacing w:val="-2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/>
          <w:spacing w:val="-2"/>
          <w:sz w:val="30"/>
          <w:szCs w:val="30"/>
          <w:lang w:eastAsia="x-none"/>
        </w:rPr>
        <w:t>PT Surya Internusa Timur</w:t>
      </w:r>
      <w:r>
        <w:rPr>
          <w:rFonts w:ascii="Angsana New" w:hAnsi="Angsana New"/>
          <w:sz w:val="30"/>
          <w:szCs w:val="30"/>
          <w:cs/>
          <w:lang w:val="x-none" w:eastAsia="x-none"/>
        </w:rPr>
        <w:t xml:space="preserve"> มีดังนี้</w:t>
      </w:r>
    </w:p>
    <w:p w14:paraId="152EC87D" w14:textId="77777777" w:rsidR="00EF617A" w:rsidRDefault="00EF617A" w:rsidP="00EF617A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tbl>
      <w:tblPr>
        <w:tblW w:w="9204" w:type="dxa"/>
        <w:tblInd w:w="426" w:type="dxa"/>
        <w:tblLook w:val="04A0" w:firstRow="1" w:lastRow="0" w:firstColumn="1" w:lastColumn="0" w:noHBand="0" w:noVBand="1"/>
      </w:tblPr>
      <w:tblGrid>
        <w:gridCol w:w="5258"/>
        <w:gridCol w:w="821"/>
        <w:gridCol w:w="1067"/>
        <w:gridCol w:w="2058"/>
      </w:tblGrid>
      <w:tr w:rsidR="00EF617A" w14:paraId="61FCD5ED" w14:textId="77777777" w:rsidTr="00032786">
        <w:trPr>
          <w:trHeight w:val="775"/>
          <w:tblHeader/>
        </w:trPr>
        <w:tc>
          <w:tcPr>
            <w:tcW w:w="5258" w:type="dxa"/>
          </w:tcPr>
          <w:p w14:paraId="3ECE2712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sz w:val="30"/>
                <w:szCs w:val="30"/>
              </w:rPr>
            </w:pPr>
          </w:p>
          <w:p w14:paraId="05BDB83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821" w:type="dxa"/>
          </w:tcPr>
          <w:p w14:paraId="5A50747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5B91B1D4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53202242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7F600AB9" w14:textId="771C1884" w:rsidR="002D7405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E0AA4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058" w:type="dxa"/>
            <w:hideMark/>
          </w:tcPr>
          <w:p w14:paraId="22884CF3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43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 xml:space="preserve">PT Surya </w:t>
            </w:r>
            <w:r>
              <w:rPr>
                <w:rFonts w:ascii="Angsana New" w:hAnsi="Angsana New"/>
                <w:spacing w:val="-2"/>
                <w:sz w:val="30"/>
                <w:szCs w:val="30"/>
                <w:cs/>
                <w:lang w:eastAsia="x-none"/>
              </w:rPr>
              <w:br/>
            </w:r>
            <w:r>
              <w:rPr>
                <w:rFonts w:ascii="Angsana New" w:hAnsi="Angsana New"/>
                <w:spacing w:val="-2"/>
                <w:sz w:val="30"/>
                <w:szCs w:val="30"/>
                <w:lang w:eastAsia="x-none"/>
              </w:rPr>
              <w:t>Internusa Timur</w:t>
            </w:r>
          </w:p>
        </w:tc>
      </w:tr>
      <w:tr w:rsidR="00EF617A" w14:paraId="451DED81" w14:textId="77777777" w:rsidTr="00032786">
        <w:trPr>
          <w:trHeight w:val="392"/>
          <w:tblHeader/>
        </w:trPr>
        <w:tc>
          <w:tcPr>
            <w:tcW w:w="5258" w:type="dxa"/>
          </w:tcPr>
          <w:p w14:paraId="3BA7C22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21" w:type="dxa"/>
          </w:tcPr>
          <w:p w14:paraId="2DD0694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2F64709C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058" w:type="dxa"/>
            <w:hideMark/>
          </w:tcPr>
          <w:p w14:paraId="3B40EF02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F617A" w14:paraId="46A0684E" w14:textId="77777777" w:rsidTr="00032786">
        <w:trPr>
          <w:trHeight w:val="383"/>
        </w:trPr>
        <w:tc>
          <w:tcPr>
            <w:tcW w:w="5258" w:type="dxa"/>
            <w:hideMark/>
          </w:tcPr>
          <w:p w14:paraId="282D362C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821" w:type="dxa"/>
          </w:tcPr>
          <w:p w14:paraId="6983F453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0640F2CA" w14:textId="77777777" w:rsidR="00EF617A" w:rsidRPr="006E0AA4" w:rsidRDefault="00EF617A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04AEF2AC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78</w:t>
            </w:r>
          </w:p>
        </w:tc>
      </w:tr>
      <w:tr w:rsidR="00EF617A" w14:paraId="57A05052" w14:textId="77777777" w:rsidTr="00032786">
        <w:trPr>
          <w:trHeight w:val="383"/>
        </w:trPr>
        <w:tc>
          <w:tcPr>
            <w:tcW w:w="5258" w:type="dxa"/>
            <w:hideMark/>
          </w:tcPr>
          <w:p w14:paraId="12CE5E8B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อสังหาริมทรัพย์เพื่อ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การลงทุน</w:t>
            </w:r>
          </w:p>
        </w:tc>
        <w:tc>
          <w:tcPr>
            <w:tcW w:w="821" w:type="dxa"/>
          </w:tcPr>
          <w:p w14:paraId="120DA4A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30738B2B" w14:textId="2EB2F1F8" w:rsidR="00EF617A" w:rsidRPr="006E0AA4" w:rsidRDefault="002D7405" w:rsidP="002D740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E0AA4">
              <w:rPr>
                <w:rFonts w:ascii="Angsana New" w:hAnsi="Angsana New"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2058" w:type="dxa"/>
            <w:hideMark/>
          </w:tcPr>
          <w:p w14:paraId="5BAEAFE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400</w:t>
            </w:r>
          </w:p>
        </w:tc>
      </w:tr>
      <w:tr w:rsidR="00EF617A" w14:paraId="2900F718" w14:textId="77777777" w:rsidTr="00032786">
        <w:trPr>
          <w:trHeight w:val="383"/>
        </w:trPr>
        <w:tc>
          <w:tcPr>
            <w:tcW w:w="5258" w:type="dxa"/>
            <w:hideMark/>
          </w:tcPr>
          <w:p w14:paraId="3C36343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</w:rPr>
            </w:pPr>
            <w:r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821" w:type="dxa"/>
          </w:tcPr>
          <w:p w14:paraId="067E7821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67" w:type="dxa"/>
          </w:tcPr>
          <w:p w14:paraId="3CD34269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0FA7875F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</w:p>
        </w:tc>
      </w:tr>
      <w:tr w:rsidR="00EF617A" w14:paraId="2BC6862B" w14:textId="77777777" w:rsidTr="00032786">
        <w:trPr>
          <w:trHeight w:val="373"/>
        </w:trPr>
        <w:tc>
          <w:tcPr>
            <w:tcW w:w="5258" w:type="dxa"/>
            <w:hideMark/>
          </w:tcPr>
          <w:p w14:paraId="2514144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821" w:type="dxa"/>
          </w:tcPr>
          <w:p w14:paraId="0E5BE43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67" w:type="dxa"/>
          </w:tcPr>
          <w:p w14:paraId="764E7FFF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58" w:type="dxa"/>
            <w:hideMark/>
          </w:tcPr>
          <w:p w14:paraId="3C914310" w14:textId="77777777" w:rsidR="00EF617A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17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F617A" w14:paraId="3DBEFC16" w14:textId="77777777" w:rsidTr="00032786">
        <w:trPr>
          <w:trHeight w:val="392"/>
        </w:trPr>
        <w:tc>
          <w:tcPr>
            <w:tcW w:w="5258" w:type="dxa"/>
            <w:hideMark/>
          </w:tcPr>
          <w:p w14:paraId="7A15F2CA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821" w:type="dxa"/>
          </w:tcPr>
          <w:p w14:paraId="3710210D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00D0B855" w14:textId="77777777" w:rsidR="00EF617A" w:rsidRDefault="00EF617A" w:rsidP="000206CC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right w:val="nil"/>
            </w:tcBorders>
            <w:hideMark/>
          </w:tcPr>
          <w:p w14:paraId="623C48BA" w14:textId="77777777" w:rsidR="00EF617A" w:rsidRPr="00CF5564" w:rsidRDefault="00EF617A" w:rsidP="000206CC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471</w:t>
            </w:r>
          </w:p>
        </w:tc>
      </w:tr>
      <w:tr w:rsidR="00032786" w14:paraId="3F4FDE14" w14:textId="77777777" w:rsidTr="00032786">
        <w:trPr>
          <w:trHeight w:val="392"/>
        </w:trPr>
        <w:tc>
          <w:tcPr>
            <w:tcW w:w="5258" w:type="dxa"/>
          </w:tcPr>
          <w:p w14:paraId="4DDF7FBC" w14:textId="2DF22DEA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มูลค่ายุติธรรมของเงินลงทุนก่อนเกิดรายการ</w:t>
            </w:r>
          </w:p>
        </w:tc>
        <w:tc>
          <w:tcPr>
            <w:tcW w:w="821" w:type="dxa"/>
          </w:tcPr>
          <w:p w14:paraId="12341C1A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7426CBE3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right w:val="nil"/>
            </w:tcBorders>
          </w:tcPr>
          <w:p w14:paraId="0F68B762" w14:textId="7A4D1963" w:rsidR="00032786" w:rsidRPr="000E564C" w:rsidRDefault="00032786" w:rsidP="00032786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(</w:t>
            </w:r>
            <w:r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B12DDD">
              <w:rPr>
                <w:rFonts w:ascii="Angsana New" w:hAnsi="Angsana New"/>
                <w:sz w:val="30"/>
                <w:szCs w:val="30"/>
                <w:lang w:val="en-US"/>
              </w:rPr>
              <w:t>60</w:t>
            </w:r>
            <w:r w:rsidRPr="00A01D18">
              <w:rPr>
                <w:rFonts w:ascii="Angsana New" w:hAnsi="Angsana New"/>
                <w:sz w:val="30"/>
                <w:szCs w:val="30"/>
                <w:lang w:val="en-US"/>
              </w:rPr>
              <w:t>)</w:t>
            </w:r>
          </w:p>
        </w:tc>
      </w:tr>
      <w:tr w:rsidR="00032786" w14:paraId="0CEA6499" w14:textId="77777777" w:rsidTr="00032786">
        <w:trPr>
          <w:trHeight w:val="392"/>
        </w:trPr>
        <w:tc>
          <w:tcPr>
            <w:tcW w:w="5258" w:type="dxa"/>
          </w:tcPr>
          <w:p w14:paraId="1541A76A" w14:textId="08E89C58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 w:rsidRPr="0015186F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เงินสดสุทธิที่ได้มาจากการ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ซื้อ</w:t>
            </w:r>
            <w:r w:rsidR="007D295B">
              <w:rPr>
                <w:rFonts w:ascii="Angsana New" w:eastAsia="MS Mincho" w:hAnsi="Angsana New" w:hint="cs"/>
                <w:sz w:val="30"/>
                <w:szCs w:val="30"/>
                <w:cs/>
              </w:rPr>
              <w:t>กลุ่มของ</w:t>
            </w:r>
            <w:r>
              <w:rPr>
                <w:rFonts w:ascii="Angsana New" w:eastAsia="MS Mincho" w:hAnsi="Angsana New" w:hint="cs"/>
                <w:sz w:val="30"/>
                <w:szCs w:val="30"/>
                <w:cs/>
              </w:rPr>
              <w:t>สินทรัพย์</w:t>
            </w:r>
          </w:p>
        </w:tc>
        <w:tc>
          <w:tcPr>
            <w:tcW w:w="821" w:type="dxa"/>
          </w:tcPr>
          <w:p w14:paraId="12C04868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75A6686A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left w:val="nil"/>
              <w:bottom w:val="single" w:sz="4" w:space="0" w:color="auto"/>
              <w:right w:val="nil"/>
            </w:tcBorders>
          </w:tcPr>
          <w:p w14:paraId="0C0091EA" w14:textId="4D4EFD1B" w:rsidR="00032786" w:rsidRPr="000E564C" w:rsidRDefault="00032786" w:rsidP="00032786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(78)</w:t>
            </w:r>
          </w:p>
        </w:tc>
      </w:tr>
      <w:tr w:rsidR="00032786" w14:paraId="0893704F" w14:textId="77777777" w:rsidTr="00032786">
        <w:trPr>
          <w:trHeight w:val="392"/>
        </w:trPr>
        <w:tc>
          <w:tcPr>
            <w:tcW w:w="5258" w:type="dxa"/>
          </w:tcPr>
          <w:p w14:paraId="67E0BDE1" w14:textId="2D76E146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eastAsia="MS Mincho" w:hAnsi="Angsana New" w:hint="cs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821" w:type="dxa"/>
          </w:tcPr>
          <w:p w14:paraId="33E1406C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</w:tcPr>
          <w:p w14:paraId="63714759" w14:textId="77777777" w:rsidR="00032786" w:rsidRDefault="00032786" w:rsidP="000327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0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BCB128D" w14:textId="283E0CBA" w:rsidR="00032786" w:rsidRPr="000E564C" w:rsidRDefault="00B12DDD" w:rsidP="00032786">
            <w:pPr>
              <w:pStyle w:val="acctfourfigures"/>
              <w:tabs>
                <w:tab w:val="clear" w:pos="765"/>
                <w:tab w:val="decimal" w:pos="1610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233</w:t>
            </w:r>
          </w:p>
        </w:tc>
      </w:tr>
    </w:tbl>
    <w:p w14:paraId="62D9A83D" w14:textId="77777777" w:rsidR="00EF617A" w:rsidRDefault="00EF617A" w:rsidP="00EF617A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707BCCAE" w14:textId="39294BFF" w:rsidR="00E2301D" w:rsidRPr="006375B5" w:rsidRDefault="00E2301D" w:rsidP="00EF617A">
      <w:pPr>
        <w:pStyle w:val="block"/>
        <w:spacing w:after="0" w:line="240" w:lineRule="atLeast"/>
        <w:ind w:left="540" w:right="47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6375B5">
        <w:rPr>
          <w:rFonts w:ascii="Angsana New" w:hAnsi="Angsana New" w:hint="cs"/>
          <w:i/>
          <w:iCs/>
          <w:sz w:val="30"/>
          <w:szCs w:val="30"/>
          <w:cs/>
          <w:lang w:bidi="th-TH"/>
        </w:rPr>
        <w:t xml:space="preserve">ปี </w:t>
      </w:r>
      <w:r w:rsidR="000E564C" w:rsidRPr="000E564C">
        <w:rPr>
          <w:rFonts w:ascii="Angsana New" w:hAnsi="Angsana New"/>
          <w:i/>
          <w:iCs/>
          <w:sz w:val="30"/>
          <w:szCs w:val="30"/>
          <w:lang w:val="en-US" w:bidi="th-TH"/>
        </w:rPr>
        <w:t>2564</w:t>
      </w:r>
    </w:p>
    <w:p w14:paraId="1213663D" w14:textId="77777777" w:rsidR="001E202C" w:rsidRPr="006375B5" w:rsidRDefault="001E202C" w:rsidP="00E2301D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</w:p>
    <w:p w14:paraId="275063C7" w14:textId="7E599112" w:rsidR="00E2301D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bookmarkStart w:id="9" w:name="_Hlk70363385"/>
      <w:r w:rsidRPr="006375B5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12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2564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บริษัท เฟรเซอร์ส พร็อพเพอร์ตี้ โฮม (ประเทศไทย) จำกัด </w:t>
      </w:r>
      <w:r w:rsidRPr="006375B5">
        <w:rPr>
          <w:rFonts w:ascii="Angsana New" w:hAnsi="Angsana New" w:hint="cs"/>
          <w:sz w:val="30"/>
          <w:szCs w:val="30"/>
          <w:cs/>
        </w:rPr>
        <w:t>ซึ่งเป็นบริษัทย่อย</w:t>
      </w:r>
      <w:r w:rsidR="00F80DDF" w:rsidRPr="006375B5">
        <w:rPr>
          <w:rFonts w:ascii="Angsana New" w:hAnsi="Angsana New" w:hint="cs"/>
          <w:sz w:val="30"/>
          <w:szCs w:val="30"/>
          <w:cs/>
          <w:lang w:bidi="th-TH"/>
        </w:rPr>
        <w:t>ทางอ้อม</w:t>
      </w:r>
      <w:r w:rsidRPr="006375B5">
        <w:rPr>
          <w:rFonts w:ascii="Angsana New" w:hAnsi="Angsana New" w:hint="cs"/>
          <w:sz w:val="30"/>
          <w:szCs w:val="30"/>
          <w:cs/>
        </w:rPr>
        <w:t xml:space="preserve">ของบริษัทได้จดทะเบียนเพิ่มทุนจากเดิม </w:t>
      </w:r>
      <w:r w:rsidR="000E564C" w:rsidRPr="000E564C">
        <w:rPr>
          <w:rFonts w:ascii="Angsana New" w:hAnsi="Angsana New"/>
          <w:sz w:val="30"/>
          <w:szCs w:val="30"/>
          <w:lang w:val="en-US"/>
        </w:rPr>
        <w:t>50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 (</w:t>
      </w:r>
      <w:r w:rsidR="000E564C" w:rsidRPr="000E564C">
        <w:rPr>
          <w:rFonts w:ascii="Angsana New" w:hAnsi="Angsana New"/>
          <w:sz w:val="30"/>
          <w:szCs w:val="30"/>
          <w:lang w:val="en-US"/>
        </w:rPr>
        <w:t>5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000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หุ้น หุ้นละ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บาท)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เป็น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ล้านบาท </w:t>
      </w:r>
      <w:r w:rsidRPr="006375B5">
        <w:rPr>
          <w:rFonts w:ascii="Angsana New" w:hAnsi="Angsana New"/>
          <w:sz w:val="30"/>
          <w:szCs w:val="30"/>
        </w:rPr>
        <w:t>(</w:t>
      </w:r>
      <w:r w:rsidR="000E564C" w:rsidRPr="000E564C">
        <w:rPr>
          <w:rFonts w:ascii="Angsana New" w:hAnsi="Angsana New"/>
          <w:sz w:val="30"/>
          <w:szCs w:val="30"/>
          <w:lang w:val="en-US"/>
        </w:rPr>
        <w:t>100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000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หุ้น หุ้นละ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บาท) โดย</w:t>
      </w:r>
      <w:r w:rsidR="00D73CC6" w:rsidRPr="006375B5">
        <w:rPr>
          <w:rFonts w:ascii="Angsana New" w:hAnsi="Angsana New" w:hint="cs"/>
          <w:sz w:val="30"/>
          <w:szCs w:val="30"/>
          <w:cs/>
          <w:lang w:bidi="th-TH"/>
        </w:rPr>
        <w:t>กลุ่ม</w:t>
      </w:r>
      <w:r w:rsidRPr="006375B5">
        <w:rPr>
          <w:rFonts w:ascii="Angsana New" w:hAnsi="Angsana New" w:hint="cs"/>
          <w:sz w:val="30"/>
          <w:szCs w:val="30"/>
          <w:cs/>
        </w:rPr>
        <w:t xml:space="preserve">บริษัทได้ชำระเงินเพิ่มทุนทั้งหมด ทำให้สัดส่วนของการถือหุ้นของบริษัทเพิ่มขึ้นจากร้อยละ </w:t>
      </w:r>
      <w:r w:rsidR="000E564C" w:rsidRPr="000E564C">
        <w:rPr>
          <w:rFonts w:ascii="Angsana New" w:hAnsi="Angsana New"/>
          <w:sz w:val="30"/>
          <w:szCs w:val="30"/>
          <w:lang w:val="en-US"/>
        </w:rPr>
        <w:t>50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เป็นร้อยละ </w:t>
      </w:r>
      <w:r w:rsidR="000E564C" w:rsidRPr="000E564C">
        <w:rPr>
          <w:rFonts w:ascii="Angsana New" w:hAnsi="Angsana New"/>
          <w:sz w:val="30"/>
          <w:szCs w:val="30"/>
          <w:lang w:val="en-US"/>
        </w:rPr>
        <w:t>97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50</w:t>
      </w:r>
    </w:p>
    <w:p w14:paraId="18D3928A" w14:textId="77777777" w:rsidR="000D2389" w:rsidRPr="006375B5" w:rsidRDefault="000D2389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</w:rPr>
      </w:pPr>
    </w:p>
    <w:bookmarkEnd w:id="9"/>
    <w:p w14:paraId="60D3DD9A" w14:textId="5AEF6206" w:rsidR="00E2301D" w:rsidRPr="006375B5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0E564C" w:rsidRPr="000E564C">
        <w:rPr>
          <w:rFonts w:ascii="Angsana New" w:hAnsi="Angsana New"/>
          <w:sz w:val="30"/>
          <w:szCs w:val="30"/>
          <w:lang w:val="en-US"/>
        </w:rPr>
        <w:t>31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2564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กลุ่มบริษัทได้มาซึ่งอำนาจควบคุมในบริษัท วังน้อย โลจิสติกส์ พาร์ค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จำกัด </w:t>
      </w:r>
      <w:r w:rsidRPr="006375B5">
        <w:rPr>
          <w:rFonts w:ascii="Angsana New" w:hAnsi="Angsana New"/>
          <w:sz w:val="30"/>
          <w:szCs w:val="30"/>
        </w:rPr>
        <w:t>(</w:t>
      </w:r>
      <w:r w:rsidR="002A32F9" w:rsidRPr="006375B5">
        <w:rPr>
          <w:rFonts w:ascii="Angsana New" w:hAnsi="Angsana New"/>
          <w:sz w:val="30"/>
          <w:szCs w:val="30"/>
        </w:rPr>
        <w:t>“</w:t>
      </w:r>
      <w:r w:rsidRPr="006375B5">
        <w:rPr>
          <w:rFonts w:ascii="Angsana New" w:hAnsi="Angsana New"/>
          <w:sz w:val="30"/>
          <w:szCs w:val="30"/>
        </w:rPr>
        <w:t>WNL</w:t>
      </w:r>
      <w:r w:rsidR="002A32F9" w:rsidRPr="006375B5">
        <w:rPr>
          <w:rFonts w:ascii="Angsana New" w:hAnsi="Angsana New"/>
          <w:sz w:val="30"/>
          <w:szCs w:val="30"/>
        </w:rPr>
        <w:t>”</w:t>
      </w:r>
      <w:r w:rsidRPr="006375B5">
        <w:rPr>
          <w:rFonts w:ascii="Angsana New" w:hAnsi="Angsana New"/>
          <w:sz w:val="30"/>
          <w:szCs w:val="30"/>
        </w:rPr>
        <w:t>)</w:t>
      </w:r>
      <w:r w:rsidRPr="006375B5">
        <w:rPr>
          <w:rFonts w:ascii="Angsana New" w:hAnsi="Angsana New" w:hint="cs"/>
          <w:sz w:val="30"/>
          <w:szCs w:val="30"/>
          <w:cs/>
        </w:rPr>
        <w:t xml:space="preserve"> ซึ่งมีสินทรัพย์ที่ระบุได้ส่วนใหญ่เป็นที่ดิน โดยการซื้อหุ้นทุนและสิทธิออกเสียงในบริษัทร้อยละ </w:t>
      </w:r>
      <w:r w:rsidR="000E564C" w:rsidRPr="000E564C">
        <w:rPr>
          <w:rFonts w:ascii="Angsana New" w:hAnsi="Angsana New"/>
          <w:sz w:val="30"/>
          <w:szCs w:val="30"/>
          <w:lang w:val="en-US"/>
        </w:rPr>
        <w:t>4</w:t>
      </w:r>
      <w:r w:rsidR="000E564C" w:rsidRPr="000E564C">
        <w:rPr>
          <w:rFonts w:ascii="Angsana New" w:hAnsi="Angsana New" w:hint="cs"/>
          <w:sz w:val="30"/>
          <w:szCs w:val="30"/>
          <w:lang w:val="en-US"/>
        </w:rPr>
        <w:t>9</w:t>
      </w:r>
      <w:r w:rsidRPr="006375B5">
        <w:rPr>
          <w:rFonts w:ascii="Angsana New" w:hAnsi="Angsana New" w:hint="cs"/>
          <w:sz w:val="30"/>
          <w:szCs w:val="30"/>
          <w:cs/>
        </w:rPr>
        <w:t xml:space="preserve"> ทำให้กลุ่มบริษัทมีส่วนได้เสียใน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WNL เพิ่มขึ้นจากเดิมร้อยละ </w:t>
      </w:r>
      <w:r w:rsidR="000E564C" w:rsidRPr="000E564C">
        <w:rPr>
          <w:rFonts w:ascii="Angsana New" w:hAnsi="Angsana New"/>
          <w:sz w:val="30"/>
          <w:szCs w:val="30"/>
          <w:lang w:val="en-US"/>
        </w:rPr>
        <w:t>51</w:t>
      </w:r>
      <w:r w:rsidRPr="006375B5">
        <w:rPr>
          <w:rFonts w:ascii="Angsana New" w:hAnsi="Angsana New" w:hint="cs"/>
          <w:sz w:val="30"/>
          <w:szCs w:val="30"/>
          <w:cs/>
        </w:rPr>
        <w:t xml:space="preserve"> เป็นร้อยละ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100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สิ่งตอบแทนที่จ่ายประกอบด้วยเงินสดจำนวน </w:t>
      </w:r>
      <w:r w:rsidR="000E564C" w:rsidRPr="00AC1BE3">
        <w:rPr>
          <w:rFonts w:ascii="Angsana New" w:hAnsi="Angsana New"/>
          <w:spacing w:val="-4"/>
          <w:sz w:val="30"/>
          <w:szCs w:val="30"/>
          <w:lang w:val="en-US"/>
        </w:rPr>
        <w:t>194</w:t>
      </w:r>
      <w:r w:rsidRPr="00AC1BE3">
        <w:rPr>
          <w:rFonts w:ascii="Angsana New" w:hAnsi="Angsana New"/>
          <w:spacing w:val="-4"/>
          <w:sz w:val="30"/>
          <w:szCs w:val="30"/>
        </w:rPr>
        <w:t>.</w:t>
      </w:r>
      <w:r w:rsidR="000E564C" w:rsidRPr="00AC1BE3">
        <w:rPr>
          <w:rFonts w:ascii="Angsana New" w:hAnsi="Angsana New"/>
          <w:spacing w:val="-4"/>
          <w:sz w:val="30"/>
          <w:szCs w:val="30"/>
          <w:lang w:val="en-US"/>
        </w:rPr>
        <w:t>03</w:t>
      </w:r>
      <w:r w:rsidRPr="00AC1BE3">
        <w:rPr>
          <w:rFonts w:ascii="Angsana New" w:hAnsi="Angsana New"/>
          <w:spacing w:val="-4"/>
          <w:sz w:val="30"/>
          <w:szCs w:val="30"/>
        </w:rPr>
        <w:t xml:space="preserve"> </w:t>
      </w:r>
      <w:r w:rsidRPr="00AC1BE3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="007F40F3" w:rsidRPr="00AC1BE3">
        <w:rPr>
          <w:rFonts w:ascii="Angsana New" w:hAnsi="Angsana New"/>
          <w:spacing w:val="-4"/>
          <w:sz w:val="30"/>
          <w:szCs w:val="30"/>
        </w:rPr>
        <w:t xml:space="preserve"> </w:t>
      </w:r>
      <w:r w:rsidR="007F40F3" w:rsidRPr="00AC1BE3">
        <w:rPr>
          <w:rFonts w:ascii="Angsana New" w:hAnsi="Angsana New" w:hint="cs"/>
          <w:spacing w:val="-4"/>
          <w:sz w:val="30"/>
          <w:szCs w:val="30"/>
          <w:cs/>
          <w:lang w:bidi="th-TH"/>
        </w:rPr>
        <w:t>เงินลงทุนในบริษัทดังกล่าวจึงจัดประเภทใหม่จาก</w:t>
      </w:r>
      <w:r w:rsidR="007F40F3" w:rsidRPr="00AC1BE3">
        <w:rPr>
          <w:rFonts w:ascii="Angsana New" w:hAnsi="Angsana New"/>
          <w:spacing w:val="-4"/>
          <w:sz w:val="30"/>
          <w:szCs w:val="30"/>
          <w:cs/>
          <w:lang w:bidi="th-TH"/>
        </w:rPr>
        <w:t xml:space="preserve"> </w:t>
      </w:r>
      <w:r w:rsidR="007F40F3" w:rsidRPr="00AC1BE3">
        <w:rPr>
          <w:rFonts w:ascii="Angsana New" w:hAnsi="Angsana New" w:hint="cs"/>
          <w:spacing w:val="-4"/>
          <w:sz w:val="30"/>
          <w:szCs w:val="30"/>
          <w:cs/>
          <w:lang w:bidi="th-TH"/>
        </w:rPr>
        <w:t>เงินลงทุนในการร่วมค้าเป็นเงินลงทุนในบริษัทย่อย</w:t>
      </w:r>
    </w:p>
    <w:p w14:paraId="2417BE74" w14:textId="365A3D1C" w:rsidR="00E2301D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 xml:space="preserve">การวัดมูลค่ายุติธรรมของส่วนได้เสียที่มีอยู่ก่อนของกลุ่มบริษัทในผู้ถูกซื้อร้อยละ </w:t>
      </w:r>
      <w:r w:rsidR="000E564C" w:rsidRPr="000E564C">
        <w:rPr>
          <w:rFonts w:ascii="Angsana New" w:hAnsi="Angsana New"/>
          <w:sz w:val="30"/>
          <w:szCs w:val="30"/>
          <w:lang w:val="en-US"/>
        </w:rPr>
        <w:t>51</w:t>
      </w:r>
      <w:r w:rsidRPr="006375B5">
        <w:rPr>
          <w:rFonts w:ascii="Angsana New" w:hAnsi="Angsana New"/>
          <w:sz w:val="30"/>
          <w:szCs w:val="30"/>
          <w:cs/>
        </w:rPr>
        <w:t xml:space="preserve"> ทำให้เกิดผลกำไรจำนวน </w:t>
      </w:r>
      <w:r w:rsidR="000E564C" w:rsidRPr="000E564C">
        <w:rPr>
          <w:rFonts w:ascii="Angsana New" w:hAnsi="Angsana New"/>
          <w:sz w:val="30"/>
          <w:szCs w:val="30"/>
          <w:lang w:val="en-US"/>
        </w:rPr>
        <w:t>93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43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6375B5">
        <w:rPr>
          <w:rFonts w:ascii="Angsana New" w:hAnsi="Angsana New"/>
          <w:sz w:val="30"/>
          <w:szCs w:val="30"/>
        </w:rPr>
        <w:t>(</w:t>
      </w:r>
      <w:r w:rsidRPr="006375B5">
        <w:rPr>
          <w:rFonts w:ascii="Angsana New" w:hAnsi="Angsana New" w:hint="cs"/>
          <w:sz w:val="30"/>
          <w:szCs w:val="30"/>
          <w:cs/>
        </w:rPr>
        <w:t xml:space="preserve">มูลค่ายุติธรรม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187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62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ล้านบาท หักมูลค่าตามบัญชีของบัญชีส่วนของผู้ถือหุ้นของผู้ถูกลงทุน ณ วันที่ซื้อธุรกิจจำนวน </w:t>
      </w:r>
      <w:r w:rsidR="000E564C" w:rsidRPr="000E564C">
        <w:rPr>
          <w:rFonts w:ascii="Angsana New" w:hAnsi="Angsana New"/>
          <w:sz w:val="30"/>
          <w:szCs w:val="30"/>
          <w:lang w:val="en-US"/>
        </w:rPr>
        <w:t>94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19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ล้านบาท</w:t>
      </w:r>
      <w:r w:rsidRPr="006375B5">
        <w:rPr>
          <w:rFonts w:ascii="Angsana New" w:hAnsi="Angsana New"/>
          <w:sz w:val="30"/>
          <w:szCs w:val="30"/>
        </w:rPr>
        <w:t xml:space="preserve">) </w:t>
      </w:r>
      <w:r w:rsidRPr="006375B5">
        <w:rPr>
          <w:rFonts w:ascii="Angsana New" w:hAnsi="Angsana New"/>
          <w:sz w:val="30"/>
          <w:szCs w:val="30"/>
          <w:cs/>
        </w:rPr>
        <w:t>ซึ่งได้รับรู้ไว้ใน</w:t>
      </w:r>
      <w:r w:rsidRPr="006375B5">
        <w:rPr>
          <w:rFonts w:ascii="Angsana New" w:hAnsi="Angsana New" w:hint="cs"/>
          <w:sz w:val="30"/>
          <w:szCs w:val="30"/>
          <w:cs/>
        </w:rPr>
        <w:t>กำไรจากการวัดมูลค่ายุติธรรมโอนเปลี่ยนประเภทเงินลงทุน</w:t>
      </w:r>
      <w:r w:rsidRPr="006375B5">
        <w:rPr>
          <w:rFonts w:ascii="Angsana New" w:hAnsi="Angsana New"/>
          <w:sz w:val="30"/>
          <w:szCs w:val="30"/>
          <w:cs/>
        </w:rPr>
        <w:t>ในงบกำไรขาดทุน</w:t>
      </w:r>
    </w:p>
    <w:p w14:paraId="0B3FB808" w14:textId="06EDE446" w:rsidR="00AC1BE3" w:rsidRDefault="00AC1BE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en-GB" w:eastAsia="x-none" w:bidi="ar-SA"/>
        </w:rPr>
      </w:pPr>
    </w:p>
    <w:p w14:paraId="49FD4B63" w14:textId="56530406" w:rsidR="0031619D" w:rsidRDefault="0031619D" w:rsidP="0031619D">
      <w:pPr>
        <w:tabs>
          <w:tab w:val="clear" w:pos="227"/>
          <w:tab w:val="clear" w:pos="907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>
        <w:rPr>
          <w:rFonts w:ascii="Angsana New" w:hAnsi="Angsana New"/>
          <w:sz w:val="30"/>
          <w:szCs w:val="30"/>
          <w:cs/>
          <w:lang w:val="x-none" w:eastAsia="x-none"/>
        </w:rPr>
        <w:t>ข้อมูลมูลค่ายุติธรรมของสินทรัพย์ที่ได้มาและหนี้สินที่รับมาที่สำคัญจากการ</w:t>
      </w:r>
      <w:r w:rsidRPr="0031619D">
        <w:rPr>
          <w:rFonts w:ascii="Angsana New" w:hAnsi="Angsana New" w:hint="cs"/>
          <w:sz w:val="30"/>
          <w:szCs w:val="30"/>
          <w:cs/>
          <w:lang w:val="x-none" w:eastAsia="x-none"/>
        </w:rPr>
        <w:t>บริษัท</w:t>
      </w:r>
      <w:r w:rsidRPr="0031619D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31619D">
        <w:rPr>
          <w:rFonts w:ascii="Angsana New" w:hAnsi="Angsana New" w:hint="cs"/>
          <w:sz w:val="30"/>
          <w:szCs w:val="30"/>
          <w:cs/>
          <w:lang w:val="x-none" w:eastAsia="x-none"/>
        </w:rPr>
        <w:t>วังน้อย</w:t>
      </w:r>
      <w:r w:rsidRPr="0031619D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31619D">
        <w:rPr>
          <w:rFonts w:ascii="Angsana New" w:hAnsi="Angsana New" w:hint="cs"/>
          <w:sz w:val="30"/>
          <w:szCs w:val="30"/>
          <w:cs/>
          <w:lang w:val="x-none" w:eastAsia="x-none"/>
        </w:rPr>
        <w:t>โลจิสติกส์</w:t>
      </w:r>
      <w:r w:rsidRPr="0031619D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31619D">
        <w:rPr>
          <w:rFonts w:ascii="Angsana New" w:hAnsi="Angsana New" w:hint="cs"/>
          <w:sz w:val="30"/>
          <w:szCs w:val="30"/>
          <w:cs/>
          <w:lang w:val="x-none" w:eastAsia="x-none"/>
        </w:rPr>
        <w:t>พาร์ค</w:t>
      </w:r>
      <w:r w:rsidRPr="0031619D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 w:rsidRPr="0031619D">
        <w:rPr>
          <w:rFonts w:ascii="Angsana New" w:hAnsi="Angsana New" w:hint="cs"/>
          <w:sz w:val="30"/>
          <w:szCs w:val="30"/>
          <w:cs/>
          <w:lang w:val="x-none" w:eastAsia="x-none"/>
        </w:rPr>
        <w:t>จำกัด</w:t>
      </w:r>
      <w:r w:rsidRPr="0031619D">
        <w:rPr>
          <w:rFonts w:ascii="Angsana New" w:hAnsi="Angsana New"/>
          <w:sz w:val="30"/>
          <w:szCs w:val="30"/>
          <w:cs/>
          <w:lang w:val="x-none" w:eastAsia="x-none"/>
        </w:rPr>
        <w:t xml:space="preserve"> </w:t>
      </w:r>
      <w:r>
        <w:rPr>
          <w:rFonts w:ascii="Angsana New" w:hAnsi="Angsana New"/>
          <w:sz w:val="30"/>
          <w:szCs w:val="30"/>
          <w:cs/>
          <w:lang w:val="x-none" w:eastAsia="x-none"/>
        </w:rPr>
        <w:t>มีดังนี้</w:t>
      </w:r>
    </w:p>
    <w:p w14:paraId="3DF23EE8" w14:textId="4634069D" w:rsidR="00C17F19" w:rsidRPr="006375B5" w:rsidRDefault="00C17F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  <w:lang w:eastAsia="x-none"/>
        </w:rPr>
      </w:pPr>
    </w:p>
    <w:tbl>
      <w:tblPr>
        <w:tblW w:w="8991" w:type="dxa"/>
        <w:tblInd w:w="450" w:type="dxa"/>
        <w:tblLook w:val="01E0" w:firstRow="1" w:lastRow="1" w:firstColumn="1" w:lastColumn="1" w:noHBand="0" w:noVBand="0"/>
      </w:tblPr>
      <w:tblGrid>
        <w:gridCol w:w="5972"/>
        <w:gridCol w:w="264"/>
        <w:gridCol w:w="1051"/>
        <w:gridCol w:w="263"/>
        <w:gridCol w:w="1441"/>
      </w:tblGrid>
      <w:tr w:rsidR="00E2301D" w:rsidRPr="006375B5" w14:paraId="1D3CE059" w14:textId="77777777" w:rsidTr="00CA0BDD">
        <w:trPr>
          <w:trHeight w:val="367"/>
          <w:tblHeader/>
        </w:trPr>
        <w:tc>
          <w:tcPr>
            <w:tcW w:w="5972" w:type="dxa"/>
            <w:hideMark/>
          </w:tcPr>
          <w:p w14:paraId="1A50A75D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/>
              <w:rPr>
                <w:rFonts w:ascii="Angsana New" w:hAnsi="Angsana New"/>
                <w:color w:val="0000FF"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4" w:type="dxa"/>
          </w:tcPr>
          <w:p w14:paraId="2331632B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38B62DEE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63" w:type="dxa"/>
          </w:tcPr>
          <w:p w14:paraId="400CDDFA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hideMark/>
          </w:tcPr>
          <w:p w14:paraId="48AC837B" w14:textId="77777777" w:rsidR="00E2301D" w:rsidRPr="003D088A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3D088A">
              <w:rPr>
                <w:rFonts w:ascii="Angsana New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E2301D" w:rsidRPr="006375B5" w14:paraId="2EE3FE08" w14:textId="77777777" w:rsidTr="00CA0BDD">
        <w:trPr>
          <w:trHeight w:val="356"/>
          <w:tblHeader/>
        </w:trPr>
        <w:tc>
          <w:tcPr>
            <w:tcW w:w="5972" w:type="dxa"/>
          </w:tcPr>
          <w:p w14:paraId="437787EE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4" w:type="dxa"/>
          </w:tcPr>
          <w:p w14:paraId="5BA687E1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hideMark/>
          </w:tcPr>
          <w:p w14:paraId="1EB7BB73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099EF629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  <w:hideMark/>
          </w:tcPr>
          <w:p w14:paraId="32562C08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ล้านบาท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E2301D" w:rsidRPr="006375B5" w14:paraId="0C6F5D38" w14:textId="77777777" w:rsidTr="00CA0BDD">
        <w:trPr>
          <w:trHeight w:val="346"/>
        </w:trPr>
        <w:tc>
          <w:tcPr>
            <w:tcW w:w="5972" w:type="dxa"/>
            <w:hideMark/>
          </w:tcPr>
          <w:p w14:paraId="7B954B8D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264" w:type="dxa"/>
          </w:tcPr>
          <w:p w14:paraId="2980477A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hideMark/>
          </w:tcPr>
          <w:p w14:paraId="3942D27C" w14:textId="7AB58C77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hAnsi="Angsana New"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263" w:type="dxa"/>
          </w:tcPr>
          <w:p w14:paraId="5391BD9B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1923C5FE" w14:textId="7D0B54F1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374</w:t>
            </w:r>
          </w:p>
        </w:tc>
      </w:tr>
      <w:tr w:rsidR="00E2301D" w:rsidRPr="006375B5" w14:paraId="21BD8A58" w14:textId="77777777" w:rsidTr="00CA0BDD">
        <w:trPr>
          <w:trHeight w:val="356"/>
        </w:trPr>
        <w:tc>
          <w:tcPr>
            <w:tcW w:w="5972" w:type="dxa"/>
          </w:tcPr>
          <w:p w14:paraId="2757ECCF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64" w:type="dxa"/>
          </w:tcPr>
          <w:p w14:paraId="73249544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5D7F4A43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750D037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7250D30D" w14:textId="5FFA72C7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E2301D" w:rsidRPr="006375B5" w14:paraId="26AB6394" w14:textId="77777777" w:rsidTr="00CA0BDD">
        <w:trPr>
          <w:trHeight w:val="346"/>
        </w:trPr>
        <w:tc>
          <w:tcPr>
            <w:tcW w:w="5972" w:type="dxa"/>
          </w:tcPr>
          <w:p w14:paraId="7F7105BE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สินทรัพย์และหนี้สินอื่น</w:t>
            </w:r>
          </w:p>
        </w:tc>
        <w:tc>
          <w:tcPr>
            <w:tcW w:w="264" w:type="dxa"/>
          </w:tcPr>
          <w:p w14:paraId="2DF63792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59BEA518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</w:tcPr>
          <w:p w14:paraId="01D06762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331AD007" w14:textId="42F93256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E2301D" w:rsidRPr="006375B5" w14:paraId="00F50D54" w14:textId="77777777" w:rsidTr="00CA0BDD">
        <w:trPr>
          <w:trHeight w:val="356"/>
        </w:trPr>
        <w:tc>
          <w:tcPr>
            <w:tcW w:w="5972" w:type="dxa"/>
            <w:hideMark/>
          </w:tcPr>
          <w:p w14:paraId="1817F6BD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264" w:type="dxa"/>
          </w:tcPr>
          <w:p w14:paraId="6A617F8F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3967750E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</w:tcPr>
          <w:p w14:paraId="51026756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tcBorders>
              <w:top w:val="single" w:sz="4" w:space="0" w:color="auto"/>
            </w:tcBorders>
          </w:tcPr>
          <w:p w14:paraId="6443327F" w14:textId="2A65564F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382</w:t>
            </w:r>
          </w:p>
        </w:tc>
      </w:tr>
      <w:tr w:rsidR="00E2301D" w:rsidRPr="006375B5" w14:paraId="6E6FC576" w14:textId="77777777" w:rsidTr="00CA0BDD">
        <w:trPr>
          <w:trHeight w:val="367"/>
        </w:trPr>
        <w:tc>
          <w:tcPr>
            <w:tcW w:w="5972" w:type="dxa"/>
          </w:tcPr>
          <w:p w14:paraId="540D052A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64" w:type="dxa"/>
          </w:tcPr>
          <w:p w14:paraId="128BF833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51" w:type="dxa"/>
          </w:tcPr>
          <w:p w14:paraId="1EBD7699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57B9CA7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tcBorders>
              <w:top w:val="double" w:sz="4" w:space="0" w:color="auto"/>
            </w:tcBorders>
          </w:tcPr>
          <w:p w14:paraId="5235A109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E2301D" w:rsidRPr="006375B5" w14:paraId="0F18BE5F" w14:textId="77777777" w:rsidTr="00CA0BDD">
        <w:trPr>
          <w:trHeight w:val="346"/>
        </w:trPr>
        <w:tc>
          <w:tcPr>
            <w:tcW w:w="5972" w:type="dxa"/>
            <w:hideMark/>
          </w:tcPr>
          <w:p w14:paraId="50F72EFC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เงินสดสุทธิที่ได้มาจากการซื้อ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กลุ่มของสินทรัพย์</w:t>
            </w:r>
          </w:p>
        </w:tc>
        <w:tc>
          <w:tcPr>
            <w:tcW w:w="264" w:type="dxa"/>
          </w:tcPr>
          <w:p w14:paraId="35D261C6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62FDB5CE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3A34879D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0C435B78" w14:textId="1EA5CB00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E2301D" w:rsidRPr="006375B5" w14:paraId="435938C5" w14:textId="77777777" w:rsidTr="00CA0BDD">
        <w:trPr>
          <w:trHeight w:val="356"/>
        </w:trPr>
        <w:tc>
          <w:tcPr>
            <w:tcW w:w="5972" w:type="dxa"/>
            <w:hideMark/>
          </w:tcPr>
          <w:p w14:paraId="434C09B2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เงินสดที่จ่าย</w:t>
            </w:r>
          </w:p>
        </w:tc>
        <w:tc>
          <w:tcPr>
            <w:tcW w:w="264" w:type="dxa"/>
          </w:tcPr>
          <w:p w14:paraId="571CBA91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042E42C4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7DC416DE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  <w:tcBorders>
              <w:bottom w:val="single" w:sz="4" w:space="0" w:color="auto"/>
            </w:tcBorders>
          </w:tcPr>
          <w:p w14:paraId="66AE2F4B" w14:textId="461A8F13" w:rsidR="00E2301D" w:rsidRPr="006375B5" w:rsidRDefault="00E2301D" w:rsidP="0095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24"/>
              </w:tabs>
              <w:spacing w:line="240" w:lineRule="auto"/>
              <w:ind w:right="-3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194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2301D" w:rsidRPr="006375B5" w14:paraId="530B22D1" w14:textId="77777777" w:rsidTr="00CA0BDD">
        <w:trPr>
          <w:trHeight w:val="356"/>
        </w:trPr>
        <w:tc>
          <w:tcPr>
            <w:tcW w:w="5972" w:type="dxa"/>
            <w:hideMark/>
          </w:tcPr>
          <w:p w14:paraId="50E3C651" w14:textId="77777777" w:rsidR="00E2301D" w:rsidRPr="006375B5" w:rsidRDefault="00E2301D" w:rsidP="00D446E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264" w:type="dxa"/>
          </w:tcPr>
          <w:p w14:paraId="4D3BE8B7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0E5BA5C7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CF368FB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</w:tcPr>
          <w:p w14:paraId="510F4D09" w14:textId="1A1E0E10" w:rsidR="00E2301D" w:rsidRPr="009577B3" w:rsidRDefault="00E2301D" w:rsidP="00957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24"/>
              </w:tabs>
              <w:spacing w:line="240" w:lineRule="auto"/>
              <w:ind w:right="-32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9577B3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0E564C" w:rsidRPr="009577B3">
              <w:rPr>
                <w:rFonts w:ascii="Angsana New" w:hAnsi="Angsana New"/>
                <w:b/>
                <w:bCs/>
                <w:sz w:val="30"/>
                <w:szCs w:val="30"/>
              </w:rPr>
              <w:t>189</w:t>
            </w:r>
            <w:r w:rsidRPr="009577B3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6D438FE1" w14:textId="77777777" w:rsidR="00E2301D" w:rsidRPr="006375B5" w:rsidRDefault="00E2301D" w:rsidP="00E2301D">
      <w:pPr>
        <w:tabs>
          <w:tab w:val="clear" w:pos="227"/>
          <w:tab w:val="clear" w:pos="454"/>
          <w:tab w:val="clear" w:pos="680"/>
          <w:tab w:val="clear" w:pos="907"/>
        </w:tabs>
        <w:rPr>
          <w:rFonts w:ascii="Angsana New" w:hAnsi="Angsana New"/>
          <w:sz w:val="30"/>
          <w:szCs w:val="30"/>
          <w:lang w:val="th-TH" w:eastAsia="x-none"/>
        </w:rPr>
      </w:pPr>
    </w:p>
    <w:p w14:paraId="53F3906A" w14:textId="39DFD7B8" w:rsidR="00E2301D" w:rsidRPr="006375B5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ในการประชุมคณะกรรมการของบริษัทย่อย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ในเดือนกุมภาพันธ์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2564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คณะกรรมการได้มีมติอนุมัติจัดตั้ง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</w:rPr>
        <w:t xml:space="preserve">New Motion Industrial Company Limited </w:t>
      </w:r>
      <w:r w:rsidRPr="006375B5">
        <w:rPr>
          <w:rFonts w:ascii="Angsana New" w:hAnsi="Angsana New" w:hint="cs"/>
          <w:sz w:val="30"/>
          <w:szCs w:val="30"/>
          <w:cs/>
        </w:rPr>
        <w:t>โดยมีทุนจดทะเบียน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296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320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ล้านเวียดนามดอง ซึ่งถือหุ้นผ่านทาง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</w:rPr>
        <w:t>Frasers Property Thailand (Internation</w:t>
      </w:r>
      <w:r w:rsidR="009D0D51" w:rsidRPr="006375B5">
        <w:rPr>
          <w:rFonts w:ascii="Angsana New" w:hAnsi="Angsana New"/>
          <w:sz w:val="30"/>
          <w:szCs w:val="30"/>
        </w:rPr>
        <w:t>al</w:t>
      </w:r>
      <w:r w:rsidRPr="006375B5">
        <w:rPr>
          <w:rFonts w:ascii="Angsana New" w:hAnsi="Angsana New"/>
          <w:sz w:val="30"/>
          <w:szCs w:val="30"/>
        </w:rPr>
        <w:t xml:space="preserve">) Pte. Ltd. </w:t>
      </w:r>
      <w:r w:rsidRPr="006375B5">
        <w:rPr>
          <w:rFonts w:ascii="Angsana New" w:hAnsi="Angsana New" w:hint="cs"/>
          <w:sz w:val="30"/>
          <w:szCs w:val="30"/>
          <w:cs/>
        </w:rPr>
        <w:t>เพื่อดำเนินธุรกิจการพัฒนาอสังหาริมทรัพย์</w:t>
      </w:r>
    </w:p>
    <w:p w14:paraId="41F81F14" w14:textId="77777777" w:rsidR="00E2301D" w:rsidRPr="006375B5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66CD23AC" w14:textId="15926827" w:rsidR="00E2301D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 xml:space="preserve">กลุ่มบริษัทจ่ายชำระทุนจดทะเบียนบริษัทดังกล่าวด้วยเงินฝากธนาคารที่ได้กำหนดไว้เพื่อเป็นเครื่องมือป้องกันความเสี่ยงในกระแสเงินสดจำนวน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12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80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ล้านเหรียญสหรัฐอเมริกา และโอนสำรองผลขาดทุนจากการป้องกันความ</w:t>
      </w:r>
      <w:r w:rsidRPr="00D83BC7">
        <w:rPr>
          <w:rFonts w:ascii="Angsana New" w:hAnsi="Angsana New" w:hint="cs"/>
          <w:spacing w:val="-2"/>
          <w:sz w:val="30"/>
          <w:szCs w:val="30"/>
          <w:cs/>
        </w:rPr>
        <w:t xml:space="preserve">เสี่ยงของกระแสเงินสดเป็นส่วนหนึ่งของราคาทุนเริ่มแรกของเงินลงทุนในบริษัทดังกล่าวจำนวนเงิน </w:t>
      </w:r>
      <w:r w:rsidR="000E564C" w:rsidRPr="00D83BC7">
        <w:rPr>
          <w:rFonts w:ascii="Angsana New" w:hAnsi="Angsana New"/>
          <w:spacing w:val="-2"/>
          <w:sz w:val="30"/>
          <w:szCs w:val="30"/>
          <w:lang w:val="en-US"/>
        </w:rPr>
        <w:t>34</w:t>
      </w:r>
      <w:r w:rsidRPr="00D83BC7">
        <w:rPr>
          <w:rFonts w:ascii="Angsana New" w:hAnsi="Angsana New"/>
          <w:spacing w:val="-2"/>
          <w:sz w:val="30"/>
          <w:szCs w:val="30"/>
        </w:rPr>
        <w:t>.</w:t>
      </w:r>
      <w:r w:rsidR="000E564C" w:rsidRPr="00D83BC7">
        <w:rPr>
          <w:rFonts w:ascii="Angsana New" w:hAnsi="Angsana New"/>
          <w:spacing w:val="-2"/>
          <w:sz w:val="30"/>
          <w:szCs w:val="30"/>
          <w:lang w:val="en-US"/>
        </w:rPr>
        <w:t>57</w:t>
      </w:r>
      <w:r w:rsidRPr="00D83BC7">
        <w:rPr>
          <w:rFonts w:ascii="Angsana New" w:hAnsi="Angsana New" w:hint="cs"/>
          <w:spacing w:val="-2"/>
          <w:sz w:val="30"/>
          <w:szCs w:val="30"/>
          <w:cs/>
        </w:rPr>
        <w:t xml:space="preserve"> ล้านบาท</w:t>
      </w:r>
    </w:p>
    <w:p w14:paraId="075F80D4" w14:textId="75DDF2B8" w:rsidR="00D25F70" w:rsidRDefault="00D25F70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286DD081" w14:textId="443AAB55" w:rsidR="008E6C23" w:rsidRDefault="00E2301D" w:rsidP="00EF617A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26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เมษายน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2564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บริษัทย่อยแห่งหนึ่งได้เข้าซื้อหุ้นสามัญทั้งหมดในบริษัท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สีลม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คอร์ปอเรชั่น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จำกัด</w:t>
      </w:r>
      <w:r w:rsidRPr="006375B5">
        <w:rPr>
          <w:rFonts w:ascii="Angsana New" w:hAnsi="Angsana New"/>
          <w:sz w:val="30"/>
          <w:szCs w:val="30"/>
          <w:cs/>
        </w:rPr>
        <w:br/>
        <w:t>(“</w:t>
      </w:r>
      <w:r w:rsidRPr="006375B5">
        <w:rPr>
          <w:rFonts w:ascii="Angsana New" w:hAnsi="Angsana New" w:hint="cs"/>
          <w:sz w:val="30"/>
          <w:szCs w:val="30"/>
          <w:cs/>
        </w:rPr>
        <w:t>สีลม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จำนวน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5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000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หุ้น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ซึ่งคิดเป็นร้อยละ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100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ของหุ้นสามัญทั้งหมด ในมูลค่าหุ้นละ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126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53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บาท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ได้รับโอนสิทธิหนี้ตามตั๋วสัญญาใช้เงินที่ออกโดยสีลมให้กับกรรมการซึ่งเป็นผู้ถือหุ้นเดิมเป็นจำนวนเงิ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457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34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ล้านบาท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มูลค่ารวมทั้งสิ้น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val="en-US"/>
        </w:rPr>
        <w:t>1</w:t>
      </w:r>
      <w:r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  <w:lang w:val="en-US"/>
        </w:rPr>
        <w:t>090</w:t>
      </w:r>
      <w:r w:rsidRPr="006375B5">
        <w:rPr>
          <w:rFonts w:ascii="Angsana New" w:hAnsi="Angsana New"/>
          <w:sz w:val="30"/>
          <w:szCs w:val="30"/>
        </w:rPr>
        <w:t>.</w:t>
      </w:r>
      <w:r w:rsidR="000E564C" w:rsidRPr="000E564C">
        <w:rPr>
          <w:rFonts w:ascii="Angsana New" w:hAnsi="Angsana New"/>
          <w:sz w:val="30"/>
          <w:szCs w:val="30"/>
          <w:lang w:val="en-US"/>
        </w:rPr>
        <w:t>00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ล้านบาท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เพื่อพัฒนาให้เป็นอาคารเพื่อการพาณิชยกรรม</w:t>
      </w:r>
    </w:p>
    <w:p w14:paraId="68F90616" w14:textId="77777777" w:rsidR="00AC1BE3" w:rsidRDefault="00AC1BE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en-GB" w:eastAsia="x-none" w:bidi="ar-SA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045D2479" w14:textId="567119E1" w:rsidR="00AC1BE3" w:rsidRPr="00AC1BE3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pacing w:val="-4"/>
          <w:sz w:val="30"/>
          <w:szCs w:val="30"/>
          <w:cs/>
        </w:rPr>
      </w:pPr>
      <w:r w:rsidRPr="00AC1BE3">
        <w:rPr>
          <w:rFonts w:ascii="Angsana New" w:hAnsi="Angsana New" w:hint="cs"/>
          <w:spacing w:val="-4"/>
          <w:sz w:val="30"/>
          <w:szCs w:val="30"/>
          <w:cs/>
        </w:rPr>
        <w:lastRenderedPageBreak/>
        <w:t>ข้อมูลมูลค่ายุติธรรมของสินทรัพย์ที่ได้มาและหนี้สินที่รับมาที่สำคัญจากการซื้อบริษัท</w:t>
      </w:r>
      <w:r w:rsidRPr="00AC1BE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AC1BE3">
        <w:rPr>
          <w:rFonts w:ascii="Angsana New" w:hAnsi="Angsana New" w:hint="cs"/>
          <w:spacing w:val="-4"/>
          <w:sz w:val="30"/>
          <w:szCs w:val="30"/>
          <w:cs/>
        </w:rPr>
        <w:t>สีลม</w:t>
      </w:r>
      <w:r w:rsidRPr="00AC1BE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AC1BE3">
        <w:rPr>
          <w:rFonts w:ascii="Angsana New" w:hAnsi="Angsana New" w:hint="cs"/>
          <w:spacing w:val="-4"/>
          <w:sz w:val="30"/>
          <w:szCs w:val="30"/>
          <w:cs/>
        </w:rPr>
        <w:t>คอร์ปอเรชั่น</w:t>
      </w:r>
      <w:r w:rsidRPr="00AC1BE3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AC1BE3">
        <w:rPr>
          <w:rFonts w:ascii="Angsana New" w:hAnsi="Angsana New" w:hint="cs"/>
          <w:spacing w:val="-4"/>
          <w:sz w:val="30"/>
          <w:szCs w:val="30"/>
          <w:cs/>
        </w:rPr>
        <w:t>จำกัด</w:t>
      </w:r>
      <w:r w:rsidR="00AC1BE3">
        <w:rPr>
          <w:rFonts w:ascii="Angsana New" w:hAnsi="Angsana New"/>
          <w:spacing w:val="-4"/>
          <w:sz w:val="30"/>
          <w:szCs w:val="30"/>
        </w:rPr>
        <w:t xml:space="preserve"> </w:t>
      </w:r>
      <w:r w:rsidRPr="00AC1BE3">
        <w:rPr>
          <w:rFonts w:ascii="Angsana New" w:hAnsi="Angsana New" w:hint="cs"/>
          <w:spacing w:val="-4"/>
          <w:sz w:val="30"/>
          <w:szCs w:val="30"/>
          <w:cs/>
        </w:rPr>
        <w:t>มีดังนี้</w:t>
      </w:r>
    </w:p>
    <w:p w14:paraId="51A30CE1" w14:textId="1A258F36" w:rsidR="00AC1BE3" w:rsidRPr="0034101D" w:rsidRDefault="00AC1BE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  <w:cs/>
          <w:lang w:val="en-GB" w:eastAsia="x-none" w:bidi="ar-SA"/>
        </w:rPr>
      </w:pPr>
    </w:p>
    <w:tbl>
      <w:tblPr>
        <w:tblW w:w="9036" w:type="dxa"/>
        <w:tblInd w:w="426" w:type="dxa"/>
        <w:tblLook w:val="04A0" w:firstRow="1" w:lastRow="0" w:firstColumn="1" w:lastColumn="0" w:noHBand="0" w:noVBand="1"/>
      </w:tblPr>
      <w:tblGrid>
        <w:gridCol w:w="5562"/>
        <w:gridCol w:w="1067"/>
        <w:gridCol w:w="263"/>
        <w:gridCol w:w="2144"/>
      </w:tblGrid>
      <w:tr w:rsidR="00E2301D" w:rsidRPr="006375B5" w14:paraId="566A08D0" w14:textId="77777777" w:rsidTr="00AC1BE3">
        <w:trPr>
          <w:trHeight w:val="362"/>
          <w:tblHeader/>
        </w:trPr>
        <w:tc>
          <w:tcPr>
            <w:tcW w:w="5562" w:type="dxa"/>
            <w:shd w:val="clear" w:color="auto" w:fill="auto"/>
          </w:tcPr>
          <w:p w14:paraId="4C81A1BD" w14:textId="77777777" w:rsidR="00136C59" w:rsidRDefault="00136C59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3455F579" w14:textId="0CD11790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1067" w:type="dxa"/>
            <w:shd w:val="clear" w:color="auto" w:fill="auto"/>
          </w:tcPr>
          <w:p w14:paraId="3D5F51C7" w14:textId="77777777" w:rsidR="00136C59" w:rsidRDefault="00136C59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  <w:p w14:paraId="62B761B3" w14:textId="5AD1CAD6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63" w:type="dxa"/>
            <w:shd w:val="clear" w:color="auto" w:fill="auto"/>
          </w:tcPr>
          <w:p w14:paraId="302BFB40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144" w:type="dxa"/>
            <w:shd w:val="clear" w:color="auto" w:fill="auto"/>
            <w:hideMark/>
          </w:tcPr>
          <w:p w14:paraId="22529D52" w14:textId="28B4A14D" w:rsidR="00E2301D" w:rsidRPr="006375B5" w:rsidRDefault="002D7405" w:rsidP="002D74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jc w:val="center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บริษัท สีลม </w:t>
            </w:r>
            <w:r>
              <w:rPr>
                <w:rFonts w:ascii="Angsana New" w:eastAsia="Times New Roman" w:hAnsi="Angsana New"/>
                <w:sz w:val="30"/>
                <w:szCs w:val="30"/>
                <w:cs/>
              </w:rPr>
              <w:br/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คอร์ปอเรชั่น จำกัด</w:t>
            </w:r>
          </w:p>
        </w:tc>
      </w:tr>
      <w:tr w:rsidR="00E2301D" w:rsidRPr="006375B5" w14:paraId="5DEA94C6" w14:textId="77777777" w:rsidTr="00297B32">
        <w:trPr>
          <w:trHeight w:val="392"/>
          <w:tblHeader/>
        </w:trPr>
        <w:tc>
          <w:tcPr>
            <w:tcW w:w="5562" w:type="dxa"/>
            <w:shd w:val="clear" w:color="auto" w:fill="auto"/>
          </w:tcPr>
          <w:p w14:paraId="3CE0EBFA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  <w:shd w:val="clear" w:color="auto" w:fill="auto"/>
          </w:tcPr>
          <w:p w14:paraId="1BC9BC8D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3" w:type="dxa"/>
            <w:shd w:val="clear" w:color="auto" w:fill="auto"/>
          </w:tcPr>
          <w:p w14:paraId="255321D3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144" w:type="dxa"/>
            <w:shd w:val="clear" w:color="auto" w:fill="auto"/>
          </w:tcPr>
          <w:p w14:paraId="014562C3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2301D" w:rsidRPr="006375B5" w14:paraId="73E029F5" w14:textId="77777777" w:rsidTr="00297B32">
        <w:trPr>
          <w:trHeight w:val="383"/>
        </w:trPr>
        <w:tc>
          <w:tcPr>
            <w:tcW w:w="5562" w:type="dxa"/>
            <w:shd w:val="clear" w:color="auto" w:fill="auto"/>
          </w:tcPr>
          <w:p w14:paraId="0B5A6A24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067" w:type="dxa"/>
            <w:shd w:val="clear" w:color="auto" w:fill="auto"/>
          </w:tcPr>
          <w:p w14:paraId="26A6AFD6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63B46687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1ACE3551" w14:textId="201715AD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</w:tr>
      <w:tr w:rsidR="00E2301D" w:rsidRPr="006375B5" w14:paraId="353C5047" w14:textId="77777777" w:rsidTr="00297B32">
        <w:trPr>
          <w:trHeight w:val="383"/>
        </w:trPr>
        <w:tc>
          <w:tcPr>
            <w:tcW w:w="5562" w:type="dxa"/>
            <w:shd w:val="clear" w:color="auto" w:fill="auto"/>
          </w:tcPr>
          <w:p w14:paraId="79B68B6B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MS Mincho" w:hAnsi="Angsana New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067" w:type="dxa"/>
            <w:shd w:val="clear" w:color="auto" w:fill="auto"/>
          </w:tcPr>
          <w:p w14:paraId="6B0F8BF8" w14:textId="5434F8B7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263" w:type="dxa"/>
            <w:shd w:val="clear" w:color="auto" w:fill="auto"/>
          </w:tcPr>
          <w:p w14:paraId="4E798BEC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27F9CD0E" w14:textId="508483D1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E2301D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161</w:t>
            </w:r>
          </w:p>
        </w:tc>
      </w:tr>
      <w:tr w:rsidR="00E2301D" w:rsidRPr="006375B5" w14:paraId="32405ACF" w14:textId="77777777" w:rsidTr="00297B32">
        <w:trPr>
          <w:trHeight w:val="383"/>
        </w:trPr>
        <w:tc>
          <w:tcPr>
            <w:tcW w:w="5562" w:type="dxa"/>
            <w:shd w:val="clear" w:color="auto" w:fill="auto"/>
          </w:tcPr>
          <w:p w14:paraId="65E0847D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MS Mincho" w:hAnsi="Angsana New" w:hint="cs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1067" w:type="dxa"/>
            <w:shd w:val="clear" w:color="auto" w:fill="auto"/>
          </w:tcPr>
          <w:p w14:paraId="7147A14C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6403E468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045E571B" w14:textId="30B7B2A2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E2301D" w:rsidRPr="006375B5" w14:paraId="06A6FAF0" w14:textId="77777777" w:rsidTr="00297B32">
        <w:trPr>
          <w:trHeight w:val="383"/>
        </w:trPr>
        <w:tc>
          <w:tcPr>
            <w:tcW w:w="5562" w:type="dxa"/>
            <w:shd w:val="clear" w:color="auto" w:fill="auto"/>
          </w:tcPr>
          <w:p w14:paraId="69E89349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เงินกู้ยืมจากกรรมการ</w:t>
            </w:r>
          </w:p>
        </w:tc>
        <w:tc>
          <w:tcPr>
            <w:tcW w:w="1067" w:type="dxa"/>
            <w:shd w:val="clear" w:color="auto" w:fill="auto"/>
          </w:tcPr>
          <w:p w14:paraId="1A673A6D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05393873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7F3746E0" w14:textId="1F5CC83F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457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2301D" w:rsidRPr="006375B5" w14:paraId="721BE430" w14:textId="77777777" w:rsidTr="00297B32">
        <w:trPr>
          <w:trHeight w:val="383"/>
        </w:trPr>
        <w:tc>
          <w:tcPr>
            <w:tcW w:w="5562" w:type="dxa"/>
            <w:shd w:val="clear" w:color="auto" w:fill="auto"/>
          </w:tcPr>
          <w:p w14:paraId="4EF56A88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MS Mincho" w:hAnsi="Angsana New" w:hint="cs"/>
                <w:sz w:val="30"/>
                <w:szCs w:val="30"/>
                <w:cs/>
              </w:rPr>
              <w:t>หนี้สินสัญญาเช่าระยะยาว</w:t>
            </w:r>
          </w:p>
        </w:tc>
        <w:tc>
          <w:tcPr>
            <w:tcW w:w="1067" w:type="dxa"/>
            <w:shd w:val="clear" w:color="auto" w:fill="auto"/>
          </w:tcPr>
          <w:p w14:paraId="3804B6BA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27E2D6D0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4457A9DA" w14:textId="321FE83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039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2301D" w:rsidRPr="006375B5" w14:paraId="4D07D8A2" w14:textId="77777777" w:rsidTr="00297B32">
        <w:trPr>
          <w:trHeight w:val="373"/>
        </w:trPr>
        <w:tc>
          <w:tcPr>
            <w:tcW w:w="5562" w:type="dxa"/>
            <w:shd w:val="clear" w:color="auto" w:fill="auto"/>
          </w:tcPr>
          <w:p w14:paraId="330DF708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1067" w:type="dxa"/>
            <w:shd w:val="clear" w:color="auto" w:fill="auto"/>
          </w:tcPr>
          <w:p w14:paraId="39CAAF78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2FBA65F6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1CE66044" w14:textId="0C188E9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38</w:t>
            </w:r>
            <w:r w:rsidRPr="006375B5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E2301D" w:rsidRPr="006375B5" w14:paraId="1BEFB50D" w14:textId="77777777" w:rsidTr="00297B32">
        <w:trPr>
          <w:trHeight w:val="392"/>
        </w:trPr>
        <w:tc>
          <w:tcPr>
            <w:tcW w:w="5562" w:type="dxa"/>
            <w:shd w:val="clear" w:color="auto" w:fill="auto"/>
          </w:tcPr>
          <w:p w14:paraId="410EA714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1067" w:type="dxa"/>
            <w:shd w:val="clear" w:color="auto" w:fill="auto"/>
          </w:tcPr>
          <w:p w14:paraId="6A2C7724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46E387DB" w14:textId="77777777" w:rsidR="00E2301D" w:rsidRPr="006375B5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14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1DFA5FE" w14:textId="559585A1" w:rsidR="00E2301D" w:rsidRPr="006375B5" w:rsidRDefault="000E564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633</w:t>
            </w:r>
          </w:p>
        </w:tc>
      </w:tr>
    </w:tbl>
    <w:p w14:paraId="3E91CA5B" w14:textId="5ED73B3B" w:rsidR="00E2301D" w:rsidRPr="0034101D" w:rsidRDefault="00E2301D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24"/>
          <w:szCs w:val="24"/>
          <w:lang w:val="en-US" w:bidi="th-TH"/>
        </w:rPr>
      </w:pPr>
    </w:p>
    <w:p w14:paraId="09F5A264" w14:textId="77777777" w:rsidR="008B61EA" w:rsidRPr="006375B5" w:rsidRDefault="008B61EA" w:rsidP="008B61EA">
      <w:pPr>
        <w:pStyle w:val="block"/>
        <w:spacing w:after="0" w:line="240" w:lineRule="atLeast"/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การพิจารณาการด้อยค่าของเงินลงทุนในบริษัทย่อย บริษัทร่วม และการร่วมค้า และเงินให้กู้ยืมแก่กิจการที่</w:t>
      </w:r>
      <w:r w:rsidRPr="006375B5">
        <w:rPr>
          <w:rFonts w:ascii="Angsana New" w:hAnsi="Angsana New"/>
          <w:i/>
          <w:iCs/>
          <w:sz w:val="30"/>
          <w:szCs w:val="30"/>
          <w:lang w:bidi="th-TH"/>
        </w:rPr>
        <w:br/>
      </w:r>
      <w:r w:rsidRPr="006375B5">
        <w:rPr>
          <w:rFonts w:ascii="Angsana New" w:hAnsi="Angsana New"/>
          <w:i/>
          <w:iCs/>
          <w:sz w:val="30"/>
          <w:szCs w:val="30"/>
          <w:cs/>
        </w:rPr>
        <w:t>เกี่ยวข้องกัน</w:t>
      </w:r>
    </w:p>
    <w:p w14:paraId="2F637B92" w14:textId="77777777" w:rsidR="008B61EA" w:rsidRPr="006375B5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24"/>
          <w:szCs w:val="24"/>
          <w:cs/>
        </w:rPr>
      </w:pPr>
    </w:p>
    <w:p w14:paraId="16884E15" w14:textId="671FEAA6" w:rsidR="008B61EA" w:rsidRPr="006375B5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ผู้บริหาร</w:t>
      </w:r>
      <w:r w:rsidRPr="006375B5">
        <w:rPr>
          <w:rFonts w:ascii="Angsana New" w:hAnsi="Angsana New"/>
          <w:sz w:val="30"/>
          <w:szCs w:val="30"/>
          <w:cs/>
        </w:rPr>
        <w:t>ของบริษัทได้มีการทดสอบการด้อยค่าของมูลค่าตามบัญชีของเงินลงทุนในบริษัทย่อย เงินลงทุนใน</w:t>
      </w:r>
      <w:r w:rsidRPr="006375B5">
        <w:rPr>
          <w:rFonts w:asciiTheme="majorBidi" w:hAnsiTheme="majorBidi" w:cstheme="majorBidi"/>
          <w:sz w:val="30"/>
          <w:szCs w:val="30"/>
          <w:cs/>
        </w:rPr>
        <w:t>บริษัทร่วมและการร่วมค้าและเงินให้กู้ยืมแก่กิจการที่เกี่ยวข้องกัน มูลค่าที่คาดว่าจะได้รับคืนพิจารณาจาก</w:t>
      </w:r>
      <w:r w:rsidR="005678E6"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จำนวนที่สูงกว่าระหว่างมูลค่ายุดิธรรมหักค่าใช้จ่ายโดยประมาณในการขายและ</w:t>
      </w:r>
      <w:r w:rsidRPr="006375B5">
        <w:rPr>
          <w:rFonts w:asciiTheme="majorBidi" w:hAnsiTheme="majorBidi" w:cstheme="majorBidi"/>
          <w:sz w:val="30"/>
          <w:szCs w:val="30"/>
          <w:cs/>
        </w:rPr>
        <w:t>มูลค่าจากการใช้ ซึ่งประมาณจากการคิดลดกระแสเงินสดที่คาดว่าจะได้รับในอนาคตที่เกิดขึ้นโดยประมาณการตามแผนการ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ดำเนินธุรกิจ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และอัตราคิดลดซึ่งคำนวณจากวิธีต้นทุนถัวเฉลี่ยถ่วงน้ำหนักของเงินทุน</w:t>
      </w:r>
      <w:r w:rsidRPr="006375B5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06283E65" w14:textId="77777777" w:rsidR="008B61EA" w:rsidRPr="006375B5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Theme="majorBidi" w:hAnsiTheme="majorBidi" w:cstheme="majorBidi"/>
          <w:sz w:val="24"/>
          <w:szCs w:val="24"/>
        </w:rPr>
      </w:pPr>
    </w:p>
    <w:p w14:paraId="50EE5619" w14:textId="19CBB199" w:rsidR="008B61EA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การประมาณคิดลดกระแสเงินสดในอนาคตจำเป็นต้องใช้ข้อสมมติฐานและดุลยพินิจของผู้บริหาร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ซึ่งอยู่บนพื้นฐานของประสบการณ์ในอดีตและแผนการดำเนินธุรกิจ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รวมถึงการคาดการณ์ในอนาคตที่เชื่อว่าสมเหตุสมผลในสถานการณ์ปัจจุบัน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โดยหากมีการเปลี่ยนแปลงของข้อมูลหรือมีข้อมูลใหม่ที่ชัดเจนขึ้น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อาจทำให้เกิดผลกระทบต่อการเปลี่ยนแปลงของสมมติฐาน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และอัตราคิดลดที่จะนำมาใช้ในการคำนวณประมาณการกระแสเงินสดในอนาคตคิดลด</w:t>
      </w:r>
    </w:p>
    <w:p w14:paraId="36690CA1" w14:textId="77777777" w:rsidR="00EF617A" w:rsidRPr="0034101D" w:rsidRDefault="00EF617A" w:rsidP="008B61E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24"/>
          <w:szCs w:val="24"/>
        </w:rPr>
      </w:pPr>
    </w:p>
    <w:p w14:paraId="377FFF25" w14:textId="52D288D6" w:rsidR="00B550A1" w:rsidRPr="006375B5" w:rsidRDefault="00B550A1" w:rsidP="00B550A1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จากการทดสอบการด้อยค่</w:t>
      </w:r>
      <w:r w:rsidR="005678E6" w:rsidRPr="006375B5">
        <w:rPr>
          <w:rFonts w:ascii="Angsana New" w:hAnsi="Angsana New" w:hint="cs"/>
          <w:sz w:val="30"/>
          <w:szCs w:val="30"/>
          <w:cs/>
          <w:lang w:bidi="th-TH"/>
        </w:rPr>
        <w:t>า</w:t>
      </w:r>
      <w:r w:rsidR="00E25434" w:rsidRPr="006375B5">
        <w:rPr>
          <w:rFonts w:ascii="Angsana New" w:hAnsi="Angsana New" w:hint="cs"/>
          <w:sz w:val="30"/>
          <w:szCs w:val="30"/>
          <w:cs/>
          <w:lang w:bidi="th-TH"/>
        </w:rPr>
        <w:t>เงินลงทุนและ</w:t>
      </w:r>
      <w:r w:rsidR="005678E6"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="005678E6"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="00E25434"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หากการประมาณการมูลค่าที่จะได้รับคืนต่ำกว่ามูลค่าตามบัญชี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กลุ่มบริษัทจะมีการรับรู้ขาดทุนจากการด้อย</w:t>
      </w:r>
      <w:r w:rsidR="00E25434" w:rsidRPr="006375B5">
        <w:rPr>
          <w:rFonts w:ascii="Angsana New" w:hAnsi="Angsana New" w:hint="cs"/>
          <w:sz w:val="30"/>
          <w:szCs w:val="30"/>
          <w:cs/>
        </w:rPr>
        <w:t>ค่</w:t>
      </w:r>
      <w:r w:rsidR="00E25434" w:rsidRPr="006375B5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="00E25434"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="00E25434"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="00E25434"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และผลขาดทุนจากการด้อยค่า</w:t>
      </w:r>
      <w:r w:rsidR="00E25434" w:rsidRPr="006375B5">
        <w:rPr>
          <w:rFonts w:ascii="Angsana New" w:hAnsi="Angsana New" w:hint="cs"/>
          <w:sz w:val="30"/>
          <w:szCs w:val="30"/>
          <w:cs/>
          <w:lang w:bidi="th-TH"/>
        </w:rPr>
        <w:t>เงินลงทุนและ</w:t>
      </w:r>
      <w:r w:rsidR="00E25434" w:rsidRPr="006375B5">
        <w:rPr>
          <w:rFonts w:asciiTheme="majorBidi" w:hAnsiTheme="majorBidi" w:cstheme="majorBidi"/>
          <w:sz w:val="30"/>
          <w:szCs w:val="30"/>
          <w:cs/>
        </w:rPr>
        <w:t>ขาดทุน</w:t>
      </w:r>
      <w:r w:rsidR="00E25434" w:rsidRPr="006375B5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="00E25434"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6375B5">
        <w:rPr>
          <w:rFonts w:ascii="Angsana New" w:hAnsi="Angsana New" w:hint="cs"/>
          <w:sz w:val="30"/>
          <w:szCs w:val="30"/>
          <w:cs/>
        </w:rPr>
        <w:t>จะถูกกลับรายการเมื่อมูลค่าที่คาดว่าจะได้รับคืนเพิ่มขึ้นในภายหลัง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ผลขาดทุนและการกลับรายการค่าเผื่อผลขาดทุนดังกล่าวจะถูกรับรู้ในกำไรหรือขาดทุน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5C7B60B7" w14:textId="7F114321" w:rsidR="005677F6" w:rsidRPr="006375B5" w:rsidRDefault="005677F6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  <w:sectPr w:rsidR="005677F6" w:rsidRPr="006375B5" w:rsidSect="005462CF">
          <w:footerReference w:type="default" r:id="rId15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5588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2520"/>
        <w:gridCol w:w="1350"/>
        <w:gridCol w:w="900"/>
        <w:gridCol w:w="720"/>
        <w:gridCol w:w="720"/>
        <w:gridCol w:w="720"/>
        <w:gridCol w:w="720"/>
        <w:gridCol w:w="720"/>
        <w:gridCol w:w="270"/>
        <w:gridCol w:w="720"/>
        <w:gridCol w:w="270"/>
        <w:gridCol w:w="720"/>
        <w:gridCol w:w="270"/>
        <w:gridCol w:w="540"/>
        <w:gridCol w:w="270"/>
        <w:gridCol w:w="990"/>
        <w:gridCol w:w="270"/>
        <w:gridCol w:w="804"/>
        <w:gridCol w:w="6"/>
        <w:gridCol w:w="264"/>
        <w:gridCol w:w="6"/>
        <w:gridCol w:w="720"/>
        <w:gridCol w:w="270"/>
        <w:gridCol w:w="828"/>
      </w:tblGrid>
      <w:tr w:rsidR="00B7417D" w:rsidRPr="006375B5" w14:paraId="7D01858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CA6C369" w14:textId="399C4AA6" w:rsidR="00B7417D" w:rsidRPr="006375B5" w:rsidRDefault="00B7417D" w:rsidP="0006375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4A39F30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1EBAA5" w14:textId="77777777" w:rsidR="00B7417D" w:rsidRPr="006375B5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0818" w:type="dxa"/>
            <w:gridSpan w:val="21"/>
            <w:shd w:val="clear" w:color="auto" w:fill="auto"/>
            <w:tcMar>
              <w:left w:w="115" w:type="dxa"/>
              <w:right w:w="115" w:type="dxa"/>
            </w:tcMar>
          </w:tcPr>
          <w:p w14:paraId="151FB8CE" w14:textId="1F1B096E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C66F66" w:rsidRPr="006375B5" w14:paraId="659C4473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805C03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756D688" w14:textId="77777777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970C133" w14:textId="10D8D3F7" w:rsidR="00B7417D" w:rsidRPr="006375B5" w:rsidRDefault="00B7417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ประเทศที่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2CF5C1F" w14:textId="694864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0DFA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42DC20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037A51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3781BDE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1CE19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8DC3C44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0FCD5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F05917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96756F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E24185D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69C776FB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42C7B2A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97DB706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46E346EF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8250BEE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047596A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3E1AF0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6375B5" w14:paraId="294FEE6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31E3F8" w14:textId="77777777" w:rsidR="00B7417D" w:rsidRPr="006375B5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8038F04" w14:textId="194CFDAD" w:rsidR="00B7417D" w:rsidRPr="006375B5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B9251E9" w14:textId="17874DB6" w:rsidR="00B7417D" w:rsidRPr="006375B5" w:rsidRDefault="002B5D2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ดำเนินธุรกิจ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F70BAA7" w14:textId="2ECEBC47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ความเป็นเจ้าของ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289FE58" w14:textId="430DCED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ทุนชำระแล้ว</w:t>
            </w:r>
          </w:p>
        </w:tc>
        <w:tc>
          <w:tcPr>
            <w:tcW w:w="171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16EEB2E" w14:textId="03C45264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7410918" w14:textId="77777777" w:rsidR="00B7417D" w:rsidRPr="006375B5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53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C5E7000" w14:textId="1D9982B9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การด้อยค่า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DFB7E13" w14:textId="77777777" w:rsidR="00B7417D" w:rsidRPr="006375B5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6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A2EB4F7" w14:textId="2538B61F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ราคาทุน-สุทธิ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CE1434B" w14:textId="77777777" w:rsidR="00B7417D" w:rsidRPr="006375B5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24" w:type="dxa"/>
            <w:gridSpan w:val="4"/>
            <w:shd w:val="clear" w:color="auto" w:fill="auto"/>
          </w:tcPr>
          <w:p w14:paraId="60FEC81D" w14:textId="153A4053" w:rsidR="00B7417D" w:rsidRPr="006375B5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เงินปันผลรับ</w:t>
            </w:r>
            <w:r w:rsidR="002B5D2D"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สำหรับปี</w:t>
            </w:r>
          </w:p>
        </w:tc>
      </w:tr>
      <w:tr w:rsidR="00A87557" w:rsidRPr="006375B5" w14:paraId="3785E78D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FC4CB7D" w14:textId="77777777" w:rsidR="00A87557" w:rsidRPr="006375B5" w:rsidDel="00B7417D" w:rsidRDefault="00A87557" w:rsidP="00A8755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BBF2EEF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0786D53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06F593" w14:textId="046CDE75" w:rsidR="00A87557" w:rsidRPr="006375B5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07DBE0" w14:textId="6F839281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8AE130" w14:textId="61222551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EDCCD8" w14:textId="419321EE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D87593" w14:textId="68D94829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7237306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00994D" w14:textId="3C9251C6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005FCEF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C52E20" w14:textId="4B03D884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87382B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982D2D1" w14:textId="34457CF3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ADE65E1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50F74D4B" w14:textId="280F563A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2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5D06F2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DE03D72" w14:textId="118C4C69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EA1F57D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653834A" w14:textId="3DE0114B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03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70" w:type="dxa"/>
            <w:shd w:val="clear" w:color="auto" w:fill="auto"/>
          </w:tcPr>
          <w:p w14:paraId="2CE0A7A5" w14:textId="77777777" w:rsidR="00A87557" w:rsidRPr="006375B5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18C1EC9" w14:textId="37390BB7" w:rsidR="00A87557" w:rsidRPr="006375B5" w:rsidDel="00AB0B77" w:rsidRDefault="000E564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</w:tr>
      <w:tr w:rsidR="00041D33" w:rsidRPr="006375B5" w14:paraId="1EBF1757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1D9F58D" w14:textId="77777777" w:rsidR="00041D33" w:rsidRPr="006375B5" w:rsidDel="00B7417D" w:rsidRDefault="00041D33" w:rsidP="00041D3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1ADF2D9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4A3364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7051EF8" w14:textId="40636780" w:rsidR="00041D33" w:rsidRPr="006375B5" w:rsidRDefault="00041D33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9378" w:type="dxa"/>
            <w:gridSpan w:val="19"/>
            <w:shd w:val="clear" w:color="auto" w:fill="auto"/>
            <w:tcMar>
              <w:left w:w="115" w:type="dxa"/>
              <w:right w:w="115" w:type="dxa"/>
            </w:tcMar>
          </w:tcPr>
          <w:p w14:paraId="3857E37D" w14:textId="408675D0" w:rsidR="00041D33" w:rsidRPr="006375B5" w:rsidRDefault="00041D33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C66F66" w:rsidRPr="006375B5" w14:paraId="3D6830F3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55E95B" w14:textId="13CC3D66" w:rsidR="00041D33" w:rsidRPr="006375B5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บริษัทย่อย</w:t>
            </w:r>
            <w:r w:rsidR="002B5D2D"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E61FCD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C5EC9D9" w14:textId="77777777" w:rsidR="00041D33" w:rsidRPr="006375B5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72638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60CF69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01F723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72EDA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13134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FD66F5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7953E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95EC0A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8D0AE7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8E846DC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1F36B6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6AE25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793039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93BA96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0DE1B06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73BF89C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6154D8B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A4C947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6E8008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6375B5" w14:paraId="7850B416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D829CC0" w14:textId="531A32DB" w:rsidR="00041D33" w:rsidRPr="006375B5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อีโค อินดัสเทรียล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6C4545B" w14:textId="77777777" w:rsidR="00041D33" w:rsidRPr="006375B5" w:rsidRDefault="00041D33" w:rsidP="0009652B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4E5026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99C6A4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E2342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57EC0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39BCC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4CB860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4A3F81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72D875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3E6DADE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6752B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8DDD933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1E270B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0BDC1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1D088CD2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C0F1BFE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AB1D8F6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3DD083F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192192D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DCA758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80CA632" w14:textId="77777777" w:rsidR="00041D33" w:rsidRPr="006375B5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08DA30C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B19ADB9" w14:textId="035A2A92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/>
              </w:rPr>
              <w:t>เซอร์วิส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เซส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32A6441" w14:textId="5D965CDB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54E77A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4139AA" w14:textId="58794D08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9AB9FD" w14:textId="14EA24A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B95A1" w14:textId="18BC0FB1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FE29CB" w14:textId="7DB3957D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8D5B6A" w14:textId="135629F5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F8B4CA" w14:textId="340EC0EC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3CADEE" w14:textId="1F962BF4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E969B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98A4F2D" w14:textId="40F9936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0C512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59337C4" w14:textId="35EBE3D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BCF1CD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39143C3" w14:textId="2F95C0A3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6E14E6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C89B8F5" w14:textId="0EDAA35D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A896C7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511F1EF" w14:textId="552486A3" w:rsidR="00C667B1" w:rsidRPr="006375B5" w:rsidRDefault="002832A0" w:rsidP="002832A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270" w:type="dxa"/>
            <w:shd w:val="clear" w:color="auto" w:fill="auto"/>
          </w:tcPr>
          <w:p w14:paraId="2C7B313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D1C118E" w14:textId="6F5D70F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7F9557C8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BCE2C87" w14:textId="763BE79E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9"/>
              <w:rPr>
                <w:rFonts w:ascii="Angsana New" w:hAnsi="Angsana New"/>
                <w:sz w:val="24"/>
                <w:szCs w:val="24"/>
                <w:cs/>
                <w:lang w:val="en-US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F8F1E85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092A850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4FD04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F68EC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1729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24F69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142D6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21EDDF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36889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822578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85A87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A9DD5A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41AF08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8ABBC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D53368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C5FECC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70C55C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F4497C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58076C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C58977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DB68EE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667B1" w:rsidRPr="006375B5" w14:paraId="2C6A4199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121E2B9" w14:textId="60813788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อินดัสเทรียล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C03B057" w14:textId="5915C5C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90F158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877AA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8857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A6418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2C196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D763F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2251D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A9CF7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88CA7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C26F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6FF0B7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167061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  <w:tab w:val="decimal" w:pos="38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8611C2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082242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BB14B5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A4801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60D35F6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800CDB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1E0954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FCBE70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667B1" w:rsidRPr="006375B5" w14:paraId="29E14B1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5BBC92D" w14:textId="613A4B6D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0217867" w14:textId="60897954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14C29D" w14:textId="156D144E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7AC78B" w14:textId="408CFF8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45F66A" w14:textId="31A6900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0B0EF5" w14:textId="01B2AA8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49ADAA" w14:textId="5C8556F3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981285" w14:textId="408B342C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70B684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AB940E" w14:textId="44EA08B2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5B9C0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7D8234" w14:textId="4E3FB80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F8A74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0365D4E" w14:textId="043EA4F6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A6659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A94D748" w14:textId="1F0BE796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11,515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B13B54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E1D5F1F" w14:textId="6ACEF9DE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515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7D7004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E337438" w14:textId="11B7EE03" w:rsidR="00C667B1" w:rsidRPr="006375B5" w:rsidRDefault="002832A0" w:rsidP="002832A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1,725</w:t>
            </w:r>
          </w:p>
        </w:tc>
        <w:tc>
          <w:tcPr>
            <w:tcW w:w="270" w:type="dxa"/>
            <w:shd w:val="clear" w:color="auto" w:fill="auto"/>
          </w:tcPr>
          <w:p w14:paraId="76FE77E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B4B113E" w14:textId="6508414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C667B1" w:rsidRPr="006375B5" w14:paraId="78A58D7F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CCC0025" w14:textId="77777777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pacing w:val="-8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บริษัท เฟรเซอร์ส พร็อพเพอร์ตี้ </w:t>
            </w:r>
          </w:p>
          <w:p w14:paraId="64632E2B" w14:textId="1B6FBC1D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spacing w:val="-8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รีท แมนเนจเม้นท์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98158B5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BEF1FCE" w14:textId="29E60CAF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FA4092A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00563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F9550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3FB27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AED05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7C0B5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CB47F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93CBC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3FC97D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59B5B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9D50E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635677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9CF06E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648175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B36AF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C1C9A0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04E76E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D35679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4D50C7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4BF29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667B1" w:rsidRPr="006375B5" w14:paraId="6B6B44EA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37A9BB" w14:textId="48D18B9E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47738EF" w14:textId="00E7EE22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D00609" w14:textId="216016A2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845F9C" w14:textId="7C33ACCA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54C36D" w14:textId="7E36D96F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DA320B" w14:textId="3E44E3D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BEBD2A" w14:textId="0C2EFFB6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6BE70C" w14:textId="6B944A4F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8B9BB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09117" w14:textId="463E2959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12B1D9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1BC610" w14:textId="7E2B39E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8A05D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C0FD602" w14:textId="48751CC5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6920C0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BE53C58" w14:textId="26C02C14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48CBD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7C0E912" w14:textId="7B50CD8E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7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4EBA3BF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99A75AD" w14:textId="4DE0E7AD" w:rsidR="00C667B1" w:rsidRPr="006375B5" w:rsidRDefault="002832A0" w:rsidP="002832A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33</w:t>
            </w:r>
          </w:p>
        </w:tc>
        <w:tc>
          <w:tcPr>
            <w:tcW w:w="270" w:type="dxa"/>
            <w:shd w:val="clear" w:color="auto" w:fill="auto"/>
          </w:tcPr>
          <w:p w14:paraId="15A1419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65F2715" w14:textId="56A12589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39</w:t>
            </w:r>
          </w:p>
        </w:tc>
      </w:tr>
      <w:tr w:rsidR="00C667B1" w:rsidRPr="006375B5" w14:paraId="55FCDD25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F06FDC7" w14:textId="4886242A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A42BF50" w14:textId="1D83B0B1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DB2625C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745ED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8C4C7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CBE6C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19D34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D7663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1792DD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E04D4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8014AC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9F622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186520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905D62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  <w:tab w:val="decimal" w:pos="551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FF5302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7C45BC9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A608DC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2ACEB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6487B9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5BA7CD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E5513C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0E4D64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667B1" w:rsidRPr="006375B5" w14:paraId="08B3693D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BCCA9A" w14:textId="53C8A806" w:rsidR="00C667B1" w:rsidRPr="006375B5" w:rsidRDefault="00C667B1" w:rsidP="00C667B1">
            <w:pPr>
              <w:spacing w:line="240" w:lineRule="auto"/>
              <w:ind w:left="153" w:right="-112"/>
              <w:rPr>
                <w:rFonts w:ascii="Angsana New" w:hAnsi="Angsana New"/>
                <w:spacing w:val="-6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6"/>
                <w:sz w:val="24"/>
                <w:szCs w:val="24"/>
                <w:cs/>
              </w:rPr>
              <w:t>เทคโนโลยี (ประเทศไทย)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5B560F1" w14:textId="0E245348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ศูนย์ข้อมูล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A54E613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0B4FA8" w14:textId="6578BDE9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F4F84C" w14:textId="3E6B7B34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580640" w14:textId="494B6F59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502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E198A" w14:textId="5AA32B11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165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036DB0" w14:textId="0E5B5341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1,502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493B43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17522BB" w14:textId="711DB6AC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165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5C232B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20FEC2" w14:textId="5B5845D4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ADA359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0479969" w14:textId="00766F40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5D50EC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A607D9" w14:textId="3567B2CA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1,502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187D1F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28FE607" w14:textId="44025DB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165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5784B7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2F42BE2" w14:textId="42DE3D51" w:rsidR="00C667B1" w:rsidRPr="006375B5" w:rsidRDefault="002832A0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C446F8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7702C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667B1" w:rsidRPr="006375B5" w14:paraId="051AAC1B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FD1115A" w14:textId="7F01ABE4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บริษัท บางกอกโลจิสติกส์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939153" w14:textId="65353E7F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23AD8A6" w14:textId="5BFFB18C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961452" w14:textId="0827981B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E99C72" w14:textId="0480CB3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342CEA" w14:textId="76262514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845053" w14:textId="7F29DFEF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E258C" w14:textId="556BDB9A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C33324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1D3732" w14:textId="1889F28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2DB4BB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F54B95" w14:textId="65874863" w:rsidR="00C667B1" w:rsidRPr="006375B5" w:rsidRDefault="00C667B1" w:rsidP="00C667B1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61564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373EF3" w14:textId="17EA74A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976DEB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404B2F02" w14:textId="11F0DC8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F57245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D1AC5F2" w14:textId="51146EC6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728BDA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100FA33" w14:textId="674722B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D8B4F6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4719981" w14:textId="102E08C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C667B1" w:rsidRPr="006375B5" w14:paraId="7879AC78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0A37503" w14:textId="59391C5B" w:rsidR="00C667B1" w:rsidRPr="006375B5" w:rsidRDefault="00C667B1" w:rsidP="00C667B1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พาร์ค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CCB667" w14:textId="3947CD6A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D7E5DBE" w14:textId="69987BFA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DF1C93" w14:textId="641A8FA6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75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1580DC4" w14:textId="217DAD2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75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4F44B" w14:textId="4EB9C46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EC9DCA" w14:textId="5D12DDBB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6E1F3C" w14:textId="5BAA1F8C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BB0F3E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8993BF" w14:textId="34B4483F" w:rsidR="00C667B1" w:rsidRPr="006375B5" w:rsidRDefault="00C667B1" w:rsidP="00C667B1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EF5FFE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65C24" w14:textId="647BAEC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7E99F2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88B7F59" w14:textId="60DCE6D8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A14D8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28FA5C" w14:textId="6642B9B6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1950A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36BC40" w14:textId="74F1EFBB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225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0E0D0F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BBCAAC1" w14:textId="62E322F7" w:rsidR="00C667B1" w:rsidRPr="006375B5" w:rsidRDefault="002832A0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FEF9BF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63EF63F" w14:textId="74F9047C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667B1" w:rsidRPr="006375B5" w14:paraId="21FE4BC9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C1257FA" w14:textId="32108FAB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C60176" w14:textId="60E17071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32FE6F" w14:textId="3D96E524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0F9A71" w14:textId="4AACD0F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9570BD" w14:textId="0E8C75FB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31D138" w14:textId="62D8AF2D" w:rsidR="00C667B1" w:rsidRPr="006375B5" w:rsidRDefault="00C667B1" w:rsidP="00C667B1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AF5231" w14:textId="7621ECF5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BE627" w14:textId="2DC53454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294AB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46C0D" w14:textId="45D777F6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22E8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D0AC92" w14:textId="01755256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790C3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790FF" w14:textId="400CCB13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264B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FD29F" w14:textId="0CE45C3A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7FF28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72969" w14:textId="35635DA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E4C863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C613D3" w14:textId="2FB2CC4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F3345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A2B80EF" w14:textId="7BE904A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667B1" w:rsidRPr="006375B5" w14:paraId="7E2B30CE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F8E2EA" w14:textId="6E01335F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Hong Kong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Limited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2631A8" w14:textId="4E2DE126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D3D" w14:textId="512345F3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ฮ่องกง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A7CABD" w14:textId="6A05C4BE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199EFD" w14:textId="3F2F4FA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F4F9B9" w14:textId="47B0A9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1CEF52" w14:textId="42B2809F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5F0B5" w14:textId="5FFD08A5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03A6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8C60ED" w14:textId="0D38FC3C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6F14B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F8FD" w14:textId="77EDF80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EDE7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8A1C5" w14:textId="2993B55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82BAB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0CDA7" w14:textId="28DB5C2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1E3FB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7FCE64" w14:textId="2569B12D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575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B1D838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64CC563" w14:textId="3EC15611" w:rsidR="00C667B1" w:rsidRPr="006375B5" w:rsidRDefault="002832A0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3D48E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C22628A" w14:textId="30710C1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667B1" w:rsidRPr="006375B5" w14:paraId="3F92923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2D174F" w14:textId="1F86F304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E3E960" w14:textId="37441562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CB9C8" w14:textId="199654E8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EFE015" w14:textId="7B73D858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E6A019" w14:textId="71991A64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34024B" w14:textId="2D961464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B32267" w14:textId="44272A7F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979A4" w14:textId="50400C5D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C439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B09B3" w14:textId="5CE4CAAC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FD0D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0AFC5A" w14:textId="09960FB2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7FF06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63B84" w14:textId="32BFF7E6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96153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B8A5CA" w14:textId="7874C53F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BD02D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21A388" w14:textId="578A874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8B543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D2A006C" w14:textId="3AD6A526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5EE52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8B0D86" w14:textId="6830FFE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667B1" w:rsidRPr="006375B5" w14:paraId="700194A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E21F27" w14:textId="41D1ABB8" w:rsidR="00C667B1" w:rsidRPr="006375B5" w:rsidRDefault="00C667B1" w:rsidP="00C667B1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</w:rPr>
              <w:t>International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/>
                <w:sz w:val="24"/>
                <w:szCs w:val="24"/>
              </w:rPr>
              <w:t>Pte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. </w:t>
            </w:r>
            <w:r w:rsidRPr="006375B5">
              <w:rPr>
                <w:rFonts w:ascii="Angsana New" w:hAnsi="Angsana New"/>
                <w:sz w:val="24"/>
                <w:szCs w:val="24"/>
              </w:rPr>
              <w:t>Ltd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D1DE4E" w14:textId="4D9AF294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4A2695" w14:textId="4C590769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สิงคโปร์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B71093" w14:textId="7A59AD5F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3A734" w14:textId="1E32F45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323A87" w14:textId="22980AC0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10,369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FC0F34" w14:textId="4D65959A" w:rsidR="00C667B1" w:rsidRPr="006375B5" w:rsidRDefault="00C667B1" w:rsidP="00C667B1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E026A5" w14:textId="04679D80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10,369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3738D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8D8DF1" w14:textId="39DD059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8B229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BB55CC" w14:textId="7F51845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D7438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45A83F" w14:textId="06D48678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 xml:space="preserve"> 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4407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391ACC" w14:textId="026B0044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10,369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5E59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05B7C3" w14:textId="1321292A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105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C67688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215E07" w14:textId="1A0F9914" w:rsidR="00C667B1" w:rsidRPr="006375B5" w:rsidRDefault="002832A0" w:rsidP="00324EB3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2116B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5718B81" w14:textId="02E34F69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364</w:t>
            </w:r>
          </w:p>
        </w:tc>
      </w:tr>
      <w:tr w:rsidR="00C667B1" w:rsidRPr="006375B5" w14:paraId="12F34C3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C4CC5A" w14:textId="6B461984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บริษัท ซิสเต็ม แอสเซ็ทส์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29885B" w14:textId="61920512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60E799" w14:textId="2FAA162E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A19893" w14:textId="503810E6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2AB64" w14:textId="510E60F2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E2E90" w14:textId="4FE7DFB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FFF51" w14:textId="411801EB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835457" w14:textId="460E0411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474C2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42012A" w14:textId="68B69FA9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335F2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D74706" w14:textId="0DB908E6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CC71E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3B1BD0" w14:textId="3A584E0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6D36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9E6C6" w14:textId="0E9709F8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E6FC2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64C6F9" w14:textId="3DA33C9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832439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B58629C" w14:textId="0F2F5963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8CBB13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5A942D" w14:textId="66D612FC" w:rsidR="00C667B1" w:rsidRPr="006375B5" w:rsidRDefault="00C667B1" w:rsidP="00C667B1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667B1" w:rsidRPr="006375B5" w14:paraId="2C6AC7F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2892BC1" w14:textId="7B4DBC8F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06328" w14:textId="2396A1F2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C8B96B" w14:textId="5AAD04B1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7E0713" w14:textId="5D5D1B7B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E24F81" w14:textId="6CB37469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10B50D" w14:textId="5066AB2F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FE5525" w14:textId="4CF5B2D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15205E" w14:textId="655E935B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78B4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F696BB" w14:textId="68293AA0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01546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FF6C4" w14:textId="754F601C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A70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65971F" w14:textId="798E839E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35E3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28200" w14:textId="5DF5D7BD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23D4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558942" w14:textId="7D5F2BF3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400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7F993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25D715" w14:textId="63705201" w:rsidR="00C667B1" w:rsidRPr="006375B5" w:rsidRDefault="002832A0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B8FD1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D271F7" w14:textId="3D774394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554FC50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3CF30E8" w14:textId="611D0026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  <w:r w:rsidR="00EF617A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(</w:t>
            </w:r>
            <w:r w:rsidR="00EF617A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ต่อ</w:t>
            </w:r>
            <w:r w:rsidR="00EF617A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940DBF" w14:textId="77777777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E02D96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174C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29293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E25A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7B95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AEC6A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07D26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F9C2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72D4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501EA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B5F40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5F327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20DAF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D5C1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4201A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46E2E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7A787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86CCDA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19E70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C0678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088DCA83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9166356" w14:textId="6CA66C43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แผ่นดินทอง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515E4A" w14:textId="06AA6BE8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9B2F01" w14:textId="0298A5FD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66DEF9" w14:textId="6DA69A0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05B6FC" w14:textId="608FAACF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10F1DB" w14:textId="58F2B65C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A3D40A" w14:textId="6D11D7C6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4CCF33" w14:textId="3AE781DD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58AA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9417AE" w14:textId="5ADD0B92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5D5C3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A7299C" w14:textId="35374E13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F3FCA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311265" w14:textId="6AC32130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9BAAA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EE62BF" w14:textId="25BB0C5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EF4F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81DFD" w14:textId="39541C01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5435B9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1D59D1" w14:textId="74188ACD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0B75F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B9C380" w14:textId="0B00D0B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C667B1" w:rsidRPr="006375B5" w14:paraId="1CB1D022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70638A" w14:textId="57B8E196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ดีเวลลอปเม้นท์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74BCC" w14:textId="141F781C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3A075" w14:textId="373FE14E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FF900F" w14:textId="7360B6D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64420" w14:textId="4BF58E05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B04DB3" w14:textId="6B440CBA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A1B035" w14:textId="182FB20D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F1B579" w14:textId="5CAA3279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BC31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0824EC" w14:textId="52A01B04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7D23D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59C9E" w14:textId="01271646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E6303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8201" w14:textId="09E938F5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9452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0E5BAF" w14:textId="0EF09131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E007B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5BC38" w14:textId="2518DB49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651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62932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B4EF3A" w14:textId="2EAF945E" w:rsidR="00C667B1" w:rsidRPr="006375B5" w:rsidRDefault="002832A0" w:rsidP="002832A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324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4A61C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596FE97" w14:textId="1120E4BB" w:rsidR="00C667B1" w:rsidRPr="006375B5" w:rsidRDefault="00C667B1" w:rsidP="00C667B1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832</w:t>
            </w:r>
          </w:p>
        </w:tc>
      </w:tr>
      <w:tr w:rsidR="00C667B1" w:rsidRPr="006375B5" w14:paraId="48ACAD20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E3D2E56" w14:textId="523004A3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277EEC" w14:textId="04888033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ศูนย์กลางในการ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3CE9DE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E4C41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43630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3BA22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C836A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E5EDB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CD2F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96B0D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AF0C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4303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7A1BE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8E0F3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9983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80CEB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873BC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D912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2860D5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BBA6E5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8C2A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BF29A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C667B1" w:rsidRPr="006375B5" w14:paraId="4858F8DD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D83927" w14:textId="3DEE749B" w:rsidR="00C667B1" w:rsidRPr="006375B5" w:rsidRDefault="00C667B1" w:rsidP="00C667B1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ศูนย์บริหารเงิน </w:t>
            </w: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55673" w14:textId="3D04C039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A245FB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7D9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691D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A548C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E6078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BD54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F2F68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E9DB5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14BB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135A0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21D7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0D39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2229A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A42DB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7A23E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C0937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E5EC5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1A86A3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500C5E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9B5390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C667B1" w:rsidRPr="006375B5" w14:paraId="17068427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72A999" w14:textId="720FAA14" w:rsidR="00C667B1" w:rsidRPr="006375B5" w:rsidRDefault="00C667B1" w:rsidP="00C667B1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114BD" w14:textId="3542516D" w:rsidR="00C667B1" w:rsidRPr="006375B5" w:rsidRDefault="00C667B1" w:rsidP="00C667B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ด้านการเงิน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E5A5C7" w14:textId="12A1CD5F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15745F" w14:textId="605459EF" w:rsidR="00C667B1" w:rsidRPr="006375B5" w:rsidRDefault="00C667B1" w:rsidP="00C667B1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E3960" w14:textId="00FDCFCB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8C020C" w14:textId="2CA93C60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76EF5" w14:textId="22AB38F4" w:rsidR="00C667B1" w:rsidRPr="006375B5" w:rsidRDefault="00C667B1" w:rsidP="00C667B1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A89CB9" w14:textId="085F3190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1387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2F8C6A" w14:textId="3825F66C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82E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ED44FF" w14:textId="538E37E5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7C930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12358" w14:textId="6DA72BCE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55E2D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B9C3B" w14:textId="3DFECAA2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6CA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B55D96" w14:textId="66562400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DD4426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04F7B0" w14:textId="6706E3FA" w:rsidR="00C667B1" w:rsidRPr="006375B5" w:rsidRDefault="002832A0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9ED53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8671E6A" w14:textId="0D16215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2BB3D1F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9EC23B" w14:textId="77777777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F8E2594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4477EE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B9C52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1BCA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5F669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657F9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08945F" w14:textId="2DE92501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44,259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0EB2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B96379" w14:textId="5D95AF05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42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658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29F6E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266AB" w14:textId="12033C7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598B0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794BD" w14:textId="29AEA7AA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E08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1FEBB8" w14:textId="72B08DC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44,259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2C6A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AC32EA" w14:textId="02CDABF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42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658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729F59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FBFF06E" w14:textId="5F42DC06" w:rsidR="00C667B1" w:rsidRPr="006375B5" w:rsidRDefault="009A6BC8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2,103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77A3D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5D58749" w14:textId="281992A0" w:rsidR="00C667B1" w:rsidRPr="0034101D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34101D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2,235</w:t>
            </w:r>
          </w:p>
        </w:tc>
      </w:tr>
      <w:tr w:rsidR="00C667B1" w:rsidRPr="006375B5" w14:paraId="49DB00B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970F00" w14:textId="77777777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7275C33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08EB43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36684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4AED8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486C1A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C1438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48235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10C0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7950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DD0CA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434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4870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2D489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46F7D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9DC56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B986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035F6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70733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700318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783B1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7FCCA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3E21FB0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99AAD2A" w14:textId="3EF67900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F1EB11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D3B79B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37734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4E269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2B206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862BE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4F817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2629F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25A98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E45E2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FBEE8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FAA96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40BD2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A4CBE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2EE46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D704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92F5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2A8E8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AB7E8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622E46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3A222E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42E2A31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EE742DE" w14:textId="26AC4DCD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FD254C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28CCEF7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ECCB5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40F0B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F73E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EEFD9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3C0C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8694B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03F9D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9459F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4D114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9BDC5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15E8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75631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A28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76BC1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B638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C6E8D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BDF916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D98AE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B1ED2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56C7CC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3D9454F" w14:textId="176BB763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เฟรเซอร์ส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44CCDA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3A946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31D9B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7A21E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73DF1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41F0A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9661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8F82F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0E19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FAB10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701B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A641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9F65B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D9AE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D961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7302E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4289D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9AEF2F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7ABE33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38ADF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177AA2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2954399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BD2EAF0" w14:textId="49E5C118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อินดัสเทรียล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ประเทศไทย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58BB762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06D4EF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D23C6B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8B37E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ECF94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23060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AA5AF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6F655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0286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BCBA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71328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BD22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A516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296F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666FF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19E9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8E9EA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68B67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E2DF37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E1E11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B85066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720EA5B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7D867A2" w14:textId="73B9607D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40CA2C5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3CD2F37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992E0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88266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35FF0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869A6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DEEF0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840E6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91D7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5C6A3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62E5B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295D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BFB9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0254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1EE1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F7495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53A7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45FBE7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81BBF8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B8EF95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FFE55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5606144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6964BB" w14:textId="0A3C8BA1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ออโตเมชั่น</w:t>
            </w:r>
            <w:r w:rsidRPr="006375B5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แอสเซ็ท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44A5424" w14:textId="16D7E8C1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บริการระบบ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28ACCBB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D124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1205C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5808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D0EA4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B9605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B1D7A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DB2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03D9D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C9B39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AE26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CC2E5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1B47F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2EE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A78CB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CEF31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CD2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7E6CA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1ACC1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01523A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7487489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E9A5849" w14:textId="066E0E14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239A908" w14:textId="0104E4D5" w:rsidR="00C667B1" w:rsidRPr="006375B5" w:rsidRDefault="00C667B1" w:rsidP="00C667B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ปฎิบัติการ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1680CF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58441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3802D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A51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141DC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80F0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532F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B0389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78E2E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5D27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89216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399B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D539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3C3AE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C2CC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3E69A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679DE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20B0C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29CB2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263AA4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7F73D7B1" w14:textId="61EF1C33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A55452" w14:textId="09B4EFA9" w:rsidR="00C667B1" w:rsidRPr="006375B5" w:rsidRDefault="00C667B1" w:rsidP="00C667B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3A08503" w14:textId="1DF5091C" w:rsidR="00C667B1" w:rsidRPr="006375B5" w:rsidRDefault="00C667B1" w:rsidP="00C667B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1B98E8" w14:textId="2081AFEA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C5EDCD" w14:textId="7209572D" w:rsidR="00C667B1" w:rsidRPr="006375B5" w:rsidRDefault="002E4FC8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408C11" w14:textId="39F8FC03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4A43AA" w14:textId="37266724" w:rsidR="00C667B1" w:rsidRPr="006375B5" w:rsidRDefault="002E4FC8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12A247" w14:textId="39FB9BD1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E86F9B" w14:textId="574F9AA1" w:rsidR="00C667B1" w:rsidRPr="006375B5" w:rsidRDefault="002E4FC8" w:rsidP="00C667B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E8A3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D93207" w14:textId="0C011C15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10C7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28D800" w14:textId="23EC086D" w:rsidR="00C667B1" w:rsidRPr="006375B5" w:rsidRDefault="002E4FC8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F341A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2A92B6" w14:textId="4AD2ABF1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4B314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F2101" w14:textId="310C13B1" w:rsidR="00C667B1" w:rsidRPr="006375B5" w:rsidRDefault="002E4FC8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1E88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2942" w14:textId="795CC7B4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84594E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06D55A7" w14:textId="375C3BD4" w:rsidR="00C667B1" w:rsidRPr="006375B5" w:rsidRDefault="002E4FC8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7BC04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F8D6BF8" w14:textId="7A7EA40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667B1" w:rsidRPr="006375B5" w14:paraId="04F2732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8C33D94" w14:textId="77777777" w:rsidR="00C667B1" w:rsidRPr="006375B5" w:rsidRDefault="00C667B1" w:rsidP="00C667B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2BE644EC" w14:textId="77777777" w:rsidR="00C667B1" w:rsidRPr="006375B5" w:rsidRDefault="00C667B1" w:rsidP="00C667B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555D9444" w14:textId="77777777" w:rsidR="00C667B1" w:rsidRPr="006375B5" w:rsidRDefault="00C667B1" w:rsidP="00C667B1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2F72F58E" w14:textId="0D2E76B1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 w:rsidR="00EF617A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EF617A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(</w:t>
            </w:r>
            <w:r w:rsidR="00EF617A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 w:rsidR="00EF617A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431157" w14:textId="77777777" w:rsidR="00C667B1" w:rsidRPr="006375B5" w:rsidRDefault="00C667B1" w:rsidP="00C667B1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FFD1EC1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91BE6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41A19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E0546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13B32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CC21E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3C783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DDFBF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87FA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E6481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78D9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AEC1E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5186A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8408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C0AF9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1E375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3CB5A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11AD5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33F57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E5CB0A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C667B1" w:rsidRPr="006375B5" w14:paraId="0F7CC2C0" w14:textId="77777777" w:rsidTr="00AD759A">
        <w:trPr>
          <w:trHeight w:val="659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D56D4E3" w14:textId="35FE76FE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  <w:p w14:paraId="599445DF" w14:textId="355E760B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พาวเวอร์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488B3A4" w14:textId="19771B63" w:rsidR="00C667B1" w:rsidRPr="006375B5" w:rsidRDefault="00C667B1" w:rsidP="00C14BDA">
            <w:pPr>
              <w:ind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28495EC5" w14:textId="61BE9222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0551D4D" w14:textId="77777777" w:rsidR="00AD759A" w:rsidRDefault="00AD759A" w:rsidP="00AD759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1C56E7B" w14:textId="03E34184" w:rsidR="00C667B1" w:rsidRPr="006375B5" w:rsidRDefault="00C667B1" w:rsidP="00AD759A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A0D423" w14:textId="77777777" w:rsidR="00AD759A" w:rsidRPr="00AD759A" w:rsidRDefault="00AD759A" w:rsidP="00AD759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2C2007" w14:textId="1C51DD3B" w:rsidR="00C667B1" w:rsidRPr="00AD759A" w:rsidRDefault="00C667B1" w:rsidP="00AD759A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 w:hint="cs"/>
                <w:sz w:val="24"/>
                <w:szCs w:val="24"/>
                <w:lang w:bidi="th-TH"/>
              </w:rPr>
              <w:t>100</w:t>
            </w:r>
            <w:r w:rsidRPr="00AD759A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.</w:t>
            </w:r>
            <w:r w:rsidRPr="00AD759A">
              <w:rPr>
                <w:rFonts w:ascii="Angsana New" w:hAnsi="Angsana New" w:hint="cs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38317D" w14:textId="77777777" w:rsidR="00AD759A" w:rsidRPr="00AD759A" w:rsidRDefault="00AD759A" w:rsidP="00AD759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DD580FC" w14:textId="33F702EE" w:rsidR="00C667B1" w:rsidRPr="00AD759A" w:rsidRDefault="00C667B1" w:rsidP="00AD759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1669507" w14:textId="77777777" w:rsidR="00AD759A" w:rsidRDefault="00AD759A" w:rsidP="00AD759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2C23896" w14:textId="54CF57C2" w:rsidR="002E4FC8" w:rsidRPr="006375B5" w:rsidRDefault="002E4FC8" w:rsidP="00AD759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004A77" w14:textId="77777777" w:rsidR="00AD759A" w:rsidRPr="00AD759A" w:rsidRDefault="00AD759A" w:rsidP="00AD759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001A1D7" w14:textId="4770086E" w:rsidR="00C667B1" w:rsidRPr="006375B5" w:rsidRDefault="00C667B1" w:rsidP="00AD759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AD759A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A9CA8" w14:textId="16357D4B" w:rsidR="00C667B1" w:rsidRPr="006375B5" w:rsidRDefault="00AD759A" w:rsidP="00C14BD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8B3E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B24E0" w14:textId="21B26B6C" w:rsidR="00C667B1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326B6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054CC" w14:textId="54CFE2FA" w:rsidR="00C667B1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6E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EFA24" w14:textId="46437B5E" w:rsidR="00C667B1" w:rsidRPr="006375B5" w:rsidRDefault="00AD759A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F323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751FB3" w14:textId="25E0AA3B" w:rsidR="00C667B1" w:rsidRPr="006375B5" w:rsidRDefault="00AD759A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4DDBB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2AC1C" w14:textId="36EF4E2F" w:rsidR="00C667B1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C183A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CE4F443" w14:textId="1597361F" w:rsidR="00C667B1" w:rsidRPr="006375B5" w:rsidRDefault="00AD759A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7B909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D660FE6" w14:textId="6503FCF4" w:rsidR="00C667B1" w:rsidRPr="006375B5" w:rsidRDefault="00AD759A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C667B1" w:rsidRPr="006375B5" w14:paraId="0EC88712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4E3D051" w14:textId="3D2577A2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วังน้อย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โลจิสติกส์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พาร์ค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5D88013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12BBB1D5" w14:textId="3DB64B8B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2593DC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A1FC44" w14:textId="68C82FE6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456628" w14:textId="77777777" w:rsidR="00C667B1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25785E8" w14:textId="55260365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33693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2B900E1" w14:textId="180029E7" w:rsidR="00C667B1" w:rsidRPr="006375B5" w:rsidRDefault="00C667B1" w:rsidP="002D7405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2D7405">
              <w:rPr>
                <w:rFonts w:ascii="Angsana New" w:hAnsi="Angsana New"/>
                <w:sz w:val="24"/>
                <w:szCs w:val="24"/>
                <w:lang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1A24AE" w14:textId="77777777" w:rsidR="00C667B1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638B49" w14:textId="640DDAB7" w:rsidR="002E4FC8" w:rsidRPr="006375B5" w:rsidRDefault="002E4FC8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A6E41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BE3374D" w14:textId="79C7AE23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CD5F44" w14:textId="193A7F9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CC627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9AD4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EEA0988" w14:textId="3B78A068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7C76E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E972B9" w14:textId="748AFB6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30D0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6AF3A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776CB7D" w14:textId="38E194D9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69320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B04806" w14:textId="754B6C6B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C7EB1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B430" w14:textId="53FA290C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D175F5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4B08402" w14:textId="1FC3119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C53BE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39824CC" w14:textId="52BCD51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C667B1" w:rsidRPr="006375B5" w14:paraId="064775D9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9EC272" w14:textId="77777777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A967C5D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2DB34F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44A80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2EEF59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4FEAD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F1C75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7886F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DF1E2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3B4D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8CDE9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441BD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C46B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2BFB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6291E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83EF1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78D4B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86797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EF323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16602E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189539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58D09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62882EB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80A765" w14:textId="34BEF9FE" w:rsidR="00C667B1" w:rsidRPr="006375B5" w:rsidRDefault="00C667B1" w:rsidP="00C667B1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  <w:t xml:space="preserve">ถือหุ้นผ่าน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Frasers Property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A2DC48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AE9831C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57918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77B9E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2360B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41C36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F2943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2E0D8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9C96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3FB08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643BE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A04D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78D81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5D8D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5CBA3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0074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04E77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30BFE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3F14E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11B1C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BDE845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329319A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F47A1C" w14:textId="3A281B4B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Thailand (International)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EFD85E0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F05A60A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BF81E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87F6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6D24A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24136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083B9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E3EBE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DDA5C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CB6B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6AE0B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3B18C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27DC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F51C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C1BC2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5CE59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E174C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64AC23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D09F82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82864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4671B6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5FCC00A1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F6C434" w14:textId="1D894843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Property</w:t>
            </w: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AD1E731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19F16A6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349B9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42066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FBDAA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003EF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7B6A3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6581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8EF06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A89AA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418AE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9928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F75F7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16665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213F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A3DEB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A2F37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63A4F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BBF45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9A77D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F3533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C667B1" w:rsidRPr="006375B5" w14:paraId="6D78E2D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4ABFA72" w14:textId="58093A0F" w:rsidR="00C667B1" w:rsidRPr="006375B5" w:rsidRDefault="00C667B1" w:rsidP="00C667B1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(Vietnam)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4B3CFCB" w14:textId="6C847962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375346" w14:textId="5D205F9A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826492" w14:textId="03D88614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8FB1A" w14:textId="3BD2DDC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A5CD04" w14:textId="62D0E95F" w:rsidR="00C667B1" w:rsidRPr="006375B5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B6F19C" w14:textId="45C1C1A6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FE1BC" w14:textId="07BAE12B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D113" w14:textId="21AA1E60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588F55" w14:textId="4CFF35F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7F8A0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DEA900" w14:textId="77DC94C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62DE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01BED02" w14:textId="2B3D4C79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0236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3A9FFA" w14:textId="2445AAB1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17FBD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424F530" w14:textId="4E64C79C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DF385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681057F" w14:textId="1987A96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BCB334" w14:textId="3DDB3EC6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33921A" w14:textId="45CBA4A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3313E41E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418707B" w14:textId="37C486D7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Amigos An Phu Holding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89FC846" w14:textId="0975C75E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D2D1A2" w14:textId="066E0BC9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C13A7F" w14:textId="3F40FE85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4B2CE9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E03B6" w14:textId="70473AE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113456" w14:textId="25C22C06" w:rsidR="00C667B1" w:rsidRPr="006375B5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118B35" w14:textId="37F608FF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161A10" w14:textId="107C748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2272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F2BF4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A14DCD" w14:textId="5D81358F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329C1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9B30D7" w14:textId="508F72FC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81730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D861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DFD0B78" w14:textId="30EF084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DFDD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1107C" w14:textId="1FB20F7C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208A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DE239C5" w14:textId="4C55039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CF16B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A7C771" w14:textId="516B985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9B2D2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C1F97EC" w14:textId="13633118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507BC494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3211E84" w14:textId="635CA903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Amigos An Phu (Singapore)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9C6733" w14:textId="74CCB6B9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32FE0AE" w14:textId="6C8AC0DB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CB32D4" w14:textId="53E34DF1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4B2CE9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69AAA9" w14:textId="2447554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4DF5A" w14:textId="4918F00E" w:rsidR="00C667B1" w:rsidRPr="006375B5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B93DE3" w14:textId="09181CA6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87FE29" w14:textId="11902D4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2272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E5CC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AA6875" w14:textId="661B864B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76176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6C045B" w14:textId="2A3B0FA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81730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F01DA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AAD8C04" w14:textId="5D97BE50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E1702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99A94B" w14:textId="0D08D0F5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00839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9C49CBB" w14:textId="6A1B27C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BD955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17EC0D" w14:textId="27C11BB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C76B5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F6DC06C" w14:textId="68E2F32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5A3BC296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0F0685" w14:textId="2B8A93DB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ALPS Ventura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97A0896" w14:textId="1BDBF2FD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A84E64" w14:textId="328919F8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D41B63" w14:textId="60F98235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4B2CE9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2B5C44" w14:textId="7B108B7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7F5220" w14:textId="5CBE228D" w:rsidR="00C667B1" w:rsidRPr="006375B5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7E8306" w14:textId="1DC07560" w:rsidR="00C667B1" w:rsidRPr="006375B5" w:rsidRDefault="00C667B1" w:rsidP="00A014D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753827" w14:textId="6326A1E9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2272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F7E1C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9D25DA" w14:textId="038A2C3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1C32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68C0C1" w14:textId="36D36469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81730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B78EB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CE99436" w14:textId="2D0C1016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E79DC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9CCF8C" w14:textId="2644F05E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D2ED6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BEA3D17" w14:textId="086F84FB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4368FC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C3742EC" w14:textId="36507BCB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0F525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9D5CD8F" w14:textId="662A23B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324588B4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E1B8E2E" w14:textId="0484E9E2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New Motion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22A4770" w14:textId="4D5E3559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036D86" w14:textId="7177C211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8DA5B6" w14:textId="6F26BF4B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4B2CE9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1B3705" w14:textId="73C06BFC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1A970E" w14:textId="0540506C" w:rsidR="00C667B1" w:rsidRPr="006375B5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21BE90" w14:textId="79312082" w:rsidR="00C667B1" w:rsidRPr="006375B5" w:rsidRDefault="00C667B1" w:rsidP="00A014D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988949" w14:textId="5C1E57A9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2272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D7695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F22FAA" w14:textId="0D6C4D4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1B519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16F176" w14:textId="66BFF09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81730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A3E9D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6810BE3" w14:textId="4D373704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B1F13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80689B" w14:textId="3DC603D1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39EC0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620D40F" w14:textId="5DCAE4D8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74258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6D0A355" w14:textId="48A9E57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16ADF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A1C1459" w14:textId="3D76AD5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41A1F91C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B68337" w14:textId="0201F697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>Grand Trail Holding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D48383" w14:textId="0F3D1784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C60AB6" w14:textId="7CFB924B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95DBF5" w14:textId="389EA263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4B2CE9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2418CD" w14:textId="4D9B814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D83F4C" w14:textId="0F59E081" w:rsidR="00C667B1" w:rsidRPr="006375B5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0123BE" w14:textId="349600C1" w:rsidR="00C667B1" w:rsidRPr="006375B5" w:rsidRDefault="00C667B1" w:rsidP="00A014D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C527C3" w14:textId="1315DD7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2272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3218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93E83" w14:textId="3B73E848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FE99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9193C1" w14:textId="6C7D2ED6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E81730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DE590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9099258" w14:textId="495E97C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40141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503D5C" w14:textId="708D2F35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4E951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6BB5733" w14:textId="687279A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0CF4F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1DFBAD" w14:textId="38D44A4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4CD6D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BD9E7E5" w14:textId="0AC227F8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C667B1" w:rsidRPr="006375B5" w14:paraId="5DA6BE90" w14:textId="77777777" w:rsidTr="00AA4A5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F042AEA" w14:textId="4D8E8E2C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Grand Trail Investment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EF1E89" w14:textId="3535316D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734B34" w14:textId="4DFB1993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18F722" w14:textId="0967EC32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4B2CE9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CDCD1C" w14:textId="365B8B20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428B61" w14:textId="06068138" w:rsidR="00C667B1" w:rsidRPr="006375B5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E9EAC6" w14:textId="3E703173" w:rsidR="00C667B1" w:rsidRPr="006375B5" w:rsidRDefault="00C667B1" w:rsidP="00A014D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E05BEF" w14:textId="48DCF2DF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2272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3CDE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E9D83" w14:textId="4EE254AF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83D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D742AB" w14:textId="197AB61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E81730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256E1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2FE4020" w14:textId="13AABA60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EF38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023F97" w14:textId="7358ECA0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E55E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54254CA" w14:textId="3AD59EE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BB830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09D8AFE" w14:textId="4332C6BC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E9ECA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7283C85" w14:textId="50E427F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C667B1" w:rsidRPr="006375B5" w14:paraId="5F10F6B1" w14:textId="77777777" w:rsidTr="003F6E15">
        <w:trPr>
          <w:trHeight w:val="27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205E4E4" w14:textId="740DBB89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72ADBE4" w14:textId="53F1887B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242843B" w14:textId="2CCBDC71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D7B36F" w14:textId="3C912949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0B87A8" w14:textId="1D30F87D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602C2D" w14:textId="389FFAD5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8B5C4B" w14:textId="3CCAAE69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06795" w14:textId="55D3562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72C42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DAE959" w14:textId="74A41555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36E07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ED748" w14:textId="12E2D41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A59DA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29DE7DC" w14:textId="53AF9B3A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4B4B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26C459" w14:textId="703B5289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4776A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BA0BDB6" w14:textId="4D34736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09ADA6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B9F28B" w14:textId="22308A2F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B9A96C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4968FA1" w14:textId="667B45C5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AD759A" w:rsidRPr="006375B5" w14:paraId="42EAE65F" w14:textId="77777777" w:rsidTr="003F6E15">
        <w:trPr>
          <w:trHeight w:val="27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613393C" w14:textId="77777777" w:rsidR="00AD759A" w:rsidRPr="006375B5" w:rsidRDefault="00AD759A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A8772B6" w14:textId="77777777" w:rsidR="00AD759A" w:rsidRPr="006375B5" w:rsidRDefault="00AD759A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94887A3" w14:textId="77777777" w:rsidR="00AD759A" w:rsidRPr="006375B5" w:rsidRDefault="00AD759A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8831AF" w14:textId="77777777" w:rsidR="00AD759A" w:rsidRPr="006375B5" w:rsidRDefault="00AD759A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E6ECA1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B109F1A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B46E47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F77EBA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C54C63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1028E3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FD6BC6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1C6692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97A822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C1A09EE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BB752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B47FAF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932D93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0482170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A37B900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6C123BE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851BB2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F84562D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AD759A" w:rsidRPr="006375B5" w14:paraId="2C1D48C7" w14:textId="77777777" w:rsidTr="003F6E15">
        <w:trPr>
          <w:trHeight w:val="27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1287044" w14:textId="77777777" w:rsidR="00AD759A" w:rsidRPr="006375B5" w:rsidRDefault="00AD759A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767D2AC" w14:textId="77777777" w:rsidR="00AD759A" w:rsidRPr="006375B5" w:rsidRDefault="00AD759A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509CE87" w14:textId="77777777" w:rsidR="00AD759A" w:rsidRPr="006375B5" w:rsidRDefault="00AD759A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44D3CD" w14:textId="77777777" w:rsidR="00AD759A" w:rsidRPr="006375B5" w:rsidRDefault="00AD759A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7E599B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406BFE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7BE390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D5E18E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3AE10C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D868BD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3723A1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5EB2D3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F3299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24511A4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C2965E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0F9387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9B73CB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0B5ECBE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E47FF20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B13781F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F3FCBA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F333FA4" w14:textId="77777777" w:rsidR="00AD759A" w:rsidRPr="006375B5" w:rsidRDefault="00AD759A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C667B1" w:rsidRPr="006375B5" w14:paraId="613BA69A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568FBB1" w14:textId="2BA15734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 w:rsidR="00AD759A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78C97E9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7AC7A9F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E8E958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4CCF07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AF1556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8D25D4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507EB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1A5F9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107C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244FC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59A7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D4069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C0DF1F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08C7D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E7F3B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CFD6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8116CE5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8B8B4B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6BB0F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9718D6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449E0A3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C667B1" w:rsidRPr="006375B5" w14:paraId="01565A1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BD10F75" w14:textId="1361B415" w:rsidR="00C667B1" w:rsidRPr="006375B5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New Motion Industrial Co.,Ltd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2EBE6B2" w14:textId="77777777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5E4AE17B" w14:textId="09D881BE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5281892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9B90DB0" w14:textId="1AFB34C3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เวียดนาม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A499EE" w14:textId="77777777" w:rsidR="00C667B1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4B4F0941" w14:textId="5A3593D1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FB708E" w14:textId="77777777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3222E73E" w14:textId="26391E9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C755EA" w14:textId="77777777" w:rsidR="00C667B1" w:rsidRDefault="00C667B1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00E0D32" w14:textId="6BC4F02A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 w:hint="cs"/>
                <w:sz w:val="24"/>
                <w:szCs w:val="24"/>
                <w:lang w:val="en-US" w:bidi="th-TH"/>
              </w:rPr>
              <w:t>386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9CC7D8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61CD835" w14:textId="5FC5BE9D" w:rsidR="00C667B1" w:rsidRPr="006375B5" w:rsidRDefault="00C667B1" w:rsidP="00C667B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386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F4712" w14:textId="2DF5450A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76282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F00762" w14:textId="7BD52CC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582DEA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E658C1" w14:textId="182A1EA6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E7A99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45E423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4612E7E" w14:textId="4F2008C8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415358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2719F4" w14:textId="13DEC9AC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1B8E51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82C150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F2F89BF" w14:textId="60F72CE9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DC459C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B5D939" w14:textId="2A6CF4FF" w:rsidR="00C667B1" w:rsidRPr="006375B5" w:rsidRDefault="0050037E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5B520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A99624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967773E" w14:textId="495C76F1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53122D" w:rsidRPr="006375B5" w14:paraId="0ED10E0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F2CE23C" w14:textId="2F411316" w:rsidR="0053122D" w:rsidRPr="006375B5" w:rsidRDefault="0053122D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NM1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7EFF097" w14:textId="2D05B4E5" w:rsidR="0053122D" w:rsidRPr="006375B5" w:rsidRDefault="0053122D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AED8DB3" w14:textId="7F74C801" w:rsidR="0053122D" w:rsidRPr="006375B5" w:rsidRDefault="0053122D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61D263" w14:textId="157A0703" w:rsidR="0053122D" w:rsidRDefault="0053122D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D0E8F3" w14:textId="056BC773" w:rsidR="0053122D" w:rsidRPr="006375B5" w:rsidRDefault="0053122D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85629C" w14:textId="12CF3396" w:rsidR="0053122D" w:rsidRDefault="0053122D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24B438" w14:textId="31FACCCC" w:rsidR="0053122D" w:rsidRPr="006375B5" w:rsidRDefault="0053122D" w:rsidP="00C308DB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228F01" w14:textId="7D8F76A3" w:rsidR="0053122D" w:rsidRDefault="0053122D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D4D7DA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69B2C4" w14:textId="03C744D4" w:rsidR="0053122D" w:rsidRPr="006375B5" w:rsidRDefault="0053122D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FBEA9B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64419B" w14:textId="0EA82500" w:rsidR="0053122D" w:rsidRDefault="0053122D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35B68B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5A8C72A" w14:textId="63A03C60" w:rsidR="0053122D" w:rsidRPr="006375B5" w:rsidRDefault="0053122D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ED79D7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67EFF1" w14:textId="153924BD" w:rsidR="0053122D" w:rsidRDefault="0053122D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6CCB4A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BFAE74" w14:textId="4C4335C9" w:rsidR="0053122D" w:rsidRPr="006375B5" w:rsidRDefault="0053122D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5944014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36B11FD" w14:textId="497332AA" w:rsidR="0053122D" w:rsidRDefault="0053122D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9DDEC3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77E676" w14:textId="636B8B02" w:rsidR="0053122D" w:rsidRPr="006375B5" w:rsidRDefault="0053122D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C667B1" w:rsidRPr="006375B5" w14:paraId="14504D27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4611B6B" w14:textId="77777777" w:rsidR="00C667B1" w:rsidRDefault="00C667B1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Property Thailand </w:t>
            </w:r>
          </w:p>
          <w:p w14:paraId="5620E59B" w14:textId="579C5B22" w:rsidR="00C667B1" w:rsidRPr="006375B5" w:rsidRDefault="00C667B1" w:rsidP="00C667B1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D602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(Indonesia) Pte.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21C653F" w14:textId="77777777" w:rsidR="00C667B1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  <w:p w14:paraId="471554E2" w14:textId="46651D72" w:rsidR="00C667B1" w:rsidRPr="006375B5" w:rsidRDefault="00C667B1" w:rsidP="00C667B1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9ED4B32" w14:textId="77777777" w:rsidR="00C667B1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18663952" w14:textId="7DA7657C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86EB56" w14:textId="77777777" w:rsidR="00C667B1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24B1C2C0" w14:textId="0368A9E0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0E564C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858694" w14:textId="77777777" w:rsidR="00C667B1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52890FEC" w14:textId="0788DB5F" w:rsidR="00C667B1" w:rsidRPr="006375B5" w:rsidRDefault="00C667B1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7E409E" w14:textId="77777777" w:rsidR="002E4FC8" w:rsidRDefault="002E4FC8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F34B835" w14:textId="20D1E35D" w:rsidR="00C667B1" w:rsidRPr="00694F70" w:rsidRDefault="00694F70" w:rsidP="00694F70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1,250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A31986" w14:textId="77777777" w:rsidR="00C667B1" w:rsidRDefault="00C667B1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48BC389" w14:textId="2E16DA0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94965" w14:textId="1779FF89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E16D5F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2DD2DE" w14:textId="3DB65EA3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FF642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B19C96" w14:textId="5B951FA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D0E25C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6D9A4DE" w14:textId="77777777" w:rsidR="00C667B1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D88C248" w14:textId="56969EDB" w:rsidR="00C667B1" w:rsidRPr="006375B5" w:rsidRDefault="00C667B1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921C59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565427" w14:textId="14BF5A0D" w:rsidR="00C667B1" w:rsidRPr="006375B5" w:rsidRDefault="00C667B1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E7437E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41F9AAA" w14:textId="77777777" w:rsidR="00C667B1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F152532" w14:textId="5B7D4AFE" w:rsidR="00C667B1" w:rsidRPr="006375B5" w:rsidRDefault="00C667B1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940C2A2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477A808" w14:textId="6D7A220B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75F2F4" w14:textId="77777777" w:rsidR="00C667B1" w:rsidRPr="006375B5" w:rsidRDefault="00C667B1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586EF22" w14:textId="77777777" w:rsidR="00C667B1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0F64F62" w14:textId="7490AE42" w:rsidR="00C667B1" w:rsidRPr="006375B5" w:rsidRDefault="00C667B1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53122D" w:rsidRPr="006375B5" w14:paraId="7F44E05E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95D8A77" w14:textId="13370FF3" w:rsidR="0053122D" w:rsidRPr="00D60217" w:rsidRDefault="0053122D" w:rsidP="00C667B1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SLP Surya TICON Internusa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164B2A5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2495D4F8" w14:textId="4F263B3B" w:rsidR="0053122D" w:rsidRDefault="00681FE9" w:rsidP="00681FE9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FBF812D" w14:textId="77777777" w:rsidR="003D1E54" w:rsidRDefault="003D1E54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317EA7D" w14:textId="2755C050" w:rsidR="0053122D" w:rsidRDefault="00681FE9" w:rsidP="00C667B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3F9EF3" w14:textId="77777777" w:rsidR="003D1E54" w:rsidRDefault="003D1E54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78B8052" w14:textId="75076AF0" w:rsidR="0053122D" w:rsidRDefault="00540305" w:rsidP="00540305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 xml:space="preserve">  </w:t>
            </w:r>
            <w:r w:rsidR="00681FE9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7A17948" w14:textId="77777777" w:rsidR="003D1E54" w:rsidRDefault="003D1E54" w:rsidP="00C667B1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6DC6AB7E" w14:textId="793A6F57" w:rsidR="003D1E54" w:rsidRDefault="00681FE9" w:rsidP="003D1E54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8A8DF0" w14:textId="77777777" w:rsidR="0053122D" w:rsidRDefault="0053122D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9ADFB94" w14:textId="290AE417" w:rsidR="003D1E54" w:rsidRDefault="007C383B" w:rsidP="00C667B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1,657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AF6F91" w14:textId="77777777" w:rsidR="003D1E54" w:rsidRDefault="003D1E54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29951E1" w14:textId="7B10CDAD" w:rsidR="0053122D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E6FAFA" w14:textId="329B63D0" w:rsidR="0053122D" w:rsidRDefault="00681FE9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74BA6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5DD87A" w14:textId="0E50F151" w:rsidR="0053122D" w:rsidRDefault="00681FE9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468A80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3C2399" w14:textId="5246603B" w:rsidR="0053122D" w:rsidRDefault="00681FE9" w:rsidP="00C667B1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2E68EB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CEA1412" w14:textId="77777777" w:rsidR="003D1E54" w:rsidRDefault="003D1E54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B7BCC05" w14:textId="737A7BBE" w:rsidR="0053122D" w:rsidRDefault="00681FE9" w:rsidP="00C667B1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4ED50D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502983" w14:textId="57B9439A" w:rsidR="0053122D" w:rsidRDefault="00681FE9" w:rsidP="00C667B1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5585F8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062A5AB" w14:textId="77777777" w:rsidR="003D1E54" w:rsidRDefault="003D1E54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8014CD7" w14:textId="74A09AE1" w:rsidR="0053122D" w:rsidRDefault="00681FE9" w:rsidP="00C667B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4EDB477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E310355" w14:textId="71949634" w:rsidR="0053122D" w:rsidRDefault="00681FE9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9C65F" w14:textId="77777777" w:rsidR="0053122D" w:rsidRPr="006375B5" w:rsidRDefault="0053122D" w:rsidP="00C667B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83E2F12" w14:textId="77777777" w:rsidR="003D1E54" w:rsidRDefault="003D1E54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441BF2F8" w14:textId="7BAC9E34" w:rsidR="0053122D" w:rsidRDefault="00681FE9" w:rsidP="00C667B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681FE9" w:rsidRPr="006375B5" w14:paraId="7812213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1EA1C7" w14:textId="709E14A9" w:rsidR="00681FE9" w:rsidRPr="00D60217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53122D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PT Surya Internusa Timur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8BB37BB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0E30FE0D" w14:textId="1155A6A0" w:rsidR="00681FE9" w:rsidRDefault="00681FE9" w:rsidP="00681FE9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26276F6" w14:textId="77777777" w:rsidR="003D1E54" w:rsidRDefault="003D1E54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088EF964" w14:textId="2EC0B813" w:rsidR="00681FE9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D602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อินโดนีเซีย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C68EEC" w14:textId="77777777" w:rsidR="003D1E54" w:rsidRDefault="003D1E54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70021B6F" w14:textId="067A8ED7" w:rsidR="00681FE9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7BEC67" w14:textId="77777777" w:rsidR="003D1E54" w:rsidRDefault="003D1E54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1BE374AD" w14:textId="2A65ABC8" w:rsidR="00681FE9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7CCC06" w14:textId="77777777" w:rsidR="00681FE9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FFFD45B" w14:textId="63D79EBC" w:rsidR="003D1E54" w:rsidRDefault="007C383B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398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555B4A" w14:textId="77777777" w:rsidR="003D1E54" w:rsidRDefault="003D1E54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4829A27" w14:textId="49ABDD4B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607DA4" w14:textId="07036147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C0F49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750494" w14:textId="27B791CC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3D579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55192F" w14:textId="48611101" w:rsidR="00681FE9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B4132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63AC30B" w14:textId="77777777" w:rsidR="003D1E54" w:rsidRDefault="003D1E54" w:rsidP="00681FE9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4500C18" w14:textId="56F73F0D" w:rsidR="00681FE9" w:rsidRDefault="00681FE9" w:rsidP="00681FE9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ECECC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439895" w14:textId="0CA1B243" w:rsidR="00681FE9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41584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69CC325" w14:textId="77777777" w:rsidR="003D1E54" w:rsidRDefault="003D1E54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5EE3A46E" w14:textId="229C05F1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E2802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FF8A457" w14:textId="69EA44F8" w:rsidR="00681FE9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C561A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9794082" w14:textId="77777777" w:rsidR="003D1E54" w:rsidRDefault="003D1E54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F3FA7B8" w14:textId="7759575B" w:rsidR="00681FE9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681FE9" w:rsidRPr="006375B5" w14:paraId="382A055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BA1C42D" w14:textId="77777777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7EFB40F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1DB88C1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1A1DC4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F4D73F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F26D3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54D54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881AF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7FDC8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B527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D6DCE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E606B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9CE1D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491C26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DB276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8399A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AA391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45DF62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3B8661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43093B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69F786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EDB8FD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681FE9" w:rsidRPr="006375B5" w14:paraId="6280EED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F5B427" w14:textId="2E5849E3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GOLD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0D0D05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B92BEA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D6AB90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80A14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B9200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0F701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BE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48AC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FD93F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16A9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37EE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28E9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9544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75BB7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A6615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0D92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8E21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95D27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2B6DCD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4403B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507AB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021D886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EF870" w14:textId="0B2BAF45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นารายณ์ พาวิลเลียน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DC204" w14:textId="1C18B54B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32911C8" w14:textId="2A5FDAD3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9C0916" w14:textId="2B537E0C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156C42" w14:textId="5855E7D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E6DC97" w14:textId="42E5C1A5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A98B0A" w14:textId="6053FFDF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47AD9D" w14:textId="3E4CF6B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C35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013F6C" w14:textId="415756A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EAC9F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53816B" w14:textId="02EB768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98BA8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3923B7" w14:textId="407D331A" w:rsidR="00681FE9" w:rsidRPr="006375B5" w:rsidRDefault="00681FE9" w:rsidP="00681FE9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BE65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5F8C2B" w14:textId="0BEE701B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90FFD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30FF5" w14:textId="1E1E4A2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77D67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6A5583" w14:textId="30FF940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5F5FB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E833F1" w14:textId="0B10A97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3A02FE9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07C2AC" w14:textId="16FBFD10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ยูไนเต็ด โฮมส์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C40ABE" w14:textId="57CB4215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DCE5BB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65EE15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6B697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BA79F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E5A9F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B602C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967AC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F09A8D" w14:textId="142D994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65FC0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83369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D338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E0577" w14:textId="2FA2D0B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48A9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94722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ED2D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FA1260" w14:textId="4ADA315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09FF30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9FFD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319E2A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A10CB" w14:textId="3D358FC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77F7E10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267DE4C" w14:textId="5C280C41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C7BEA9" w14:textId="2BB30529" w:rsidR="00681FE9" w:rsidRPr="006375B5" w:rsidRDefault="00681FE9" w:rsidP="00681FE9">
            <w:pPr>
              <w:ind w:left="62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EA23F3" w14:textId="7488A563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71F0DB" w14:textId="3D175738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1B14A" w14:textId="69C219D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B3269" w14:textId="0342AE16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79A768" w14:textId="0C06E518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1822A4" w14:textId="29A2DE4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F5A99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781904" w14:textId="33B8E92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47E6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207FD" w14:textId="1E2DE58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9553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6224D" w14:textId="3223BD1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2EB43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C4B6C9" w14:textId="554F64F1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5332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A96252" w14:textId="53994C2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92DD23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E717BF" w14:textId="57DED5F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86CCF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F71B349" w14:textId="00B8376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5AFCBB7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ED74DF" w14:textId="670684F5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โกลเด้น แลนด์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3A94136" w14:textId="4F28DE0D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37A948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6601F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65BC7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FBFE5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5A2D8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12B5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38BB9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825E8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27CB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6B67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32F27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C5CA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C417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F7A22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3C5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9050D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D7AA5F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3DEEB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3FBB13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9CAFA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5C4C71E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CAF9B32" w14:textId="0CD709E3" w:rsidR="00681FE9" w:rsidRPr="006375B5" w:rsidRDefault="00681FE9" w:rsidP="00681FE9">
            <w:pPr>
              <w:spacing w:line="240" w:lineRule="auto"/>
              <w:ind w:left="151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7E18908" w14:textId="70E04CC9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2D6C4" w14:textId="31A10922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05F565" w14:textId="4379D669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A3F584" w14:textId="27F6893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0E89EA" w14:textId="301D3EFC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DC25A" w14:textId="400AF6A2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A5E98F" w14:textId="6835D19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FDFE3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0F94EC" w14:textId="1E43D40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D0FA0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3AACA" w14:textId="61CACAB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8BEA9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38038" w14:textId="135CD5C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AA44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8C4F7F" w14:textId="61E06709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D2749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0445D" w14:textId="311C3E7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DB666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7F41CE4" w14:textId="1AC4380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05156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1290DE" w14:textId="512F1C6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2827B45F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8E56A" w14:textId="6393D902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นอร์ท สาธร เรียลตี้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45DCA3" w14:textId="3E57CC5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2E3DD8" w14:textId="09E82716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075F22" w14:textId="34235688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9891F" w14:textId="1E24988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6E4813" w14:textId="6D061DD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639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CFC443" w14:textId="7FB9CECE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639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A9237E" w14:textId="73B63D2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C37AD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4CF47B" w14:textId="70CF6A0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4BF31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BA96FA" w14:textId="3BCF2C6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3E967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F1C10" w14:textId="22B4E69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8471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05CD1F" w14:textId="78DDBD4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9B0B5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F8DE1" w14:textId="2ABD990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2C2D92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12E838" w14:textId="74A56A2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6387D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5EC7E7" w14:textId="677F92B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015E7" w:rsidRPr="006375B5" w14:paraId="747B0649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23552E" w14:textId="77777777" w:rsidR="009015E7" w:rsidRPr="006375B5" w:rsidRDefault="009015E7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87B727" w14:textId="77777777" w:rsidR="009015E7" w:rsidRPr="006375B5" w:rsidRDefault="009015E7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A2D28" w14:textId="77777777" w:rsidR="009015E7" w:rsidRPr="006375B5" w:rsidRDefault="009015E7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F33723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7313B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484D1E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C369F0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4C4078F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2DDF4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E9ADC9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BCD12F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B1D7C2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AF0598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766313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C394FD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377384" w14:textId="77777777" w:rsidR="009015E7" w:rsidRDefault="009015E7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578556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33425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144BAD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AA81CB0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617AE8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CB4F07E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9015E7" w:rsidRPr="006375B5" w14:paraId="57827C2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044666" w14:textId="21A96276" w:rsidR="009015E7" w:rsidRPr="006375B5" w:rsidRDefault="009015E7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 w:rsidR="00AD759A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0D6CA0" w14:textId="77777777" w:rsidR="009015E7" w:rsidRPr="006375B5" w:rsidRDefault="009015E7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D3174" w14:textId="77777777" w:rsidR="009015E7" w:rsidRPr="006375B5" w:rsidRDefault="009015E7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2F2EBD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115BF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4C41C9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84B089" w14:textId="77777777" w:rsidR="009015E7" w:rsidRPr="000E564C" w:rsidRDefault="009015E7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753C8E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A0E3B0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4B9116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9AAAB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E54C60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AFA1DE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E194D2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171E99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FD930B" w14:textId="77777777" w:rsidR="009015E7" w:rsidRDefault="009015E7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FF076E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CCD94F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4B97713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1A09C3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F57355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A563029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681FE9" w:rsidRPr="006375B5" w14:paraId="67F91F1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63F76FB" w14:textId="4C0C40FE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ริทซ์ วิลเลจ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44630" w14:textId="737DDABF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C57275" w14:textId="0FA93D16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4D63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5B8C93" w14:textId="41B9CAE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C8F8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5416" w14:textId="1FF62A19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5974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28422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7D9139" w14:textId="2160F72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39427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8051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A7CA6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0C87BF" w14:textId="2EAC41B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C0520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178D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980DA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5138E2" w14:textId="548FE0B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FFEEF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7F9B2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6EFE3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1AFA17" w14:textId="5209946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4E6C4FA3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89865D1" w14:textId="77777777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6A7B7" w14:textId="3E3DB4E4" w:rsidR="00681FE9" w:rsidRPr="006375B5" w:rsidRDefault="00681FE9" w:rsidP="00681FE9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CF871" w14:textId="6EC5FE91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33BC2D" w14:textId="4ABB77D2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6DBDE" w14:textId="2FB8E24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EDC576" w14:textId="1EB3BF36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BD3CC5" w14:textId="182F8BC1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D149F9" w14:textId="315432C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0FD1B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EC2D13" w14:textId="66B3D7D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9E72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7688CF" w14:textId="15E6B95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6B306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D035D" w14:textId="21078CC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E6CAB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CDD10" w14:textId="6DB3340B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97E9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3B11AC" w14:textId="0F85B30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21B5A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4263B1" w14:textId="08E7758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F754B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77AD5E3" w14:textId="0E7E33B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52E77C7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B7764CA" w14:textId="7B543CAA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โกลเด้น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แลนด์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โปโล</w:t>
            </w:r>
            <w:r w:rsidRPr="006375B5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628129" w14:textId="6DECC289" w:rsidR="00681FE9" w:rsidRPr="006375B5" w:rsidRDefault="00681FE9" w:rsidP="00681FE9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บริการจ้างเหม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1CB52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2094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498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8FA9B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6F834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B85B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6B32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38C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94C01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9A005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0C804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A1AF6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3088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FB753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CCAC1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F240B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A9E1A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42CBD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91C5F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64D26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681FE9" w:rsidRPr="006375B5" w14:paraId="47B84041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B448" w14:textId="622D5C8C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322D3" w14:textId="2EEFE966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แรงงาน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6BA502" w14:textId="135320DB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A62BF3" w14:textId="14F09A05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0C42C" w14:textId="79EF8D5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A29CFC" w14:textId="70BB4911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6D3095" w14:textId="420E38DE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EDB772" w14:textId="062D6FE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358C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924F6A" w14:textId="1DEE368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D966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7F17A0" w14:textId="4F62181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A2FC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C829FC" w14:textId="2E4748B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F54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5D90A9" w14:textId="0EE06F8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83486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7DB3A5" w14:textId="3E89A6C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61901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E0AED3" w14:textId="3294779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9F959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B3B9462" w14:textId="62C75C5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23A4FB9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C9CEB" w14:textId="1106144B" w:rsidR="00681FE9" w:rsidRPr="006375B5" w:rsidRDefault="00681FE9" w:rsidP="00681F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พาราไดส์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EC9160" w14:textId="2486A804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1FDF1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8003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BDD70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F5AF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82C3A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991F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82CEC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43C51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EDF07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7DB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F5D56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09A68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46E43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ADAA8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74F99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9877F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E40061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93690C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5BDAE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7E9E93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681FE9" w:rsidRPr="006375B5" w14:paraId="1B9FBD37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85D07D" w14:textId="314D77F7" w:rsidR="00681FE9" w:rsidRPr="006375B5" w:rsidRDefault="00681FE9" w:rsidP="00681FE9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BFAD7" w14:textId="5AA9E221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2E320" w14:textId="77203BF6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000503" w14:textId="55B62D65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CD1B62" w14:textId="187DE2B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04987" w14:textId="4789AB73" w:rsidR="00681FE9" w:rsidRPr="005621F7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31B275" w14:textId="79A25663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Pr="000E564C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981A5A" w14:textId="515B7D6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37E57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6A8F86" w14:textId="0D976EA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0CF3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EB1C8B" w14:textId="467BA0F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2E1F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419CC" w14:textId="116FAA9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AE891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CF0DDB" w14:textId="18AFB188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348C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1ABE72" w14:textId="2EDA752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9090D4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5046C5" w14:textId="7A8272E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B7E0C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385EF5" w14:textId="66B39E9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2EB8E6D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2863F5" w14:textId="1B2D8D99" w:rsidR="00681FE9" w:rsidRPr="006375B5" w:rsidRDefault="00681FE9" w:rsidP="00681F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eastAsia="Times New Roman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สามย่านมิตรทาวน์</w:t>
            </w:r>
            <w:r w:rsidRPr="006375B5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โฮลดิ้ง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8F8D3C" w14:textId="598F77CB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บริการการบริหาร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A31D5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6759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A316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B09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2295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7B75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51067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7264E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9642B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B55C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69C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91486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92AC0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F170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83837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576C3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DF106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784655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D31214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0D7B7F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681FE9" w:rsidRPr="006375B5" w14:paraId="1751F002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0EAE8B" w14:textId="12993907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eastAsia="Times New Roman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ACBAF" w14:textId="264127DE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4D376" w14:textId="2FE694B9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E13C5F" w14:textId="48F86C3C" w:rsidR="00681FE9" w:rsidRPr="006375B5" w:rsidRDefault="00681FE9" w:rsidP="00681FE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D5CE92" w14:textId="60EC9F1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628A82" w14:textId="07657FF3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688467" w14:textId="2611E353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C41D5" w14:textId="3DE59C9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6636C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4F9B07" w14:textId="07CF4FD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B314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9DA963" w14:textId="0FDA42C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7810D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2A9B5D" w14:textId="05E2765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70C6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C3F8E0" w14:textId="273A7E5B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F965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A6A5AC" w14:textId="1803F90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32EA82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F6A761" w14:textId="797F4F0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8016B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0F37812" w14:textId="44FF9F6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480F4BE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FE6F64D" w14:textId="13081450" w:rsidR="00681FE9" w:rsidRPr="005F5F2C" w:rsidRDefault="00681FE9" w:rsidP="00681FE9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สาธร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8398F9" w14:textId="5B73901D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59080B8" w14:textId="5BAE0B18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A6DAD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26A607" w14:textId="4F005AF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C234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A302C2" w14:textId="6AD6D6EE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ADB8C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95635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19072" w14:textId="4BC54AE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F3EF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7EF2C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58C5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FF0E" w14:textId="6AD36B3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26BC4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234A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9E4D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4D22EF" w14:textId="40968E0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3421D5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6B74E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6FCE6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4D35A1" w14:textId="3FDDF1E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77E2E05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20D116" w14:textId="739CA98C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มาเนจเมนท์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023C0B" w14:textId="1019C8C9" w:rsidR="00681FE9" w:rsidRPr="006375B5" w:rsidRDefault="00681FE9" w:rsidP="00681FE9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EC64000" w14:textId="66CEA0A3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91F6D8" w14:textId="7D5D0CE4" w:rsidR="00681FE9" w:rsidRPr="002D7405" w:rsidRDefault="00681FE9" w:rsidP="002D740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2D740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B7BB2D" w14:textId="3F6B7B9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466BF" w14:textId="0BAA36F9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36661B" w14:textId="32D08901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F806E7" w14:textId="2CB47EE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2DB7B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EEB61D" w14:textId="302760E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CD31F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2390E" w14:textId="43407E1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5398A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139B27" w14:textId="6E51B2A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33FD6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8D819B" w14:textId="0A0E3BA2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B1F6B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C6E9" w14:textId="09A2523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488D9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6DD058" w14:textId="2406A4A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DEBA0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4937457" w14:textId="2E58A9A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77438C7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DF1A9C" w14:textId="486E0D91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สาธรทรัพย์สิน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30C8FAA" w14:textId="2118D8F3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F0410D" w14:textId="2169AD9A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FC76D3" w14:textId="75C47186" w:rsidR="00681FE9" w:rsidRPr="002D7405" w:rsidRDefault="00681FE9" w:rsidP="002D740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60</w:t>
            </w:r>
            <w:r w:rsidRPr="002D740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75417" w14:textId="2F273A2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60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1F596" w14:textId="6141EA32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073F4D" w14:textId="6FD0807F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145592" w14:textId="23764DE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23B1C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6732B8" w14:textId="5D0C0C4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1B57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6BF43E" w14:textId="1C333D1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85D02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F5C16" w14:textId="5F3C600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CC6B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40CC65" w14:textId="5F126FC5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E1C3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BCC4BF" w14:textId="5482553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5D47C6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B43010" w14:textId="2DE7FCB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A4B0B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BA988" w14:textId="234646E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4A61274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E2BC22" w14:textId="360B04F2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 กรุงเทพบ้านและที่ดิน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580E02" w14:textId="00C0252E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E1E62A0" w14:textId="3076C685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BA96A6" w14:textId="77777777" w:rsidR="00681FE9" w:rsidRPr="002D7405" w:rsidRDefault="00681FE9" w:rsidP="002D740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32485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0D994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D2B2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2E520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D0FC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24666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79F82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0DAF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DDD0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25031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4C0B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91A56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490A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F38B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1F34E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3D176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EB8692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A775D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681FE9" w:rsidRPr="006375B5" w14:paraId="7CCE86CB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313C4" w14:textId="2E7E98B7" w:rsidR="00681FE9" w:rsidRPr="006375B5" w:rsidRDefault="00681FE9" w:rsidP="00681FE9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จำกัด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มหาชน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A0CB5" w14:textId="665F0091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667909" w14:textId="2D444E26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E1CB8" w14:textId="0C4414B3" w:rsidR="00681FE9" w:rsidRPr="002D7405" w:rsidRDefault="00681FE9" w:rsidP="002D740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2D7405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09F80" w14:textId="464B57B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53D77A" w14:textId="55F11C52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E4554" w14:textId="374E1C0D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367178" w14:textId="0C97377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BED2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B59B80" w14:textId="48B1CD1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B6F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D2CC3" w14:textId="74BB35F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B221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577964" w14:textId="0C020A5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D8AB2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B9984" w14:textId="6156C210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50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AD315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A04DC" w14:textId="02283BE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A93F3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EC06C4" w14:textId="37D745C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CC4D7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C5AEC5" w14:textId="18013F3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35E3BE46" w14:textId="77777777" w:rsidTr="00E15C8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32C8F5D" w14:textId="33F34A78" w:rsidR="00681FE9" w:rsidRPr="00302EE5" w:rsidRDefault="00681FE9" w:rsidP="00681FE9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โฮม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F84C5EA" w14:textId="19309A8A" w:rsidR="00681FE9" w:rsidRPr="006375B5" w:rsidRDefault="00681FE9" w:rsidP="00681FE9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A987C2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CA1118" w14:textId="77777777" w:rsidR="00681FE9" w:rsidRPr="002D7405" w:rsidRDefault="00681FE9" w:rsidP="002D740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FE839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0BD2D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51DF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7A35C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D4EC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754B4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4BE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A6D4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E210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57E7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41067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24419" w14:textId="77777777" w:rsidR="00681FE9" w:rsidRPr="006350DC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1B3B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29A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FC563C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90D84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C56F2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46D1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681FE9" w:rsidRPr="006375B5" w14:paraId="41D163C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F05994" w14:textId="664303BD" w:rsidR="00681FE9" w:rsidRPr="00302EE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>(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ประเทศไทย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) </w:t>
            </w: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  <w:r w:rsidRPr="006375B5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A93EA1" w14:textId="355427B3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   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6D4ABB6" w14:textId="62B9D02C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CC3D75" w14:textId="10209F81" w:rsidR="00681FE9" w:rsidRPr="002D7405" w:rsidRDefault="00681FE9" w:rsidP="002D740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5E9144" w14:textId="1AC5154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97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F7966D" w14:textId="4949C0CE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529A54" w14:textId="20072ACE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F77FD7" w14:textId="2036971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F02BF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D3091C" w14:textId="461E718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11260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EBBBFE" w14:textId="4D11BDF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7F1F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B5445" w14:textId="2D8F1ED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4CC15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A2247C" w14:textId="585FD66C" w:rsidR="00681FE9" w:rsidRPr="006350DC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50D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5E88E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605CA" w14:textId="29E65B6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B08FF5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393242" w14:textId="589CFE2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49CC8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E38BDAC" w14:textId="5B82D75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2C8431E8" w14:textId="77777777" w:rsidTr="00302EE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EFA852" w14:textId="77777777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เฟรเซอร์ส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พร็อพเพอร์ตี้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คอม</w:t>
            </w:r>
          </w:p>
          <w:p w14:paraId="52A07A01" w14:textId="443A070D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เมอร์เชียล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แอสเสท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แมนเนจเม้นท์ 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ประเทศไทย) จำกัด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4A7930" w14:textId="77777777" w:rsidR="00681FE9" w:rsidRPr="006375B5" w:rsidRDefault="00681FE9" w:rsidP="00681FE9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  <w:p w14:paraId="71755BCA" w14:textId="3018F42F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B9DF5B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607865B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E4F5602" w14:textId="2D766E1D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DAC578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5940BBDC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04A36DDC" w14:textId="4BEA9905" w:rsidR="00681FE9" w:rsidRPr="006375B5" w:rsidRDefault="00681FE9" w:rsidP="002D740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100.</w:t>
            </w:r>
            <w:r w:rsidRPr="002D7405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55BB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20C2F0D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CBA5051" w14:textId="030E4CE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0017D5" w14:textId="4A0D5465" w:rsidR="00681FE9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C6B877F" w14:textId="77777777" w:rsidR="00681FE9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2A7DA29" w14:textId="619A0178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144EE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8D8E4C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C695393" w14:textId="20DA72C2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720B1D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B044A66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FB811D5" w14:textId="440877F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0F3A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78E56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F59A0C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ADFBD8F" w14:textId="6C7A261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77EEC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FAA8D" w14:textId="7B284F1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0E926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144A12" w14:textId="357EF31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6A72A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BD2989" w14:textId="71A5A7EE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EF67C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D7FB9B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0F6E070E" w14:textId="7F856F6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B1166E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4624393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35A64679" w14:textId="7486C7A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EA688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A57D311" w14:textId="3648FC9B" w:rsidR="00681FE9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31C8B533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  <w:p w14:paraId="29B8AAFB" w14:textId="41AA437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015E7" w:rsidRPr="006375B5" w14:paraId="37B48E37" w14:textId="77777777" w:rsidTr="00302EE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9CFF5C" w14:textId="53AD1B91" w:rsidR="009015E7" w:rsidRPr="006375B5" w:rsidRDefault="009015E7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 w:rsidR="00AD759A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FD2B5C" w14:textId="77777777" w:rsidR="009015E7" w:rsidRPr="006375B5" w:rsidRDefault="009015E7" w:rsidP="00681FE9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55871" w14:textId="77777777" w:rsidR="009015E7" w:rsidRPr="006375B5" w:rsidRDefault="009015E7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CEAFBC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387A1E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B19AEE" w14:textId="77777777" w:rsidR="009015E7" w:rsidRDefault="009015E7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91619F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5ADD56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EA1E82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A13B24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66ACB8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FCE41E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7FB23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FA35F1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F462A7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795D22" w14:textId="77777777" w:rsidR="009015E7" w:rsidRDefault="009015E7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F6D199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D391CD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88D60A8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C1D830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8F6409" w14:textId="77777777" w:rsidR="009015E7" w:rsidRPr="006375B5" w:rsidRDefault="009015E7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4FD6264" w14:textId="77777777" w:rsidR="009015E7" w:rsidRDefault="009015E7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lang w:bidi="th-TH"/>
              </w:rPr>
            </w:pPr>
          </w:p>
        </w:tc>
      </w:tr>
      <w:tr w:rsidR="00681FE9" w:rsidRPr="006375B5" w14:paraId="0EF86EDE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42B5EC" w14:textId="0537DD21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สีลม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คอร์ปอเรชั่น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C931DC" w14:textId="054F0654" w:rsidR="00681FE9" w:rsidRPr="006375B5" w:rsidRDefault="00681FE9" w:rsidP="00681FE9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พัฒนา</w:t>
            </w:r>
          </w:p>
          <w:p w14:paraId="078AD2FD" w14:textId="77777777" w:rsidR="00681FE9" w:rsidRPr="006375B5" w:rsidRDefault="00681FE9" w:rsidP="00681FE9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  <w:p w14:paraId="73CCF65E" w14:textId="77777777" w:rsidR="00681FE9" w:rsidRPr="006375B5" w:rsidRDefault="00681FE9" w:rsidP="00681FE9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เพื่อให้เช่าและ</w:t>
            </w:r>
          </w:p>
          <w:p w14:paraId="6B49DDD2" w14:textId="191478C6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เพื่อขาย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16A0AE3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C3080D5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B211B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FBF3F" w14:textId="50F8E00D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6BF6AF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3BEF2F3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A61B90D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BE89467" w14:textId="5F7E84C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0D8EF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C31E17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0A335F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491F5F4" w14:textId="02B5A4A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03794B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50A9387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22B7167B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E9576DE" w14:textId="744B25C0" w:rsidR="00681FE9" w:rsidRPr="006375B5" w:rsidRDefault="00681FE9" w:rsidP="00494A24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A7B72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02AC1A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35476D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6FE0BB2" w14:textId="257129CB" w:rsidR="00681FE9" w:rsidRPr="006375B5" w:rsidRDefault="00681FE9" w:rsidP="00494A24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54B606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AA606F0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253AFD4" w14:textId="77777777" w:rsidR="00681FE9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B139ED4" w14:textId="6F8D36B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C10BD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DFB45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D15EBA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CFE708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AEF6B35" w14:textId="482F1B6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083A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78EBC" w14:textId="177947D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B9FC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9E960D" w14:textId="491E3F2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EF400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76FA37" w14:textId="22C543CB" w:rsidR="00681FE9" w:rsidRPr="006375B5" w:rsidRDefault="00681FE9" w:rsidP="00681FE9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6A155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03D3" w14:textId="7EF7B2A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197F4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35C262" w14:textId="04C689E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6EE46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53DCD43" w14:textId="5B002F5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1F947BD0" w14:textId="77777777" w:rsidTr="009015E7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6C689A1" w14:textId="0E6BE7E1" w:rsidR="00681FE9" w:rsidRPr="009015E7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9AB8F5" w14:textId="77777777" w:rsidR="00681FE9" w:rsidRPr="009015E7" w:rsidRDefault="00681FE9" w:rsidP="00681FE9">
            <w:pPr>
              <w:ind w:left="-23" w:right="-117"/>
              <w:rPr>
                <w:rFonts w:asciiTheme="majorBidi" w:hAnsiTheme="majorBidi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B6762E" w14:textId="77777777" w:rsidR="00681FE9" w:rsidRPr="009015E7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E0A132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94D6E1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0435CD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90DEEC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C501B0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DEA3D1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3F4B77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3ED319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3528C4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69DA5E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EB28F5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8F0C8F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E17D5B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2B067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861690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B1C8687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061B852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E8DC02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34D17BC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</w:tr>
      <w:tr w:rsidR="00681FE9" w:rsidRPr="006375B5" w14:paraId="3A4EBB4E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7084B3" w14:textId="23A17A0F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ผ่านทาง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บริษัท นารายณ์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89FAE5A" w14:textId="77777777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0F09F1E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15157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E47E33" w14:textId="58396F6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CA1E7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FF1D42" w14:textId="42BC98A9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2540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2D7AD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CE40E1" w14:textId="26A27DB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9BC91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F1B0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3DA08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436C74" w14:textId="0F1EAB6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44DB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4672C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EC59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DFF925" w14:textId="7513AE9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65C38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09F52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60E58A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F6B815D" w14:textId="5DFE050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3525EDFC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63FFF9" w14:textId="6E6DBBAA" w:rsidR="00681FE9" w:rsidRPr="006375B5" w:rsidRDefault="00681FE9" w:rsidP="00681FE9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พาวิลเลียน จำกัด ในอัตรา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5F99E5" w14:textId="77777777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9FC700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A2188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794B2F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A35E9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718A8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DCEAB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5176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FF37E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10C4A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5520C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7FBB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F770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593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54535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E460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A0C26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813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1C64C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54268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856CDE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5E6E0571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6CB23E" w14:textId="691E88E0" w:rsidR="00681FE9" w:rsidRPr="006375B5" w:rsidRDefault="00681FE9" w:rsidP="00681FE9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ร้อยละ </w:t>
            </w:r>
            <w:r w:rsidRPr="000E564C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>50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6FE9EC8" w14:textId="77777777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11E1016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5C1F8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331E2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8349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A5E20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DC7B8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7C069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14D3A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09560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5737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9BE69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EADFF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ED2C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092A8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08DA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36092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70997F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618FD6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7BD7A1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015D8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6401C061" w14:textId="77777777" w:rsidTr="001A0F16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CA9E84" w14:textId="40784356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วอคเกอร์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โฮมส์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52FF1D6" w14:textId="412BFD66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B5D8E50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296F4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9FA77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E7D5C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FFDA9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72141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9C7F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F83F9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AD6CF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38F32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D5E3D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23E2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7BEA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09EE0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C4DF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47E00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769A06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A3BEDB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1BF60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3B93A6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62B6A0B5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6814A63" w14:textId="16C2F1B2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F7D0C" w14:textId="2831E3B5" w:rsidR="00681FE9" w:rsidRPr="006375B5" w:rsidRDefault="00681FE9" w:rsidP="00681FE9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D2154" w14:textId="36BF04A2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489E7" w14:textId="066B2A6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9B3C75" w14:textId="3C99D5D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</w:t>
            </w:r>
            <w:r w:rsidRPr="006375B5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6B30AA" w14:textId="58471FB0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36D3A3" w14:textId="040B76D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61BA94" w14:textId="3B97947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3F999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F4AC7B" w14:textId="3426378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9D2A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6461E9" w14:textId="4127071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0CF56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F88B" w14:textId="626267D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5EAAD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CB261" w14:textId="1148259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E3F68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7550DE" w14:textId="7DA0FF9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AC147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9ACFF6" w14:textId="17D6239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28CDF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B7215AE" w14:textId="5265ABD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21FFEC6A" w14:textId="77777777" w:rsidTr="00607E7E">
        <w:trPr>
          <w:trHeight w:val="6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F4A212" w14:textId="77777777" w:rsidR="00681FE9" w:rsidRPr="00DB759A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2FA4E19" w14:textId="77777777" w:rsidR="00681FE9" w:rsidRPr="00DB759A" w:rsidRDefault="00681FE9" w:rsidP="00681FE9">
            <w:pPr>
              <w:ind w:left="-23" w:right="-117"/>
              <w:rPr>
                <w:rFonts w:ascii="Angsana New" w:hAnsi="Angsana New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79312D0" w14:textId="77777777" w:rsidR="00681FE9" w:rsidRPr="00DB759A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458776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6A81CD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025755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DD4B1E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97A5AC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BBA759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1008E0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3169D9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B64FAC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1B48EA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C8F1CD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F1398B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393B79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B70B8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FFB90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532B068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A6719B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610978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5B52958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</w:tr>
      <w:tr w:rsidR="00681FE9" w:rsidRPr="006375B5" w14:paraId="6259C46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132752A" w14:textId="3FC13BDC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5A92C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7B974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2610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0DA6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7765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2AD2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AAC0E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B7868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AFF76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B2090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0FB4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4B36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248E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2EC3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D5D0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E6245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0C046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310C5B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57D09F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F338F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5DC5FF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6B909AC6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10B923E" w14:textId="66E3034F" w:rsidR="00681FE9" w:rsidRPr="006375B5" w:rsidRDefault="00681FE9" w:rsidP="00681FE9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F606CE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6FBBBF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8236A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76605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5B60C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D2E8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0DCDE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A1C66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44439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E1D53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D854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E0C7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21D9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A95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2C176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A69E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D0E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EE05D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A63F31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77159E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291B9C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362494B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8D1203A" w14:textId="35163CEA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เมย์แฟร์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E255D" w14:textId="312BB952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7C47E2" w14:textId="7571503C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DEA6E8" w14:textId="13B88FD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B5EB39" w14:textId="1B260F5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0DB47C" w14:textId="2B9039F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D86" w14:textId="3B4FE5B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C4DC5" w14:textId="66B8468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0749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752EE6" w14:textId="76E84CB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5254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46BC2" w14:textId="6800187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6F68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D497A" w14:textId="3F00364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C8A77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D210D" w14:textId="7CB933A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9B8C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287F5" w14:textId="581FACE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916776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F07DFE" w14:textId="0D1F16C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1E5A9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D86C445" w14:textId="724A886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341F5BBF" w14:textId="77777777" w:rsidTr="00DB759A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61F19A5" w14:textId="77777777" w:rsidR="00681FE9" w:rsidRPr="00DB759A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27A124" w14:textId="77777777" w:rsidR="00681FE9" w:rsidRPr="00DB759A" w:rsidRDefault="00681FE9" w:rsidP="00681FE9">
            <w:pPr>
              <w:ind w:left="-23" w:right="-117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5D9F85" w14:textId="77777777" w:rsidR="00681FE9" w:rsidRPr="00DB759A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BD890E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3FD2D2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7C258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376DC8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7B53E4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4E418C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356B08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57DD35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CE2925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0D6A0D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AA4711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7548EB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7B2EDE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C1F023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6415C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A64DAC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9FEA503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90D42BA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CC59CDB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18"/>
                <w:szCs w:val="18"/>
                <w:cs/>
                <w:lang w:val="en-US" w:bidi="th-TH"/>
              </w:rPr>
            </w:pPr>
          </w:p>
        </w:tc>
      </w:tr>
      <w:tr w:rsidR="00681FE9" w:rsidRPr="006375B5" w14:paraId="019ED053" w14:textId="77777777" w:rsidTr="00607E7E">
        <w:trPr>
          <w:trHeight w:val="23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3516055" w14:textId="58AE9049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E99956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C46D9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2694B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374C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433F9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EBAA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FB82A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FEB7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88901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D93C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EA508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0C0E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94768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938CA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8CA2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0E77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7C357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E1B03E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714BD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778DA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B817CD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4508359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8E8E815" w14:textId="64657EC4" w:rsidR="00681FE9" w:rsidRPr="006375B5" w:rsidRDefault="00681FE9" w:rsidP="00681FE9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โกลเด้นแลนด์โปโล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1C1D82" w14:textId="77777777" w:rsidR="00681FE9" w:rsidRPr="006375B5" w:rsidRDefault="00681FE9" w:rsidP="00681FE9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E0B0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4C9F5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88EF6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54D10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E3E37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9B2C7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05CD5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A2481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5300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0CFC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2F6DC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92D0B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5D0F7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2860A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0FC86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88991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C6620F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0B3EC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74481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FE4E2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4EFB672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AAA491" w14:textId="01B76584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เอ็มเอสจีแอล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783327" w14:textId="682B8825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F5AB9" w14:textId="3C69C836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58593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62EC3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DE3E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EC3B8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B48F8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F1D2B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2E106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36EE7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664E6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DA87B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5E14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EF700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A9883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DBB7B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23CC7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868853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CCA820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EBA04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D70E48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47EACE64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FE68DAB" w14:textId="2726CF68" w:rsidR="00681FE9" w:rsidRPr="006375B5" w:rsidRDefault="00681FE9" w:rsidP="00681FE9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D5D222" w14:textId="6912D1EC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7EB233D" w14:textId="04B760B6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B3C08A" w14:textId="7D31944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EE3EC2" w14:textId="342E5E7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EA5D09" w14:textId="66DF265F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0003D4" w14:textId="001A546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9FA285" w14:textId="19CFE84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AC59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EB4D08" w14:textId="28EB47E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F70C9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A9D64B" w14:textId="580D9BA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8EB6F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0DF2A7" w14:textId="154F287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2D11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BCA385" w14:textId="1D18CBD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9ED5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7251FC" w14:textId="3AE9AB1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8BFF94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CBE720" w14:textId="5B514BE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6E7C8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AC594E" w14:textId="088AF04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584C2F60" w14:textId="77777777" w:rsidTr="00DB759A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FF3B2ED" w14:textId="3FA3B80E" w:rsidR="00681FE9" w:rsidRPr="009015E7" w:rsidRDefault="009015E7" w:rsidP="009015E7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9015E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(</w:t>
            </w:r>
            <w:r w:rsidR="00AD759A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ต่อ</w:t>
            </w:r>
            <w:r w:rsidR="00AD759A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242157" w14:textId="77777777" w:rsidR="00681FE9" w:rsidRPr="009015E7" w:rsidRDefault="00681FE9" w:rsidP="00681FE9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C1FC805" w14:textId="77777777" w:rsidR="00681FE9" w:rsidRPr="009015E7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49313F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F31806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CED8BBA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16277B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F5430B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19E107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DA8FD4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C7A06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72395C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F3798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D48C66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1AF827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AEB481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4F8583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1EBD3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280D399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342552C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CA427C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4659684" w14:textId="77777777" w:rsidR="00681FE9" w:rsidRPr="009015E7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681FE9" w:rsidRPr="006375B5" w14:paraId="6AB694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FDB47A" w14:textId="7EEAC707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กรุงเทพ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9016C3C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A21150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7F09E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AB7C3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3CA3F7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F2EE5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AE352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FAA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FBE7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A286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DD7F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29D3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C6C85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0148D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1F2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8DEF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AF057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672A97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DBE2E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99D1D2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7320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2149866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A2A97FF" w14:textId="6480F507" w:rsidR="00681FE9" w:rsidRPr="006375B5" w:rsidRDefault="00681FE9" w:rsidP="00681FE9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บ้าน และที่ดิน จำกัด (มหาชน)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F161A61" w14:textId="7777777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DFEE81D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1B511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02ADC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987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30FFC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D04AC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D0BE6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6668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7A6A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01203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CFB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8D09D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BEDD6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0E55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B903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8D57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EB117C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E940C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67AB5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1255C0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687544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CB6579E" w14:textId="62FBE75C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ไซด์วอล์ค แลนด์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4C0A57" w14:textId="1EC48397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55916" w14:textId="18EFCE41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A784A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989E4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FC2E8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91E81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821F5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903A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0EF11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43F91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8ADB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E348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62FFF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221B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4167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6D9FE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2DC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EF0F2B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9D549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AC3F2F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A4C9EC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6DABF436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C10422" w14:textId="77777777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C882E4" w14:textId="73F9010F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522618" w14:textId="143E0991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C2236" w14:textId="6395168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953FF" w14:textId="4C0FFA3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E84A6F" w14:textId="1FBE64B4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7C5445" w14:textId="16A003E1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B9D400" w14:textId="75A4CEC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6E46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764766" w14:textId="6745E2A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DDC1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101AA4" w14:textId="75A27D1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AF4B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A38D0" w14:textId="4B103CE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926FF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DEEA18" w14:textId="32760B7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C7628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1AA2C9" w14:textId="47DA1B1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E3F48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27C510" w14:textId="58D9B15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BFEC9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5E4981A" w14:textId="0B3CD03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38144F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5F2547" w14:textId="34C5DB8C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บริษัท ไพร์ม พลัส แอสเซ็ท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5F680" w14:textId="35656D61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6E60F1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89F29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2C5A3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8D647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531DF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B066B1" w14:textId="2C3607F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605A5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74EE5" w14:textId="632F64A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A680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14CCC7" w14:textId="64E5E92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09CA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875D09" w14:textId="47C17D0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08E0F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FEA9" w14:textId="5454796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56E7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7A9EBE" w14:textId="4D30630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D28D9F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F4EDF" w14:textId="4095C84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C18EF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295636F" w14:textId="42B54E9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303B2F09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01B26FA" w14:textId="77777777" w:rsidR="00681FE9" w:rsidRPr="006375B5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314EB" w14:textId="0F21ED2B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D365BE1" w14:textId="2C21D513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6F9EC7" w14:textId="6D37E00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B228A" w14:textId="6DAFD10E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D8F7B3" w14:textId="7351BBBB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A379B4" w14:textId="081AFCA3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80A28B" w14:textId="4D1C861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E8722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704333" w14:textId="0F15C17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CEA6C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E05944" w14:textId="462AE39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D3D3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B2A466" w14:textId="763A40B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59BE1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E3472" w14:textId="4BDA2C4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8EED2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2DC98A" w14:textId="2A58E5EA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99861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B98A07" w14:textId="0BE18B0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F1037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A1DB1D0" w14:textId="526D15F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7C3B99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37C19E" w14:textId="25846845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เฟิร์ส แสควร์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0BC402" w14:textId="770B0123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A6B5313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5ECB4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A958A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BAF43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38550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23907C" w14:textId="3259F3D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6AF12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2A583" w14:textId="559438F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84507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1059E0" w14:textId="5DF9DCB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49C1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54DFE" w14:textId="26CE936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BDB3C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A5F2F1" w14:textId="322A962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5E83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8A1F3B" w14:textId="7E9EEE5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3DCFC7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CD4502" w14:textId="2690086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0DD1BE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84D712" w14:textId="2FDC03F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2EAC294C" w14:textId="77777777" w:rsidTr="003F6E15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5ECC5E1" w14:textId="77777777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02951" w14:textId="7C378789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4EE0DCD" w14:textId="218530F9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94313C" w14:textId="1C6728B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31BABD" w14:textId="4654CC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D5CCBD" w14:textId="768577FB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1C2D99" w14:textId="0998EC23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0E369A" w14:textId="5A4FF8D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517AA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DA2D4F" w14:textId="05AA9EB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08F9B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14017" w14:textId="7669921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4A54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62083" w14:textId="19337FC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3A1B8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DFC81" w14:textId="6CCE929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0CB63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B6E4D2" w14:textId="1DD8D63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37536E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C874B1" w14:textId="669EEF8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31814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39EFAB" w14:textId="61E698C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681FE9" w:rsidRPr="006375B5" w14:paraId="739F9B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B9089A" w14:textId="09476194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รีกัล รีเจี้ยน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BB411" w14:textId="46B3265D" w:rsidR="00681FE9" w:rsidRPr="006375B5" w:rsidRDefault="00681FE9" w:rsidP="00681FE9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087CBE4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A5A9E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73754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6722B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ACE03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21735E" w14:textId="739350E4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53C67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2DED0" w14:textId="04E5810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5AA1E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015084" w14:textId="6C61F449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7AA3A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E442DC" w14:textId="2F1FA74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E5D6E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73163E" w14:textId="7DC5FA4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2921B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FE3C9F" w14:textId="7EB1959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6877E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CBBD97" w14:textId="02EAA46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4353560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4D96D1" w14:textId="3FED0521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551A2173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D6EB2A" w14:textId="77777777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894A8" w14:textId="61D39D64" w:rsidR="00681FE9" w:rsidRPr="006375B5" w:rsidRDefault="00681FE9" w:rsidP="00681FE9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3BC82C" w14:textId="0DEE9B10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7B2357" w14:textId="37BE5946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0794E6" w14:textId="48CC5FF0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822A8" w14:textId="5D61631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65E79" w14:textId="050703C2" w:rsidR="00681FE9" w:rsidRPr="006375B5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E320D3" w14:textId="49093E1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F027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BE5179" w14:textId="32DF200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4831F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B10A74" w14:textId="4B16305B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EAA91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55329" w14:textId="710DB17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41F2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9B7A5A" w14:textId="7F2C97F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1931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65466E" w14:textId="2E3DC9F2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84BB8B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F9F449" w14:textId="7A579DB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1D6A0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678D898" w14:textId="53ED7B0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681FE9" w:rsidRPr="006375B5" w14:paraId="13F31C1D" w14:textId="77777777" w:rsidTr="00DB759A">
        <w:trPr>
          <w:trHeight w:val="62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E655382" w14:textId="77777777" w:rsidR="00681FE9" w:rsidRPr="00DB759A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415F12" w14:textId="77777777" w:rsidR="00681FE9" w:rsidRPr="00DB759A" w:rsidRDefault="00681FE9" w:rsidP="00681FE9">
            <w:pPr>
              <w:ind w:left="60" w:right="-117"/>
              <w:rPr>
                <w:rFonts w:ascii="Angsana New" w:hAnsi="Angsana New"/>
                <w:spacing w:val="-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6E8FBE5" w14:textId="77777777" w:rsidR="00681FE9" w:rsidRPr="00DB759A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18"/>
                <w:szCs w:val="18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146F89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07B177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2FDBC6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0F27F4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7C9123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D8A8DB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2D2BBCB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7B133F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9E09B7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E7834E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A5084C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3C37F4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3B7E82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71062A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630ED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18FF2B9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A5FA283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18"/>
                <w:szCs w:val="18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EA4673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18"/>
                <w:szCs w:val="18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39D4880" w14:textId="77777777" w:rsidR="00681FE9" w:rsidRPr="00DB759A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18"/>
                <w:szCs w:val="18"/>
                <w:lang w:val="en-US" w:bidi="th-TH"/>
              </w:rPr>
            </w:pPr>
          </w:p>
        </w:tc>
      </w:tr>
      <w:tr w:rsidR="00681FE9" w:rsidRPr="006375B5" w14:paraId="60BA829D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8291079" w14:textId="5D43F68D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ถือหุ้นผ่านทางบริษัท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สาธร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9D3BC" w14:textId="77777777" w:rsidR="00681FE9" w:rsidRPr="006375B5" w:rsidRDefault="00681FE9" w:rsidP="00681FE9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8ECD512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B7047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32CC26" w14:textId="77777777" w:rsidR="00681FE9" w:rsidRPr="000E564C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FCED13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3D8EFD" w14:textId="77777777" w:rsidR="00681FE9" w:rsidRPr="000E564C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A34F7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2D1E2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EA19A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E7F07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FFCC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18DC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8CE3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0B829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DFC0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A673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B69EB1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9F2D3D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3B62D1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EC652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DF08F6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0B19A572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3EB0D1D" w14:textId="41693CDC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/>
                <w:i/>
                <w:iCs/>
                <w:sz w:val="24"/>
                <w:szCs w:val="24"/>
              </w:rPr>
              <w:t xml:space="preserve"> 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มาเนจเมนท์</w:t>
            </w:r>
            <w:r w:rsidRPr="000A3220">
              <w:rPr>
                <w:rFonts w:asciiTheme="majorBidi" w:hAnsiTheme="majorBidi"/>
                <w:i/>
                <w:iCs/>
                <w:sz w:val="24"/>
                <w:szCs w:val="24"/>
                <w:u w:val="single"/>
                <w:cs/>
              </w:rPr>
              <w:t xml:space="preserve">  </w:t>
            </w:r>
            <w:r w:rsidRPr="000A3220">
              <w:rPr>
                <w:rFonts w:asciiTheme="majorBidi" w:hAnsiTheme="majorBidi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62C71B" w14:textId="77777777" w:rsidR="00681FE9" w:rsidRPr="006375B5" w:rsidRDefault="00681FE9" w:rsidP="00681FE9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77D5224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C5085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CF213" w14:textId="77777777" w:rsidR="00681FE9" w:rsidRPr="000E564C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3FBD4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4C7EA4" w14:textId="77777777" w:rsidR="00681FE9" w:rsidRPr="000E564C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A3487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201D3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0D262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7DDDA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ADBCB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2E93C6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7E91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E6399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3B9FE9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72698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46A573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44604F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D396FEA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874B5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461E84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76C26C97" w14:textId="77777777" w:rsidTr="007F7BD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C72E38" w14:textId="2430489D" w:rsidR="00681FE9" w:rsidRPr="006375B5" w:rsidRDefault="00681FE9" w:rsidP="00681FE9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นวมินทร์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เรสซิเดนซ์</w:t>
            </w:r>
            <w:r w:rsidRPr="000A3220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0A3220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451CA6" w14:textId="4CC80067" w:rsidR="00681FE9" w:rsidRPr="006375B5" w:rsidRDefault="00681FE9" w:rsidP="00681FE9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B68BAEA" w14:textId="77777777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D755B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00E604" w14:textId="77777777" w:rsidR="00681FE9" w:rsidRPr="000E564C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84DD5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2BAA00" w14:textId="77777777" w:rsidR="00681FE9" w:rsidRPr="000E564C" w:rsidRDefault="00681FE9" w:rsidP="00681FE9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25643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83843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4C6F8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20DF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DE3F3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B878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FA42FF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E8F00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4D09A5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77D54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3D286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D43F90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B5FDFB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DD37A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CAC3D8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</w:tr>
      <w:tr w:rsidR="00681FE9" w:rsidRPr="006375B5" w14:paraId="33C458E8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044ADF1" w14:textId="77777777" w:rsidR="00681FE9" w:rsidRPr="000A3220" w:rsidRDefault="00681FE9" w:rsidP="00681FE9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D1B8F0" w14:textId="2FC45DF0" w:rsidR="00681FE9" w:rsidRPr="006375B5" w:rsidRDefault="00681FE9" w:rsidP="00681FE9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B0A67A" w14:textId="1B5496F5" w:rsidR="00681FE9" w:rsidRPr="006375B5" w:rsidRDefault="00681FE9" w:rsidP="00681FE9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EF879D" w14:textId="126D4EA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325E16" w14:textId="56EEB46B" w:rsidR="00681FE9" w:rsidRPr="000E564C" w:rsidRDefault="00681FE9" w:rsidP="00681FE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059D8" w14:textId="686E84A1" w:rsidR="00681FE9" w:rsidRPr="006375B5" w:rsidRDefault="00681FE9" w:rsidP="00681FE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250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89383DD" w14:textId="2DDCA414" w:rsidR="00681FE9" w:rsidRPr="000E564C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36B1AA" w14:textId="029F11B5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4AB4AE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023CAC" w14:textId="37B5DD6D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E5492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5F46D1" w14:textId="2D49EF4C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2CC1B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0FE0F1" w14:textId="56FC614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5737D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9C5880" w14:textId="086E011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FC1B64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B38C96" w14:textId="2B2CFA53" w:rsidR="00681FE9" w:rsidRPr="006375B5" w:rsidRDefault="00681FE9" w:rsidP="00681FE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255EB7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8AF4EA6" w14:textId="0E49DACF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690AAC" w14:textId="77777777" w:rsidR="00681FE9" w:rsidRPr="006375B5" w:rsidRDefault="00681FE9" w:rsidP="00681FE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0CB568E" w14:textId="778BFC98" w:rsidR="00681FE9" w:rsidRPr="006375B5" w:rsidRDefault="00681FE9" w:rsidP="00681FE9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</w:tbl>
    <w:p w14:paraId="7F011CF9" w14:textId="77777777" w:rsidR="00BA32DE" w:rsidRPr="006375B5" w:rsidRDefault="00BA32DE" w:rsidP="00A6488B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lang w:val="en-US"/>
        </w:rPr>
      </w:pPr>
    </w:p>
    <w:p w14:paraId="178BD101" w14:textId="67F8F65D" w:rsidR="00E2301D" w:rsidRPr="006375B5" w:rsidRDefault="00E2301D" w:rsidP="0062128A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2301D" w:rsidRPr="006375B5" w:rsidSect="005462CF">
          <w:pgSz w:w="16834" w:h="11909" w:orient="landscape" w:code="9"/>
          <w:pgMar w:top="691" w:right="864" w:bottom="576" w:left="864" w:header="720" w:footer="720" w:gutter="0"/>
          <w:paperSrc w:first="7" w:other="7"/>
          <w:cols w:space="720"/>
          <w:docGrid w:linePitch="245"/>
        </w:sectPr>
      </w:pPr>
    </w:p>
    <w:p w14:paraId="1102325C" w14:textId="21733132" w:rsidR="00C24C64" w:rsidRDefault="00C24C64" w:rsidP="002103E6">
      <w:pPr>
        <w:pStyle w:val="Heading6"/>
        <w:ind w:left="540"/>
        <w:jc w:val="both"/>
        <w:rPr>
          <w:rFonts w:asciiTheme="majorBidi" w:hAnsiTheme="majorBidi" w:cstheme="majorBidi"/>
          <w:b w:val="0"/>
          <w:bCs w:val="0"/>
          <w:i/>
          <w:iCs/>
          <w:sz w:val="30"/>
          <w:szCs w:val="30"/>
        </w:rPr>
      </w:pPr>
      <w:r w:rsidRPr="006375B5">
        <w:rPr>
          <w:rFonts w:asciiTheme="majorBidi" w:hAnsiTheme="majorBidi" w:cstheme="majorBidi" w:hint="cs"/>
          <w:b w:val="0"/>
          <w:bCs w:val="0"/>
          <w:i/>
          <w:iCs/>
          <w:sz w:val="30"/>
          <w:szCs w:val="30"/>
          <w:cs/>
        </w:rPr>
        <w:lastRenderedPageBreak/>
        <w:t>เงิน</w:t>
      </w:r>
      <w:r w:rsidR="006659C6" w:rsidRPr="006375B5">
        <w:rPr>
          <w:rFonts w:asciiTheme="majorBidi" w:hAnsiTheme="majorBidi" w:cstheme="majorBidi" w:hint="cs"/>
          <w:b w:val="0"/>
          <w:bCs w:val="0"/>
          <w:i/>
          <w:iCs/>
          <w:sz w:val="30"/>
          <w:szCs w:val="30"/>
          <w:cs/>
          <w:lang w:val="en-US"/>
        </w:rPr>
        <w:t>ให้</w:t>
      </w:r>
      <w:r w:rsidRPr="006375B5">
        <w:rPr>
          <w:rFonts w:asciiTheme="majorBidi" w:hAnsiTheme="majorBidi" w:cstheme="majorBidi" w:hint="cs"/>
          <w:b w:val="0"/>
          <w:bCs w:val="0"/>
          <w:i/>
          <w:iCs/>
          <w:sz w:val="30"/>
          <w:szCs w:val="30"/>
          <w:cs/>
        </w:rPr>
        <w:t>กู้ยืมระยะสั้นเพื่อโครงการลงทุน</w:t>
      </w:r>
    </w:p>
    <w:p w14:paraId="5B331305" w14:textId="77777777" w:rsidR="0095264B" w:rsidRPr="002730CA" w:rsidRDefault="0095264B" w:rsidP="0095264B">
      <w:pPr>
        <w:rPr>
          <w:rFonts w:ascii="Angsana New" w:hAnsi="Angsana New"/>
          <w:sz w:val="22"/>
          <w:szCs w:val="22"/>
          <w:lang w:val="x-none" w:eastAsia="x-none"/>
        </w:rPr>
      </w:pPr>
    </w:p>
    <w:p w14:paraId="3021BD02" w14:textId="3EAD03F1" w:rsidR="00571274" w:rsidRPr="00CA3BC9" w:rsidRDefault="00571274" w:rsidP="0095264B">
      <w:pPr>
        <w:ind w:left="540"/>
        <w:jc w:val="thaiDistribute"/>
        <w:rPr>
          <w:rFonts w:ascii="Angsana New" w:hAnsi="Angsana New"/>
          <w:b/>
          <w:bCs/>
          <w:spacing w:val="-18"/>
          <w:sz w:val="30"/>
          <w:szCs w:val="30"/>
          <w:lang w:val="en-GB"/>
        </w:rPr>
      </w:pPr>
      <w:r w:rsidRPr="009E2F97">
        <w:rPr>
          <w:rFonts w:ascii="Angsana New" w:hAnsi="Angsana New"/>
          <w:sz w:val="30"/>
          <w:szCs w:val="30"/>
          <w:cs/>
          <w:lang w:val="en-GB"/>
        </w:rPr>
        <w:t xml:space="preserve">ณ วันที่ </w:t>
      </w:r>
      <w:r w:rsidRPr="00415B4C">
        <w:rPr>
          <w:rFonts w:ascii="Angsana New" w:hAnsi="Angsana New"/>
          <w:sz w:val="30"/>
          <w:szCs w:val="30"/>
        </w:rPr>
        <w:t>30</w:t>
      </w:r>
      <w:r w:rsidRPr="009E2F97">
        <w:rPr>
          <w:rFonts w:ascii="Angsana New" w:hAnsi="Angsana New"/>
          <w:sz w:val="30"/>
          <w:szCs w:val="30"/>
          <w:cs/>
          <w:lang w:val="en-GB"/>
        </w:rPr>
        <w:t xml:space="preserve"> </w:t>
      </w:r>
      <w:r>
        <w:rPr>
          <w:rFonts w:ascii="Angsana New" w:hAnsi="Angsana New" w:hint="cs"/>
          <w:sz w:val="30"/>
          <w:szCs w:val="30"/>
          <w:cs/>
          <w:lang w:val="en-GB"/>
        </w:rPr>
        <w:t xml:space="preserve">กันยายน </w:t>
      </w:r>
      <w:r w:rsidRPr="00415B4C">
        <w:rPr>
          <w:rFonts w:ascii="Angsana New" w:hAnsi="Angsana New"/>
          <w:sz w:val="30"/>
          <w:szCs w:val="30"/>
        </w:rPr>
        <w:t>2564</w:t>
      </w:r>
      <w:r w:rsidRPr="009E2F97">
        <w:rPr>
          <w:rFonts w:ascii="Angsana New" w:hAnsi="Angsana New"/>
          <w:sz w:val="30"/>
          <w:szCs w:val="30"/>
          <w:cs/>
          <w:lang w:val="en-GB"/>
        </w:rPr>
        <w:t xml:space="preserve"> บริษัทย่อยทางอ้อม</w:t>
      </w:r>
      <w:r>
        <w:rPr>
          <w:rFonts w:ascii="Angsana New" w:hAnsi="Angsana New" w:hint="cs"/>
          <w:sz w:val="30"/>
          <w:szCs w:val="30"/>
          <w:cs/>
          <w:lang w:val="en-GB"/>
        </w:rPr>
        <w:t>แห่งหนึ่ง</w:t>
      </w:r>
      <w:r w:rsidRPr="009E2F97">
        <w:rPr>
          <w:rFonts w:ascii="Angsana New" w:hAnsi="Angsana New"/>
          <w:sz w:val="30"/>
          <w:szCs w:val="30"/>
          <w:cs/>
          <w:lang w:val="en-GB"/>
        </w:rPr>
        <w:t>ของบริษั</w:t>
      </w:r>
      <w:r>
        <w:rPr>
          <w:rFonts w:ascii="Angsana New" w:hAnsi="Angsana New" w:hint="cs"/>
          <w:sz w:val="30"/>
          <w:szCs w:val="30"/>
          <w:cs/>
          <w:lang w:val="en-GB"/>
        </w:rPr>
        <w:t>ท</w:t>
      </w:r>
      <w:r w:rsidRPr="009E2F97">
        <w:rPr>
          <w:rFonts w:ascii="Angsana New" w:hAnsi="Angsana New"/>
          <w:sz w:val="30"/>
          <w:szCs w:val="30"/>
          <w:cs/>
          <w:lang w:val="en-GB"/>
        </w:rPr>
        <w:t>มีเงินให้กู้ยืมระยะสั้น</w:t>
      </w:r>
      <w:r w:rsidRPr="009E2F97">
        <w:rPr>
          <w:rFonts w:ascii="Angsana New" w:hAnsi="Angsana New" w:hint="cs"/>
          <w:sz w:val="30"/>
          <w:szCs w:val="30"/>
          <w:cs/>
          <w:lang w:val="en-GB"/>
        </w:rPr>
        <w:t>และเงินมัดจำ</w:t>
      </w:r>
      <w:r w:rsidRPr="009E2F97">
        <w:rPr>
          <w:rFonts w:ascii="Angsana New" w:hAnsi="Angsana New"/>
          <w:sz w:val="30"/>
          <w:szCs w:val="30"/>
          <w:cs/>
          <w:lang w:val="en-GB"/>
        </w:rPr>
        <w:t>แก่บริษัท</w:t>
      </w:r>
      <w:r>
        <w:rPr>
          <w:rFonts w:ascii="Angsana New" w:hAnsi="Angsana New"/>
          <w:sz w:val="30"/>
          <w:szCs w:val="30"/>
          <w:lang w:val="en-GB"/>
        </w:rPr>
        <w:br/>
      </w:r>
      <w:r w:rsidRPr="009E2F97">
        <w:rPr>
          <w:rFonts w:ascii="Angsana New" w:hAnsi="Angsana New"/>
          <w:sz w:val="30"/>
          <w:szCs w:val="30"/>
          <w:cs/>
          <w:lang w:val="en-GB"/>
        </w:rPr>
        <w:t>ในต่างประเทศ</w:t>
      </w:r>
      <w:r w:rsidRPr="009E2F97">
        <w:rPr>
          <w:rFonts w:ascii="Angsana New" w:hAnsi="Angsana New"/>
          <w:spacing w:val="-6"/>
          <w:sz w:val="30"/>
          <w:szCs w:val="30"/>
          <w:cs/>
          <w:lang w:val="en-GB"/>
        </w:rPr>
        <w:t xml:space="preserve">แห่งหนึ่งจำนวนเงิน </w:t>
      </w:r>
      <w:r>
        <w:rPr>
          <w:rFonts w:ascii="Angsana New" w:hAnsi="Angsana New"/>
          <w:spacing w:val="-6"/>
          <w:sz w:val="30"/>
          <w:szCs w:val="30"/>
        </w:rPr>
        <w:t>164.32</w:t>
      </w:r>
      <w:r w:rsidRPr="009E2F97">
        <w:rPr>
          <w:rFonts w:ascii="Angsana New" w:hAnsi="Angsana New"/>
          <w:spacing w:val="-6"/>
          <w:sz w:val="30"/>
          <w:szCs w:val="30"/>
          <w:lang w:val="en-GB"/>
        </w:rPr>
        <w:t xml:space="preserve"> </w:t>
      </w:r>
      <w:r w:rsidRPr="009E2F97">
        <w:rPr>
          <w:rFonts w:ascii="Angsana New" w:hAnsi="Angsana New"/>
          <w:spacing w:val="-6"/>
          <w:sz w:val="30"/>
          <w:szCs w:val="30"/>
          <w:cs/>
          <w:lang w:val="en-GB"/>
        </w:rPr>
        <w:t>ล้านบาท</w:t>
      </w:r>
      <w:r w:rsidRPr="009E2F97">
        <w:rPr>
          <w:rFonts w:ascii="Angsana New" w:hAnsi="Angsana New" w:hint="cs"/>
          <w:spacing w:val="-6"/>
          <w:sz w:val="30"/>
          <w:szCs w:val="30"/>
          <w:cs/>
          <w:lang w:val="en-GB"/>
        </w:rPr>
        <w:t xml:space="preserve"> </w:t>
      </w:r>
      <w:r w:rsidRPr="009E2F97">
        <w:rPr>
          <w:rFonts w:ascii="Angsana New" w:hAnsi="Angsana New"/>
          <w:sz w:val="30"/>
          <w:szCs w:val="30"/>
          <w:cs/>
          <w:lang w:val="en-GB"/>
        </w:rPr>
        <w:t>เพื่อโครงการลงทุนพัฒนาอสังหาริมทรัพย์ในต่างประเทศ</w:t>
      </w:r>
      <w:r>
        <w:rPr>
          <w:rFonts w:ascii="Angsana New" w:hAnsi="Angsana New"/>
          <w:sz w:val="30"/>
          <w:szCs w:val="30"/>
          <w:lang w:val="en-GB"/>
        </w:rPr>
        <w:br/>
      </w:r>
      <w:r w:rsidRPr="00CA3BC9">
        <w:rPr>
          <w:rFonts w:ascii="Angsana New" w:hAnsi="Angsana New"/>
          <w:sz w:val="30"/>
          <w:szCs w:val="30"/>
          <w:cs/>
          <w:lang w:val="en-GB"/>
        </w:rPr>
        <w:t>ทั้งนี้คู่สัญญาดังกล่าวต้องชำระเงินกู้พร้อมดอกเบี้ยให้แก่กลุ่มบริษัทหากไม่สามารถปฎิบัติตามเงื่อนไขที่ระบุใ</w:t>
      </w:r>
      <w:r w:rsidRPr="00CA3BC9">
        <w:rPr>
          <w:rFonts w:ascii="Angsana New" w:hAnsi="Angsana New" w:hint="cs"/>
          <w:sz w:val="30"/>
          <w:szCs w:val="30"/>
          <w:cs/>
          <w:lang w:val="en-GB"/>
        </w:rPr>
        <w:t>น</w:t>
      </w:r>
      <w:r w:rsidRPr="0093396C">
        <w:rPr>
          <w:rFonts w:ascii="Angsana New" w:hAnsi="Angsana New"/>
          <w:spacing w:val="-2"/>
          <w:sz w:val="30"/>
          <w:szCs w:val="30"/>
          <w:cs/>
          <w:lang w:val="en-GB"/>
        </w:rPr>
        <w:t>สัญญาในอนาคตได้</w:t>
      </w:r>
      <w:r w:rsidRPr="0093396C">
        <w:rPr>
          <w:rFonts w:ascii="Angsana New" w:hAnsi="Angsana New"/>
          <w:spacing w:val="-2"/>
          <w:sz w:val="30"/>
          <w:szCs w:val="30"/>
          <w:lang w:val="en-GB"/>
        </w:rPr>
        <w:t xml:space="preserve"> </w:t>
      </w:r>
      <w:r w:rsidRPr="0093396C">
        <w:rPr>
          <w:rFonts w:ascii="Angsana New" w:hAnsi="Angsana New" w:hint="cs"/>
          <w:spacing w:val="-2"/>
          <w:sz w:val="30"/>
          <w:szCs w:val="30"/>
          <w:cs/>
          <w:lang w:val="en-GB"/>
        </w:rPr>
        <w:t>ต่อมาเงินกู้ยืมดังกล่าวได้มีการชำระคืนแล้วทั้งจำนวนในระหว่าง</w:t>
      </w:r>
      <w:r w:rsidR="00553FC2" w:rsidRPr="0093396C">
        <w:rPr>
          <w:rFonts w:ascii="Angsana New" w:hAnsi="Angsana New" w:hint="cs"/>
          <w:spacing w:val="-2"/>
          <w:sz w:val="30"/>
          <w:szCs w:val="30"/>
          <w:cs/>
          <w:lang w:val="en-GB"/>
        </w:rPr>
        <w:t>ปี</w:t>
      </w:r>
      <w:r w:rsidRPr="0093396C">
        <w:rPr>
          <w:rFonts w:ascii="Angsana New" w:hAnsi="Angsana New" w:hint="cs"/>
          <w:spacing w:val="-2"/>
          <w:sz w:val="30"/>
          <w:szCs w:val="30"/>
          <w:cs/>
          <w:lang w:val="en-GB"/>
        </w:rPr>
        <w:t xml:space="preserve">สิ้นสุดวันที่ </w:t>
      </w:r>
      <w:r w:rsidRPr="0093396C">
        <w:rPr>
          <w:rFonts w:ascii="Angsana New" w:hAnsi="Angsana New"/>
          <w:spacing w:val="-2"/>
          <w:sz w:val="30"/>
          <w:szCs w:val="30"/>
        </w:rPr>
        <w:t xml:space="preserve">30 </w:t>
      </w:r>
      <w:r w:rsidR="00553FC2" w:rsidRPr="0093396C">
        <w:rPr>
          <w:rFonts w:ascii="Angsana New" w:hAnsi="Angsana New" w:hint="cs"/>
          <w:spacing w:val="-2"/>
          <w:sz w:val="30"/>
          <w:szCs w:val="30"/>
          <w:cs/>
        </w:rPr>
        <w:t>กันยา</w:t>
      </w:r>
      <w:r w:rsidRPr="0093396C">
        <w:rPr>
          <w:rFonts w:ascii="Angsana New" w:hAnsi="Angsana New" w:hint="cs"/>
          <w:spacing w:val="-2"/>
          <w:sz w:val="30"/>
          <w:szCs w:val="30"/>
          <w:cs/>
        </w:rPr>
        <w:t xml:space="preserve">ยน </w:t>
      </w:r>
      <w:r w:rsidRPr="0093396C">
        <w:rPr>
          <w:rFonts w:ascii="Angsana New" w:hAnsi="Angsana New"/>
          <w:spacing w:val="-2"/>
          <w:sz w:val="30"/>
          <w:szCs w:val="30"/>
        </w:rPr>
        <w:t>2565</w:t>
      </w:r>
    </w:p>
    <w:p w14:paraId="46406326" w14:textId="2F288C29" w:rsidR="00C24C64" w:rsidRPr="0095264B" w:rsidRDefault="00C24C64" w:rsidP="00C24C64">
      <w:pPr>
        <w:rPr>
          <w:rFonts w:asciiTheme="majorBidi" w:hAnsiTheme="majorBidi" w:cstheme="majorBidi"/>
          <w:sz w:val="24"/>
          <w:szCs w:val="24"/>
          <w:lang w:eastAsia="x-none"/>
        </w:rPr>
      </w:pPr>
    </w:p>
    <w:p w14:paraId="3D71DFB0" w14:textId="43C61314" w:rsidR="006B217C" w:rsidRDefault="006B217C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57343A" w:rsidRPr="006375B5">
        <w:rPr>
          <w:rFonts w:ascii="Angsana New" w:hAnsi="Angsana New"/>
          <w:sz w:val="30"/>
          <w:szCs w:val="30"/>
          <w:lang w:val="en-US"/>
        </w:rPr>
        <w:t xml:space="preserve"> </w:t>
      </w:r>
      <w:r w:rsidR="002D0A02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20D6B76A" w14:textId="77777777" w:rsidR="0095264B" w:rsidRPr="0095264B" w:rsidRDefault="0095264B" w:rsidP="0095264B">
      <w:pPr>
        <w:rPr>
          <w:rFonts w:ascii="Angsana New" w:hAnsi="Angsana New"/>
          <w:sz w:val="24"/>
          <w:szCs w:val="24"/>
          <w:lang w:eastAsia="x-none"/>
        </w:rPr>
      </w:pPr>
    </w:p>
    <w:tbl>
      <w:tblPr>
        <w:tblW w:w="9387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2817"/>
        <w:gridCol w:w="990"/>
        <w:gridCol w:w="990"/>
        <w:gridCol w:w="270"/>
        <w:gridCol w:w="1350"/>
        <w:gridCol w:w="270"/>
        <w:gridCol w:w="1350"/>
        <w:gridCol w:w="270"/>
        <w:gridCol w:w="1080"/>
      </w:tblGrid>
      <w:tr w:rsidR="00297EA2" w:rsidRPr="006375B5" w14:paraId="15FE0E72" w14:textId="77777777" w:rsidTr="007D295B">
        <w:tc>
          <w:tcPr>
            <w:tcW w:w="2817" w:type="dxa"/>
          </w:tcPr>
          <w:p w14:paraId="7BC611A5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789FCF8A" w14:textId="77777777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25E9D0DA" w14:textId="70ED7D35" w:rsidR="00297EA2" w:rsidRPr="006375B5" w:rsidRDefault="00297EA2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9B2238" w:rsidRPr="006375B5" w14:paraId="2BC7AFDF" w14:textId="77777777" w:rsidTr="007D295B">
        <w:tc>
          <w:tcPr>
            <w:tcW w:w="2817" w:type="dxa"/>
          </w:tcPr>
          <w:p w14:paraId="4E7CD7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265D4F9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74297A08" w14:textId="1DF8CFC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D2E25DD" w14:textId="2F01D3DC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28EE8712" w14:textId="50691B8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vAlign w:val="center"/>
          </w:tcPr>
          <w:p w14:paraId="79F4BD10" w14:textId="6B50F7C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02FF0A93" w14:textId="0E8A0C9A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0D45588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8623CEA" w14:textId="072C5F3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284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9B2238" w:rsidRPr="006375B5" w14:paraId="6F048288" w14:textId="77777777" w:rsidTr="007D295B">
        <w:tc>
          <w:tcPr>
            <w:tcW w:w="2817" w:type="dxa"/>
          </w:tcPr>
          <w:p w14:paraId="26B2C4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3329F93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3B65D32" w14:textId="6D482856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3C77ACB" w14:textId="763B804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C4B413F" w14:textId="1C3E9E4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1E12EE8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756309F" w14:textId="294AF5EB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209433B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0906877" w14:textId="3BC8EFF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C5E7403" w14:textId="77777777" w:rsidTr="007D295B">
        <w:tc>
          <w:tcPr>
            <w:tcW w:w="2817" w:type="dxa"/>
          </w:tcPr>
          <w:p w14:paraId="37EBF452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7208D291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387A759" w14:textId="0021C391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662BE40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3CD72965" w14:textId="7DF3EB3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255BED8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2B3DB63" w14:textId="7C1CB32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ลงทุนเพื่อ</w:t>
            </w:r>
          </w:p>
        </w:tc>
        <w:tc>
          <w:tcPr>
            <w:tcW w:w="270" w:type="dxa"/>
          </w:tcPr>
          <w:p w14:paraId="58F43729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BF503B3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6375B5" w14:paraId="1108FB46" w14:textId="77777777" w:rsidTr="007D295B">
        <w:tc>
          <w:tcPr>
            <w:tcW w:w="2817" w:type="dxa"/>
          </w:tcPr>
          <w:p w14:paraId="17AAEF07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13A0B0C5" w14:textId="2A4C32BE" w:rsidR="009B2238" w:rsidRPr="006375B5" w:rsidRDefault="00EF26B5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990" w:type="dxa"/>
          </w:tcPr>
          <w:p w14:paraId="31A36332" w14:textId="4B962B8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64215645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DF77E7D" w14:textId="2ECEA59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</w:tcPr>
          <w:p w14:paraId="4ABC710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A49F270" w14:textId="2E8F419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การพาณิชย์</w:t>
            </w:r>
          </w:p>
        </w:tc>
        <w:tc>
          <w:tcPr>
            <w:tcW w:w="270" w:type="dxa"/>
          </w:tcPr>
          <w:p w14:paraId="41E6900C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53102A3" w14:textId="30C8AFFF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F81176" w:rsidRPr="006375B5" w14:paraId="0E88E3BE" w14:textId="77777777" w:rsidTr="007D295B">
        <w:tc>
          <w:tcPr>
            <w:tcW w:w="2817" w:type="dxa"/>
          </w:tcPr>
          <w:p w14:paraId="1B108B6D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64C19D5A" w14:textId="77777777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72BE6DD8" w14:textId="46BEB4A8" w:rsidR="00F81176" w:rsidRPr="006375B5" w:rsidRDefault="00F81176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B2238" w:rsidRPr="006375B5" w14:paraId="131D65AB" w14:textId="77777777" w:rsidTr="00BA32DE">
        <w:tc>
          <w:tcPr>
            <w:tcW w:w="2817" w:type="dxa"/>
          </w:tcPr>
          <w:p w14:paraId="3495B5A2" w14:textId="77777777" w:rsidR="009B2238" w:rsidRPr="006375B5" w:rsidRDefault="009B2238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90" w:type="dxa"/>
          </w:tcPr>
          <w:p w14:paraId="6E65D7D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D9B2D7D" w14:textId="3D6AD3A2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</w:tcPr>
          <w:p w14:paraId="04E55A19" w14:textId="34572109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41785EA" w14:textId="4108AD18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793E3F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755C15E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E7FBC0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1B1F554" w14:textId="77777777" w:rsidR="009B2238" w:rsidRPr="006375B5" w:rsidRDefault="009B2238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</w:tr>
      <w:tr w:rsidR="00217057" w:rsidRPr="006375B5" w14:paraId="0CA3863E" w14:textId="77777777" w:rsidTr="00123B0A">
        <w:tc>
          <w:tcPr>
            <w:tcW w:w="2817" w:type="dxa"/>
          </w:tcPr>
          <w:p w14:paraId="3ABD32DB" w14:textId="6CC3B020" w:rsidR="00217057" w:rsidRPr="00811DDF" w:rsidRDefault="00217057" w:rsidP="00123B0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380" w:lineRule="exact"/>
              <w:ind w:left="9"/>
              <w:jc w:val="both"/>
              <w:rPr>
                <w:rFonts w:asciiTheme="majorBidi" w:hAnsiTheme="majorBidi"/>
                <w:sz w:val="30"/>
                <w:szCs w:val="30"/>
                <w:cs/>
              </w:rPr>
            </w:pP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ณ วันที่ </w:t>
            </w:r>
            <w:r w:rsidR="000E564C" w:rsidRPr="00811DDF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ตุลาคม </w:t>
            </w:r>
            <w:r w:rsidR="000E564C" w:rsidRPr="00811DDF">
              <w:rPr>
                <w:rFonts w:ascii="Angsana New" w:eastAsia="Times New Roman" w:hAnsi="Angsana New" w:hint="cs"/>
                <w:sz w:val="30"/>
                <w:szCs w:val="30"/>
              </w:rPr>
              <w:t>2563</w:t>
            </w:r>
            <w:r w:rsidRPr="00811DDF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990" w:type="dxa"/>
          </w:tcPr>
          <w:p w14:paraId="0754CC43" w14:textId="77777777" w:rsidR="00217057" w:rsidRPr="006375B5" w:rsidRDefault="00217057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B2CCB81" w14:textId="0D6DD025" w:rsidR="00217057" w:rsidRPr="002B09D8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2B09D8">
              <w:rPr>
                <w:rFonts w:ascii="Angsana New" w:eastAsia="Times New Roman" w:hAnsi="Angsana New"/>
                <w:sz w:val="30"/>
                <w:szCs w:val="30"/>
              </w:rPr>
              <w:t>4</w:t>
            </w:r>
            <w:r w:rsidR="00813555">
              <w:rPr>
                <w:rFonts w:ascii="Angsana New" w:eastAsia="Times New Roman" w:hAnsi="Angsana New"/>
                <w:sz w:val="30"/>
                <w:szCs w:val="30"/>
              </w:rPr>
              <w:t>88</w:t>
            </w:r>
          </w:p>
        </w:tc>
        <w:tc>
          <w:tcPr>
            <w:tcW w:w="270" w:type="dxa"/>
          </w:tcPr>
          <w:p w14:paraId="6087F14C" w14:textId="77777777" w:rsidR="00217057" w:rsidRPr="002B09D8" w:rsidRDefault="00217057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A40DDDB" w14:textId="63CD7A85" w:rsidR="00217057" w:rsidRPr="002B09D8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2B09D8">
              <w:rPr>
                <w:rFonts w:ascii="Angsana New" w:eastAsia="Times New Roman" w:hAnsi="Angsana New"/>
                <w:sz w:val="30"/>
                <w:szCs w:val="30"/>
              </w:rPr>
              <w:t>32</w:t>
            </w:r>
            <w:r w:rsidR="00217057" w:rsidRPr="002B09D8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2B09D8">
              <w:rPr>
                <w:rFonts w:ascii="Angsana New" w:eastAsia="Times New Roman" w:hAnsi="Angsana New"/>
                <w:sz w:val="30"/>
                <w:szCs w:val="30"/>
              </w:rPr>
              <w:t>7</w:t>
            </w:r>
            <w:r w:rsidR="00813555">
              <w:rPr>
                <w:rFonts w:ascii="Angsana New" w:eastAsia="Times New Roman" w:hAnsi="Angsana New"/>
                <w:sz w:val="30"/>
                <w:szCs w:val="30"/>
              </w:rPr>
              <w:t>24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8BEDF5" w14:textId="77777777" w:rsidR="00217057" w:rsidRPr="002B09D8" w:rsidRDefault="00217057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43489D9" w14:textId="44F92624" w:rsidR="00217057" w:rsidRPr="002B09D8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2B09D8">
              <w:rPr>
                <w:rFonts w:ascii="Angsana New" w:eastAsia="Times New Roman" w:hAnsi="Angsana New"/>
                <w:sz w:val="30"/>
                <w:szCs w:val="30"/>
              </w:rPr>
              <w:t>5</w:t>
            </w:r>
            <w:r w:rsidR="00217057" w:rsidRPr="002B09D8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2B09D8">
              <w:rPr>
                <w:rFonts w:ascii="Angsana New" w:eastAsia="Times New Roman" w:hAnsi="Angsana New"/>
                <w:sz w:val="30"/>
                <w:szCs w:val="30"/>
              </w:rPr>
              <w:t>4</w:t>
            </w:r>
            <w:r w:rsidR="00813555">
              <w:rPr>
                <w:rFonts w:ascii="Angsana New" w:eastAsia="Times New Roman" w:hAnsi="Angsana New"/>
                <w:sz w:val="30"/>
                <w:szCs w:val="30"/>
              </w:rPr>
              <w:t>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992C5D" w14:textId="77777777" w:rsidR="00217057" w:rsidRPr="002B09D8" w:rsidRDefault="00217057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47C027" w14:textId="5FB1BCBE" w:rsidR="00217057" w:rsidRPr="002B09D8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2B09D8">
              <w:rPr>
                <w:rFonts w:ascii="Angsana New" w:eastAsia="Times New Roman" w:hAnsi="Angsana New"/>
                <w:sz w:val="30"/>
                <w:szCs w:val="30"/>
              </w:rPr>
              <w:t>38</w:t>
            </w:r>
            <w:r w:rsidR="00217057" w:rsidRPr="002B09D8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2B09D8">
              <w:rPr>
                <w:rFonts w:ascii="Angsana New" w:eastAsia="Times New Roman" w:hAnsi="Angsana New"/>
                <w:sz w:val="30"/>
                <w:szCs w:val="30"/>
              </w:rPr>
              <w:t>6</w:t>
            </w:r>
            <w:r w:rsidR="00813555">
              <w:rPr>
                <w:rFonts w:ascii="Angsana New" w:eastAsia="Times New Roman" w:hAnsi="Angsana New"/>
                <w:sz w:val="30"/>
                <w:szCs w:val="30"/>
              </w:rPr>
              <w:t>78</w:t>
            </w:r>
          </w:p>
        </w:tc>
      </w:tr>
      <w:tr w:rsidR="00437B93" w:rsidRPr="006375B5" w14:paraId="68B42A08" w14:textId="77777777" w:rsidTr="0042758D">
        <w:tc>
          <w:tcPr>
            <w:tcW w:w="2817" w:type="dxa"/>
          </w:tcPr>
          <w:p w14:paraId="519DBC5A" w14:textId="3EB48AB3" w:rsidR="00437B93" w:rsidRPr="006375B5" w:rsidRDefault="00437B93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2B4F9BF1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5E467B7" w14:textId="658E6D37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37B93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375</w:t>
            </w:r>
          </w:p>
        </w:tc>
        <w:tc>
          <w:tcPr>
            <w:tcW w:w="270" w:type="dxa"/>
          </w:tcPr>
          <w:p w14:paraId="08339CE7" w14:textId="5B70150D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81E3ED3" w14:textId="13F175C5" w:rsidR="00437B93" w:rsidRPr="006375B5" w:rsidRDefault="000E564C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37B93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980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5CE910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65DE6F" w14:textId="311AB8F9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D13171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690A12" w14:textId="4BC9324D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="00437B93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359</w:t>
            </w:r>
          </w:p>
        </w:tc>
      </w:tr>
      <w:tr w:rsidR="00437B93" w:rsidRPr="006375B5" w14:paraId="3D53E7E7" w14:textId="77777777" w:rsidTr="0042758D">
        <w:tc>
          <w:tcPr>
            <w:tcW w:w="2817" w:type="dxa"/>
          </w:tcPr>
          <w:p w14:paraId="14B678E5" w14:textId="0FFEB094" w:rsidR="00437B93" w:rsidRPr="006375B5" w:rsidRDefault="00437B93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การซื้อบริษัทย่อย</w:t>
            </w:r>
          </w:p>
        </w:tc>
        <w:tc>
          <w:tcPr>
            <w:tcW w:w="990" w:type="dxa"/>
          </w:tcPr>
          <w:p w14:paraId="37489506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689EAFB" w14:textId="73A6171D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37B93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016</w:t>
            </w:r>
          </w:p>
        </w:tc>
        <w:tc>
          <w:tcPr>
            <w:tcW w:w="270" w:type="dxa"/>
          </w:tcPr>
          <w:p w14:paraId="24089D4A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986EE54" w14:textId="4D970B67" w:rsidR="00437B93" w:rsidRPr="006375B5" w:rsidRDefault="000E564C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337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721389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B6454E5" w14:textId="79D6A387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37B93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224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19C52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AC916C" w14:textId="0463F5BE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="00437B93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577</w:t>
            </w:r>
          </w:p>
        </w:tc>
      </w:tr>
      <w:tr w:rsidR="00437B93" w:rsidRPr="006375B5" w14:paraId="5416F24D" w14:textId="77777777" w:rsidTr="0042758D">
        <w:tc>
          <w:tcPr>
            <w:tcW w:w="2817" w:type="dxa"/>
          </w:tcPr>
          <w:p w14:paraId="1E4C1BAA" w14:textId="2F39C175" w:rsidR="00437B93" w:rsidRPr="006375B5" w:rsidRDefault="00437B93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68CE051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42A58C35" w14:textId="21903C86" w:rsidR="00437B93" w:rsidRPr="006375B5" w:rsidRDefault="00437B93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18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400B314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9E300B4" w14:textId="19D4E0CE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402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649EA539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5355F83" w14:textId="5B1275D9" w:rsidR="00437B93" w:rsidRPr="006375B5" w:rsidRDefault="00437B93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15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B9DFC54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E61741" w14:textId="24940E3A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435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437B93" w:rsidRPr="006375B5" w14:paraId="39EBF97E" w14:textId="77777777" w:rsidTr="0042758D">
        <w:trPr>
          <w:trHeight w:val="164"/>
        </w:trPr>
        <w:tc>
          <w:tcPr>
            <w:tcW w:w="2817" w:type="dxa"/>
          </w:tcPr>
          <w:p w14:paraId="197A4B5D" w14:textId="2A57D4C0" w:rsidR="00437B93" w:rsidRPr="006375B5" w:rsidRDefault="00437B93" w:rsidP="00437B93">
            <w:pPr>
              <w:pStyle w:val="acctfourfigures"/>
              <w:tabs>
                <w:tab w:val="clear" w:pos="765"/>
              </w:tabs>
              <w:spacing w:line="380" w:lineRule="exact"/>
              <w:ind w:left="191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0" w:type="dxa"/>
          </w:tcPr>
          <w:p w14:paraId="03AA0076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2BE061E5" w14:textId="18C40DFB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252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A185C6A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739E409F" w14:textId="58331A4A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37B93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252</w:t>
            </w:r>
          </w:p>
        </w:tc>
        <w:tc>
          <w:tcPr>
            <w:tcW w:w="270" w:type="dxa"/>
            <w:shd w:val="clear" w:color="auto" w:fill="auto"/>
          </w:tcPr>
          <w:p w14:paraId="1922061B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4950F47A" w14:textId="742FAD26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1BFCEC7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66C75B1" w14:textId="6412707B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437B93" w:rsidRPr="006375B5" w14:paraId="6CAAEDF9" w14:textId="77777777" w:rsidTr="00811DDF">
        <w:trPr>
          <w:trHeight w:val="55"/>
        </w:trPr>
        <w:tc>
          <w:tcPr>
            <w:tcW w:w="2817" w:type="dxa"/>
          </w:tcPr>
          <w:p w14:paraId="79257E6D" w14:textId="13B421F3" w:rsidR="00437B93" w:rsidRPr="006375B5" w:rsidRDefault="00437B93" w:rsidP="00437B93">
            <w:pPr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>โอนออกไปที่</w:t>
            </w: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:</w:t>
            </w:r>
          </w:p>
        </w:tc>
        <w:tc>
          <w:tcPr>
            <w:tcW w:w="990" w:type="dxa"/>
          </w:tcPr>
          <w:p w14:paraId="2E7021DF" w14:textId="2287A1BB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 w:right="-105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1ED02EAC" w14:textId="7F017BC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39B3AFA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65324F07" w14:textId="73FE54A0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60EA0F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0A416937" w14:textId="4CEE7B55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A6E1BC8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D2C6EFE" w14:textId="1D8D331C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right="-56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</w:tr>
      <w:tr w:rsidR="00437B93" w:rsidRPr="006375B5" w14:paraId="727173AE" w14:textId="77777777" w:rsidTr="00811DDF">
        <w:tc>
          <w:tcPr>
            <w:tcW w:w="2817" w:type="dxa"/>
          </w:tcPr>
          <w:p w14:paraId="4A1F4CD2" w14:textId="5063B3CE" w:rsidR="00437B93" w:rsidRPr="006375B5" w:rsidRDefault="00437B93" w:rsidP="00437B93">
            <w:pPr>
              <w:spacing w:line="380" w:lineRule="exact"/>
              <w:ind w:left="98" w:firstLine="92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0" w:type="dxa"/>
          </w:tcPr>
          <w:p w14:paraId="2DD2F852" w14:textId="06B9D64A" w:rsidR="00437B93" w:rsidRPr="006375B5" w:rsidRDefault="00516850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 w:right="-11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  <w:t>13</w:t>
            </w: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18D2813" w14:textId="757C6EF4" w:rsidR="00437B93" w:rsidRPr="006375B5" w:rsidRDefault="00437B93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F4722E9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171345D3" w14:textId="053080D0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10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96A68D2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624430D4" w14:textId="02115561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70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D122E79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D8DC2A7" w14:textId="5F566CAC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10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437B93" w:rsidRPr="006375B5" w14:paraId="69634BF6" w14:textId="77777777" w:rsidTr="0042758D">
        <w:tc>
          <w:tcPr>
            <w:tcW w:w="3807" w:type="dxa"/>
            <w:gridSpan w:val="2"/>
          </w:tcPr>
          <w:p w14:paraId="62C99EE5" w14:textId="743562C1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2564</w:t>
            </w:r>
            <w:r w:rsidR="00123B0A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 </w:t>
            </w:r>
            <w:r w:rsidR="00123B0A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 w:rsidR="00123B0A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 w:rsidR="00123B0A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2564</w:t>
            </w:r>
          </w:p>
        </w:tc>
        <w:tc>
          <w:tcPr>
            <w:tcW w:w="990" w:type="dxa"/>
          </w:tcPr>
          <w:p w14:paraId="6BE1B4FE" w14:textId="613CF978" w:rsidR="00437B93" w:rsidRPr="006375B5" w:rsidRDefault="00123B0A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br/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="00437B93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="0093396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609</w:t>
            </w:r>
          </w:p>
        </w:tc>
        <w:tc>
          <w:tcPr>
            <w:tcW w:w="270" w:type="dxa"/>
          </w:tcPr>
          <w:p w14:paraId="4CE97380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300DFD3" w14:textId="2DEEA400" w:rsidR="00437B93" w:rsidRPr="006375B5" w:rsidRDefault="00123B0A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line="380" w:lineRule="exact"/>
              <w:ind w:left="-79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br/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32</w:t>
            </w:r>
            <w:r w:rsidR="00437B93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="0093396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881</w:t>
            </w:r>
          </w:p>
        </w:tc>
        <w:tc>
          <w:tcPr>
            <w:tcW w:w="270" w:type="dxa"/>
            <w:shd w:val="clear" w:color="auto" w:fill="auto"/>
          </w:tcPr>
          <w:p w14:paraId="439771D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23F69321" w14:textId="07B5D0C4" w:rsidR="00437B93" w:rsidRPr="006375B5" w:rsidRDefault="00123B0A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br/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  <w:r w:rsidR="00437B93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  <w:r w:rsidR="0093396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79</w:t>
            </w:r>
          </w:p>
        </w:tc>
        <w:tc>
          <w:tcPr>
            <w:tcW w:w="270" w:type="dxa"/>
            <w:shd w:val="clear" w:color="auto" w:fill="auto"/>
          </w:tcPr>
          <w:p w14:paraId="45772CE8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802AAE8" w14:textId="715A5B7C" w:rsidR="00437B93" w:rsidRPr="006375B5" w:rsidRDefault="00123B0A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380" w:lineRule="exact"/>
              <w:ind w:left="-79" w:right="-56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br/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41</w:t>
            </w:r>
            <w:r w:rsidR="00437B93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="0093396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69</w:t>
            </w:r>
          </w:p>
        </w:tc>
      </w:tr>
      <w:tr w:rsidR="00437B93" w:rsidRPr="006375B5" w14:paraId="62C6FAE7" w14:textId="77777777" w:rsidTr="00BA32DE">
        <w:tc>
          <w:tcPr>
            <w:tcW w:w="2817" w:type="dxa"/>
          </w:tcPr>
          <w:p w14:paraId="40F45795" w14:textId="345CE996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78D0CA04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45DEA6F7" w14:textId="5E2D2DBF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3,457</w:t>
            </w:r>
          </w:p>
        </w:tc>
        <w:tc>
          <w:tcPr>
            <w:tcW w:w="270" w:type="dxa"/>
          </w:tcPr>
          <w:p w14:paraId="21428450" w14:textId="366B1A59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CE2E1F4" w14:textId="3C3DE601" w:rsidR="00437B93" w:rsidRPr="006375B5" w:rsidRDefault="00E21F0F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418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033A10" w14:textId="4EB5B572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D74B5C" w14:textId="2C0896A1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D03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AA352D" w14:textId="3766AF98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3,8</w:t>
            </w:r>
            <w:r w:rsidR="00E21F0F">
              <w:rPr>
                <w:rFonts w:ascii="Angsana New" w:eastAsia="Times New Roman" w:hAnsi="Angsana New"/>
                <w:sz w:val="30"/>
                <w:szCs w:val="30"/>
              </w:rPr>
              <w:t>85</w:t>
            </w:r>
          </w:p>
        </w:tc>
      </w:tr>
      <w:tr w:rsidR="00437B93" w:rsidRPr="006375B5" w14:paraId="396ABFF9" w14:textId="77777777" w:rsidTr="00BA32DE">
        <w:tc>
          <w:tcPr>
            <w:tcW w:w="2817" w:type="dxa"/>
          </w:tcPr>
          <w:p w14:paraId="55B8BCA8" w14:textId="1B04CD26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การซื้อ</w:t>
            </w:r>
            <w:r w:rsidR="00373421"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กลุ่มของสินทรัพย์</w:t>
            </w:r>
          </w:p>
        </w:tc>
        <w:tc>
          <w:tcPr>
            <w:tcW w:w="990" w:type="dxa"/>
          </w:tcPr>
          <w:p w14:paraId="2B2A4F6D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1135CCA3" w14:textId="2332DA1F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7F839FE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8D5A8A0" w14:textId="6E6F742D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</w:t>
            </w:r>
            <w:r w:rsidR="00A30CEE">
              <w:rPr>
                <w:rFonts w:ascii="Angsana New" w:eastAsia="Times New Roman" w:hAnsi="Angsana New"/>
                <w:sz w:val="30"/>
                <w:szCs w:val="30"/>
              </w:rPr>
              <w:t>028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7B2FCC8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8986BC2" w14:textId="44ED84A3" w:rsidR="00437B93" w:rsidRPr="006375B5" w:rsidRDefault="00A4798B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6AC8EA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DAAB83D" w14:textId="4C92DDAF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3,</w:t>
            </w:r>
            <w:r w:rsidR="00A30CEE">
              <w:rPr>
                <w:rFonts w:ascii="Angsana New" w:eastAsia="Times New Roman" w:hAnsi="Angsana New"/>
                <w:sz w:val="30"/>
                <w:szCs w:val="30"/>
              </w:rPr>
              <w:t>029</w:t>
            </w:r>
          </w:p>
        </w:tc>
      </w:tr>
      <w:tr w:rsidR="00437B93" w:rsidRPr="006375B5" w14:paraId="7D6C39F9" w14:textId="77777777" w:rsidTr="00BA32DE">
        <w:tc>
          <w:tcPr>
            <w:tcW w:w="2817" w:type="dxa"/>
          </w:tcPr>
          <w:p w14:paraId="616D0967" w14:textId="315E8915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2F0E9441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D5A414D" w14:textId="38694CE2" w:rsidR="00437B93" w:rsidRPr="006375B5" w:rsidRDefault="00A4798B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880FF2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0D8A31D" w14:textId="79C3C40E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(1,</w:t>
            </w:r>
            <w:r w:rsidR="009A2BDA">
              <w:rPr>
                <w:rFonts w:ascii="Angsana New" w:eastAsia="Times New Roman" w:hAnsi="Angsana New"/>
                <w:sz w:val="30"/>
                <w:szCs w:val="30"/>
              </w:rPr>
              <w:t>507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1F64E1A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11F08A0" w14:textId="1872438E" w:rsidR="00437B93" w:rsidRPr="006375B5" w:rsidRDefault="009A2BDA" w:rsidP="009A2B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(627)</w:t>
            </w:r>
          </w:p>
        </w:tc>
        <w:tc>
          <w:tcPr>
            <w:tcW w:w="270" w:type="dxa"/>
            <w:shd w:val="clear" w:color="auto" w:fill="auto"/>
          </w:tcPr>
          <w:p w14:paraId="0E9AA48D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DA77CD1" w14:textId="65775BE5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0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9A2BDA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9A2BDA">
              <w:rPr>
                <w:rFonts w:ascii="Angsana New" w:eastAsia="Times New Roman" w:hAnsi="Angsana New"/>
                <w:sz w:val="30"/>
                <w:szCs w:val="30"/>
              </w:rPr>
              <w:t>134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437B93" w:rsidRPr="006375B5" w14:paraId="32D3A44D" w14:textId="77777777" w:rsidTr="00BA32DE">
        <w:tc>
          <w:tcPr>
            <w:tcW w:w="2817" w:type="dxa"/>
          </w:tcPr>
          <w:p w14:paraId="4F95EF87" w14:textId="730E7CB4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0" w:type="dxa"/>
          </w:tcPr>
          <w:p w14:paraId="4612E556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DF4DF2B" w14:textId="02AD37E5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(3,945)</w:t>
            </w:r>
          </w:p>
        </w:tc>
        <w:tc>
          <w:tcPr>
            <w:tcW w:w="270" w:type="dxa"/>
          </w:tcPr>
          <w:p w14:paraId="1622670A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40D7AC1F" w14:textId="6030E666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2,383</w:t>
            </w:r>
          </w:p>
        </w:tc>
        <w:tc>
          <w:tcPr>
            <w:tcW w:w="270" w:type="dxa"/>
            <w:shd w:val="clear" w:color="auto" w:fill="auto"/>
          </w:tcPr>
          <w:p w14:paraId="2CF2F1A9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F2DB669" w14:textId="2499647E" w:rsidR="00437B93" w:rsidRPr="006375B5" w:rsidRDefault="00A4798B" w:rsidP="00A479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1,562</w:t>
            </w:r>
          </w:p>
        </w:tc>
        <w:tc>
          <w:tcPr>
            <w:tcW w:w="270" w:type="dxa"/>
            <w:shd w:val="clear" w:color="auto" w:fill="auto"/>
          </w:tcPr>
          <w:p w14:paraId="17BBC811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9F6F9A3" w14:textId="2BB0EF78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437B93" w:rsidRPr="006375B5" w14:paraId="4465798F" w14:textId="77777777" w:rsidTr="00BA32DE">
        <w:tc>
          <w:tcPr>
            <w:tcW w:w="2817" w:type="dxa"/>
          </w:tcPr>
          <w:p w14:paraId="06945DFE" w14:textId="58E912A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>โอนออกไปที่</w:t>
            </w: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:</w:t>
            </w:r>
          </w:p>
        </w:tc>
        <w:tc>
          <w:tcPr>
            <w:tcW w:w="990" w:type="dxa"/>
          </w:tcPr>
          <w:p w14:paraId="04E6863C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CAD66B" w14:textId="3D1F951F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56DAB32" w14:textId="09B83B62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AB85EAD" w14:textId="0FDABC12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E14D323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6FF4B9B5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A854659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5E885E6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437B93" w:rsidRPr="006375B5" w14:paraId="0BB82812" w14:textId="77777777" w:rsidTr="00BA32DE">
        <w:tc>
          <w:tcPr>
            <w:tcW w:w="2817" w:type="dxa"/>
          </w:tcPr>
          <w:p w14:paraId="20B98BCD" w14:textId="060431B1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04" w:right="-108" w:firstLine="86"/>
              <w:jc w:val="thaiDistribute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0" w:type="dxa"/>
          </w:tcPr>
          <w:p w14:paraId="09350913" w14:textId="3952D793" w:rsidR="00437B93" w:rsidRPr="006375B5" w:rsidRDefault="000E564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13</w:t>
            </w:r>
          </w:p>
        </w:tc>
        <w:tc>
          <w:tcPr>
            <w:tcW w:w="990" w:type="dxa"/>
          </w:tcPr>
          <w:p w14:paraId="7860A86D" w14:textId="43981C51" w:rsidR="00437B93" w:rsidRPr="006375B5" w:rsidRDefault="00A4798B" w:rsidP="00A479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(34)</w:t>
            </w:r>
          </w:p>
        </w:tc>
        <w:tc>
          <w:tcPr>
            <w:tcW w:w="270" w:type="dxa"/>
          </w:tcPr>
          <w:p w14:paraId="48DB7120" w14:textId="0B0921C1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2A9C9F6" w14:textId="025FBC30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(40)</w:t>
            </w:r>
          </w:p>
        </w:tc>
        <w:tc>
          <w:tcPr>
            <w:tcW w:w="270" w:type="dxa"/>
            <w:shd w:val="clear" w:color="auto" w:fill="auto"/>
          </w:tcPr>
          <w:p w14:paraId="56B5B4B6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3E29BDD" w14:textId="2DC33D5A" w:rsidR="00437B93" w:rsidRPr="006375B5" w:rsidRDefault="00A4798B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782166B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A2FC5C" w14:textId="125A0780" w:rsidR="00437B93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(74)</w:t>
            </w:r>
          </w:p>
        </w:tc>
      </w:tr>
      <w:tr w:rsidR="0093396C" w:rsidRPr="006375B5" w14:paraId="44881DD9" w14:textId="77777777" w:rsidTr="00BA32DE">
        <w:tc>
          <w:tcPr>
            <w:tcW w:w="2817" w:type="dxa"/>
          </w:tcPr>
          <w:p w14:paraId="0B5B2F56" w14:textId="6805A9A9" w:rsidR="0093396C" w:rsidRPr="00A4798B" w:rsidRDefault="00A4798B" w:rsidP="00A479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4" w:right="-108" w:hanging="14"/>
              <w:jc w:val="thaiDistribute"/>
              <w:rPr>
                <w:rFonts w:ascii="Angsana New" w:eastAsia="Times New Roman" w:hAnsi="Angsana New"/>
                <w:spacing w:val="-6"/>
                <w:sz w:val="30"/>
                <w:szCs w:val="30"/>
                <w:cs/>
              </w:rPr>
            </w:pPr>
            <w:r w:rsidRPr="00A4798B">
              <w:rPr>
                <w:rFonts w:ascii="Angsana New" w:eastAsia="Times New Roman" w:hAnsi="Angsana New" w:hint="cs"/>
                <w:b/>
                <w:spacing w:val="-6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0" w:type="dxa"/>
          </w:tcPr>
          <w:p w14:paraId="4433B9E7" w14:textId="77777777" w:rsidR="0093396C" w:rsidRPr="000E564C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F6FAD96" w14:textId="0151D258" w:rsidR="0093396C" w:rsidRPr="006375B5" w:rsidRDefault="0093396C" w:rsidP="00A479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380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A62FEBA" w14:textId="77777777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2D2F7FE" w14:textId="7EBAB9A4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809DA0" w14:textId="77777777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B2BA824" w14:textId="1273C78A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4DE3C94" w14:textId="77777777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C6DFE5" w14:textId="1F837D8A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93396C" w:rsidRPr="006375B5" w14:paraId="57D7B1D5" w14:textId="77777777" w:rsidTr="00BA32DE">
        <w:tc>
          <w:tcPr>
            <w:tcW w:w="2817" w:type="dxa"/>
          </w:tcPr>
          <w:p w14:paraId="7AA5E523" w14:textId="70153855" w:rsidR="0093396C" w:rsidRPr="006375B5" w:rsidRDefault="00A4798B" w:rsidP="00A479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0" w:type="dxa"/>
          </w:tcPr>
          <w:p w14:paraId="495475C3" w14:textId="77777777" w:rsidR="0093396C" w:rsidRPr="000E564C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48369208" w14:textId="446A36FD" w:rsidR="0093396C" w:rsidRPr="006375B5" w:rsidRDefault="00A4798B" w:rsidP="00A30C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08D0EBA" w14:textId="77777777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6E7ADCE5" w14:textId="22181FDA" w:rsidR="0093396C" w:rsidRPr="006375B5" w:rsidRDefault="00A30CEE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341</w:t>
            </w:r>
          </w:p>
        </w:tc>
        <w:tc>
          <w:tcPr>
            <w:tcW w:w="270" w:type="dxa"/>
            <w:shd w:val="clear" w:color="auto" w:fill="auto"/>
          </w:tcPr>
          <w:p w14:paraId="7A79299C" w14:textId="77777777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53E3F95" w14:textId="38B5AC89" w:rsidR="0093396C" w:rsidRPr="006375B5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019FEFD" w14:textId="77777777" w:rsidR="0093396C" w:rsidRPr="006375B5" w:rsidRDefault="0093396C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57EACE" w14:textId="4EFBCB97" w:rsidR="0093396C" w:rsidRPr="006375B5" w:rsidRDefault="00A30CEE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346</w:t>
            </w:r>
          </w:p>
        </w:tc>
      </w:tr>
      <w:tr w:rsidR="00437B93" w:rsidRPr="006375B5" w14:paraId="7A4C5D90" w14:textId="77777777" w:rsidTr="00BA32DE">
        <w:tc>
          <w:tcPr>
            <w:tcW w:w="2817" w:type="dxa"/>
          </w:tcPr>
          <w:p w14:paraId="2417ECA5" w14:textId="6DC14F20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="000E564C"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2565</w:t>
            </w:r>
          </w:p>
        </w:tc>
        <w:tc>
          <w:tcPr>
            <w:tcW w:w="990" w:type="dxa"/>
          </w:tcPr>
          <w:p w14:paraId="44DE35EE" w14:textId="77777777" w:rsidR="00437B93" w:rsidRPr="006375B5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3D9D346" w14:textId="0CB868FF" w:rsidR="00437B93" w:rsidRPr="00B47271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right="-290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 w:rsidRPr="00B47271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1,093</w:t>
            </w:r>
          </w:p>
        </w:tc>
        <w:tc>
          <w:tcPr>
            <w:tcW w:w="270" w:type="dxa"/>
          </w:tcPr>
          <w:p w14:paraId="03FE8F8F" w14:textId="57F4C296" w:rsidR="00437B93" w:rsidRPr="00B47271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1BC7C9F3" w14:textId="0AF9ED4F" w:rsidR="00437B93" w:rsidRPr="00B47271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B47271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37,504</w:t>
            </w:r>
          </w:p>
        </w:tc>
        <w:tc>
          <w:tcPr>
            <w:tcW w:w="270" w:type="dxa"/>
            <w:shd w:val="clear" w:color="auto" w:fill="auto"/>
          </w:tcPr>
          <w:p w14:paraId="5A9B24A0" w14:textId="77777777" w:rsidR="00437B93" w:rsidRPr="00B47271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CD8F48E" w14:textId="2423495C" w:rsidR="00437B93" w:rsidRPr="00B47271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B47271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7,624</w:t>
            </w:r>
          </w:p>
        </w:tc>
        <w:tc>
          <w:tcPr>
            <w:tcW w:w="270" w:type="dxa"/>
            <w:shd w:val="clear" w:color="auto" w:fill="auto"/>
          </w:tcPr>
          <w:p w14:paraId="7A2AAAAC" w14:textId="77777777" w:rsidR="00437B93" w:rsidRPr="00B47271" w:rsidRDefault="00437B93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51E28670" w14:textId="24FFD899" w:rsidR="00437B93" w:rsidRPr="00B47271" w:rsidRDefault="00A4798B" w:rsidP="00437B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B47271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46,221</w:t>
            </w:r>
          </w:p>
        </w:tc>
      </w:tr>
      <w:tr w:rsidR="009B099A" w:rsidRPr="006375B5" w14:paraId="3F3209B6" w14:textId="77777777" w:rsidTr="002730CA">
        <w:trPr>
          <w:trHeight w:val="64"/>
        </w:trPr>
        <w:tc>
          <w:tcPr>
            <w:tcW w:w="2817" w:type="dxa"/>
          </w:tcPr>
          <w:p w14:paraId="7CCBAE16" w14:textId="77777777" w:rsidR="009B099A" w:rsidRPr="002730CA" w:rsidRDefault="009B099A" w:rsidP="00321B57">
            <w:pPr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990" w:type="dxa"/>
          </w:tcPr>
          <w:p w14:paraId="2CE27E26" w14:textId="77777777" w:rsidR="009B099A" w:rsidRPr="002730CA" w:rsidRDefault="009B099A" w:rsidP="00321B57">
            <w:pPr>
              <w:jc w:val="center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080E50E6" w14:textId="77777777" w:rsidR="009B099A" w:rsidRPr="002730CA" w:rsidRDefault="009B099A" w:rsidP="00321B57">
            <w:pPr>
              <w:tabs>
                <w:tab w:val="decimal" w:pos="730"/>
              </w:tabs>
              <w:ind w:right="-29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</w:tcPr>
          <w:p w14:paraId="284239E9" w14:textId="77777777" w:rsidR="009B099A" w:rsidRPr="002730CA" w:rsidRDefault="009B099A" w:rsidP="00321B57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FB45585" w14:textId="77777777" w:rsidR="009B099A" w:rsidRPr="002730CA" w:rsidRDefault="009B099A" w:rsidP="00321B57">
            <w:pPr>
              <w:tabs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144199CC" w14:textId="77777777" w:rsidR="009B099A" w:rsidRPr="002730CA" w:rsidRDefault="009B099A" w:rsidP="00321B57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33B5EFB7" w14:textId="77777777" w:rsidR="009B099A" w:rsidRPr="002730CA" w:rsidRDefault="009B099A" w:rsidP="00321B57">
            <w:pPr>
              <w:tabs>
                <w:tab w:val="decimal" w:pos="1050"/>
              </w:tabs>
              <w:ind w:right="-171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270" w:type="dxa"/>
            <w:shd w:val="clear" w:color="auto" w:fill="auto"/>
          </w:tcPr>
          <w:p w14:paraId="65BA19B1" w14:textId="77777777" w:rsidR="009B099A" w:rsidRPr="002730CA" w:rsidRDefault="009B099A" w:rsidP="00321B57">
            <w:pPr>
              <w:tabs>
                <w:tab w:val="decimal" w:pos="720"/>
              </w:tabs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F788FD1" w14:textId="77777777" w:rsidR="009B099A" w:rsidRPr="002730CA" w:rsidRDefault="009B099A" w:rsidP="00321B57">
            <w:pPr>
              <w:tabs>
                <w:tab w:val="decimal" w:pos="780"/>
              </w:tabs>
              <w:ind w:right="-56"/>
              <w:rPr>
                <w:rFonts w:asciiTheme="majorBidi" w:eastAsia="Times New Roman" w:hAnsiTheme="majorBidi" w:cstheme="majorBidi"/>
                <w:sz w:val="6"/>
                <w:szCs w:val="6"/>
              </w:rPr>
            </w:pPr>
          </w:p>
        </w:tc>
      </w:tr>
      <w:tr w:rsidR="007D295B" w:rsidRPr="006375B5" w14:paraId="62AACBC0" w14:textId="77777777" w:rsidTr="0010657F">
        <w:trPr>
          <w:tblHeader/>
        </w:trPr>
        <w:tc>
          <w:tcPr>
            <w:tcW w:w="2817" w:type="dxa"/>
          </w:tcPr>
          <w:p w14:paraId="3DA9A881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30B23B20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4093016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7D295B" w:rsidRPr="006375B5" w14:paraId="1585B635" w14:textId="77777777" w:rsidTr="0010657F">
        <w:trPr>
          <w:tblHeader/>
        </w:trPr>
        <w:tc>
          <w:tcPr>
            <w:tcW w:w="2817" w:type="dxa"/>
          </w:tcPr>
          <w:p w14:paraId="4D576914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2D67066C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46E3520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2F8E8E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520D10A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vAlign w:val="center"/>
          </w:tcPr>
          <w:p w14:paraId="5A4401C6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7E04EA7C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1DA483EC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B65A55D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284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7D295B" w:rsidRPr="006375B5" w14:paraId="46CD332D" w14:textId="77777777" w:rsidTr="0010657F">
        <w:trPr>
          <w:tblHeader/>
        </w:trPr>
        <w:tc>
          <w:tcPr>
            <w:tcW w:w="2817" w:type="dxa"/>
          </w:tcPr>
          <w:p w14:paraId="45ABC56D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69C1CCF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4AE064C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D86688E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4865CFA6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04DBF8C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05E3021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70D32CFA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07154C0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7D295B" w:rsidRPr="006375B5" w14:paraId="2460BD1C" w14:textId="77777777" w:rsidTr="0010657F">
        <w:trPr>
          <w:tblHeader/>
        </w:trPr>
        <w:tc>
          <w:tcPr>
            <w:tcW w:w="2817" w:type="dxa"/>
          </w:tcPr>
          <w:p w14:paraId="49310EB4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7A0DE28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1B9799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437B6B01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70C4DF94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4BC215EB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6FCFBA99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ลงทุนเพื่อ</w:t>
            </w:r>
          </w:p>
        </w:tc>
        <w:tc>
          <w:tcPr>
            <w:tcW w:w="270" w:type="dxa"/>
          </w:tcPr>
          <w:p w14:paraId="0F3684C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991AB2D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7D295B" w:rsidRPr="006375B5" w14:paraId="3E9E3550" w14:textId="77777777" w:rsidTr="0010657F">
        <w:trPr>
          <w:tblHeader/>
        </w:trPr>
        <w:tc>
          <w:tcPr>
            <w:tcW w:w="2817" w:type="dxa"/>
          </w:tcPr>
          <w:p w14:paraId="2E4393E5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718D7EEC" w14:textId="62A7562D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C4B0F8E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46A0A31C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1B9E51ED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</w:tcPr>
          <w:p w14:paraId="23B9A207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2389B179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การพาณิชย์</w:t>
            </w:r>
          </w:p>
        </w:tc>
        <w:tc>
          <w:tcPr>
            <w:tcW w:w="270" w:type="dxa"/>
          </w:tcPr>
          <w:p w14:paraId="746A3B0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A66A394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7D295B" w:rsidRPr="006375B5" w14:paraId="5DAD767C" w14:textId="77777777" w:rsidTr="0010657F">
        <w:trPr>
          <w:tblHeader/>
        </w:trPr>
        <w:tc>
          <w:tcPr>
            <w:tcW w:w="2817" w:type="dxa"/>
          </w:tcPr>
          <w:p w14:paraId="56702204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26D5D92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74F7B37B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7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37B93" w:rsidRPr="006375B5" w14:paraId="3730D2A7" w14:textId="77777777" w:rsidTr="001B4CB2">
        <w:tc>
          <w:tcPr>
            <w:tcW w:w="3807" w:type="dxa"/>
            <w:gridSpan w:val="2"/>
          </w:tcPr>
          <w:p w14:paraId="6C6EF646" w14:textId="610F6751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ค่าเสื่อมราคาและขาดทุนจา</w:t>
            </w:r>
            <w:r w:rsidRPr="006375B5">
              <w:rPr>
                <w:rFonts w:asciiTheme="majorBidi" w:hAnsiTheme="majorBidi" w:cstheme="majorBidi" w:hint="cs"/>
                <w:bCs/>
                <w:i/>
                <w:iCs/>
                <w:spacing w:val="-4"/>
                <w:sz w:val="30"/>
                <w:szCs w:val="30"/>
                <w:cs/>
              </w:rPr>
              <w:t>ก</w:t>
            </w:r>
            <w:r w:rsidRPr="006375B5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การด้อยค่า</w:t>
            </w:r>
          </w:p>
        </w:tc>
        <w:tc>
          <w:tcPr>
            <w:tcW w:w="990" w:type="dxa"/>
          </w:tcPr>
          <w:p w14:paraId="69C17B72" w14:textId="56FBC344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D9EA2C" w14:textId="585C58A4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7EAD124" w14:textId="24543DF7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66639B5" w14:textId="77777777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AC09053" w14:textId="77777777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86D8323" w14:textId="77777777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C4CBE64" w14:textId="77777777" w:rsidR="00437B93" w:rsidRPr="006375B5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437B93" w:rsidRPr="006375B5" w14:paraId="05B9E565" w14:textId="77777777" w:rsidTr="001B4CB2">
        <w:tc>
          <w:tcPr>
            <w:tcW w:w="2817" w:type="dxa"/>
          </w:tcPr>
          <w:p w14:paraId="2CC57798" w14:textId="01A842A6" w:rsidR="00437B93" w:rsidRPr="0063205E" w:rsidRDefault="00437B93" w:rsidP="00123B0A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="000E564C"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  <w:r w:rsidRPr="0063205E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63205E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="000E564C"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990" w:type="dxa"/>
          </w:tcPr>
          <w:p w14:paraId="2E89C9B4" w14:textId="77777777" w:rsidR="00437B93" w:rsidRPr="0063205E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70BBCCE" w14:textId="1CFA7DA8" w:rsidR="00437B93" w:rsidRPr="0063205E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82</w:t>
            </w:r>
          </w:p>
        </w:tc>
        <w:tc>
          <w:tcPr>
            <w:tcW w:w="270" w:type="dxa"/>
          </w:tcPr>
          <w:p w14:paraId="18571071" w14:textId="77777777" w:rsidR="00437B93" w:rsidRPr="0063205E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F1E7E37" w14:textId="3B47C3DA" w:rsidR="00437B93" w:rsidRPr="0063205E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="00437B93"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18</w:t>
            </w:r>
            <w:r w:rsidR="00813555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DCE28B" w14:textId="77777777" w:rsidR="00437B93" w:rsidRPr="0063205E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7EBAAD0" w14:textId="4FB5EA81" w:rsidR="00437B93" w:rsidRPr="0063205E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63205E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37B93" w:rsidRPr="0063205E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63205E">
              <w:rPr>
                <w:rFonts w:ascii="Angsana New" w:eastAsia="Times New Roman" w:hAnsi="Angsana New"/>
                <w:sz w:val="30"/>
                <w:szCs w:val="30"/>
              </w:rPr>
              <w:t>4</w:t>
            </w:r>
            <w:r w:rsidR="00813555">
              <w:rPr>
                <w:rFonts w:ascii="Angsana New" w:eastAsia="Times New Roman" w:hAnsi="Angsana New"/>
                <w:sz w:val="30"/>
                <w:szCs w:val="30"/>
              </w:rPr>
              <w:t>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04CFDF" w14:textId="77777777" w:rsidR="00437B93" w:rsidRPr="0063205E" w:rsidRDefault="00437B93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A75D7A" w14:textId="1CE4918D" w:rsidR="00437B93" w:rsidRPr="0063205E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 w:rsidR="00437B93"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63205E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  <w:r w:rsidR="00813555">
              <w:rPr>
                <w:rFonts w:asciiTheme="majorBidi" w:eastAsia="Times New Roman" w:hAnsiTheme="majorBidi" w:cstheme="majorBidi"/>
                <w:sz w:val="30"/>
                <w:szCs w:val="30"/>
              </w:rPr>
              <w:t>38</w:t>
            </w:r>
          </w:p>
        </w:tc>
      </w:tr>
      <w:tr w:rsidR="00C25AB5" w:rsidRPr="006375B5" w14:paraId="46CD6F03" w14:textId="77777777" w:rsidTr="00BA32DE">
        <w:tc>
          <w:tcPr>
            <w:tcW w:w="2817" w:type="dxa"/>
          </w:tcPr>
          <w:p w14:paraId="5F4EC113" w14:textId="0FCB3A3C" w:rsidR="00C25AB5" w:rsidRPr="006375B5" w:rsidRDefault="00C25AB5" w:rsidP="003F62B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</w:tcPr>
          <w:p w14:paraId="6B51E219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E9D7E8A" w14:textId="7D1AFDCD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419910B" w14:textId="6304EA4D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F5BBE03" w14:textId="6622B660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544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954657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2B85BDD" w14:textId="0BA3B682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A8E21D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AF72830" w14:textId="110EE65E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742</w:t>
            </w:r>
          </w:p>
        </w:tc>
      </w:tr>
      <w:tr w:rsidR="00C25AB5" w:rsidRPr="006375B5" w14:paraId="391A3DCF" w14:textId="77777777" w:rsidTr="00BA32DE">
        <w:tc>
          <w:tcPr>
            <w:tcW w:w="2817" w:type="dxa"/>
          </w:tcPr>
          <w:p w14:paraId="18714EF4" w14:textId="77777777" w:rsidR="00C25AB5" w:rsidRPr="006375B5" w:rsidRDefault="00C25AB5" w:rsidP="003F62B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(กลับรายการ)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</w:p>
          <w:p w14:paraId="690B6F8F" w14:textId="4DEEABCD" w:rsidR="00C25AB5" w:rsidRPr="006375B5" w:rsidRDefault="00C25AB5" w:rsidP="003F62B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จากการ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990" w:type="dxa"/>
          </w:tcPr>
          <w:p w14:paraId="76C3B3D0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CD61DDC" w14:textId="766478CB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D445EF5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2FBB545" w14:textId="67CE7CF1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65F0DC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AD5E4C3" w14:textId="0E1E341E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B5F990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233D25F" w14:textId="5D3582B0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</w:tr>
      <w:tr w:rsidR="00C25AB5" w:rsidRPr="006375B5" w14:paraId="20BB3E88" w14:textId="77777777" w:rsidTr="00BA32DE">
        <w:tc>
          <w:tcPr>
            <w:tcW w:w="2817" w:type="dxa"/>
          </w:tcPr>
          <w:p w14:paraId="73F1BB57" w14:textId="3B2FF6AB" w:rsidR="00C25AB5" w:rsidRPr="006375B5" w:rsidRDefault="00C25AB5" w:rsidP="003F62B4">
            <w:pPr>
              <w:spacing w:line="380" w:lineRule="exact"/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การซื้อบริษัทย่อย</w:t>
            </w:r>
          </w:p>
        </w:tc>
        <w:tc>
          <w:tcPr>
            <w:tcW w:w="990" w:type="dxa"/>
          </w:tcPr>
          <w:p w14:paraId="1BACF43D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52296E9" w14:textId="281F411D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-</w:t>
            </w:r>
          </w:p>
        </w:tc>
        <w:tc>
          <w:tcPr>
            <w:tcW w:w="270" w:type="dxa"/>
          </w:tcPr>
          <w:p w14:paraId="2B043ED0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CEA870E" w14:textId="5211C050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4C0798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CC0E15" w14:textId="114CB1B3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43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E4540DA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1D5C38A" w14:textId="1C576A1A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43</w:t>
            </w:r>
          </w:p>
        </w:tc>
      </w:tr>
      <w:tr w:rsidR="00C25AB5" w:rsidRPr="006375B5" w14:paraId="7F4D98FE" w14:textId="77777777" w:rsidTr="00BA32DE">
        <w:tc>
          <w:tcPr>
            <w:tcW w:w="2817" w:type="dxa"/>
          </w:tcPr>
          <w:p w14:paraId="1CAFE740" w14:textId="478276F6" w:rsidR="00C25AB5" w:rsidRPr="006375B5" w:rsidRDefault="00C25AB5" w:rsidP="003F62B4">
            <w:pPr>
              <w:tabs>
                <w:tab w:val="clear" w:pos="227"/>
                <w:tab w:val="clear" w:pos="454"/>
                <w:tab w:val="decimal" w:pos="549"/>
                <w:tab w:val="left" w:pos="729"/>
              </w:tabs>
              <w:spacing w:line="380" w:lineRule="exact"/>
              <w:ind w:left="6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23474949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020BD6E" w14:textId="2FBE4FB8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EDE0DE" w14:textId="419A1B93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0D3307E" w14:textId="6B3F31EB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676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F80360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5A65D29" w14:textId="671BC88E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50A052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234CFE" w14:textId="0A29005E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676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C25AB5" w:rsidRPr="006375B5" w14:paraId="6D4F9175" w14:textId="77777777" w:rsidTr="00BA32DE">
        <w:tc>
          <w:tcPr>
            <w:tcW w:w="3807" w:type="dxa"/>
            <w:gridSpan w:val="2"/>
          </w:tcPr>
          <w:p w14:paraId="4A9168D1" w14:textId="67475A8F" w:rsidR="00C25AB5" w:rsidRPr="006375B5" w:rsidRDefault="00123B0A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2564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 xml:space="preserve"> 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และ </w:t>
            </w:r>
            <w:r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br/>
              <w:t xml:space="preserve">  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1</w:t>
            </w:r>
            <w:r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 ตุลาคม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2564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739F80" w14:textId="4D0158C4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270" w:type="dxa"/>
          </w:tcPr>
          <w:p w14:paraId="2C754C00" w14:textId="6CFFC69E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76EF3C4" w14:textId="3500606A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380" w:lineRule="exact"/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C25AB5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04</w:t>
            </w:r>
            <w:r w:rsidR="00A4798B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8A77E1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25A5C5" w14:textId="2903224C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380" w:lineRule="exact"/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="00C25AB5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</w:t>
            </w:r>
            <w:r w:rsidR="00A4798B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551E6F" w14:textId="77777777" w:rsidR="00C25AB5" w:rsidRPr="006375B5" w:rsidRDefault="00C25AB5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380" w:lineRule="exac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7D2DB6" w14:textId="5EF8815D" w:rsidR="00C25AB5" w:rsidRPr="006375B5" w:rsidRDefault="000E564C" w:rsidP="003F62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380" w:lineRule="exact"/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</w:t>
            </w:r>
            <w:r w:rsidR="00C25AB5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  <w:r w:rsidR="00A4798B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58</w:t>
            </w:r>
          </w:p>
        </w:tc>
      </w:tr>
      <w:tr w:rsidR="00C25AB5" w:rsidRPr="006375B5" w14:paraId="34560292" w14:textId="77777777" w:rsidTr="00BA32DE">
        <w:tc>
          <w:tcPr>
            <w:tcW w:w="2817" w:type="dxa"/>
          </w:tcPr>
          <w:p w14:paraId="6F3EEAD7" w14:textId="7F7137F1" w:rsidR="00C25AB5" w:rsidRPr="006375B5" w:rsidRDefault="00C25AB5" w:rsidP="00C25AB5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</w:tcPr>
          <w:p w14:paraId="5BC42D7E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012307D" w14:textId="084B587B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4DAEC9A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DB38477" w14:textId="4652BA5B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EDD618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3B4324" w14:textId="1279580E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205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8B8FA0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A11B4E9" w14:textId="708A1AA0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803</w:t>
            </w:r>
          </w:p>
        </w:tc>
      </w:tr>
      <w:tr w:rsidR="00C25AB5" w:rsidRPr="006375B5" w14:paraId="6923E624" w14:textId="77777777" w:rsidTr="00BA32DE">
        <w:tc>
          <w:tcPr>
            <w:tcW w:w="2817" w:type="dxa"/>
          </w:tcPr>
          <w:p w14:paraId="7795DDE3" w14:textId="473F3D8B" w:rsidR="00C25AB5" w:rsidRPr="006375B5" w:rsidRDefault="00C25AB5" w:rsidP="00A4798B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ขาดทุนจากการ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990" w:type="dxa"/>
          </w:tcPr>
          <w:p w14:paraId="4B6E4D24" w14:textId="77236DD5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1924BB2" w14:textId="176F454C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102</w:t>
            </w:r>
          </w:p>
        </w:tc>
        <w:tc>
          <w:tcPr>
            <w:tcW w:w="270" w:type="dxa"/>
          </w:tcPr>
          <w:p w14:paraId="446EE1E7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CDD2685" w14:textId="22C22FCE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1BA0B8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DF19BF7" w14:textId="0EB0B859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F94CF0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0976EB" w14:textId="676E89AA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111</w:t>
            </w:r>
          </w:p>
        </w:tc>
      </w:tr>
      <w:tr w:rsidR="00C25AB5" w:rsidRPr="006375B5" w14:paraId="602092D9" w14:textId="77777777" w:rsidTr="00BA32DE">
        <w:tc>
          <w:tcPr>
            <w:tcW w:w="2817" w:type="dxa"/>
          </w:tcPr>
          <w:p w14:paraId="3B7EC17D" w14:textId="0ABCB6C2" w:rsidR="00C25AB5" w:rsidRPr="006375B5" w:rsidRDefault="00C25AB5" w:rsidP="00C25AB5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การซื้อ</w:t>
            </w:r>
            <w:r w:rsidR="00F2150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กลุ่มของสินทรัพย์</w:t>
            </w:r>
          </w:p>
        </w:tc>
        <w:tc>
          <w:tcPr>
            <w:tcW w:w="990" w:type="dxa"/>
          </w:tcPr>
          <w:p w14:paraId="08D1BDA4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164FF43" w14:textId="16A424BD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-</w:t>
            </w:r>
          </w:p>
        </w:tc>
        <w:tc>
          <w:tcPr>
            <w:tcW w:w="270" w:type="dxa"/>
          </w:tcPr>
          <w:p w14:paraId="4AA1A081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59755BF" w14:textId="33B7B6A9" w:rsidR="00C25AB5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29</w:t>
            </w:r>
            <w:r w:rsidR="00540305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C154E9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8E31DEC" w14:textId="0B9A3C64" w:rsidR="00C25AB5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FFD82E" w14:textId="77777777" w:rsidR="00C25AB5" w:rsidRPr="006375B5" w:rsidRDefault="00C25AB5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1151056" w14:textId="286C37E9" w:rsidR="00C25AB5" w:rsidRPr="006375B5" w:rsidRDefault="00C7345F" w:rsidP="00C25A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29</w:t>
            </w:r>
            <w:r w:rsidR="00540305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</w:tr>
      <w:tr w:rsidR="00C7345F" w:rsidRPr="006375B5" w14:paraId="6702D89D" w14:textId="77777777" w:rsidTr="00BA32DE">
        <w:tc>
          <w:tcPr>
            <w:tcW w:w="2817" w:type="dxa"/>
          </w:tcPr>
          <w:p w14:paraId="1E6BC329" w14:textId="29F0A143" w:rsidR="00C7345F" w:rsidRPr="006375B5" w:rsidRDefault="00C7345F" w:rsidP="00C7345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272AB4C4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C6597E0" w14:textId="0F675C9D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0802997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FC86F0E" w14:textId="66351E9F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(3</w:t>
            </w:r>
            <w:r w:rsidR="009A2BDA">
              <w:rPr>
                <w:rFonts w:asciiTheme="majorBidi" w:eastAsia="Times New Roman" w:hAnsiTheme="majorBidi" w:cstheme="majorBidi"/>
                <w:sz w:val="30"/>
                <w:szCs w:val="30"/>
              </w:rPr>
              <w:t>37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5946D3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FEE538" w14:textId="104BE929" w:rsidR="00C7345F" w:rsidRDefault="009A2BDA" w:rsidP="009A2B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(627)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AC63A5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7783AA" w14:textId="1F7CE4D8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9A2BDA">
              <w:rPr>
                <w:rFonts w:asciiTheme="majorBidi" w:eastAsia="Times New Roman" w:hAnsiTheme="majorBidi" w:cstheme="majorBidi"/>
                <w:sz w:val="30"/>
                <w:szCs w:val="30"/>
              </w:rPr>
              <w:t>964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C7345F" w:rsidRPr="006375B5" w14:paraId="0BBD9D7F" w14:textId="77777777" w:rsidTr="00BA32DE">
        <w:tc>
          <w:tcPr>
            <w:tcW w:w="2817" w:type="dxa"/>
          </w:tcPr>
          <w:p w14:paraId="65C03B73" w14:textId="741BE0BC" w:rsidR="00C7345F" w:rsidRPr="00C7345F" w:rsidRDefault="00C7345F" w:rsidP="00C7345F">
            <w:pPr>
              <w:ind w:left="6"/>
              <w:rPr>
                <w:rFonts w:asciiTheme="majorBidi" w:eastAsia="Times New Roman" w:hAnsiTheme="majorBidi" w:cstheme="majorBidi"/>
                <w:spacing w:val="-10"/>
                <w:sz w:val="30"/>
                <w:szCs w:val="30"/>
                <w:cs/>
              </w:rPr>
            </w:pPr>
            <w:r w:rsidRPr="00C7345F">
              <w:rPr>
                <w:rFonts w:ascii="Angsana New" w:eastAsia="Times New Roman" w:hAnsi="Angsana New" w:hint="cs"/>
                <w:b/>
                <w:spacing w:val="-10"/>
                <w:sz w:val="30"/>
                <w:szCs w:val="30"/>
                <w:cs/>
              </w:rPr>
              <w:t>ผลต่างของอัตราแลกเปลี่ยนจากการ</w:t>
            </w:r>
          </w:p>
        </w:tc>
        <w:tc>
          <w:tcPr>
            <w:tcW w:w="990" w:type="dxa"/>
          </w:tcPr>
          <w:p w14:paraId="1AB58AD7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19C0856" w14:textId="77777777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8A7DB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34C4383" w14:textId="77777777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C6F951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F5774AA" w14:textId="77777777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923683C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E62B4C4" w14:textId="77777777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C7345F" w:rsidRPr="006375B5" w14:paraId="21CCCFF5" w14:textId="77777777" w:rsidTr="00BA32DE">
        <w:tc>
          <w:tcPr>
            <w:tcW w:w="2817" w:type="dxa"/>
          </w:tcPr>
          <w:p w14:paraId="02D877AB" w14:textId="2EF1C258" w:rsidR="00C7345F" w:rsidRDefault="00C7345F" w:rsidP="00C7345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>แปลงค่าหน่วยงานต่างประเทศ</w:t>
            </w:r>
          </w:p>
        </w:tc>
        <w:tc>
          <w:tcPr>
            <w:tcW w:w="990" w:type="dxa"/>
          </w:tcPr>
          <w:p w14:paraId="45737E43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ABFB172" w14:textId="4A3668E3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70762D8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167B8D5" w14:textId="3C29B4F8" w:rsidR="00C7345F" w:rsidRDefault="00540305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2A9E57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5095D13" w14:textId="7587A78B" w:rsid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448A35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776C0BB" w14:textId="3D5B9762" w:rsidR="00C7345F" w:rsidRDefault="00540305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  <w:tr w:rsidR="00C7345F" w:rsidRPr="006375B5" w14:paraId="2D21CEF9" w14:textId="77777777" w:rsidTr="00BA32DE">
        <w:tc>
          <w:tcPr>
            <w:tcW w:w="2817" w:type="dxa"/>
          </w:tcPr>
          <w:p w14:paraId="5E9682D0" w14:textId="5B67AFE2" w:rsidR="00C7345F" w:rsidRPr="006375B5" w:rsidRDefault="00C7345F" w:rsidP="00C7345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2565</w:t>
            </w:r>
          </w:p>
        </w:tc>
        <w:tc>
          <w:tcPr>
            <w:tcW w:w="990" w:type="dxa"/>
          </w:tcPr>
          <w:p w14:paraId="4F255C66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3B7A2" w14:textId="1B2DFBC9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183</w:t>
            </w:r>
          </w:p>
        </w:tc>
        <w:tc>
          <w:tcPr>
            <w:tcW w:w="270" w:type="dxa"/>
          </w:tcPr>
          <w:p w14:paraId="7C8411EC" w14:textId="334BFC1D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756920A" w14:textId="152F3E02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3,607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2D736E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DB22F16" w14:textId="564519BA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1,316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C516AB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F035006" w14:textId="484983BD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5,106</w:t>
            </w:r>
          </w:p>
        </w:tc>
      </w:tr>
      <w:tr w:rsidR="00C7345F" w:rsidRPr="006375B5" w14:paraId="29BD557D" w14:textId="77777777" w:rsidTr="00BA32DE">
        <w:tc>
          <w:tcPr>
            <w:tcW w:w="2817" w:type="dxa"/>
          </w:tcPr>
          <w:p w14:paraId="050DE34D" w14:textId="0B771F01" w:rsidR="00C7345F" w:rsidRPr="002730CA" w:rsidRDefault="00C7345F" w:rsidP="00C7345F">
            <w:pPr>
              <w:rPr>
                <w:rFonts w:asciiTheme="majorBidi" w:eastAsia="Times New Roman" w:hAnsiTheme="majorBidi" w:cstheme="majorBidi"/>
                <w:cs/>
              </w:rPr>
            </w:pPr>
          </w:p>
        </w:tc>
        <w:tc>
          <w:tcPr>
            <w:tcW w:w="990" w:type="dxa"/>
          </w:tcPr>
          <w:p w14:paraId="00D5C756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AC0AC18" w14:textId="15753F1C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</w:tcPr>
          <w:p w14:paraId="1E5E7909" w14:textId="6078862F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44CD0DC" w14:textId="71B09559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F55E9E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D3B9872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5422B8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C4D21C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</w:tr>
      <w:tr w:rsidR="00C7345F" w:rsidRPr="006375B5" w14:paraId="08311BBB" w14:textId="77777777" w:rsidTr="00BA32DE">
        <w:trPr>
          <w:trHeight w:val="70"/>
        </w:trPr>
        <w:tc>
          <w:tcPr>
            <w:tcW w:w="2817" w:type="dxa"/>
          </w:tcPr>
          <w:p w14:paraId="5F8563AA" w14:textId="77777777" w:rsidR="00C7345F" w:rsidRPr="006375B5" w:rsidRDefault="00C7345F" w:rsidP="00C7345F">
            <w:pPr>
              <w:ind w:left="6" w:hanging="6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90" w:type="dxa"/>
          </w:tcPr>
          <w:p w14:paraId="1B4D66FF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E7FA3DD" w14:textId="5FAF6DBF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FAB21F" w14:textId="1C96C13B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375103E" w14:textId="295611EE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FCD891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B0CF570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B309D75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156E31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C7345F" w:rsidRPr="006375B5" w14:paraId="21884961" w14:textId="77777777" w:rsidTr="006530AF">
        <w:tc>
          <w:tcPr>
            <w:tcW w:w="2817" w:type="dxa"/>
          </w:tcPr>
          <w:p w14:paraId="19315AA6" w14:textId="4B64D76E" w:rsidR="00C7345F" w:rsidRPr="006375B5" w:rsidRDefault="00C7345F" w:rsidP="00C7345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990" w:type="dxa"/>
          </w:tcPr>
          <w:p w14:paraId="156F5F69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CABEF19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B007584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A8FDED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22570C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9723B34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561D8C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8B84DAB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C7345F" w:rsidRPr="006375B5" w14:paraId="4918D4B2" w14:textId="77777777" w:rsidTr="006530AF">
        <w:tc>
          <w:tcPr>
            <w:tcW w:w="2817" w:type="dxa"/>
          </w:tcPr>
          <w:p w14:paraId="0473C0D2" w14:textId="467ADE41" w:rsidR="00C7345F" w:rsidRPr="006375B5" w:rsidRDefault="00C7345F" w:rsidP="006E0AA4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</w:t>
            </w:r>
            <w:r w:rsidR="006E0AA4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0" w:type="dxa"/>
          </w:tcPr>
          <w:p w14:paraId="67B8DCB4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9F7C9DF" w14:textId="7C1B29F9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5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28</w:t>
            </w:r>
          </w:p>
        </w:tc>
        <w:tc>
          <w:tcPr>
            <w:tcW w:w="270" w:type="dxa"/>
          </w:tcPr>
          <w:p w14:paraId="720839BD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09BFDAC" w14:textId="4135A058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27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0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5F8C9F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BA28122" w14:textId="4CF545DE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820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40D93C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6DA8B25" w14:textId="662D37FB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31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361</w:t>
            </w:r>
          </w:p>
        </w:tc>
      </w:tr>
      <w:tr w:rsidR="00C7345F" w:rsidRPr="006375B5" w14:paraId="26950F82" w14:textId="77777777" w:rsidTr="006530AF">
        <w:tc>
          <w:tcPr>
            <w:tcW w:w="2817" w:type="dxa"/>
          </w:tcPr>
          <w:p w14:paraId="58A48ABA" w14:textId="77777777" w:rsidR="00C7345F" w:rsidRPr="006375B5" w:rsidRDefault="00C7345F" w:rsidP="00C7345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0" w:type="dxa"/>
          </w:tcPr>
          <w:p w14:paraId="3B6AE826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0F58C6D6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BD0A8BA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E5CF1E" w14:textId="4DADAD88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820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47B327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6B09F62" w14:textId="2EF1FBB2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130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DF3FA1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98DE4C" w14:textId="1D7929DE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4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950</w:t>
            </w:r>
          </w:p>
        </w:tc>
      </w:tr>
      <w:tr w:rsidR="00C7345F" w:rsidRPr="006375B5" w14:paraId="72AEFA17" w14:textId="77777777" w:rsidTr="006530AF">
        <w:tc>
          <w:tcPr>
            <w:tcW w:w="2817" w:type="dxa"/>
          </w:tcPr>
          <w:p w14:paraId="3F80B87B" w14:textId="77777777" w:rsidR="00C7345F" w:rsidRPr="006375B5" w:rsidRDefault="00C7345F" w:rsidP="00C7345F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483220BF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61F25F7" w14:textId="3D422BE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28</w:t>
            </w:r>
          </w:p>
        </w:tc>
        <w:tc>
          <w:tcPr>
            <w:tcW w:w="270" w:type="dxa"/>
          </w:tcPr>
          <w:p w14:paraId="340041C2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E77ED4" w14:textId="4E525412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29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</w:t>
            </w: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F94C34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ED41C6" w14:textId="35C90531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0155CC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845392B" w14:textId="20C303DA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36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311</w:t>
            </w:r>
          </w:p>
        </w:tc>
      </w:tr>
      <w:tr w:rsidR="00C7345F" w:rsidRPr="006375B5" w14:paraId="1345C72B" w14:textId="77777777" w:rsidTr="00C7345F">
        <w:trPr>
          <w:trHeight w:val="206"/>
        </w:trPr>
        <w:tc>
          <w:tcPr>
            <w:tcW w:w="2817" w:type="dxa"/>
          </w:tcPr>
          <w:p w14:paraId="14DCD104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cs/>
              </w:rPr>
            </w:pPr>
          </w:p>
        </w:tc>
        <w:tc>
          <w:tcPr>
            <w:tcW w:w="990" w:type="dxa"/>
          </w:tcPr>
          <w:p w14:paraId="764B3641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lang w:val="en-GB" w:bidi="ar-SA"/>
              </w:rPr>
            </w:pPr>
          </w:p>
        </w:tc>
        <w:tc>
          <w:tcPr>
            <w:tcW w:w="990" w:type="dxa"/>
          </w:tcPr>
          <w:p w14:paraId="3E6D5778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</w:rPr>
            </w:pPr>
          </w:p>
        </w:tc>
        <w:tc>
          <w:tcPr>
            <w:tcW w:w="270" w:type="dxa"/>
          </w:tcPr>
          <w:p w14:paraId="03C17A2D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78D32F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64A8CD0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508E021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08B204B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462899B" w14:textId="77777777" w:rsidR="00C7345F" w:rsidRPr="002730CA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</w:rPr>
            </w:pPr>
          </w:p>
        </w:tc>
      </w:tr>
      <w:tr w:rsidR="00C7345F" w:rsidRPr="006375B5" w14:paraId="75BACA6C" w14:textId="77777777" w:rsidTr="00317AFA">
        <w:tc>
          <w:tcPr>
            <w:tcW w:w="2817" w:type="dxa"/>
          </w:tcPr>
          <w:p w14:paraId="6213B5F2" w14:textId="4C532143" w:rsidR="00C7345F" w:rsidRPr="006375B5" w:rsidRDefault="00C7345F" w:rsidP="00C7345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2565</w:t>
            </w:r>
          </w:p>
        </w:tc>
        <w:tc>
          <w:tcPr>
            <w:tcW w:w="990" w:type="dxa"/>
          </w:tcPr>
          <w:p w14:paraId="2937EBDE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1606D27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B485246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8930DB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40AD7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3C0A64E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0B8F420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27A37C9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C7345F" w:rsidRPr="006375B5" w14:paraId="3E680957" w14:textId="77777777" w:rsidTr="008957C2">
        <w:tc>
          <w:tcPr>
            <w:tcW w:w="2817" w:type="dxa"/>
          </w:tcPr>
          <w:p w14:paraId="764D786D" w14:textId="35C0C78C" w:rsidR="00C7345F" w:rsidRPr="006375B5" w:rsidRDefault="00C7345F" w:rsidP="006E0AA4">
            <w:pPr>
              <w:tabs>
                <w:tab w:val="clear" w:pos="2580"/>
              </w:tabs>
              <w:ind w:left="6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</w:t>
            </w:r>
            <w:r w:rsidR="006E0AA4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กลุ่ม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บริษัท</w:t>
            </w:r>
          </w:p>
        </w:tc>
        <w:tc>
          <w:tcPr>
            <w:tcW w:w="990" w:type="dxa"/>
          </w:tcPr>
          <w:p w14:paraId="1511EB8E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B866719" w14:textId="366EE1C0" w:rsidR="00C7345F" w:rsidRPr="00C7345F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 w:rsidRPr="00C7345F">
              <w:rPr>
                <w:rFonts w:ascii="Angsana New" w:eastAsia="Times New Roman" w:hAnsi="Angsana New"/>
                <w:sz w:val="30"/>
                <w:szCs w:val="30"/>
              </w:rPr>
              <w:t>910</w:t>
            </w:r>
          </w:p>
        </w:tc>
        <w:tc>
          <w:tcPr>
            <w:tcW w:w="270" w:type="dxa"/>
          </w:tcPr>
          <w:p w14:paraId="1E2E12FC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89B0C69" w14:textId="1C03E250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30,942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380132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292A7F7" w14:textId="10B82011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4,241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428F8B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7896EB0" w14:textId="7E8B8316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36,093</w:t>
            </w:r>
          </w:p>
        </w:tc>
      </w:tr>
      <w:tr w:rsidR="00C7345F" w:rsidRPr="006375B5" w14:paraId="7EEFD514" w14:textId="77777777" w:rsidTr="008957C2">
        <w:tc>
          <w:tcPr>
            <w:tcW w:w="2817" w:type="dxa"/>
          </w:tcPr>
          <w:p w14:paraId="7913CB16" w14:textId="7CB88F9C" w:rsidR="00C7345F" w:rsidRPr="006375B5" w:rsidRDefault="00C7345F" w:rsidP="00C7345F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0" w:type="dxa"/>
          </w:tcPr>
          <w:p w14:paraId="07630461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ABBA9A" w14:textId="4930DF5F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229D14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F10146" w14:textId="14A081D9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2,955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5CAC1AE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E751596" w14:textId="2233F8EC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2,067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CA127A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33BD3D" w14:textId="6ECD6082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5,022</w:t>
            </w:r>
          </w:p>
        </w:tc>
      </w:tr>
      <w:tr w:rsidR="00C7345F" w:rsidRPr="006375B5" w14:paraId="3F646D29" w14:textId="77777777" w:rsidTr="008957C2">
        <w:tc>
          <w:tcPr>
            <w:tcW w:w="2817" w:type="dxa"/>
          </w:tcPr>
          <w:p w14:paraId="24F03289" w14:textId="0CA1EA79" w:rsidR="00C7345F" w:rsidRPr="006375B5" w:rsidRDefault="00C7345F" w:rsidP="00C7345F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2DCF6DDD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06435A9" w14:textId="02BD06AC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910</w:t>
            </w:r>
          </w:p>
        </w:tc>
        <w:tc>
          <w:tcPr>
            <w:tcW w:w="270" w:type="dxa"/>
          </w:tcPr>
          <w:p w14:paraId="17B4A2C4" w14:textId="1CA566C4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9B684B1" w14:textId="36FAB2C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33,897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0D1FC4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4887527" w14:textId="0D2BDF1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6,308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030F91" w14:textId="77777777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A790291" w14:textId="76719D3B" w:rsidR="00C7345F" w:rsidRPr="006375B5" w:rsidRDefault="00C7345F" w:rsidP="00C734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41,115</w:t>
            </w:r>
          </w:p>
        </w:tc>
      </w:tr>
    </w:tbl>
    <w:p w14:paraId="4866E1D1" w14:textId="5F1B6127" w:rsidR="003F62B4" w:rsidRDefault="003F62B4"/>
    <w:tbl>
      <w:tblPr>
        <w:tblW w:w="9009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3879"/>
        <w:gridCol w:w="630"/>
        <w:gridCol w:w="1350"/>
        <w:gridCol w:w="270"/>
        <w:gridCol w:w="1530"/>
        <w:gridCol w:w="270"/>
        <w:gridCol w:w="1080"/>
      </w:tblGrid>
      <w:tr w:rsidR="00BB09E1" w:rsidRPr="006375B5" w14:paraId="7CDE2E7E" w14:textId="77777777" w:rsidTr="00304D8F">
        <w:trPr>
          <w:tblHeader/>
        </w:trPr>
        <w:tc>
          <w:tcPr>
            <w:tcW w:w="3879" w:type="dxa"/>
          </w:tcPr>
          <w:p w14:paraId="1C32071D" w14:textId="5C29BDE5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630" w:type="dxa"/>
          </w:tcPr>
          <w:p w14:paraId="46479A6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3FA8572" w14:textId="77777777" w:rsidR="00BB09E1" w:rsidRPr="006375B5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72ADF" w:rsidRPr="006375B5" w14:paraId="671B4A47" w14:textId="77777777" w:rsidTr="00304D8F">
        <w:trPr>
          <w:tblHeader/>
        </w:trPr>
        <w:tc>
          <w:tcPr>
            <w:tcW w:w="3879" w:type="dxa"/>
          </w:tcPr>
          <w:p w14:paraId="72AA8DE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1413F4E6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CA6E4C2" w14:textId="2F6C94AF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9A2D214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661F673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อสังหาริมทรัพย์</w:t>
            </w:r>
          </w:p>
        </w:tc>
        <w:tc>
          <w:tcPr>
            <w:tcW w:w="270" w:type="dxa"/>
          </w:tcPr>
          <w:p w14:paraId="3738618F" w14:textId="77777777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0903853E" w14:textId="76C2DE51" w:rsidR="00A72ADF" w:rsidRPr="006375B5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</w:tr>
      <w:tr w:rsidR="001E5D47" w:rsidRPr="006375B5" w14:paraId="4902E629" w14:textId="77777777" w:rsidTr="00304D8F">
        <w:trPr>
          <w:tblHeader/>
        </w:trPr>
        <w:tc>
          <w:tcPr>
            <w:tcW w:w="3879" w:type="dxa"/>
          </w:tcPr>
          <w:p w14:paraId="1CFD6CD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414484C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7CA609D3" w14:textId="7390C9EC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08D3CD7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407DA0E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เพื่อการลงทุน</w:t>
            </w:r>
          </w:p>
        </w:tc>
        <w:tc>
          <w:tcPr>
            <w:tcW w:w="270" w:type="dxa"/>
          </w:tcPr>
          <w:p w14:paraId="2E927584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3B31A40" w14:textId="149F6676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</w:tr>
      <w:tr w:rsidR="001E5D47" w:rsidRPr="006375B5" w14:paraId="06DDC85D" w14:textId="77777777" w:rsidTr="00304D8F">
        <w:trPr>
          <w:tblHeader/>
        </w:trPr>
        <w:tc>
          <w:tcPr>
            <w:tcW w:w="3879" w:type="dxa"/>
          </w:tcPr>
          <w:p w14:paraId="6871EE36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75CC6A60" w14:textId="6BE44350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E19E022" w14:textId="38205D2A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01B84A8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1610C0AB" w14:textId="096AD19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เพื่ออุตสาหกรรม</w:t>
            </w:r>
          </w:p>
        </w:tc>
        <w:tc>
          <w:tcPr>
            <w:tcW w:w="270" w:type="dxa"/>
          </w:tcPr>
          <w:p w14:paraId="1BBC1181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18F840E1" w14:textId="715C12F3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รวม</w:t>
            </w:r>
          </w:p>
        </w:tc>
      </w:tr>
      <w:tr w:rsidR="001E5D47" w:rsidRPr="006375B5" w14:paraId="0B30739C" w14:textId="77777777" w:rsidTr="00304D8F">
        <w:trPr>
          <w:tblHeader/>
        </w:trPr>
        <w:tc>
          <w:tcPr>
            <w:tcW w:w="3879" w:type="dxa"/>
          </w:tcPr>
          <w:p w14:paraId="0F4495BA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630" w:type="dxa"/>
          </w:tcPr>
          <w:p w14:paraId="5530CA7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500" w:type="dxa"/>
            <w:gridSpan w:val="5"/>
            <w:vAlign w:val="center"/>
          </w:tcPr>
          <w:p w14:paraId="4BD37B5D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E5D47" w:rsidRPr="006375B5" w14:paraId="3AE6C65B" w14:textId="77777777" w:rsidTr="00304D8F">
        <w:trPr>
          <w:trHeight w:val="68"/>
        </w:trPr>
        <w:tc>
          <w:tcPr>
            <w:tcW w:w="3879" w:type="dxa"/>
          </w:tcPr>
          <w:p w14:paraId="5CCFCC76" w14:textId="77777777" w:rsidR="001E5D47" w:rsidRPr="006375B5" w:rsidRDefault="001E5D47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630" w:type="dxa"/>
          </w:tcPr>
          <w:p w14:paraId="2AE3ABD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B439923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56CB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BCD9E65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428599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50C10A2" w14:textId="77777777" w:rsidR="001E5D47" w:rsidRPr="006375B5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</w:tr>
      <w:tr w:rsidR="00472431" w:rsidRPr="006375B5" w14:paraId="3FAD3CF8" w14:textId="77777777" w:rsidTr="00304D8F">
        <w:tc>
          <w:tcPr>
            <w:tcW w:w="3879" w:type="dxa"/>
          </w:tcPr>
          <w:p w14:paraId="04E462F6" w14:textId="73F5EEFF" w:rsidR="00472431" w:rsidRPr="0042725D" w:rsidRDefault="00472431" w:rsidP="0083731D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ณ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วันที่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="000E564C"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  <w:r w:rsidRPr="0042725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ตุลาคม</w:t>
            </w:r>
            <w:r w:rsidRPr="0042725D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="000E564C"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2563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</w:p>
        </w:tc>
        <w:tc>
          <w:tcPr>
            <w:tcW w:w="630" w:type="dxa"/>
          </w:tcPr>
          <w:p w14:paraId="48B53CE7" w14:textId="77777777" w:rsidR="00472431" w:rsidRPr="0042725D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6BEE32F8" w14:textId="553AF94A" w:rsidR="00472431" w:rsidRPr="0042725D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C7345F">
              <w:rPr>
                <w:rFonts w:asciiTheme="majorBidi" w:eastAsia="Times New Roman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2C26581E" w14:textId="77777777" w:rsidR="00472431" w:rsidRPr="0042725D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560F52D6" w14:textId="120CA895" w:rsidR="00472431" w:rsidRPr="0042725D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42725D">
              <w:rPr>
                <w:rFonts w:ascii="Angsana New" w:eastAsia="Times New Roman" w:hAnsi="Angsana New"/>
                <w:sz w:val="30"/>
                <w:szCs w:val="30"/>
              </w:rPr>
              <w:t>6</w:t>
            </w:r>
            <w:r w:rsidR="00472431" w:rsidRPr="0042725D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C7345F">
              <w:rPr>
                <w:rFonts w:ascii="Angsana New" w:eastAsia="Times New Roman" w:hAnsi="Angsana New"/>
                <w:sz w:val="30"/>
                <w:szCs w:val="30"/>
              </w:rPr>
              <w:t>290</w:t>
            </w:r>
          </w:p>
        </w:tc>
        <w:tc>
          <w:tcPr>
            <w:tcW w:w="270" w:type="dxa"/>
            <w:shd w:val="clear" w:color="auto" w:fill="auto"/>
          </w:tcPr>
          <w:p w14:paraId="24E9B0B6" w14:textId="77777777" w:rsidR="00472431" w:rsidRPr="0042725D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42D0F35" w14:textId="1178D7E3" w:rsidR="00472431" w:rsidRPr="0042725D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="00472431"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42725D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C7345F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6E0AA4"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</w:tr>
      <w:tr w:rsidR="00472431" w:rsidRPr="006375B5" w14:paraId="5E8BDB17" w14:textId="77777777" w:rsidTr="00304D8F">
        <w:tc>
          <w:tcPr>
            <w:tcW w:w="3879" w:type="dxa"/>
          </w:tcPr>
          <w:p w14:paraId="310BC193" w14:textId="461B2E6F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2B0DEE22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0755E00" w14:textId="23B866CC" w:rsidR="00472431" w:rsidRPr="006375B5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A40310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4C164737" w14:textId="6C2555AF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B6F0FC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E47AB85" w14:textId="341D5A64" w:rsidR="00472431" w:rsidRPr="006375B5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398</w:t>
            </w:r>
          </w:p>
        </w:tc>
      </w:tr>
      <w:tr w:rsidR="00472431" w:rsidRPr="006375B5" w14:paraId="3760EFE9" w14:textId="77777777" w:rsidTr="00304D8F">
        <w:tc>
          <w:tcPr>
            <w:tcW w:w="3879" w:type="dxa"/>
          </w:tcPr>
          <w:p w14:paraId="4F2611B5" w14:textId="1BD14280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0282210D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553AB076" w14:textId="517A766A" w:rsidR="00472431" w:rsidRPr="006375B5" w:rsidRDefault="00472431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19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7907650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0C17A492" w14:textId="5693A351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451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2112FC9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862F514" w14:textId="3BD99D11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470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472431" w:rsidRPr="006375B5" w14:paraId="1ADC8FDD" w14:textId="77777777" w:rsidTr="00304D8F">
        <w:trPr>
          <w:trHeight w:val="164"/>
        </w:trPr>
        <w:tc>
          <w:tcPr>
            <w:tcW w:w="3879" w:type="dxa"/>
          </w:tcPr>
          <w:p w14:paraId="09D85FCB" w14:textId="70848F6D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630" w:type="dxa"/>
          </w:tcPr>
          <w:p w14:paraId="4CDFB1BB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</w:tcPr>
          <w:p w14:paraId="3CB23B9C" w14:textId="69965378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482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CA59FFF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18F7C8B0" w14:textId="5A31297E" w:rsidR="00472431" w:rsidRPr="006375B5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482</w:t>
            </w:r>
          </w:p>
        </w:tc>
        <w:tc>
          <w:tcPr>
            <w:tcW w:w="270" w:type="dxa"/>
            <w:shd w:val="clear" w:color="auto" w:fill="auto"/>
          </w:tcPr>
          <w:p w14:paraId="74DAD39D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9F51969" w14:textId="2D874A45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472431" w:rsidRPr="006375B5" w14:paraId="34631E3D" w14:textId="77777777" w:rsidTr="00304D8F">
        <w:tc>
          <w:tcPr>
            <w:tcW w:w="3879" w:type="dxa"/>
          </w:tcPr>
          <w:p w14:paraId="0B1D3A85" w14:textId="7F390488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2564</w:t>
            </w:r>
            <w:r w:rsidR="0083731D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 </w:t>
            </w:r>
            <w:r w:rsidR="0083731D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="000E564C"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1</w:t>
            </w:r>
            <w:r w:rsidR="0083731D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 ตุลาคม </w:t>
            </w:r>
            <w:r w:rsidR="000E564C" w:rsidRPr="000E564C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630" w:type="dxa"/>
          </w:tcPr>
          <w:p w14:paraId="7B5ABF07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635F7104" w14:textId="232EA6E6" w:rsidR="00472431" w:rsidRPr="006375B5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13</w:t>
            </w:r>
            <w:r w:rsidR="00C7345F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5F7FA1DC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</w:tcPr>
          <w:p w14:paraId="3E7154FB" w14:textId="14C713FC" w:rsidR="00472431" w:rsidRPr="006375B5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  <w:r w:rsidR="00472431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  <w:r w:rsidR="00C7345F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21</w:t>
            </w:r>
          </w:p>
        </w:tc>
        <w:tc>
          <w:tcPr>
            <w:tcW w:w="270" w:type="dxa"/>
            <w:shd w:val="clear" w:color="auto" w:fill="auto"/>
          </w:tcPr>
          <w:p w14:paraId="1CD5F5C8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5742AFE7" w14:textId="4170BEEA" w:rsidR="00472431" w:rsidRPr="006375B5" w:rsidRDefault="000E564C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  <w:r w:rsidR="00472431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</w:t>
            </w:r>
            <w:r w:rsidR="00C7345F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  <w:r w:rsidR="006E0AA4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</w:tr>
      <w:tr w:rsidR="00472431" w:rsidRPr="006375B5" w14:paraId="6B339BDE" w14:textId="77777777" w:rsidTr="00304D8F">
        <w:trPr>
          <w:trHeight w:val="56"/>
        </w:trPr>
        <w:tc>
          <w:tcPr>
            <w:tcW w:w="3879" w:type="dxa"/>
          </w:tcPr>
          <w:p w14:paraId="598BE486" w14:textId="0ED28E12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66CAC4C4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BEB761D" w14:textId="6D90BEDE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="008325C2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1EE105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2AB5648" w14:textId="414F5E13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19DD59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54D8D53" w14:textId="1A4881F6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="00C7345F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</w:tr>
      <w:tr w:rsidR="00472431" w:rsidRPr="006375B5" w14:paraId="2E5A73A7" w14:textId="77777777" w:rsidTr="00304D8F">
        <w:tc>
          <w:tcPr>
            <w:tcW w:w="3879" w:type="dxa"/>
          </w:tcPr>
          <w:p w14:paraId="35EF7103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3DCF4027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52DCFD9F" w14:textId="11A1B37F" w:rsidR="00472431" w:rsidRPr="006375B5" w:rsidRDefault="00722F1F" w:rsidP="002D7C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2FA945B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621A277F" w14:textId="306F03FB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9A2BDA">
              <w:rPr>
                <w:rFonts w:ascii="Angsana New" w:eastAsia="Times New Roman" w:hAnsi="Angsana New"/>
                <w:sz w:val="30"/>
                <w:szCs w:val="30"/>
              </w:rPr>
              <w:t>622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06A1513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0B72D88" w14:textId="574A95E3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9A2BDA">
              <w:rPr>
                <w:rFonts w:asciiTheme="majorBidi" w:eastAsia="Times New Roman" w:hAnsiTheme="majorBidi" w:cstheme="majorBidi"/>
                <w:sz w:val="30"/>
                <w:szCs w:val="30"/>
              </w:rPr>
              <w:t>622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472431" w:rsidRPr="006375B5" w14:paraId="04E57CDC" w14:textId="77777777" w:rsidTr="00304D8F">
        <w:tc>
          <w:tcPr>
            <w:tcW w:w="3879" w:type="dxa"/>
          </w:tcPr>
          <w:p w14:paraId="3ED6ACA2" w14:textId="043AAFA3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630" w:type="dxa"/>
          </w:tcPr>
          <w:p w14:paraId="4CA9A801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239F1072" w14:textId="18C24AAD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(9</w:t>
            </w:r>
            <w:r w:rsidR="002D7CA2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846B657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</w:tcPr>
          <w:p w14:paraId="3BCDE1AD" w14:textId="3B8E5116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9</w:t>
            </w:r>
            <w:r w:rsidR="002D7CA2">
              <w:rPr>
                <w:rFonts w:ascii="Angsana New" w:eastAsia="Times New Roman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64577AEB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B1377BE" w14:textId="0F936100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472431" w:rsidRPr="006375B5" w14:paraId="2BA3A003" w14:textId="77777777" w:rsidTr="00304D8F">
        <w:trPr>
          <w:trHeight w:val="54"/>
        </w:trPr>
        <w:tc>
          <w:tcPr>
            <w:tcW w:w="3879" w:type="dxa"/>
          </w:tcPr>
          <w:p w14:paraId="72F3A650" w14:textId="4E6D0C7F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 กันยายน </w:t>
            </w:r>
            <w:r w:rsidR="000E564C" w:rsidRPr="000E564C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2565</w:t>
            </w:r>
          </w:p>
        </w:tc>
        <w:tc>
          <w:tcPr>
            <w:tcW w:w="630" w:type="dxa"/>
          </w:tcPr>
          <w:p w14:paraId="08403337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F98B0A" w14:textId="05E7987D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107</w:t>
            </w:r>
          </w:p>
        </w:tc>
        <w:tc>
          <w:tcPr>
            <w:tcW w:w="270" w:type="dxa"/>
            <w:shd w:val="clear" w:color="auto" w:fill="auto"/>
          </w:tcPr>
          <w:p w14:paraId="7D57D219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D2416A0" w14:textId="11920A09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5,</w:t>
            </w:r>
            <w:r w:rsidR="002D7CA2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794</w:t>
            </w:r>
          </w:p>
        </w:tc>
        <w:tc>
          <w:tcPr>
            <w:tcW w:w="270" w:type="dxa"/>
            <w:shd w:val="clear" w:color="auto" w:fill="auto"/>
          </w:tcPr>
          <w:p w14:paraId="5C84B03F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6A3C99" w14:textId="3833A641" w:rsidR="00472431" w:rsidRPr="006375B5" w:rsidRDefault="00722F1F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5,9</w:t>
            </w:r>
            <w:r w:rsidR="002D7CA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01</w:t>
            </w:r>
          </w:p>
        </w:tc>
      </w:tr>
      <w:tr w:rsidR="00B913DD" w:rsidRPr="006375B5" w14:paraId="4B227AF1" w14:textId="77777777" w:rsidTr="00304D8F">
        <w:tc>
          <w:tcPr>
            <w:tcW w:w="3879" w:type="dxa"/>
          </w:tcPr>
          <w:p w14:paraId="514A449F" w14:textId="77777777" w:rsidR="00B913DD" w:rsidRPr="002730CA" w:rsidRDefault="00B913DD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293766C6" w14:textId="77777777" w:rsidR="00B913DD" w:rsidRPr="002730CA" w:rsidRDefault="00B913DD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4D6E79B1" w14:textId="77777777" w:rsidR="00B913DD" w:rsidRPr="002730CA" w:rsidRDefault="00B913DD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23F6B3F" w14:textId="77777777" w:rsidR="00B913DD" w:rsidRPr="002730CA" w:rsidRDefault="00B913DD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76021199" w14:textId="77777777" w:rsidR="00B913DD" w:rsidRPr="002730CA" w:rsidRDefault="00B913DD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869FFE3" w14:textId="77777777" w:rsidR="00B913DD" w:rsidRPr="002730CA" w:rsidRDefault="00B913DD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58A711F" w14:textId="77777777" w:rsidR="00B913DD" w:rsidRPr="002730CA" w:rsidRDefault="00B913DD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472431" w:rsidRPr="006375B5" w14:paraId="2A85BF17" w14:textId="77777777" w:rsidTr="00304D8F">
        <w:tc>
          <w:tcPr>
            <w:tcW w:w="3879" w:type="dxa"/>
          </w:tcPr>
          <w:p w14:paraId="6481F2D2" w14:textId="3E48A3D5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  <w:t>ค่าเสื่อมราคาและขาดทุนจากการด้อยค่า</w:t>
            </w:r>
          </w:p>
        </w:tc>
        <w:tc>
          <w:tcPr>
            <w:tcW w:w="630" w:type="dxa"/>
          </w:tcPr>
          <w:p w14:paraId="684D3FF3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69B2910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833835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</w:tcPr>
          <w:p w14:paraId="7A102A95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93E9475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0D22FEF" w14:textId="77777777" w:rsidR="00472431" w:rsidRPr="006375B5" w:rsidRDefault="00472431" w:rsidP="004724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913DD" w:rsidRPr="006375B5" w14:paraId="4180CFDF" w14:textId="77777777" w:rsidTr="00304D8F">
        <w:tc>
          <w:tcPr>
            <w:tcW w:w="3879" w:type="dxa"/>
          </w:tcPr>
          <w:p w14:paraId="7FC089D8" w14:textId="0BA940B0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วันที่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/>
                <w:sz w:val="30"/>
                <w:szCs w:val="30"/>
              </w:rPr>
              <w:t>2563</w:t>
            </w:r>
          </w:p>
        </w:tc>
        <w:tc>
          <w:tcPr>
            <w:tcW w:w="630" w:type="dxa"/>
          </w:tcPr>
          <w:p w14:paraId="18753206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30CC680" w14:textId="66827FB6" w:rsidR="00B913DD" w:rsidRPr="00B913DD" w:rsidRDefault="000E564C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2D7CA2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2810C9" w14:textId="77777777" w:rsidR="00B913DD" w:rsidRPr="00B913DD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2818EBA1" w14:textId="4C2C34DB" w:rsidR="00B913DD" w:rsidRPr="00B913DD" w:rsidRDefault="000E564C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9</w:t>
            </w:r>
            <w:r w:rsidR="002D7CA2">
              <w:rPr>
                <w:rFonts w:ascii="Angsana New" w:eastAsia="Times New Roman" w:hAnsi="Angsana New"/>
                <w:sz w:val="30"/>
                <w:szCs w:val="30"/>
              </w:rPr>
              <w:t>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1435A9" w14:textId="77777777" w:rsidR="00B913DD" w:rsidRPr="00B913DD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55B7AC0" w14:textId="403A1B82" w:rsidR="00B913DD" w:rsidRPr="00B913DD" w:rsidRDefault="000E564C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B913DD" w:rsidRPr="00B913DD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  <w:r w:rsidR="002D7CA2">
              <w:rPr>
                <w:rFonts w:asciiTheme="majorBidi" w:eastAsia="Times New Roman" w:hAnsiTheme="majorBidi" w:cstheme="majorBidi"/>
                <w:sz w:val="30"/>
                <w:szCs w:val="30"/>
              </w:rPr>
              <w:t>00</w:t>
            </w:r>
          </w:p>
        </w:tc>
      </w:tr>
      <w:tr w:rsidR="00B913DD" w:rsidRPr="006375B5" w14:paraId="5F300B3C" w14:textId="77777777" w:rsidTr="00304D8F">
        <w:tc>
          <w:tcPr>
            <w:tcW w:w="3879" w:type="dxa"/>
          </w:tcPr>
          <w:p w14:paraId="05B379BA" w14:textId="1BCCC942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15194A2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BFF04E" w14:textId="5C69EFE1" w:rsidR="00B913DD" w:rsidRPr="006375B5" w:rsidRDefault="00B913DD" w:rsidP="00B913D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B7E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B06E5E5" w14:textId="1AE826D7" w:rsidR="00B913DD" w:rsidRPr="006375B5" w:rsidRDefault="000E564C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121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AE8A7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D03A079" w14:textId="05598768" w:rsidR="00B913DD" w:rsidRPr="006375B5" w:rsidRDefault="000E564C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121</w:t>
            </w:r>
          </w:p>
        </w:tc>
      </w:tr>
      <w:tr w:rsidR="00B913DD" w:rsidRPr="006375B5" w14:paraId="066EA91D" w14:textId="77777777" w:rsidTr="00304D8F">
        <w:tc>
          <w:tcPr>
            <w:tcW w:w="3879" w:type="dxa"/>
          </w:tcPr>
          <w:p w14:paraId="50FE1421" w14:textId="3F64A65C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กลับราย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การด้อยค่า</w:t>
            </w:r>
          </w:p>
        </w:tc>
        <w:tc>
          <w:tcPr>
            <w:tcW w:w="630" w:type="dxa"/>
          </w:tcPr>
          <w:p w14:paraId="3E571A18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E90D7F9" w14:textId="2C0ECAF9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5"/>
              </w:tabs>
              <w:ind w:left="-135" w:right="-113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BA295A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51D11685" w14:textId="323449B1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59C854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8671A74" w14:textId="268B79F3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B913DD" w:rsidRPr="006375B5" w14:paraId="2D55120D" w14:textId="77777777" w:rsidTr="00304D8F">
        <w:tc>
          <w:tcPr>
            <w:tcW w:w="3879" w:type="dxa"/>
          </w:tcPr>
          <w:p w14:paraId="1688D21E" w14:textId="30E9643F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19F198C6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47EAF88" w14:textId="288E3DBA" w:rsidR="00B913DD" w:rsidRPr="006375B5" w:rsidRDefault="00B913DD" w:rsidP="00B913D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20D8CF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62A6652" w14:textId="330EAC22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118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A45200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1EA874A" w14:textId="57C73956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118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B913DD" w:rsidRPr="006375B5" w14:paraId="3A512FD1" w14:textId="77777777" w:rsidTr="00304D8F">
        <w:tc>
          <w:tcPr>
            <w:tcW w:w="3879" w:type="dxa"/>
          </w:tcPr>
          <w:p w14:paraId="616EA17E" w14:textId="0CA9B06F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2564</w:t>
            </w:r>
            <w:r w:rsidR="0083731D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83731D" w:rsidRPr="006375B5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83731D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83731D"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ตุลาคม</w:t>
            </w:r>
            <w:r w:rsidR="0083731D"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630" w:type="dxa"/>
          </w:tcPr>
          <w:p w14:paraId="6C364101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868A238" w14:textId="3845B104" w:rsidR="00B913DD" w:rsidRPr="006375B5" w:rsidRDefault="000E564C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2D7CA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243D0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646D531" w14:textId="35A8D84B" w:rsidR="00B913DD" w:rsidRPr="006375B5" w:rsidRDefault="000E564C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</w:t>
            </w:r>
            <w:r w:rsidR="002D7CA2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6D9EDB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673FA2B" w14:textId="426C6AF1" w:rsidR="00B913DD" w:rsidRPr="006375B5" w:rsidRDefault="002D7CA2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989</w:t>
            </w:r>
          </w:p>
        </w:tc>
      </w:tr>
      <w:tr w:rsidR="00B913DD" w:rsidRPr="006375B5" w14:paraId="64D7C81A" w14:textId="77777777" w:rsidTr="00304D8F">
        <w:tc>
          <w:tcPr>
            <w:tcW w:w="3879" w:type="dxa"/>
          </w:tcPr>
          <w:p w14:paraId="57A449DA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54B223B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111C095" w14:textId="4A6D5B56" w:rsidR="00B913DD" w:rsidRPr="006375B5" w:rsidRDefault="005E69BD" w:rsidP="00B913D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15F370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3228EB53" w14:textId="06C2F095" w:rsidR="00B913DD" w:rsidRPr="006375B5" w:rsidRDefault="005E69B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D8AE9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1AF803F" w14:textId="75AFD543" w:rsidR="00B913DD" w:rsidRPr="006375B5" w:rsidRDefault="005E69B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104</w:t>
            </w:r>
          </w:p>
        </w:tc>
      </w:tr>
      <w:tr w:rsidR="00B913DD" w:rsidRPr="006375B5" w14:paraId="4509CA88" w14:textId="77777777" w:rsidTr="00304D8F">
        <w:tc>
          <w:tcPr>
            <w:tcW w:w="3879" w:type="dxa"/>
          </w:tcPr>
          <w:p w14:paraId="095BD322" w14:textId="058D7D4F" w:rsidR="00B913DD" w:rsidRPr="006375B5" w:rsidRDefault="005E69B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5E69BD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630" w:type="dxa"/>
          </w:tcPr>
          <w:p w14:paraId="22BF7873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7C96FD" w14:textId="052AABB0" w:rsidR="00B913DD" w:rsidRPr="006375B5" w:rsidRDefault="005E69BD" w:rsidP="005E69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right="-171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B93F21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21B798F3" w14:textId="55604CC2" w:rsidR="00B913DD" w:rsidRPr="006375B5" w:rsidRDefault="005E69B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737274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6FA8D41" w14:textId="16DA92AA" w:rsidR="00B913DD" w:rsidRPr="006375B5" w:rsidRDefault="005E69B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62</w:t>
            </w:r>
          </w:p>
        </w:tc>
      </w:tr>
      <w:tr w:rsidR="00B913DD" w:rsidRPr="006375B5" w14:paraId="7967AB0B" w14:textId="77777777" w:rsidTr="00304D8F">
        <w:tc>
          <w:tcPr>
            <w:tcW w:w="3879" w:type="dxa"/>
          </w:tcPr>
          <w:p w14:paraId="0EBCC94B" w14:textId="24035760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630" w:type="dxa"/>
          </w:tcPr>
          <w:p w14:paraId="7B830228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BF6B669" w14:textId="5A393B81" w:rsidR="00B913DD" w:rsidRPr="006375B5" w:rsidRDefault="005E69BD" w:rsidP="00B913D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C0B9FA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6AB91F2" w14:textId="2912ABB9" w:rsidR="00B913DD" w:rsidRPr="006375B5" w:rsidRDefault="002D7CA2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5E69BD">
              <w:rPr>
                <w:rFonts w:ascii="Angsana New" w:eastAsia="Times New Roman" w:hAnsi="Angsana New"/>
                <w:sz w:val="30"/>
                <w:szCs w:val="30"/>
              </w:rPr>
              <w:t>14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0AE0EE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63F981" w14:textId="5B3677D8" w:rsidR="00B913DD" w:rsidRPr="006375B5" w:rsidRDefault="002D7CA2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5E69BD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6)</w:t>
            </w:r>
          </w:p>
        </w:tc>
      </w:tr>
      <w:tr w:rsidR="00B913DD" w:rsidRPr="006375B5" w14:paraId="0A232761" w14:textId="77777777" w:rsidTr="00304D8F">
        <w:tc>
          <w:tcPr>
            <w:tcW w:w="3879" w:type="dxa"/>
          </w:tcPr>
          <w:p w14:paraId="78EF0832" w14:textId="27034E73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2565</w:t>
            </w:r>
          </w:p>
        </w:tc>
        <w:tc>
          <w:tcPr>
            <w:tcW w:w="630" w:type="dxa"/>
          </w:tcPr>
          <w:p w14:paraId="051A6FA9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23A65DB" w14:textId="1A385D1F" w:rsidR="00B913DD" w:rsidRPr="006375B5" w:rsidRDefault="005E69B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</w:t>
            </w:r>
            <w:r w:rsidR="002D7CA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627CFD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E61EE78" w14:textId="0C276811" w:rsidR="00B913DD" w:rsidRPr="006375B5" w:rsidRDefault="002D7CA2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065578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409E1AC" w14:textId="4BD4A38B" w:rsidR="00B913DD" w:rsidRPr="006375B5" w:rsidRDefault="005E69B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1,</w:t>
            </w:r>
            <w:r w:rsidR="002D7CA2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009</w:t>
            </w:r>
          </w:p>
        </w:tc>
      </w:tr>
      <w:tr w:rsidR="00B913DD" w:rsidRPr="006375B5" w14:paraId="6A362A48" w14:textId="77777777" w:rsidTr="00304D8F">
        <w:tc>
          <w:tcPr>
            <w:tcW w:w="3879" w:type="dxa"/>
          </w:tcPr>
          <w:p w14:paraId="0670C3A9" w14:textId="77777777" w:rsidR="00B913DD" w:rsidRPr="009B099A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2F0EE165" w14:textId="77777777" w:rsidR="00B913DD" w:rsidRPr="009B099A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8E99F9A" w14:textId="77777777" w:rsidR="00B913DD" w:rsidRPr="009B099A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9CD4D3" w14:textId="77777777" w:rsidR="00B913DD" w:rsidRPr="009B099A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C9D827C" w14:textId="77777777" w:rsidR="00B913DD" w:rsidRPr="009B099A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A3B519" w14:textId="77777777" w:rsidR="00B913DD" w:rsidRPr="009B099A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067690F" w14:textId="77777777" w:rsidR="00B913DD" w:rsidRPr="009B099A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2730CA" w:rsidRPr="006375B5" w14:paraId="6FE457AA" w14:textId="77777777" w:rsidTr="00304D8F">
        <w:tc>
          <w:tcPr>
            <w:tcW w:w="3879" w:type="dxa"/>
          </w:tcPr>
          <w:p w14:paraId="32004913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500031F9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289EFA8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BBBD78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D60A2B2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F4E7B7B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0E3D80D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2730CA" w:rsidRPr="006375B5" w14:paraId="2E1F20D7" w14:textId="77777777" w:rsidTr="00304D8F">
        <w:tc>
          <w:tcPr>
            <w:tcW w:w="3879" w:type="dxa"/>
          </w:tcPr>
          <w:p w14:paraId="603266F4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08A47ABB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905147A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EF5D2B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3D61415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6CD652F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0AFAA25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2730CA" w:rsidRPr="006375B5" w14:paraId="5829836B" w14:textId="77777777" w:rsidTr="00304D8F">
        <w:tc>
          <w:tcPr>
            <w:tcW w:w="3879" w:type="dxa"/>
          </w:tcPr>
          <w:p w14:paraId="14AA91BC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6EA5A2A6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35DB3D6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CC90A90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67A6E66A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E261E1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FD1A165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2730CA" w:rsidRPr="006375B5" w14:paraId="1A67DA6D" w14:textId="77777777" w:rsidTr="00304D8F">
        <w:tc>
          <w:tcPr>
            <w:tcW w:w="3879" w:type="dxa"/>
          </w:tcPr>
          <w:p w14:paraId="6A36F346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591FA4C9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E01A37D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E9BE8A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53F7C97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9B7922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A82E3BE" w14:textId="77777777" w:rsidR="002730CA" w:rsidRPr="009B099A" w:rsidRDefault="002730CA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B913DD" w:rsidRPr="006375B5" w14:paraId="61508CA4" w14:textId="77777777" w:rsidTr="00304D8F">
        <w:trPr>
          <w:trHeight w:val="70"/>
        </w:trPr>
        <w:tc>
          <w:tcPr>
            <w:tcW w:w="3879" w:type="dxa"/>
          </w:tcPr>
          <w:p w14:paraId="3668047C" w14:textId="31F95228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630" w:type="dxa"/>
          </w:tcPr>
          <w:p w14:paraId="4F80D94B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D1D00B1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CB05619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3E3E815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4B2FCB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4754122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913DD" w:rsidRPr="006375B5" w14:paraId="563AEC15" w14:textId="77777777" w:rsidTr="00304D8F">
        <w:tc>
          <w:tcPr>
            <w:tcW w:w="3879" w:type="dxa"/>
          </w:tcPr>
          <w:p w14:paraId="0FD29929" w14:textId="2E44D641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630" w:type="dxa"/>
          </w:tcPr>
          <w:p w14:paraId="1D4A7012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BBA2287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CB7387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E1BDDC2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171B8B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7886296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913DD" w:rsidRPr="006375B5" w14:paraId="2DDC71F3" w14:textId="77777777" w:rsidTr="00304D8F">
        <w:tc>
          <w:tcPr>
            <w:tcW w:w="3879" w:type="dxa"/>
          </w:tcPr>
          <w:p w14:paraId="2D7FC86F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ภายใต้กรรมสิทธิ์ของบริษัท</w:t>
            </w:r>
          </w:p>
        </w:tc>
        <w:tc>
          <w:tcPr>
            <w:tcW w:w="630" w:type="dxa"/>
          </w:tcPr>
          <w:p w14:paraId="1A3905E5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8A3E52E" w14:textId="52B25825" w:rsidR="00B913DD" w:rsidRPr="006375B5" w:rsidRDefault="002D7CA2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9BD805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0FBB2E82" w14:textId="2647A1AE" w:rsidR="00B913DD" w:rsidRPr="006375B5" w:rsidRDefault="000E564C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5</w:t>
            </w:r>
            <w:r w:rsidR="00B913DD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="002D7CA2">
              <w:rPr>
                <w:rFonts w:ascii="Angsana New" w:eastAsia="Times New Roman" w:hAnsi="Angsana New"/>
                <w:sz w:val="30"/>
                <w:szCs w:val="30"/>
              </w:rPr>
              <w:t>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F3D9EA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7FBB1B0" w14:textId="3FF1868C" w:rsidR="00B913DD" w:rsidRPr="006375B5" w:rsidRDefault="000E564C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B913DD"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339</w:t>
            </w:r>
          </w:p>
        </w:tc>
      </w:tr>
      <w:tr w:rsidR="00B913DD" w:rsidRPr="006375B5" w14:paraId="0D6D9095" w14:textId="77777777" w:rsidTr="00304D8F">
        <w:tc>
          <w:tcPr>
            <w:tcW w:w="3879" w:type="dxa"/>
          </w:tcPr>
          <w:p w14:paraId="7D0C35EA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587D4C84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9ED3D31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516773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6FAA123" w14:textId="5D6DAF14" w:rsidR="00B913DD" w:rsidRPr="006375B5" w:rsidRDefault="000E564C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048705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0BC9358" w14:textId="32C13DCE" w:rsidR="00B913DD" w:rsidRPr="006375B5" w:rsidRDefault="000E564C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128</w:t>
            </w:r>
          </w:p>
        </w:tc>
      </w:tr>
      <w:tr w:rsidR="00B913DD" w:rsidRPr="006375B5" w14:paraId="24F0A5D0" w14:textId="77777777" w:rsidTr="00304D8F">
        <w:tc>
          <w:tcPr>
            <w:tcW w:w="3879" w:type="dxa"/>
          </w:tcPr>
          <w:p w14:paraId="3F50501D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071E33EB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CBA6782" w14:textId="56CB0642" w:rsidR="00B913DD" w:rsidRPr="006375B5" w:rsidRDefault="002D7CA2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21B55B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6371057" w14:textId="4B310C49" w:rsidR="00B913DD" w:rsidRPr="006375B5" w:rsidRDefault="000E564C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  <w:r w:rsidR="00B913DD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36</w:t>
            </w:r>
            <w:r w:rsidR="002D7CA2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7AC0DC" w14:textId="77777777" w:rsidR="00B913DD" w:rsidRPr="006375B5" w:rsidRDefault="00B913DD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4576F1" w14:textId="457A03BC" w:rsidR="00B913DD" w:rsidRPr="006375B5" w:rsidRDefault="000E564C" w:rsidP="006530A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  <w:r w:rsidR="00B913DD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467</w:t>
            </w:r>
          </w:p>
        </w:tc>
      </w:tr>
      <w:tr w:rsidR="00B913DD" w:rsidRPr="006375B5" w14:paraId="38A43CFE" w14:textId="77777777" w:rsidTr="00304D8F">
        <w:tc>
          <w:tcPr>
            <w:tcW w:w="3879" w:type="dxa"/>
          </w:tcPr>
          <w:p w14:paraId="364FF7CE" w14:textId="158472C0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2565</w:t>
            </w:r>
          </w:p>
        </w:tc>
        <w:tc>
          <w:tcPr>
            <w:tcW w:w="630" w:type="dxa"/>
          </w:tcPr>
          <w:p w14:paraId="34E277DF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F1D7E46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824295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75413168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115678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12F24D0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913DD" w:rsidRPr="006375B5" w14:paraId="5940DC5A" w14:textId="77777777" w:rsidTr="00304D8F">
        <w:tc>
          <w:tcPr>
            <w:tcW w:w="3879" w:type="dxa"/>
          </w:tcPr>
          <w:p w14:paraId="295B3DAD" w14:textId="25499D48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ภายใต้กรรมสิทธิ์ของบริษัท</w:t>
            </w:r>
          </w:p>
        </w:tc>
        <w:tc>
          <w:tcPr>
            <w:tcW w:w="630" w:type="dxa"/>
          </w:tcPr>
          <w:p w14:paraId="2C59E5F3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FD7556D" w14:textId="22C5143D" w:rsidR="00B913DD" w:rsidRPr="006375B5" w:rsidRDefault="002D7CA2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F4E846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shd w:val="clear" w:color="auto" w:fill="auto"/>
            <w:vAlign w:val="bottom"/>
          </w:tcPr>
          <w:p w14:paraId="187FAFAE" w14:textId="690907AD" w:rsidR="00B913DD" w:rsidRPr="006375B5" w:rsidRDefault="000B7854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4,76</w:t>
            </w:r>
            <w:r w:rsidR="002D7CA2">
              <w:rPr>
                <w:rFonts w:ascii="Angsana New" w:eastAsia="Times New Roman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836F6A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E56211B" w14:textId="154719CA" w:rsidR="00B913DD" w:rsidRPr="006375B5" w:rsidRDefault="000B7854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4,775</w:t>
            </w:r>
          </w:p>
        </w:tc>
      </w:tr>
      <w:tr w:rsidR="00B913DD" w:rsidRPr="006375B5" w14:paraId="7AE015D1" w14:textId="77777777" w:rsidTr="00304D8F">
        <w:tc>
          <w:tcPr>
            <w:tcW w:w="3879" w:type="dxa"/>
          </w:tcPr>
          <w:p w14:paraId="4A1725FB" w14:textId="6C012C1F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7518DF1A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633EF3E" w14:textId="24070C6E" w:rsidR="00B913DD" w:rsidRPr="006375B5" w:rsidRDefault="000B7854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6DEEA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16A0B76" w14:textId="6FEA6E65" w:rsidR="00B913DD" w:rsidRPr="006375B5" w:rsidRDefault="000B7854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117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467294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A660E6" w14:textId="10CF06D5" w:rsidR="00B913DD" w:rsidRPr="006375B5" w:rsidRDefault="000B7854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117</w:t>
            </w:r>
          </w:p>
        </w:tc>
      </w:tr>
      <w:tr w:rsidR="00B913DD" w:rsidRPr="006375B5" w14:paraId="6F181779" w14:textId="77777777" w:rsidTr="00304D8F">
        <w:tc>
          <w:tcPr>
            <w:tcW w:w="3879" w:type="dxa"/>
          </w:tcPr>
          <w:p w14:paraId="50F32935" w14:textId="29B44265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30" w:type="dxa"/>
          </w:tcPr>
          <w:p w14:paraId="1B80BE1B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509E235" w14:textId="71FE6AD2" w:rsidR="00B913DD" w:rsidRPr="006375B5" w:rsidRDefault="002D7CA2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37E145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CA01FD" w14:textId="19B0E743" w:rsidR="00B913DD" w:rsidRPr="006375B5" w:rsidRDefault="000B7854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4,88</w:t>
            </w:r>
            <w:r w:rsidR="002D7CA2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BB0C4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FD37AB9" w14:textId="161DF785" w:rsidR="00B913DD" w:rsidRPr="006375B5" w:rsidRDefault="000B7854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4,892</w:t>
            </w:r>
          </w:p>
        </w:tc>
      </w:tr>
    </w:tbl>
    <w:p w14:paraId="6EA080E8" w14:textId="53FF3FE6" w:rsidR="009B099A" w:rsidRPr="005220BB" w:rsidRDefault="009B09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W w:w="903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00"/>
        <w:gridCol w:w="960"/>
        <w:gridCol w:w="236"/>
        <w:gridCol w:w="994"/>
        <w:gridCol w:w="270"/>
        <w:gridCol w:w="930"/>
        <w:gridCol w:w="236"/>
        <w:gridCol w:w="904"/>
      </w:tblGrid>
      <w:tr w:rsidR="00307CCE" w:rsidRPr="006375B5" w14:paraId="21EEC1DD" w14:textId="77777777" w:rsidTr="00B913DD">
        <w:trPr>
          <w:tblHeader/>
        </w:trPr>
        <w:tc>
          <w:tcPr>
            <w:tcW w:w="4500" w:type="dxa"/>
          </w:tcPr>
          <w:p w14:paraId="0169E1C2" w14:textId="457B2F60" w:rsidR="00307CCE" w:rsidRPr="006375B5" w:rsidRDefault="009B099A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sz w:val="4"/>
                <w:szCs w:val="4"/>
              </w:rPr>
              <w:br w:type="column"/>
            </w:r>
            <w:r>
              <w:rPr>
                <w:sz w:val="4"/>
                <w:szCs w:val="4"/>
              </w:rPr>
              <w:br w:type="column"/>
            </w:r>
          </w:p>
        </w:tc>
        <w:tc>
          <w:tcPr>
            <w:tcW w:w="2190" w:type="dxa"/>
            <w:gridSpan w:val="3"/>
            <w:vAlign w:val="center"/>
          </w:tcPr>
          <w:p w14:paraId="56066F78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FEF3DF0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070" w:type="dxa"/>
            <w:gridSpan w:val="3"/>
            <w:vAlign w:val="center"/>
          </w:tcPr>
          <w:p w14:paraId="28280258" w14:textId="77777777" w:rsidR="00307CCE" w:rsidRPr="006375B5" w:rsidRDefault="00307CCE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50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07CCE" w:rsidRPr="006375B5" w14:paraId="7A3A10D2" w14:textId="77777777" w:rsidTr="00B913DD">
        <w:trPr>
          <w:tblHeader/>
        </w:trPr>
        <w:tc>
          <w:tcPr>
            <w:tcW w:w="4500" w:type="dxa"/>
          </w:tcPr>
          <w:p w14:paraId="5F8FF13B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960" w:type="dxa"/>
            <w:vAlign w:val="center"/>
          </w:tcPr>
          <w:p w14:paraId="30265C3F" w14:textId="272DDB9E" w:rsidR="00307CCE" w:rsidRPr="006375B5" w:rsidRDefault="000E564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36" w:type="dxa"/>
          </w:tcPr>
          <w:p w14:paraId="4AADA15F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4" w:type="dxa"/>
            <w:vAlign w:val="center"/>
          </w:tcPr>
          <w:p w14:paraId="0214941B" w14:textId="60D0D07C" w:rsidR="00307CCE" w:rsidRPr="006375B5" w:rsidRDefault="000E564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</w:tcPr>
          <w:p w14:paraId="6A827412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0" w:type="dxa"/>
            <w:vAlign w:val="center"/>
          </w:tcPr>
          <w:p w14:paraId="29ABD373" w14:textId="7F9063B1" w:rsidR="00307CCE" w:rsidRPr="006375B5" w:rsidRDefault="000E564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36" w:type="dxa"/>
          </w:tcPr>
          <w:p w14:paraId="3FDBA564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04" w:type="dxa"/>
            <w:vAlign w:val="center"/>
          </w:tcPr>
          <w:p w14:paraId="6864B329" w14:textId="7305C481" w:rsidR="00307CCE" w:rsidRPr="006375B5" w:rsidRDefault="000E564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</w:tr>
      <w:tr w:rsidR="00307CCE" w:rsidRPr="006375B5" w14:paraId="7FE25605" w14:textId="77777777" w:rsidTr="00B913DD">
        <w:trPr>
          <w:tblHeader/>
        </w:trPr>
        <w:tc>
          <w:tcPr>
            <w:tcW w:w="4500" w:type="dxa"/>
          </w:tcPr>
          <w:p w14:paraId="20A43BD5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4530" w:type="dxa"/>
            <w:gridSpan w:val="7"/>
          </w:tcPr>
          <w:p w14:paraId="57981173" w14:textId="77777777" w:rsidR="00307CCE" w:rsidRPr="006375B5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7CCE" w:rsidRPr="006375B5" w14:paraId="0AE037E2" w14:textId="77777777" w:rsidTr="00B913DD">
        <w:tc>
          <w:tcPr>
            <w:tcW w:w="4500" w:type="dxa"/>
          </w:tcPr>
          <w:p w14:paraId="290AF794" w14:textId="5E7D2022" w:rsidR="00307CCE" w:rsidRPr="006375B5" w:rsidRDefault="00307CCE" w:rsidP="0084056C">
            <w:pPr>
              <w:ind w:left="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ในระหว่าง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ปีสิ้นสุดวันที่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24C8A2B0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-12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14:paraId="4015FD13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center"/>
          </w:tcPr>
          <w:p w14:paraId="269A9227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2E5AA41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0FC1290D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center"/>
          </w:tcPr>
          <w:p w14:paraId="00509C5C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center"/>
          </w:tcPr>
          <w:p w14:paraId="2F8B3796" w14:textId="77777777" w:rsidR="00307CCE" w:rsidRPr="006375B5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913DD" w:rsidRPr="006375B5" w14:paraId="27784E5B" w14:textId="77777777" w:rsidTr="00B913DD">
        <w:tc>
          <w:tcPr>
            <w:tcW w:w="4500" w:type="dxa"/>
          </w:tcPr>
          <w:p w14:paraId="56CC986A" w14:textId="77777777" w:rsidR="00B913DD" w:rsidRPr="006375B5" w:rsidRDefault="00B913DD" w:rsidP="00B913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ต้นทุน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พนักงานที่เกี่ยวข้อง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ที่รวมเป็นส่วนหนึ่ง</w:t>
            </w:r>
          </w:p>
          <w:p w14:paraId="02000702" w14:textId="77777777" w:rsidR="00B913DD" w:rsidRPr="006375B5" w:rsidRDefault="00B913DD" w:rsidP="00B913D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งอสังหาริมทรัพย์เพื่อการลงทุน</w:t>
            </w:r>
          </w:p>
        </w:tc>
        <w:tc>
          <w:tcPr>
            <w:tcW w:w="960" w:type="dxa"/>
            <w:shd w:val="clear" w:color="auto" w:fill="auto"/>
            <w:vAlign w:val="center"/>
          </w:tcPr>
          <w:p w14:paraId="6AF46B21" w14:textId="77777777" w:rsidR="00B913DD" w:rsidRDefault="00B913DD" w:rsidP="00EA37D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D151A88" w14:textId="650C03DC" w:rsidR="00EA37D5" w:rsidRPr="006375B5" w:rsidRDefault="006B609B" w:rsidP="00EA37D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1DA7A2D5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center"/>
          </w:tcPr>
          <w:p w14:paraId="4BC3426A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628978A" w14:textId="03B3680D" w:rsidR="00B913DD" w:rsidRPr="006375B5" w:rsidRDefault="000E564C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5E4A49A5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66DCA953" w14:textId="77777777" w:rsidR="00EA37D5" w:rsidRDefault="00EA37D5" w:rsidP="00EA37D5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651D4855" w14:textId="487033E8" w:rsidR="00B913DD" w:rsidRPr="006375B5" w:rsidRDefault="006B609B" w:rsidP="00027B07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2F6CCDEE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center"/>
          </w:tcPr>
          <w:p w14:paraId="1B53B135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0221B26" w14:textId="04E4EB5F" w:rsidR="00B913DD" w:rsidRPr="006375B5" w:rsidRDefault="000E564C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B913DD" w:rsidRPr="006375B5" w14:paraId="155D68A6" w14:textId="77777777" w:rsidTr="00B913DD">
        <w:tc>
          <w:tcPr>
            <w:tcW w:w="4500" w:type="dxa"/>
          </w:tcPr>
          <w:p w14:paraId="4D62D2D2" w14:textId="77777777" w:rsidR="00B913DD" w:rsidRPr="006375B5" w:rsidRDefault="00B913DD" w:rsidP="00B913DD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ต้นทุนการกู้ยืมที่รวมเป็นส่วนหนึ่งของ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อสังหาริมทรัพย์เพื่อการลงทุน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633EB35B" w14:textId="3A186B66" w:rsidR="00B913DD" w:rsidRPr="006375B5" w:rsidRDefault="006B609B" w:rsidP="006B609B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7738791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2624B9E4" w14:textId="0D9EDA69" w:rsidR="00B913DD" w:rsidRPr="006375B5" w:rsidRDefault="000E564C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FC2F2D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0AAAB8E7" w14:textId="7B54B0F8" w:rsidR="00B913DD" w:rsidRPr="006375B5" w:rsidRDefault="002D7CA2" w:rsidP="002D7CA2">
            <w:pPr>
              <w:pStyle w:val="acctfourfigures"/>
              <w:tabs>
                <w:tab w:val="clear" w:pos="765"/>
                <w:tab w:val="decimal" w:pos="401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2842A71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35D178E" w14:textId="6E75A9D1" w:rsidR="00B913DD" w:rsidRPr="006375B5" w:rsidRDefault="000E564C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B913DD" w:rsidRPr="006375B5" w14:paraId="67D3DDD4" w14:textId="77777777" w:rsidTr="00B913DD">
        <w:tc>
          <w:tcPr>
            <w:tcW w:w="4500" w:type="dxa"/>
          </w:tcPr>
          <w:p w14:paraId="3799AFB8" w14:textId="77777777" w:rsidR="00B913DD" w:rsidRPr="006375B5" w:rsidRDefault="00B913DD" w:rsidP="00B913DD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60" w:type="dxa"/>
            <w:shd w:val="clear" w:color="auto" w:fill="auto"/>
            <w:vAlign w:val="bottom"/>
          </w:tcPr>
          <w:p w14:paraId="1DF70348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845A80A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134C5B08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716"/>
                <w:tab w:val="decimal" w:pos="77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34CFBC0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6B62D747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9E9B99A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  <w:tab w:val="decimal" w:pos="70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68217B2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913DD" w:rsidRPr="006375B5" w14:paraId="79A1732C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1F9DDA23" w14:textId="42054E47" w:rsidR="00B913DD" w:rsidRPr="006375B5" w:rsidRDefault="00B913DD" w:rsidP="00B913DD">
            <w:pPr>
              <w:ind w:left="164" w:hanging="16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</w:p>
        </w:tc>
        <w:tc>
          <w:tcPr>
            <w:tcW w:w="960" w:type="dxa"/>
            <w:shd w:val="clear" w:color="auto" w:fill="auto"/>
          </w:tcPr>
          <w:p w14:paraId="20D9B5C6" w14:textId="77777777" w:rsidR="00B913DD" w:rsidRPr="00B913DD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shd w:val="clear" w:color="auto" w:fill="auto"/>
          </w:tcPr>
          <w:p w14:paraId="5B1F20C7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543966CE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29D7FC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154FAEA6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CEBD073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6DA8A3D1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913DD" w:rsidRPr="006375B5" w14:paraId="19F67C53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41CC4EB4" w14:textId="50EA0381" w:rsidR="00B913DD" w:rsidRPr="006375B5" w:rsidRDefault="00B913DD" w:rsidP="00B913DD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รายได้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จากการให้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เช่า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และบริการที่เกี่ยวข้อง</w:t>
            </w:r>
          </w:p>
        </w:tc>
        <w:tc>
          <w:tcPr>
            <w:tcW w:w="960" w:type="dxa"/>
            <w:shd w:val="clear" w:color="auto" w:fill="auto"/>
          </w:tcPr>
          <w:p w14:paraId="11E1997D" w14:textId="0BB3963B" w:rsidR="00B913DD" w:rsidRPr="006375B5" w:rsidRDefault="00FE4BC3" w:rsidP="0081640B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2,392</w:t>
            </w:r>
          </w:p>
        </w:tc>
        <w:tc>
          <w:tcPr>
            <w:tcW w:w="236" w:type="dxa"/>
            <w:shd w:val="clear" w:color="auto" w:fill="auto"/>
          </w:tcPr>
          <w:p w14:paraId="16CA14D3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618D8FE8" w14:textId="06DAB4AE" w:rsidR="00B913DD" w:rsidRPr="006375B5" w:rsidRDefault="000E564C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B913DD"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100</w:t>
            </w:r>
          </w:p>
        </w:tc>
        <w:tc>
          <w:tcPr>
            <w:tcW w:w="270" w:type="dxa"/>
            <w:shd w:val="clear" w:color="auto" w:fill="auto"/>
          </w:tcPr>
          <w:p w14:paraId="0ED6AC66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5CA074DC" w14:textId="3DDE1567" w:rsidR="00B913DD" w:rsidRPr="006375B5" w:rsidRDefault="00FE4BC3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403</w:t>
            </w:r>
          </w:p>
        </w:tc>
        <w:tc>
          <w:tcPr>
            <w:tcW w:w="236" w:type="dxa"/>
            <w:shd w:val="clear" w:color="auto" w:fill="auto"/>
          </w:tcPr>
          <w:p w14:paraId="12AFF16B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02CD5304" w14:textId="0F61CFB2" w:rsidR="00B913DD" w:rsidRPr="006375B5" w:rsidRDefault="000E564C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322</w:t>
            </w:r>
          </w:p>
        </w:tc>
      </w:tr>
      <w:tr w:rsidR="00B913DD" w:rsidRPr="006375B5" w14:paraId="47F24613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200C34A7" w14:textId="77777777" w:rsidR="00B913DD" w:rsidRPr="006375B5" w:rsidRDefault="00B913DD" w:rsidP="00B913DD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ค่าซ่อมแซมและค่าบำรุงรักษา</w:t>
            </w:r>
          </w:p>
        </w:tc>
        <w:tc>
          <w:tcPr>
            <w:tcW w:w="960" w:type="dxa"/>
            <w:shd w:val="clear" w:color="auto" w:fill="auto"/>
          </w:tcPr>
          <w:p w14:paraId="0C8EFE42" w14:textId="4E8C9131" w:rsidR="00B913DD" w:rsidRPr="006375B5" w:rsidRDefault="00FE4BC3" w:rsidP="0081640B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171</w:t>
            </w:r>
          </w:p>
        </w:tc>
        <w:tc>
          <w:tcPr>
            <w:tcW w:w="236" w:type="dxa"/>
            <w:shd w:val="clear" w:color="auto" w:fill="auto"/>
          </w:tcPr>
          <w:p w14:paraId="64BCEBC3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3EAD841D" w14:textId="36484D29" w:rsidR="00B913DD" w:rsidRPr="006375B5" w:rsidRDefault="000E564C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43</w:t>
            </w:r>
          </w:p>
        </w:tc>
        <w:tc>
          <w:tcPr>
            <w:tcW w:w="270" w:type="dxa"/>
            <w:shd w:val="clear" w:color="auto" w:fill="auto"/>
          </w:tcPr>
          <w:p w14:paraId="21B21212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76C0598" w14:textId="664D7319" w:rsidR="00B913DD" w:rsidRPr="006375B5" w:rsidRDefault="00FE4BC3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</w:t>
            </w:r>
          </w:p>
        </w:tc>
        <w:tc>
          <w:tcPr>
            <w:tcW w:w="236" w:type="dxa"/>
            <w:shd w:val="clear" w:color="auto" w:fill="auto"/>
          </w:tcPr>
          <w:p w14:paraId="161F75E2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4FFA1486" w14:textId="4A705003" w:rsidR="00B913DD" w:rsidRPr="006375B5" w:rsidRDefault="000E564C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16</w:t>
            </w:r>
          </w:p>
        </w:tc>
      </w:tr>
      <w:tr w:rsidR="00B913DD" w:rsidRPr="006375B5" w14:paraId="46774826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57EC4818" w14:textId="567C00F0" w:rsidR="00B913DD" w:rsidRPr="006375B5" w:rsidRDefault="00B913DD" w:rsidP="00B913DD">
            <w:p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ค่าเสื่อมราคาบันทึกเป็นส่วนหนึ่งใน</w:t>
            </w:r>
            <w:r w:rsidRPr="006375B5">
              <w:rPr>
                <w:rFonts w:ascii="Angsana New" w:hAnsi="Angsana New"/>
                <w:spacing w:val="-4"/>
                <w:sz w:val="30"/>
                <w:szCs w:val="30"/>
              </w:rPr>
              <w:t>:</w:t>
            </w:r>
          </w:p>
        </w:tc>
        <w:tc>
          <w:tcPr>
            <w:tcW w:w="960" w:type="dxa"/>
            <w:shd w:val="clear" w:color="auto" w:fill="auto"/>
          </w:tcPr>
          <w:p w14:paraId="14D3792E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FDCA77D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1F122EB8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7970730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17FB74B6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4B92D68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6F0FA69A" w14:textId="77777777" w:rsidR="00B913DD" w:rsidRPr="006375B5" w:rsidRDefault="00B913DD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913DD" w:rsidRPr="006375B5" w14:paraId="54E7C712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4B633A83" w14:textId="6E977CAA" w:rsidR="00B913DD" w:rsidRPr="006375B5" w:rsidRDefault="00B913DD" w:rsidP="00B913DD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ต้นทุนในการให้เช่าและบริการที่เกี่ยวข้อง</w:t>
            </w:r>
          </w:p>
        </w:tc>
        <w:tc>
          <w:tcPr>
            <w:tcW w:w="960" w:type="dxa"/>
            <w:shd w:val="clear" w:color="auto" w:fill="auto"/>
          </w:tcPr>
          <w:p w14:paraId="7F095C19" w14:textId="19783082" w:rsidR="00B913DD" w:rsidRPr="006375B5" w:rsidRDefault="00FE4BC3" w:rsidP="0081640B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459</w:t>
            </w:r>
          </w:p>
        </w:tc>
        <w:tc>
          <w:tcPr>
            <w:tcW w:w="236" w:type="dxa"/>
            <w:shd w:val="clear" w:color="auto" w:fill="auto"/>
          </w:tcPr>
          <w:p w14:paraId="251F2465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36C3ED2A" w14:textId="5F956417" w:rsidR="00B913DD" w:rsidRPr="006375B5" w:rsidRDefault="000E564C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608</w:t>
            </w:r>
          </w:p>
        </w:tc>
        <w:tc>
          <w:tcPr>
            <w:tcW w:w="270" w:type="dxa"/>
            <w:shd w:val="clear" w:color="auto" w:fill="auto"/>
          </w:tcPr>
          <w:p w14:paraId="156E401F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19EB343" w14:textId="05F7B97E" w:rsidR="00B913DD" w:rsidRPr="006375B5" w:rsidRDefault="00FE4BC3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2D7CA2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  <w:shd w:val="clear" w:color="auto" w:fill="auto"/>
          </w:tcPr>
          <w:p w14:paraId="004FEE8E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157F6F91" w14:textId="0B6BE82E" w:rsidR="00B913DD" w:rsidRPr="006375B5" w:rsidRDefault="000E564C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64</w:t>
            </w:r>
          </w:p>
        </w:tc>
      </w:tr>
      <w:tr w:rsidR="00B913DD" w:rsidRPr="006375B5" w14:paraId="05DC8CEF" w14:textId="77777777" w:rsidTr="00B913DD">
        <w:trPr>
          <w:trHeight w:val="20"/>
        </w:trPr>
        <w:tc>
          <w:tcPr>
            <w:tcW w:w="4500" w:type="dxa"/>
            <w:shd w:val="clear" w:color="auto" w:fill="auto"/>
          </w:tcPr>
          <w:p w14:paraId="59E6DCE7" w14:textId="4ED1162F" w:rsidR="00B913DD" w:rsidRPr="006375B5" w:rsidRDefault="00B913DD" w:rsidP="00B913DD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960" w:type="dxa"/>
            <w:shd w:val="clear" w:color="auto" w:fill="auto"/>
          </w:tcPr>
          <w:p w14:paraId="33FFC149" w14:textId="53B5358A" w:rsidR="00B913DD" w:rsidRPr="006375B5" w:rsidRDefault="00FE4BC3" w:rsidP="0081640B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117</w:t>
            </w:r>
          </w:p>
        </w:tc>
        <w:tc>
          <w:tcPr>
            <w:tcW w:w="236" w:type="dxa"/>
            <w:shd w:val="clear" w:color="auto" w:fill="auto"/>
          </w:tcPr>
          <w:p w14:paraId="75A6D453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4" w:type="dxa"/>
            <w:shd w:val="clear" w:color="auto" w:fill="auto"/>
          </w:tcPr>
          <w:p w14:paraId="1C2C66F2" w14:textId="799F6886" w:rsidR="00B913DD" w:rsidRPr="006375B5" w:rsidRDefault="000E564C" w:rsidP="00B913DD">
            <w:pPr>
              <w:pStyle w:val="acctfourfigures"/>
              <w:tabs>
                <w:tab w:val="clear" w:pos="765"/>
                <w:tab w:val="decimal" w:pos="716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93</w:t>
            </w:r>
          </w:p>
        </w:tc>
        <w:tc>
          <w:tcPr>
            <w:tcW w:w="270" w:type="dxa"/>
            <w:shd w:val="clear" w:color="auto" w:fill="auto"/>
          </w:tcPr>
          <w:p w14:paraId="6E760FE1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0" w:type="dxa"/>
            <w:shd w:val="clear" w:color="auto" w:fill="auto"/>
          </w:tcPr>
          <w:p w14:paraId="424C0CE5" w14:textId="6DDDD92E" w:rsidR="00B913DD" w:rsidRPr="006375B5" w:rsidRDefault="00FE4BC3" w:rsidP="00B913DD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236" w:type="dxa"/>
            <w:shd w:val="clear" w:color="auto" w:fill="auto"/>
          </w:tcPr>
          <w:p w14:paraId="7A97853B" w14:textId="77777777" w:rsidR="00B913DD" w:rsidRPr="006375B5" w:rsidRDefault="00B913DD" w:rsidP="00B913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4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4" w:type="dxa"/>
            <w:shd w:val="clear" w:color="auto" w:fill="auto"/>
          </w:tcPr>
          <w:p w14:paraId="21DF12AF" w14:textId="0EF65A08" w:rsidR="00B913DD" w:rsidRPr="006375B5" w:rsidRDefault="000E564C" w:rsidP="00B913DD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35</w:t>
            </w:r>
          </w:p>
        </w:tc>
      </w:tr>
    </w:tbl>
    <w:p w14:paraId="5DD907FD" w14:textId="366125B3" w:rsidR="0052270A" w:rsidRDefault="005227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  <w:bookmarkStart w:id="10" w:name="_Hlk71109085"/>
    </w:p>
    <w:p w14:paraId="18A77127" w14:textId="162D674F" w:rsidR="005677F6" w:rsidRPr="006375B5" w:rsidRDefault="005677F6" w:rsidP="007D0D34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 xml:space="preserve">ในเดือนมีนาคม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2564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บริษัทย่อยแห่งหนึ่งได้เข้าซื้อสิทธิการใช้ที่ดินในประเทศเวียดนามจากบริษัทแห่งหนึ่ง โดยบริษัทย่อยดังกล่าวจะใช้ที่ดินในการพัฒนาเขตอุตสาหกรรมและโลจิสติกส์ เพื่อรองรับการดำเนินธุรกิจด้านนิคมอุตสาหกรรม และธุรกิจโรงงานและคลังสินค้าในประเทศเวียดนาม</w:t>
      </w:r>
    </w:p>
    <w:bookmarkEnd w:id="10"/>
    <w:p w14:paraId="3FB5336E" w14:textId="1BC33B90" w:rsidR="00585507" w:rsidRDefault="005855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</w:p>
    <w:p w14:paraId="7303F9BC" w14:textId="3A7543C2" w:rsidR="005677F6" w:rsidRPr="006375B5" w:rsidRDefault="005677F6" w:rsidP="007D0D34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ในเดือนเมษายน </w:t>
      </w:r>
      <w:r w:rsidR="000E564C" w:rsidRPr="000E564C">
        <w:rPr>
          <w:rFonts w:ascii="Angsana New" w:hAnsi="Angsana New"/>
          <w:sz w:val="30"/>
          <w:szCs w:val="30"/>
          <w:lang w:val="en-US"/>
        </w:rPr>
        <w:t>2564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บริษัท</w:t>
      </w:r>
      <w:r w:rsidRPr="006375B5">
        <w:rPr>
          <w:rFonts w:ascii="Angsana New" w:hAnsi="Angsana New" w:hint="cs"/>
          <w:sz w:val="30"/>
          <w:szCs w:val="30"/>
          <w:cs/>
        </w:rPr>
        <w:t>ย่อยแห่งหนึ่ง</w:t>
      </w:r>
      <w:r w:rsidRPr="006375B5">
        <w:rPr>
          <w:rFonts w:ascii="Angsana New" w:hAnsi="Angsana New"/>
          <w:sz w:val="30"/>
          <w:szCs w:val="30"/>
          <w:cs/>
        </w:rPr>
        <w:t>เข้าซื้อบริษัทย่อยและได้มาซึ่งสิทธิการใช้ที่ดินจากสำนักงานทรัพย์สินส่วนพระมหากษัตริย์ โดยบริษัทย่อย</w:t>
      </w:r>
      <w:r w:rsidRPr="006375B5">
        <w:rPr>
          <w:rFonts w:ascii="Angsana New" w:hAnsi="Angsana New" w:hint="cs"/>
          <w:sz w:val="30"/>
          <w:szCs w:val="30"/>
          <w:cs/>
        </w:rPr>
        <w:t>ทางอ้อม</w:t>
      </w:r>
      <w:r w:rsidRPr="006375B5">
        <w:rPr>
          <w:rFonts w:ascii="Angsana New" w:hAnsi="Angsana New"/>
          <w:sz w:val="30"/>
          <w:szCs w:val="30"/>
          <w:cs/>
        </w:rPr>
        <w:t>ดังกล่าวจะใช้ที่ดินในการพัฒนาเป็นอาคารเพื่อการพาณิชยกรรม</w:t>
      </w:r>
    </w:p>
    <w:p w14:paraId="17BBF241" w14:textId="77777777" w:rsidR="005677F6" w:rsidRPr="006375B5" w:rsidRDefault="005677F6">
      <w:pPr>
        <w:pStyle w:val="block"/>
        <w:spacing w:after="0" w:line="240" w:lineRule="atLeast"/>
        <w:ind w:left="540"/>
        <w:jc w:val="both"/>
        <w:rPr>
          <w:rFonts w:ascii="Angsana New" w:hAnsi="Angsana New"/>
          <w:sz w:val="28"/>
          <w:szCs w:val="28"/>
          <w:lang w:val="en-US"/>
        </w:rPr>
      </w:pPr>
    </w:p>
    <w:p w14:paraId="5DD3337D" w14:textId="29522821" w:rsidR="005960E8" w:rsidRPr="006375B5" w:rsidRDefault="005960E8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  <w:r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ของกลุ่มกิจการประกอบด้วย อสังหาริมทรัพย์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เพื่อ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การลงทุน</w:t>
      </w:r>
      <w:r w:rsidR="00E85CD1" w:rsidRPr="006375B5">
        <w:rPr>
          <w:rFonts w:ascii="Angsana New" w:hAnsi="Angsana New"/>
          <w:sz w:val="30"/>
          <w:szCs w:val="30"/>
          <w:cs/>
          <w:lang w:bidi="th-TH"/>
        </w:rPr>
        <w:t>อุตสาหกรรม</w:t>
      </w:r>
      <w:r w:rsidR="00A15C48" w:rsidRPr="006375B5">
        <w:rPr>
          <w:rFonts w:ascii="Angsana New" w:hAnsi="Angsana New" w:hint="cs"/>
          <w:sz w:val="30"/>
          <w:szCs w:val="30"/>
          <w:cs/>
          <w:lang w:bidi="th-TH"/>
        </w:rPr>
        <w:t>และอสังหาริมทรัพย์เพื่อการลงทุนเพื่อการพาณิชย์</w:t>
      </w:r>
    </w:p>
    <w:p w14:paraId="4FDA48BD" w14:textId="042550D5" w:rsidR="00DB75FA" w:rsidRPr="006375B5" w:rsidRDefault="00DB75FA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28"/>
          <w:szCs w:val="28"/>
          <w:lang w:bidi="th-TH"/>
        </w:rPr>
      </w:pPr>
    </w:p>
    <w:p w14:paraId="18D0882B" w14:textId="7215BA9C" w:rsidR="00FC5CEE" w:rsidRPr="006375B5" w:rsidRDefault="00DB75FA" w:rsidP="00FC5CEE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cs/>
          <w:lang w:bidi="th-TH"/>
        </w:rPr>
      </w:pPr>
      <w:r w:rsidRPr="006375B5">
        <w:rPr>
          <w:rFonts w:ascii="Angsana New" w:hAnsi="Angsana New" w:hint="cs"/>
          <w:sz w:val="30"/>
          <w:szCs w:val="30"/>
          <w:cs/>
          <w:lang w:bidi="th-TH"/>
        </w:rPr>
        <w:t>อสังหาริมทรัพย์เพื่อการลงทุนเพื่ออุตสาหกรรมประกอบด้วย ที่ดินและส่วนปรับปรุงที่ดิน งานระหว่างก่อสร้าง สินทรัพย์ส่วนกลาง อาคารโรงงานและคลังสินค้า</w:t>
      </w:r>
    </w:p>
    <w:p w14:paraId="38C6CEAD" w14:textId="77777777" w:rsidR="0045099C" w:rsidRPr="006375B5" w:rsidRDefault="0045099C" w:rsidP="00A90593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0A6B392D" w14:textId="52F95AD4" w:rsidR="005960E8" w:rsidRDefault="00E141D6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อสังหาริมทรัพย์เพื่อการ</w:t>
      </w:r>
      <w:r w:rsidR="00DB75FA" w:rsidRPr="006375B5">
        <w:rPr>
          <w:rFonts w:ascii="Angsana New" w:hAnsi="Angsana New" w:hint="cs"/>
          <w:sz w:val="30"/>
          <w:szCs w:val="30"/>
          <w:cs/>
        </w:rPr>
        <w:t>ลงทุนเพื่อการ</w:t>
      </w:r>
      <w:r w:rsidRPr="006375B5">
        <w:rPr>
          <w:rFonts w:ascii="Angsana New" w:hAnsi="Angsana New" w:hint="cs"/>
          <w:sz w:val="30"/>
          <w:szCs w:val="30"/>
          <w:cs/>
        </w:rPr>
        <w:t>พาณิชย์</w:t>
      </w:r>
      <w:r w:rsidR="00DB75F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 xml:space="preserve">ประกอบด้วย </w:t>
      </w:r>
      <w:r w:rsidR="005960E8" w:rsidRPr="006375B5">
        <w:rPr>
          <w:rFonts w:ascii="Angsana New" w:hAnsi="Angsana New"/>
          <w:sz w:val="30"/>
          <w:szCs w:val="30"/>
          <w:cs/>
        </w:rPr>
        <w:t>อาคารสำนักงานที่ให้เช่า</w:t>
      </w:r>
      <w:r w:rsidRPr="006375B5">
        <w:rPr>
          <w:rFonts w:ascii="Angsana New" w:hAnsi="Angsana New" w:hint="cs"/>
          <w:sz w:val="30"/>
          <w:szCs w:val="30"/>
          <w:cs/>
        </w:rPr>
        <w:t>ซึ่งส่วนหนึ่ง</w:t>
      </w:r>
      <w:r w:rsidR="005960E8" w:rsidRPr="006375B5">
        <w:rPr>
          <w:rFonts w:ascii="Angsana New" w:hAnsi="Angsana New"/>
          <w:sz w:val="30"/>
          <w:szCs w:val="30"/>
          <w:cs/>
        </w:rPr>
        <w:t>เป็นสินทรัพย์</w:t>
      </w:r>
      <w:r w:rsidR="00DB75FA" w:rsidRPr="006375B5">
        <w:rPr>
          <w:rFonts w:ascii="Angsana New" w:hAnsi="Angsana New"/>
          <w:sz w:val="30"/>
          <w:szCs w:val="30"/>
          <w:cs/>
        </w:rPr>
        <w:br/>
      </w:r>
      <w:r w:rsidR="005960E8" w:rsidRPr="006375B5">
        <w:rPr>
          <w:rFonts w:ascii="Angsana New" w:hAnsi="Angsana New"/>
          <w:sz w:val="30"/>
          <w:szCs w:val="30"/>
          <w:cs/>
        </w:rPr>
        <w:t>ที่ตั้งอยู่บน</w:t>
      </w:r>
      <w:r w:rsidR="00A8447F" w:rsidRPr="006375B5">
        <w:rPr>
          <w:rFonts w:ascii="Angsana New" w:hAnsi="Angsana New"/>
          <w:sz w:val="30"/>
          <w:szCs w:val="30"/>
          <w:cs/>
        </w:rPr>
        <w:t>ที่ดินเช่าซึ่ง</w:t>
      </w:r>
      <w:r w:rsidR="008D6B74" w:rsidRPr="006375B5">
        <w:rPr>
          <w:rFonts w:ascii="Angsana New" w:hAnsi="Angsana New" w:hint="cs"/>
          <w:sz w:val="30"/>
          <w:szCs w:val="30"/>
          <w:cs/>
        </w:rPr>
        <w:t>บริษัทย่อย</w:t>
      </w:r>
      <w:r w:rsidR="00A8447F" w:rsidRPr="006375B5">
        <w:rPr>
          <w:rFonts w:ascii="Angsana New" w:hAnsi="Angsana New"/>
          <w:sz w:val="30"/>
          <w:szCs w:val="30"/>
          <w:cs/>
        </w:rPr>
        <w:t>จ่ายค่าเช่าที่ดินจ่ายล่วงหน้า</w:t>
      </w:r>
      <w:r w:rsidR="005960E8" w:rsidRPr="006375B5">
        <w:rPr>
          <w:rFonts w:ascii="Angsana New" w:hAnsi="Angsana New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ในที่ระบุไว้ในสัญญาเช่าที่แตกต่างกันในแต่ละสัญญา (ดูหมายเหตุข้อ </w:t>
      </w:r>
      <w:r w:rsidR="000E564C" w:rsidRPr="000E564C">
        <w:rPr>
          <w:rFonts w:ascii="Angsana New" w:hAnsi="Angsana New"/>
          <w:sz w:val="30"/>
          <w:szCs w:val="30"/>
        </w:rPr>
        <w:t>17</w:t>
      </w:r>
      <w:r w:rsidR="005960E8" w:rsidRPr="006375B5">
        <w:rPr>
          <w:rFonts w:ascii="Angsana New" w:hAnsi="Angsana New"/>
          <w:sz w:val="30"/>
          <w:szCs w:val="30"/>
          <w:cs/>
        </w:rPr>
        <w:t>)</w:t>
      </w:r>
    </w:p>
    <w:p w14:paraId="5E073ADD" w14:textId="77777777" w:rsidR="0080776E" w:rsidRDefault="0080776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</w:p>
    <w:p w14:paraId="2CDC56EA" w14:textId="0877265C" w:rsidR="0045516D" w:rsidRPr="006375B5" w:rsidRDefault="00CB1095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0FD9300E" w14:textId="77777777" w:rsidR="00CB1095" w:rsidRPr="006375B5" w:rsidRDefault="00CB1095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28"/>
          <w:szCs w:val="28"/>
          <w:cs/>
        </w:rPr>
      </w:pPr>
    </w:p>
    <w:p w14:paraId="1BFF26AD" w14:textId="0E722741" w:rsidR="0045516D" w:rsidRPr="006375B5" w:rsidRDefault="009417C6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กลุ่มบริษัทมีภาระค้ำประกันใน</w:t>
      </w:r>
      <w:r w:rsidR="0045516D" w:rsidRPr="006375B5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E141D6" w:rsidRPr="006375B5">
        <w:rPr>
          <w:rFonts w:ascii="Angsana New" w:hAnsi="Angsana New"/>
          <w:sz w:val="30"/>
          <w:szCs w:val="30"/>
          <w:cs/>
        </w:rPr>
        <w:t>เพื่ออุตสาหกรรม</w:t>
      </w:r>
      <w:r w:rsidRPr="006375B5">
        <w:rPr>
          <w:rFonts w:ascii="Angsana New" w:hAnsi="Angsana New"/>
          <w:sz w:val="30"/>
          <w:szCs w:val="30"/>
          <w:cs/>
        </w:rPr>
        <w:t xml:space="preserve"> ตามรายละเอียดในหมายเหตุข้อ </w:t>
      </w:r>
      <w:r w:rsidR="000E564C" w:rsidRPr="000E564C">
        <w:rPr>
          <w:rFonts w:ascii="Angsana New" w:hAnsi="Angsana New"/>
          <w:sz w:val="30"/>
          <w:szCs w:val="30"/>
        </w:rPr>
        <w:t>15</w:t>
      </w:r>
    </w:p>
    <w:p w14:paraId="2AC9115B" w14:textId="77777777" w:rsidR="0017595C" w:rsidRPr="006375B5" w:rsidRDefault="0017595C" w:rsidP="003E7253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537F6D7B" w14:textId="4EF7295E" w:rsidR="00151BF1" w:rsidRPr="006375B5" w:rsidRDefault="0045516D" w:rsidP="00DF0F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อสังหาริมทรัพย์เพื่อการลงทุน 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2565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0E564C" w:rsidRPr="000E564C">
        <w:rPr>
          <w:rFonts w:asciiTheme="majorBidi" w:hAnsiTheme="majorBidi" w:cstheme="majorBidi"/>
          <w:sz w:val="30"/>
          <w:szCs w:val="30"/>
        </w:rPr>
        <w:t>2564</w:t>
      </w:r>
      <w:r w:rsidR="003E7253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40519F46" w14:textId="77777777" w:rsidR="006806D1" w:rsidRPr="006375B5" w:rsidRDefault="006806D1" w:rsidP="00A554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45516D" w:rsidRPr="006375B5" w14:paraId="12865C22" w14:textId="77777777" w:rsidTr="00986C36">
        <w:trPr>
          <w:trHeight w:val="407"/>
          <w:tblHeader/>
        </w:trPr>
        <w:tc>
          <w:tcPr>
            <w:tcW w:w="3330" w:type="dxa"/>
          </w:tcPr>
          <w:p w14:paraId="5A97FAD9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137F37A4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5516D" w:rsidRPr="006375B5" w14:paraId="7AB05767" w14:textId="77777777" w:rsidTr="00986C36">
        <w:trPr>
          <w:trHeight w:val="407"/>
          <w:tblHeader/>
        </w:trPr>
        <w:tc>
          <w:tcPr>
            <w:tcW w:w="3330" w:type="dxa"/>
          </w:tcPr>
          <w:p w14:paraId="478937C1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62CB1D0" w14:textId="5D2B4CA8" w:rsidR="0045516D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55" w:type="dxa"/>
          </w:tcPr>
          <w:p w14:paraId="2BAE7C70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5FE8A289" w14:textId="72F6A8E6" w:rsidR="0045516D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105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3F124C" w:rsidRPr="006375B5" w14:paraId="6B237B09" w14:textId="77777777" w:rsidTr="00986C36">
        <w:trPr>
          <w:trHeight w:val="407"/>
          <w:tblHeader/>
        </w:trPr>
        <w:tc>
          <w:tcPr>
            <w:tcW w:w="3330" w:type="dxa"/>
          </w:tcPr>
          <w:p w14:paraId="5A16115D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1BA4FBDF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35F60BF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1D0F44D9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6DD0FAEB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36EB28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6E812A8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3020888E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45516D" w:rsidRPr="006375B5" w14:paraId="18DCAB8B" w14:textId="77777777" w:rsidTr="00986C36">
        <w:trPr>
          <w:trHeight w:val="407"/>
          <w:tblHeader/>
        </w:trPr>
        <w:tc>
          <w:tcPr>
            <w:tcW w:w="3330" w:type="dxa"/>
          </w:tcPr>
          <w:p w14:paraId="4B34051A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25B4819A" w14:textId="77777777" w:rsidR="0045516D" w:rsidRPr="006375B5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F124C" w:rsidRPr="006375B5" w14:paraId="37C47750" w14:textId="77777777" w:rsidTr="003365B4">
        <w:trPr>
          <w:trHeight w:val="424"/>
        </w:trPr>
        <w:tc>
          <w:tcPr>
            <w:tcW w:w="3330" w:type="dxa"/>
          </w:tcPr>
          <w:p w14:paraId="64ADA89E" w14:textId="77777777" w:rsidR="0045516D" w:rsidRPr="006375B5" w:rsidRDefault="0045516D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752AAD48" w14:textId="3E7C67D4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14694FA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0BCDEB01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75BD30F8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60C9ADB" w14:textId="5CE9B7E4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C9DB66C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96C389C" w14:textId="77777777" w:rsidR="0045516D" w:rsidRPr="006375B5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645E2" w:rsidRPr="006375B5" w14:paraId="354768E6" w14:textId="77777777" w:rsidTr="003365B4">
        <w:trPr>
          <w:trHeight w:val="424"/>
        </w:trPr>
        <w:tc>
          <w:tcPr>
            <w:tcW w:w="3330" w:type="dxa"/>
          </w:tcPr>
          <w:p w14:paraId="69696D35" w14:textId="7D7BBB0F" w:rsidR="008645E2" w:rsidRPr="006375B5" w:rsidRDefault="008645E2" w:rsidP="008645E2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0C8F67D8" w14:textId="4911F12F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30,</w:t>
            </w:r>
            <w:r w:rsidR="00EA4BE1">
              <w:rPr>
                <w:rFonts w:asciiTheme="majorBidi" w:hAnsiTheme="majorBidi" w:cstheme="majorBidi"/>
                <w:sz w:val="30"/>
                <w:szCs w:val="30"/>
              </w:rPr>
              <w:t>283</w:t>
            </w:r>
          </w:p>
        </w:tc>
        <w:tc>
          <w:tcPr>
            <w:tcW w:w="255" w:type="dxa"/>
          </w:tcPr>
          <w:p w14:paraId="748F77EC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3EF88A40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FDC9A48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D179E9D" w14:textId="0756222F" w:rsidR="008645E2" w:rsidRPr="006375B5" w:rsidRDefault="000E564C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8645E2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909</w:t>
            </w:r>
          </w:p>
        </w:tc>
        <w:tc>
          <w:tcPr>
            <w:tcW w:w="255" w:type="dxa"/>
          </w:tcPr>
          <w:p w14:paraId="7E2CBA6F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14F92685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645E2" w:rsidRPr="006375B5" w14:paraId="3C026302" w14:textId="77777777" w:rsidTr="00B97343">
        <w:trPr>
          <w:trHeight w:val="424"/>
        </w:trPr>
        <w:tc>
          <w:tcPr>
            <w:tcW w:w="3330" w:type="dxa"/>
          </w:tcPr>
          <w:p w14:paraId="42D1098C" w14:textId="05AD5A93" w:rsidR="008645E2" w:rsidRPr="006375B5" w:rsidRDefault="008645E2" w:rsidP="00E83846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pacing w:val="-10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</w:tc>
        <w:tc>
          <w:tcPr>
            <w:tcW w:w="1319" w:type="dxa"/>
          </w:tcPr>
          <w:p w14:paraId="68681008" w14:textId="644B1CE0" w:rsidR="008645E2" w:rsidRPr="006375B5" w:rsidRDefault="00C200C9" w:rsidP="00B9734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2,955</w:t>
            </w:r>
          </w:p>
        </w:tc>
        <w:tc>
          <w:tcPr>
            <w:tcW w:w="255" w:type="dxa"/>
          </w:tcPr>
          <w:p w14:paraId="7B3BEA61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449B8585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D5E29F1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407BC83C" w14:textId="164B35C3" w:rsidR="008645E2" w:rsidRPr="006375B5" w:rsidRDefault="000E564C" w:rsidP="00B9734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8645E2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820</w:t>
            </w:r>
          </w:p>
        </w:tc>
        <w:tc>
          <w:tcPr>
            <w:tcW w:w="255" w:type="dxa"/>
          </w:tcPr>
          <w:p w14:paraId="67BD7CC9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6B6926CC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645E2" w:rsidRPr="006375B5" w14:paraId="6FA2F0E9" w14:textId="77777777" w:rsidTr="00B97343">
        <w:trPr>
          <w:trHeight w:val="424"/>
        </w:trPr>
        <w:tc>
          <w:tcPr>
            <w:tcW w:w="3330" w:type="dxa"/>
          </w:tcPr>
          <w:p w14:paraId="3C83EAC8" w14:textId="77777777" w:rsidR="008645E2" w:rsidRPr="006375B5" w:rsidRDefault="008645E2" w:rsidP="008645E2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2BD2BF5E" w14:textId="6986E2C8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33,</w:t>
            </w:r>
            <w:r w:rsidR="00EA4BE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238</w:t>
            </w:r>
          </w:p>
        </w:tc>
        <w:tc>
          <w:tcPr>
            <w:tcW w:w="255" w:type="dxa"/>
          </w:tcPr>
          <w:p w14:paraId="4F044247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716F826B" w14:textId="32D35F86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42,</w:t>
            </w:r>
            <w:r w:rsidR="003F14C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392</w:t>
            </w:r>
          </w:p>
        </w:tc>
        <w:tc>
          <w:tcPr>
            <w:tcW w:w="255" w:type="dxa"/>
          </w:tcPr>
          <w:p w14:paraId="5DEB40E6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525A57A" w14:textId="6014F481" w:rsidR="008645E2" w:rsidRPr="006375B5" w:rsidRDefault="000E564C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28</w:t>
            </w:r>
            <w:r w:rsidR="008645E2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729</w:t>
            </w:r>
          </w:p>
        </w:tc>
        <w:tc>
          <w:tcPr>
            <w:tcW w:w="255" w:type="dxa"/>
          </w:tcPr>
          <w:p w14:paraId="3049FEB5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1BD20E0" w14:textId="65858920" w:rsidR="008645E2" w:rsidRPr="006375B5" w:rsidRDefault="000E564C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</w:t>
            </w:r>
            <w:r w:rsidR="008645E2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431</w:t>
            </w:r>
          </w:p>
        </w:tc>
      </w:tr>
      <w:tr w:rsidR="005220BB" w:rsidRPr="006375B5" w14:paraId="7FAD13B2" w14:textId="77777777" w:rsidTr="00B97343">
        <w:trPr>
          <w:trHeight w:val="424"/>
        </w:trPr>
        <w:tc>
          <w:tcPr>
            <w:tcW w:w="3330" w:type="dxa"/>
          </w:tcPr>
          <w:p w14:paraId="207BA65F" w14:textId="77777777" w:rsidR="005220BB" w:rsidRPr="006375B5" w:rsidRDefault="005220BB" w:rsidP="008645E2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42AA4448" w14:textId="77777777" w:rsidR="005220BB" w:rsidRDefault="005220BB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190A59B9" w14:textId="77777777" w:rsidR="005220BB" w:rsidRPr="006375B5" w:rsidRDefault="005220BB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3D20C056" w14:textId="77777777" w:rsidR="005220BB" w:rsidRDefault="005220BB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2C7F6A93" w14:textId="77777777" w:rsidR="005220BB" w:rsidRPr="006375B5" w:rsidRDefault="005220BB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F28603F" w14:textId="77777777" w:rsidR="005220BB" w:rsidRPr="000E564C" w:rsidRDefault="005220BB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5" w:type="dxa"/>
          </w:tcPr>
          <w:p w14:paraId="3B01185E" w14:textId="77777777" w:rsidR="005220BB" w:rsidRPr="006375B5" w:rsidRDefault="005220BB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3410B2EE" w14:textId="77777777" w:rsidR="005220BB" w:rsidRPr="000E564C" w:rsidRDefault="005220BB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645E2" w:rsidRPr="006375B5" w14:paraId="1B8BB6A5" w14:textId="77777777" w:rsidTr="00B97343">
        <w:trPr>
          <w:trHeight w:val="424"/>
        </w:trPr>
        <w:tc>
          <w:tcPr>
            <w:tcW w:w="3330" w:type="dxa"/>
          </w:tcPr>
          <w:p w14:paraId="600AE542" w14:textId="53E957A9" w:rsidR="008645E2" w:rsidRPr="006375B5" w:rsidRDefault="008645E2" w:rsidP="008645E2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lastRenderedPageBreak/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1D0A11CF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2659FD34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655386E9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06B7C60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468F3FA6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08995CE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3944B2CA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645E2" w:rsidRPr="006375B5" w14:paraId="198207FC" w14:textId="77777777" w:rsidTr="003365B4">
        <w:trPr>
          <w:trHeight w:val="424"/>
        </w:trPr>
        <w:tc>
          <w:tcPr>
            <w:tcW w:w="3330" w:type="dxa"/>
          </w:tcPr>
          <w:p w14:paraId="24FEC60B" w14:textId="60534320" w:rsidR="008645E2" w:rsidRPr="006375B5" w:rsidRDefault="008645E2" w:rsidP="008645E2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1319" w:type="dxa"/>
          </w:tcPr>
          <w:p w14:paraId="5D005868" w14:textId="5A068822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2,485</w:t>
            </w:r>
          </w:p>
        </w:tc>
        <w:tc>
          <w:tcPr>
            <w:tcW w:w="255" w:type="dxa"/>
          </w:tcPr>
          <w:p w14:paraId="714C7867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1DB3F378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B8FF360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C7866DD" w14:textId="2EC54C5E" w:rsidR="008645E2" w:rsidRPr="006375B5" w:rsidRDefault="007B73A7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2,153</w:t>
            </w:r>
          </w:p>
        </w:tc>
        <w:tc>
          <w:tcPr>
            <w:tcW w:w="255" w:type="dxa"/>
          </w:tcPr>
          <w:p w14:paraId="320F26F2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0A55D2BB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645E2" w:rsidRPr="006375B5" w14:paraId="204DB612" w14:textId="77777777" w:rsidTr="003365B4">
        <w:trPr>
          <w:trHeight w:val="424"/>
        </w:trPr>
        <w:tc>
          <w:tcPr>
            <w:tcW w:w="3330" w:type="dxa"/>
          </w:tcPr>
          <w:p w14:paraId="07220C36" w14:textId="63915087" w:rsidR="008645E2" w:rsidRPr="006375B5" w:rsidRDefault="008645E2" w:rsidP="00E83846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403B266B" w14:textId="71EAF1F9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2,021</w:t>
            </w:r>
          </w:p>
        </w:tc>
        <w:tc>
          <w:tcPr>
            <w:tcW w:w="255" w:type="dxa"/>
          </w:tcPr>
          <w:p w14:paraId="383DB68E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32913DB4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8F8ED3F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50B24EF8" w14:textId="449A8D52" w:rsidR="008645E2" w:rsidRPr="006375B5" w:rsidRDefault="000E564C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8645E2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081</w:t>
            </w:r>
          </w:p>
        </w:tc>
        <w:tc>
          <w:tcPr>
            <w:tcW w:w="255" w:type="dxa"/>
          </w:tcPr>
          <w:p w14:paraId="638C6C10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D1A9834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645E2" w:rsidRPr="006375B5" w14:paraId="4843B34E" w14:textId="77777777" w:rsidTr="003365B4">
        <w:trPr>
          <w:trHeight w:val="424"/>
        </w:trPr>
        <w:tc>
          <w:tcPr>
            <w:tcW w:w="3330" w:type="dxa"/>
          </w:tcPr>
          <w:p w14:paraId="46A023FB" w14:textId="77777777" w:rsidR="008645E2" w:rsidRPr="006375B5" w:rsidRDefault="008645E2" w:rsidP="008645E2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</w:tcPr>
          <w:p w14:paraId="089125B6" w14:textId="30C41601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4,506</w:t>
            </w:r>
          </w:p>
        </w:tc>
        <w:tc>
          <w:tcPr>
            <w:tcW w:w="255" w:type="dxa"/>
          </w:tcPr>
          <w:p w14:paraId="43605C35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single" w:sz="4" w:space="0" w:color="auto"/>
            </w:tcBorders>
          </w:tcPr>
          <w:p w14:paraId="62BE33B8" w14:textId="219A18A7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7,174</w:t>
            </w:r>
          </w:p>
        </w:tc>
        <w:tc>
          <w:tcPr>
            <w:tcW w:w="255" w:type="dxa"/>
          </w:tcPr>
          <w:p w14:paraId="35D30B36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14:paraId="7C61E9A2" w14:textId="51090660" w:rsidR="008645E2" w:rsidRPr="006375B5" w:rsidRDefault="007B73A7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4,234</w:t>
            </w:r>
          </w:p>
        </w:tc>
        <w:tc>
          <w:tcPr>
            <w:tcW w:w="255" w:type="dxa"/>
          </w:tcPr>
          <w:p w14:paraId="534CF5F2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</w:tcPr>
          <w:p w14:paraId="4A8415C3" w14:textId="335ABD02" w:rsidR="008645E2" w:rsidRPr="006375B5" w:rsidRDefault="000E564C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="008645E2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619</w:t>
            </w:r>
          </w:p>
        </w:tc>
      </w:tr>
      <w:tr w:rsidR="008645E2" w:rsidRPr="006375B5" w14:paraId="1A0B9F15" w14:textId="77777777" w:rsidTr="003365B4">
        <w:trPr>
          <w:trHeight w:val="424"/>
        </w:trPr>
        <w:tc>
          <w:tcPr>
            <w:tcW w:w="3330" w:type="dxa"/>
          </w:tcPr>
          <w:p w14:paraId="604E8656" w14:textId="77777777" w:rsidR="008645E2" w:rsidRPr="006375B5" w:rsidRDefault="008645E2" w:rsidP="008645E2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3F847B1E" w14:textId="048FB30A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37,</w:t>
            </w:r>
            <w:r w:rsidR="00EA4BE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744</w:t>
            </w:r>
          </w:p>
        </w:tc>
        <w:tc>
          <w:tcPr>
            <w:tcW w:w="255" w:type="dxa"/>
          </w:tcPr>
          <w:p w14:paraId="5873FAA0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top w:val="single" w:sz="4" w:space="0" w:color="auto"/>
              <w:bottom w:val="double" w:sz="4" w:space="0" w:color="auto"/>
            </w:tcBorders>
          </w:tcPr>
          <w:p w14:paraId="7462A5F6" w14:textId="40DA52A4" w:rsidR="008645E2" w:rsidRPr="006375B5" w:rsidRDefault="00C200C9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49,</w:t>
            </w:r>
            <w:r w:rsidR="003F14C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566</w:t>
            </w:r>
          </w:p>
        </w:tc>
        <w:tc>
          <w:tcPr>
            <w:tcW w:w="255" w:type="dxa"/>
          </w:tcPr>
          <w:p w14:paraId="0785C668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321936F5" w14:textId="047D627E" w:rsidR="008645E2" w:rsidRPr="006375B5" w:rsidRDefault="000E564C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7B73A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2,963</w:t>
            </w:r>
          </w:p>
        </w:tc>
        <w:tc>
          <w:tcPr>
            <w:tcW w:w="255" w:type="dxa"/>
          </w:tcPr>
          <w:p w14:paraId="0C5E312B" w14:textId="7777777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double" w:sz="4" w:space="0" w:color="auto"/>
            </w:tcBorders>
          </w:tcPr>
          <w:p w14:paraId="14910222" w14:textId="0098B62D" w:rsidR="008645E2" w:rsidRPr="006375B5" w:rsidRDefault="000E564C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0"/>
              </w:tabs>
              <w:spacing w:line="240" w:lineRule="auto"/>
              <w:ind w:left="-110" w:right="-5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</w:t>
            </w:r>
            <w:r w:rsidR="008645E2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050</w:t>
            </w:r>
          </w:p>
        </w:tc>
      </w:tr>
    </w:tbl>
    <w:p w14:paraId="5847D141" w14:textId="77777777" w:rsidR="00587317" w:rsidRPr="005220BB" w:rsidRDefault="00587317">
      <w:pPr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A554FE" w:rsidRPr="006375B5" w14:paraId="484B52CC" w14:textId="77777777" w:rsidTr="003365B4">
        <w:trPr>
          <w:trHeight w:val="407"/>
          <w:tblHeader/>
        </w:trPr>
        <w:tc>
          <w:tcPr>
            <w:tcW w:w="3330" w:type="dxa"/>
          </w:tcPr>
          <w:p w14:paraId="5DE64442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65D5708A" w14:textId="4C456344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</w:t>
            </w:r>
            <w:r w:rsidR="002A0040"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กิจการ</w:t>
            </w:r>
          </w:p>
        </w:tc>
      </w:tr>
      <w:tr w:rsidR="00A554FE" w:rsidRPr="006375B5" w14:paraId="0B5EF2DA" w14:textId="77777777" w:rsidTr="003365B4">
        <w:trPr>
          <w:trHeight w:val="407"/>
          <w:tblHeader/>
        </w:trPr>
        <w:tc>
          <w:tcPr>
            <w:tcW w:w="3330" w:type="dxa"/>
          </w:tcPr>
          <w:p w14:paraId="0CB42ED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6375B5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775693B" w14:textId="422AFC02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55" w:type="dxa"/>
          </w:tcPr>
          <w:p w14:paraId="6E53040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01CF5E3D" w14:textId="143FAE89" w:rsidR="00A554FE" w:rsidRPr="006375B5" w:rsidRDefault="000E564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A554FE" w:rsidRPr="006375B5" w14:paraId="7DF99286" w14:textId="77777777" w:rsidTr="003365B4">
        <w:trPr>
          <w:trHeight w:val="407"/>
          <w:tblHeader/>
        </w:trPr>
        <w:tc>
          <w:tcPr>
            <w:tcW w:w="3330" w:type="dxa"/>
          </w:tcPr>
          <w:p w14:paraId="54973A8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48AC8F98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1F0D86D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64FBEBE1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2F9512E5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02B436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53C8270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408D0B5C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A554FE" w:rsidRPr="006375B5" w14:paraId="3267F17F" w14:textId="77777777" w:rsidTr="003365B4">
        <w:trPr>
          <w:trHeight w:val="407"/>
          <w:tblHeader/>
        </w:trPr>
        <w:tc>
          <w:tcPr>
            <w:tcW w:w="3330" w:type="dxa"/>
          </w:tcPr>
          <w:p w14:paraId="15AD7FB0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4BBD2602" w14:textId="0E448645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554FE" w:rsidRPr="006375B5" w14:paraId="3FCB0866" w14:textId="77777777" w:rsidTr="003365B4">
        <w:trPr>
          <w:trHeight w:val="407"/>
          <w:tblHeader/>
        </w:trPr>
        <w:tc>
          <w:tcPr>
            <w:tcW w:w="3330" w:type="dxa"/>
          </w:tcPr>
          <w:p w14:paraId="67A0D925" w14:textId="7A3263EF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20B7528F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3E703ED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408E7BFB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53720B4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1EEE6F0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C267759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2ABD6B53" w14:textId="77777777" w:rsidR="00A554FE" w:rsidRPr="006375B5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8645E2" w:rsidRPr="006375B5" w14:paraId="615AFB7A" w14:textId="77777777" w:rsidTr="00CB26E8">
        <w:trPr>
          <w:trHeight w:val="407"/>
          <w:tblHeader/>
        </w:trPr>
        <w:tc>
          <w:tcPr>
            <w:tcW w:w="3330" w:type="dxa"/>
          </w:tcPr>
          <w:p w14:paraId="012A6831" w14:textId="7A30CF37" w:rsidR="008645E2" w:rsidRPr="006375B5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bookmarkStart w:id="11" w:name="_Hlk117283493"/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52EBD393" w14:textId="35ED4489" w:rsidR="008645E2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 w:rsidRPr="00CB26E8">
              <w:rPr>
                <w:rFonts w:asciiTheme="majorBidi" w:hAnsiTheme="majorBidi" w:cstheme="majorBidi"/>
                <w:sz w:val="30"/>
                <w:szCs w:val="30"/>
              </w:rPr>
              <w:t>4,</w:t>
            </w:r>
            <w:r w:rsidR="00EA4BE1">
              <w:rPr>
                <w:rFonts w:asciiTheme="majorBidi" w:hAnsiTheme="majorBidi" w:cstheme="majorBidi"/>
                <w:sz w:val="30"/>
                <w:szCs w:val="30"/>
              </w:rPr>
              <w:t>505</w:t>
            </w:r>
          </w:p>
        </w:tc>
        <w:tc>
          <w:tcPr>
            <w:tcW w:w="255" w:type="dxa"/>
          </w:tcPr>
          <w:p w14:paraId="3C209BF3" w14:textId="77777777" w:rsidR="008645E2" w:rsidRPr="00CB26E8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A0B8DA5" w14:textId="598225B6" w:rsidR="008645E2" w:rsidRPr="00CB26E8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845E103" w14:textId="77777777" w:rsidR="008645E2" w:rsidRPr="00CB26E8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6BD60368" w14:textId="7B99C35F" w:rsidR="008645E2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5,047</w:t>
            </w:r>
          </w:p>
        </w:tc>
        <w:tc>
          <w:tcPr>
            <w:tcW w:w="255" w:type="dxa"/>
          </w:tcPr>
          <w:p w14:paraId="0C4DAC63" w14:textId="77777777" w:rsidR="008645E2" w:rsidRPr="00CB26E8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ADB1255" w14:textId="21152A6C" w:rsidR="008645E2" w:rsidRPr="00CB26E8" w:rsidRDefault="008645E2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bookmarkEnd w:id="11"/>
      <w:tr w:rsidR="00CB26E8" w:rsidRPr="006375B5" w14:paraId="6C6E0150" w14:textId="77777777" w:rsidTr="00CB26E8">
        <w:trPr>
          <w:trHeight w:val="407"/>
          <w:tblHeader/>
        </w:trPr>
        <w:tc>
          <w:tcPr>
            <w:tcW w:w="3330" w:type="dxa"/>
          </w:tcPr>
          <w:p w14:paraId="4C908F75" w14:textId="5749E6EF" w:rsidR="00CB26E8" w:rsidRPr="006375B5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60DC4CE0" w14:textId="09296580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B26E8">
              <w:rPr>
                <w:rFonts w:asciiTheme="majorBidi" w:hAnsiTheme="majorBidi" w:cstheme="majorBidi"/>
                <w:sz w:val="30"/>
                <w:szCs w:val="30"/>
              </w:rPr>
              <w:t>117</w:t>
            </w:r>
          </w:p>
        </w:tc>
        <w:tc>
          <w:tcPr>
            <w:tcW w:w="255" w:type="dxa"/>
          </w:tcPr>
          <w:p w14:paraId="7E7E1140" w14:textId="77777777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4568C953" w14:textId="77777777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60003F68" w14:textId="77777777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048D52D9" w14:textId="35AE0E15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128</w:t>
            </w:r>
          </w:p>
        </w:tc>
        <w:tc>
          <w:tcPr>
            <w:tcW w:w="255" w:type="dxa"/>
          </w:tcPr>
          <w:p w14:paraId="3CB00F0C" w14:textId="77777777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493E0C63" w14:textId="77777777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B26E8" w:rsidRPr="006375B5" w14:paraId="7E18D02D" w14:textId="77777777" w:rsidTr="00CB26E8">
        <w:trPr>
          <w:trHeight w:val="407"/>
          <w:tblHeader/>
        </w:trPr>
        <w:tc>
          <w:tcPr>
            <w:tcW w:w="3330" w:type="dxa"/>
          </w:tcPr>
          <w:p w14:paraId="5719A990" w14:textId="113C386F" w:rsidR="00CB26E8" w:rsidRPr="00CB26E8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CB26E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0E8AD70D" w14:textId="66EE72DF" w:rsidR="00CB26E8" w:rsidRPr="006375B5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</w:t>
            </w:r>
            <w:r w:rsidR="00EA4BE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622</w:t>
            </w:r>
          </w:p>
        </w:tc>
        <w:tc>
          <w:tcPr>
            <w:tcW w:w="255" w:type="dxa"/>
          </w:tcPr>
          <w:p w14:paraId="7F68CA1C" w14:textId="77777777" w:rsidR="00CB26E8" w:rsidRPr="006375B5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double" w:sz="4" w:space="0" w:color="auto"/>
            </w:tcBorders>
          </w:tcPr>
          <w:p w14:paraId="721EA3CF" w14:textId="273C6D1A" w:rsidR="00CB26E8" w:rsidRPr="006375B5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7,696</w:t>
            </w:r>
          </w:p>
        </w:tc>
        <w:tc>
          <w:tcPr>
            <w:tcW w:w="255" w:type="dxa"/>
          </w:tcPr>
          <w:p w14:paraId="1C7F1DFC" w14:textId="77777777" w:rsidR="00CB26E8" w:rsidRPr="006375B5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53AE01AC" w14:textId="22C7E744" w:rsidR="00CB26E8" w:rsidRPr="000E564C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5,175</w:t>
            </w:r>
          </w:p>
        </w:tc>
        <w:tc>
          <w:tcPr>
            <w:tcW w:w="255" w:type="dxa"/>
          </w:tcPr>
          <w:p w14:paraId="5582F501" w14:textId="77777777" w:rsidR="00CB26E8" w:rsidRPr="006375B5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double" w:sz="4" w:space="0" w:color="auto"/>
            </w:tcBorders>
          </w:tcPr>
          <w:p w14:paraId="1BFE192F" w14:textId="5CA71DF5" w:rsidR="00CB26E8" w:rsidRPr="000E564C" w:rsidRDefault="00CB26E8" w:rsidP="008645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0"/>
              </w:tabs>
              <w:spacing w:line="240" w:lineRule="auto"/>
              <w:ind w:left="-110" w:right="-1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8,384</w:t>
            </w:r>
          </w:p>
        </w:tc>
      </w:tr>
    </w:tbl>
    <w:p w14:paraId="48821EBD" w14:textId="1E8957E2" w:rsidR="007562DB" w:rsidRPr="005220BB" w:rsidRDefault="007562DB" w:rsidP="00A554FE">
      <w:pPr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5F0A74FF" w14:textId="4064A3F8" w:rsidR="002B31F8" w:rsidRDefault="002B31F8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มูลค่ายุติธรรมของอสังหาริมทรัพย์เพื่อการลงทุนของกลุ่มบริษัทและบริษัท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ประเมินราคาโดยผู้ประเมินราคาอิสระโดยวิธีคิดลดกระแสเงินสดโดยใช้อัตราคิดลดที่ปรับค่าความเสี่ยง 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</w:p>
    <w:p w14:paraId="6FF33336" w14:textId="77777777" w:rsidR="005220BB" w:rsidRDefault="005220BB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tbl>
      <w:tblPr>
        <w:tblW w:w="9540" w:type="dxa"/>
        <w:tblInd w:w="426" w:type="dxa"/>
        <w:tblLayout w:type="fixed"/>
        <w:tblLook w:val="04A0" w:firstRow="1" w:lastRow="0" w:firstColumn="1" w:lastColumn="0" w:noHBand="0" w:noVBand="1"/>
      </w:tblPr>
      <w:tblGrid>
        <w:gridCol w:w="3960"/>
        <w:gridCol w:w="5580"/>
      </w:tblGrid>
      <w:tr w:rsidR="007D506B" w:rsidRPr="006375B5" w14:paraId="3CFA9EB8" w14:textId="77777777" w:rsidTr="00CE1CF6">
        <w:trPr>
          <w:tblHeader/>
        </w:trPr>
        <w:tc>
          <w:tcPr>
            <w:tcW w:w="3960" w:type="dxa"/>
          </w:tcPr>
          <w:p w14:paraId="07619AFE" w14:textId="7FBD68C2" w:rsidR="007D506B" w:rsidRPr="006375B5" w:rsidRDefault="007D506B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ประเภทของสินทรัพย์</w:t>
            </w:r>
          </w:p>
        </w:tc>
        <w:tc>
          <w:tcPr>
            <w:tcW w:w="5580" w:type="dxa"/>
            <w:shd w:val="clear" w:color="auto" w:fill="auto"/>
            <w:vAlign w:val="bottom"/>
          </w:tcPr>
          <w:p w14:paraId="00367938" w14:textId="60C52D24" w:rsidR="007D506B" w:rsidRPr="006375B5" w:rsidRDefault="007D506B" w:rsidP="002C75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br w:type="page"/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เทคนิคการประเมินมูลค่า</w:t>
            </w:r>
          </w:p>
        </w:tc>
      </w:tr>
      <w:tr w:rsidR="007D506B" w:rsidRPr="006375B5" w14:paraId="32ED6B5D" w14:textId="77777777" w:rsidTr="00CE1CF6">
        <w:tc>
          <w:tcPr>
            <w:tcW w:w="3960" w:type="dxa"/>
          </w:tcPr>
          <w:p w14:paraId="43BF87BC" w14:textId="311F873D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5580" w:type="dxa"/>
            <w:shd w:val="clear" w:color="auto" w:fill="auto"/>
          </w:tcPr>
          <w:p w14:paraId="25C7211A" w14:textId="21940807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วิธีการเปรียบเทียบราคาตลาด</w:t>
            </w:r>
          </w:p>
        </w:tc>
      </w:tr>
      <w:tr w:rsidR="007D506B" w:rsidRPr="006375B5" w14:paraId="66C8BFFE" w14:textId="77777777" w:rsidTr="00CE1CF6">
        <w:tc>
          <w:tcPr>
            <w:tcW w:w="3960" w:type="dxa"/>
          </w:tcPr>
          <w:p w14:paraId="473948E7" w14:textId="25EA9CEE" w:rsidR="007D506B" w:rsidRPr="006375B5" w:rsidRDefault="007D506B" w:rsidP="00085B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อาคารโรงงาน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และคลังสินค้าให้เช่า</w:t>
            </w:r>
          </w:p>
        </w:tc>
        <w:tc>
          <w:tcPr>
            <w:tcW w:w="5580" w:type="dxa"/>
            <w:shd w:val="clear" w:color="auto" w:fill="auto"/>
          </w:tcPr>
          <w:p w14:paraId="75A7E004" w14:textId="67406E43" w:rsidR="007D506B" w:rsidRPr="006375B5" w:rsidRDefault="007D506B" w:rsidP="007E78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pacing w:val="-20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การคิดลดกระแสเงินสด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และอัตราการเช่</w:t>
            </w:r>
            <w:r w:rsidR="00F1687A">
              <w:rPr>
                <w:rFonts w:ascii="Angsana New" w:hAnsi="Angsana New" w:hint="cs"/>
                <w:sz w:val="30"/>
                <w:szCs w:val="30"/>
                <w:cs/>
              </w:rPr>
              <w:t>า</w:t>
            </w:r>
            <w:r w:rsidRPr="00F65B29">
              <w:rPr>
                <w:rFonts w:ascii="Angsana New" w:hAnsi="Angsana New" w:hint="cs"/>
                <w:spacing w:val="8"/>
                <w:sz w:val="30"/>
                <w:szCs w:val="30"/>
                <w:cs/>
              </w:rPr>
              <w:t>พื้นที่ กระแสเงินสดสุทธิที่คาดไว้จะถูกคิดลดโดยใช้อัตราคิดลด</w:t>
            </w:r>
          </w:p>
        </w:tc>
      </w:tr>
      <w:tr w:rsidR="007D506B" w:rsidRPr="006375B5" w14:paraId="354E4CF2" w14:textId="77777777" w:rsidTr="00CE1CF6">
        <w:tc>
          <w:tcPr>
            <w:tcW w:w="3960" w:type="dxa"/>
          </w:tcPr>
          <w:p w14:paraId="1733949B" w14:textId="7D479301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งานระหว่างก่อสร้าง</w:t>
            </w:r>
          </w:p>
        </w:tc>
        <w:tc>
          <w:tcPr>
            <w:tcW w:w="5580" w:type="dxa"/>
            <w:shd w:val="clear" w:color="auto" w:fill="auto"/>
          </w:tcPr>
          <w:p w14:paraId="340C57DE" w14:textId="6360E4BA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วิธีราคาทุน</w:t>
            </w:r>
          </w:p>
        </w:tc>
      </w:tr>
      <w:tr w:rsidR="005220BB" w:rsidRPr="006375B5" w14:paraId="406A6D2E" w14:textId="77777777" w:rsidTr="00CE1CF6">
        <w:tc>
          <w:tcPr>
            <w:tcW w:w="3960" w:type="dxa"/>
          </w:tcPr>
          <w:p w14:paraId="7F43B540" w14:textId="77777777" w:rsidR="005220BB" w:rsidRPr="006375B5" w:rsidRDefault="005220B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580" w:type="dxa"/>
            <w:shd w:val="clear" w:color="auto" w:fill="auto"/>
          </w:tcPr>
          <w:p w14:paraId="638D57B4" w14:textId="77777777" w:rsidR="005220BB" w:rsidRPr="006375B5" w:rsidRDefault="005220B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D506B" w:rsidRPr="006375B5" w14:paraId="66A73A22" w14:textId="77777777" w:rsidTr="00CE1CF6">
        <w:tc>
          <w:tcPr>
            <w:tcW w:w="3960" w:type="dxa"/>
          </w:tcPr>
          <w:p w14:paraId="6AD7F1C7" w14:textId="23595A89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lastRenderedPageBreak/>
              <w:t>อาคารสำนักงานให้เช่า</w:t>
            </w:r>
          </w:p>
        </w:tc>
        <w:tc>
          <w:tcPr>
            <w:tcW w:w="5580" w:type="dxa"/>
            <w:shd w:val="clear" w:color="auto" w:fill="auto"/>
          </w:tcPr>
          <w:p w14:paraId="796358D3" w14:textId="35F2F5CA" w:rsidR="007D506B" w:rsidRPr="006375B5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สด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อัตราการครอบครอง ค่าใช้จ่ายเพื่อเป็นสิ่งจูงใจในการเช่า เช่น ระยะเวลาที่ให้เช่าฟรี และการยกเว้นค่าใช้จ่ายอื่นๆ แก่ผู้เช่า กระแสเงินสดสุทธิที่คาดไว้จะถูกคิดลดโดยใช้อัตราคิดลดที่ปรับค่าความเสี่ยงแล้ว การประมาณอัตราคิดลดได้พิจารณาถึงคุณภาพของอาคารและสถานที่ตั้ง (ตำแหน่งที่ดีที่สุด หรือ รองลงมา) คุณภาพเครดิตของผู้เช่าและระยะเวลาการเช่า</w:t>
            </w:r>
          </w:p>
        </w:tc>
      </w:tr>
    </w:tbl>
    <w:p w14:paraId="0B400380" w14:textId="77777777" w:rsidR="00E83846" w:rsidRPr="006375B5" w:rsidRDefault="00E83846" w:rsidP="00FE6B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7013256A" w14:textId="2DF10533" w:rsidR="006B1A90" w:rsidRPr="006375B5" w:rsidRDefault="006B1A90" w:rsidP="00DF3C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อสังหาริมทรัพย์เพื่อการลงทุนที่ติดภาระจำยอม</w:t>
      </w:r>
    </w:p>
    <w:p w14:paraId="79F19A33" w14:textId="77777777" w:rsidR="00667903" w:rsidRPr="006375B5" w:rsidRDefault="00667903" w:rsidP="006B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67"/>
        <w:rPr>
          <w:rFonts w:ascii="Angsana New" w:hAnsi="Angsana New"/>
          <w:sz w:val="30"/>
          <w:szCs w:val="30"/>
        </w:rPr>
      </w:pPr>
    </w:p>
    <w:p w14:paraId="77AB5FF8" w14:textId="43482712" w:rsidR="0099502B" w:rsidRPr="006375B5" w:rsidRDefault="006B1A90" w:rsidP="005135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 </w:t>
      </w:r>
      <w:r w:rsidR="007965AC" w:rsidRPr="006375B5">
        <w:rPr>
          <w:rFonts w:ascii="Angsana New" w:hAnsi="Angsana New"/>
          <w:sz w:val="30"/>
          <w:szCs w:val="30"/>
          <w:cs/>
        </w:rPr>
        <w:t>กันย</w:t>
      </w:r>
      <w:r w:rsidR="002C7165"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5213E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กลุ่มบริษัทและบริษัทมีอสังหาริมทรัพย์เพื่อการลงทุน</w:t>
      </w:r>
      <w:r w:rsidR="00182587" w:rsidRPr="006375B5">
        <w:rPr>
          <w:rFonts w:ascii="Angsana New" w:hAnsi="Angsana New"/>
          <w:sz w:val="30"/>
          <w:szCs w:val="30"/>
          <w:cs/>
        </w:rPr>
        <w:t>เพื่อ</w:t>
      </w:r>
      <w:r w:rsidR="00B81261" w:rsidRPr="006375B5">
        <w:rPr>
          <w:rFonts w:ascii="Angsana New" w:hAnsi="Angsana New"/>
          <w:sz w:val="30"/>
          <w:szCs w:val="30"/>
          <w:cs/>
        </w:rPr>
        <w:t>อุตสาหกรรม</w:t>
      </w:r>
      <w:r w:rsidRPr="006375B5">
        <w:rPr>
          <w:rFonts w:ascii="Angsana New" w:hAnsi="Angsana New"/>
          <w:sz w:val="30"/>
          <w:szCs w:val="30"/>
          <w:cs/>
        </w:rPr>
        <w:t>บางส่วน</w:t>
      </w:r>
      <w:r w:rsidR="005D3E8A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ได้แก่ ที่ดินที่ติดภาระจำยอม ซึ่งมีมูลค่าตามบัญชีเป็นจำนวน </w:t>
      </w:r>
      <w:r w:rsidR="001E7279">
        <w:rPr>
          <w:rFonts w:ascii="Angsana New" w:hAnsi="Angsana New"/>
          <w:sz w:val="30"/>
          <w:szCs w:val="30"/>
        </w:rPr>
        <w:t>798.23</w:t>
      </w:r>
      <w:r w:rsidR="00942E81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ล้านบาท</w:t>
      </w:r>
      <w:r w:rsidR="004B53A8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1E7279">
        <w:rPr>
          <w:rFonts w:ascii="Angsana New" w:hAnsi="Angsana New"/>
          <w:sz w:val="30"/>
          <w:szCs w:val="30"/>
        </w:rPr>
        <w:t>35.8</w:t>
      </w:r>
      <w:r w:rsidR="00741A79">
        <w:rPr>
          <w:rFonts w:ascii="Angsana New" w:hAnsi="Angsana New"/>
          <w:sz w:val="30"/>
          <w:szCs w:val="30"/>
        </w:rPr>
        <w:t>4</w:t>
      </w:r>
      <w:r w:rsidRPr="006375B5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  <w:r w:rsidR="00D2667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2564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594</w:t>
      </w:r>
      <w:r w:rsidR="00CB72C2" w:rsidRPr="006375B5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43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ล้านบาท</w:t>
      </w:r>
      <w:r w:rsidR="004B53A8"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17</w:t>
      </w:r>
      <w:r w:rsidR="00CB72C2" w:rsidRPr="006375B5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92</w:t>
      </w:r>
      <w:r w:rsidR="0099502B"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 ล้านบาท ตามลำดับ)</w:t>
      </w:r>
    </w:p>
    <w:p w14:paraId="2D61B4F7" w14:textId="77777777" w:rsidR="00BD3610" w:rsidRPr="006375B5" w:rsidRDefault="00BD3610" w:rsidP="004A106E">
      <w:pPr>
        <w:rPr>
          <w:lang w:val="x-none" w:eastAsia="x-none"/>
        </w:rPr>
      </w:pPr>
    </w:p>
    <w:p w14:paraId="05A7D997" w14:textId="77777777" w:rsidR="009C7583" w:rsidRPr="006375B5" w:rsidRDefault="009C7583" w:rsidP="004A106E">
      <w:pPr>
        <w:rPr>
          <w:lang w:val="x-none" w:eastAsia="x-none"/>
        </w:rPr>
      </w:pPr>
    </w:p>
    <w:p w14:paraId="2DAFD37E" w14:textId="77777777" w:rsidR="009C7583" w:rsidRPr="006375B5" w:rsidRDefault="009C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1953648C" w14:textId="6E3BC2AA" w:rsidR="009C7583" w:rsidRPr="006375B5" w:rsidRDefault="009C7583" w:rsidP="004A106E">
      <w:pPr>
        <w:rPr>
          <w:cs/>
          <w:lang w:val="x-none" w:eastAsia="x-none"/>
        </w:rPr>
        <w:sectPr w:rsidR="009C7583" w:rsidRPr="006375B5" w:rsidSect="005462CF">
          <w:headerReference w:type="default" r:id="rId16"/>
          <w:footerReference w:type="default" r:id="rId17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5BCC817" w14:textId="1A0F6714" w:rsidR="008D002E" w:rsidRDefault="008D002E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ที่ดิน อาคารและอุปกรณ์</w:t>
      </w:r>
    </w:p>
    <w:p w14:paraId="5BF232B8" w14:textId="77777777" w:rsidR="003459B8" w:rsidRPr="003459B8" w:rsidRDefault="003459B8" w:rsidP="003459B8">
      <w:pPr>
        <w:rPr>
          <w:rFonts w:ascii="Angsana New" w:hAnsi="Angsana New"/>
          <w:sz w:val="30"/>
          <w:szCs w:val="30"/>
          <w:lang w:val="x-none" w:eastAsia="x-none"/>
        </w:rPr>
      </w:pPr>
    </w:p>
    <w:tbl>
      <w:tblPr>
        <w:tblW w:w="14976" w:type="dxa"/>
        <w:tblInd w:w="-216" w:type="dxa"/>
        <w:tblLayout w:type="fixed"/>
        <w:tblLook w:val="01E0" w:firstRow="1" w:lastRow="1" w:firstColumn="1" w:lastColumn="1" w:noHBand="0" w:noVBand="0"/>
      </w:tblPr>
      <w:tblGrid>
        <w:gridCol w:w="2466"/>
        <w:gridCol w:w="810"/>
        <w:gridCol w:w="1350"/>
        <w:gridCol w:w="270"/>
        <w:gridCol w:w="1170"/>
        <w:gridCol w:w="270"/>
        <w:gridCol w:w="1260"/>
        <w:gridCol w:w="360"/>
        <w:gridCol w:w="1260"/>
        <w:gridCol w:w="270"/>
        <w:gridCol w:w="1170"/>
        <w:gridCol w:w="270"/>
        <w:gridCol w:w="1170"/>
        <w:gridCol w:w="270"/>
        <w:gridCol w:w="1170"/>
        <w:gridCol w:w="270"/>
        <w:gridCol w:w="1170"/>
      </w:tblGrid>
      <w:tr w:rsidR="00FD744E" w:rsidRPr="006375B5" w14:paraId="3896BB8C" w14:textId="77777777" w:rsidTr="007D295B">
        <w:trPr>
          <w:trHeight w:val="60"/>
        </w:trPr>
        <w:tc>
          <w:tcPr>
            <w:tcW w:w="2466" w:type="dxa"/>
            <w:shd w:val="clear" w:color="auto" w:fill="auto"/>
          </w:tcPr>
          <w:p w14:paraId="6A695320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65A6E87C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117E6288" w14:textId="746FE51F" w:rsidR="00FD744E" w:rsidRPr="006375B5" w:rsidRDefault="00041636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FD744E" w:rsidRPr="006375B5" w14:paraId="3CB37BE8" w14:textId="77777777" w:rsidTr="007D295B">
        <w:trPr>
          <w:trHeight w:val="60"/>
        </w:trPr>
        <w:tc>
          <w:tcPr>
            <w:tcW w:w="2466" w:type="dxa"/>
            <w:shd w:val="clear" w:color="auto" w:fill="auto"/>
          </w:tcPr>
          <w:p w14:paraId="002A8F5A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21D74C1B" w14:textId="77777777" w:rsidR="00C94FD3" w:rsidRDefault="00C94FD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27A7BA6F" w14:textId="77777777" w:rsidR="00C94FD3" w:rsidRDefault="00C94FD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7BCA0DE3" w14:textId="5B8F6878" w:rsidR="00FD744E" w:rsidRPr="006375B5" w:rsidRDefault="00C94FD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D744E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1183C564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383BDD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35D390C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7A6237D4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2504C23E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29C92AC" w14:textId="5F0CF48B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และส่วนปรับปรุงอาคารเช่า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5F1B1BC9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B193C1A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2E05C610" w14:textId="05460ACE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8C17B3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F75F73B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9A7E07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16D4600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77E78A0E" w14:textId="644382A4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08A844E2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271E8DDA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5A34B7E4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337F7B8C" w14:textId="77777777" w:rsidR="00FD744E" w:rsidRPr="006375B5" w:rsidRDefault="00FD744E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FD744E" w:rsidRPr="006375B5" w14:paraId="322B2F9F" w14:textId="77777777" w:rsidTr="00C17F76">
        <w:tc>
          <w:tcPr>
            <w:tcW w:w="2466" w:type="dxa"/>
            <w:shd w:val="clear" w:color="auto" w:fill="auto"/>
          </w:tcPr>
          <w:p w14:paraId="11DB5E1A" w14:textId="77777777" w:rsidR="00FD744E" w:rsidRPr="006375B5" w:rsidRDefault="00FD744E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27B5C7EA" w14:textId="0CF9D788" w:rsidR="00FD744E" w:rsidRPr="00FD744E" w:rsidRDefault="00FD744E" w:rsidP="00FD744E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20929357" w14:textId="1907A451" w:rsidR="00FD744E" w:rsidRPr="00E03437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E0343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E0343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FD744E" w:rsidRPr="006375B5" w14:paraId="32C1711F" w14:textId="77777777" w:rsidTr="00C17F76">
        <w:tc>
          <w:tcPr>
            <w:tcW w:w="2466" w:type="dxa"/>
            <w:shd w:val="clear" w:color="auto" w:fill="auto"/>
          </w:tcPr>
          <w:p w14:paraId="71632772" w14:textId="77777777" w:rsidR="00FD744E" w:rsidRPr="006375B5" w:rsidRDefault="00FD744E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</w:p>
        </w:tc>
        <w:tc>
          <w:tcPr>
            <w:tcW w:w="810" w:type="dxa"/>
          </w:tcPr>
          <w:p w14:paraId="03ED44AB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06FF829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9024E6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EE44388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65FF5FD1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10BC399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1C5BDDCD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58B94C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C95872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8530452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D9C81C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4DE99A2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AB8D649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00180DE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14B99007" w14:textId="77777777" w:rsidR="00FD744E" w:rsidRPr="006375B5" w:rsidRDefault="00FD744E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2DD72C0B" w14:textId="77777777" w:rsidR="00FD744E" w:rsidRPr="006375B5" w:rsidRDefault="00FD744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FD744E" w:rsidRPr="006375B5" w14:paraId="2C122752" w14:textId="77777777" w:rsidTr="00C17F76">
        <w:tc>
          <w:tcPr>
            <w:tcW w:w="2466" w:type="dxa"/>
            <w:shd w:val="clear" w:color="auto" w:fill="auto"/>
          </w:tcPr>
          <w:p w14:paraId="50BD3462" w14:textId="4BA3218D" w:rsidR="00FD744E" w:rsidRPr="00110DF5" w:rsidRDefault="00FD744E" w:rsidP="00855B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110DF5">
              <w:rPr>
                <w:rFonts w:ascii="Angsana New" w:hAnsi="Angsana New" w:hint="cs"/>
                <w:sz w:val="26"/>
                <w:szCs w:val="26"/>
                <w:cs/>
              </w:rPr>
              <w:t xml:space="preserve">ณ วันที่ </w:t>
            </w:r>
            <w:r w:rsidRPr="00110DF5">
              <w:rPr>
                <w:rFonts w:ascii="Angsana New" w:hAnsi="Angsana New"/>
                <w:sz w:val="26"/>
                <w:szCs w:val="26"/>
              </w:rPr>
              <w:t>1</w:t>
            </w:r>
            <w:r w:rsidRPr="00110DF5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110DF5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110DF5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110DF5">
              <w:rPr>
                <w:rFonts w:ascii="Angsana New" w:hAnsi="Angsana New"/>
                <w:sz w:val="26"/>
                <w:szCs w:val="26"/>
              </w:rPr>
              <w:t>2563</w:t>
            </w:r>
          </w:p>
        </w:tc>
        <w:tc>
          <w:tcPr>
            <w:tcW w:w="810" w:type="dxa"/>
          </w:tcPr>
          <w:p w14:paraId="058F8499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519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DDE91C2" w14:textId="16789925" w:rsidR="00FD744E" w:rsidRPr="00855BBF" w:rsidRDefault="00FD744E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855BBF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384</w:t>
            </w:r>
          </w:p>
        </w:tc>
        <w:tc>
          <w:tcPr>
            <w:tcW w:w="270" w:type="dxa"/>
            <w:shd w:val="clear" w:color="auto" w:fill="auto"/>
          </w:tcPr>
          <w:p w14:paraId="0E8AB7D1" w14:textId="77777777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7ABA759C" w14:textId="61111D84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5E3ED3B6" w14:textId="77777777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B4CD8A4" w14:textId="0D4C36B5" w:rsidR="00FD744E" w:rsidRPr="00855BBF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Pr="00855BBF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343</w:t>
            </w:r>
          </w:p>
        </w:tc>
        <w:tc>
          <w:tcPr>
            <w:tcW w:w="360" w:type="dxa"/>
            <w:shd w:val="clear" w:color="auto" w:fill="auto"/>
          </w:tcPr>
          <w:p w14:paraId="2C65763D" w14:textId="77777777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4B75DACD" w14:textId="6DC7F671" w:rsidR="00FD744E" w:rsidRPr="00855BBF" w:rsidRDefault="00041636" w:rsidP="00AC5E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615</w:t>
            </w:r>
          </w:p>
        </w:tc>
        <w:tc>
          <w:tcPr>
            <w:tcW w:w="270" w:type="dxa"/>
            <w:shd w:val="clear" w:color="auto" w:fill="auto"/>
          </w:tcPr>
          <w:p w14:paraId="0357BFBF" w14:textId="77777777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5863AA9F" w14:textId="44D66CB5" w:rsidR="00FD744E" w:rsidRPr="00855BBF" w:rsidRDefault="00FD744E" w:rsidP="00AC5E6C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71</w:t>
            </w:r>
          </w:p>
        </w:tc>
        <w:tc>
          <w:tcPr>
            <w:tcW w:w="270" w:type="dxa"/>
            <w:shd w:val="clear" w:color="auto" w:fill="auto"/>
          </w:tcPr>
          <w:p w14:paraId="0295845C" w14:textId="77777777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D0374CB" w14:textId="5F3866BC" w:rsidR="00FD744E" w:rsidRPr="00855BBF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369</w:t>
            </w:r>
          </w:p>
        </w:tc>
        <w:tc>
          <w:tcPr>
            <w:tcW w:w="270" w:type="dxa"/>
          </w:tcPr>
          <w:p w14:paraId="48A47281" w14:textId="77777777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C998C6" w14:textId="77AE781F" w:rsidR="00FD744E" w:rsidRPr="00855BBF" w:rsidRDefault="00FD744E" w:rsidP="00AC5E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270" w:type="dxa"/>
          </w:tcPr>
          <w:p w14:paraId="3BF6E2EF" w14:textId="77777777" w:rsidR="00FD744E" w:rsidRPr="00855BBF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096CC019" w14:textId="32426A7D" w:rsidR="00FD744E" w:rsidRPr="00855BBF" w:rsidRDefault="00FD744E" w:rsidP="00AC5E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855BBF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9</w:t>
            </w:r>
            <w:r w:rsidR="002D7CA2">
              <w:rPr>
                <w:rFonts w:ascii="Angsana New" w:hAnsi="Angsana New"/>
                <w:sz w:val="26"/>
                <w:szCs w:val="26"/>
                <w:lang w:val="en-US" w:bidi="th-TH"/>
              </w:rPr>
              <w:t>99</w:t>
            </w:r>
          </w:p>
        </w:tc>
      </w:tr>
      <w:tr w:rsidR="00FD744E" w:rsidRPr="006375B5" w14:paraId="1B97EC15" w14:textId="77777777" w:rsidTr="00C17F76">
        <w:tc>
          <w:tcPr>
            <w:tcW w:w="2466" w:type="dxa"/>
          </w:tcPr>
          <w:p w14:paraId="291236EA" w14:textId="46A29371" w:rsidR="00FD744E" w:rsidRPr="006375B5" w:rsidRDefault="00FD744E" w:rsidP="00AC5E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3AD16BDA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0F23508E" w14:textId="1A73E234" w:rsidR="00FD744E" w:rsidRPr="006375B5" w:rsidRDefault="00FD744E" w:rsidP="006975D7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8D62091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9AC315F" w14:textId="6AB9B716" w:rsidR="00FD744E" w:rsidRPr="006375B5" w:rsidRDefault="00FD744E" w:rsidP="00AC5E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DEEC30E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BBDDD1B" w14:textId="38405B6E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</w:p>
        </w:tc>
        <w:tc>
          <w:tcPr>
            <w:tcW w:w="360" w:type="dxa"/>
            <w:shd w:val="clear" w:color="auto" w:fill="auto"/>
          </w:tcPr>
          <w:p w14:paraId="3D4A8923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6F7BE2A5" w14:textId="7D329FA1" w:rsidR="00FD744E" w:rsidRPr="006375B5" w:rsidRDefault="00FD744E" w:rsidP="00AC5E6C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24</w:t>
            </w:r>
          </w:p>
        </w:tc>
        <w:tc>
          <w:tcPr>
            <w:tcW w:w="270" w:type="dxa"/>
            <w:shd w:val="clear" w:color="auto" w:fill="auto"/>
          </w:tcPr>
          <w:p w14:paraId="7EB2D976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2E4D7815" w14:textId="5B915163" w:rsidR="00FD744E" w:rsidRPr="006375B5" w:rsidRDefault="00FD744E" w:rsidP="00AC5E6C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19</w:t>
            </w:r>
          </w:p>
        </w:tc>
        <w:tc>
          <w:tcPr>
            <w:tcW w:w="270" w:type="dxa"/>
            <w:shd w:val="clear" w:color="auto" w:fill="auto"/>
          </w:tcPr>
          <w:p w14:paraId="6D048CFA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2A13A5F" w14:textId="47049D8F" w:rsidR="00FD744E" w:rsidRPr="006375B5" w:rsidRDefault="00FD744E" w:rsidP="00AC5E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E49298C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7CBD44C" w14:textId="475AB0EA" w:rsidR="00FD744E" w:rsidRPr="006375B5" w:rsidRDefault="00FD744E" w:rsidP="00AC5E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219C4BCA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414589B" w14:textId="316F6A9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59</w:t>
            </w:r>
          </w:p>
        </w:tc>
      </w:tr>
      <w:tr w:rsidR="00FD744E" w:rsidRPr="006375B5" w14:paraId="65E796ED" w14:textId="77777777" w:rsidTr="00C17F76">
        <w:tc>
          <w:tcPr>
            <w:tcW w:w="2466" w:type="dxa"/>
          </w:tcPr>
          <w:p w14:paraId="1056FB7B" w14:textId="4D7E7485" w:rsidR="00FD744E" w:rsidRPr="006375B5" w:rsidRDefault="00FD744E" w:rsidP="00AC5E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โอนมาจาก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:</w:t>
            </w:r>
          </w:p>
        </w:tc>
        <w:tc>
          <w:tcPr>
            <w:tcW w:w="810" w:type="dxa"/>
          </w:tcPr>
          <w:p w14:paraId="73FA5A39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66433EA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D2897E9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958A1CF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284445B6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E3323D8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4030C50D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A045FE3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4DF4AFB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054C258D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54945B3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703B5B2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45E6D6A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598702D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14141AB5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251599C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FD744E" w:rsidRPr="006375B5" w14:paraId="527E4A08" w14:textId="77777777" w:rsidTr="00C17F76">
        <w:tc>
          <w:tcPr>
            <w:tcW w:w="2466" w:type="dxa"/>
          </w:tcPr>
          <w:p w14:paraId="4D6CCD66" w14:textId="0A448AD9" w:rsidR="00FD744E" w:rsidRPr="006375B5" w:rsidRDefault="00FD744E" w:rsidP="00AC5E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621095D3" w14:textId="11E8800D" w:rsidR="00FD744E" w:rsidRPr="006375B5" w:rsidRDefault="00FD744E" w:rsidP="00AC5E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12</w:t>
            </w:r>
          </w:p>
        </w:tc>
        <w:tc>
          <w:tcPr>
            <w:tcW w:w="1350" w:type="dxa"/>
            <w:shd w:val="clear" w:color="auto" w:fill="auto"/>
          </w:tcPr>
          <w:p w14:paraId="31509C57" w14:textId="5A58357B" w:rsidR="00FD744E" w:rsidRPr="006375B5" w:rsidRDefault="00FD744E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7C8A8387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8E4CEA6" w14:textId="26D9C5A6" w:rsidR="00FD744E" w:rsidRPr="006375B5" w:rsidRDefault="00FD744E" w:rsidP="00AC5E6C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CD892D8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0B862876" w14:textId="25FD263C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360" w:type="dxa"/>
            <w:shd w:val="clear" w:color="auto" w:fill="auto"/>
          </w:tcPr>
          <w:p w14:paraId="5CDF2930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83BFBE3" w14:textId="40C1278E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303B316C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9E3BCBF" w14:textId="7FF2C497" w:rsidR="00FD744E" w:rsidRPr="006375B5" w:rsidRDefault="00FD744E" w:rsidP="00AC5E6C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0CCD449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CF8D9C0" w14:textId="1F6CDB6E" w:rsidR="00FD744E" w:rsidRPr="006375B5" w:rsidRDefault="00FD744E" w:rsidP="00AC5E6C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1C65D6F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1FB5E7E" w14:textId="12C564C1" w:rsidR="00FD744E" w:rsidRPr="006375B5" w:rsidRDefault="00FD744E" w:rsidP="00AC5E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364C237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7BABE4" w14:textId="0B6B1A11" w:rsidR="00FD744E" w:rsidRPr="006375B5" w:rsidRDefault="00FD744E" w:rsidP="00AC5E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10</w:t>
            </w:r>
          </w:p>
        </w:tc>
      </w:tr>
      <w:tr w:rsidR="006975D7" w:rsidRPr="006375B5" w14:paraId="404E907D" w14:textId="77777777" w:rsidTr="0001068C">
        <w:tc>
          <w:tcPr>
            <w:tcW w:w="2466" w:type="dxa"/>
          </w:tcPr>
          <w:p w14:paraId="30FEBBEC" w14:textId="5E5D7460" w:rsidR="006975D7" w:rsidRPr="006375B5" w:rsidRDefault="006975D7" w:rsidP="006975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  <w:vAlign w:val="bottom"/>
          </w:tcPr>
          <w:p w14:paraId="377C1F9B" w14:textId="77777777" w:rsidR="006975D7" w:rsidRPr="000E564C" w:rsidRDefault="006975D7" w:rsidP="006975D7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2FD5531A" w14:textId="42466356" w:rsidR="006975D7" w:rsidRPr="000E564C" w:rsidRDefault="006975D7" w:rsidP="006975D7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E1E576" w14:textId="77777777" w:rsidR="006975D7" w:rsidRPr="006375B5" w:rsidRDefault="006975D7" w:rsidP="006975D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62CB19D" w14:textId="215DB9A1" w:rsidR="006975D7" w:rsidRPr="006375B5" w:rsidRDefault="006975D7" w:rsidP="006975D7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BA6B464" w14:textId="77777777" w:rsidR="006975D7" w:rsidRPr="006375B5" w:rsidRDefault="006975D7" w:rsidP="006975D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56350CC" w14:textId="23A711BC" w:rsidR="006975D7" w:rsidRPr="000E564C" w:rsidRDefault="006975D7" w:rsidP="006975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E1F6E3C" w14:textId="77777777" w:rsidR="006975D7" w:rsidRPr="006375B5" w:rsidRDefault="006975D7" w:rsidP="006975D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6D4E29E" w14:textId="5B600E45" w:rsidR="006975D7" w:rsidRPr="000E564C" w:rsidRDefault="006975D7" w:rsidP="006975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8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0693BF" w14:textId="77777777" w:rsidR="006975D7" w:rsidRPr="006375B5" w:rsidRDefault="006975D7" w:rsidP="006975D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75F0A1C" w14:textId="0F105705" w:rsidR="006975D7" w:rsidRPr="006375B5" w:rsidRDefault="006975D7" w:rsidP="00C52910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13BA9A" w14:textId="77777777" w:rsidR="006975D7" w:rsidRPr="006375B5" w:rsidRDefault="006975D7" w:rsidP="006975D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3EA6509" w14:textId="00E70827" w:rsidR="006975D7" w:rsidRPr="006375B5" w:rsidRDefault="006975D7" w:rsidP="006975D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32E1DC" w14:textId="77777777" w:rsidR="006975D7" w:rsidRPr="006375B5" w:rsidRDefault="006975D7" w:rsidP="006975D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50F9BBA" w14:textId="3A306F86" w:rsidR="006975D7" w:rsidRPr="000E564C" w:rsidRDefault="006975D7" w:rsidP="006975D7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2D5EA23" w14:textId="77777777" w:rsidR="006975D7" w:rsidRPr="006375B5" w:rsidRDefault="006975D7" w:rsidP="006975D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43842A10" w14:textId="6F3339BA" w:rsidR="006975D7" w:rsidRPr="000E564C" w:rsidRDefault="006975D7" w:rsidP="006975D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29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C52910" w:rsidRPr="006375B5" w14:paraId="1B3C0109" w14:textId="77777777" w:rsidTr="009F5C00">
        <w:tc>
          <w:tcPr>
            <w:tcW w:w="2466" w:type="dxa"/>
          </w:tcPr>
          <w:p w14:paraId="23E04988" w14:textId="3571A285" w:rsidR="00C52910" w:rsidRPr="006375B5" w:rsidRDefault="00C52910" w:rsidP="00C529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6E71A69E" w14:textId="77777777" w:rsidR="00C52910" w:rsidRPr="000E564C" w:rsidRDefault="00C52910" w:rsidP="00C52910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1911EECA" w14:textId="637498CA" w:rsidR="00C52910" w:rsidRPr="006375B5" w:rsidRDefault="00C52910" w:rsidP="00C52910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0028ABB" w14:textId="77777777" w:rsidR="00C52910" w:rsidRPr="006375B5" w:rsidRDefault="00C52910" w:rsidP="00C52910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C910F7C" w14:textId="0B165A5F" w:rsidR="00C52910" w:rsidRPr="006375B5" w:rsidRDefault="00C52910" w:rsidP="00C52910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40BE2EF" w14:textId="77777777" w:rsidR="00C52910" w:rsidRPr="006375B5" w:rsidRDefault="00C52910" w:rsidP="00C52910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170DD154" w14:textId="7395B1F2" w:rsidR="00C52910" w:rsidRPr="006375B5" w:rsidRDefault="00C52910" w:rsidP="00C52910">
            <w:pPr>
              <w:pStyle w:val="acctfourfigures"/>
              <w:tabs>
                <w:tab w:val="clear" w:pos="765"/>
                <w:tab w:val="decimal" w:pos="66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360" w:type="dxa"/>
            <w:shd w:val="clear" w:color="auto" w:fill="auto"/>
          </w:tcPr>
          <w:p w14:paraId="08244994" w14:textId="77777777" w:rsidR="00C52910" w:rsidRPr="006375B5" w:rsidRDefault="00C52910" w:rsidP="00C52910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3275FDF" w14:textId="50D87D09" w:rsidR="00C52910" w:rsidRPr="006375B5" w:rsidRDefault="00C52910" w:rsidP="00C52910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4895D530" w14:textId="77777777" w:rsidR="00C52910" w:rsidRPr="006375B5" w:rsidRDefault="00C52910" w:rsidP="00C52910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72070EC" w14:textId="1C41A04F" w:rsidR="00C52910" w:rsidRPr="006375B5" w:rsidRDefault="00C52910" w:rsidP="00C52910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98E972" w14:textId="77777777" w:rsidR="00C52910" w:rsidRPr="006375B5" w:rsidRDefault="00C52910" w:rsidP="00C52910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F40A0D7" w14:textId="1CAFA89B" w:rsidR="00C52910" w:rsidRPr="006375B5" w:rsidRDefault="00C52910" w:rsidP="00C52910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D673DA3" w14:textId="77777777" w:rsidR="00C52910" w:rsidRPr="006375B5" w:rsidRDefault="00C52910" w:rsidP="00C52910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CB44E7D" w14:textId="19E3F4BD" w:rsidR="00C52910" w:rsidRPr="006375B5" w:rsidRDefault="00C52910" w:rsidP="00C52910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270" w:type="dxa"/>
          </w:tcPr>
          <w:p w14:paraId="4C33D4B2" w14:textId="77777777" w:rsidR="00C52910" w:rsidRPr="006375B5" w:rsidRDefault="00C52910" w:rsidP="00C52910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738ED8" w14:textId="5930B380" w:rsidR="00C52910" w:rsidRPr="006375B5" w:rsidRDefault="00C52910" w:rsidP="00C52910">
            <w:pPr>
              <w:pStyle w:val="acctfourfigures"/>
              <w:tabs>
                <w:tab w:val="clear" w:pos="765"/>
                <w:tab w:val="decimal" w:pos="54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FD744E" w:rsidRPr="006375B5" w14:paraId="4DC348A6" w14:textId="77777777" w:rsidTr="00C17F76">
        <w:tc>
          <w:tcPr>
            <w:tcW w:w="2466" w:type="dxa"/>
          </w:tcPr>
          <w:p w14:paraId="633C5BBE" w14:textId="2286E304" w:rsidR="00FD744E" w:rsidRPr="006375B5" w:rsidRDefault="00FD744E" w:rsidP="00AC5E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และ 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br/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ตุลาคม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</w:p>
        </w:tc>
        <w:tc>
          <w:tcPr>
            <w:tcW w:w="810" w:type="dxa"/>
          </w:tcPr>
          <w:p w14:paraId="1D987951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7D72E479" w14:textId="22D1CE89" w:rsidR="00FD744E" w:rsidRPr="006375B5" w:rsidRDefault="00FD744E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br/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3BB4042C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410DC89" w14:textId="771CCF82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br/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15E9315D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2E177C1A" w14:textId="641D2000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br/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352</w:t>
            </w:r>
          </w:p>
        </w:tc>
        <w:tc>
          <w:tcPr>
            <w:tcW w:w="360" w:type="dxa"/>
            <w:shd w:val="clear" w:color="auto" w:fill="auto"/>
          </w:tcPr>
          <w:p w14:paraId="40A944F2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38C6D6D9" w14:textId="08B74B81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br/>
            </w:r>
            <w:r w:rsidR="00041636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645</w:t>
            </w:r>
          </w:p>
        </w:tc>
        <w:tc>
          <w:tcPr>
            <w:tcW w:w="270" w:type="dxa"/>
            <w:shd w:val="clear" w:color="auto" w:fill="auto"/>
          </w:tcPr>
          <w:p w14:paraId="3F2D21FE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417DDAF9" w14:textId="4CB1D740" w:rsidR="00FD744E" w:rsidRPr="00041636" w:rsidRDefault="00FD744E" w:rsidP="00AC5E6C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br/>
            </w:r>
            <w:r w:rsidRPr="00041636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78</w:t>
            </w:r>
          </w:p>
        </w:tc>
        <w:tc>
          <w:tcPr>
            <w:tcW w:w="270" w:type="dxa"/>
            <w:shd w:val="clear" w:color="auto" w:fill="auto"/>
          </w:tcPr>
          <w:p w14:paraId="14466A29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6C63695B" w14:textId="594EC99A" w:rsidR="00FD744E" w:rsidRPr="006375B5" w:rsidRDefault="00FD744E" w:rsidP="00AC5E6C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br/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369</w:t>
            </w:r>
          </w:p>
        </w:tc>
        <w:tc>
          <w:tcPr>
            <w:tcW w:w="270" w:type="dxa"/>
          </w:tcPr>
          <w:p w14:paraId="3CCDA652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8725EBF" w14:textId="0CD4D8A0" w:rsidR="00FD744E" w:rsidRPr="00041636" w:rsidRDefault="00FD744E" w:rsidP="00AC5E6C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br/>
            </w:r>
            <w:r w:rsidRPr="00041636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16A99FC1" w14:textId="77777777" w:rsidR="00FD744E" w:rsidRPr="006375B5" w:rsidRDefault="00FD744E" w:rsidP="00AC5E6C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46264D7" w14:textId="4353B3DA" w:rsidR="00FD744E" w:rsidRPr="006375B5" w:rsidRDefault="00FD744E" w:rsidP="00AC5E6C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br/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0</w:t>
            </w:r>
            <w:r w:rsidR="002D7CA2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39</w:t>
            </w:r>
          </w:p>
        </w:tc>
      </w:tr>
      <w:tr w:rsidR="00041636" w:rsidRPr="006375B5" w14:paraId="315E6FE9" w14:textId="77777777" w:rsidTr="00C17F76">
        <w:tc>
          <w:tcPr>
            <w:tcW w:w="2466" w:type="dxa"/>
          </w:tcPr>
          <w:p w14:paraId="65E7EE6F" w14:textId="5782C74E" w:rsidR="00041636" w:rsidRPr="008C2BAA" w:rsidRDefault="00041636" w:rsidP="000416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sz w:val="26"/>
                <w:szCs w:val="26"/>
                <w:highlight w:val="yellow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0DB305CC" w14:textId="4F24E8F5" w:rsidR="00041636" w:rsidRPr="006375B5" w:rsidRDefault="00041636" w:rsidP="00041636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27F2250C" w14:textId="4FDC4242" w:rsidR="00041636" w:rsidRPr="006375B5" w:rsidRDefault="00041636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855BBF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112</w:t>
            </w:r>
          </w:p>
        </w:tc>
        <w:tc>
          <w:tcPr>
            <w:tcW w:w="270" w:type="dxa"/>
            <w:shd w:val="clear" w:color="auto" w:fill="auto"/>
          </w:tcPr>
          <w:p w14:paraId="0F841135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894DB8B" w14:textId="38A033D2" w:rsidR="00041636" w:rsidRPr="006375B5" w:rsidRDefault="00041636" w:rsidP="00041636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1B753A9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1117760" w14:textId="7D64C750" w:rsidR="00041636" w:rsidRPr="006D32FF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708</w:t>
            </w:r>
          </w:p>
        </w:tc>
        <w:tc>
          <w:tcPr>
            <w:tcW w:w="360" w:type="dxa"/>
            <w:shd w:val="clear" w:color="auto" w:fill="auto"/>
          </w:tcPr>
          <w:p w14:paraId="3D95AFDF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288C7BE" w14:textId="5257A4A9" w:rsidR="00041636" w:rsidRPr="006375B5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30</w:t>
            </w:r>
          </w:p>
        </w:tc>
        <w:tc>
          <w:tcPr>
            <w:tcW w:w="270" w:type="dxa"/>
            <w:shd w:val="clear" w:color="auto" w:fill="auto"/>
          </w:tcPr>
          <w:p w14:paraId="446393AC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3B250A8C" w14:textId="7376CD6D" w:rsidR="00041636" w:rsidRPr="00041636" w:rsidRDefault="00041636" w:rsidP="00041636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20</w:t>
            </w:r>
          </w:p>
        </w:tc>
        <w:tc>
          <w:tcPr>
            <w:tcW w:w="270" w:type="dxa"/>
            <w:shd w:val="clear" w:color="auto" w:fill="auto"/>
          </w:tcPr>
          <w:p w14:paraId="17126744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38105D57" w14:textId="2044C78F" w:rsidR="00041636" w:rsidRPr="006375B5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66D9B0F0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865DB53" w14:textId="5B88D7C0" w:rsidR="00041636" w:rsidRPr="00041636" w:rsidRDefault="00041636" w:rsidP="00041636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14</w:t>
            </w:r>
          </w:p>
        </w:tc>
        <w:tc>
          <w:tcPr>
            <w:tcW w:w="270" w:type="dxa"/>
          </w:tcPr>
          <w:p w14:paraId="069BEDD3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26FF75FF" w14:textId="52C65C24" w:rsidR="00041636" w:rsidRPr="006375B5" w:rsidRDefault="00041636" w:rsidP="00041636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855BBF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887</w:t>
            </w:r>
          </w:p>
        </w:tc>
      </w:tr>
      <w:tr w:rsidR="00041636" w:rsidRPr="006375B5" w14:paraId="3450D7B0" w14:textId="77777777" w:rsidTr="00C17F76">
        <w:tc>
          <w:tcPr>
            <w:tcW w:w="2466" w:type="dxa"/>
          </w:tcPr>
          <w:p w14:paraId="2DF680D6" w14:textId="51525957" w:rsidR="00041636" w:rsidRPr="008C2BAA" w:rsidRDefault="00041636" w:rsidP="000416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highlight w:val="yellow"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โอนมาจาก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:</w:t>
            </w:r>
          </w:p>
        </w:tc>
        <w:tc>
          <w:tcPr>
            <w:tcW w:w="810" w:type="dxa"/>
          </w:tcPr>
          <w:p w14:paraId="64B96F8E" w14:textId="77777777" w:rsidR="00041636" w:rsidRPr="006375B5" w:rsidRDefault="00041636" w:rsidP="00041636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8F974F3" w14:textId="77722CC8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</w:tcPr>
          <w:p w14:paraId="55086A5D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EE554B1" w14:textId="5D35E3D4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7EEEDB25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C5A1A45" w14:textId="6B169A9A" w:rsidR="00041636" w:rsidRPr="006D32FF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16CEEB98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B30DDF8" w14:textId="550A7271" w:rsidR="00041636" w:rsidRPr="00041636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CC02BF7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33637767" w14:textId="15B82905" w:rsidR="00041636" w:rsidRPr="00041636" w:rsidRDefault="00041636" w:rsidP="00041636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9E867A3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3DC9B0D" w14:textId="5FE2AA9D" w:rsidR="00041636" w:rsidRPr="006375B5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1351C76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D91B36E" w14:textId="622C7DCA" w:rsidR="00041636" w:rsidRPr="00041636" w:rsidRDefault="00041636" w:rsidP="00041636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399D77A0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690307D8" w14:textId="487240CB" w:rsidR="00041636" w:rsidRPr="006375B5" w:rsidRDefault="00041636" w:rsidP="00041636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041636" w:rsidRPr="006375B5" w14:paraId="1F29FCF9" w14:textId="77777777" w:rsidTr="00C17F76">
        <w:tc>
          <w:tcPr>
            <w:tcW w:w="2466" w:type="dxa"/>
          </w:tcPr>
          <w:p w14:paraId="1C6F5C32" w14:textId="42E4441A" w:rsidR="00041636" w:rsidRPr="006375B5" w:rsidRDefault="00E03437" w:rsidP="000416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  </w:t>
            </w:r>
            <w:r w:rsidR="00041636" w:rsidRPr="006375B5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810" w:type="dxa"/>
            <w:vAlign w:val="bottom"/>
          </w:tcPr>
          <w:p w14:paraId="7730BB29" w14:textId="11FAF318" w:rsidR="00041636" w:rsidRPr="006375B5" w:rsidRDefault="00041636" w:rsidP="00041636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12</w:t>
            </w:r>
          </w:p>
        </w:tc>
        <w:tc>
          <w:tcPr>
            <w:tcW w:w="1350" w:type="dxa"/>
            <w:shd w:val="clear" w:color="auto" w:fill="auto"/>
          </w:tcPr>
          <w:p w14:paraId="2388FB4C" w14:textId="6FED9549" w:rsidR="00041636" w:rsidRPr="006D32FF" w:rsidRDefault="00041636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40</w:t>
            </w:r>
          </w:p>
        </w:tc>
        <w:tc>
          <w:tcPr>
            <w:tcW w:w="270" w:type="dxa"/>
            <w:shd w:val="clear" w:color="auto" w:fill="auto"/>
          </w:tcPr>
          <w:p w14:paraId="591D5F8F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6E7DFB1" w14:textId="74F0D7ED" w:rsidR="00041636" w:rsidRPr="006375B5" w:rsidRDefault="00041636" w:rsidP="00540DA9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187D74FA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FFD4EF9" w14:textId="7C039309" w:rsidR="00041636" w:rsidRPr="006375B5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31</w:t>
            </w:r>
          </w:p>
        </w:tc>
        <w:tc>
          <w:tcPr>
            <w:tcW w:w="360" w:type="dxa"/>
            <w:shd w:val="clear" w:color="auto" w:fill="auto"/>
          </w:tcPr>
          <w:p w14:paraId="119DF4EA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3C96110" w14:textId="0754DA0A" w:rsidR="00041636" w:rsidRPr="006375B5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0F9D9B86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2C642F22" w14:textId="47B676D9" w:rsidR="00041636" w:rsidRPr="00041636" w:rsidRDefault="00041636" w:rsidP="00041636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A7101D2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C5FA04A" w14:textId="7AF9F5E4" w:rsidR="00041636" w:rsidRPr="006375B5" w:rsidRDefault="00041636" w:rsidP="00041636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953043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569846F" w14:textId="439BD754" w:rsidR="00041636" w:rsidRPr="00041636" w:rsidRDefault="00041636" w:rsidP="00041636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C0A672C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624DC74" w14:textId="49C6ABAA" w:rsidR="00041636" w:rsidRPr="006375B5" w:rsidRDefault="00041636" w:rsidP="00041636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74</w:t>
            </w:r>
          </w:p>
        </w:tc>
      </w:tr>
      <w:tr w:rsidR="00041636" w:rsidRPr="006375B5" w14:paraId="048A1E89" w14:textId="77777777" w:rsidTr="00C17F76">
        <w:tc>
          <w:tcPr>
            <w:tcW w:w="2466" w:type="dxa"/>
          </w:tcPr>
          <w:p w14:paraId="706EE751" w14:textId="4595B94E" w:rsidR="00041636" w:rsidRPr="006375B5" w:rsidRDefault="00041636" w:rsidP="00560F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ซื้อกลุ่มของสินทรัพย์ระหว่างปี</w:t>
            </w:r>
          </w:p>
        </w:tc>
        <w:tc>
          <w:tcPr>
            <w:tcW w:w="810" w:type="dxa"/>
            <w:vAlign w:val="bottom"/>
          </w:tcPr>
          <w:p w14:paraId="69AD0E1A" w14:textId="77777777" w:rsidR="00041636" w:rsidRPr="000E564C" w:rsidRDefault="00041636" w:rsidP="00041636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2F02E911" w14:textId="2634E842" w:rsidR="00041636" w:rsidRPr="00041636" w:rsidRDefault="00041636" w:rsidP="006975D7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DB4010D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1D991B54" w14:textId="0FA360B2" w:rsidR="00041636" w:rsidRPr="006375B5" w:rsidRDefault="00041636" w:rsidP="00540DA9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15BA238F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20F2E7B6" w14:textId="4348F175" w:rsidR="00041636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360" w:type="dxa"/>
            <w:shd w:val="clear" w:color="auto" w:fill="auto"/>
          </w:tcPr>
          <w:p w14:paraId="21B004E4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8B85526" w14:textId="5D3D61A9" w:rsidR="00041636" w:rsidRPr="006375B5" w:rsidRDefault="00041636" w:rsidP="0004163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52A78718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7FF679F5" w14:textId="3DFA4C68" w:rsidR="00041636" w:rsidRPr="00041636" w:rsidRDefault="00041636" w:rsidP="00041636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2DB1AED5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48CDA8D" w14:textId="625B1DCB" w:rsidR="00041636" w:rsidRPr="006375B5" w:rsidRDefault="00041636" w:rsidP="00041636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AA91D66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4D9CB83" w14:textId="22D970F1" w:rsidR="00041636" w:rsidRPr="00041636" w:rsidRDefault="00041636" w:rsidP="00041636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614B5C" w14:textId="77777777" w:rsidR="00041636" w:rsidRPr="006375B5" w:rsidRDefault="00041636" w:rsidP="00041636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9950268" w14:textId="1586721F" w:rsidR="00041636" w:rsidRPr="006375B5" w:rsidRDefault="00041636" w:rsidP="00041636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</w:p>
        </w:tc>
      </w:tr>
      <w:tr w:rsidR="00540DA9" w:rsidRPr="006375B5" w14:paraId="10B223D6" w14:textId="77777777" w:rsidTr="0072283F">
        <w:tc>
          <w:tcPr>
            <w:tcW w:w="2466" w:type="dxa"/>
          </w:tcPr>
          <w:p w14:paraId="1CAB45D8" w14:textId="1BF2C014" w:rsidR="00540DA9" w:rsidRPr="006375B5" w:rsidRDefault="00540DA9" w:rsidP="00560F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71A3409D" w14:textId="77777777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1EF2BC60" w14:textId="15EE8ABC" w:rsidR="00540DA9" w:rsidRPr="00041636" w:rsidRDefault="00597D4B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bidi="th-TH"/>
              </w:rPr>
              <w:t>114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3173BB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131CA5D" w14:textId="200A8BDD" w:rsidR="00540DA9" w:rsidRPr="006375B5" w:rsidRDefault="00540DA9" w:rsidP="00540DA9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2E2D2E2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6512667" w14:textId="6F19FC19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540DA9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 w:rsidR="00597D4B">
              <w:rPr>
                <w:rFonts w:ascii="Angsana New" w:hAnsi="Angsana New"/>
                <w:sz w:val="26"/>
                <w:szCs w:val="26"/>
                <w:lang w:bidi="th-TH"/>
              </w:rPr>
              <w:t>9</w:t>
            </w:r>
            <w:r w:rsidRPr="00540DA9">
              <w:rPr>
                <w:rFonts w:ascii="Angsana New" w:hAnsi="Angsana New"/>
                <w:sz w:val="26"/>
                <w:szCs w:val="26"/>
                <w:lang w:bidi="th-TH"/>
              </w:rPr>
              <w:t>3)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51EE6DF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D8BBB06" w14:textId="57176E03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597D4B"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492AFF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A7682CE" w14:textId="29D9BFC3" w:rsidR="00540DA9" w:rsidRPr="00041636" w:rsidRDefault="00540DA9" w:rsidP="00540DA9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597D4B">
              <w:rPr>
                <w:rFonts w:ascii="Angsana New" w:hAnsi="Angsana New"/>
                <w:sz w:val="26"/>
                <w:szCs w:val="26"/>
                <w:lang w:val="en-US" w:bidi="th-TH"/>
              </w:rPr>
              <w:t>9</w:t>
            </w: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F850960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DC5A156" w14:textId="0CCB893F" w:rsidR="00540DA9" w:rsidRPr="006375B5" w:rsidRDefault="009C28B6" w:rsidP="009C28B6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(11)</w:t>
            </w:r>
          </w:p>
        </w:tc>
        <w:tc>
          <w:tcPr>
            <w:tcW w:w="270" w:type="dxa"/>
          </w:tcPr>
          <w:p w14:paraId="71CB2493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9470E6C" w14:textId="5B5604E6" w:rsidR="00540DA9" w:rsidRPr="00041636" w:rsidRDefault="00540DA9" w:rsidP="00540DA9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600F1D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D49BBAF" w14:textId="4B2ACC35" w:rsidR="00540DA9" w:rsidRPr="006375B5" w:rsidRDefault="00540DA9" w:rsidP="00540DA9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597D4B">
              <w:rPr>
                <w:rFonts w:ascii="Angsana New" w:hAnsi="Angsana New"/>
                <w:sz w:val="26"/>
                <w:szCs w:val="26"/>
                <w:lang w:val="en-US" w:bidi="th-TH"/>
              </w:rPr>
              <w:t>264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540DA9" w:rsidRPr="006375B5" w14:paraId="10A86857" w14:textId="77777777" w:rsidTr="009C267D">
        <w:tc>
          <w:tcPr>
            <w:tcW w:w="2466" w:type="dxa"/>
          </w:tcPr>
          <w:p w14:paraId="2255208C" w14:textId="4186D268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  <w:vAlign w:val="bottom"/>
          </w:tcPr>
          <w:p w14:paraId="36CE63C4" w14:textId="73C43B10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26D625EE" w14:textId="6C42CA07" w:rsidR="00540DA9" w:rsidRPr="00041636" w:rsidRDefault="00540DA9" w:rsidP="006975D7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079D92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5D8B8D45" w14:textId="594D5E1C" w:rsidR="00540DA9" w:rsidRPr="006375B5" w:rsidRDefault="00540DA9" w:rsidP="00540DA9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DB7787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12946D55" w14:textId="082043D9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227</w:t>
            </w: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)</w:t>
            </w:r>
          </w:p>
        </w:tc>
        <w:tc>
          <w:tcPr>
            <w:tcW w:w="360" w:type="dxa"/>
            <w:shd w:val="clear" w:color="auto" w:fill="auto"/>
          </w:tcPr>
          <w:p w14:paraId="4E2D41B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393ECC18" w14:textId="58D78FFB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39287A8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0F25826" w14:textId="60BB7A35" w:rsidR="00540DA9" w:rsidRPr="00041636" w:rsidRDefault="00540DA9" w:rsidP="00110DF5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C2C9D58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69D1641" w14:textId="134C1DEC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232</w:t>
            </w:r>
          </w:p>
        </w:tc>
        <w:tc>
          <w:tcPr>
            <w:tcW w:w="270" w:type="dxa"/>
          </w:tcPr>
          <w:p w14:paraId="336B9AE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2232B5F" w14:textId="6A2491F7" w:rsidR="00540DA9" w:rsidRPr="00041636" w:rsidRDefault="00540DA9" w:rsidP="00540DA9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  <w:r w:rsidRPr="00041636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A43BAF8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368A5AA" w14:textId="1800A985" w:rsidR="00540DA9" w:rsidRPr="006375B5" w:rsidRDefault="00540DA9" w:rsidP="00540DA9">
            <w:pPr>
              <w:pStyle w:val="acctfourfigures"/>
              <w:tabs>
                <w:tab w:val="clear" w:pos="765"/>
                <w:tab w:val="decimal" w:pos="52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540DA9" w:rsidRPr="006375B5" w14:paraId="22EF8B57" w14:textId="77777777" w:rsidTr="00C17F76">
        <w:tc>
          <w:tcPr>
            <w:tcW w:w="2466" w:type="dxa"/>
            <w:shd w:val="clear" w:color="auto" w:fill="auto"/>
          </w:tcPr>
          <w:p w14:paraId="7AD4118E" w14:textId="6F7C5303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810" w:type="dxa"/>
          </w:tcPr>
          <w:p w14:paraId="34B25DDC" w14:textId="77777777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9C7A2B4" w14:textId="1E51BCF5" w:rsidR="00540DA9" w:rsidRPr="006375B5" w:rsidRDefault="00540DA9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420</w:t>
            </w:r>
          </w:p>
        </w:tc>
        <w:tc>
          <w:tcPr>
            <w:tcW w:w="270" w:type="dxa"/>
            <w:shd w:val="clear" w:color="auto" w:fill="auto"/>
          </w:tcPr>
          <w:p w14:paraId="3AB9AEC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0073DF65" w14:textId="756BA674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784DCEE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074A03" w14:textId="7B2176B6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776</w:t>
            </w:r>
          </w:p>
        </w:tc>
        <w:tc>
          <w:tcPr>
            <w:tcW w:w="360" w:type="dxa"/>
            <w:shd w:val="clear" w:color="auto" w:fill="auto"/>
          </w:tcPr>
          <w:p w14:paraId="25B1C34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F9E5710" w14:textId="2A04DF4E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663</w:t>
            </w:r>
          </w:p>
        </w:tc>
        <w:tc>
          <w:tcPr>
            <w:tcW w:w="270" w:type="dxa"/>
            <w:shd w:val="clear" w:color="auto" w:fill="auto"/>
          </w:tcPr>
          <w:p w14:paraId="687EBE7A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15E3AF7" w14:textId="3843FDF5" w:rsidR="00540DA9" w:rsidRPr="00041636" w:rsidRDefault="00540DA9" w:rsidP="00540DA9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041636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81</w:t>
            </w:r>
          </w:p>
        </w:tc>
        <w:tc>
          <w:tcPr>
            <w:tcW w:w="270" w:type="dxa"/>
            <w:shd w:val="clear" w:color="auto" w:fill="auto"/>
          </w:tcPr>
          <w:p w14:paraId="7708FE1A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F092C9F" w14:textId="1D455B5E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593</w:t>
            </w:r>
          </w:p>
        </w:tc>
        <w:tc>
          <w:tcPr>
            <w:tcW w:w="270" w:type="dxa"/>
          </w:tcPr>
          <w:p w14:paraId="0E01AF4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71AEC0C9" w14:textId="1B0129BD" w:rsidR="00540DA9" w:rsidRPr="00041636" w:rsidRDefault="00540DA9" w:rsidP="00540DA9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041636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5826D87A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54BAB17" w14:textId="4BFE5AFA" w:rsidR="00540DA9" w:rsidRPr="006375B5" w:rsidRDefault="00540DA9" w:rsidP="00540DA9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6,749</w:t>
            </w:r>
          </w:p>
        </w:tc>
      </w:tr>
      <w:tr w:rsidR="00540DA9" w:rsidRPr="006375B5" w14:paraId="6FC6937B" w14:textId="77777777" w:rsidTr="00C17F76">
        <w:tc>
          <w:tcPr>
            <w:tcW w:w="2466" w:type="dxa"/>
            <w:shd w:val="clear" w:color="auto" w:fill="auto"/>
          </w:tcPr>
          <w:p w14:paraId="29513E6B" w14:textId="77777777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2CD45D8C" w14:textId="77777777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6A15930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8B78010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2B8C8F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60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5601AB4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19159C7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1B2E6F1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</w:tcPr>
          <w:p w14:paraId="5F686293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29A9B7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404AD39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1A3F38B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9C2CB00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20F29EF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6C9F72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5D1C33B7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1DF8E06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54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540DA9" w:rsidRPr="006375B5" w14:paraId="0A69892E" w14:textId="77777777" w:rsidTr="00C17F76">
        <w:tc>
          <w:tcPr>
            <w:tcW w:w="2466" w:type="dxa"/>
            <w:shd w:val="clear" w:color="auto" w:fill="auto"/>
          </w:tcPr>
          <w:p w14:paraId="4B68186E" w14:textId="4EAF0D9B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737E234D" w14:textId="77777777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491D3E07" w14:textId="2592A76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1E17288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70" w:type="dxa"/>
          </w:tcPr>
          <w:p w14:paraId="40F372AB" w14:textId="0B325925" w:rsidR="00540DA9" w:rsidRPr="006375B5" w:rsidRDefault="00540DA9" w:rsidP="00540DA9">
            <w:pPr>
              <w:pStyle w:val="acctfourfigures"/>
              <w:tabs>
                <w:tab w:val="clear" w:pos="765"/>
                <w:tab w:val="decimal" w:pos="60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5682EADB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778B124" w14:textId="3BE99628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</w:tcPr>
          <w:p w14:paraId="4AF9F8C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</w:tcPr>
          <w:p w14:paraId="72CAD94A" w14:textId="5879DBB5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AFEDFA5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4ED6AF35" w14:textId="618222B1" w:rsidR="00540DA9" w:rsidRPr="006375B5" w:rsidRDefault="00540DA9" w:rsidP="00540DA9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D0C5E3F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E885021" w14:textId="65FE2299" w:rsidR="00540DA9" w:rsidRPr="006375B5" w:rsidRDefault="00540DA9" w:rsidP="00540DA9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E76F980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54E728D" w14:textId="2BE0B14A" w:rsidR="00540DA9" w:rsidRPr="006375B5" w:rsidRDefault="00540DA9" w:rsidP="00540DA9">
            <w:pPr>
              <w:pStyle w:val="acctfourfigures"/>
              <w:tabs>
                <w:tab w:val="clear" w:pos="765"/>
                <w:tab w:val="decimal" w:pos="56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6D8D56E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</w:tcPr>
          <w:p w14:paraId="624BA0ED" w14:textId="605B5BE1" w:rsidR="00540DA9" w:rsidRPr="006375B5" w:rsidRDefault="00540DA9" w:rsidP="00540DA9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7D295B" w:rsidRPr="006375B5" w14:paraId="738C7A7E" w14:textId="77777777" w:rsidTr="0010657F">
        <w:trPr>
          <w:trHeight w:val="60"/>
        </w:trPr>
        <w:tc>
          <w:tcPr>
            <w:tcW w:w="2466" w:type="dxa"/>
            <w:shd w:val="clear" w:color="auto" w:fill="auto"/>
          </w:tcPr>
          <w:p w14:paraId="4B40840A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05165964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456FF811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7D295B" w:rsidRPr="006375B5" w14:paraId="24E47033" w14:textId="77777777" w:rsidTr="0010657F">
        <w:trPr>
          <w:trHeight w:val="60"/>
        </w:trPr>
        <w:tc>
          <w:tcPr>
            <w:tcW w:w="2466" w:type="dxa"/>
            <w:shd w:val="clear" w:color="auto" w:fill="auto"/>
          </w:tcPr>
          <w:p w14:paraId="6F44173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223B013B" w14:textId="77777777" w:rsidR="007D295B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4CAAF818" w14:textId="77777777" w:rsidR="007D295B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55FC8B62" w14:textId="6AB12992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47C003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2076F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5C801A9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398A3781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06801F5E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C4001E8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และส่วนปรับปรุงอาคารเช่า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E961A4A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F7B7036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5D8C8D99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421197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4DA15B6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D7FC527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9BB4170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3FCA181D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470BF3BD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3092866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003A2696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51E6F8D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540DA9" w:rsidRPr="006375B5" w14:paraId="7CE9923F" w14:textId="77777777" w:rsidTr="00C17F76">
        <w:tc>
          <w:tcPr>
            <w:tcW w:w="2466" w:type="dxa"/>
            <w:shd w:val="clear" w:color="auto" w:fill="auto"/>
          </w:tcPr>
          <w:p w14:paraId="10CE11BD" w14:textId="77777777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4C8B3FA6" w14:textId="3A5E6726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11700" w:type="dxa"/>
            <w:gridSpan w:val="15"/>
            <w:shd w:val="clear" w:color="auto" w:fill="auto"/>
          </w:tcPr>
          <w:p w14:paraId="2C922030" w14:textId="0D4558DC" w:rsidR="00540DA9" w:rsidRPr="00670381" w:rsidRDefault="00540DA9" w:rsidP="00540DA9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70381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670381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70381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540DA9" w:rsidRPr="006375B5" w14:paraId="11B49EA6" w14:textId="77777777" w:rsidTr="00C17F76">
        <w:tc>
          <w:tcPr>
            <w:tcW w:w="2466" w:type="dxa"/>
            <w:shd w:val="clear" w:color="auto" w:fill="auto"/>
          </w:tcPr>
          <w:p w14:paraId="0A6C3C09" w14:textId="0BB9ACE4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ค่าเสื่อมราคาและ</w:t>
            </w:r>
          </w:p>
        </w:tc>
        <w:tc>
          <w:tcPr>
            <w:tcW w:w="810" w:type="dxa"/>
          </w:tcPr>
          <w:p w14:paraId="7547CE67" w14:textId="77777777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EC63AE7" w14:textId="1EB16283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5CEA8E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433735A" w14:textId="38A14A6F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270" w:type="dxa"/>
          </w:tcPr>
          <w:p w14:paraId="14DD02D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DC3907A" w14:textId="7F0D346E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35B2EB0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F04809" w14:textId="07456D3E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0853D7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6853F64" w14:textId="7CBD5A7D" w:rsidR="00540DA9" w:rsidRPr="006375B5" w:rsidRDefault="00540DA9" w:rsidP="00540DA9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0DDA27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1AE7F7B" w14:textId="5DCC2BE8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0E5D59C5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E498401" w14:textId="7FF7BAF4" w:rsidR="00540DA9" w:rsidRPr="006375B5" w:rsidRDefault="00540DA9" w:rsidP="00540DA9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5559DEFF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73CCC529" w14:textId="062CCE6C" w:rsidR="00540DA9" w:rsidRPr="006375B5" w:rsidRDefault="00540DA9" w:rsidP="00540DA9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540DA9" w:rsidRPr="006375B5" w14:paraId="059A9B2F" w14:textId="77777777" w:rsidTr="00C17F76">
        <w:trPr>
          <w:trHeight w:val="280"/>
        </w:trPr>
        <w:tc>
          <w:tcPr>
            <w:tcW w:w="2466" w:type="dxa"/>
            <w:shd w:val="clear" w:color="auto" w:fill="auto"/>
          </w:tcPr>
          <w:p w14:paraId="0524AF49" w14:textId="02C87F2F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810" w:type="dxa"/>
          </w:tcPr>
          <w:p w14:paraId="6B653F4F" w14:textId="77777777" w:rsidR="00540DA9" w:rsidRPr="006375B5" w:rsidRDefault="00540DA9" w:rsidP="00540DA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3AB7F5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AFE807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38652CF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270" w:type="dxa"/>
          </w:tcPr>
          <w:p w14:paraId="1C7A99B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66875E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A1CE68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1C3ECE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46363E9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3FC91F8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78DD5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26D125CF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</w:tcPr>
          <w:p w14:paraId="40A434B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</w:tcPr>
          <w:p w14:paraId="7686308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bidi="th-TH"/>
              </w:rPr>
            </w:pPr>
          </w:p>
        </w:tc>
        <w:tc>
          <w:tcPr>
            <w:tcW w:w="270" w:type="dxa"/>
          </w:tcPr>
          <w:p w14:paraId="14FFCCA3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70" w:type="dxa"/>
            <w:vAlign w:val="bottom"/>
          </w:tcPr>
          <w:p w14:paraId="345A41C9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</w:tr>
      <w:tr w:rsidR="00540DA9" w:rsidRPr="006375B5" w14:paraId="3BBC4F3B" w14:textId="77777777" w:rsidTr="00C17F76">
        <w:tc>
          <w:tcPr>
            <w:tcW w:w="2466" w:type="dxa"/>
          </w:tcPr>
          <w:p w14:paraId="7D6FFF39" w14:textId="30379699" w:rsidR="00540DA9" w:rsidRPr="00887321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 xml:space="preserve">ณ วันที่ </w:t>
            </w:r>
            <w:r w:rsidRPr="00887321">
              <w:rPr>
                <w:rFonts w:ascii="Angsana New" w:hAnsi="Angsana New"/>
                <w:sz w:val="26"/>
                <w:szCs w:val="26"/>
              </w:rPr>
              <w:t>1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887321">
              <w:rPr>
                <w:rFonts w:ascii="Angsana New" w:hAnsi="Angsana New"/>
                <w:sz w:val="26"/>
                <w:szCs w:val="26"/>
              </w:rPr>
              <w:t>2563</w:t>
            </w:r>
            <w:r w:rsidRPr="00887321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810" w:type="dxa"/>
          </w:tcPr>
          <w:p w14:paraId="4C9F3926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6ED08948" w14:textId="1184214B" w:rsidR="00540DA9" w:rsidRPr="00887321" w:rsidRDefault="00540DA9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3459B8">
              <w:rPr>
                <w:rFonts w:ascii="Angsana New" w:hAnsi="Angsana New"/>
                <w:sz w:val="26"/>
                <w:szCs w:val="26"/>
                <w:lang w:bidi="th-TH"/>
              </w:rPr>
              <w:t>109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2F9175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25D7CEC" w14:textId="183F663B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887321">
              <w:rPr>
                <w:rFonts w:ascii="Angsana New" w:hAnsi="Angsana New"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70" w:type="dxa"/>
          </w:tcPr>
          <w:p w14:paraId="578E17F7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13A3B59" w14:textId="71E6DC2D" w:rsidR="00540DA9" w:rsidRPr="00887321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887321">
              <w:rPr>
                <w:rFonts w:ascii="Angsana New" w:hAnsi="Angsana New"/>
                <w:sz w:val="26"/>
                <w:szCs w:val="26"/>
                <w:lang w:val="en-US" w:bidi="th-TH"/>
              </w:rPr>
              <w:t>1,018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95105E5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45BC6E9" w14:textId="30AC0A9E" w:rsidR="00540DA9" w:rsidRPr="00887321" w:rsidRDefault="00540DA9" w:rsidP="00540DA9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887321">
              <w:rPr>
                <w:rFonts w:ascii="Angsana New" w:hAnsi="Angsana New"/>
                <w:sz w:val="26"/>
                <w:szCs w:val="26"/>
                <w:lang w:val="en-US" w:bidi="th-TH"/>
              </w:rPr>
              <w:t>433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EA8C45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41412AC" w14:textId="5FBDD1F8" w:rsidR="00540DA9" w:rsidRPr="00887321" w:rsidRDefault="00540DA9" w:rsidP="00540DA9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887321">
              <w:rPr>
                <w:rFonts w:ascii="Angsana New" w:hAnsi="Angsana New"/>
                <w:sz w:val="26"/>
                <w:szCs w:val="26"/>
                <w:lang w:val="en-US" w:bidi="th-TH"/>
              </w:rPr>
              <w:t>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1D47FF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5D5BB9D" w14:textId="2B42C309" w:rsidR="00540DA9" w:rsidRPr="00887321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887321">
              <w:rPr>
                <w:rFonts w:ascii="Angsana New" w:hAnsi="Angsana New"/>
                <w:sz w:val="26"/>
                <w:szCs w:val="26"/>
                <w:lang w:val="en-US" w:bidi="th-TH"/>
              </w:rPr>
              <w:t>123</w:t>
            </w:r>
          </w:p>
        </w:tc>
        <w:tc>
          <w:tcPr>
            <w:tcW w:w="270" w:type="dxa"/>
          </w:tcPr>
          <w:p w14:paraId="338B6169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CAB6E29" w14:textId="1ADA7FAC" w:rsidR="00540DA9" w:rsidRPr="00887321" w:rsidRDefault="00540DA9" w:rsidP="00540DA9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88732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07AE1A6D" w14:textId="77777777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D388111" w14:textId="60C96535" w:rsidR="00540DA9" w:rsidRPr="00887321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887321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887321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 w:rsidRPr="00887321">
              <w:rPr>
                <w:rFonts w:ascii="Angsana New" w:hAnsi="Angsana New"/>
                <w:sz w:val="26"/>
                <w:szCs w:val="26"/>
                <w:lang w:val="en-US" w:bidi="th-TH"/>
              </w:rPr>
              <w:t>920</w:t>
            </w:r>
          </w:p>
        </w:tc>
      </w:tr>
      <w:tr w:rsidR="00540DA9" w:rsidRPr="006375B5" w14:paraId="11DB6B0A" w14:textId="77777777" w:rsidTr="00C17F76">
        <w:tc>
          <w:tcPr>
            <w:tcW w:w="2466" w:type="dxa"/>
          </w:tcPr>
          <w:p w14:paraId="42192D7E" w14:textId="4B7535EF" w:rsidR="00540DA9" w:rsidRPr="008C2BAA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highlight w:val="yellow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5AF32073" w14:textId="6AA2F7E0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C30C846" w14:textId="0506BB90" w:rsidR="00540DA9" w:rsidRPr="003459B8" w:rsidRDefault="00540DA9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3459B8">
              <w:rPr>
                <w:rFonts w:ascii="Angsana New" w:hAnsi="Angsana New"/>
                <w:sz w:val="26"/>
                <w:szCs w:val="26"/>
                <w:lang w:bidi="th-TH"/>
              </w:rPr>
              <w:t>56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7FFFD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787CAB4" w14:textId="276D2AA9" w:rsidR="00540DA9" w:rsidRPr="0065242B" w:rsidRDefault="00540DA9" w:rsidP="00540DA9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F783A2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25CA192" w14:textId="6ED68715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117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13A0738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A33D073" w14:textId="0F740D88" w:rsidR="00540DA9" w:rsidRPr="006375B5" w:rsidRDefault="00540DA9" w:rsidP="00540DA9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D0B534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1C4552C" w14:textId="1DFF8391" w:rsidR="00540DA9" w:rsidRPr="0065242B" w:rsidRDefault="00540DA9" w:rsidP="00540DA9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044530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2DF11DD" w14:textId="5A034AB6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/>
              </w:rPr>
              <w:t>20</w:t>
            </w:r>
          </w:p>
        </w:tc>
        <w:tc>
          <w:tcPr>
            <w:tcW w:w="270" w:type="dxa"/>
          </w:tcPr>
          <w:p w14:paraId="02BD137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A9FACD2" w14:textId="6A145714" w:rsidR="00540DA9" w:rsidRPr="006375B5" w:rsidRDefault="00540DA9" w:rsidP="00540DA9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AB5B4CE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7E61C60" w14:textId="7707C8AC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/>
              </w:rPr>
              <w:t>276</w:t>
            </w:r>
          </w:p>
        </w:tc>
      </w:tr>
      <w:tr w:rsidR="00540DA9" w:rsidRPr="006375B5" w14:paraId="0FD68312" w14:textId="77777777" w:rsidTr="00C17F76">
        <w:tc>
          <w:tcPr>
            <w:tcW w:w="2466" w:type="dxa"/>
          </w:tcPr>
          <w:p w14:paraId="13710ED6" w14:textId="1DA026CE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7352E5A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4E40530A" w14:textId="4A7BADB3" w:rsidR="00540DA9" w:rsidRPr="006375B5" w:rsidRDefault="00540DA9" w:rsidP="006975D7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BE82B9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BA9AFBF" w14:textId="39B11EC9" w:rsidR="00540DA9" w:rsidRPr="0065242B" w:rsidRDefault="00540DA9" w:rsidP="00540DA9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7C82998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F0AC20" w14:textId="4B3AF651" w:rsidR="00540DA9" w:rsidRPr="006375B5" w:rsidRDefault="00540DA9" w:rsidP="00540DA9">
            <w:pPr>
              <w:pStyle w:val="acctfourfigures"/>
              <w:tabs>
                <w:tab w:val="clear" w:pos="765"/>
                <w:tab w:val="decimal" w:pos="69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567B8E7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72D2965" w14:textId="6271E24E" w:rsidR="00540DA9" w:rsidRPr="006375B5" w:rsidRDefault="00540DA9" w:rsidP="00540DA9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99D95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B349E2C" w14:textId="332B265B" w:rsidR="00540DA9" w:rsidRPr="0065242B" w:rsidRDefault="00540DA9" w:rsidP="00540DA9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(6)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A4F29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EFABD28" w14:textId="1AF2248C" w:rsidR="00540DA9" w:rsidRPr="006375B5" w:rsidRDefault="00540DA9" w:rsidP="00540DA9">
            <w:pPr>
              <w:pStyle w:val="acctfourfigures"/>
              <w:tabs>
                <w:tab w:val="clear" w:pos="765"/>
                <w:tab w:val="decimal" w:pos="70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3437738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E57231C" w14:textId="42F83F95" w:rsidR="00540DA9" w:rsidRPr="006375B5" w:rsidRDefault="00540DA9" w:rsidP="00540DA9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7FEABDB0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6B7C04F1" w14:textId="65F298CA" w:rsidR="00540DA9" w:rsidRPr="006375B5" w:rsidRDefault="00540DA9" w:rsidP="00540DA9">
            <w:pPr>
              <w:pStyle w:val="acctfourfigures"/>
              <w:tabs>
                <w:tab w:val="clear" w:pos="765"/>
                <w:tab w:val="decimal" w:pos="696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(</w:t>
            </w:r>
            <w:r w:rsidRPr="000E564C">
              <w:rPr>
                <w:rFonts w:ascii="Angsana New" w:hAnsi="Angsana New"/>
                <w:sz w:val="26"/>
                <w:szCs w:val="26"/>
                <w:lang w:val="en-US"/>
              </w:rPr>
              <w:t>13</w:t>
            </w:r>
            <w:r w:rsidRPr="006375B5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540DA9" w:rsidRPr="006375B5" w14:paraId="6418EA49" w14:textId="77777777" w:rsidTr="00C17F76">
        <w:tc>
          <w:tcPr>
            <w:tcW w:w="2466" w:type="dxa"/>
          </w:tcPr>
          <w:p w14:paraId="42384D0C" w14:textId="4113DD75" w:rsidR="00540DA9" w:rsidRPr="001F4E8F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และ 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br/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 ตุลาคม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</w:p>
        </w:tc>
        <w:tc>
          <w:tcPr>
            <w:tcW w:w="810" w:type="dxa"/>
          </w:tcPr>
          <w:p w14:paraId="04F08B3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B18BBBB" w14:textId="14EC62CB" w:rsidR="00540DA9" w:rsidRPr="006375B5" w:rsidRDefault="00540DA9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65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E6C21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15B18976" w14:textId="1B071C73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204</w:t>
            </w:r>
          </w:p>
        </w:tc>
        <w:tc>
          <w:tcPr>
            <w:tcW w:w="270" w:type="dxa"/>
            <w:vAlign w:val="bottom"/>
          </w:tcPr>
          <w:p w14:paraId="56F32CD0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A0B0333" w14:textId="3D2EBF0B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135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C893F7B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5515A5" w14:textId="3D1C951A" w:rsidR="00540DA9" w:rsidRPr="006375B5" w:rsidRDefault="00540DA9" w:rsidP="00540DA9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494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2C2B1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07EDF03" w14:textId="7F7CD6CF" w:rsidR="00540DA9" w:rsidRPr="006375B5" w:rsidRDefault="00540DA9" w:rsidP="00540DA9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3E4A03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06AA195A" w14:textId="6E252BD2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143</w:t>
            </w:r>
          </w:p>
        </w:tc>
        <w:tc>
          <w:tcPr>
            <w:tcW w:w="270" w:type="dxa"/>
            <w:vAlign w:val="bottom"/>
          </w:tcPr>
          <w:p w14:paraId="469B576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5073FB3B" w14:textId="292BB9DF" w:rsidR="00540DA9" w:rsidRPr="00670381" w:rsidRDefault="00540DA9" w:rsidP="00540DA9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C79DBDB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vAlign w:val="bottom"/>
          </w:tcPr>
          <w:p w14:paraId="39F416BC" w14:textId="468C6548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83</w:t>
            </w:r>
          </w:p>
        </w:tc>
      </w:tr>
      <w:tr w:rsidR="00540DA9" w:rsidRPr="006375B5" w14:paraId="65BA9FB9" w14:textId="77777777" w:rsidTr="00C17F76">
        <w:tc>
          <w:tcPr>
            <w:tcW w:w="2466" w:type="dxa"/>
          </w:tcPr>
          <w:p w14:paraId="4BFA22E7" w14:textId="62886F65" w:rsidR="00540DA9" w:rsidRPr="006375B5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810" w:type="dxa"/>
          </w:tcPr>
          <w:p w14:paraId="5619CA43" w14:textId="272654ED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350" w:type="dxa"/>
            <w:shd w:val="clear" w:color="auto" w:fill="auto"/>
          </w:tcPr>
          <w:p w14:paraId="36715E15" w14:textId="36DEE897" w:rsidR="00540DA9" w:rsidRPr="0065242B" w:rsidRDefault="00540DA9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65242B">
              <w:rPr>
                <w:rFonts w:ascii="Angsana New" w:hAnsi="Angsana New"/>
                <w:sz w:val="26"/>
                <w:szCs w:val="26"/>
              </w:rPr>
              <w:t>1</w:t>
            </w:r>
            <w:r>
              <w:rPr>
                <w:rFonts w:ascii="Angsana New" w:hAnsi="Angsana New"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331B21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61A4901C" w14:textId="22771D4C" w:rsidR="00540DA9" w:rsidRPr="006375B5" w:rsidRDefault="00540DA9" w:rsidP="00540DA9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A45E62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01397B2F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5377AF7" w14:textId="6A328CD2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524D7C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1778F15" w14:textId="6446DFB3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B8E2E2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9E4D22B" w14:textId="1623AB12" w:rsidR="00540DA9" w:rsidRPr="006375B5" w:rsidRDefault="00540DA9" w:rsidP="00540DA9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sz w:val="26"/>
                <w:szCs w:val="26"/>
                <w:lang w:val="en-US" w:bidi="th-TH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5F7BD5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70" w:type="dxa"/>
          </w:tcPr>
          <w:p w14:paraId="3C1E8DC5" w14:textId="51155852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32</w:t>
            </w:r>
          </w:p>
        </w:tc>
        <w:tc>
          <w:tcPr>
            <w:tcW w:w="270" w:type="dxa"/>
          </w:tcPr>
          <w:p w14:paraId="7B318DEA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</w:tcPr>
          <w:p w14:paraId="371E318F" w14:textId="2DA3E6F7" w:rsidR="00540DA9" w:rsidRPr="00670381" w:rsidRDefault="00540DA9" w:rsidP="00540DA9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1C6015FD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70" w:type="dxa"/>
            <w:vAlign w:val="bottom"/>
          </w:tcPr>
          <w:p w14:paraId="2D3858FD" w14:textId="6A46B8E9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263</w:t>
            </w:r>
          </w:p>
        </w:tc>
      </w:tr>
      <w:tr w:rsidR="00540DA9" w:rsidRPr="006375B5" w14:paraId="4B839634" w14:textId="77777777" w:rsidTr="00C17F76">
        <w:tc>
          <w:tcPr>
            <w:tcW w:w="2466" w:type="dxa"/>
          </w:tcPr>
          <w:p w14:paraId="7C4000A8" w14:textId="536E90FB" w:rsidR="00540DA9" w:rsidRDefault="00540DA9" w:rsidP="00540D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ซื้อกลุ่มของสินทรัพย์ระหว่างปี</w:t>
            </w:r>
          </w:p>
        </w:tc>
        <w:tc>
          <w:tcPr>
            <w:tcW w:w="810" w:type="dxa"/>
          </w:tcPr>
          <w:p w14:paraId="3E66380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728015EB" w14:textId="0F57217B" w:rsidR="00540DA9" w:rsidRPr="006375B5" w:rsidRDefault="00540DA9" w:rsidP="006975D7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D5CD1C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32A8503" w14:textId="4EABA8C7" w:rsidR="00540DA9" w:rsidRPr="005630D7" w:rsidRDefault="00540DA9" w:rsidP="00540DA9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5630D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13D95C3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2A7333B" w14:textId="54F86FBB" w:rsidR="00540DA9" w:rsidRPr="006375B5" w:rsidRDefault="00540DA9" w:rsidP="00540DA9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3652CA9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B6F1B25" w14:textId="0E00BD35" w:rsidR="00540DA9" w:rsidRPr="0065242B" w:rsidRDefault="00540DA9" w:rsidP="00540DA9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714CC8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59B75B0" w14:textId="3E339E3A" w:rsidR="00540DA9" w:rsidRPr="0065242B" w:rsidRDefault="00540DA9" w:rsidP="00540DA9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7FEC377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039DA6F8" w14:textId="3E14E944" w:rsidR="00540DA9" w:rsidRPr="006375B5" w:rsidRDefault="00540DA9" w:rsidP="00540DA9">
            <w:pPr>
              <w:pStyle w:val="acctfourfigures"/>
              <w:tabs>
                <w:tab w:val="clear" w:pos="765"/>
                <w:tab w:val="decimal" w:pos="70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21B1996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74B170BF" w14:textId="03E06F78" w:rsidR="00540DA9" w:rsidRPr="00670381" w:rsidRDefault="00540DA9" w:rsidP="00540DA9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63F46BF" w14:textId="77777777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5489F4DD" w14:textId="549ED0BF" w:rsidR="00540DA9" w:rsidRPr="006375B5" w:rsidRDefault="00540DA9" w:rsidP="00540DA9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11</w:t>
            </w:r>
          </w:p>
        </w:tc>
      </w:tr>
      <w:tr w:rsidR="005630D7" w:rsidRPr="006375B5" w14:paraId="2B10871B" w14:textId="77777777" w:rsidTr="00C17F76">
        <w:tc>
          <w:tcPr>
            <w:tcW w:w="2466" w:type="dxa"/>
          </w:tcPr>
          <w:p w14:paraId="72284224" w14:textId="1A3D79B2" w:rsidR="005630D7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810" w:type="dxa"/>
          </w:tcPr>
          <w:p w14:paraId="0D7E428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3FCA5091" w14:textId="0D3A2199" w:rsidR="005630D7" w:rsidRPr="006375B5" w:rsidRDefault="003459B8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49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818E4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383B7409" w14:textId="15EB243A" w:rsidR="005630D7" w:rsidRPr="005630D7" w:rsidRDefault="005630D7" w:rsidP="005630D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5630D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BDF52FC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17F85F5" w14:textId="705C1B92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3459B8">
              <w:rPr>
                <w:rFonts w:ascii="Angsana New" w:hAnsi="Angsana New"/>
                <w:sz w:val="26"/>
                <w:szCs w:val="26"/>
                <w:lang w:val="en-US" w:bidi="th-TH"/>
              </w:rPr>
              <w:t>29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442DDDF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4469400" w14:textId="00AA54CF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3459B8">
              <w:rPr>
                <w:rFonts w:ascii="Angsana New" w:hAnsi="Angsana New"/>
                <w:sz w:val="26"/>
                <w:szCs w:val="26"/>
                <w:lang w:val="en-US" w:bidi="th-TH"/>
              </w:rPr>
              <w:t>8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A86B4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227CA13" w14:textId="381BF8AB" w:rsidR="005630D7" w:rsidRPr="0065242B" w:rsidRDefault="005630D7" w:rsidP="005630D7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3459B8">
              <w:rPr>
                <w:rFonts w:ascii="Angsana New" w:hAnsi="Angsana New"/>
                <w:sz w:val="26"/>
                <w:szCs w:val="26"/>
                <w:lang w:val="en-US" w:bidi="th-TH"/>
              </w:rPr>
              <w:t>11</w:t>
            </w: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80017C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38C5CFEF" w14:textId="6E7D54B8" w:rsidR="005630D7" w:rsidRPr="0065242B" w:rsidRDefault="003459B8" w:rsidP="003459B8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7C6CE28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40DF8F33" w14:textId="1A6259FA" w:rsidR="005630D7" w:rsidRPr="00670381" w:rsidRDefault="005630D7" w:rsidP="005630D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5B8579FB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2AA585F3" w14:textId="3AE1064C" w:rsidR="005630D7" w:rsidRPr="006375B5" w:rsidRDefault="003459B8" w:rsidP="005630D7">
            <w:pPr>
              <w:pStyle w:val="acctfourfigures"/>
              <w:tabs>
                <w:tab w:val="clear" w:pos="765"/>
                <w:tab w:val="decimal" w:pos="696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(129</w:t>
            </w:r>
            <w:r w:rsidR="005630D7" w:rsidRPr="006375B5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5630D7" w:rsidRPr="006375B5" w14:paraId="24902B6E" w14:textId="77777777" w:rsidTr="00C17F76">
        <w:tc>
          <w:tcPr>
            <w:tcW w:w="2466" w:type="dxa"/>
          </w:tcPr>
          <w:p w14:paraId="0129117C" w14:textId="729182CD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โอน</w:t>
            </w:r>
          </w:p>
        </w:tc>
        <w:tc>
          <w:tcPr>
            <w:tcW w:w="810" w:type="dxa"/>
          </w:tcPr>
          <w:p w14:paraId="1F90841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06270E44" w14:textId="581909A5" w:rsidR="005630D7" w:rsidRPr="006375B5" w:rsidRDefault="005630D7" w:rsidP="006975D7">
            <w:pPr>
              <w:pStyle w:val="acctfourfigures"/>
              <w:tabs>
                <w:tab w:val="clear" w:pos="765"/>
                <w:tab w:val="decimal" w:pos="79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5B0B61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76D03AB3" w14:textId="26177777" w:rsidR="005630D7" w:rsidRPr="005630D7" w:rsidRDefault="005630D7" w:rsidP="005630D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5630D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D68DEE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B3BF526" w14:textId="53453F7D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>
              <w:rPr>
                <w:rFonts w:ascii="Angsana New" w:hAnsi="Angsana New"/>
                <w:sz w:val="26"/>
                <w:szCs w:val="26"/>
                <w:lang w:val="en-US" w:bidi="th-TH"/>
              </w:rPr>
              <w:t>203</w:t>
            </w:r>
            <w:r w:rsidRPr="006375B5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8ED927D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D19AE15" w14:textId="47A27734" w:rsidR="005630D7" w:rsidRPr="0065242B" w:rsidRDefault="005630D7" w:rsidP="005630D7">
            <w:pPr>
              <w:pStyle w:val="acctfourfigures"/>
              <w:tabs>
                <w:tab w:val="clear" w:pos="765"/>
                <w:tab w:val="decimal" w:pos="70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385251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4BABC7A" w14:textId="4BDB5D78" w:rsidR="005630D7" w:rsidRPr="0065242B" w:rsidRDefault="005630D7" w:rsidP="005630D7">
            <w:pPr>
              <w:pStyle w:val="acctfourfigures"/>
              <w:tabs>
                <w:tab w:val="clear" w:pos="765"/>
                <w:tab w:val="decimal" w:pos="51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65242B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DD5FFF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70" w:type="dxa"/>
          </w:tcPr>
          <w:p w14:paraId="19B8A503" w14:textId="73F63C39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sz w:val="26"/>
                <w:szCs w:val="26"/>
                <w:lang w:val="en-US"/>
              </w:rPr>
              <w:t>203</w:t>
            </w:r>
          </w:p>
        </w:tc>
        <w:tc>
          <w:tcPr>
            <w:tcW w:w="270" w:type="dxa"/>
          </w:tcPr>
          <w:p w14:paraId="5B9F22CE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</w:tcPr>
          <w:p w14:paraId="030713F4" w14:textId="12AF4ED3" w:rsidR="005630D7" w:rsidRPr="00670381" w:rsidRDefault="005630D7" w:rsidP="005630D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41952652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70" w:type="dxa"/>
            <w:vAlign w:val="bottom"/>
          </w:tcPr>
          <w:p w14:paraId="11EBF7DA" w14:textId="2CE9140A" w:rsidR="005630D7" w:rsidRPr="005630D7" w:rsidRDefault="005630D7" w:rsidP="005630D7">
            <w:pPr>
              <w:pStyle w:val="acctfourfigures"/>
              <w:tabs>
                <w:tab w:val="clear" w:pos="765"/>
                <w:tab w:val="decimal" w:pos="516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5630D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</w:tr>
      <w:tr w:rsidR="005630D7" w:rsidRPr="006375B5" w14:paraId="0925A56B" w14:textId="77777777" w:rsidTr="00C17F76">
        <w:tc>
          <w:tcPr>
            <w:tcW w:w="2466" w:type="dxa"/>
            <w:shd w:val="clear" w:color="auto" w:fill="auto"/>
          </w:tcPr>
          <w:p w14:paraId="41CA3572" w14:textId="6721313A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810" w:type="dxa"/>
          </w:tcPr>
          <w:p w14:paraId="05712E1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201A309" w14:textId="51229481" w:rsidR="005630D7" w:rsidRPr="006375B5" w:rsidRDefault="005630D7" w:rsidP="00DF5263">
            <w:pPr>
              <w:pStyle w:val="acctfourfigures"/>
              <w:tabs>
                <w:tab w:val="clear" w:pos="765"/>
                <w:tab w:val="decimal" w:pos="972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D86E1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5103DEFD" w14:textId="1DF92755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204</w:t>
            </w:r>
          </w:p>
        </w:tc>
        <w:tc>
          <w:tcPr>
            <w:tcW w:w="270" w:type="dxa"/>
          </w:tcPr>
          <w:p w14:paraId="1C8E752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030A8C4" w14:textId="78594502" w:rsidR="005630D7" w:rsidRPr="006375B5" w:rsidRDefault="005630D7" w:rsidP="00DF5263">
            <w:pPr>
              <w:pStyle w:val="acctfourfigures"/>
              <w:tabs>
                <w:tab w:val="clear" w:pos="765"/>
                <w:tab w:val="decimal" w:pos="884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1</w:t>
            </w:r>
            <w:r w:rsidRPr="00DF5263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052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4A4C489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014958A" w14:textId="6573F1F7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529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B97379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8FC678" w14:textId="267948CD" w:rsidR="005630D7" w:rsidRPr="006375B5" w:rsidRDefault="005630D7" w:rsidP="005630D7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4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BDC51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163E8827" w14:textId="519B6B2C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366</w:t>
            </w:r>
          </w:p>
        </w:tc>
        <w:tc>
          <w:tcPr>
            <w:tcW w:w="270" w:type="dxa"/>
          </w:tcPr>
          <w:p w14:paraId="77FA0B9E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4E9CA93A" w14:textId="6A6FAFFE" w:rsidR="005630D7" w:rsidRPr="00670381" w:rsidRDefault="005630D7" w:rsidP="005630D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670381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</w:tcPr>
          <w:p w14:paraId="6B15079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0D0E674" w14:textId="37DBA1FD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  <w:t>328</w:t>
            </w:r>
          </w:p>
        </w:tc>
      </w:tr>
      <w:tr w:rsidR="005630D7" w:rsidRPr="006375B5" w14:paraId="1E3B94FF" w14:textId="77777777" w:rsidTr="00C17F76">
        <w:tc>
          <w:tcPr>
            <w:tcW w:w="2466" w:type="dxa"/>
            <w:shd w:val="clear" w:color="auto" w:fill="auto"/>
          </w:tcPr>
          <w:p w14:paraId="28382A41" w14:textId="316E472D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0DB9BE2F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</w:tcPr>
          <w:p w14:paraId="29C1CEE4" w14:textId="3E6216E5" w:rsidR="005630D7" w:rsidRPr="006375B5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B2AD50D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53C0D7F" w14:textId="24FAA393" w:rsidR="005630D7" w:rsidRPr="006375B5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6BDE7655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06E99BB" w14:textId="09DE01E0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52B6714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C238968" w14:textId="6071BCBC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A5B2D81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6ED75B8" w14:textId="2B25B3DC" w:rsidR="005630D7" w:rsidRPr="006375B5" w:rsidRDefault="005630D7" w:rsidP="005630D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EC9F519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54CCB771" w14:textId="32F99068" w:rsidR="005630D7" w:rsidRPr="006375B5" w:rsidRDefault="005630D7" w:rsidP="005630D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</w:tcPr>
          <w:p w14:paraId="4CA6518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3927BF7" w14:textId="1FB9B8F7" w:rsidR="005630D7" w:rsidRPr="006375B5" w:rsidRDefault="005630D7" w:rsidP="005630D7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45AA76FD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7A3B3F5" w14:textId="08C8F05C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5630D7" w:rsidRPr="006375B5" w14:paraId="173F398B" w14:textId="77777777" w:rsidTr="00C17F76">
        <w:tc>
          <w:tcPr>
            <w:tcW w:w="2466" w:type="dxa"/>
            <w:shd w:val="clear" w:color="auto" w:fill="auto"/>
          </w:tcPr>
          <w:p w14:paraId="2A7C797B" w14:textId="0B084E07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810" w:type="dxa"/>
          </w:tcPr>
          <w:p w14:paraId="044D1A29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CF14C65" w14:textId="641E9A64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0C8CB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C7E3F83" w14:textId="27362B0F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02575CEF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C94F638" w14:textId="035D23E1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04484D6C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4CEEB25" w14:textId="48ED3A16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11FCC25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BE7A23F" w14:textId="059BE6AD" w:rsidR="005630D7" w:rsidRPr="006375B5" w:rsidRDefault="005630D7" w:rsidP="005630D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048400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ECC163E" w14:textId="58C48129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67E24FC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05DB6EE" w14:textId="480DE985" w:rsidR="005630D7" w:rsidRPr="006375B5" w:rsidRDefault="005630D7" w:rsidP="005630D7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663FAB11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3928684" w14:textId="54151686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5630D7" w:rsidRPr="006375B5" w14:paraId="0845E71C" w14:textId="77777777" w:rsidTr="00C17F76">
        <w:tc>
          <w:tcPr>
            <w:tcW w:w="2466" w:type="dxa"/>
            <w:shd w:val="clear" w:color="auto" w:fill="auto"/>
          </w:tcPr>
          <w:p w14:paraId="6B72D1AE" w14:textId="40D6356D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</w:p>
        </w:tc>
        <w:tc>
          <w:tcPr>
            <w:tcW w:w="810" w:type="dxa"/>
          </w:tcPr>
          <w:p w14:paraId="2EE2E61D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11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1A2C193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E8F27A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62AB167F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588B00CB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7AA52D8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lang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0D433B6C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74B6078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C0CB5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C448F3B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37BC1A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7E37FA0C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44809EF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</w:tcPr>
          <w:p w14:paraId="155E2B57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cs/>
                <w:lang w:bidi="th-TH"/>
              </w:rPr>
            </w:pPr>
          </w:p>
        </w:tc>
        <w:tc>
          <w:tcPr>
            <w:tcW w:w="270" w:type="dxa"/>
          </w:tcPr>
          <w:p w14:paraId="58B16D6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9BE656E" w14:textId="77777777" w:rsidR="005630D7" w:rsidRPr="006375B5" w:rsidDel="00811990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</w:tr>
      <w:tr w:rsidR="005630D7" w:rsidRPr="006375B5" w14:paraId="423E87CA" w14:textId="77777777" w:rsidTr="00C17F76">
        <w:tc>
          <w:tcPr>
            <w:tcW w:w="2466" w:type="dxa"/>
            <w:shd w:val="clear" w:color="auto" w:fill="auto"/>
          </w:tcPr>
          <w:p w14:paraId="197AEBDF" w14:textId="40090A0F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1BB79578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CEDCCB2" w14:textId="62A970D7" w:rsidR="005630D7" w:rsidRPr="006375B5" w:rsidRDefault="005630D7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947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D2BA0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4379801" w14:textId="18D00005" w:rsidR="005630D7" w:rsidRPr="006375B5" w:rsidRDefault="005630D7" w:rsidP="005630D7">
            <w:pPr>
              <w:pStyle w:val="acctfourfigures"/>
              <w:tabs>
                <w:tab w:val="clear" w:pos="765"/>
                <w:tab w:val="decimal" w:pos="568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3CF22C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3C75D98D" w14:textId="5793ADD5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1,</w:t>
            </w:r>
            <w:r>
              <w:rPr>
                <w:rFonts w:ascii="Angsana New" w:hAnsi="Angsana New"/>
                <w:sz w:val="26"/>
                <w:szCs w:val="26"/>
              </w:rPr>
              <w:t>057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4ED819F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6926DE8" w14:textId="0075ABA7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15</w:t>
            </w:r>
            <w:r>
              <w:rPr>
                <w:rFonts w:ascii="Angsana New" w:hAnsi="Angsana New"/>
                <w:sz w:val="26"/>
                <w:szCs w:val="26"/>
              </w:rPr>
              <w:t>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8F192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EC4A5AA" w14:textId="210B3B74" w:rsidR="005630D7" w:rsidRPr="006375B5" w:rsidRDefault="005630D7" w:rsidP="005630D7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91442F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959361A" w14:textId="71EC8566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226</w:t>
            </w:r>
          </w:p>
        </w:tc>
        <w:tc>
          <w:tcPr>
            <w:tcW w:w="270" w:type="dxa"/>
          </w:tcPr>
          <w:p w14:paraId="5E7D4468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</w:tcPr>
          <w:p w14:paraId="06B63622" w14:textId="009BB4FE" w:rsidR="005630D7" w:rsidRPr="006375B5" w:rsidRDefault="005630D7" w:rsidP="005630D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9</w:t>
            </w:r>
          </w:p>
        </w:tc>
        <w:tc>
          <w:tcPr>
            <w:tcW w:w="270" w:type="dxa"/>
          </w:tcPr>
          <w:p w14:paraId="17475C7E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7B412B6" w14:textId="41968C91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3456B9">
              <w:rPr>
                <w:rFonts w:ascii="Angsana New" w:hAnsi="Angsana New"/>
                <w:sz w:val="26"/>
                <w:szCs w:val="26"/>
                <w:lang w:bidi="th-TH"/>
              </w:rPr>
              <w:t>2,397</w:t>
            </w:r>
          </w:p>
        </w:tc>
      </w:tr>
      <w:tr w:rsidR="005630D7" w:rsidRPr="006375B5" w14:paraId="2681ED70" w14:textId="77777777" w:rsidTr="00C17F76">
        <w:tc>
          <w:tcPr>
            <w:tcW w:w="2466" w:type="dxa"/>
            <w:shd w:val="clear" w:color="auto" w:fill="auto"/>
          </w:tcPr>
          <w:p w14:paraId="14C1083B" w14:textId="28E71BC3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4C657B0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C2C9859" w14:textId="004DC05F" w:rsidR="005630D7" w:rsidRPr="003456B9" w:rsidRDefault="005630D7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270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DD7703" w14:textId="77777777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C2B5821" w14:textId="18482FDA" w:rsidR="005630D7" w:rsidRPr="003456B9" w:rsidRDefault="005630D7" w:rsidP="005630D7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5E099A5" w14:textId="77777777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73167F" w14:textId="567257E5" w:rsidR="005630D7" w:rsidRPr="003456B9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160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C64D608" w14:textId="77777777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373CBF1" w14:textId="5BDEB3E6" w:rsidR="005630D7" w:rsidRPr="003456B9" w:rsidRDefault="005630D7" w:rsidP="005630D7">
            <w:pPr>
              <w:pStyle w:val="acctfourfigures"/>
              <w:tabs>
                <w:tab w:val="clear" w:pos="765"/>
                <w:tab w:val="decimal" w:pos="704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63D0FE" w14:textId="77777777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C555E17" w14:textId="32018093" w:rsidR="005630D7" w:rsidRPr="003456B9" w:rsidRDefault="005630D7" w:rsidP="005630D7">
            <w:pPr>
              <w:pStyle w:val="acctfourfigures"/>
              <w:tabs>
                <w:tab w:val="clear" w:pos="765"/>
                <w:tab w:val="decimal" w:pos="6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076C93" w14:textId="77777777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1DD2389" w14:textId="1E0B618F" w:rsidR="005630D7" w:rsidRPr="003456B9" w:rsidRDefault="005630D7" w:rsidP="005630D7">
            <w:pPr>
              <w:pStyle w:val="acctfourfigures"/>
              <w:tabs>
                <w:tab w:val="clear" w:pos="765"/>
                <w:tab w:val="decimal" w:pos="70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7BA91A54" w14:textId="77777777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2164075F" w14:textId="35AA6EFC" w:rsidR="005630D7" w:rsidRPr="003456B9" w:rsidRDefault="005630D7" w:rsidP="005630D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157B8EEC" w14:textId="77777777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026AB2E" w14:textId="7FC77C5E" w:rsidR="005630D7" w:rsidRPr="003456B9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3456B9">
              <w:rPr>
                <w:rFonts w:ascii="Angsana New" w:hAnsi="Angsana New"/>
                <w:sz w:val="26"/>
                <w:szCs w:val="26"/>
                <w:lang w:bidi="th-TH"/>
              </w:rPr>
              <w:t>459</w:t>
            </w:r>
          </w:p>
        </w:tc>
      </w:tr>
      <w:tr w:rsidR="005630D7" w:rsidRPr="006375B5" w14:paraId="56767808" w14:textId="77777777" w:rsidTr="00C17F76">
        <w:tc>
          <w:tcPr>
            <w:tcW w:w="2466" w:type="dxa"/>
            <w:shd w:val="clear" w:color="auto" w:fill="auto"/>
          </w:tcPr>
          <w:p w14:paraId="617EA07A" w14:textId="076B934C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51DF4A6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E362256" w14:textId="118609B8" w:rsidR="005630D7" w:rsidRPr="006375B5" w:rsidRDefault="005630D7" w:rsidP="00DF5263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</w:t>
            </w:r>
            <w:r w:rsidRPr="00DF526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D04409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9CF04C8" w14:textId="01B9B31B" w:rsidR="005630D7" w:rsidRPr="003456B9" w:rsidRDefault="005630D7" w:rsidP="005630D7">
            <w:pPr>
              <w:pStyle w:val="acctfourfigures"/>
              <w:tabs>
                <w:tab w:val="clear" w:pos="765"/>
                <w:tab w:val="decimal" w:pos="559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456B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5F73BB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BA5A6F" w14:textId="6DD30043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</w:t>
            </w: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17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978D04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AD9DA0C" w14:textId="60F13E87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15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8F0469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3A8E1FA" w14:textId="0E6BA41D" w:rsidR="005630D7" w:rsidRPr="006375B5" w:rsidRDefault="005630D7" w:rsidP="00DF5263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F1DF4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0F8E1E" w14:textId="1CE6988D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226</w:t>
            </w:r>
          </w:p>
        </w:tc>
        <w:tc>
          <w:tcPr>
            <w:tcW w:w="270" w:type="dxa"/>
            <w:vAlign w:val="bottom"/>
          </w:tcPr>
          <w:p w14:paraId="71CC013E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589A64" w14:textId="1291772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9</w:t>
            </w:r>
          </w:p>
        </w:tc>
        <w:tc>
          <w:tcPr>
            <w:tcW w:w="270" w:type="dxa"/>
          </w:tcPr>
          <w:p w14:paraId="7427B35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217CF3F" w14:textId="6240199F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</w:t>
            </w: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856</w:t>
            </w:r>
          </w:p>
        </w:tc>
      </w:tr>
      <w:tr w:rsidR="005630D7" w:rsidRPr="006375B5" w14:paraId="5D9A3044" w14:textId="77777777" w:rsidTr="007D354A">
        <w:tc>
          <w:tcPr>
            <w:tcW w:w="2466" w:type="dxa"/>
            <w:shd w:val="clear" w:color="auto" w:fill="auto"/>
          </w:tcPr>
          <w:p w14:paraId="0618B218" w14:textId="77777777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7C74ECAD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CA8B541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F3E5873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75D42BCF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7A1A3F3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F1B95F1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20541146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4277249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583BC8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BFA124B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9C884A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7252579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67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71B5B56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F8BDDEA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43CD3485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264BC57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7D354A" w:rsidRPr="006375B5" w14:paraId="0E890795" w14:textId="77777777" w:rsidTr="007D354A">
        <w:tc>
          <w:tcPr>
            <w:tcW w:w="2466" w:type="dxa"/>
            <w:shd w:val="clear" w:color="auto" w:fill="auto"/>
          </w:tcPr>
          <w:p w14:paraId="63B1AA70" w14:textId="77777777" w:rsidR="007D354A" w:rsidRPr="007D354A" w:rsidRDefault="007D354A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cs/>
              </w:rPr>
            </w:pPr>
          </w:p>
        </w:tc>
        <w:tc>
          <w:tcPr>
            <w:tcW w:w="810" w:type="dxa"/>
          </w:tcPr>
          <w:p w14:paraId="31E484F9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18"/>
                <w:szCs w:val="18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CE08B8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9314087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14:paraId="0185520A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</w:tcPr>
          <w:p w14:paraId="72A8F8AF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57595479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190A97ED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6731D23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931B0D7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259FBE1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1209D10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14:paraId="7B363CBC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67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</w:tcPr>
          <w:p w14:paraId="6AC4F4E6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</w:tcPr>
          <w:p w14:paraId="20F41E75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270" w:type="dxa"/>
          </w:tcPr>
          <w:p w14:paraId="50412E91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FA45620" w14:textId="77777777" w:rsidR="007D354A" w:rsidRPr="007D354A" w:rsidRDefault="007D354A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18"/>
                <w:szCs w:val="18"/>
              </w:rPr>
            </w:pPr>
          </w:p>
        </w:tc>
      </w:tr>
      <w:tr w:rsidR="007D295B" w:rsidRPr="006375B5" w14:paraId="1CC97B8E" w14:textId="77777777" w:rsidTr="0010657F">
        <w:trPr>
          <w:trHeight w:val="60"/>
        </w:trPr>
        <w:tc>
          <w:tcPr>
            <w:tcW w:w="2466" w:type="dxa"/>
            <w:shd w:val="clear" w:color="auto" w:fill="auto"/>
          </w:tcPr>
          <w:p w14:paraId="14E64829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616B16EC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645B4741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</w:t>
            </w:r>
            <w:r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</w:tr>
      <w:tr w:rsidR="007D295B" w:rsidRPr="006375B5" w14:paraId="2915365F" w14:textId="77777777" w:rsidTr="0010657F">
        <w:trPr>
          <w:trHeight w:val="60"/>
        </w:trPr>
        <w:tc>
          <w:tcPr>
            <w:tcW w:w="2466" w:type="dxa"/>
            <w:shd w:val="clear" w:color="auto" w:fill="auto"/>
          </w:tcPr>
          <w:p w14:paraId="7895C27C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810" w:type="dxa"/>
          </w:tcPr>
          <w:p w14:paraId="24530F53" w14:textId="77777777" w:rsidR="007D295B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217FBBCB" w14:textId="77777777" w:rsidR="007D295B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  <w:p w14:paraId="3C543004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4C2D80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E75951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35A5629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1BA845A7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70" w:type="dxa"/>
            <w:vAlign w:val="bottom"/>
          </w:tcPr>
          <w:p w14:paraId="2184DA95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0C2417A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Pr="006375B5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Pr="006375B5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และส่วนปรับปรุงอาคารเช่า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7569367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F61A519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3007646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A2D53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FD9D7F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3E579F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39B46081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57E70483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สาธารณูปโภค</w:t>
            </w:r>
          </w:p>
        </w:tc>
        <w:tc>
          <w:tcPr>
            <w:tcW w:w="270" w:type="dxa"/>
            <w:vAlign w:val="bottom"/>
          </w:tcPr>
          <w:p w14:paraId="54A4F2A6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56FDBB12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70" w:type="dxa"/>
            <w:vAlign w:val="bottom"/>
          </w:tcPr>
          <w:p w14:paraId="5EFE898A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0" w:type="dxa"/>
            <w:vAlign w:val="bottom"/>
          </w:tcPr>
          <w:p w14:paraId="65EF5177" w14:textId="77777777" w:rsidR="007D295B" w:rsidRPr="006375B5" w:rsidRDefault="007D295B" w:rsidP="001065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5630D7" w:rsidRPr="006375B5" w14:paraId="10CFF760" w14:textId="77777777" w:rsidTr="00C17F76">
        <w:tc>
          <w:tcPr>
            <w:tcW w:w="2466" w:type="dxa"/>
            <w:shd w:val="clear" w:color="auto" w:fill="auto"/>
          </w:tcPr>
          <w:p w14:paraId="2D2EBBC3" w14:textId="77777777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74E5E92D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700" w:type="dxa"/>
            <w:gridSpan w:val="15"/>
            <w:shd w:val="clear" w:color="auto" w:fill="auto"/>
            <w:vAlign w:val="bottom"/>
          </w:tcPr>
          <w:p w14:paraId="6A3F1330" w14:textId="596CE500" w:rsidR="005630D7" w:rsidRPr="00B93B12" w:rsidRDefault="005630D7" w:rsidP="00B93B12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B93B12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B93B12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B93B12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5630D7" w:rsidRPr="006375B5" w14:paraId="15AA860C" w14:textId="77777777" w:rsidTr="00C17F76">
        <w:tc>
          <w:tcPr>
            <w:tcW w:w="2466" w:type="dxa"/>
            <w:shd w:val="clear" w:color="auto" w:fill="auto"/>
          </w:tcPr>
          <w:p w14:paraId="19E7A413" w14:textId="289103E5" w:rsidR="005630D7" w:rsidRPr="007D341A" w:rsidRDefault="005630D7" w:rsidP="007D34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ณ วันที่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30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Pr="007D341A">
              <w:rPr>
                <w:rFonts w:ascii="Angsana New" w:hAnsi="Angsana New"/>
                <w:b/>
                <w:bCs/>
                <w:sz w:val="26"/>
                <w:szCs w:val="26"/>
              </w:rPr>
              <w:t>2565</w:t>
            </w:r>
          </w:p>
        </w:tc>
        <w:tc>
          <w:tcPr>
            <w:tcW w:w="810" w:type="dxa"/>
          </w:tcPr>
          <w:p w14:paraId="668E2638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65D30D2" w14:textId="025364C0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26D981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D731563" w14:textId="544CB998" w:rsidR="005630D7" w:rsidRPr="00D71D73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308439D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F16D745" w14:textId="1E78DDA1" w:rsidR="005630D7" w:rsidRPr="00D71D73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14CD17F0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B1C0C2F" w14:textId="7E28F0E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0C312E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4C77DD6" w14:textId="03AEC2CF" w:rsidR="005630D7" w:rsidRPr="00D71D73" w:rsidRDefault="005630D7" w:rsidP="005630D7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4336991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43658597" w14:textId="62744076" w:rsidR="005630D7" w:rsidRPr="00D71D73" w:rsidRDefault="005630D7" w:rsidP="005630D7">
            <w:pPr>
              <w:pStyle w:val="acctfourfigures"/>
              <w:tabs>
                <w:tab w:val="clear" w:pos="765"/>
                <w:tab w:val="decimal" w:pos="67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28C2C840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3890349" w14:textId="20D9D0BA" w:rsidR="005630D7" w:rsidRPr="00D71D73" w:rsidRDefault="005630D7" w:rsidP="005630D7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4A4FDEA9" w14:textId="77777777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51DDCBF" w14:textId="5F292B96" w:rsidR="005630D7" w:rsidRPr="00D71D73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5630D7" w:rsidRPr="006375B5" w14:paraId="3CAEB49B" w14:textId="77777777" w:rsidTr="00C17F76">
        <w:tc>
          <w:tcPr>
            <w:tcW w:w="2466" w:type="dxa"/>
            <w:shd w:val="clear" w:color="auto" w:fill="auto"/>
          </w:tcPr>
          <w:p w14:paraId="49E53B2C" w14:textId="497A064A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ภายใต้กรรมสิทธิ์ของกลุ่ม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810" w:type="dxa"/>
          </w:tcPr>
          <w:p w14:paraId="7A1BE56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B3C2870" w14:textId="56768621" w:rsidR="005630D7" w:rsidRPr="006375B5" w:rsidRDefault="005630D7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2,05</w:t>
            </w:r>
            <w:r w:rsidR="00A84244">
              <w:rPr>
                <w:rFonts w:ascii="Angsana New" w:hAnsi="Angsana New"/>
                <w:sz w:val="26"/>
                <w:szCs w:val="26"/>
              </w:rPr>
              <w:t>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E814F2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7B7873F5" w14:textId="373BC005" w:rsidR="005630D7" w:rsidRPr="006375B5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7057B82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8600DA9" w14:textId="1B489B66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1,</w:t>
            </w:r>
            <w:r>
              <w:rPr>
                <w:rFonts w:ascii="Angsana New" w:hAnsi="Angsana New"/>
                <w:sz w:val="26"/>
                <w:szCs w:val="26"/>
              </w:rPr>
              <w:t>595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F65B1E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0B6626D0" w14:textId="6C1E8791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</w:t>
            </w:r>
            <w:r>
              <w:rPr>
                <w:rFonts w:ascii="Angsana New" w:hAnsi="Angsana New"/>
                <w:sz w:val="26"/>
                <w:szCs w:val="26"/>
              </w:rPr>
              <w:t>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EBA8C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3B651AD" w14:textId="5695C602" w:rsidR="005630D7" w:rsidRPr="006375B5" w:rsidRDefault="005630D7" w:rsidP="005630D7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46837F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5D37913C" w14:textId="230976AB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22</w:t>
            </w:r>
            <w:r>
              <w:rPr>
                <w:rFonts w:ascii="Angsana New" w:hAnsi="Angsana New"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37CBA5E8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1AA87978" w14:textId="1EC480BF" w:rsidR="005630D7" w:rsidRPr="006375B5" w:rsidRDefault="005630D7" w:rsidP="005630D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12</w:t>
            </w:r>
          </w:p>
        </w:tc>
        <w:tc>
          <w:tcPr>
            <w:tcW w:w="270" w:type="dxa"/>
          </w:tcPr>
          <w:p w14:paraId="4C48AF4F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B7A44D1" w14:textId="69CE9ED2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4</w:t>
            </w:r>
            <w:r w:rsidRPr="003456B9">
              <w:rPr>
                <w:rFonts w:ascii="Angsana New" w:hAnsi="Angsana New"/>
                <w:sz w:val="26"/>
                <w:szCs w:val="26"/>
                <w:lang w:bidi="th-TH"/>
              </w:rPr>
              <w:t>,</w:t>
            </w:r>
            <w:r>
              <w:rPr>
                <w:rFonts w:ascii="Angsana New" w:hAnsi="Angsana New"/>
                <w:sz w:val="26"/>
                <w:szCs w:val="26"/>
                <w:lang w:bidi="th-TH"/>
              </w:rPr>
              <w:t>02</w:t>
            </w:r>
            <w:r w:rsidR="00A84244">
              <w:rPr>
                <w:rFonts w:ascii="Angsana New" w:hAnsi="Angsana New"/>
                <w:sz w:val="26"/>
                <w:szCs w:val="26"/>
                <w:lang w:bidi="th-TH"/>
              </w:rPr>
              <w:t>4</w:t>
            </w:r>
          </w:p>
        </w:tc>
      </w:tr>
      <w:tr w:rsidR="005630D7" w:rsidRPr="006375B5" w14:paraId="19A0DB70" w14:textId="77777777" w:rsidTr="00C17F76">
        <w:tc>
          <w:tcPr>
            <w:tcW w:w="2466" w:type="dxa"/>
            <w:shd w:val="clear" w:color="auto" w:fill="auto"/>
          </w:tcPr>
          <w:p w14:paraId="26616913" w14:textId="4BD628ED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810" w:type="dxa"/>
          </w:tcPr>
          <w:p w14:paraId="0208B88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39ABBA0" w14:textId="5ECA2360" w:rsidR="005630D7" w:rsidRPr="006375B5" w:rsidRDefault="005630D7" w:rsidP="003459B8">
            <w:pPr>
              <w:pStyle w:val="acctfourfigures"/>
              <w:tabs>
                <w:tab w:val="clear" w:pos="765"/>
                <w:tab w:val="decimal" w:pos="975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2</w:t>
            </w:r>
            <w:r>
              <w:rPr>
                <w:rFonts w:ascii="Angsana New" w:hAnsi="Angsana New"/>
                <w:sz w:val="26"/>
                <w:szCs w:val="26"/>
              </w:rPr>
              <w:t>39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1CBAA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68D8A3E" w14:textId="2DD27B13" w:rsidR="005630D7" w:rsidRPr="006375B5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6EFD4F5A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6DA1FF1" w14:textId="4B008F3F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1</w:t>
            </w: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E7BF3D5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4462207" w14:textId="7A7C7C44" w:rsidR="005630D7" w:rsidRPr="006375B5" w:rsidRDefault="005630D7" w:rsidP="005630D7">
            <w:pPr>
              <w:pStyle w:val="acctfourfigures"/>
              <w:tabs>
                <w:tab w:val="clear" w:pos="765"/>
                <w:tab w:val="decimal" w:pos="704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940C6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7ABDB06" w14:textId="7C77A8A3" w:rsidR="005630D7" w:rsidRPr="006375B5" w:rsidRDefault="005630D7" w:rsidP="005630D7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6FE63B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57F527F" w14:textId="7B056206" w:rsidR="005630D7" w:rsidRPr="006375B5" w:rsidRDefault="005630D7" w:rsidP="005630D7">
            <w:pPr>
              <w:pStyle w:val="acctfourfigures"/>
              <w:tabs>
                <w:tab w:val="clear" w:pos="765"/>
                <w:tab w:val="decimal" w:pos="704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508C908D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819C22D" w14:textId="188E86E7" w:rsidR="005630D7" w:rsidRPr="006375B5" w:rsidRDefault="005630D7" w:rsidP="005630D7">
            <w:pPr>
              <w:pStyle w:val="acctfourfigures"/>
              <w:tabs>
                <w:tab w:val="clear" w:pos="765"/>
                <w:tab w:val="decimal" w:pos="614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3456B9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0F3B3D4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AA62E5" w14:textId="6271C21A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  <w:lang w:bidi="th-TH"/>
              </w:rPr>
              <w:t>397</w:t>
            </w:r>
          </w:p>
        </w:tc>
      </w:tr>
      <w:tr w:rsidR="005630D7" w:rsidRPr="006375B5" w14:paraId="15F9647C" w14:textId="77777777" w:rsidTr="00C17F76">
        <w:tc>
          <w:tcPr>
            <w:tcW w:w="2466" w:type="dxa"/>
            <w:shd w:val="clear" w:color="auto" w:fill="auto"/>
          </w:tcPr>
          <w:p w14:paraId="1622CB21" w14:textId="71ECE39C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4FD7611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4B4A0BA" w14:textId="670CAE4E" w:rsidR="005630D7" w:rsidRPr="006375B5" w:rsidRDefault="005630D7" w:rsidP="00AD0BF8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2,291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86AC3A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98A10CC" w14:textId="68FE6052" w:rsidR="005630D7" w:rsidRPr="006375B5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3456B9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40B35952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B767854" w14:textId="37CC7095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</w:t>
            </w: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724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793D1DEE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8B233AA" w14:textId="39579255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74D282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7BC7F39" w14:textId="558BD6A6" w:rsidR="005630D7" w:rsidRPr="006375B5" w:rsidRDefault="005630D7" w:rsidP="005630D7">
            <w:pPr>
              <w:pStyle w:val="acctfourfigures"/>
              <w:tabs>
                <w:tab w:val="clear" w:pos="765"/>
                <w:tab w:val="decimal" w:pos="789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6977D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A2632B0" w14:textId="328B79A2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22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7</w:t>
            </w:r>
          </w:p>
        </w:tc>
        <w:tc>
          <w:tcPr>
            <w:tcW w:w="270" w:type="dxa"/>
            <w:vAlign w:val="bottom"/>
          </w:tcPr>
          <w:p w14:paraId="067378C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6EC76C2" w14:textId="78B5BAF5" w:rsidR="005630D7" w:rsidRPr="006375B5" w:rsidRDefault="005630D7" w:rsidP="005630D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12</w:t>
            </w:r>
          </w:p>
        </w:tc>
        <w:tc>
          <w:tcPr>
            <w:tcW w:w="270" w:type="dxa"/>
          </w:tcPr>
          <w:p w14:paraId="0894A082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8DE5F43" w14:textId="0E7FE9DB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4</w:t>
            </w: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/>
              </w:rPr>
              <w:t>421</w:t>
            </w:r>
          </w:p>
        </w:tc>
      </w:tr>
      <w:tr w:rsidR="005630D7" w:rsidRPr="006375B5" w14:paraId="5893973B" w14:textId="77777777" w:rsidTr="00C17F76">
        <w:tc>
          <w:tcPr>
            <w:tcW w:w="2466" w:type="dxa"/>
            <w:shd w:val="clear" w:color="auto" w:fill="auto"/>
          </w:tcPr>
          <w:p w14:paraId="7F982DDF" w14:textId="4728171C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0C24BCA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865F0DC" w14:textId="3C0AE87B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9D62FD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F63821" w14:textId="07E01ED1" w:rsidR="005630D7" w:rsidRPr="006375B5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08D4088F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4958FCC3" w14:textId="54C0EA0F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07BDA07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0C1AE54" w14:textId="21F2FE83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1498FB9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E1BA9CA" w14:textId="5F217784" w:rsidR="005630D7" w:rsidRPr="006375B5" w:rsidRDefault="005630D7" w:rsidP="005630D7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64D6E5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38EF625" w14:textId="3D2F6AD0" w:rsidR="005630D7" w:rsidRPr="006375B5" w:rsidRDefault="005630D7" w:rsidP="005630D7">
            <w:pPr>
              <w:pStyle w:val="acctfourfigures"/>
              <w:tabs>
                <w:tab w:val="clear" w:pos="765"/>
                <w:tab w:val="decimal" w:pos="67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6E85AAB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8F29D40" w14:textId="0234C327" w:rsidR="005630D7" w:rsidRPr="006375B5" w:rsidRDefault="005630D7" w:rsidP="005630D7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2E875C6B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9F1493E" w14:textId="4AC1A71C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5630D7" w:rsidRPr="006375B5" w14:paraId="1395B69F" w14:textId="77777777" w:rsidTr="00C17F76">
        <w:tc>
          <w:tcPr>
            <w:tcW w:w="2466" w:type="dxa"/>
            <w:shd w:val="clear" w:color="auto" w:fill="auto"/>
          </w:tcPr>
          <w:p w14:paraId="2143A4F7" w14:textId="77777777" w:rsidR="005630D7" w:rsidRPr="006375B5" w:rsidRDefault="005630D7" w:rsidP="005630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</w:tcPr>
          <w:p w14:paraId="3B1C4EA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1152"/>
              </w:tabs>
              <w:spacing w:line="240" w:lineRule="auto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8023BFA" w14:textId="1E69476E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8C3C176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E184F7" w14:textId="012FB617" w:rsidR="005630D7" w:rsidRPr="006375B5" w:rsidRDefault="005630D7" w:rsidP="005630D7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EB6BAF0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732E86C4" w14:textId="6896EDDA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B6BF35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2762AD52" w14:textId="17C55603" w:rsidR="005630D7" w:rsidRPr="006375B5" w:rsidRDefault="005630D7" w:rsidP="005630D7">
            <w:pPr>
              <w:pStyle w:val="acctfourfigures"/>
              <w:tabs>
                <w:tab w:val="clear" w:pos="765"/>
                <w:tab w:val="decimal" w:pos="90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9FD811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230BD46" w14:textId="4FD41F65" w:rsidR="005630D7" w:rsidRPr="006375B5" w:rsidRDefault="005630D7" w:rsidP="005630D7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D9E9A4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CE50FCD" w14:textId="639114B4" w:rsidR="005630D7" w:rsidRPr="006375B5" w:rsidRDefault="005630D7" w:rsidP="005630D7">
            <w:pPr>
              <w:pStyle w:val="acctfourfigures"/>
              <w:tabs>
                <w:tab w:val="clear" w:pos="765"/>
                <w:tab w:val="decimal" w:pos="881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A9BE013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68F00002" w14:textId="62514A02" w:rsidR="005630D7" w:rsidRPr="006375B5" w:rsidRDefault="005630D7" w:rsidP="005630D7">
            <w:pPr>
              <w:pStyle w:val="acctfourfigures"/>
              <w:tabs>
                <w:tab w:val="clear" w:pos="765"/>
                <w:tab w:val="decimal" w:pos="79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5A3D3507" w14:textId="77777777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9282162" w14:textId="09858523" w:rsidR="005630D7" w:rsidRPr="006375B5" w:rsidRDefault="005630D7" w:rsidP="005630D7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</w:tbl>
    <w:p w14:paraId="3EF837BB" w14:textId="13A86B98" w:rsidR="00EA65A7" w:rsidRPr="006375B5" w:rsidRDefault="00EA65A7" w:rsidP="008D2F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20"/>
          <w:szCs w:val="20"/>
          <w:cs/>
        </w:rPr>
        <w:sectPr w:rsidR="00EA65A7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368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520"/>
        <w:gridCol w:w="900"/>
        <w:gridCol w:w="1980"/>
        <w:gridCol w:w="270"/>
        <w:gridCol w:w="1890"/>
        <w:gridCol w:w="270"/>
        <w:gridCol w:w="1800"/>
        <w:gridCol w:w="270"/>
        <w:gridCol w:w="1800"/>
        <w:gridCol w:w="270"/>
        <w:gridCol w:w="1710"/>
      </w:tblGrid>
      <w:tr w:rsidR="00D95A40" w:rsidRPr="006375B5" w14:paraId="6446ED98" w14:textId="77777777" w:rsidTr="00F9391C">
        <w:trPr>
          <w:trHeight w:val="524"/>
        </w:trPr>
        <w:tc>
          <w:tcPr>
            <w:tcW w:w="2520" w:type="dxa"/>
            <w:shd w:val="clear" w:color="auto" w:fill="auto"/>
          </w:tcPr>
          <w:p w14:paraId="3140A79B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186AAA9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09B44850" w14:textId="1D824220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9391C" w:rsidRPr="006375B5" w14:paraId="77765CD3" w14:textId="77777777" w:rsidTr="00F9391C">
        <w:trPr>
          <w:trHeight w:val="524"/>
        </w:trPr>
        <w:tc>
          <w:tcPr>
            <w:tcW w:w="2520" w:type="dxa"/>
            <w:shd w:val="clear" w:color="auto" w:fill="auto"/>
          </w:tcPr>
          <w:p w14:paraId="1BA1B098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69262CD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2C2EFCD7" w14:textId="2B23440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D8E0EE1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6DDD93DE" w14:textId="1E70A0FC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เครื่องตกแต่งติดตั้ง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87EAC73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5EAA9AE8" w14:textId="36ACEA7D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ind w:right="-10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center"/>
          </w:tcPr>
          <w:p w14:paraId="1EB0CB24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31C78C6A" w14:textId="0D67902C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52059C08" w14:textId="729DFB88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3C3FD25F" w14:textId="5C82B6C6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F9391C" w:rsidRPr="006375B5" w14:paraId="2C7C17FF" w14:textId="77777777" w:rsidTr="00F9391C">
        <w:tc>
          <w:tcPr>
            <w:tcW w:w="2520" w:type="dxa"/>
            <w:shd w:val="clear" w:color="auto" w:fill="auto"/>
          </w:tcPr>
          <w:p w14:paraId="3D3F54D6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ECD5CF" w14:textId="361F641F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80" w:type="dxa"/>
            <w:vAlign w:val="center"/>
          </w:tcPr>
          <w:p w14:paraId="41A67640" w14:textId="7894577A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อาคารเช่า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EF0B38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33253A2F" w14:textId="4B9810AC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08" w:right="-10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635F09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4E5CCB8B" w14:textId="23C4733F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ind w:left="-114" w:right="-10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vAlign w:val="center"/>
          </w:tcPr>
          <w:p w14:paraId="58F96DC9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73F58D23" w14:textId="42860CC8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2E345EBE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2A236F93" w14:textId="2BA526C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D95A40" w:rsidRPr="006375B5" w14:paraId="3096671B" w14:textId="77777777" w:rsidTr="00F9391C">
        <w:tc>
          <w:tcPr>
            <w:tcW w:w="2520" w:type="dxa"/>
            <w:shd w:val="clear" w:color="auto" w:fill="auto"/>
          </w:tcPr>
          <w:p w14:paraId="241C68A7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900" w:type="dxa"/>
          </w:tcPr>
          <w:p w14:paraId="70E78986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75" w:right="-87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6FD0994F" w14:textId="436EBC98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F9391C" w:rsidRPr="006375B5" w14:paraId="446C3813" w14:textId="77777777" w:rsidTr="00F9391C">
        <w:tc>
          <w:tcPr>
            <w:tcW w:w="2520" w:type="dxa"/>
            <w:shd w:val="clear" w:color="auto" w:fill="auto"/>
          </w:tcPr>
          <w:p w14:paraId="41D02DAA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20" w:right="-111" w:hanging="2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00" w:type="dxa"/>
          </w:tcPr>
          <w:p w14:paraId="23516E76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</w:tcPr>
          <w:p w14:paraId="7155A6E4" w14:textId="0175E7FC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6D514DD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78E1FA8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611A70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240338D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865810C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1247F95B" w14:textId="7F6DF539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4065B40" w14:textId="4F6289A9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2E7747A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9391C" w:rsidRPr="006375B5" w14:paraId="3C3A0121" w14:textId="77777777" w:rsidTr="00F9391C">
        <w:tc>
          <w:tcPr>
            <w:tcW w:w="2520" w:type="dxa"/>
            <w:shd w:val="clear" w:color="auto" w:fill="auto"/>
          </w:tcPr>
          <w:p w14:paraId="33A591EF" w14:textId="5D3EE16A" w:rsidR="00D95A40" w:rsidRPr="00C17F76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-18"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C17F76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Pr="00C17F76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900" w:type="dxa"/>
          </w:tcPr>
          <w:p w14:paraId="71DC45AE" w14:textId="77777777" w:rsidR="00D95A40" w:rsidRPr="00C17F76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2A6A0578" w14:textId="3BEE7A95" w:rsidR="00D95A40" w:rsidRPr="00C17F76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C17F76">
              <w:rPr>
                <w:rFonts w:ascii="Angsana New" w:hAnsi="Angsana New" w:hint="cs"/>
                <w:sz w:val="30"/>
                <w:szCs w:val="30"/>
                <w:lang w:val="en-US"/>
              </w:rPr>
              <w:t>51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8031B6" w14:textId="77777777" w:rsidR="00D95A40" w:rsidRPr="00C17F76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CFFDC3E" w14:textId="595CFEF9" w:rsidR="00D95A40" w:rsidRPr="00C17F76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7F76">
              <w:rPr>
                <w:rFonts w:ascii="Angsana New" w:hAnsi="Angsana New" w:hint="cs"/>
                <w:sz w:val="30"/>
                <w:szCs w:val="30"/>
              </w:rPr>
              <w:t>80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B14183" w14:textId="77777777" w:rsidR="00D95A40" w:rsidRPr="00C17F76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12B3CB1" w14:textId="6BDF2C75" w:rsidR="00D95A40" w:rsidRPr="00C17F76" w:rsidRDefault="00D95A40" w:rsidP="00737605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7F76">
              <w:rPr>
                <w:rFonts w:ascii="Angsana New" w:hAnsi="Angsana New" w:hint="cs"/>
                <w:sz w:val="30"/>
                <w:szCs w:val="30"/>
              </w:rPr>
              <w:t>17</w:t>
            </w:r>
          </w:p>
        </w:tc>
        <w:tc>
          <w:tcPr>
            <w:tcW w:w="270" w:type="dxa"/>
          </w:tcPr>
          <w:p w14:paraId="22C4471E" w14:textId="77777777" w:rsidR="00D95A40" w:rsidRPr="00C17F76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5EE90444" w14:textId="70437031" w:rsidR="00D95A40" w:rsidRPr="00C17F76" w:rsidRDefault="00D95A40" w:rsidP="00737605">
            <w:pPr>
              <w:pStyle w:val="acctfourfigures"/>
              <w:tabs>
                <w:tab w:val="clear" w:pos="765"/>
                <w:tab w:val="decimal" w:pos="133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7F76">
              <w:rPr>
                <w:rFonts w:ascii="Angsana New" w:hAnsi="Angsana New" w:hint="cs"/>
                <w:sz w:val="30"/>
                <w:szCs w:val="30"/>
              </w:rPr>
              <w:t>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5591A6" w14:textId="77777777" w:rsidR="00D95A40" w:rsidRPr="00C17F76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69C16B30" w14:textId="3E690967" w:rsidR="00D95A40" w:rsidRPr="00C17F76" w:rsidRDefault="00D95A40" w:rsidP="0073760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7F76">
              <w:rPr>
                <w:rFonts w:ascii="Angsana New" w:hAnsi="Angsana New" w:hint="cs"/>
                <w:sz w:val="30"/>
                <w:szCs w:val="30"/>
              </w:rPr>
              <w:t>161</w:t>
            </w:r>
          </w:p>
        </w:tc>
      </w:tr>
      <w:tr w:rsidR="00F9391C" w:rsidRPr="006375B5" w14:paraId="1131F2A4" w14:textId="77777777" w:rsidTr="00F9391C">
        <w:tc>
          <w:tcPr>
            <w:tcW w:w="2520" w:type="dxa"/>
          </w:tcPr>
          <w:p w14:paraId="61479F7F" w14:textId="5430AC3E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7379E507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6B52D650" w14:textId="74326AF8" w:rsidR="00D95A40" w:rsidRPr="00C106CE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val="en-US"/>
              </w:rPr>
              <w:t>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0A971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C543191" w14:textId="74D85895" w:rsidR="00D95A40" w:rsidRPr="00C106CE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FE4F16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B2CB670" w14:textId="163E8FFE" w:rsidR="00D95A40" w:rsidRPr="00C106CE" w:rsidRDefault="00D95A4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5A4EAD3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7AB721BC" w14:textId="7926B4DF" w:rsidR="00D95A40" w:rsidRPr="00C106CE" w:rsidRDefault="00D95A4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5FD068" w14:textId="17999A0A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5FCB315F" w14:textId="3942ACCD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22</w:t>
            </w:r>
          </w:p>
        </w:tc>
      </w:tr>
      <w:tr w:rsidR="00F9391C" w:rsidRPr="006375B5" w14:paraId="5BA5B4AA" w14:textId="77777777" w:rsidTr="00F9391C">
        <w:tc>
          <w:tcPr>
            <w:tcW w:w="2520" w:type="dxa"/>
          </w:tcPr>
          <w:p w14:paraId="29C803C1" w14:textId="6A4CB231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7944D77B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610B77C0" w14:textId="5E85726E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5BDDDB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45AEEEE" w14:textId="1D08231E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8CE82B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BB38CF0" w14:textId="21E43BBC" w:rsidR="00D95A40" w:rsidRPr="00C106CE" w:rsidRDefault="00D95A40" w:rsidP="00737605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(10)</w:t>
            </w:r>
          </w:p>
        </w:tc>
        <w:tc>
          <w:tcPr>
            <w:tcW w:w="270" w:type="dxa"/>
          </w:tcPr>
          <w:p w14:paraId="3232D2CB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62CD761C" w14:textId="6870F480" w:rsidR="00D95A40" w:rsidRPr="00C106CE" w:rsidRDefault="00D95A4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38EB22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5A164D2" w14:textId="2E76AA38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(10)</w:t>
            </w:r>
          </w:p>
        </w:tc>
      </w:tr>
      <w:tr w:rsidR="00F9391C" w:rsidRPr="006375B5" w14:paraId="34F9C39C" w14:textId="77777777" w:rsidTr="00F9391C">
        <w:tc>
          <w:tcPr>
            <w:tcW w:w="2520" w:type="dxa"/>
          </w:tcPr>
          <w:p w14:paraId="588F3635" w14:textId="1AD4CCAF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โอน</w:t>
            </w:r>
          </w:p>
        </w:tc>
        <w:tc>
          <w:tcPr>
            <w:tcW w:w="900" w:type="dxa"/>
          </w:tcPr>
          <w:p w14:paraId="054B02BF" w14:textId="36069F15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3C260F74" w14:textId="2C580262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3EA5C96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0EE97DF" w14:textId="798144A0" w:rsidR="00D95A40" w:rsidRPr="00C106CE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451462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12BF3A8" w14:textId="19F018A6" w:rsidR="00D95A40" w:rsidRPr="00C106CE" w:rsidRDefault="00D95A4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583BCEA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14:paraId="3F89BEDB" w14:textId="04B5D118" w:rsidR="00D95A40" w:rsidRPr="00C106CE" w:rsidRDefault="00D95A40" w:rsidP="00737605">
            <w:pPr>
              <w:pStyle w:val="acctfourfigures"/>
              <w:tabs>
                <w:tab w:val="clear" w:pos="765"/>
                <w:tab w:val="decimal" w:pos="133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(13)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2F37D8" w14:textId="5E961AA9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447E1BB5" w14:textId="12A48BEB" w:rsidR="00D95A40" w:rsidRPr="00C106CE" w:rsidRDefault="00D95A4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</w:tr>
      <w:tr w:rsidR="00F9391C" w:rsidRPr="006375B5" w14:paraId="1CC41650" w14:textId="77777777" w:rsidTr="00F9391C">
        <w:tc>
          <w:tcPr>
            <w:tcW w:w="2520" w:type="dxa"/>
          </w:tcPr>
          <w:p w14:paraId="2B463364" w14:textId="5A6E15FB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2564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br/>
            </w:r>
            <w:r w:rsidR="00C17F76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ตุลาคม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900" w:type="dxa"/>
          </w:tcPr>
          <w:p w14:paraId="2128B28E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766BBEC6" w14:textId="2449F0CF" w:rsidR="00D95A40" w:rsidRPr="00C106CE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BF4E90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F35D59C" w14:textId="5364A6AA" w:rsidR="00D95A40" w:rsidRPr="00C106CE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102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509FB5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30BBB05" w14:textId="42E65663" w:rsidR="00D95A40" w:rsidRPr="00C106CE" w:rsidRDefault="00D95A40" w:rsidP="00737605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57B07946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</w:tcPr>
          <w:p w14:paraId="5617C6A9" w14:textId="77777777" w:rsidR="00705C20" w:rsidRPr="00C106CE" w:rsidRDefault="00705C2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5486CD9" w14:textId="4C00CF26" w:rsidR="00D95A40" w:rsidRPr="00C106CE" w:rsidRDefault="00D95A4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12879C" w14:textId="226B9BE5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45E92883" w14:textId="4D441840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173</w:t>
            </w:r>
          </w:p>
        </w:tc>
      </w:tr>
      <w:tr w:rsidR="00F9391C" w:rsidRPr="006375B5" w14:paraId="3815D74E" w14:textId="77777777" w:rsidTr="00F9391C">
        <w:tc>
          <w:tcPr>
            <w:tcW w:w="2520" w:type="dxa"/>
          </w:tcPr>
          <w:p w14:paraId="60E5CD82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5E41D55F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69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0DAD8FFB" w14:textId="4ABCBED7" w:rsidR="00D95A40" w:rsidRPr="00C106CE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val="en-US" w:bidi="th-TH"/>
              </w:rPr>
              <w:t>53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DFD798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35EE678" w14:textId="3BA05F46" w:rsidR="00D95A40" w:rsidRPr="00C106CE" w:rsidRDefault="00D95A40" w:rsidP="00737605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BC53F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05EF45A4" w14:textId="4779F303" w:rsidR="00D95A40" w:rsidRPr="00C106CE" w:rsidRDefault="00705C20" w:rsidP="00737605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173ECB0D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2005164A" w14:textId="123A8475" w:rsidR="00D95A40" w:rsidRPr="00C106CE" w:rsidRDefault="00705C2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74F5C8D" w14:textId="100EBA13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4A9E5AFF" w14:textId="3329BFD2" w:rsidR="00D95A40" w:rsidRPr="00C106CE" w:rsidRDefault="00705C20" w:rsidP="0073760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71</w:t>
            </w:r>
          </w:p>
        </w:tc>
      </w:tr>
      <w:tr w:rsidR="00F9391C" w:rsidRPr="006375B5" w14:paraId="0162BDF4" w14:textId="77777777" w:rsidTr="00F9391C">
        <w:tc>
          <w:tcPr>
            <w:tcW w:w="2520" w:type="dxa"/>
          </w:tcPr>
          <w:p w14:paraId="455F6474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00" w:type="dxa"/>
          </w:tcPr>
          <w:p w14:paraId="0425DB55" w14:textId="77777777" w:rsidR="00D95A40" w:rsidRPr="00C106CE" w:rsidRDefault="00D95A40" w:rsidP="00282C02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jc w:val="center"/>
              <w:rPr>
                <w:rFonts w:ascii="Angsana New" w:hAnsi="Angsana New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980" w:type="dxa"/>
            <w:vAlign w:val="bottom"/>
          </w:tcPr>
          <w:p w14:paraId="07E89C42" w14:textId="3B65F83B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6CD90F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1D008AA" w14:textId="1273D673" w:rsidR="00D95A40" w:rsidRPr="00C106CE" w:rsidRDefault="00D95A40" w:rsidP="00737605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E9311C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10DC05C" w14:textId="5BD28205" w:rsidR="00D95A40" w:rsidRPr="00C106CE" w:rsidRDefault="00705C20" w:rsidP="00737605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</w:t>
            </w:r>
            <w:r w:rsidR="00304D8F">
              <w:rPr>
                <w:rFonts w:ascii="Angsana New" w:hAnsi="Angsana New"/>
                <w:sz w:val="30"/>
                <w:szCs w:val="30"/>
              </w:rPr>
              <w:t>3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05C02FD" w14:textId="77777777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4AF157D8" w14:textId="69F82929" w:rsidR="00D95A40" w:rsidRPr="00C106CE" w:rsidRDefault="00705C20" w:rsidP="007376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996450" w14:textId="7E34CEE0" w:rsidR="00D95A40" w:rsidRPr="00C106CE" w:rsidRDefault="00D95A40" w:rsidP="00282C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2AA1133" w14:textId="73C10931" w:rsidR="00D95A40" w:rsidRPr="00C106CE" w:rsidRDefault="00705C20" w:rsidP="0073760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</w:t>
            </w:r>
            <w:r w:rsidR="00304D8F">
              <w:rPr>
                <w:rFonts w:ascii="Angsana New" w:hAnsi="Angsana New"/>
                <w:sz w:val="30"/>
                <w:szCs w:val="30"/>
              </w:rPr>
              <w:t>3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8B0E89" w:rsidRPr="006375B5" w14:paraId="2747A4E8" w14:textId="77777777" w:rsidTr="00F9391C">
        <w:tc>
          <w:tcPr>
            <w:tcW w:w="2520" w:type="dxa"/>
            <w:shd w:val="clear" w:color="auto" w:fill="auto"/>
          </w:tcPr>
          <w:p w14:paraId="441DE6D3" w14:textId="4B29EC5F" w:rsidR="008B0E89" w:rsidRPr="00C106CE" w:rsidRDefault="008B0E89" w:rsidP="008B0E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2565</w:t>
            </w:r>
          </w:p>
        </w:tc>
        <w:tc>
          <w:tcPr>
            <w:tcW w:w="900" w:type="dxa"/>
          </w:tcPr>
          <w:p w14:paraId="2D19CEC2" w14:textId="77777777" w:rsidR="008B0E89" w:rsidRPr="00C106CE" w:rsidRDefault="008B0E89" w:rsidP="008B0E89">
            <w:pPr>
              <w:pStyle w:val="acctfourfigures"/>
              <w:tabs>
                <w:tab w:val="clear" w:pos="765"/>
              </w:tabs>
              <w:spacing w:line="360" w:lineRule="exac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07A7C9" w14:textId="426F1C60" w:rsidR="008B0E89" w:rsidRPr="00C106CE" w:rsidRDefault="008B0E89" w:rsidP="008B0E89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AA2C14" w14:textId="77777777" w:rsidR="008B0E89" w:rsidRPr="00C106CE" w:rsidRDefault="008B0E89" w:rsidP="008B0E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069C85E" w14:textId="5ED067B6" w:rsidR="008B0E89" w:rsidRPr="00C106CE" w:rsidRDefault="008B0E89" w:rsidP="002765CD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109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389478" w14:textId="77777777" w:rsidR="008B0E89" w:rsidRPr="00C106CE" w:rsidRDefault="008B0E89" w:rsidP="008B0E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6A47CA9" w14:textId="712EB361" w:rsidR="008B0E89" w:rsidRPr="00C106CE" w:rsidRDefault="008B0E89" w:rsidP="008B0E89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15</w:t>
            </w:r>
          </w:p>
        </w:tc>
        <w:tc>
          <w:tcPr>
            <w:tcW w:w="270" w:type="dxa"/>
          </w:tcPr>
          <w:p w14:paraId="203EABB2" w14:textId="77777777" w:rsidR="008B0E89" w:rsidRPr="00C106CE" w:rsidRDefault="008B0E89" w:rsidP="008B0E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</w:tcPr>
          <w:p w14:paraId="0329944B" w14:textId="27A48FFE" w:rsidR="008B0E89" w:rsidRPr="00C106CE" w:rsidRDefault="008B0E89" w:rsidP="008B0E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4F3AA8" w14:textId="417A12A1" w:rsidR="008B0E89" w:rsidRPr="00C106CE" w:rsidRDefault="008B0E89" w:rsidP="008B0E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D8A2203" w14:textId="31C19430" w:rsidR="008B0E89" w:rsidRPr="00C106CE" w:rsidRDefault="008B0E89" w:rsidP="008B0E89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241</w:t>
            </w:r>
          </w:p>
        </w:tc>
      </w:tr>
    </w:tbl>
    <w:p w14:paraId="6F0B3FA4" w14:textId="5166F04C" w:rsidR="003B43DA" w:rsidRDefault="003B43DA">
      <w:pPr>
        <w:rPr>
          <w:rFonts w:asciiTheme="majorBidi" w:hAnsiTheme="majorBidi" w:cstheme="majorBidi"/>
          <w:sz w:val="24"/>
          <w:szCs w:val="24"/>
        </w:rPr>
      </w:pPr>
    </w:p>
    <w:p w14:paraId="022E9DC3" w14:textId="51460D4E" w:rsidR="00D4579C" w:rsidRPr="007527D3" w:rsidRDefault="003B43DA" w:rsidP="003B43D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tbl>
      <w:tblPr>
        <w:tblW w:w="1368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700"/>
        <w:gridCol w:w="720"/>
        <w:gridCol w:w="1980"/>
        <w:gridCol w:w="270"/>
        <w:gridCol w:w="1890"/>
        <w:gridCol w:w="270"/>
        <w:gridCol w:w="1800"/>
        <w:gridCol w:w="270"/>
        <w:gridCol w:w="1800"/>
        <w:gridCol w:w="270"/>
        <w:gridCol w:w="1710"/>
      </w:tblGrid>
      <w:tr w:rsidR="003B43DA" w:rsidRPr="006375B5" w14:paraId="05F4E70B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164A9521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4647CB42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73510334" w14:textId="44FB6C44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B43DA" w:rsidRPr="006375B5" w14:paraId="615243D6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3A826C1F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387AA3F3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53F06E14" w14:textId="6E40B445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270" w:type="dxa"/>
            <w:vAlign w:val="center"/>
          </w:tcPr>
          <w:p w14:paraId="49BBD613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2A9F81FD" w14:textId="0ABFDCBB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เครื่องตกแต่งติดตั้ง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444A7E22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78D5B32B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39476A23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03BFA1C0" w14:textId="7D83AF12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9ACFED7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2CB971DF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B43DA" w:rsidRPr="006375B5" w14:paraId="2603FFB0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1F540B2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763DB35B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center"/>
          </w:tcPr>
          <w:p w14:paraId="3816AD7C" w14:textId="3FE04E22" w:rsidR="003B43DA" w:rsidRPr="00C106CE" w:rsidRDefault="003B43DA" w:rsidP="004D1F2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อาคารเช่า</w:t>
            </w:r>
          </w:p>
        </w:tc>
        <w:tc>
          <w:tcPr>
            <w:tcW w:w="270" w:type="dxa"/>
            <w:vAlign w:val="center"/>
          </w:tcPr>
          <w:p w14:paraId="590A3899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center"/>
          </w:tcPr>
          <w:p w14:paraId="5ED311BE" w14:textId="0DFBC8AF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625C949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14:paraId="14BE4F23" w14:textId="0F4E88EA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70" w:type="dxa"/>
            <w:vAlign w:val="center"/>
          </w:tcPr>
          <w:p w14:paraId="63EEAE1B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center"/>
          </w:tcPr>
          <w:p w14:paraId="569A2B15" w14:textId="52E73A58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7373A655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36C105B0" w14:textId="0BB62ACC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รวม</w:t>
            </w:r>
          </w:p>
        </w:tc>
      </w:tr>
      <w:tr w:rsidR="003B43DA" w:rsidRPr="006375B5" w14:paraId="7F8DCD4F" w14:textId="77777777" w:rsidTr="00304D8F">
        <w:trPr>
          <w:tblHeader/>
        </w:trPr>
        <w:tc>
          <w:tcPr>
            <w:tcW w:w="2700" w:type="dxa"/>
            <w:shd w:val="clear" w:color="auto" w:fill="auto"/>
          </w:tcPr>
          <w:p w14:paraId="26B873D6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0D40A77F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60" w:type="dxa"/>
            <w:gridSpan w:val="9"/>
            <w:vAlign w:val="center"/>
          </w:tcPr>
          <w:p w14:paraId="208A9549" w14:textId="5DF40EFB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(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C106CE">
              <w:rPr>
                <w:rFonts w:ascii="Angsana New" w:hAnsi="Angsana New" w:hint="cs"/>
                <w:i/>
                <w:iCs/>
                <w:sz w:val="30"/>
                <w:szCs w:val="30"/>
              </w:rPr>
              <w:t>)</w:t>
            </w:r>
          </w:p>
        </w:tc>
      </w:tr>
      <w:tr w:rsidR="003B43DA" w:rsidRPr="006375B5" w14:paraId="68C6BB11" w14:textId="77777777" w:rsidTr="00304D8F">
        <w:tc>
          <w:tcPr>
            <w:tcW w:w="2700" w:type="dxa"/>
            <w:shd w:val="clear" w:color="auto" w:fill="auto"/>
          </w:tcPr>
          <w:p w14:paraId="054E6EC0" w14:textId="52AA8EF1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720" w:type="dxa"/>
          </w:tcPr>
          <w:p w14:paraId="2CFB6C74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47C7A87" w14:textId="77777777" w:rsidR="003B43DA" w:rsidRPr="00C106CE" w:rsidRDefault="003B43DA" w:rsidP="004D1F2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6756575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0477BA09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28A918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32EB9C35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D46511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</w:tcPr>
          <w:p w14:paraId="563606D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1B251F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61006F9D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B43DA" w:rsidRPr="000A50D6" w14:paraId="31D9B5E8" w14:textId="77777777" w:rsidTr="00304D8F">
        <w:tc>
          <w:tcPr>
            <w:tcW w:w="2700" w:type="dxa"/>
            <w:shd w:val="clear" w:color="auto" w:fill="auto"/>
          </w:tcPr>
          <w:p w14:paraId="42442ED4" w14:textId="355B661D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 xml:space="preserve"> ตุลาคม </w:t>
            </w:r>
            <w:r w:rsidRPr="00C106CE">
              <w:rPr>
                <w:rFonts w:ascii="Angsana New" w:hAnsi="Angsana New" w:hint="cs"/>
                <w:sz w:val="30"/>
                <w:szCs w:val="30"/>
              </w:rPr>
              <w:t>2563</w:t>
            </w:r>
          </w:p>
        </w:tc>
        <w:tc>
          <w:tcPr>
            <w:tcW w:w="720" w:type="dxa"/>
          </w:tcPr>
          <w:p w14:paraId="0D45D18E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74294D35" w14:textId="20CE0E59" w:rsidR="003B43DA" w:rsidRPr="00C106CE" w:rsidRDefault="003B43DA" w:rsidP="004D1F2C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B18A2B4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C188CC1" w14:textId="69BC4CAE" w:rsidR="003B43DA" w:rsidRPr="00C106CE" w:rsidRDefault="003B43DA" w:rsidP="004D1F2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DC8DA6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5C32E25C" w14:textId="169A60FB" w:rsidR="003B43DA" w:rsidRPr="00C106CE" w:rsidRDefault="003B43DA" w:rsidP="004D1F2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54C7CD3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461D93CD" w14:textId="2FB1DB9F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22C116" w14:textId="76DE382A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B561E6A" w14:textId="6FEE7209" w:rsidR="003B43DA" w:rsidRPr="00C106CE" w:rsidRDefault="003B43DA" w:rsidP="004D1F2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44</w:t>
            </w:r>
          </w:p>
        </w:tc>
      </w:tr>
      <w:tr w:rsidR="003B43DA" w:rsidRPr="006375B5" w14:paraId="22D82D20" w14:textId="77777777" w:rsidTr="00304D8F">
        <w:tc>
          <w:tcPr>
            <w:tcW w:w="2700" w:type="dxa"/>
          </w:tcPr>
          <w:p w14:paraId="08244041" w14:textId="4F2F785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720" w:type="dxa"/>
          </w:tcPr>
          <w:p w14:paraId="65ED34D2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vAlign w:val="bottom"/>
          </w:tcPr>
          <w:p w14:paraId="305F37ED" w14:textId="0341E50C" w:rsidR="003B43DA" w:rsidRPr="00C106CE" w:rsidRDefault="003B43DA" w:rsidP="004D1F2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val="en-US"/>
              </w:rPr>
              <w:t>10</w:t>
            </w:r>
          </w:p>
        </w:tc>
        <w:tc>
          <w:tcPr>
            <w:tcW w:w="270" w:type="dxa"/>
          </w:tcPr>
          <w:p w14:paraId="0AE0E7EF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4EF3BBD" w14:textId="1D4FBDCB" w:rsidR="003B43DA" w:rsidRPr="00C106CE" w:rsidRDefault="003B43DA" w:rsidP="004D1F2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D3B3DB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0CA78525" w14:textId="38DB8081" w:rsidR="003B43DA" w:rsidRPr="00C106CE" w:rsidRDefault="003B43DA" w:rsidP="004D1F2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1D81CFF8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05B4F1F" w14:textId="7E0EF2C0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AB92D8" w14:textId="77BBF2B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7E2D16FF" w14:textId="124C8E35" w:rsidR="003B43DA" w:rsidRPr="00C17F76" w:rsidRDefault="00C17F76" w:rsidP="004D1F2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7F76">
              <w:rPr>
                <w:rFonts w:ascii="Angsana New" w:hAnsi="Angsana New"/>
                <w:sz w:val="30"/>
                <w:szCs w:val="30"/>
              </w:rPr>
              <w:t>27</w:t>
            </w:r>
          </w:p>
        </w:tc>
      </w:tr>
      <w:tr w:rsidR="003B43DA" w:rsidRPr="006375B5" w14:paraId="691D930E" w14:textId="77777777" w:rsidTr="00304D8F">
        <w:tc>
          <w:tcPr>
            <w:tcW w:w="2700" w:type="dxa"/>
          </w:tcPr>
          <w:p w14:paraId="5A47DB19" w14:textId="0FD8D7AD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20" w:type="dxa"/>
          </w:tcPr>
          <w:p w14:paraId="05129276" w14:textId="3711A95E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79D97640" w14:textId="2B7F3539" w:rsidR="003B43DA" w:rsidRPr="00C106CE" w:rsidRDefault="003B43DA" w:rsidP="004D1F2C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CE3D4FC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C34C39" w14:textId="36BE3EEE" w:rsidR="003B43DA" w:rsidRPr="00C106CE" w:rsidRDefault="003B43DA" w:rsidP="004D1F2C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4FD8AF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389156" w14:textId="0752144C" w:rsidR="003B43DA" w:rsidRPr="00C106CE" w:rsidRDefault="003B43DA" w:rsidP="004D1F2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(4)</w:t>
            </w:r>
          </w:p>
        </w:tc>
        <w:tc>
          <w:tcPr>
            <w:tcW w:w="270" w:type="dxa"/>
          </w:tcPr>
          <w:p w14:paraId="543FA90C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2259C810" w14:textId="24BE736B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2C48F7" w14:textId="49F6F675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5EF7F276" w14:textId="497BD7A8" w:rsidR="003B43DA" w:rsidRPr="00C106CE" w:rsidRDefault="003B43DA" w:rsidP="004D1F2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(4)</w:t>
            </w:r>
          </w:p>
        </w:tc>
      </w:tr>
      <w:tr w:rsidR="003B43DA" w:rsidRPr="006375B5" w14:paraId="514B8AD2" w14:textId="77777777" w:rsidTr="00304D8F">
        <w:tc>
          <w:tcPr>
            <w:tcW w:w="2700" w:type="dxa"/>
          </w:tcPr>
          <w:p w14:paraId="1EFD5579" w14:textId="01115F6D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right="-111" w:hanging="15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2564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และ</w:t>
            </w:r>
            <w:r w:rsidR="00737605"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br/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1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ตุลาคม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720" w:type="dxa"/>
          </w:tcPr>
          <w:p w14:paraId="15C96C42" w14:textId="77777777" w:rsidR="003B43DA" w:rsidRPr="00C106CE" w:rsidRDefault="003B43DA" w:rsidP="004D1F2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</w:tcBorders>
            <w:vAlign w:val="bottom"/>
          </w:tcPr>
          <w:p w14:paraId="0FA128FE" w14:textId="342AA5CB" w:rsidR="003B43DA" w:rsidRPr="00C106CE" w:rsidRDefault="003B43DA" w:rsidP="004D1F2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10</w:t>
            </w:r>
          </w:p>
        </w:tc>
        <w:tc>
          <w:tcPr>
            <w:tcW w:w="270" w:type="dxa"/>
          </w:tcPr>
          <w:p w14:paraId="09E8160B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418F49" w14:textId="1AB76C40" w:rsidR="003B43DA" w:rsidRPr="00C106CE" w:rsidRDefault="003B43DA" w:rsidP="004D1F2C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22DACE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830F145" w14:textId="67E74012" w:rsidR="003B43DA" w:rsidRPr="00C106CE" w:rsidRDefault="003B43DA" w:rsidP="004D1F2C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5A3E4484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</w:tcBorders>
            <w:vAlign w:val="bottom"/>
          </w:tcPr>
          <w:p w14:paraId="3A7699A8" w14:textId="77777777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B720BE0" w14:textId="3A005982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A4B523" w14:textId="695CE2B4" w:rsidR="003B43DA" w:rsidRPr="00C106CE" w:rsidRDefault="003B43DA" w:rsidP="004D1F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71C5EE15" w14:textId="4D99B410" w:rsidR="003B43DA" w:rsidRPr="00C106CE" w:rsidRDefault="003B43DA" w:rsidP="004D1F2C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67</w:t>
            </w:r>
          </w:p>
        </w:tc>
      </w:tr>
      <w:tr w:rsidR="00270418" w:rsidRPr="006375B5" w14:paraId="3A34D55C" w14:textId="77777777" w:rsidTr="00304D8F">
        <w:tc>
          <w:tcPr>
            <w:tcW w:w="2700" w:type="dxa"/>
          </w:tcPr>
          <w:p w14:paraId="24513785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720" w:type="dxa"/>
          </w:tcPr>
          <w:p w14:paraId="72D539EA" w14:textId="77777777" w:rsidR="00270418" w:rsidRPr="00C106CE" w:rsidRDefault="00270418" w:rsidP="0027041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5CD4C428" w14:textId="4C720F86" w:rsidR="00270418" w:rsidRPr="00C106CE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val="en-US"/>
              </w:rPr>
              <w:t>31</w:t>
            </w:r>
          </w:p>
        </w:tc>
        <w:tc>
          <w:tcPr>
            <w:tcW w:w="270" w:type="dxa"/>
          </w:tcPr>
          <w:p w14:paraId="5CFE3B65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6EAA35CB" w14:textId="4D423D70" w:rsidR="00270418" w:rsidRPr="00C106CE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2DE8DB5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EEF0E06" w14:textId="2D3FDB74" w:rsidR="00270418" w:rsidRPr="00C106CE" w:rsidRDefault="00270418" w:rsidP="00270418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51B27E26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52A1CEC9" w14:textId="1337A6B3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3FA0201" w14:textId="414A18AF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192BA3BA" w14:textId="57BEF6B4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49</w:t>
            </w:r>
          </w:p>
        </w:tc>
      </w:tr>
      <w:tr w:rsidR="00270418" w:rsidRPr="006375B5" w14:paraId="7C05B852" w14:textId="77777777" w:rsidTr="00304D8F">
        <w:tc>
          <w:tcPr>
            <w:tcW w:w="2700" w:type="dxa"/>
          </w:tcPr>
          <w:p w14:paraId="17EA0C81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720" w:type="dxa"/>
          </w:tcPr>
          <w:p w14:paraId="37063498" w14:textId="77777777" w:rsidR="00270418" w:rsidRPr="00C106CE" w:rsidRDefault="00270418" w:rsidP="0027041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719460DF" w14:textId="7C206EBF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ECEEE6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33171F37" w14:textId="6EDCF42B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1548FD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609DDABD" w14:textId="15D30D99" w:rsidR="00270418" w:rsidRPr="00C106CE" w:rsidRDefault="00270418" w:rsidP="00270418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  <w:tc>
          <w:tcPr>
            <w:tcW w:w="270" w:type="dxa"/>
          </w:tcPr>
          <w:p w14:paraId="2274F8AC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6281222E" w14:textId="5902EB35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DD73C8" w14:textId="2486CD5D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vAlign w:val="bottom"/>
          </w:tcPr>
          <w:p w14:paraId="24AF8172" w14:textId="6E84CF12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(1)</w:t>
            </w:r>
          </w:p>
        </w:tc>
      </w:tr>
      <w:tr w:rsidR="00270418" w:rsidRPr="006375B5" w14:paraId="2F046E3C" w14:textId="77777777" w:rsidTr="00304D8F">
        <w:tc>
          <w:tcPr>
            <w:tcW w:w="2700" w:type="dxa"/>
            <w:shd w:val="clear" w:color="auto" w:fill="auto"/>
          </w:tcPr>
          <w:p w14:paraId="027D0DB1" w14:textId="6F103092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 xml:space="preserve">30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2565</w:t>
            </w:r>
          </w:p>
        </w:tc>
        <w:tc>
          <w:tcPr>
            <w:tcW w:w="720" w:type="dxa"/>
          </w:tcPr>
          <w:p w14:paraId="2AD8A637" w14:textId="77777777" w:rsidR="00270418" w:rsidRPr="00C106CE" w:rsidRDefault="00270418" w:rsidP="00270418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E94021" w14:textId="70003056" w:rsidR="00270418" w:rsidRPr="00C17F76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7F76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41</w:t>
            </w:r>
          </w:p>
        </w:tc>
        <w:tc>
          <w:tcPr>
            <w:tcW w:w="270" w:type="dxa"/>
          </w:tcPr>
          <w:p w14:paraId="557BCC68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3BE859E" w14:textId="4D44E96D" w:rsidR="00270418" w:rsidRPr="00C106CE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65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18BC5E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2FF1DF1" w14:textId="3E4BAA7C" w:rsidR="00270418" w:rsidRPr="00C106CE" w:rsidRDefault="00270418" w:rsidP="00270418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0335B694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93C879D" w14:textId="5B8B9131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2C7E71" w14:textId="4FE898D8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FB915D" w14:textId="4761FD30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115</w:t>
            </w:r>
          </w:p>
        </w:tc>
      </w:tr>
      <w:tr w:rsidR="00270418" w:rsidRPr="006375B5" w14:paraId="406BD7DC" w14:textId="77777777" w:rsidTr="00304D8F">
        <w:tc>
          <w:tcPr>
            <w:tcW w:w="2700" w:type="dxa"/>
            <w:shd w:val="clear" w:color="auto" w:fill="auto"/>
          </w:tcPr>
          <w:p w14:paraId="4D39A2B2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720" w:type="dxa"/>
          </w:tcPr>
          <w:p w14:paraId="37236958" w14:textId="77777777" w:rsidR="00270418" w:rsidRPr="00304D8F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1980" w:type="dxa"/>
            <w:vAlign w:val="bottom"/>
          </w:tcPr>
          <w:p w14:paraId="648D3746" w14:textId="77777777" w:rsidR="00270418" w:rsidRPr="00304D8F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</w:tcPr>
          <w:p w14:paraId="188E5E43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1BCBDF65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45D711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4D589BEA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</w:tcPr>
          <w:p w14:paraId="5B6239D8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00" w:type="dxa"/>
            <w:vAlign w:val="bottom"/>
          </w:tcPr>
          <w:p w14:paraId="62520B81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902D42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624E4D7" w14:textId="77777777" w:rsidR="00270418" w:rsidRPr="00304D8F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270418" w:rsidRPr="006375B5" w14:paraId="28F7B04A" w14:textId="77777777" w:rsidTr="00304D8F">
        <w:tc>
          <w:tcPr>
            <w:tcW w:w="2700" w:type="dxa"/>
            <w:shd w:val="clear" w:color="auto" w:fill="auto"/>
          </w:tcPr>
          <w:p w14:paraId="5B92891A" w14:textId="430E782C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720" w:type="dxa"/>
          </w:tcPr>
          <w:p w14:paraId="1FA29FB6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3CD5C6DC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03AB32C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74CD7015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51CFB1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459968BB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953A6F3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9388A07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13E889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BCCC03C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270418" w:rsidRPr="006375B5" w14:paraId="3A3A8C53" w14:textId="77777777" w:rsidTr="00304D8F">
        <w:tc>
          <w:tcPr>
            <w:tcW w:w="2700" w:type="dxa"/>
            <w:shd w:val="clear" w:color="auto" w:fill="auto"/>
          </w:tcPr>
          <w:p w14:paraId="2DC22E9F" w14:textId="78DF2315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30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2564</w:t>
            </w: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720" w:type="dxa"/>
          </w:tcPr>
          <w:p w14:paraId="0D835F42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3EA241F" w14:textId="77777777" w:rsidR="00270418" w:rsidRPr="00C106CE" w:rsidRDefault="00270418" w:rsidP="00270418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8787521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2A51A00" w14:textId="77777777" w:rsidR="00270418" w:rsidRPr="00C106CE" w:rsidRDefault="00270418" w:rsidP="00270418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E35953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76E6B17F" w14:textId="77777777" w:rsidR="00270418" w:rsidRPr="00C106CE" w:rsidRDefault="00270418" w:rsidP="00270418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B344801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6FBB135F" w14:textId="77777777" w:rsidR="00270418" w:rsidRPr="00C106CE" w:rsidRDefault="00270418" w:rsidP="00270418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6E30883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ECA8418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270418" w:rsidRPr="006375B5" w14:paraId="2ACE4979" w14:textId="77777777" w:rsidTr="00304D8F">
        <w:tc>
          <w:tcPr>
            <w:tcW w:w="2700" w:type="dxa"/>
            <w:shd w:val="clear" w:color="auto" w:fill="auto"/>
          </w:tcPr>
          <w:p w14:paraId="73260C83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ภายใต้กรรมสิทธิ์ของบริษัท</w:t>
            </w:r>
          </w:p>
        </w:tc>
        <w:tc>
          <w:tcPr>
            <w:tcW w:w="720" w:type="dxa"/>
          </w:tcPr>
          <w:p w14:paraId="15BAFEEB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41D244A1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A9FA45D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4139846" w14:textId="3AA6F79D" w:rsidR="00270418" w:rsidRPr="00C106CE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52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C58934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B2D4637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EB79E8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vAlign w:val="bottom"/>
          </w:tcPr>
          <w:p w14:paraId="0EB08F87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7EE425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D031876" w14:textId="18F152AA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52</w:t>
            </w:r>
          </w:p>
        </w:tc>
      </w:tr>
      <w:tr w:rsidR="00270418" w:rsidRPr="006375B5" w14:paraId="13DA282D" w14:textId="77777777" w:rsidTr="00304D8F">
        <w:tc>
          <w:tcPr>
            <w:tcW w:w="2700" w:type="dxa"/>
            <w:shd w:val="clear" w:color="auto" w:fill="auto"/>
          </w:tcPr>
          <w:p w14:paraId="46E5824B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720" w:type="dxa"/>
          </w:tcPr>
          <w:p w14:paraId="6DC46131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21D18EDC" w14:textId="0F0A5175" w:rsidR="00270418" w:rsidRPr="00C106CE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  <w:lang w:val="en-US"/>
              </w:rPr>
              <w:t>54</w:t>
            </w:r>
          </w:p>
        </w:tc>
        <w:tc>
          <w:tcPr>
            <w:tcW w:w="270" w:type="dxa"/>
          </w:tcPr>
          <w:p w14:paraId="7F6263B6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C9AF89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5FEBEA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EA6559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83ECC31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vAlign w:val="bottom"/>
          </w:tcPr>
          <w:p w14:paraId="7C2C4ADD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A410309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1E48C3" w14:textId="4CA004D2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sz w:val="30"/>
                <w:szCs w:val="30"/>
              </w:rPr>
              <w:t>54</w:t>
            </w:r>
          </w:p>
        </w:tc>
      </w:tr>
      <w:tr w:rsidR="00270418" w:rsidRPr="006375B5" w14:paraId="454FA300" w14:textId="77777777" w:rsidTr="00304D8F">
        <w:trPr>
          <w:trHeight w:val="417"/>
        </w:trPr>
        <w:tc>
          <w:tcPr>
            <w:tcW w:w="2700" w:type="dxa"/>
            <w:shd w:val="clear" w:color="auto" w:fill="auto"/>
          </w:tcPr>
          <w:p w14:paraId="3343F6D4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5160EA7F" w14:textId="77777777" w:rsidR="00270418" w:rsidRPr="00C106CE" w:rsidRDefault="00270418" w:rsidP="00270418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10EEEB" w14:textId="5A52CA9A" w:rsidR="00270418" w:rsidRPr="00C106CE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  <w:lang w:val="en-US"/>
              </w:rPr>
              <w:t>54</w:t>
            </w:r>
          </w:p>
        </w:tc>
        <w:tc>
          <w:tcPr>
            <w:tcW w:w="270" w:type="dxa"/>
          </w:tcPr>
          <w:p w14:paraId="3AAA6C9C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BD2D7AD" w14:textId="7615A931" w:rsidR="00270418" w:rsidRPr="00C106CE" w:rsidRDefault="00270418" w:rsidP="00270418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52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A8C3CB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F6C0236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D9DA5B1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3EA3A22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C52B73" w14:textId="77777777" w:rsidR="00270418" w:rsidRPr="00C106CE" w:rsidRDefault="00270418" w:rsidP="0027041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620D9C8" w14:textId="261006A9" w:rsidR="00270418" w:rsidRPr="00C106CE" w:rsidRDefault="00270418" w:rsidP="00270418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106CE">
              <w:rPr>
                <w:rFonts w:ascii="Angsana New" w:hAnsi="Angsana New" w:hint="cs"/>
                <w:b/>
                <w:bCs/>
                <w:sz w:val="30"/>
                <w:szCs w:val="30"/>
              </w:rPr>
              <w:t>106</w:t>
            </w:r>
          </w:p>
        </w:tc>
      </w:tr>
      <w:tr w:rsidR="00B93B12" w:rsidRPr="006375B5" w14:paraId="42B908E3" w14:textId="77777777" w:rsidTr="00304D8F">
        <w:tc>
          <w:tcPr>
            <w:tcW w:w="2700" w:type="dxa"/>
            <w:shd w:val="clear" w:color="auto" w:fill="auto"/>
          </w:tcPr>
          <w:p w14:paraId="18173208" w14:textId="4EF99DCF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" w:type="dxa"/>
          </w:tcPr>
          <w:p w14:paraId="4CE72703" w14:textId="77777777" w:rsidR="00B93B12" w:rsidRPr="008E506F" w:rsidRDefault="00B93B12" w:rsidP="00B93B12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5AD06A37" w14:textId="77777777" w:rsidR="00B93B12" w:rsidRDefault="00B93B12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0887AECE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5849BAC0" w14:textId="77777777" w:rsidR="00B93B12" w:rsidRDefault="00B93B12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F8E2E25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2C8D057A" w14:textId="77777777" w:rsidR="00B93B12" w:rsidRDefault="00B93B12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917F076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6670C238" w14:textId="77777777" w:rsidR="00B93B12" w:rsidRDefault="00B93B12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ED7D901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09ACBC1B" w14:textId="77777777" w:rsidR="00B93B12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1D08FD" w:rsidRPr="006375B5" w14:paraId="5A6B8398" w14:textId="77777777" w:rsidTr="00304D8F">
        <w:tc>
          <w:tcPr>
            <w:tcW w:w="2700" w:type="dxa"/>
            <w:shd w:val="clear" w:color="auto" w:fill="auto"/>
          </w:tcPr>
          <w:p w14:paraId="37524859" w14:textId="5927FD04" w:rsidR="001D08FD" w:rsidRPr="008E506F" w:rsidRDefault="001D08FD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lastRenderedPageBreak/>
              <w:t>ณ วันที่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30 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กันยายน </w:t>
            </w:r>
            <w:r w:rsidRPr="008E506F">
              <w:rPr>
                <w:rFonts w:ascii="Angsana New" w:hAnsi="Angsana New"/>
                <w:b/>
                <w:bCs/>
                <w:sz w:val="28"/>
                <w:szCs w:val="28"/>
              </w:rPr>
              <w:t>256</w:t>
            </w:r>
            <w:r>
              <w:rPr>
                <w:rFonts w:ascii="Angsana New" w:hAnsi="Angsana New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20" w:type="dxa"/>
          </w:tcPr>
          <w:p w14:paraId="6AAE57DE" w14:textId="77777777" w:rsidR="001D08FD" w:rsidRPr="008E506F" w:rsidRDefault="001D08FD" w:rsidP="00B93B12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3D6DE22D" w14:textId="77777777" w:rsidR="001D08FD" w:rsidRDefault="001D08FD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B8A9BDC" w14:textId="77777777" w:rsidR="001D08FD" w:rsidRPr="008E506F" w:rsidRDefault="001D08FD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4F8A13A6" w14:textId="77777777" w:rsidR="001D08FD" w:rsidRDefault="001D08FD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F20A124" w14:textId="77777777" w:rsidR="001D08FD" w:rsidRPr="008E506F" w:rsidRDefault="001D08FD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21D2DA1E" w14:textId="77777777" w:rsidR="001D08FD" w:rsidRDefault="001D08FD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vAlign w:val="bottom"/>
          </w:tcPr>
          <w:p w14:paraId="31066413" w14:textId="77777777" w:rsidR="001D08FD" w:rsidRPr="008E506F" w:rsidRDefault="001D08FD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vAlign w:val="bottom"/>
          </w:tcPr>
          <w:p w14:paraId="5D3A0910" w14:textId="77777777" w:rsidR="001D08FD" w:rsidRDefault="001D08FD" w:rsidP="00B93B12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67A94B0" w14:textId="77777777" w:rsidR="001D08FD" w:rsidRPr="008E506F" w:rsidRDefault="001D08FD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7A6F0A9" w14:textId="77777777" w:rsidR="001D08FD" w:rsidRDefault="001D08FD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</w:tr>
      <w:tr w:rsidR="00B93B12" w:rsidRPr="006375B5" w14:paraId="12700126" w14:textId="77777777" w:rsidTr="00304D8F">
        <w:tc>
          <w:tcPr>
            <w:tcW w:w="2700" w:type="dxa"/>
            <w:shd w:val="clear" w:color="auto" w:fill="auto"/>
          </w:tcPr>
          <w:p w14:paraId="1558F660" w14:textId="644B9456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 w:hint="cs"/>
                <w:sz w:val="28"/>
                <w:szCs w:val="28"/>
                <w:cs/>
              </w:rPr>
              <w:t>ภายใต้กรรมสิทธิ์ของบริษัท</w:t>
            </w:r>
          </w:p>
        </w:tc>
        <w:tc>
          <w:tcPr>
            <w:tcW w:w="720" w:type="dxa"/>
          </w:tcPr>
          <w:p w14:paraId="10F08FB4" w14:textId="77777777" w:rsidR="00B93B12" w:rsidRPr="008E506F" w:rsidRDefault="00B93B12" w:rsidP="00B93B12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vAlign w:val="bottom"/>
          </w:tcPr>
          <w:p w14:paraId="77C5A329" w14:textId="0E5DFB25" w:rsidR="00B93B12" w:rsidRPr="008E506F" w:rsidRDefault="00B93B12" w:rsidP="00B93B12">
            <w:pPr>
              <w:pStyle w:val="acctfourfigures"/>
              <w:tabs>
                <w:tab w:val="clear" w:pos="765"/>
                <w:tab w:val="decimal" w:pos="1237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41153A1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26F2DCD4" w14:textId="666BE0E5" w:rsidR="00B93B12" w:rsidRPr="008E506F" w:rsidRDefault="00B93B12" w:rsidP="00B93B12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0E87B5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  <w:shd w:val="clear" w:color="auto" w:fill="auto"/>
            <w:vAlign w:val="bottom"/>
          </w:tcPr>
          <w:p w14:paraId="1E790AAA" w14:textId="2B7A3A02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1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49AE26B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</w:tcPr>
          <w:p w14:paraId="64ECE15C" w14:textId="089061C4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8E72FE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9DE5BAE" w14:textId="2685A775" w:rsidR="00B93B12" w:rsidRPr="008E506F" w:rsidRDefault="00B93B12" w:rsidP="00B93B12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44</w:t>
            </w:r>
          </w:p>
        </w:tc>
      </w:tr>
      <w:tr w:rsidR="00B93B12" w:rsidRPr="006375B5" w14:paraId="61B31F6B" w14:textId="77777777" w:rsidTr="00304D8F">
        <w:tc>
          <w:tcPr>
            <w:tcW w:w="2700" w:type="dxa"/>
            <w:shd w:val="clear" w:color="auto" w:fill="auto"/>
          </w:tcPr>
          <w:p w14:paraId="7F52BBEA" w14:textId="49542D7A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8E506F">
              <w:rPr>
                <w:rFonts w:ascii="Angsana New" w:hAnsi="Angsana New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720" w:type="dxa"/>
          </w:tcPr>
          <w:p w14:paraId="24000203" w14:textId="77777777" w:rsidR="00B93B12" w:rsidRPr="008E506F" w:rsidRDefault="00B93B12" w:rsidP="00B93B12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bottom w:val="single" w:sz="4" w:space="0" w:color="auto"/>
            </w:tcBorders>
            <w:vAlign w:val="bottom"/>
          </w:tcPr>
          <w:p w14:paraId="2F59E643" w14:textId="158ADD22" w:rsidR="00B93B12" w:rsidRPr="008E506F" w:rsidRDefault="00B93B12" w:rsidP="00B93B12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76</w:t>
            </w:r>
          </w:p>
        </w:tc>
        <w:tc>
          <w:tcPr>
            <w:tcW w:w="270" w:type="dxa"/>
          </w:tcPr>
          <w:p w14:paraId="26E36285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C6EEC1E" w14:textId="539F9093" w:rsidR="00B93B12" w:rsidRPr="008E506F" w:rsidRDefault="00B93B12" w:rsidP="00B93B12">
            <w:pPr>
              <w:pStyle w:val="acctfourfigures"/>
              <w:tabs>
                <w:tab w:val="clear" w:pos="765"/>
                <w:tab w:val="decimal" w:pos="1246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653422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8DD226" w14:textId="0B103A11" w:rsidR="00B93B12" w:rsidRPr="008E506F" w:rsidRDefault="00B93B12" w:rsidP="00B93B12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42C3AE75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14:paraId="68089040" w14:textId="26034989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92C79C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0075C7" w14:textId="7B52617E" w:rsidR="00B93B12" w:rsidRPr="008E506F" w:rsidRDefault="00B93B12" w:rsidP="00B93B12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/>
                <w:sz w:val="28"/>
                <w:szCs w:val="28"/>
              </w:rPr>
              <w:t>82</w:t>
            </w:r>
          </w:p>
        </w:tc>
      </w:tr>
      <w:tr w:rsidR="00B93B12" w:rsidRPr="006375B5" w14:paraId="4A2E9111" w14:textId="77777777" w:rsidTr="00304D8F">
        <w:tc>
          <w:tcPr>
            <w:tcW w:w="2700" w:type="dxa"/>
            <w:shd w:val="clear" w:color="auto" w:fill="auto"/>
          </w:tcPr>
          <w:p w14:paraId="3679AA48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720" w:type="dxa"/>
          </w:tcPr>
          <w:p w14:paraId="7486525D" w14:textId="77777777" w:rsidR="00B93B12" w:rsidRPr="008E506F" w:rsidRDefault="00B93B12" w:rsidP="00B93B12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12A6A8" w14:textId="33A68385" w:rsidR="00B93B12" w:rsidRPr="008E506F" w:rsidRDefault="00B93B12" w:rsidP="00B93B12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76</w:t>
            </w:r>
          </w:p>
        </w:tc>
        <w:tc>
          <w:tcPr>
            <w:tcW w:w="270" w:type="dxa"/>
          </w:tcPr>
          <w:p w14:paraId="46905206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8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3C63440" w14:textId="0AA9CF87" w:rsidR="00B93B12" w:rsidRPr="008E506F" w:rsidRDefault="00B93B12" w:rsidP="00B93B12">
            <w:pPr>
              <w:pStyle w:val="acctfourfigures"/>
              <w:tabs>
                <w:tab w:val="clear" w:pos="765"/>
                <w:tab w:val="decimal" w:pos="1507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5CF59BC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B25D02" w14:textId="2F8B353A" w:rsidR="00B93B12" w:rsidRPr="008E506F" w:rsidRDefault="00B93B12" w:rsidP="00B93B12">
            <w:pPr>
              <w:pStyle w:val="acctfourfigures"/>
              <w:tabs>
                <w:tab w:val="clear" w:pos="765"/>
                <w:tab w:val="decimal" w:pos="1331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5BA6FC27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bottom w:val="double" w:sz="4" w:space="0" w:color="auto"/>
            </w:tcBorders>
          </w:tcPr>
          <w:p w14:paraId="3024499F" w14:textId="0A85BAFB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360" w:lineRule="exact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293059" w14:textId="77777777" w:rsidR="00B93B12" w:rsidRPr="008E506F" w:rsidRDefault="00B93B12" w:rsidP="00B93B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630D37E" w14:textId="25C47154" w:rsidR="00B93B12" w:rsidRPr="008E506F" w:rsidRDefault="00B93B12" w:rsidP="00B93B12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</w:rPr>
              <w:t>126</w:t>
            </w:r>
          </w:p>
        </w:tc>
      </w:tr>
    </w:tbl>
    <w:p w14:paraId="5CECCFB2" w14:textId="01ABC7BC" w:rsidR="002C0860" w:rsidRPr="006375B5" w:rsidRDefault="0007370E" w:rsidP="002C75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70"/>
          <w:tab w:val="decimal" w:pos="900"/>
        </w:tabs>
        <w:spacing w:line="240" w:lineRule="auto"/>
        <w:ind w:left="90"/>
        <w:jc w:val="thaiDistribute"/>
        <w:rPr>
          <w:rFonts w:ascii="Angsana New" w:hAnsi="Angsana New"/>
          <w:color w:val="2E74B5"/>
          <w:sz w:val="30"/>
          <w:szCs w:val="30"/>
        </w:rPr>
      </w:pPr>
      <w:r>
        <w:rPr>
          <w:rFonts w:ascii="Angsana New" w:hAnsi="Angsana New"/>
          <w:color w:val="2E74B5"/>
          <w:sz w:val="30"/>
          <w:szCs w:val="30"/>
        </w:rPr>
        <w:br w:type="textWrapping" w:clear="all"/>
      </w:r>
    </w:p>
    <w:p w14:paraId="01F61326" w14:textId="77777777" w:rsidR="00B20493" w:rsidRPr="006375B5" w:rsidRDefault="00B20493" w:rsidP="002C75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012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43A1C9B6" w14:textId="77777777" w:rsidR="0017595C" w:rsidRPr="006375B5" w:rsidRDefault="0017595C" w:rsidP="001759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012" w:firstLine="706"/>
        <w:jc w:val="thaiDistribute"/>
        <w:rPr>
          <w:rFonts w:ascii="Angsana New" w:hAnsi="Angsana New"/>
          <w:spacing w:val="-2"/>
          <w:sz w:val="30"/>
          <w:szCs w:val="30"/>
        </w:rPr>
        <w:sectPr w:rsidR="0017595C" w:rsidRPr="006375B5" w:rsidSect="005462CF">
          <w:headerReference w:type="default" r:id="rId18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538015FE" w14:textId="376AF178" w:rsidR="00235686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</w:rPr>
        <w:lastRenderedPageBreak/>
        <w:tab/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ราคาทรัพย์สินของกลุ่มบริษัทและบริษัทก่อนหักค่าเสื่อมราคาสะสมของอาคารและอุปกรณ์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ซึ่งได้คิดค่าเสื่อมราคาเต็มจำนวนแล้ว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แต่ยังคงใช้งานจนถึง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ณ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วันที่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pacing w:val="-2"/>
          <w:sz w:val="30"/>
          <w:szCs w:val="30"/>
        </w:rPr>
        <w:t>30</w:t>
      </w:r>
      <w:r w:rsidR="00235686"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กันยายน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2565</w:t>
      </w:r>
      <w:r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มีจำนวน</w:t>
      </w:r>
      <w:r w:rsidR="000101FF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541D69">
        <w:rPr>
          <w:rFonts w:ascii="Angsana New" w:hAnsi="Angsana New"/>
          <w:spacing w:val="-2"/>
          <w:sz w:val="30"/>
          <w:szCs w:val="30"/>
        </w:rPr>
        <w:t>965.59</w:t>
      </w:r>
      <w:r w:rsidR="000101FF"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0101FF" w:rsidRPr="006375B5">
        <w:rPr>
          <w:rFonts w:ascii="Angsana New" w:hAnsi="Angsana New" w:hint="cs"/>
          <w:spacing w:val="-2"/>
          <w:sz w:val="30"/>
          <w:szCs w:val="30"/>
          <w:cs/>
        </w:rPr>
        <w:t>ล้านบาท และ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541D69">
        <w:rPr>
          <w:rFonts w:ascii="Angsana New" w:hAnsi="Angsana New"/>
          <w:spacing w:val="-2"/>
          <w:sz w:val="30"/>
          <w:szCs w:val="30"/>
        </w:rPr>
        <w:t>37.65</w:t>
      </w:r>
      <w:r w:rsidR="00235686" w:rsidRPr="006375B5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ล้านบาท</w:t>
      </w:r>
      <w:r w:rsidR="000101FF"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 w:hint="cs"/>
          <w:spacing w:val="-2"/>
          <w:sz w:val="30"/>
          <w:szCs w:val="30"/>
          <w:cs/>
        </w:rPr>
        <w:t>ตามลำดับ</w:t>
      </w:r>
      <w:r w:rsidR="00235686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pacing w:val="-2"/>
          <w:sz w:val="30"/>
          <w:szCs w:val="30"/>
        </w:rPr>
        <w:t>2564</w:t>
      </w:r>
      <w:r w:rsidR="00235686" w:rsidRPr="006375B5">
        <w:rPr>
          <w:rFonts w:ascii="Angsana New" w:hAnsi="Angsana New"/>
          <w:i/>
          <w:iCs/>
          <w:spacing w:val="-2"/>
          <w:sz w:val="30"/>
          <w:szCs w:val="30"/>
        </w:rPr>
        <w:t xml:space="preserve">: </w:t>
      </w:r>
      <w:r w:rsidR="000E564C" w:rsidRPr="000E564C">
        <w:rPr>
          <w:rFonts w:ascii="Angsana New" w:hAnsi="Angsana New"/>
          <w:i/>
          <w:iCs/>
          <w:spacing w:val="-2"/>
          <w:sz w:val="30"/>
          <w:szCs w:val="30"/>
        </w:rPr>
        <w:t>946</w:t>
      </w:r>
      <w:r w:rsidR="000A50D6">
        <w:rPr>
          <w:rFonts w:ascii="Angsana New" w:hAnsi="Angsana New"/>
          <w:i/>
          <w:iCs/>
          <w:spacing w:val="-2"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pacing w:val="-2"/>
          <w:sz w:val="30"/>
          <w:szCs w:val="30"/>
        </w:rPr>
        <w:t>18</w:t>
      </w:r>
      <w:r w:rsidR="000101FF" w:rsidRPr="006375B5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="000101FF"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 xml:space="preserve">ล้านบาท และ </w:t>
      </w:r>
      <w:r w:rsidR="000E564C" w:rsidRPr="000E564C">
        <w:rPr>
          <w:rFonts w:ascii="Angsana New" w:hAnsi="Angsana New"/>
          <w:i/>
          <w:iCs/>
          <w:spacing w:val="-2"/>
          <w:sz w:val="30"/>
          <w:szCs w:val="30"/>
        </w:rPr>
        <w:t>48</w:t>
      </w:r>
      <w:r w:rsidR="000A50D6">
        <w:rPr>
          <w:rFonts w:ascii="Angsana New" w:hAnsi="Angsana New"/>
          <w:i/>
          <w:iCs/>
          <w:spacing w:val="-2"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pacing w:val="-2"/>
          <w:sz w:val="30"/>
          <w:szCs w:val="30"/>
        </w:rPr>
        <w:t>79</w:t>
      </w:r>
      <w:r w:rsidR="00235686" w:rsidRPr="006375B5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="00235686"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</w:t>
      </w:r>
      <w:r w:rsidR="00235686" w:rsidRPr="006375B5">
        <w:rPr>
          <w:rFonts w:ascii="Angsana New" w:hAnsi="Angsana New"/>
          <w:i/>
          <w:iCs/>
          <w:spacing w:val="-2"/>
          <w:sz w:val="30"/>
          <w:szCs w:val="30"/>
          <w:cs/>
        </w:rPr>
        <w:t>)</w:t>
      </w:r>
    </w:p>
    <w:p w14:paraId="11C27FCE" w14:textId="77777777" w:rsidR="00124222" w:rsidRPr="006375B5" w:rsidRDefault="00124222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20"/>
          <w:szCs w:val="20"/>
        </w:rPr>
      </w:pPr>
    </w:p>
    <w:p w14:paraId="6DADC9C4" w14:textId="4599658F" w:rsidR="000C58A4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</w:rPr>
        <w:tab/>
      </w:r>
      <w:r w:rsidR="000C58A4" w:rsidRPr="006375B5">
        <w:rPr>
          <w:rFonts w:ascii="Angsana New" w:hAnsi="Angsana New"/>
          <w:spacing w:val="-2"/>
          <w:sz w:val="30"/>
          <w:szCs w:val="30"/>
          <w:cs/>
        </w:rPr>
        <w:t>อาคารและสิ่งปลูกสร้าง</w:t>
      </w:r>
      <w:r w:rsidR="000348CF" w:rsidRPr="006375B5">
        <w:rPr>
          <w:rFonts w:ascii="Angsana New" w:hAnsi="Angsana New"/>
          <w:spacing w:val="-2"/>
          <w:sz w:val="30"/>
          <w:szCs w:val="30"/>
          <w:cs/>
        </w:rPr>
        <w:t>ของกลุ่มบริษัท</w:t>
      </w:r>
      <w:r w:rsidR="000C58A4" w:rsidRPr="006375B5">
        <w:rPr>
          <w:rFonts w:ascii="Angsana New" w:hAnsi="Angsana New"/>
          <w:spacing w:val="-2"/>
          <w:sz w:val="30"/>
          <w:szCs w:val="30"/>
          <w:cs/>
        </w:rPr>
        <w:t>ได้รวมอาคารโรงแรมแห่งหนึ่งที่ตั้งอยู่</w:t>
      </w:r>
      <w:r w:rsidR="000348CF" w:rsidRPr="006375B5">
        <w:rPr>
          <w:rFonts w:ascii="Angsana New" w:hAnsi="Angsana New"/>
          <w:spacing w:val="-2"/>
          <w:sz w:val="30"/>
          <w:szCs w:val="30"/>
          <w:cs/>
        </w:rPr>
        <w:t>บน</w:t>
      </w:r>
      <w:r w:rsidR="00D662A8" w:rsidRPr="006375B5">
        <w:rPr>
          <w:rFonts w:ascii="Angsana New" w:hAnsi="Angsana New"/>
          <w:spacing w:val="-2"/>
          <w:sz w:val="30"/>
          <w:szCs w:val="30"/>
          <w:cs/>
        </w:rPr>
        <w:t>สิทธิการเช่า</w:t>
      </w:r>
      <w:r w:rsidR="000348CF" w:rsidRPr="006375B5">
        <w:rPr>
          <w:rFonts w:ascii="Angsana New" w:hAnsi="Angsana New"/>
          <w:spacing w:val="-2"/>
          <w:sz w:val="30"/>
          <w:szCs w:val="30"/>
          <w:cs/>
        </w:rPr>
        <w:t>ของบริษัทย่อย</w:t>
      </w:r>
      <w:r w:rsidR="000C58A4" w:rsidRPr="006375B5">
        <w:rPr>
          <w:rFonts w:ascii="Angsana New" w:hAnsi="Angsana New"/>
          <w:spacing w:val="-2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โดยกรรมสิทธิ์จะตกเป็นสิทธิ์ของเจ้าของที่ดินตามเงื่อนไขที่ระบุไว้ในสัญญาเช่าโครงการเอฟวายไอ เซ็นเตอร์ </w:t>
      </w:r>
    </w:p>
    <w:p w14:paraId="28D9E60F" w14:textId="4A5B8F63" w:rsidR="00FA61DD" w:rsidRPr="006375B5" w:rsidRDefault="00FA61DD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</w:rPr>
      </w:pPr>
    </w:p>
    <w:p w14:paraId="3AC494DB" w14:textId="29B7D212" w:rsidR="00FA61DD" w:rsidRPr="006375B5" w:rsidRDefault="00FA61DD" w:rsidP="00FA61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/>
        <w:jc w:val="thaiDistribute"/>
        <w:rPr>
          <w:rFonts w:ascii="Angsana New" w:hAnsi="Angsana New"/>
          <w:spacing w:val="-4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  <w:cs/>
        </w:rPr>
        <w:t>ในระหว่าง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สิ้นสุดวันที่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1A07E9">
        <w:rPr>
          <w:rFonts w:ascii="Angsana New" w:hAnsi="Angsana New"/>
          <w:spacing w:val="-2"/>
          <w:sz w:val="30"/>
          <w:szCs w:val="30"/>
        </w:rPr>
        <w:t>4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กลุ่มบริษัทได้ทบทวนสัญญาเช่าที่ดิน โดยกลุ่มบริษัทคาดว่าจะใช้สิทธิในการต่ออายุสัญญาเช่าที่ดินดังกล่าว ทำให้มีการเปลี่ยนแปลง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ประมาณการ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อายุการใช้งานของอาคารเพิ่มขึ้นจาก </w:t>
      </w:r>
      <w:r w:rsidR="000E564C" w:rsidRPr="000E564C">
        <w:rPr>
          <w:rFonts w:ascii="Angsana New" w:hAnsi="Angsana New"/>
          <w:spacing w:val="-2"/>
          <w:sz w:val="30"/>
          <w:szCs w:val="30"/>
        </w:rPr>
        <w:t>30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ปี เป็น </w:t>
      </w:r>
      <w:r w:rsidR="000E564C" w:rsidRPr="000E564C">
        <w:rPr>
          <w:rFonts w:ascii="Angsana New" w:hAnsi="Angsana New"/>
          <w:spacing w:val="-2"/>
          <w:sz w:val="30"/>
          <w:szCs w:val="30"/>
        </w:rPr>
        <w:t>60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ปี นับจากวันที่ทำสัญญา ซึ่งส่งผลกระทบให้ค่าเสื่อมราคาสำหรับ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6375B5">
        <w:rPr>
          <w:rFonts w:ascii="Angsana New" w:hAnsi="Angsana New"/>
          <w:spacing w:val="-2"/>
          <w:sz w:val="30"/>
          <w:szCs w:val="30"/>
          <w:cs/>
        </w:rPr>
        <w:t>สิ้นสุ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ด</w:t>
      </w:r>
      <w:r w:rsidRPr="006375B5">
        <w:rPr>
          <w:rFonts w:ascii="Angsana New" w:hAnsi="Angsana New"/>
          <w:spacing w:val="-4"/>
          <w:sz w:val="30"/>
          <w:szCs w:val="30"/>
          <w:cs/>
        </w:rPr>
        <w:t xml:space="preserve">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 w:hint="cs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</w:t>
      </w:r>
      <w:r w:rsidR="001A07E9">
        <w:rPr>
          <w:rFonts w:ascii="Angsana New" w:hAnsi="Angsana New"/>
          <w:spacing w:val="-2"/>
          <w:sz w:val="30"/>
          <w:szCs w:val="30"/>
        </w:rPr>
        <w:t>4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pacing w:val="-4"/>
          <w:sz w:val="30"/>
          <w:szCs w:val="30"/>
          <w:cs/>
        </w:rPr>
        <w:t>ที่บันทึกในค่าใช้จ่ายในงบกำไรขาดทุนเบ็ดเสร็จลดลงเป็นจำนวน</w:t>
      </w:r>
      <w:r w:rsidRPr="006375B5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1A07E9">
        <w:rPr>
          <w:rFonts w:ascii="Angsana New" w:hAnsi="Angsana New"/>
          <w:spacing w:val="-4"/>
          <w:sz w:val="30"/>
          <w:szCs w:val="30"/>
        </w:rPr>
        <w:t>33.92</w:t>
      </w:r>
      <w:r w:rsidRPr="006375B5">
        <w:rPr>
          <w:rFonts w:ascii="Angsana New" w:hAnsi="Angsana New"/>
          <w:spacing w:val="-4"/>
          <w:sz w:val="30"/>
          <w:szCs w:val="30"/>
        </w:rPr>
        <w:t xml:space="preserve"> </w:t>
      </w:r>
      <w:r w:rsidRPr="006375B5">
        <w:rPr>
          <w:rFonts w:ascii="Angsana New" w:hAnsi="Angsana New"/>
          <w:spacing w:val="-4"/>
          <w:sz w:val="30"/>
          <w:szCs w:val="30"/>
          <w:cs/>
        </w:rPr>
        <w:t>ล้านบาท</w:t>
      </w:r>
    </w:p>
    <w:p w14:paraId="3F224C6E" w14:textId="77777777" w:rsidR="000C58A4" w:rsidRPr="006375B5" w:rsidRDefault="000C58A4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20"/>
          <w:szCs w:val="20"/>
        </w:rPr>
      </w:pPr>
    </w:p>
    <w:p w14:paraId="21DAE4EA" w14:textId="66F174A3" w:rsidR="00124222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6375B5">
        <w:rPr>
          <w:rFonts w:ascii="Angsana New" w:hAnsi="Angsana New"/>
          <w:i/>
          <w:iCs/>
          <w:spacing w:val="-2"/>
          <w:sz w:val="30"/>
          <w:szCs w:val="30"/>
        </w:rPr>
        <w:tab/>
      </w:r>
      <w:r w:rsidR="00CB1095" w:rsidRPr="006375B5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658CAD63" w14:textId="77777777" w:rsidR="00124222" w:rsidRPr="006375B5" w:rsidRDefault="00124222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20"/>
          <w:szCs w:val="20"/>
        </w:rPr>
      </w:pPr>
    </w:p>
    <w:p w14:paraId="60E49AA3" w14:textId="68B2CA19" w:rsidR="00124222" w:rsidRPr="006375B5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6375B5">
        <w:rPr>
          <w:rFonts w:ascii="Angsana New" w:hAnsi="Angsana New"/>
          <w:spacing w:val="-6"/>
          <w:sz w:val="30"/>
          <w:szCs w:val="30"/>
        </w:rPr>
        <w:tab/>
      </w:r>
      <w:r w:rsidR="00EE4756" w:rsidRPr="006375B5">
        <w:rPr>
          <w:rFonts w:ascii="Angsana New" w:hAnsi="Angsana New" w:hint="cs"/>
          <w:spacing w:val="-6"/>
          <w:sz w:val="30"/>
          <w:szCs w:val="30"/>
          <w:cs/>
        </w:rPr>
        <w:t>กลุ่มบริษัทและบริษัทมีภาระค้ำประกันใน</w:t>
      </w:r>
      <w:r w:rsidR="00124222" w:rsidRPr="006375B5">
        <w:rPr>
          <w:rFonts w:ascii="Angsana New" w:hAnsi="Angsana New"/>
          <w:spacing w:val="-6"/>
          <w:sz w:val="30"/>
          <w:szCs w:val="30"/>
          <w:cs/>
        </w:rPr>
        <w:t>ที่ดินและส่วนปรับปรุงที่ดิน และอาคาร</w:t>
      </w:r>
      <w:r w:rsidR="00EE4756" w:rsidRPr="006375B5">
        <w:rPr>
          <w:rFonts w:ascii="Angsana New" w:hAnsi="Angsana New" w:hint="cs"/>
          <w:spacing w:val="-6"/>
          <w:sz w:val="30"/>
          <w:szCs w:val="30"/>
          <w:cs/>
        </w:rPr>
        <w:t xml:space="preserve">ตามรายละเอียดในหมายเหตุข้อ </w:t>
      </w:r>
      <w:r w:rsidR="000E564C" w:rsidRPr="000E564C">
        <w:rPr>
          <w:rFonts w:ascii="Angsana New" w:hAnsi="Angsana New"/>
          <w:spacing w:val="-6"/>
          <w:sz w:val="30"/>
          <w:szCs w:val="30"/>
        </w:rPr>
        <w:t>15</w:t>
      </w:r>
    </w:p>
    <w:p w14:paraId="348F47EF" w14:textId="77C7791B" w:rsidR="00370B2A" w:rsidRPr="006375B5" w:rsidRDefault="00370B2A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6"/>
          <w:sz w:val="22"/>
          <w:szCs w:val="22"/>
        </w:rPr>
      </w:pPr>
    </w:p>
    <w:p w14:paraId="3A7E067B" w14:textId="517A57FD" w:rsidR="00370B2A" w:rsidRPr="006375B5" w:rsidRDefault="00370B2A" w:rsidP="00370B2A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สัญญาเช่า</w:t>
      </w:r>
    </w:p>
    <w:p w14:paraId="5D8E6DBC" w14:textId="3C14A38F" w:rsidR="00370B2A" w:rsidRPr="006375B5" w:rsidRDefault="00370B2A" w:rsidP="00370B2A">
      <w:pPr>
        <w:rPr>
          <w:sz w:val="10"/>
          <w:szCs w:val="10"/>
          <w:lang w:val="x-none" w:eastAsia="x-none"/>
        </w:rPr>
      </w:pPr>
    </w:p>
    <w:p w14:paraId="62A64679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สัญญาเช่าที่ดิน</w:t>
      </w:r>
    </w:p>
    <w:p w14:paraId="1FEA8CDD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both"/>
        <w:rPr>
          <w:rFonts w:ascii="Angsana New" w:hAnsi="Angsana New"/>
          <w:sz w:val="20"/>
          <w:szCs w:val="20"/>
          <w:cs/>
        </w:rPr>
      </w:pPr>
    </w:p>
    <w:p w14:paraId="042ACC43" w14:textId="77777777" w:rsidR="006D3D63" w:rsidRPr="006375B5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 w:hint="cs"/>
          <w:spacing w:val="-2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ได้ทำสัญญาเช่าที่ดินเพื่อการพัฒนา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 โดยการสร้างอาคารโรงงานและคลังสินค้าเพื่อให้เช่าเพื่อการพัฒนาอาคารสำนักงานให้เช่าและ</w:t>
      </w:r>
      <w:r w:rsidRPr="006375B5">
        <w:rPr>
          <w:rFonts w:ascii="Angsana New" w:hAnsi="Angsana New"/>
          <w:spacing w:val="-2"/>
          <w:sz w:val="30"/>
          <w:szCs w:val="30"/>
        </w:rPr>
        <w:t>/</w:t>
      </w:r>
      <w:r w:rsidRPr="006375B5">
        <w:rPr>
          <w:rFonts w:ascii="Angsana New" w:hAnsi="Angsana New" w:hint="cs"/>
          <w:spacing w:val="-2"/>
          <w:sz w:val="30"/>
          <w:szCs w:val="30"/>
          <w:cs/>
        </w:rPr>
        <w:t>หรือโรงแรม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ดังรายละเอียดต่อไปนี้</w:t>
      </w:r>
    </w:p>
    <w:p w14:paraId="78EACEDF" w14:textId="77777777" w:rsidR="006D3D63" w:rsidRPr="006375B5" w:rsidRDefault="006D3D63" w:rsidP="006D3D63">
      <w:pPr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tbl>
      <w:tblPr>
        <w:tblW w:w="0" w:type="auto"/>
        <w:tblInd w:w="450" w:type="dxa"/>
        <w:tblLook w:val="04A0" w:firstRow="1" w:lastRow="0" w:firstColumn="1" w:lastColumn="0" w:noHBand="0" w:noVBand="1"/>
      </w:tblPr>
      <w:tblGrid>
        <w:gridCol w:w="3069"/>
        <w:gridCol w:w="2691"/>
        <w:gridCol w:w="1418"/>
        <w:gridCol w:w="1937"/>
      </w:tblGrid>
      <w:tr w:rsidR="006D3D63" w:rsidRPr="006375B5" w14:paraId="1978EF28" w14:textId="77777777" w:rsidTr="00317AFA">
        <w:trPr>
          <w:tblHeader/>
        </w:trPr>
        <w:tc>
          <w:tcPr>
            <w:tcW w:w="3069" w:type="dxa"/>
          </w:tcPr>
          <w:p w14:paraId="630F4B7A" w14:textId="067B3FF2" w:rsidR="006D3D63" w:rsidRPr="006375B5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โครงการ</w:t>
            </w:r>
          </w:p>
        </w:tc>
        <w:tc>
          <w:tcPr>
            <w:tcW w:w="2691" w:type="dxa"/>
          </w:tcPr>
          <w:p w14:paraId="5CCF7AEF" w14:textId="307D2AE9" w:rsidR="006D3D63" w:rsidRPr="006375B5" w:rsidRDefault="006D3D63" w:rsidP="00317AFA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ผู้ให้เช่า</w:t>
            </w:r>
          </w:p>
        </w:tc>
        <w:tc>
          <w:tcPr>
            <w:tcW w:w="1418" w:type="dxa"/>
          </w:tcPr>
          <w:p w14:paraId="1EAC0715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ระยะเวลา</w:t>
            </w:r>
          </w:p>
        </w:tc>
        <w:tc>
          <w:tcPr>
            <w:tcW w:w="1937" w:type="dxa"/>
          </w:tcPr>
          <w:p w14:paraId="4EAC8E04" w14:textId="77777777" w:rsidR="00C25699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วันที่มีผลบังคับ</w:t>
            </w:r>
          </w:p>
          <w:p w14:paraId="48986574" w14:textId="0CFFDC21" w:rsidR="006D3D63" w:rsidRPr="006375B5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ตามสัญญา</w:t>
            </w:r>
          </w:p>
        </w:tc>
      </w:tr>
      <w:tr w:rsidR="006D3D63" w:rsidRPr="006375B5" w14:paraId="418741AA" w14:textId="77777777" w:rsidTr="00317AFA">
        <w:tc>
          <w:tcPr>
            <w:tcW w:w="3069" w:type="dxa"/>
          </w:tcPr>
          <w:p w14:paraId="4F7B871B" w14:textId="77777777" w:rsidR="006D3D63" w:rsidRPr="006375B5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ind w:left="160" w:hanging="16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อสังหาริมทรัพย์เพื่อการลงทุนเพื่ออุตสาหกรรม</w:t>
            </w:r>
          </w:p>
        </w:tc>
        <w:tc>
          <w:tcPr>
            <w:tcW w:w="2691" w:type="dxa"/>
          </w:tcPr>
          <w:p w14:paraId="50FAEBC7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18" w:type="dxa"/>
          </w:tcPr>
          <w:p w14:paraId="45340A62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937" w:type="dxa"/>
          </w:tcPr>
          <w:p w14:paraId="787F2A50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6D3D63" w:rsidRPr="006375B5" w14:paraId="0E385F10" w14:textId="77777777" w:rsidTr="00317AFA">
        <w:tc>
          <w:tcPr>
            <w:tcW w:w="3069" w:type="dxa"/>
          </w:tcPr>
          <w:p w14:paraId="7CEEE14F" w14:textId="1CFCF54E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91" w:type="dxa"/>
          </w:tcPr>
          <w:p w14:paraId="734689A2" w14:textId="59CFF476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ชัยนันท์</w:t>
            </w: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บางพลี พาร์ค</w:t>
            </w:r>
            <w:r w:rsidR="00D516F8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="00D516F8"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D516F8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แลนด์ จำกัด</w:t>
            </w:r>
          </w:p>
        </w:tc>
        <w:tc>
          <w:tcPr>
            <w:tcW w:w="1418" w:type="dxa"/>
          </w:tcPr>
          <w:p w14:paraId="741B0874" w14:textId="0CA3661A" w:rsidR="006D3D63" w:rsidRPr="006375B5" w:rsidRDefault="000E564C" w:rsidP="00252A4B">
            <w:pPr>
              <w:spacing w:line="240" w:lineRule="auto"/>
              <w:ind w:left="190" w:hanging="1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เดือน ถึง </w:t>
            </w:r>
            <w:r w:rsidRPr="000E564C">
              <w:rPr>
                <w:rFonts w:ascii="Angsana New" w:hAnsi="Angsana New"/>
                <w:sz w:val="30"/>
                <w:szCs w:val="30"/>
              </w:rPr>
              <w:t>26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937" w:type="dxa"/>
          </w:tcPr>
          <w:p w14:paraId="4C204D0A" w14:textId="7F810D1F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6D3D63" w:rsidRPr="006375B5" w14:paraId="2E6B1362" w14:textId="77777777" w:rsidTr="00317AFA">
        <w:tc>
          <w:tcPr>
            <w:tcW w:w="3069" w:type="dxa"/>
          </w:tcPr>
          <w:p w14:paraId="23A3A7E7" w14:textId="1060D7F2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โครงการบางนา กม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39</w:t>
            </w:r>
          </w:p>
        </w:tc>
        <w:tc>
          <w:tcPr>
            <w:tcW w:w="2691" w:type="dxa"/>
          </w:tcPr>
          <w:p w14:paraId="586D2082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บริษัท พรชัยอีควิปเม้นท์ จำกัด</w:t>
            </w:r>
          </w:p>
        </w:tc>
        <w:tc>
          <w:tcPr>
            <w:tcW w:w="1418" w:type="dxa"/>
          </w:tcPr>
          <w:p w14:paraId="6D850207" w14:textId="253F6990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22ABA87A" w14:textId="632526BF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2557</w:t>
            </w:r>
          </w:p>
        </w:tc>
      </w:tr>
      <w:tr w:rsidR="006D3D63" w:rsidRPr="006375B5" w14:paraId="3DA5B0E3" w14:textId="77777777" w:rsidTr="00317AFA">
        <w:tc>
          <w:tcPr>
            <w:tcW w:w="3069" w:type="dxa"/>
          </w:tcPr>
          <w:p w14:paraId="5CD35FE1" w14:textId="41D0BCAC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91" w:type="dxa"/>
          </w:tcPr>
          <w:p w14:paraId="34122D4E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  <w:p w14:paraId="3860D8C3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เอ็ม เอช กรุ๊ป</w:t>
            </w:r>
          </w:p>
          <w:p w14:paraId="766878FE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บจ. แอล วี แมนูแฟคเจอริง</w:t>
            </w:r>
          </w:p>
        </w:tc>
        <w:tc>
          <w:tcPr>
            <w:tcW w:w="1418" w:type="dxa"/>
          </w:tcPr>
          <w:p w14:paraId="20F6A568" w14:textId="760F552D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31344772" w14:textId="14DDFBE4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13</w:t>
            </w:r>
            <w:r w:rsidR="006D3D63" w:rsidRPr="006375B5">
              <w:rPr>
                <w:rFonts w:ascii="Angsana New" w:hAnsi="Angsana New"/>
                <w:sz w:val="30"/>
                <w:szCs w:val="30"/>
                <w:lang w:val="en-GB" w:bidi="ar-SA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ธันวาคม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6D3D63" w:rsidRPr="006375B5" w14:paraId="2268EFCB" w14:textId="77777777" w:rsidTr="00317AFA">
        <w:tc>
          <w:tcPr>
            <w:tcW w:w="3069" w:type="dxa"/>
          </w:tcPr>
          <w:p w14:paraId="3D437F0C" w14:textId="77777777" w:rsidR="006D3D63" w:rsidRPr="006375B5" w:rsidRDefault="006D3D63" w:rsidP="0062672E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lastRenderedPageBreak/>
              <w:t>อสังหาริมทรัพย์เพื่อการลงทุนเพื่อการพาณิชย์</w:t>
            </w:r>
          </w:p>
        </w:tc>
        <w:tc>
          <w:tcPr>
            <w:tcW w:w="2691" w:type="dxa"/>
          </w:tcPr>
          <w:p w14:paraId="616DCE71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</w:tcPr>
          <w:p w14:paraId="4C95B225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37" w:type="dxa"/>
          </w:tcPr>
          <w:p w14:paraId="25E02144" w14:textId="77777777" w:rsidR="006D3D63" w:rsidRPr="006375B5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</w:tr>
      <w:tr w:rsidR="006D3D63" w:rsidRPr="006375B5" w14:paraId="78D31CF9" w14:textId="77777777" w:rsidTr="00317AFA">
        <w:tc>
          <w:tcPr>
            <w:tcW w:w="3069" w:type="dxa"/>
          </w:tcPr>
          <w:p w14:paraId="24BAC3DC" w14:textId="77777777" w:rsidR="006D3D63" w:rsidRPr="006375B5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โครงการเอฟ วาย ไอ เซ็นเตอร์</w:t>
            </w:r>
          </w:p>
        </w:tc>
        <w:tc>
          <w:tcPr>
            <w:tcW w:w="2691" w:type="dxa"/>
          </w:tcPr>
          <w:p w14:paraId="2BF89030" w14:textId="77777777" w:rsidR="006D3D63" w:rsidRPr="006375B5" w:rsidRDefault="006D3D63" w:rsidP="0062672E">
            <w:pPr>
              <w:spacing w:line="240" w:lineRule="auto"/>
              <w:ind w:left="163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418" w:type="dxa"/>
          </w:tcPr>
          <w:p w14:paraId="79C03CED" w14:textId="7DF230E3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34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5EEE58D7" w14:textId="78C0859C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="006D3D63"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6D3D63" w:rsidRPr="006375B5" w14:paraId="3DFC4448" w14:textId="77777777" w:rsidTr="00317AFA">
        <w:tc>
          <w:tcPr>
            <w:tcW w:w="3069" w:type="dxa"/>
          </w:tcPr>
          <w:p w14:paraId="560B79BC" w14:textId="77777777" w:rsidR="006D3D63" w:rsidRPr="006375B5" w:rsidRDefault="006D3D63" w:rsidP="0062672E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โครงการสาทร สแควร์ และโครงการดับบลิว โฮเต็ล แบงคอก</w:t>
            </w:r>
          </w:p>
        </w:tc>
        <w:tc>
          <w:tcPr>
            <w:tcW w:w="2691" w:type="dxa"/>
          </w:tcPr>
          <w:p w14:paraId="114A161D" w14:textId="77777777" w:rsidR="006D3D63" w:rsidRPr="006375B5" w:rsidRDefault="006D3D63" w:rsidP="0062672E">
            <w:pPr>
              <w:spacing w:line="240" w:lineRule="auto"/>
              <w:ind w:left="163" w:hanging="163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418" w:type="dxa"/>
          </w:tcPr>
          <w:p w14:paraId="623F10D4" w14:textId="02B56AA1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33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="006D3D63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937" w:type="dxa"/>
          </w:tcPr>
          <w:p w14:paraId="28757AFF" w14:textId="47E46366" w:rsidR="006D3D63" w:rsidRPr="006375B5" w:rsidRDefault="000E564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="006D3D63" w:rsidRPr="006375B5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="006D3D63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2550</w:t>
            </w:r>
          </w:p>
        </w:tc>
      </w:tr>
      <w:tr w:rsidR="00D63B9D" w:rsidRPr="006375B5" w14:paraId="084564A8" w14:textId="77777777" w:rsidTr="00317AFA">
        <w:tc>
          <w:tcPr>
            <w:tcW w:w="3069" w:type="dxa"/>
          </w:tcPr>
          <w:p w14:paraId="11D4481D" w14:textId="3CB83D01" w:rsidR="00D63B9D" w:rsidRPr="006375B5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โครงการสีลมเอจ</w:t>
            </w:r>
          </w:p>
        </w:tc>
        <w:tc>
          <w:tcPr>
            <w:tcW w:w="2691" w:type="dxa"/>
          </w:tcPr>
          <w:p w14:paraId="5E97F658" w14:textId="77777777" w:rsidR="00D63B9D" w:rsidRPr="006375B5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สำนักงานทรัพย์สิน</w:t>
            </w:r>
          </w:p>
          <w:p w14:paraId="17DF3EBA" w14:textId="06D28961" w:rsidR="00D63B9D" w:rsidRPr="006375B5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ส่วนพระมหากษัตริย์</w:t>
            </w:r>
          </w:p>
        </w:tc>
        <w:tc>
          <w:tcPr>
            <w:tcW w:w="1418" w:type="dxa"/>
          </w:tcPr>
          <w:p w14:paraId="6A763644" w14:textId="10857937" w:rsidR="00D63B9D" w:rsidRPr="006375B5" w:rsidRDefault="000E564C" w:rsidP="00D63B9D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30</w:t>
            </w:r>
            <w:r w:rsidR="00D63B9D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D63B9D" w:rsidRPr="006375B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540CC098" w14:textId="5AABE521" w:rsidR="00D63B9D" w:rsidRPr="006375B5" w:rsidRDefault="000E564C" w:rsidP="00D63B9D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D63B9D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</w:t>
            </w:r>
            <w:r w:rsidR="00D63B9D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0E564C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7432F9CE" w14:textId="77777777" w:rsidR="006D3D63" w:rsidRPr="006375B5" w:rsidRDefault="006D3D63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CF52EFD" w14:textId="5073A5FD" w:rsidR="00370B2A" w:rsidRPr="006375B5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ในปี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สินทรัพย์สิทธิการใช้ของกลุ่มบริษัท</w:t>
      </w:r>
      <w:r w:rsidR="00305DB4">
        <w:rPr>
          <w:rFonts w:ascii="Angsana New" w:hAnsi="Angsana New" w:hint="cs"/>
          <w:sz w:val="30"/>
          <w:szCs w:val="30"/>
          <w:cs/>
        </w:rPr>
        <w:t>และบริษัท</w:t>
      </w:r>
      <w:r w:rsidRPr="006375B5">
        <w:rPr>
          <w:rFonts w:ascii="Angsana New" w:hAnsi="Angsana New"/>
          <w:sz w:val="30"/>
          <w:szCs w:val="30"/>
          <w:cs/>
        </w:rPr>
        <w:t xml:space="preserve">เพิ่มขึ้นเป็นจำนวน </w:t>
      </w:r>
      <w:r w:rsidR="00670DAD">
        <w:rPr>
          <w:rFonts w:ascii="Angsana New" w:hAnsi="Angsana New"/>
          <w:sz w:val="30"/>
          <w:szCs w:val="30"/>
        </w:rPr>
        <w:t>491.72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ล้านบาท </w:t>
      </w:r>
      <w:r w:rsidR="00305DB4">
        <w:rPr>
          <w:rFonts w:ascii="Angsana New" w:hAnsi="Angsana New" w:hint="cs"/>
          <w:sz w:val="30"/>
          <w:szCs w:val="30"/>
          <w:cs/>
        </w:rPr>
        <w:t xml:space="preserve">และ </w:t>
      </w:r>
      <w:r w:rsidR="00305DB4">
        <w:rPr>
          <w:rFonts w:ascii="Angsana New" w:hAnsi="Angsana New"/>
          <w:sz w:val="30"/>
          <w:szCs w:val="30"/>
        </w:rPr>
        <w:t xml:space="preserve">63.97 </w:t>
      </w:r>
      <w:r w:rsidR="00305DB4">
        <w:rPr>
          <w:rFonts w:ascii="Angsana New" w:hAnsi="Angsana New" w:hint="cs"/>
          <w:sz w:val="30"/>
          <w:szCs w:val="30"/>
          <w:cs/>
        </w:rPr>
        <w:t xml:space="preserve">ล้านบาท ตามลำดับ 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(2564 : 1,91</w:t>
      </w:r>
      <w:r w:rsidR="00A163F7">
        <w:rPr>
          <w:rFonts w:ascii="Angsana New" w:hAnsi="Angsana New"/>
          <w:i/>
          <w:iCs/>
          <w:sz w:val="30"/>
          <w:szCs w:val="30"/>
        </w:rPr>
        <w:t>7.96</w:t>
      </w:r>
      <w:r w:rsidR="00B97343">
        <w:rPr>
          <w:rFonts w:ascii="Angsana New" w:hAnsi="Angsana New"/>
          <w:i/>
          <w:iCs/>
          <w:sz w:val="30"/>
          <w:szCs w:val="30"/>
        </w:rPr>
        <w:t xml:space="preserve"> </w:t>
      </w:r>
      <w:r w:rsidR="00305DB4" w:rsidRPr="00540305">
        <w:rPr>
          <w:rFonts w:ascii="Angsana New" w:hAnsi="Angsana New" w:hint="cs"/>
          <w:i/>
          <w:iCs/>
          <w:sz w:val="30"/>
          <w:szCs w:val="30"/>
          <w:cs/>
        </w:rPr>
        <w:t>ล้านบาท และไม่มีการเพิ่มขึ้นตามลำดับ</w:t>
      </w:r>
      <w:r w:rsidR="00305DB4" w:rsidRPr="00540305">
        <w:rPr>
          <w:rFonts w:ascii="Angsana New" w:hAnsi="Angsana New"/>
          <w:i/>
          <w:iCs/>
          <w:sz w:val="30"/>
          <w:szCs w:val="30"/>
        </w:rPr>
        <w:t>)</w:t>
      </w:r>
    </w:p>
    <w:p w14:paraId="30EA4213" w14:textId="079D8155" w:rsidR="00370B2A" w:rsidRPr="006375B5" w:rsidRDefault="00370B2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3E691081" w14:textId="081AEAB6" w:rsidR="000808DA" w:rsidRPr="006375B5" w:rsidRDefault="000808DA" w:rsidP="000808DA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bookmarkStart w:id="12" w:name="_Hlk85825761"/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กลุ่มบริษัทเช่า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ที่ดิน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หลายแห่งเป็น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ระยะเวลา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30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34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ปี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โดยมีสิทธิต่ออายุสัญญาเช่าเมื่อสิ้นสุดอายุสัญญา 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อีกทั้งเช่าสำนักงาน และรถยนต์หลายคัน เป็นระยะเวลา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0E564C" w:rsidRPr="000E564C">
        <w:rPr>
          <w:rFonts w:asciiTheme="majorBidi" w:hAnsiTheme="majorBidi" w:cstheme="majorBidi" w:hint="cs"/>
          <w:sz w:val="30"/>
          <w:szCs w:val="30"/>
          <w:lang w:val="en-US" w:bidi="th-TH"/>
        </w:rPr>
        <w:t>5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ปี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กำหนดชำระเป็นรายเดือนตามอัตราที่</w:t>
      </w:r>
      <w:r w:rsidRPr="006375B5">
        <w:rPr>
          <w:rFonts w:asciiTheme="majorBidi" w:hAnsiTheme="majorBidi" w:cstheme="majorBidi" w:hint="cs"/>
          <w:sz w:val="30"/>
          <w:szCs w:val="30"/>
          <w:cs/>
          <w:lang w:bidi="th-TH"/>
        </w:rPr>
        <w:t>ระบุ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ไว้ในสัญญา</w:t>
      </w:r>
    </w:p>
    <w:bookmarkEnd w:id="12"/>
    <w:p w14:paraId="06C67C5C" w14:textId="77777777" w:rsidR="000808DA" w:rsidRPr="006375B5" w:rsidRDefault="000808D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7D18BE9A" w14:textId="5C543A94" w:rsidR="00370B2A" w:rsidRPr="006375B5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145ED2A1" w14:textId="47373A11" w:rsidR="00005BE0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ดังกล่าวอย่างสม่ำเสมอ </w:t>
      </w:r>
    </w:p>
    <w:p w14:paraId="2CBB80B5" w14:textId="77777777" w:rsidR="00005BE0" w:rsidRDefault="00005BE0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8910" w:type="dxa"/>
        <w:tblInd w:w="426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500"/>
        <w:gridCol w:w="1104"/>
        <w:gridCol w:w="966"/>
        <w:gridCol w:w="180"/>
        <w:gridCol w:w="1080"/>
        <w:gridCol w:w="1080"/>
      </w:tblGrid>
      <w:tr w:rsidR="00005BE0" w14:paraId="2B4EE8CB" w14:textId="77777777" w:rsidTr="00912414">
        <w:trPr>
          <w:cantSplit/>
          <w:trHeight w:val="144"/>
          <w:tblHeader/>
        </w:trPr>
        <w:tc>
          <w:tcPr>
            <w:tcW w:w="4500" w:type="dxa"/>
          </w:tcPr>
          <w:p w14:paraId="512A7AFA" w14:textId="7F4CFA9C" w:rsidR="00005BE0" w:rsidRDefault="00370B2A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Times New Roman" w:hAnsi="Angsana New"/>
                <w:b/>
                <w:bCs/>
                <w:i/>
                <w:iCs/>
                <w:color w:val="0000FF"/>
                <w:sz w:val="30"/>
                <w:szCs w:val="30"/>
                <w:lang w:bidi="ar-SA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070" w:type="dxa"/>
            <w:gridSpan w:val="2"/>
            <w:vAlign w:val="bottom"/>
            <w:hideMark/>
          </w:tcPr>
          <w:p w14:paraId="65BC9FA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 xml:space="preserve"> </w:t>
            </w:r>
          </w:p>
        </w:tc>
        <w:tc>
          <w:tcPr>
            <w:tcW w:w="180" w:type="dxa"/>
          </w:tcPr>
          <w:p w14:paraId="1046043E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</w:p>
        </w:tc>
        <w:tc>
          <w:tcPr>
            <w:tcW w:w="2160" w:type="dxa"/>
            <w:gridSpan w:val="2"/>
            <w:hideMark/>
          </w:tcPr>
          <w:p w14:paraId="691D7CF0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005BE0" w14:paraId="68BA84E8" w14:textId="77777777" w:rsidTr="00912414">
        <w:trPr>
          <w:cantSplit/>
          <w:trHeight w:val="144"/>
          <w:tblHeader/>
        </w:trPr>
        <w:tc>
          <w:tcPr>
            <w:tcW w:w="4500" w:type="dxa"/>
            <w:hideMark/>
          </w:tcPr>
          <w:p w14:paraId="0D4572EA" w14:textId="67ADD890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สำหรับปีสิ้นสุดวันที่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824F87"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005BE0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005BE0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4" w:type="dxa"/>
            <w:vAlign w:val="center"/>
            <w:hideMark/>
          </w:tcPr>
          <w:p w14:paraId="3C563334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2565</w:t>
            </w:r>
          </w:p>
        </w:tc>
        <w:tc>
          <w:tcPr>
            <w:tcW w:w="966" w:type="dxa"/>
            <w:vAlign w:val="center"/>
            <w:hideMark/>
          </w:tcPr>
          <w:p w14:paraId="51F73492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2564</w:t>
            </w:r>
          </w:p>
        </w:tc>
        <w:tc>
          <w:tcPr>
            <w:tcW w:w="180" w:type="dxa"/>
            <w:vAlign w:val="center"/>
          </w:tcPr>
          <w:p w14:paraId="13A8A75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1080" w:type="dxa"/>
            <w:vAlign w:val="center"/>
            <w:hideMark/>
          </w:tcPr>
          <w:p w14:paraId="4828C0CC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2565</w:t>
            </w:r>
          </w:p>
        </w:tc>
        <w:tc>
          <w:tcPr>
            <w:tcW w:w="1080" w:type="dxa"/>
            <w:vAlign w:val="center"/>
            <w:hideMark/>
          </w:tcPr>
          <w:p w14:paraId="5E79262D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75" w:right="-82"/>
              <w:jc w:val="center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</w:rPr>
              <w:t>2564</w:t>
            </w:r>
          </w:p>
        </w:tc>
      </w:tr>
      <w:tr w:rsidR="00005BE0" w14:paraId="436F2DAC" w14:textId="77777777" w:rsidTr="00912414">
        <w:trPr>
          <w:cantSplit/>
          <w:trHeight w:val="144"/>
          <w:tblHeader/>
        </w:trPr>
        <w:tc>
          <w:tcPr>
            <w:tcW w:w="4500" w:type="dxa"/>
          </w:tcPr>
          <w:p w14:paraId="56899C16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</w:p>
        </w:tc>
        <w:tc>
          <w:tcPr>
            <w:tcW w:w="4410" w:type="dxa"/>
            <w:gridSpan w:val="5"/>
            <w:hideMark/>
          </w:tcPr>
          <w:p w14:paraId="7835CFB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(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  <w:lang w:val="en-GB"/>
              </w:rPr>
              <w:t>ล้านบาท</w:t>
            </w:r>
            <w:r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)</w:t>
            </w:r>
          </w:p>
        </w:tc>
      </w:tr>
      <w:tr w:rsidR="00005BE0" w14:paraId="7A374075" w14:textId="77777777" w:rsidTr="00912414">
        <w:trPr>
          <w:cantSplit/>
          <w:trHeight w:val="144"/>
          <w:tblHeader/>
        </w:trPr>
        <w:tc>
          <w:tcPr>
            <w:tcW w:w="4500" w:type="dxa"/>
            <w:hideMark/>
          </w:tcPr>
          <w:p w14:paraId="1B37F95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b/>
                <w:bCs/>
                <w:i/>
                <w:iCs/>
                <w:color w:val="000000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104" w:type="dxa"/>
          </w:tcPr>
          <w:p w14:paraId="4D64B6D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226" w:type="dxa"/>
            <w:gridSpan w:val="3"/>
          </w:tcPr>
          <w:p w14:paraId="2BC6960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7C76F238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765"/>
              </w:tabs>
              <w:ind w:hanging="16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</w:tr>
      <w:tr w:rsidR="00005BE0" w14:paraId="4E4D38A1" w14:textId="77777777" w:rsidTr="00912414">
        <w:trPr>
          <w:cantSplit/>
          <w:trHeight w:val="191"/>
        </w:trPr>
        <w:tc>
          <w:tcPr>
            <w:tcW w:w="4500" w:type="dxa"/>
            <w:hideMark/>
          </w:tcPr>
          <w:p w14:paraId="34B0BAEC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ดอกเบี้ยรับของลูกหนี้สัญญาเช่าเงินทุน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7AFFB14B" w14:textId="760C7CC4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</w:rPr>
              <w:t>53</w:t>
            </w:r>
          </w:p>
        </w:tc>
        <w:tc>
          <w:tcPr>
            <w:tcW w:w="966" w:type="dxa"/>
            <w:hideMark/>
          </w:tcPr>
          <w:p w14:paraId="3E4187FA" w14:textId="223431A9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59</w:t>
            </w:r>
          </w:p>
        </w:tc>
        <w:tc>
          <w:tcPr>
            <w:tcW w:w="180" w:type="dxa"/>
          </w:tcPr>
          <w:p w14:paraId="730A53DD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9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080" w:type="dxa"/>
          </w:tcPr>
          <w:p w14:paraId="6E404184" w14:textId="77777777" w:rsidR="00005BE0" w:rsidRDefault="00005BE0" w:rsidP="00912414">
            <w:pPr>
              <w:tabs>
                <w:tab w:val="decimal" w:pos="189"/>
              </w:tabs>
              <w:ind w:right="-81"/>
              <w:jc w:val="center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  <w:tc>
          <w:tcPr>
            <w:tcW w:w="1080" w:type="dxa"/>
            <w:hideMark/>
          </w:tcPr>
          <w:p w14:paraId="321E4516" w14:textId="77777777" w:rsidR="00005BE0" w:rsidRPr="00D62881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-</w:t>
            </w:r>
          </w:p>
        </w:tc>
      </w:tr>
      <w:tr w:rsidR="00005BE0" w14:paraId="2B2F5DC7" w14:textId="77777777" w:rsidTr="00912414">
        <w:trPr>
          <w:cantSplit/>
          <w:trHeight w:val="144"/>
        </w:trPr>
        <w:tc>
          <w:tcPr>
            <w:tcW w:w="4500" w:type="dxa"/>
            <w:hideMark/>
          </w:tcPr>
          <w:p w14:paraId="038257F3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>
              <w:rPr>
                <w:rFonts w:ascii="Angsana New" w:hAnsi="Angsana New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104" w:type="dxa"/>
          </w:tcPr>
          <w:p w14:paraId="3A74C87D" w14:textId="2A47962F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108</w:t>
            </w:r>
          </w:p>
        </w:tc>
        <w:tc>
          <w:tcPr>
            <w:tcW w:w="966" w:type="dxa"/>
            <w:hideMark/>
          </w:tcPr>
          <w:p w14:paraId="2D3C3AA1" w14:textId="3C8608FB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101</w:t>
            </w:r>
          </w:p>
        </w:tc>
        <w:tc>
          <w:tcPr>
            <w:tcW w:w="180" w:type="dxa"/>
          </w:tcPr>
          <w:p w14:paraId="7AA1F672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0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327869F4" w14:textId="1777B164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10</w:t>
            </w:r>
          </w:p>
        </w:tc>
        <w:tc>
          <w:tcPr>
            <w:tcW w:w="1080" w:type="dxa"/>
            <w:hideMark/>
          </w:tcPr>
          <w:p w14:paraId="508576E7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8</w:t>
            </w:r>
          </w:p>
        </w:tc>
      </w:tr>
      <w:tr w:rsidR="00005BE0" w14:paraId="513F3DFC" w14:textId="77777777" w:rsidTr="00912414">
        <w:trPr>
          <w:cantSplit/>
          <w:trHeight w:val="144"/>
        </w:trPr>
        <w:tc>
          <w:tcPr>
            <w:tcW w:w="4500" w:type="dxa"/>
            <w:hideMark/>
          </w:tcPr>
          <w:p w14:paraId="532D574F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ค่าใช้จ่ายที่เกี่ยวกับสัญญาเช่าระยะสั้น และสัญญาเช่าสินทรัพย์ที่มีมูลค่าต่ำ</w:t>
            </w:r>
          </w:p>
        </w:tc>
        <w:tc>
          <w:tcPr>
            <w:tcW w:w="1104" w:type="dxa"/>
          </w:tcPr>
          <w:p w14:paraId="0D7B5E80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50E4FE16" w14:textId="0B72519F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36</w:t>
            </w:r>
          </w:p>
        </w:tc>
        <w:tc>
          <w:tcPr>
            <w:tcW w:w="966" w:type="dxa"/>
          </w:tcPr>
          <w:p w14:paraId="7BF4648F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69C2C898" w14:textId="67F45C6E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36</w:t>
            </w:r>
          </w:p>
        </w:tc>
        <w:tc>
          <w:tcPr>
            <w:tcW w:w="180" w:type="dxa"/>
          </w:tcPr>
          <w:p w14:paraId="709658CA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52D93AF6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72B7D9B0" w14:textId="6BA16812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8</w:t>
            </w:r>
          </w:p>
        </w:tc>
        <w:tc>
          <w:tcPr>
            <w:tcW w:w="1080" w:type="dxa"/>
          </w:tcPr>
          <w:p w14:paraId="12272B7A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8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03BBA896" w14:textId="26620D8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11</w:t>
            </w:r>
          </w:p>
        </w:tc>
      </w:tr>
      <w:tr w:rsidR="00005BE0" w14:paraId="2CB87BE8" w14:textId="77777777" w:rsidTr="00912414">
        <w:trPr>
          <w:cantSplit/>
          <w:trHeight w:val="144"/>
        </w:trPr>
        <w:tc>
          <w:tcPr>
            <w:tcW w:w="4500" w:type="dxa"/>
            <w:hideMark/>
          </w:tcPr>
          <w:p w14:paraId="0239CEEF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ค่าเสื่อมราคาของสินทรัพย์สิทธิการใช้อสังหาริมทรัพย์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เพื่อการลงทุน</w:t>
            </w:r>
          </w:p>
        </w:tc>
        <w:tc>
          <w:tcPr>
            <w:tcW w:w="1104" w:type="dxa"/>
          </w:tcPr>
          <w:p w14:paraId="7EC446E4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4AE08F24" w14:textId="248C67FC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59</w:t>
            </w:r>
          </w:p>
        </w:tc>
        <w:tc>
          <w:tcPr>
            <w:tcW w:w="966" w:type="dxa"/>
          </w:tcPr>
          <w:p w14:paraId="23E041A7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6D437AE2" w14:textId="7E2A99BF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415B4C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5</w:t>
            </w: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7</w:t>
            </w:r>
          </w:p>
        </w:tc>
        <w:tc>
          <w:tcPr>
            <w:tcW w:w="180" w:type="dxa"/>
          </w:tcPr>
          <w:p w14:paraId="50CE1A6D" w14:textId="77777777" w:rsidR="00005BE0" w:rsidRDefault="00005BE0" w:rsidP="00005BE0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0DD897D9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494627EA" w14:textId="1B7D610D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11</w:t>
            </w:r>
          </w:p>
        </w:tc>
        <w:tc>
          <w:tcPr>
            <w:tcW w:w="1080" w:type="dxa"/>
          </w:tcPr>
          <w:p w14:paraId="23760BCF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02AFC8D6" w14:textId="59D1C87F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</w:t>
            </w:r>
            <w:r w:rsidR="00C17F76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</w:t>
            </w:r>
          </w:p>
        </w:tc>
      </w:tr>
      <w:tr w:rsidR="00005BE0" w14:paraId="74098D17" w14:textId="77777777" w:rsidTr="00912414">
        <w:trPr>
          <w:cantSplit/>
          <w:trHeight w:val="144"/>
        </w:trPr>
        <w:tc>
          <w:tcPr>
            <w:tcW w:w="4500" w:type="dxa"/>
            <w:hideMark/>
          </w:tcPr>
          <w:p w14:paraId="3C7635AC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175" w:hanging="175"/>
              <w:rPr>
                <w:rFonts w:ascii="Angsana New" w:eastAsia="Cordia New" w:hAnsi="Angsana New"/>
                <w:color w:val="000000"/>
                <w:sz w:val="30"/>
                <w:szCs w:val="30"/>
              </w:rPr>
            </w:pPr>
            <w:r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lastRenderedPageBreak/>
              <w:t>ค่าเสื่อมราคาของสินทรัพย์สิทธิการใช้ที่ดิน อาคารและ</w:t>
            </w:r>
            <w:r>
              <w:rPr>
                <w:rFonts w:ascii="Angsana New" w:eastAsia="Cordia New" w:hAnsi="Angsana New"/>
                <w:color w:val="000000"/>
                <w:sz w:val="30"/>
                <w:szCs w:val="30"/>
              </w:rPr>
              <w:br/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ส่วนปรับปรุง</w:t>
            </w:r>
          </w:p>
        </w:tc>
        <w:tc>
          <w:tcPr>
            <w:tcW w:w="1104" w:type="dxa"/>
          </w:tcPr>
          <w:p w14:paraId="1DF5CF6B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  <w:p w14:paraId="7A22FDBB" w14:textId="5405314F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267"/>
              </w:tabs>
              <w:ind w:right="26"/>
              <w:jc w:val="right"/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val="en-GB"/>
              </w:rPr>
              <w:t>63</w:t>
            </w:r>
          </w:p>
        </w:tc>
        <w:tc>
          <w:tcPr>
            <w:tcW w:w="966" w:type="dxa"/>
          </w:tcPr>
          <w:p w14:paraId="2B6CE22D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left="720" w:right="11"/>
              <w:jc w:val="center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  <w:p w14:paraId="0B2D99EA" w14:textId="22AFA7F4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97</w:t>
            </w:r>
          </w:p>
        </w:tc>
        <w:tc>
          <w:tcPr>
            <w:tcW w:w="180" w:type="dxa"/>
          </w:tcPr>
          <w:p w14:paraId="6F765702" w14:textId="77777777" w:rsidR="00005BE0" w:rsidRDefault="00005BE0" w:rsidP="00005BE0">
            <w:pPr>
              <w:numPr>
                <w:ilvl w:val="0"/>
                <w:numId w:val="51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</w:tcPr>
          <w:p w14:paraId="29F4DFFD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3241B4EB" w14:textId="428DABBA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decimal" w:pos="823"/>
              </w:tabs>
              <w:ind w:right="188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33</w:t>
            </w:r>
          </w:p>
        </w:tc>
        <w:tc>
          <w:tcPr>
            <w:tcW w:w="1080" w:type="dxa"/>
          </w:tcPr>
          <w:p w14:paraId="1DC66434" w14:textId="77777777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81"/>
              </w:tabs>
              <w:ind w:right="18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  <w:p w14:paraId="5EFEE7A5" w14:textId="1D48B1E0" w:rsidR="00005BE0" w:rsidRDefault="00005BE0" w:rsidP="00912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68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13</w:t>
            </w:r>
          </w:p>
        </w:tc>
      </w:tr>
    </w:tbl>
    <w:p w14:paraId="0E9CEF37" w14:textId="467744F8" w:rsidR="002A0040" w:rsidRPr="006375B5" w:rsidRDefault="002A00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  <w:lang w:eastAsia="x-none"/>
        </w:rPr>
      </w:pPr>
    </w:p>
    <w:p w14:paraId="20F26FAE" w14:textId="75222D24" w:rsidR="00370B2A" w:rsidRPr="00005BE0" w:rsidRDefault="00005BE0" w:rsidP="00005BE0">
      <w:pPr>
        <w:spacing w:line="240" w:lineRule="auto"/>
        <w:ind w:left="518"/>
        <w:jc w:val="thaiDistribute"/>
        <w:rPr>
          <w:rFonts w:ascii="Angsana New" w:hAnsi="Angsana New"/>
          <w:sz w:val="30"/>
          <w:szCs w:val="30"/>
        </w:rPr>
      </w:pPr>
      <w:r w:rsidRPr="00005BE0">
        <w:rPr>
          <w:rFonts w:ascii="Angsana New" w:hAnsi="Angsana New" w:hint="cs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</w:t>
      </w:r>
      <w:r>
        <w:rPr>
          <w:rFonts w:ascii="Angsana New" w:hAnsi="Angsana New"/>
          <w:sz w:val="30"/>
          <w:szCs w:val="30"/>
          <w:cs/>
        </w:rPr>
        <w:br/>
      </w:r>
      <w:r w:rsidRPr="00005BE0">
        <w:rPr>
          <w:rFonts w:ascii="Angsana New" w:hAnsi="Angsana New" w:hint="cs"/>
          <w:sz w:val="30"/>
          <w:szCs w:val="30"/>
          <w:cs/>
        </w:rPr>
        <w:t>สำหรับ</w:t>
      </w:r>
      <w:r>
        <w:rPr>
          <w:rFonts w:ascii="Angsana New" w:hAnsi="Angsana New" w:hint="cs"/>
          <w:sz w:val="30"/>
          <w:szCs w:val="30"/>
          <w:cs/>
        </w:rPr>
        <w:t>ปี</w:t>
      </w:r>
      <w:r w:rsidRPr="00005BE0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30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2565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มีจำนวน</w:t>
      </w:r>
      <w:r w:rsidR="006972B9">
        <w:rPr>
          <w:rFonts w:ascii="Angsana New" w:hAnsi="Angsana New"/>
          <w:sz w:val="30"/>
          <w:szCs w:val="30"/>
        </w:rPr>
        <w:t xml:space="preserve"> </w:t>
      </w:r>
      <w:r w:rsidR="004C652A">
        <w:rPr>
          <w:rFonts w:ascii="Angsana New" w:hAnsi="Angsana New"/>
          <w:sz w:val="30"/>
          <w:szCs w:val="30"/>
        </w:rPr>
        <w:t>822.</w:t>
      </w:r>
      <w:r w:rsidR="00F27D97">
        <w:rPr>
          <w:rFonts w:ascii="Angsana New" w:hAnsi="Angsana New"/>
          <w:sz w:val="30"/>
          <w:szCs w:val="30"/>
        </w:rPr>
        <w:t>69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ล้านบาทและ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40.88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ล้านบาท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 w:rsidRPr="00005BE0">
        <w:rPr>
          <w:rFonts w:ascii="Angsana New" w:hAnsi="Angsana New" w:hint="cs"/>
          <w:sz w:val="30"/>
          <w:szCs w:val="30"/>
          <w:cs/>
        </w:rPr>
        <w:t>ตามลำดับ</w:t>
      </w:r>
      <w:r w:rsidRPr="00005BE0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br/>
      </w:r>
      <w:r w:rsidRPr="00C17F76">
        <w:rPr>
          <w:rFonts w:ascii="Angsana New" w:hAnsi="Angsana New"/>
          <w:i/>
          <w:iCs/>
          <w:sz w:val="30"/>
          <w:szCs w:val="30"/>
          <w:cs/>
        </w:rPr>
        <w:t>(</w:t>
      </w:r>
      <w:r w:rsidR="00383268">
        <w:rPr>
          <w:rFonts w:ascii="Angsana New" w:hAnsi="Angsana New"/>
          <w:i/>
          <w:iCs/>
          <w:sz w:val="30"/>
          <w:szCs w:val="30"/>
        </w:rPr>
        <w:t>25</w:t>
      </w:r>
      <w:r w:rsidR="00824F87" w:rsidRPr="00C17F76">
        <w:rPr>
          <w:rFonts w:ascii="Angsana New" w:hAnsi="Angsana New"/>
          <w:i/>
          <w:iCs/>
          <w:sz w:val="30"/>
          <w:szCs w:val="30"/>
        </w:rPr>
        <w:t>64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Pr="00C17F76">
        <w:rPr>
          <w:rFonts w:ascii="Angsana New" w:hAnsi="Angsana New"/>
          <w:i/>
          <w:iCs/>
          <w:sz w:val="30"/>
          <w:szCs w:val="30"/>
        </w:rPr>
        <w:t>179.35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C17F76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C17F76">
        <w:rPr>
          <w:rFonts w:ascii="Angsana New" w:hAnsi="Angsana New" w:hint="cs"/>
          <w:i/>
          <w:iCs/>
          <w:sz w:val="30"/>
          <w:szCs w:val="30"/>
          <w:cs/>
        </w:rPr>
        <w:t>และ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C17F76">
        <w:rPr>
          <w:rFonts w:ascii="Angsana New" w:hAnsi="Angsana New"/>
          <w:i/>
          <w:iCs/>
          <w:sz w:val="30"/>
          <w:szCs w:val="30"/>
        </w:rPr>
        <w:t>29.71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C17F76">
        <w:rPr>
          <w:rFonts w:ascii="Angsana New" w:hAnsi="Angsana New" w:hint="cs"/>
          <w:i/>
          <w:iCs/>
          <w:sz w:val="30"/>
          <w:szCs w:val="30"/>
          <w:cs/>
        </w:rPr>
        <w:t>ล้านบาท</w:t>
      </w:r>
      <w:r w:rsidRPr="00C17F76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C17F76">
        <w:rPr>
          <w:rFonts w:ascii="Angsana New" w:hAnsi="Angsana New" w:hint="cs"/>
          <w:i/>
          <w:iCs/>
          <w:sz w:val="30"/>
          <w:szCs w:val="30"/>
          <w:cs/>
        </w:rPr>
        <w:t>ตามลำดับ</w:t>
      </w:r>
      <w:r w:rsidRPr="00C17F76">
        <w:rPr>
          <w:rFonts w:ascii="Angsana New" w:hAnsi="Angsana New"/>
          <w:i/>
          <w:iCs/>
          <w:sz w:val="30"/>
          <w:szCs w:val="30"/>
          <w:cs/>
        </w:rPr>
        <w:t>)</w:t>
      </w:r>
    </w:p>
    <w:p w14:paraId="64E73129" w14:textId="77777777" w:rsidR="00005BE0" w:rsidRDefault="00005BE0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0FB32395" w14:textId="13EF784F" w:rsidR="00370B2A" w:rsidRPr="006375B5" w:rsidRDefault="00370B2A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ในฐานะผู้ให้เช่า</w:t>
      </w:r>
    </w:p>
    <w:p w14:paraId="33A71815" w14:textId="77777777" w:rsidR="002E2A44" w:rsidRPr="006375B5" w:rsidRDefault="002E2A44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29B80598" w14:textId="77777777" w:rsidR="009458DD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สัญญาเช่าอสังหาริมทรัพย์เพื่อการลงทุนประกอบด้วยอาคารสำนักงานหลายแห่งที่ให้เช่าแก่บุคคลที่สามซึ่งจัดประเภทเป็นสัญญาเช่าดำเนินงาน สัญญาเช่าแต่ละฉบับกำหนดระยะเวลาเช่าเป็นเวลา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</w:rPr>
        <w:t xml:space="preserve"> -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ปี โดยการต่ออายุสัญญาเช่าในภายหลังจะมีการตกลงกับผู้เช่า สัญญาเช่าอสังหาริมทรัพย์เพื่อการลงทุนทั้งหมดกำหนดรายได้ค่าเช่าเป็นจำนวนคงที่</w:t>
      </w:r>
    </w:p>
    <w:p w14:paraId="4D817544" w14:textId="1D32AE33" w:rsidR="002E2A44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46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4393"/>
        <w:gridCol w:w="1082"/>
        <w:gridCol w:w="271"/>
        <w:gridCol w:w="1041"/>
        <w:gridCol w:w="237"/>
        <w:gridCol w:w="1101"/>
        <w:gridCol w:w="238"/>
        <w:gridCol w:w="1099"/>
      </w:tblGrid>
      <w:tr w:rsidR="005F080D" w:rsidRPr="006375B5" w14:paraId="1B2CF092" w14:textId="77777777" w:rsidTr="005F080D">
        <w:tc>
          <w:tcPr>
            <w:tcW w:w="2321" w:type="pct"/>
          </w:tcPr>
          <w:p w14:paraId="3C5194D2" w14:textId="6640FC60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ค่าเช่าขั้นต่ำที่จะได้รับจากสัญญาให้เช่าดำเนินงาน</w:t>
            </w:r>
          </w:p>
        </w:tc>
        <w:tc>
          <w:tcPr>
            <w:tcW w:w="1265" w:type="pct"/>
            <w:gridSpan w:val="3"/>
          </w:tcPr>
          <w:p w14:paraId="127A6CB6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5" w:type="pct"/>
          </w:tcPr>
          <w:p w14:paraId="7DA94C11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88" w:type="pct"/>
            <w:gridSpan w:val="3"/>
          </w:tcPr>
          <w:p w14:paraId="62D83317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F080D" w:rsidRPr="006375B5" w14:paraId="38D18AA0" w14:textId="77777777" w:rsidTr="005F080D">
        <w:trPr>
          <w:trHeight w:val="60"/>
        </w:trPr>
        <w:tc>
          <w:tcPr>
            <w:tcW w:w="2321" w:type="pct"/>
          </w:tcPr>
          <w:p w14:paraId="2615C424" w14:textId="661ED6A6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188" w:hanging="18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ณ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824F87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9458DD">
              <w:rPr>
                <w:rFonts w:ascii="Angsana New" w:eastAsia="Cordi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9458DD">
              <w:rPr>
                <w:rFonts w:ascii="Angsana New" w:eastAsia="Cordi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572" w:type="pct"/>
          </w:tcPr>
          <w:p w14:paraId="5A1D3B0F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43" w:type="pct"/>
          </w:tcPr>
          <w:p w14:paraId="2E6FA12A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6A59F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25" w:type="pct"/>
          </w:tcPr>
          <w:p w14:paraId="478C84AD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2" w:type="pct"/>
          </w:tcPr>
          <w:p w14:paraId="74CAB85C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26" w:type="pct"/>
          </w:tcPr>
          <w:p w14:paraId="200FA79F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1" w:type="pct"/>
          </w:tcPr>
          <w:p w14:paraId="139E3E87" w14:textId="77777777" w:rsidR="005F080D" w:rsidRPr="006375B5" w:rsidRDefault="005F080D" w:rsidP="005F08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5F080D" w:rsidRPr="006375B5" w14:paraId="37AE2022" w14:textId="77777777" w:rsidTr="005F080D">
        <w:trPr>
          <w:trHeight w:val="344"/>
        </w:trPr>
        <w:tc>
          <w:tcPr>
            <w:tcW w:w="2321" w:type="pct"/>
          </w:tcPr>
          <w:p w14:paraId="59BFDDD6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27DBD604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3218C" w:rsidRPr="006375B5" w14:paraId="75FAB245" w14:textId="77777777" w:rsidTr="005F080D">
        <w:tc>
          <w:tcPr>
            <w:tcW w:w="2321" w:type="pct"/>
          </w:tcPr>
          <w:p w14:paraId="35BFDDA6" w14:textId="669CB94E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9458DD">
              <w:rPr>
                <w:rFonts w:ascii="Angsana New" w:hAnsi="Angsana New" w:hint="cs"/>
                <w:sz w:val="30"/>
                <w:szCs w:val="30"/>
                <w:cs/>
              </w:rPr>
              <w:t>ภายใน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หนึ่งปี</w:t>
            </w:r>
          </w:p>
        </w:tc>
        <w:tc>
          <w:tcPr>
            <w:tcW w:w="572" w:type="pct"/>
          </w:tcPr>
          <w:p w14:paraId="1CA6FBCE" w14:textId="785A05B3" w:rsidR="0023218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</w:rPr>
              <w:t>1,</w:t>
            </w:r>
            <w:r>
              <w:rPr>
                <w:rFonts w:ascii="Angsana New" w:eastAsia="Times New Roman" w:hAnsi="Angsana New"/>
                <w:sz w:val="30"/>
                <w:szCs w:val="30"/>
              </w:rPr>
              <w:t>867</w:t>
            </w:r>
          </w:p>
        </w:tc>
        <w:tc>
          <w:tcPr>
            <w:tcW w:w="143" w:type="pct"/>
          </w:tcPr>
          <w:p w14:paraId="4D16C0C9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7CEECCA3" w14:textId="640072E3" w:rsidR="0023218C" w:rsidRPr="000E564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1,654</w:t>
            </w:r>
          </w:p>
        </w:tc>
        <w:tc>
          <w:tcPr>
            <w:tcW w:w="125" w:type="pct"/>
          </w:tcPr>
          <w:p w14:paraId="702D7F73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C7F50E5" w14:textId="4255EAD9" w:rsidR="0023218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249</w:t>
            </w:r>
          </w:p>
        </w:tc>
        <w:tc>
          <w:tcPr>
            <w:tcW w:w="126" w:type="pct"/>
          </w:tcPr>
          <w:p w14:paraId="5B4F2D3E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07878B61" w14:textId="337678E0" w:rsidR="0023218C" w:rsidRPr="000E564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</w:t>
            </w: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87</w:t>
            </w:r>
          </w:p>
        </w:tc>
      </w:tr>
      <w:tr w:rsidR="0023218C" w:rsidRPr="006375B5" w14:paraId="17682173" w14:textId="77777777" w:rsidTr="005F080D">
        <w:tc>
          <w:tcPr>
            <w:tcW w:w="2321" w:type="pct"/>
          </w:tcPr>
          <w:p w14:paraId="36D48D02" w14:textId="6463CFC9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="Angsana New" w:eastAsia="MS Mincho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หลังจากหนึ่งปีแต่ไม่เกินห้าปี</w:t>
            </w:r>
          </w:p>
        </w:tc>
        <w:tc>
          <w:tcPr>
            <w:tcW w:w="572" w:type="pct"/>
          </w:tcPr>
          <w:p w14:paraId="13324EDC" w14:textId="11245E6C" w:rsidR="0023218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4,</w:t>
            </w: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347</w:t>
            </w:r>
          </w:p>
        </w:tc>
        <w:tc>
          <w:tcPr>
            <w:tcW w:w="143" w:type="pct"/>
          </w:tcPr>
          <w:p w14:paraId="0C080C31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2BC8651B" w14:textId="5AAFDACD" w:rsidR="0023218C" w:rsidRPr="000E564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2,848</w:t>
            </w:r>
          </w:p>
        </w:tc>
        <w:tc>
          <w:tcPr>
            <w:tcW w:w="125" w:type="pct"/>
          </w:tcPr>
          <w:p w14:paraId="41DB8437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1D6C0FCB" w14:textId="4D3A35C5" w:rsidR="0023218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657</w:t>
            </w:r>
          </w:p>
        </w:tc>
        <w:tc>
          <w:tcPr>
            <w:tcW w:w="126" w:type="pct"/>
          </w:tcPr>
          <w:p w14:paraId="55A6A21B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74A5CAF5" w14:textId="445C3311" w:rsidR="0023218C" w:rsidRPr="000E564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513</w:t>
            </w:r>
          </w:p>
        </w:tc>
      </w:tr>
      <w:tr w:rsidR="0023218C" w:rsidRPr="006375B5" w14:paraId="489709A1" w14:textId="77777777" w:rsidTr="005F080D">
        <w:tc>
          <w:tcPr>
            <w:tcW w:w="2321" w:type="pct"/>
          </w:tcPr>
          <w:p w14:paraId="63E9E291" w14:textId="4F87F48C" w:rsidR="0023218C" w:rsidRPr="00B12DDD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หลังจาก</w:t>
            </w:r>
            <w:r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ห้า</w:t>
            </w:r>
            <w:r w:rsidRPr="009458DD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572" w:type="pct"/>
          </w:tcPr>
          <w:p w14:paraId="1EA5C392" w14:textId="30FA8AB6" w:rsidR="0023218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A72452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3,</w:t>
            </w: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489</w:t>
            </w:r>
          </w:p>
        </w:tc>
        <w:tc>
          <w:tcPr>
            <w:tcW w:w="143" w:type="pct"/>
          </w:tcPr>
          <w:p w14:paraId="584C8B49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0" w:type="pct"/>
          </w:tcPr>
          <w:p w14:paraId="0B8841CB" w14:textId="2417FD86" w:rsidR="0023218C" w:rsidRPr="000E564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3,115</w:t>
            </w:r>
          </w:p>
        </w:tc>
        <w:tc>
          <w:tcPr>
            <w:tcW w:w="125" w:type="pct"/>
          </w:tcPr>
          <w:p w14:paraId="0550CD29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2" w:type="pct"/>
          </w:tcPr>
          <w:p w14:paraId="07DB4B28" w14:textId="6DD3A065" w:rsidR="0023218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756</w:t>
            </w:r>
          </w:p>
        </w:tc>
        <w:tc>
          <w:tcPr>
            <w:tcW w:w="126" w:type="pct"/>
          </w:tcPr>
          <w:p w14:paraId="02DEE5EC" w14:textId="77777777" w:rsidR="0023218C" w:rsidRPr="006375B5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1" w:type="pct"/>
          </w:tcPr>
          <w:p w14:paraId="3C273E8A" w14:textId="058F3036" w:rsidR="0023218C" w:rsidRPr="000E564C" w:rsidRDefault="0023218C" w:rsidP="002321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814</w:t>
            </w:r>
          </w:p>
        </w:tc>
      </w:tr>
      <w:tr w:rsidR="005F080D" w:rsidRPr="006375B5" w14:paraId="0003E304" w14:textId="77777777" w:rsidTr="005F080D">
        <w:tc>
          <w:tcPr>
            <w:tcW w:w="2321" w:type="pct"/>
          </w:tcPr>
          <w:p w14:paraId="0E3B0F0E" w14:textId="77777777" w:rsidR="005F080D" w:rsidRPr="006375B5" w:rsidRDefault="005F080D" w:rsidP="005F080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</w:tcPr>
          <w:p w14:paraId="18115670" w14:textId="40BE7953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9,703</w:t>
            </w:r>
          </w:p>
        </w:tc>
        <w:tc>
          <w:tcPr>
            <w:tcW w:w="143" w:type="pct"/>
          </w:tcPr>
          <w:p w14:paraId="6C2DC04E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50" w:type="pct"/>
            <w:tcBorders>
              <w:top w:val="single" w:sz="4" w:space="0" w:color="auto"/>
              <w:bottom w:val="double" w:sz="4" w:space="0" w:color="auto"/>
            </w:tcBorders>
          </w:tcPr>
          <w:p w14:paraId="32376453" w14:textId="53A52BF3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7,617</w:t>
            </w:r>
          </w:p>
        </w:tc>
        <w:tc>
          <w:tcPr>
            <w:tcW w:w="125" w:type="pct"/>
          </w:tcPr>
          <w:p w14:paraId="1210A4E3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bottom w:val="double" w:sz="4" w:space="0" w:color="auto"/>
            </w:tcBorders>
          </w:tcPr>
          <w:p w14:paraId="23925F0D" w14:textId="086F7734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1,662</w:t>
            </w:r>
          </w:p>
        </w:tc>
        <w:tc>
          <w:tcPr>
            <w:tcW w:w="126" w:type="pct"/>
          </w:tcPr>
          <w:p w14:paraId="41552D3F" w14:textId="77777777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BB59436" w14:textId="3F61C180" w:rsidR="005F080D" w:rsidRPr="006375B5" w:rsidRDefault="005F080D" w:rsidP="001065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1,614</w:t>
            </w:r>
          </w:p>
        </w:tc>
      </w:tr>
    </w:tbl>
    <w:p w14:paraId="24A98270" w14:textId="35B73D8A" w:rsidR="00370B2A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1C0A4C2" w14:textId="77777777" w:rsidR="009458DD" w:rsidRPr="006375B5" w:rsidRDefault="009458DD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3066DFE7" w14:textId="33195705" w:rsidR="00BF14C1" w:rsidRPr="006375B5" w:rsidRDefault="00BF14C1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16"/>
        <w:rPr>
          <w:rFonts w:ascii="Angsana New" w:hAnsi="Angsana New"/>
          <w:b/>
          <w:bCs/>
          <w:sz w:val="30"/>
          <w:szCs w:val="30"/>
          <w:lang w:eastAsia="x-none"/>
        </w:rPr>
      </w:pPr>
    </w:p>
    <w:p w14:paraId="6E2C370D" w14:textId="77777777" w:rsidR="00BF14C1" w:rsidRPr="006375B5" w:rsidRDefault="00BF14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eastAsia="x-none"/>
        </w:rPr>
      </w:pPr>
      <w:r w:rsidRPr="006375B5">
        <w:rPr>
          <w:rFonts w:ascii="Angsana New" w:hAnsi="Angsana New"/>
          <w:b/>
          <w:bCs/>
          <w:sz w:val="30"/>
          <w:szCs w:val="30"/>
          <w:lang w:eastAsia="x-none"/>
        </w:rPr>
        <w:br w:type="page"/>
      </w:r>
    </w:p>
    <w:p w14:paraId="66D7E52C" w14:textId="1E3FF0A6" w:rsidR="00E56BB0" w:rsidRPr="006375B5" w:rsidRDefault="0031115B" w:rsidP="00A35800">
      <w:pPr>
        <w:pStyle w:val="Heading6"/>
        <w:numPr>
          <w:ilvl w:val="0"/>
          <w:numId w:val="16"/>
        </w:numPr>
        <w:tabs>
          <w:tab w:val="left" w:pos="540"/>
          <w:tab w:val="left" w:pos="990"/>
          <w:tab w:val="left" w:pos="108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หนี้สินที่มีภาระดอกเบี้ย</w:t>
      </w:r>
      <w:r w:rsidR="001A0F1B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FEE9E90" w14:textId="77777777" w:rsidR="006E43D4" w:rsidRPr="006375B5" w:rsidRDefault="006E43D4" w:rsidP="006E43D4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Style w:val="TableGrid"/>
        <w:tblW w:w="9370" w:type="dxa"/>
        <w:tblInd w:w="4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"/>
        <w:gridCol w:w="2070"/>
        <w:gridCol w:w="811"/>
        <w:gridCol w:w="900"/>
        <w:gridCol w:w="270"/>
        <w:gridCol w:w="891"/>
        <w:gridCol w:w="9"/>
        <w:gridCol w:w="261"/>
        <w:gridCol w:w="9"/>
        <w:gridCol w:w="708"/>
        <w:gridCol w:w="9"/>
        <w:gridCol w:w="237"/>
        <w:gridCol w:w="9"/>
        <w:gridCol w:w="917"/>
        <w:gridCol w:w="9"/>
        <w:gridCol w:w="271"/>
        <w:gridCol w:w="891"/>
        <w:gridCol w:w="10"/>
        <w:gridCol w:w="270"/>
        <w:gridCol w:w="811"/>
      </w:tblGrid>
      <w:tr w:rsidR="00833C51" w:rsidRPr="006375B5" w14:paraId="66D4DBF0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00DE5250" w14:textId="5F2DCD04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6C086C13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Cs/>
                <w:sz w:val="26"/>
                <w:szCs w:val="26"/>
                <w:cs/>
              </w:rPr>
            </w:pPr>
          </w:p>
        </w:tc>
        <w:tc>
          <w:tcPr>
            <w:tcW w:w="6481" w:type="dxa"/>
            <w:gridSpan w:val="17"/>
          </w:tcPr>
          <w:p w14:paraId="1A270AC5" w14:textId="254E460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33C51" w:rsidRPr="006375B5" w14:paraId="7E455E52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0F06851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</w:tcPr>
          <w:p w14:paraId="082D9E34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57" w:type="dxa"/>
            <w:gridSpan w:val="8"/>
          </w:tcPr>
          <w:p w14:paraId="591ADD3F" w14:textId="2CF478E3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0E564C"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46" w:type="dxa"/>
            <w:gridSpan w:val="2"/>
          </w:tcPr>
          <w:p w14:paraId="76A6A81A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78" w:type="dxa"/>
            <w:gridSpan w:val="7"/>
          </w:tcPr>
          <w:p w14:paraId="728BF510" w14:textId="3F36102D" w:rsidR="00833C51" w:rsidRPr="006375B5" w:rsidRDefault="000E564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 w:hint="cs"/>
                <w:sz w:val="26"/>
                <w:szCs w:val="26"/>
              </w:rPr>
              <w:t>256</w:t>
            </w:r>
            <w:r w:rsidRPr="000E564C">
              <w:rPr>
                <w:rFonts w:ascii="Angsana New" w:hAnsi="Angsana New"/>
                <w:sz w:val="26"/>
                <w:szCs w:val="26"/>
              </w:rPr>
              <w:t>4</w:t>
            </w:r>
          </w:p>
        </w:tc>
      </w:tr>
      <w:tr w:rsidR="00833C51" w:rsidRPr="006375B5" w14:paraId="5FDB5EDA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46406534" w14:textId="7B1EF49B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F7747A5" w14:textId="2BB49001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0450EC" w14:textId="74E6903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56A12841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F921A21" w14:textId="4AAFACEE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gridSpan w:val="2"/>
            <w:vAlign w:val="bottom"/>
          </w:tcPr>
          <w:p w14:paraId="23015FF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6CC84CB" w14:textId="059F4892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6F0F1A56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1725718" w14:textId="6DFC5D96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0A840552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5CCC6DA" w14:textId="1637992F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1BF545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B6BC117" w14:textId="085DEC1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833C51" w:rsidRPr="006375B5" w14:paraId="0A99D0D9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53D182BF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791C450" w14:textId="13AB3FA0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1E24EC42" w14:textId="4474B5FD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0988667D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50D079F7" w14:textId="08983F7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gridSpan w:val="2"/>
            <w:vAlign w:val="bottom"/>
          </w:tcPr>
          <w:p w14:paraId="68E3C72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55D105F" w14:textId="5886331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246" w:type="dxa"/>
            <w:gridSpan w:val="2"/>
            <w:vAlign w:val="center"/>
          </w:tcPr>
          <w:p w14:paraId="5E49CC20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028C9A1" w14:textId="7B778EBC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47CC15CE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7B6D6463" w14:textId="39018053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2EB12107" w14:textId="77777777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C4CD525" w14:textId="28776B59" w:rsidR="00833C51" w:rsidRPr="006375B5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EE6F9D" w:rsidRPr="006375B5" w14:paraId="76B742CF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4B03FA01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29AE50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1" w:type="dxa"/>
            <w:gridSpan w:val="17"/>
            <w:vAlign w:val="bottom"/>
          </w:tcPr>
          <w:p w14:paraId="54BD2167" w14:textId="615D5E10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C351C1" w:rsidRPr="006375B5" w14:paraId="54E9CDCD" w14:textId="77777777" w:rsidTr="00540305">
        <w:trPr>
          <w:gridBefore w:val="1"/>
          <w:wBefore w:w="8" w:type="dxa"/>
          <w:tblHeader/>
        </w:trPr>
        <w:tc>
          <w:tcPr>
            <w:tcW w:w="2881" w:type="dxa"/>
            <w:gridSpan w:val="2"/>
          </w:tcPr>
          <w:p w14:paraId="4B8905EA" w14:textId="3F78A178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ส่วนที่หมุนเวียน </w:t>
            </w:r>
            <w:r w:rsidR="00A10BA2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(ไม่รวมดอกเบี้ย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62B4D06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DAAE211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2FAF954C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7DFF466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53C7CF6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C92D55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80F3AA0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B490C07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5F44B5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DDB9743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C46D86E" w14:textId="77777777" w:rsidR="00C351C1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EE6F9D" w:rsidRPr="006375B5" w14:paraId="6D6AED44" w14:textId="77777777" w:rsidTr="00540305">
        <w:trPr>
          <w:gridBefore w:val="1"/>
          <w:wBefore w:w="8" w:type="dxa"/>
          <w:trHeight w:val="335"/>
          <w:tblHeader/>
        </w:trPr>
        <w:tc>
          <w:tcPr>
            <w:tcW w:w="2070" w:type="dxa"/>
          </w:tcPr>
          <w:p w14:paraId="58D8D73C" w14:textId="3C2C7F4A" w:rsidR="00EE6F9D" w:rsidRPr="006375B5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</w:tc>
        <w:tc>
          <w:tcPr>
            <w:tcW w:w="811" w:type="dxa"/>
            <w:vAlign w:val="bottom"/>
          </w:tcPr>
          <w:p w14:paraId="11C61016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63D60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F17F4E2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051A70A0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25F5A9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F23B3C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7B5312A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D2BD793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5F9E889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4F5AAA35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440964F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1CD3337C" w14:textId="77777777" w:rsidR="00EE6F9D" w:rsidRPr="006375B5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F13E4D" w:rsidRPr="006375B5" w14:paraId="7309BD94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020C7F2F" w14:textId="557A9C96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3477F18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878F459" w14:textId="07FD4B4A" w:rsidR="00F13E4D" w:rsidRPr="006375B5" w:rsidRDefault="00397D1D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342EF4B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E2FEEA" w14:textId="5E2EE21F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3,810</w:t>
            </w:r>
          </w:p>
        </w:tc>
        <w:tc>
          <w:tcPr>
            <w:tcW w:w="270" w:type="dxa"/>
            <w:gridSpan w:val="2"/>
            <w:vAlign w:val="bottom"/>
          </w:tcPr>
          <w:p w14:paraId="245A3BB7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4B193C1" w14:textId="0E3671EA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3,810</w:t>
            </w:r>
          </w:p>
        </w:tc>
        <w:tc>
          <w:tcPr>
            <w:tcW w:w="246" w:type="dxa"/>
            <w:gridSpan w:val="2"/>
            <w:vAlign w:val="center"/>
          </w:tcPr>
          <w:p w14:paraId="1B7E1667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4F2E253D" w14:textId="2877F1FA" w:rsidR="00F13E4D" w:rsidRPr="006375B5" w:rsidRDefault="00F13E4D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8577B5D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246F56" w14:textId="550085C8" w:rsidR="00F13E4D" w:rsidRPr="006375B5" w:rsidRDefault="000E564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</w:t>
            </w:r>
            <w:r w:rsidR="00F13E4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991</w:t>
            </w:r>
          </w:p>
        </w:tc>
        <w:tc>
          <w:tcPr>
            <w:tcW w:w="270" w:type="dxa"/>
            <w:vAlign w:val="bottom"/>
          </w:tcPr>
          <w:p w14:paraId="03CFF3D6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BCA180E" w14:textId="700CC8AB" w:rsidR="00F13E4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</w:t>
            </w:r>
            <w:r w:rsidR="00F13E4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991</w:t>
            </w:r>
          </w:p>
        </w:tc>
      </w:tr>
      <w:tr w:rsidR="00F13E4D" w:rsidRPr="006375B5" w14:paraId="1594AC50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6F5682DC" w14:textId="7A427F46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</w:t>
            </w:r>
          </w:p>
        </w:tc>
        <w:tc>
          <w:tcPr>
            <w:tcW w:w="811" w:type="dxa"/>
            <w:vAlign w:val="bottom"/>
          </w:tcPr>
          <w:p w14:paraId="64E725C2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2A07CCA" w14:textId="1105E4C6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1E007C8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A97588C" w14:textId="38B19DF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B2CEB59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54D6BCF" w14:textId="090C51FA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262D99B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E6E3607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51B87C1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C33CF75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AAA74E6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8537AA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F13E4D" w:rsidRPr="006375B5" w14:paraId="0507C717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203E0326" w14:textId="7616C6CE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060B892C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39A1197" w14:textId="450DF056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16E99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41CCBE1" w14:textId="1E372833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FC670F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AE7D7A5" w14:textId="56AF4D59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3B48A5B7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D0A2FF9" w14:textId="26B96EFB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ADF632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26EAFCF9" w14:textId="43C63A5A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FF7AC55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9B047A" w14:textId="73A60978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F13E4D" w:rsidRPr="006375B5" w14:paraId="40F8366F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5EBD9A2A" w14:textId="0AD419FF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2AD02D0D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F5D25DD" w14:textId="27B17BB9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</w:t>
            </w:r>
            <w:r w:rsidR="00D55BEC">
              <w:rPr>
                <w:rFonts w:ascii="Angsana New" w:hAnsi="Angsana New"/>
                <w:sz w:val="26"/>
                <w:szCs w:val="26"/>
              </w:rPr>
              <w:t>6</w:t>
            </w:r>
            <w:r>
              <w:rPr>
                <w:rFonts w:ascii="Angsana New" w:hAnsi="Angsana New"/>
                <w:sz w:val="26"/>
                <w:szCs w:val="26"/>
              </w:rPr>
              <w:t>12</w:t>
            </w:r>
          </w:p>
        </w:tc>
        <w:tc>
          <w:tcPr>
            <w:tcW w:w="270" w:type="dxa"/>
            <w:vAlign w:val="bottom"/>
          </w:tcPr>
          <w:p w14:paraId="03825679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3A3C0280" w14:textId="48C24242" w:rsidR="00F13E4D" w:rsidRPr="006375B5" w:rsidRDefault="00D55BEC" w:rsidP="00D55B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200</w:t>
            </w:r>
          </w:p>
        </w:tc>
        <w:tc>
          <w:tcPr>
            <w:tcW w:w="270" w:type="dxa"/>
            <w:gridSpan w:val="2"/>
            <w:vAlign w:val="bottom"/>
          </w:tcPr>
          <w:p w14:paraId="2B38B83A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A0046BD" w14:textId="395E1A6F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1,812</w:t>
            </w:r>
          </w:p>
        </w:tc>
        <w:tc>
          <w:tcPr>
            <w:tcW w:w="246" w:type="dxa"/>
            <w:gridSpan w:val="2"/>
            <w:vAlign w:val="center"/>
          </w:tcPr>
          <w:p w14:paraId="37A686F2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0A93B3EE" w14:textId="64422083" w:rsidR="00F13E4D" w:rsidRPr="006375B5" w:rsidRDefault="000E564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777</w:t>
            </w:r>
          </w:p>
        </w:tc>
        <w:tc>
          <w:tcPr>
            <w:tcW w:w="270" w:type="dxa"/>
            <w:vAlign w:val="bottom"/>
          </w:tcPr>
          <w:p w14:paraId="5F6A65E9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0FD47B2E" w14:textId="72340F29" w:rsidR="00F13E4D" w:rsidRPr="006375B5" w:rsidRDefault="00F13E4D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5865DE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ECCC6EC" w14:textId="23AE6983" w:rsidR="00F13E4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777</w:t>
            </w:r>
          </w:p>
        </w:tc>
      </w:tr>
      <w:tr w:rsidR="00F13E4D" w:rsidRPr="006375B5" w14:paraId="130F63A8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5224E716" w14:textId="05859AD4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1" w:type="dxa"/>
            <w:vAlign w:val="bottom"/>
          </w:tcPr>
          <w:p w14:paraId="6CC2213D" w14:textId="09F7FB88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E8210BA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EC89B3F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0F8741D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68B472B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835ECCC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7CA4672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5FD5277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2516AE8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187F31A8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2A0B8AB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AD972A1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F13E4D" w:rsidRPr="006375B5" w14:paraId="770A0ABD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6FC88F62" w14:textId="0EF5C4A5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1" w:type="dxa"/>
            <w:vAlign w:val="bottom"/>
          </w:tcPr>
          <w:p w14:paraId="7C318C79" w14:textId="51A951C7" w:rsidR="00F13E4D" w:rsidRPr="006375B5" w:rsidRDefault="000E564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16</w:t>
            </w:r>
          </w:p>
        </w:tc>
        <w:tc>
          <w:tcPr>
            <w:tcW w:w="900" w:type="dxa"/>
            <w:vAlign w:val="bottom"/>
          </w:tcPr>
          <w:p w14:paraId="13E6F120" w14:textId="563FE619" w:rsidR="00F13E4D" w:rsidRPr="006375B5" w:rsidRDefault="00D55BEC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DBD1325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799446F5" w14:textId="4E91829D" w:rsidR="00F13E4D" w:rsidRPr="006375B5" w:rsidRDefault="00D55BE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11,999</w:t>
            </w:r>
          </w:p>
        </w:tc>
        <w:tc>
          <w:tcPr>
            <w:tcW w:w="270" w:type="dxa"/>
            <w:gridSpan w:val="2"/>
            <w:vAlign w:val="bottom"/>
          </w:tcPr>
          <w:p w14:paraId="4873210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3C63B3F" w14:textId="1E9BA86C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11,999</w:t>
            </w:r>
          </w:p>
        </w:tc>
        <w:tc>
          <w:tcPr>
            <w:tcW w:w="246" w:type="dxa"/>
            <w:gridSpan w:val="2"/>
            <w:vAlign w:val="center"/>
          </w:tcPr>
          <w:p w14:paraId="66DB9A7B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1C23C2D" w14:textId="5FB18BFC" w:rsidR="00F13E4D" w:rsidRPr="006375B5" w:rsidRDefault="00F13E4D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38B3581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E9087AD" w14:textId="54FCF0A0" w:rsidR="00F13E4D" w:rsidRPr="006375B5" w:rsidRDefault="000E564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13</w:t>
            </w:r>
            <w:r w:rsidR="00F13E4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297</w:t>
            </w:r>
          </w:p>
        </w:tc>
        <w:tc>
          <w:tcPr>
            <w:tcW w:w="270" w:type="dxa"/>
            <w:vAlign w:val="bottom"/>
          </w:tcPr>
          <w:p w14:paraId="39B1F4AE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B04825C" w14:textId="75459C91" w:rsidR="00F13E4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13</w:t>
            </w:r>
            <w:r w:rsidR="00F13E4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297</w:t>
            </w:r>
          </w:p>
        </w:tc>
      </w:tr>
      <w:tr w:rsidR="00F13E4D" w:rsidRPr="006375B5" w14:paraId="0C9D3F3C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4343B892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ที่ถึง</w:t>
            </w:r>
          </w:p>
          <w:p w14:paraId="1271E410" w14:textId="5C0D66D1" w:rsidR="00F13E4D" w:rsidRPr="006375B5" w:rsidRDefault="00F13E4D" w:rsidP="003B13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กำหนดชำระภายในหนึ่งปี</w:t>
            </w:r>
          </w:p>
        </w:tc>
        <w:tc>
          <w:tcPr>
            <w:tcW w:w="811" w:type="dxa"/>
            <w:vAlign w:val="bottom"/>
          </w:tcPr>
          <w:p w14:paraId="3646E9FE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98B873E" w14:textId="54990575" w:rsidR="00F13E4D" w:rsidRPr="006375B5" w:rsidRDefault="00397D1D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8D04AC9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single" w:sz="4" w:space="0" w:color="auto"/>
            </w:tcBorders>
            <w:vAlign w:val="bottom"/>
          </w:tcPr>
          <w:p w14:paraId="49D1E520" w14:textId="09F5D98C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224</w:t>
            </w:r>
          </w:p>
        </w:tc>
        <w:tc>
          <w:tcPr>
            <w:tcW w:w="270" w:type="dxa"/>
            <w:gridSpan w:val="2"/>
            <w:vAlign w:val="bottom"/>
          </w:tcPr>
          <w:p w14:paraId="144FC9E1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54007AA1" w14:textId="49F3CB29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224</w:t>
            </w:r>
          </w:p>
        </w:tc>
        <w:tc>
          <w:tcPr>
            <w:tcW w:w="246" w:type="dxa"/>
            <w:gridSpan w:val="2"/>
            <w:vAlign w:val="center"/>
          </w:tcPr>
          <w:p w14:paraId="316D4DAD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4949C1DC" w14:textId="29639383" w:rsidR="00F13E4D" w:rsidRPr="006375B5" w:rsidRDefault="00F13E4D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D9EF0DC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single" w:sz="4" w:space="0" w:color="auto"/>
            </w:tcBorders>
            <w:vAlign w:val="bottom"/>
          </w:tcPr>
          <w:p w14:paraId="458AFCE4" w14:textId="20F8BAE1" w:rsidR="00F13E4D" w:rsidRPr="006375B5" w:rsidRDefault="000E564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406</w:t>
            </w:r>
          </w:p>
        </w:tc>
        <w:tc>
          <w:tcPr>
            <w:tcW w:w="270" w:type="dxa"/>
            <w:vAlign w:val="bottom"/>
          </w:tcPr>
          <w:p w14:paraId="00148FEC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2FE20316" w14:textId="2E667F7E" w:rsidR="00F13E4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406</w:t>
            </w:r>
          </w:p>
        </w:tc>
      </w:tr>
      <w:tr w:rsidR="00F13E4D" w:rsidRPr="006375B5" w14:paraId="655995C8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506EDD5A" w14:textId="6F61463F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482E9DD0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3F68FF6B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A1B70F5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auto"/>
            </w:tcBorders>
            <w:vAlign w:val="bottom"/>
          </w:tcPr>
          <w:p w14:paraId="49C92C9D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1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5C1530F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249C3FFE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40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94FA91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2016016A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7410C3D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top w:val="single" w:sz="4" w:space="0" w:color="auto"/>
            </w:tcBorders>
            <w:vAlign w:val="bottom"/>
          </w:tcPr>
          <w:p w14:paraId="657F33A2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BECC5E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25706EDB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F13E4D" w:rsidRPr="006375B5" w14:paraId="2A966B43" w14:textId="77777777" w:rsidTr="00540305">
        <w:trPr>
          <w:gridBefore w:val="1"/>
          <w:wBefore w:w="8" w:type="dxa"/>
          <w:tblHeader/>
        </w:trPr>
        <w:tc>
          <w:tcPr>
            <w:tcW w:w="2070" w:type="dxa"/>
          </w:tcPr>
          <w:p w14:paraId="233AE77F" w14:textId="15128312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1" w:type="dxa"/>
            <w:vAlign w:val="bottom"/>
          </w:tcPr>
          <w:p w14:paraId="25CFB3BA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C2EB014" w14:textId="030AFB1A" w:rsidR="00F13E4D" w:rsidRPr="006375B5" w:rsidRDefault="00F946E1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1,612</w:t>
            </w:r>
          </w:p>
        </w:tc>
        <w:tc>
          <w:tcPr>
            <w:tcW w:w="270" w:type="dxa"/>
            <w:vAlign w:val="bottom"/>
          </w:tcPr>
          <w:p w14:paraId="1625AA0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tcBorders>
              <w:bottom w:val="double" w:sz="4" w:space="0" w:color="auto"/>
            </w:tcBorders>
            <w:vAlign w:val="bottom"/>
          </w:tcPr>
          <w:p w14:paraId="3DF7F827" w14:textId="35423015" w:rsidR="00F13E4D" w:rsidRPr="006375B5" w:rsidRDefault="00E60829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16</w:t>
            </w:r>
            <w:r w:rsidR="00397D1D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397D1D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270" w:type="dxa"/>
            <w:gridSpan w:val="2"/>
            <w:vAlign w:val="bottom"/>
          </w:tcPr>
          <w:p w14:paraId="6CF7B972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76923CFA" w14:textId="165CF19C" w:rsidR="00F13E4D" w:rsidRPr="006375B5" w:rsidRDefault="00397D1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17,845</w:t>
            </w:r>
          </w:p>
        </w:tc>
        <w:tc>
          <w:tcPr>
            <w:tcW w:w="246" w:type="dxa"/>
            <w:gridSpan w:val="2"/>
            <w:vAlign w:val="center"/>
          </w:tcPr>
          <w:p w14:paraId="633A38AE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4B9D60C6" w14:textId="73F01203" w:rsidR="00F13E4D" w:rsidRPr="006375B5" w:rsidRDefault="000E564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777</w:t>
            </w:r>
          </w:p>
        </w:tc>
        <w:tc>
          <w:tcPr>
            <w:tcW w:w="270" w:type="dxa"/>
            <w:vAlign w:val="bottom"/>
          </w:tcPr>
          <w:p w14:paraId="6F96658B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tcBorders>
              <w:bottom w:val="double" w:sz="4" w:space="0" w:color="auto"/>
            </w:tcBorders>
            <w:vAlign w:val="bottom"/>
          </w:tcPr>
          <w:p w14:paraId="77C268A0" w14:textId="76E01E13" w:rsidR="00F13E4D" w:rsidRPr="006375B5" w:rsidRDefault="000E564C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15</w:t>
            </w:r>
            <w:r w:rsidR="00F13E4D"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694</w:t>
            </w:r>
          </w:p>
        </w:tc>
        <w:tc>
          <w:tcPr>
            <w:tcW w:w="270" w:type="dxa"/>
            <w:vAlign w:val="bottom"/>
          </w:tcPr>
          <w:p w14:paraId="7834A7F3" w14:textId="77777777" w:rsidR="00F13E4D" w:rsidRPr="006375B5" w:rsidRDefault="00F13E4D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171C0FCA" w14:textId="1F65088D" w:rsidR="00F13E4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16</w:t>
            </w:r>
            <w:r w:rsidR="00F13E4D"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471</w:t>
            </w:r>
          </w:p>
        </w:tc>
      </w:tr>
      <w:tr w:rsidR="00540305" w:rsidRPr="006375B5" w14:paraId="5673801C" w14:textId="77777777" w:rsidTr="005E57D5">
        <w:trPr>
          <w:gridBefore w:val="1"/>
          <w:wBefore w:w="8" w:type="dxa"/>
          <w:tblHeader/>
        </w:trPr>
        <w:tc>
          <w:tcPr>
            <w:tcW w:w="2070" w:type="dxa"/>
          </w:tcPr>
          <w:p w14:paraId="15B3E5E4" w14:textId="77777777" w:rsidR="00540305" w:rsidRPr="006375B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1" w:type="dxa"/>
            <w:vAlign w:val="bottom"/>
          </w:tcPr>
          <w:p w14:paraId="318707BD" w14:textId="77777777" w:rsidR="00540305" w:rsidRPr="006375B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440A212" w14:textId="77777777" w:rsidR="0054030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E966028" w14:textId="77777777" w:rsidR="00540305" w:rsidRPr="006375B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gridSpan w:val="2"/>
            <w:vAlign w:val="bottom"/>
          </w:tcPr>
          <w:p w14:paraId="49F3D3A5" w14:textId="77777777" w:rsidR="0054030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A0B371C" w14:textId="77777777" w:rsidR="00540305" w:rsidRPr="006375B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0B4E02AB" w14:textId="77777777" w:rsidR="0054030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AC91743" w14:textId="77777777" w:rsidR="00540305" w:rsidRPr="006375B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F8E4793" w14:textId="77777777" w:rsidR="00540305" w:rsidRPr="000E564C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05C8AE6" w14:textId="77777777" w:rsidR="00540305" w:rsidRPr="006375B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gridSpan w:val="2"/>
            <w:vAlign w:val="bottom"/>
          </w:tcPr>
          <w:p w14:paraId="694971BE" w14:textId="77777777" w:rsidR="00540305" w:rsidRPr="000E564C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19D7E35" w14:textId="77777777" w:rsidR="00540305" w:rsidRPr="006375B5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51FF9E94" w14:textId="77777777" w:rsidR="00540305" w:rsidRPr="000E564C" w:rsidRDefault="00540305" w:rsidP="00F13E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8F1891" w:rsidRPr="006375B5" w14:paraId="1789BE7E" w14:textId="77777777" w:rsidTr="00540305">
        <w:trPr>
          <w:tblHeader/>
        </w:trPr>
        <w:tc>
          <w:tcPr>
            <w:tcW w:w="2078" w:type="dxa"/>
            <w:gridSpan w:val="2"/>
          </w:tcPr>
          <w:p w14:paraId="73812A7B" w14:textId="70864B4D" w:rsidR="008F1891" w:rsidRPr="006375B5" w:rsidRDefault="00CB150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</w:tc>
        <w:tc>
          <w:tcPr>
            <w:tcW w:w="811" w:type="dxa"/>
            <w:vAlign w:val="bottom"/>
          </w:tcPr>
          <w:p w14:paraId="3D47947D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E185726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6D4418C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17E34B56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05CDF3EB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9133166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005AE449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39F469E9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708FDB9F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59E95207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9" w:type="dxa"/>
            <w:gridSpan w:val="2"/>
            <w:vAlign w:val="bottom"/>
          </w:tcPr>
          <w:p w14:paraId="66FCCCB4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B460064" w14:textId="77777777" w:rsidR="008F1891" w:rsidRPr="006375B5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B3094D" w:rsidRPr="006375B5" w14:paraId="68B72ABB" w14:textId="77777777" w:rsidTr="00540305">
        <w:trPr>
          <w:tblHeader/>
        </w:trPr>
        <w:tc>
          <w:tcPr>
            <w:tcW w:w="2078" w:type="dxa"/>
            <w:gridSpan w:val="2"/>
          </w:tcPr>
          <w:p w14:paraId="0E4DD880" w14:textId="6EC2F35C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   (ไม่รวมดอกเบี้ยค้างจ่าย)</w:t>
            </w:r>
          </w:p>
        </w:tc>
        <w:tc>
          <w:tcPr>
            <w:tcW w:w="811" w:type="dxa"/>
            <w:vAlign w:val="bottom"/>
          </w:tcPr>
          <w:p w14:paraId="5B7765E4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8CBFF0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C0113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9B21A29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10A24BB9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D3FADDB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EFD867F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F1D8B1A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6E63E6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FB4759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9" w:type="dxa"/>
            <w:gridSpan w:val="2"/>
            <w:vAlign w:val="bottom"/>
          </w:tcPr>
          <w:p w14:paraId="26ECDE2D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68142AB4" w14:textId="77777777" w:rsidR="00B3094D" w:rsidRPr="006375B5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B150F" w:rsidRPr="006375B5" w14:paraId="0152A245" w14:textId="77777777" w:rsidTr="00540305">
        <w:trPr>
          <w:tblHeader/>
        </w:trPr>
        <w:tc>
          <w:tcPr>
            <w:tcW w:w="2078" w:type="dxa"/>
            <w:gridSpan w:val="2"/>
          </w:tcPr>
          <w:p w14:paraId="50D86B37" w14:textId="6BEACB2B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</w:t>
            </w:r>
          </w:p>
        </w:tc>
        <w:tc>
          <w:tcPr>
            <w:tcW w:w="811" w:type="dxa"/>
            <w:vAlign w:val="bottom"/>
          </w:tcPr>
          <w:p w14:paraId="1995FDF1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A3BBBAD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09BAD5E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7F56E0F6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43013A33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212281AF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43D5D12B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7CC63A1B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5BB015B1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D3D191F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9" w:type="dxa"/>
            <w:gridSpan w:val="2"/>
            <w:vAlign w:val="bottom"/>
          </w:tcPr>
          <w:p w14:paraId="7BF96A5D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2A726327" w14:textId="77777777" w:rsidR="00CB150F" w:rsidRPr="006375B5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7025D" w:rsidRPr="006375B5" w14:paraId="77E5B313" w14:textId="77777777" w:rsidTr="00540305">
        <w:trPr>
          <w:tblHeader/>
        </w:trPr>
        <w:tc>
          <w:tcPr>
            <w:tcW w:w="2078" w:type="dxa"/>
            <w:gridSpan w:val="2"/>
          </w:tcPr>
          <w:p w14:paraId="242F2803" w14:textId="66B9663D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1" w:type="dxa"/>
            <w:vAlign w:val="bottom"/>
          </w:tcPr>
          <w:p w14:paraId="401EBB4E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046C5C" w14:textId="17C6A708" w:rsidR="00C7025D" w:rsidRPr="006375B5" w:rsidRDefault="00EC7759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7,439</w:t>
            </w:r>
          </w:p>
        </w:tc>
        <w:tc>
          <w:tcPr>
            <w:tcW w:w="270" w:type="dxa"/>
            <w:vAlign w:val="bottom"/>
          </w:tcPr>
          <w:p w14:paraId="22BDFB23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D582EFA" w14:textId="6467CD4E" w:rsidR="00C7025D" w:rsidRPr="006375B5" w:rsidRDefault="00EC7759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1,710</w:t>
            </w:r>
          </w:p>
        </w:tc>
        <w:tc>
          <w:tcPr>
            <w:tcW w:w="270" w:type="dxa"/>
            <w:gridSpan w:val="2"/>
            <w:vAlign w:val="bottom"/>
          </w:tcPr>
          <w:p w14:paraId="6B0F0EAD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3BB2E561" w14:textId="2DBFBA87" w:rsidR="00C7025D" w:rsidRPr="006375B5" w:rsidRDefault="00EC7759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9,149</w:t>
            </w:r>
          </w:p>
        </w:tc>
        <w:tc>
          <w:tcPr>
            <w:tcW w:w="246" w:type="dxa"/>
            <w:gridSpan w:val="2"/>
            <w:vAlign w:val="center"/>
          </w:tcPr>
          <w:p w14:paraId="59168EAE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516C9E40" w14:textId="5077233C" w:rsidR="00C7025D" w:rsidRPr="006375B5" w:rsidRDefault="000E564C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</w:t>
            </w:r>
            <w:r w:rsidR="00C7025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335</w:t>
            </w:r>
          </w:p>
        </w:tc>
        <w:tc>
          <w:tcPr>
            <w:tcW w:w="280" w:type="dxa"/>
            <w:gridSpan w:val="2"/>
            <w:vAlign w:val="bottom"/>
          </w:tcPr>
          <w:p w14:paraId="4EFFCC73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6533164" w14:textId="2AEE495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9" w:type="dxa"/>
            <w:gridSpan w:val="2"/>
            <w:vAlign w:val="bottom"/>
          </w:tcPr>
          <w:p w14:paraId="009AAC76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48D6EA42" w14:textId="6FE12F10" w:rsidR="00C7025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</w:t>
            </w:r>
            <w:r w:rsidR="00C7025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335</w:t>
            </w:r>
          </w:p>
        </w:tc>
      </w:tr>
      <w:tr w:rsidR="00C7025D" w:rsidRPr="006375B5" w14:paraId="1D89598E" w14:textId="77777777" w:rsidTr="00540305">
        <w:trPr>
          <w:tblHeader/>
        </w:trPr>
        <w:tc>
          <w:tcPr>
            <w:tcW w:w="2078" w:type="dxa"/>
            <w:gridSpan w:val="2"/>
          </w:tcPr>
          <w:p w14:paraId="190CBF2E" w14:textId="6FE9C8C2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</w:t>
            </w:r>
          </w:p>
        </w:tc>
        <w:tc>
          <w:tcPr>
            <w:tcW w:w="811" w:type="dxa"/>
            <w:vAlign w:val="bottom"/>
          </w:tcPr>
          <w:p w14:paraId="190F011C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6FAA47E4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294E2EC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54D2638E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2642271D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52E345EC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73FE4606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7CD14578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0362FF03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07DDD7A8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9" w:type="dxa"/>
            <w:gridSpan w:val="2"/>
            <w:vAlign w:val="bottom"/>
          </w:tcPr>
          <w:p w14:paraId="64A6F908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4ACA02A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C7025D" w:rsidRPr="006375B5" w14:paraId="344E49B7" w14:textId="77777777" w:rsidTr="00540305">
        <w:trPr>
          <w:tblHeader/>
        </w:trPr>
        <w:tc>
          <w:tcPr>
            <w:tcW w:w="2078" w:type="dxa"/>
            <w:gridSpan w:val="2"/>
          </w:tcPr>
          <w:p w14:paraId="36540C33" w14:textId="1C17106C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811" w:type="dxa"/>
            <w:vAlign w:val="bottom"/>
          </w:tcPr>
          <w:p w14:paraId="5164D918" w14:textId="6C121A47" w:rsidR="00C7025D" w:rsidRPr="006375B5" w:rsidRDefault="000E564C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6</w:t>
            </w:r>
          </w:p>
        </w:tc>
        <w:tc>
          <w:tcPr>
            <w:tcW w:w="900" w:type="dxa"/>
            <w:vAlign w:val="bottom"/>
          </w:tcPr>
          <w:p w14:paraId="24E93C05" w14:textId="0EA5CAF2" w:rsidR="00C7025D" w:rsidRPr="006375B5" w:rsidRDefault="006549A9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2B05E8A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3279BFD" w14:textId="7F885A2E" w:rsidR="00C7025D" w:rsidRPr="006375B5" w:rsidRDefault="00B31470" w:rsidP="00B314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70" w:type="dxa"/>
            <w:gridSpan w:val="2"/>
            <w:vAlign w:val="bottom"/>
          </w:tcPr>
          <w:p w14:paraId="01981A2C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4330B49E" w14:textId="55771E56" w:rsidR="00C7025D" w:rsidRPr="006375B5" w:rsidRDefault="008F6B5C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46" w:type="dxa"/>
            <w:gridSpan w:val="2"/>
            <w:vAlign w:val="center"/>
          </w:tcPr>
          <w:p w14:paraId="3E8DF8CD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678EA8E3" w14:textId="78D6F63B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66F1F331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6B0B79C3" w14:textId="30AF1601" w:rsidR="00C7025D" w:rsidRPr="006375B5" w:rsidRDefault="000E564C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79" w:type="dxa"/>
            <w:gridSpan w:val="2"/>
            <w:vAlign w:val="bottom"/>
          </w:tcPr>
          <w:p w14:paraId="324B1B50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06638E14" w14:textId="400601C9" w:rsidR="00C7025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273</w:t>
            </w:r>
          </w:p>
        </w:tc>
      </w:tr>
      <w:tr w:rsidR="00C7025D" w:rsidRPr="006375B5" w14:paraId="59EF0C34" w14:textId="77777777" w:rsidTr="00540305">
        <w:trPr>
          <w:tblHeader/>
        </w:trPr>
        <w:tc>
          <w:tcPr>
            <w:tcW w:w="2078" w:type="dxa"/>
            <w:gridSpan w:val="2"/>
          </w:tcPr>
          <w:p w14:paraId="73E9373E" w14:textId="1C140B93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1" w:type="dxa"/>
            <w:vAlign w:val="bottom"/>
          </w:tcPr>
          <w:p w14:paraId="54F9364A" w14:textId="115E1515" w:rsidR="00C7025D" w:rsidRPr="006375B5" w:rsidRDefault="000E564C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16</w:t>
            </w:r>
          </w:p>
        </w:tc>
        <w:tc>
          <w:tcPr>
            <w:tcW w:w="900" w:type="dxa"/>
            <w:vAlign w:val="bottom"/>
          </w:tcPr>
          <w:p w14:paraId="77A49CF5" w14:textId="2CB76FC1" w:rsidR="00C7025D" w:rsidRPr="006375B5" w:rsidRDefault="006549A9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1264850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34B0C85B" w14:textId="6CECA016" w:rsidR="00C7025D" w:rsidRPr="006375B5" w:rsidRDefault="006549A9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22,484</w:t>
            </w:r>
          </w:p>
        </w:tc>
        <w:tc>
          <w:tcPr>
            <w:tcW w:w="270" w:type="dxa"/>
            <w:gridSpan w:val="2"/>
            <w:vAlign w:val="bottom"/>
          </w:tcPr>
          <w:p w14:paraId="7D0313BD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vAlign w:val="bottom"/>
          </w:tcPr>
          <w:p w14:paraId="7A192657" w14:textId="54349266" w:rsidR="00C7025D" w:rsidRPr="006375B5" w:rsidRDefault="006549A9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22,484</w:t>
            </w:r>
          </w:p>
        </w:tc>
        <w:tc>
          <w:tcPr>
            <w:tcW w:w="246" w:type="dxa"/>
            <w:gridSpan w:val="2"/>
            <w:vAlign w:val="center"/>
          </w:tcPr>
          <w:p w14:paraId="31E0D6C3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vAlign w:val="bottom"/>
          </w:tcPr>
          <w:p w14:paraId="199BB3C2" w14:textId="779374CE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054BE6CE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vAlign w:val="bottom"/>
          </w:tcPr>
          <w:p w14:paraId="4BE231B2" w14:textId="6A6A0FA4" w:rsidR="00C7025D" w:rsidRPr="006375B5" w:rsidRDefault="000E564C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27</w:t>
            </w:r>
            <w:r w:rsidR="00C7025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484</w:t>
            </w:r>
          </w:p>
        </w:tc>
        <w:tc>
          <w:tcPr>
            <w:tcW w:w="279" w:type="dxa"/>
            <w:gridSpan w:val="2"/>
            <w:vAlign w:val="bottom"/>
          </w:tcPr>
          <w:p w14:paraId="3F9950BB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vAlign w:val="bottom"/>
          </w:tcPr>
          <w:p w14:paraId="77BAF251" w14:textId="130DE598" w:rsidR="00C7025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27</w:t>
            </w:r>
            <w:r w:rsidR="00C7025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484</w:t>
            </w:r>
          </w:p>
        </w:tc>
      </w:tr>
      <w:tr w:rsidR="00C7025D" w:rsidRPr="006375B5" w14:paraId="46312323" w14:textId="77777777" w:rsidTr="00540305">
        <w:trPr>
          <w:tblHeader/>
        </w:trPr>
        <w:tc>
          <w:tcPr>
            <w:tcW w:w="2078" w:type="dxa"/>
            <w:gridSpan w:val="2"/>
          </w:tcPr>
          <w:p w14:paraId="76451E04" w14:textId="73A0D0D3" w:rsidR="00C7025D" w:rsidRPr="006375B5" w:rsidRDefault="00C7025D" w:rsidP="003B13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 xml:space="preserve">หนี้สินตามสัญญาเช่า </w:t>
            </w:r>
          </w:p>
        </w:tc>
        <w:tc>
          <w:tcPr>
            <w:tcW w:w="811" w:type="dxa"/>
            <w:vAlign w:val="bottom"/>
          </w:tcPr>
          <w:p w14:paraId="549D78C3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82EADAD" w14:textId="7FE138BB" w:rsidR="00C7025D" w:rsidRPr="006375B5" w:rsidRDefault="006549A9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1C9A1B5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5F4D911E" w14:textId="7EB833A7" w:rsidR="00C7025D" w:rsidRPr="006375B5" w:rsidRDefault="006549A9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3,398</w:t>
            </w:r>
          </w:p>
        </w:tc>
        <w:tc>
          <w:tcPr>
            <w:tcW w:w="270" w:type="dxa"/>
            <w:gridSpan w:val="2"/>
            <w:vAlign w:val="bottom"/>
          </w:tcPr>
          <w:p w14:paraId="3DC5092F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single" w:sz="4" w:space="0" w:color="auto"/>
            </w:tcBorders>
            <w:vAlign w:val="bottom"/>
          </w:tcPr>
          <w:p w14:paraId="4AFE2F62" w14:textId="4FBBB541" w:rsidR="00C7025D" w:rsidRPr="006375B5" w:rsidRDefault="006549A9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38" w:right="-12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3,398</w:t>
            </w:r>
          </w:p>
        </w:tc>
        <w:tc>
          <w:tcPr>
            <w:tcW w:w="246" w:type="dxa"/>
            <w:gridSpan w:val="2"/>
            <w:vAlign w:val="center"/>
          </w:tcPr>
          <w:p w14:paraId="146C9E3E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single" w:sz="4" w:space="0" w:color="auto"/>
            </w:tcBorders>
            <w:vAlign w:val="bottom"/>
          </w:tcPr>
          <w:p w14:paraId="25FF699F" w14:textId="78E741B1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3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80" w:type="dxa"/>
            <w:gridSpan w:val="2"/>
            <w:vAlign w:val="bottom"/>
          </w:tcPr>
          <w:p w14:paraId="5283BBF9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single" w:sz="4" w:space="0" w:color="auto"/>
            </w:tcBorders>
            <w:vAlign w:val="bottom"/>
          </w:tcPr>
          <w:p w14:paraId="22CF16AD" w14:textId="78C45984" w:rsidR="00C7025D" w:rsidRPr="006375B5" w:rsidRDefault="000E564C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3</w:t>
            </w:r>
            <w:r w:rsidR="00C7025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492</w:t>
            </w:r>
          </w:p>
        </w:tc>
        <w:tc>
          <w:tcPr>
            <w:tcW w:w="279" w:type="dxa"/>
            <w:gridSpan w:val="2"/>
            <w:vAlign w:val="bottom"/>
          </w:tcPr>
          <w:p w14:paraId="7DA5AECE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single" w:sz="4" w:space="0" w:color="auto"/>
            </w:tcBorders>
            <w:vAlign w:val="bottom"/>
          </w:tcPr>
          <w:p w14:paraId="58300B5F" w14:textId="7F571E35" w:rsidR="00C7025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3</w:t>
            </w:r>
            <w:r w:rsidR="00C7025D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492</w:t>
            </w:r>
          </w:p>
        </w:tc>
      </w:tr>
      <w:tr w:rsidR="00C7025D" w:rsidRPr="006375B5" w14:paraId="7454B928" w14:textId="77777777" w:rsidTr="00540305">
        <w:trPr>
          <w:tblHeader/>
        </w:trPr>
        <w:tc>
          <w:tcPr>
            <w:tcW w:w="2078" w:type="dxa"/>
            <w:gridSpan w:val="2"/>
          </w:tcPr>
          <w:p w14:paraId="42B40D9E" w14:textId="69C8300C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1" w:type="dxa"/>
            <w:vAlign w:val="bottom"/>
          </w:tcPr>
          <w:p w14:paraId="107B415D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38753E4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96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9AA3A21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7284D7D5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1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vAlign w:val="bottom"/>
          </w:tcPr>
          <w:p w14:paraId="6D58EA08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top w:val="single" w:sz="4" w:space="0" w:color="auto"/>
            </w:tcBorders>
            <w:vAlign w:val="bottom"/>
          </w:tcPr>
          <w:p w14:paraId="0717253A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40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gridSpan w:val="2"/>
            <w:vAlign w:val="center"/>
          </w:tcPr>
          <w:p w14:paraId="1DFBE057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top w:val="single" w:sz="4" w:space="0" w:color="auto"/>
            </w:tcBorders>
            <w:vAlign w:val="bottom"/>
          </w:tcPr>
          <w:p w14:paraId="62DA1AE8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80" w:type="dxa"/>
            <w:gridSpan w:val="2"/>
            <w:vAlign w:val="bottom"/>
          </w:tcPr>
          <w:p w14:paraId="6447240D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top w:val="single" w:sz="4" w:space="0" w:color="auto"/>
            </w:tcBorders>
            <w:vAlign w:val="bottom"/>
          </w:tcPr>
          <w:p w14:paraId="183EE489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9" w:type="dxa"/>
            <w:gridSpan w:val="2"/>
            <w:vAlign w:val="bottom"/>
          </w:tcPr>
          <w:p w14:paraId="3FD21F21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single" w:sz="4" w:space="0" w:color="auto"/>
            </w:tcBorders>
            <w:vAlign w:val="bottom"/>
          </w:tcPr>
          <w:p w14:paraId="7B011A23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7025D" w:rsidRPr="006375B5" w14:paraId="52A4201B" w14:textId="77777777" w:rsidTr="00540305">
        <w:trPr>
          <w:tblHeader/>
        </w:trPr>
        <w:tc>
          <w:tcPr>
            <w:tcW w:w="2078" w:type="dxa"/>
            <w:gridSpan w:val="2"/>
          </w:tcPr>
          <w:p w14:paraId="71502AE4" w14:textId="5FF58A51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1" w:type="dxa"/>
            <w:vAlign w:val="bottom"/>
          </w:tcPr>
          <w:p w14:paraId="2B8A544E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4D10854" w14:textId="03D0CCCD" w:rsidR="00C7025D" w:rsidRPr="006375B5" w:rsidRDefault="003D11F7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7,439</w:t>
            </w:r>
          </w:p>
        </w:tc>
        <w:tc>
          <w:tcPr>
            <w:tcW w:w="270" w:type="dxa"/>
            <w:vAlign w:val="bottom"/>
          </w:tcPr>
          <w:p w14:paraId="1239701C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408EA3BC" w14:textId="6D4B6719" w:rsidR="00C7025D" w:rsidRPr="006375B5" w:rsidRDefault="003D11F7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27,</w:t>
            </w:r>
            <w:r w:rsidR="00B31470">
              <w:rPr>
                <w:rFonts w:ascii="Angsana New" w:hAnsi="Angsana New"/>
                <w:b/>
                <w:bCs/>
                <w:sz w:val="26"/>
                <w:szCs w:val="26"/>
              </w:rPr>
              <w:t>865</w:t>
            </w:r>
          </w:p>
        </w:tc>
        <w:tc>
          <w:tcPr>
            <w:tcW w:w="270" w:type="dxa"/>
            <w:gridSpan w:val="2"/>
            <w:vAlign w:val="bottom"/>
          </w:tcPr>
          <w:p w14:paraId="3B2C3AAA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gridSpan w:val="2"/>
            <w:tcBorders>
              <w:bottom w:val="double" w:sz="4" w:space="0" w:color="auto"/>
            </w:tcBorders>
            <w:vAlign w:val="bottom"/>
          </w:tcPr>
          <w:p w14:paraId="2AD35DA8" w14:textId="5FE55834" w:rsidR="00C7025D" w:rsidRPr="006375B5" w:rsidRDefault="003D11F7" w:rsidP="00C702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left="-140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35,3</w:t>
            </w:r>
            <w:r w:rsidR="00B31470">
              <w:rPr>
                <w:rFonts w:ascii="Angsana New" w:hAnsi="Angsana New"/>
                <w:b/>
                <w:bCs/>
                <w:sz w:val="26"/>
                <w:szCs w:val="26"/>
              </w:rPr>
              <w:t>04</w:t>
            </w:r>
          </w:p>
        </w:tc>
        <w:tc>
          <w:tcPr>
            <w:tcW w:w="246" w:type="dxa"/>
            <w:gridSpan w:val="2"/>
            <w:vAlign w:val="center"/>
          </w:tcPr>
          <w:p w14:paraId="09BCBDF7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gridSpan w:val="2"/>
            <w:tcBorders>
              <w:bottom w:val="double" w:sz="4" w:space="0" w:color="auto"/>
            </w:tcBorders>
            <w:vAlign w:val="bottom"/>
          </w:tcPr>
          <w:p w14:paraId="28D06E98" w14:textId="622D760E" w:rsidR="00C7025D" w:rsidRPr="006375B5" w:rsidRDefault="000E564C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C7025D"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335</w:t>
            </w:r>
          </w:p>
        </w:tc>
        <w:tc>
          <w:tcPr>
            <w:tcW w:w="280" w:type="dxa"/>
            <w:gridSpan w:val="2"/>
            <w:vAlign w:val="bottom"/>
          </w:tcPr>
          <w:p w14:paraId="5F2F8A18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1" w:type="dxa"/>
            <w:tcBorders>
              <w:bottom w:val="double" w:sz="4" w:space="0" w:color="auto"/>
            </w:tcBorders>
            <w:vAlign w:val="bottom"/>
          </w:tcPr>
          <w:p w14:paraId="3DD1A27F" w14:textId="3BDB9786" w:rsidR="00C7025D" w:rsidRPr="006375B5" w:rsidRDefault="000E564C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38" w:right="-1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31</w:t>
            </w:r>
            <w:r w:rsidR="00C7025D"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249</w:t>
            </w:r>
          </w:p>
        </w:tc>
        <w:tc>
          <w:tcPr>
            <w:tcW w:w="279" w:type="dxa"/>
            <w:gridSpan w:val="2"/>
            <w:vAlign w:val="bottom"/>
          </w:tcPr>
          <w:p w14:paraId="2E53AB91" w14:textId="77777777" w:rsidR="00C7025D" w:rsidRPr="006375B5" w:rsidRDefault="00C7025D" w:rsidP="00C702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bottom w:val="double" w:sz="4" w:space="0" w:color="auto"/>
            </w:tcBorders>
            <w:vAlign w:val="bottom"/>
          </w:tcPr>
          <w:p w14:paraId="5AE9B3D0" w14:textId="517F0D8A" w:rsidR="00C7025D" w:rsidRPr="006375B5" w:rsidRDefault="000E564C" w:rsidP="005403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7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33</w:t>
            </w:r>
            <w:r w:rsidR="00C7025D"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584</w:t>
            </w:r>
          </w:p>
        </w:tc>
      </w:tr>
    </w:tbl>
    <w:p w14:paraId="78BA1DB1" w14:textId="568F89EE" w:rsidR="00CF0B7F" w:rsidRPr="006375B5" w:rsidRDefault="00CF0B7F" w:rsidP="001F24CE">
      <w:pPr>
        <w:ind w:left="900" w:hanging="900"/>
        <w:rPr>
          <w:rFonts w:asciiTheme="majorBidi" w:hAnsiTheme="majorBidi" w:cstheme="majorBidi"/>
          <w:sz w:val="22"/>
          <w:szCs w:val="22"/>
          <w:lang w:eastAsia="x-none"/>
        </w:rPr>
      </w:pPr>
    </w:p>
    <w:tbl>
      <w:tblPr>
        <w:tblStyle w:val="TableGrid"/>
        <w:tblW w:w="9270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810"/>
        <w:gridCol w:w="900"/>
        <w:gridCol w:w="270"/>
        <w:gridCol w:w="990"/>
        <w:gridCol w:w="270"/>
        <w:gridCol w:w="717"/>
        <w:gridCol w:w="273"/>
        <w:gridCol w:w="899"/>
        <w:gridCol w:w="241"/>
        <w:gridCol w:w="876"/>
        <w:gridCol w:w="236"/>
        <w:gridCol w:w="808"/>
      </w:tblGrid>
      <w:tr w:rsidR="00D234CB" w:rsidRPr="006375B5" w14:paraId="74F00222" w14:textId="77777777" w:rsidTr="00943396">
        <w:trPr>
          <w:tblHeader/>
        </w:trPr>
        <w:tc>
          <w:tcPr>
            <w:tcW w:w="1980" w:type="dxa"/>
          </w:tcPr>
          <w:p w14:paraId="705CFCFC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3A624376" w14:textId="77777777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80" w:type="dxa"/>
            <w:gridSpan w:val="11"/>
          </w:tcPr>
          <w:p w14:paraId="5509D2FC" w14:textId="7E3A7EE3" w:rsidR="00D234CB" w:rsidRPr="006375B5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234CB" w:rsidRPr="006375B5" w14:paraId="4C1F8DD6" w14:textId="77777777" w:rsidTr="00943396">
        <w:trPr>
          <w:tblHeader/>
        </w:trPr>
        <w:tc>
          <w:tcPr>
            <w:tcW w:w="1980" w:type="dxa"/>
          </w:tcPr>
          <w:p w14:paraId="11BF4BA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72C657C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47" w:type="dxa"/>
            <w:gridSpan w:val="5"/>
          </w:tcPr>
          <w:p w14:paraId="3E224EC6" w14:textId="0C0C5F22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2565</w:t>
            </w:r>
          </w:p>
        </w:tc>
        <w:tc>
          <w:tcPr>
            <w:tcW w:w="273" w:type="dxa"/>
          </w:tcPr>
          <w:p w14:paraId="4534E7E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60" w:type="dxa"/>
            <w:gridSpan w:val="5"/>
          </w:tcPr>
          <w:p w14:paraId="19B1914A" w14:textId="0D8ACD99" w:rsidR="00D234CB" w:rsidRPr="006375B5" w:rsidRDefault="000E564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2564</w:t>
            </w:r>
          </w:p>
        </w:tc>
      </w:tr>
      <w:tr w:rsidR="00D234CB" w:rsidRPr="006375B5" w14:paraId="09114511" w14:textId="77777777" w:rsidTr="00943396">
        <w:trPr>
          <w:tblHeader/>
        </w:trPr>
        <w:tc>
          <w:tcPr>
            <w:tcW w:w="1980" w:type="dxa"/>
          </w:tcPr>
          <w:p w14:paraId="368EC47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E13FB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FA9D0C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30BBCC25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F937D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4843BF4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A0E87D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4A7F57D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25AC20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41" w:type="dxa"/>
            <w:vAlign w:val="bottom"/>
          </w:tcPr>
          <w:p w14:paraId="3ED2735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A9FA0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36" w:type="dxa"/>
            <w:vAlign w:val="bottom"/>
          </w:tcPr>
          <w:p w14:paraId="48DF3A28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6C6F0D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D234CB" w:rsidRPr="006375B5" w14:paraId="413C4694" w14:textId="77777777" w:rsidTr="00943396">
        <w:trPr>
          <w:tblHeader/>
        </w:trPr>
        <w:tc>
          <w:tcPr>
            <w:tcW w:w="1980" w:type="dxa"/>
          </w:tcPr>
          <w:p w14:paraId="7693470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0B19F8E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7E6E392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6592ECA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08D7CB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5EF72FB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BEF074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273" w:type="dxa"/>
            <w:vAlign w:val="center"/>
          </w:tcPr>
          <w:p w14:paraId="2BF8042B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4C4AE6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41" w:type="dxa"/>
            <w:vAlign w:val="bottom"/>
          </w:tcPr>
          <w:p w14:paraId="6862810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5FCAF7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36" w:type="dxa"/>
            <w:vAlign w:val="bottom"/>
          </w:tcPr>
          <w:p w14:paraId="69E3BAAC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607D47E7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D234CB" w:rsidRPr="006375B5" w14:paraId="5CADC4E6" w14:textId="77777777" w:rsidTr="00943396">
        <w:trPr>
          <w:tblHeader/>
        </w:trPr>
        <w:tc>
          <w:tcPr>
            <w:tcW w:w="1980" w:type="dxa"/>
          </w:tcPr>
          <w:p w14:paraId="406C778E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C33499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  <w:vAlign w:val="bottom"/>
          </w:tcPr>
          <w:p w14:paraId="769C13B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D234CB" w:rsidRPr="006375B5" w14:paraId="53D1F144" w14:textId="77777777" w:rsidTr="00943396">
        <w:tc>
          <w:tcPr>
            <w:tcW w:w="2790" w:type="dxa"/>
            <w:gridSpan w:val="2"/>
          </w:tcPr>
          <w:p w14:paraId="11678EFD" w14:textId="25218F0D" w:rsidR="00D234CB" w:rsidRPr="006375B5" w:rsidRDefault="00D234CB" w:rsidP="00224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ส่วนที่หมุนเวียน</w:t>
            </w:r>
            <w:r w:rsidR="0022407F"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br/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</w:t>
            </w:r>
            <w:r w:rsidR="003D3D07"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4CE534C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027CC2F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1D0D886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40F886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2F01389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F2A32E1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0EEBFDA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42DE13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A4E2424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2CD5D7D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B8837D0" w14:textId="77777777" w:rsidR="00D234CB" w:rsidRPr="006375B5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016856" w:rsidRPr="006375B5" w14:paraId="47CE7AD8" w14:textId="77777777" w:rsidTr="00943396">
        <w:tc>
          <w:tcPr>
            <w:tcW w:w="1980" w:type="dxa"/>
          </w:tcPr>
          <w:p w14:paraId="3821B23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</w:tc>
        <w:tc>
          <w:tcPr>
            <w:tcW w:w="810" w:type="dxa"/>
            <w:vAlign w:val="bottom"/>
          </w:tcPr>
          <w:p w14:paraId="7FBED320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6B669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EEA5193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E485369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B4C945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D9A4C16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365B0AC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F3797AB" w14:textId="6B341A60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C2452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1E3AE53" w14:textId="2A827E4D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46A39918" w14:textId="77777777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3510B4" w14:textId="5561F861" w:rsidR="00016856" w:rsidRPr="006375B5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615AB2" w:rsidRPr="006375B5" w14:paraId="18AAE13A" w14:textId="77777777" w:rsidTr="00943396">
        <w:tc>
          <w:tcPr>
            <w:tcW w:w="1980" w:type="dxa"/>
          </w:tcPr>
          <w:p w14:paraId="574B85D0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07595222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8B0A677" w14:textId="16F6D600" w:rsidR="00615AB2" w:rsidRPr="006375B5" w:rsidRDefault="00B276FA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EDAF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553880F" w14:textId="5114D96E" w:rsidR="00615AB2" w:rsidRPr="006375B5" w:rsidRDefault="00B276FA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3,295</w:t>
            </w:r>
          </w:p>
        </w:tc>
        <w:tc>
          <w:tcPr>
            <w:tcW w:w="270" w:type="dxa"/>
            <w:vAlign w:val="bottom"/>
          </w:tcPr>
          <w:p w14:paraId="409755D5" w14:textId="020D9B49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8C49091" w14:textId="21C249A4" w:rsidR="00615AB2" w:rsidRPr="006375B5" w:rsidRDefault="00B276FA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3,295</w:t>
            </w:r>
          </w:p>
        </w:tc>
        <w:tc>
          <w:tcPr>
            <w:tcW w:w="273" w:type="dxa"/>
            <w:vAlign w:val="center"/>
          </w:tcPr>
          <w:p w14:paraId="77EAC963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53CDC72" w14:textId="06654D6B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AE1B01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0F2D68C8" w14:textId="21555939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</w:t>
            </w:r>
            <w:r w:rsidR="00615AB2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491</w:t>
            </w:r>
          </w:p>
        </w:tc>
        <w:tc>
          <w:tcPr>
            <w:tcW w:w="236" w:type="dxa"/>
            <w:vAlign w:val="bottom"/>
          </w:tcPr>
          <w:p w14:paraId="5C196EE3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6BFD713" w14:textId="2FF37586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</w:t>
            </w:r>
            <w:r w:rsidR="00615AB2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491</w:t>
            </w:r>
          </w:p>
        </w:tc>
      </w:tr>
      <w:tr w:rsidR="00615AB2" w:rsidRPr="006375B5" w14:paraId="5DB7D2CA" w14:textId="77777777" w:rsidTr="00943396">
        <w:tc>
          <w:tcPr>
            <w:tcW w:w="1980" w:type="dxa"/>
          </w:tcPr>
          <w:p w14:paraId="393D99D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  <w:p w14:paraId="1A74AF2A" w14:textId="6D49893B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 xml:space="preserve">   กิจการที่เกี่ยวข้องกัน</w:t>
            </w:r>
          </w:p>
        </w:tc>
        <w:tc>
          <w:tcPr>
            <w:tcW w:w="810" w:type="dxa"/>
            <w:vAlign w:val="bottom"/>
          </w:tcPr>
          <w:p w14:paraId="097093E9" w14:textId="4DBC3452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6</w:t>
            </w:r>
          </w:p>
        </w:tc>
        <w:tc>
          <w:tcPr>
            <w:tcW w:w="900" w:type="dxa"/>
            <w:vAlign w:val="bottom"/>
          </w:tcPr>
          <w:p w14:paraId="3EE70738" w14:textId="358FE96D" w:rsidR="00615AB2" w:rsidRPr="006375B5" w:rsidRDefault="00B276FA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00CC450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D40A27" w14:textId="1DCBF76F" w:rsidR="00615AB2" w:rsidRPr="006375B5" w:rsidRDefault="00B276FA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415</w:t>
            </w:r>
          </w:p>
        </w:tc>
        <w:tc>
          <w:tcPr>
            <w:tcW w:w="270" w:type="dxa"/>
            <w:vAlign w:val="bottom"/>
          </w:tcPr>
          <w:p w14:paraId="159652E3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2F68457" w14:textId="51484C41" w:rsidR="00615AB2" w:rsidRPr="006375B5" w:rsidRDefault="00B276FA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415</w:t>
            </w:r>
          </w:p>
        </w:tc>
        <w:tc>
          <w:tcPr>
            <w:tcW w:w="273" w:type="dxa"/>
            <w:vAlign w:val="center"/>
          </w:tcPr>
          <w:p w14:paraId="063FC817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7EBBC99" w14:textId="69E7F7BC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9AF13C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C974743" w14:textId="03D5AACD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550</w:t>
            </w:r>
          </w:p>
        </w:tc>
        <w:tc>
          <w:tcPr>
            <w:tcW w:w="236" w:type="dxa"/>
            <w:vAlign w:val="bottom"/>
          </w:tcPr>
          <w:p w14:paraId="72959A1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0468DB9" w14:textId="05A5C7CA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550</w:t>
            </w:r>
          </w:p>
        </w:tc>
      </w:tr>
      <w:tr w:rsidR="00615AB2" w:rsidRPr="006375B5" w14:paraId="0E2A5F3C" w14:textId="77777777" w:rsidTr="001A0F1B">
        <w:tc>
          <w:tcPr>
            <w:tcW w:w="1980" w:type="dxa"/>
          </w:tcPr>
          <w:p w14:paraId="1235AAB7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0" w:type="dxa"/>
            <w:vAlign w:val="bottom"/>
          </w:tcPr>
          <w:p w14:paraId="2FE2D8D1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CA4957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106609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CB3D4A6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9F1B7B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212E3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8F7965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D4EE8E3" w14:textId="4F64725C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1749142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997AF4D" w14:textId="06A3A7AE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7B2D1C92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CAE1A0F" w14:textId="276FC9F6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615AB2" w:rsidRPr="006375B5" w14:paraId="16125059" w14:textId="77777777" w:rsidTr="001A0F1B">
        <w:tc>
          <w:tcPr>
            <w:tcW w:w="1980" w:type="dxa"/>
          </w:tcPr>
          <w:p w14:paraId="0A94339A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728C5443" w14:textId="7736CAEC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16</w:t>
            </w:r>
          </w:p>
        </w:tc>
        <w:tc>
          <w:tcPr>
            <w:tcW w:w="900" w:type="dxa"/>
            <w:vAlign w:val="bottom"/>
          </w:tcPr>
          <w:p w14:paraId="0C898CD2" w14:textId="4C52EDA9" w:rsidR="00615AB2" w:rsidRPr="006375B5" w:rsidRDefault="00DE2BFF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3EC1F25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4739386" w14:textId="3B1746EF" w:rsidR="00615AB2" w:rsidRPr="006375B5" w:rsidRDefault="00DE2BFF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7,00</w:t>
            </w:r>
            <w:r w:rsidR="00DB29DA">
              <w:rPr>
                <w:rFonts w:ascii="Angsana New" w:hAnsi="Angsana New"/>
                <w:sz w:val="26"/>
                <w:szCs w:val="26"/>
              </w:rPr>
              <w:t>0</w:t>
            </w:r>
          </w:p>
        </w:tc>
        <w:tc>
          <w:tcPr>
            <w:tcW w:w="270" w:type="dxa"/>
            <w:vAlign w:val="bottom"/>
          </w:tcPr>
          <w:p w14:paraId="40EF67A7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B6841B1" w14:textId="102A478B" w:rsidR="00615AB2" w:rsidRPr="006375B5" w:rsidRDefault="00B276FA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7,000</w:t>
            </w:r>
          </w:p>
        </w:tc>
        <w:tc>
          <w:tcPr>
            <w:tcW w:w="273" w:type="dxa"/>
            <w:vAlign w:val="center"/>
          </w:tcPr>
          <w:p w14:paraId="29ACFCD7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C6CA044" w14:textId="120E120E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1E4D3A9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3CD0C92" w14:textId="28322F23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10</w:t>
            </w:r>
            <w:r w:rsidR="00615AB2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298</w:t>
            </w:r>
          </w:p>
        </w:tc>
        <w:tc>
          <w:tcPr>
            <w:tcW w:w="236" w:type="dxa"/>
            <w:vAlign w:val="bottom"/>
          </w:tcPr>
          <w:p w14:paraId="3C67F77C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B8E1D98" w14:textId="4A6ABA45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10</w:t>
            </w:r>
            <w:r w:rsidR="00615AB2"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298</w:t>
            </w:r>
          </w:p>
        </w:tc>
      </w:tr>
      <w:tr w:rsidR="00337934" w:rsidRPr="006375B5" w14:paraId="2EB5C8A4" w14:textId="77777777" w:rsidTr="001A0F1B">
        <w:tc>
          <w:tcPr>
            <w:tcW w:w="1980" w:type="dxa"/>
          </w:tcPr>
          <w:p w14:paraId="2D5454EB" w14:textId="405BD4DD" w:rsidR="00337934" w:rsidRPr="006375B5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A4522D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810" w:type="dxa"/>
            <w:vAlign w:val="bottom"/>
          </w:tcPr>
          <w:p w14:paraId="174A8361" w14:textId="77777777" w:rsidR="00337934" w:rsidRPr="000E564C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09EE912" w14:textId="77777777" w:rsidR="00337934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B60204C" w14:textId="77777777" w:rsidR="00337934" w:rsidRPr="006375B5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1C3C567" w14:textId="77777777" w:rsidR="00337934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4E789FF6" w14:textId="77777777" w:rsidR="00337934" w:rsidRPr="006375B5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49D8C45" w14:textId="77777777" w:rsidR="00337934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2B1AECC3" w14:textId="77777777" w:rsidR="00337934" w:rsidRPr="006375B5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42F9C96F" w14:textId="77777777" w:rsidR="00337934" w:rsidRPr="006375B5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03B183F1" w14:textId="77777777" w:rsidR="00337934" w:rsidRPr="006375B5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4C1F5525" w14:textId="77777777" w:rsidR="00337934" w:rsidRPr="000E564C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691246CE" w14:textId="77777777" w:rsidR="00337934" w:rsidRPr="006375B5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D3328EB" w14:textId="77777777" w:rsidR="00337934" w:rsidRPr="000E564C" w:rsidRDefault="00337934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A4522D" w:rsidRPr="006375B5" w14:paraId="00535817" w14:textId="77777777" w:rsidTr="001A0F1B">
        <w:tc>
          <w:tcPr>
            <w:tcW w:w="1980" w:type="dxa"/>
          </w:tcPr>
          <w:p w14:paraId="365B1A61" w14:textId="7437B3D0" w:rsidR="00A4522D" w:rsidRPr="00A4522D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สถา</w:t>
            </w:r>
            <w:r w:rsidR="000263BA">
              <w:rPr>
                <w:rFonts w:ascii="Angsana New" w:hAnsi="Angsana New" w:hint="cs"/>
                <w:sz w:val="26"/>
                <w:szCs w:val="26"/>
                <w:cs/>
              </w:rPr>
              <w:t>บั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นการเงิน</w:t>
            </w:r>
          </w:p>
        </w:tc>
        <w:tc>
          <w:tcPr>
            <w:tcW w:w="810" w:type="dxa"/>
            <w:vAlign w:val="bottom"/>
          </w:tcPr>
          <w:p w14:paraId="600FD1EE" w14:textId="77777777" w:rsidR="00A4522D" w:rsidRPr="000E564C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59F5775E" w14:textId="03412C27" w:rsidR="00A4522D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8F13E2B" w14:textId="77777777" w:rsidR="00A4522D" w:rsidRPr="006375B5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9EADC7A" w14:textId="3D4460C5" w:rsidR="00A4522D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218FA87" w14:textId="77777777" w:rsidR="00A4522D" w:rsidRPr="006375B5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34FEE72" w14:textId="1B8E4D9E" w:rsidR="00A4522D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5C7B90B6" w14:textId="77777777" w:rsidR="00A4522D" w:rsidRPr="006375B5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B6B755B" w14:textId="77777777" w:rsidR="00A4522D" w:rsidRPr="006375B5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3481D25E" w14:textId="77777777" w:rsidR="00A4522D" w:rsidRPr="006375B5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3701D5D" w14:textId="77777777" w:rsidR="00A4522D" w:rsidRPr="000E564C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2F2361FC" w14:textId="77777777" w:rsidR="00A4522D" w:rsidRPr="006375B5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B72DB48" w14:textId="77777777" w:rsidR="00A4522D" w:rsidRPr="000E564C" w:rsidRDefault="00A4522D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541CAE" w:rsidRPr="006375B5" w14:paraId="2AC49F73" w14:textId="77777777" w:rsidTr="001A0F1B">
        <w:tc>
          <w:tcPr>
            <w:tcW w:w="1980" w:type="dxa"/>
          </w:tcPr>
          <w:p w14:paraId="6D01D62C" w14:textId="78526967" w:rsidR="00541CAE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ที่ถึงกำหนดชำระ</w:t>
            </w:r>
          </w:p>
        </w:tc>
        <w:tc>
          <w:tcPr>
            <w:tcW w:w="810" w:type="dxa"/>
            <w:vAlign w:val="bottom"/>
          </w:tcPr>
          <w:p w14:paraId="7A8247A6" w14:textId="77777777" w:rsidR="00541CAE" w:rsidRPr="000E564C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3039A45" w14:textId="31C6CFA2" w:rsidR="00541CAE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C4249B7" w14:textId="77777777" w:rsidR="00541CAE" w:rsidRPr="006375B5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612ED0A" w14:textId="76478BB0" w:rsidR="00541CAE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F1C6056" w14:textId="77777777" w:rsidR="00541CAE" w:rsidRPr="006375B5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EA8BCED" w14:textId="77777777" w:rsidR="00541CAE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0A64A957" w14:textId="77777777" w:rsidR="00541CAE" w:rsidRPr="006375B5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2C12EE5" w14:textId="77777777" w:rsidR="00541CAE" w:rsidRPr="006375B5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5830DB2F" w14:textId="77777777" w:rsidR="00541CAE" w:rsidRPr="006375B5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5558BAA" w14:textId="77777777" w:rsidR="00541CAE" w:rsidRPr="000E564C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1DDBE0B0" w14:textId="77777777" w:rsidR="00541CAE" w:rsidRPr="006375B5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74770F2" w14:textId="77777777" w:rsidR="00541CAE" w:rsidRPr="000E564C" w:rsidRDefault="00541CAE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B94BC9" w:rsidRPr="006375B5" w14:paraId="2A18EE0F" w14:textId="77777777" w:rsidTr="001A0F1B">
        <w:tc>
          <w:tcPr>
            <w:tcW w:w="1980" w:type="dxa"/>
          </w:tcPr>
          <w:p w14:paraId="0C037442" w14:textId="0CA29A05" w:rsidR="00B94BC9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</w:t>
            </w:r>
            <w:r w:rsidRPr="00541CAE">
              <w:rPr>
                <w:rFonts w:ascii="Angsana New" w:hAnsi="Angsana New" w:hint="cs"/>
                <w:sz w:val="26"/>
                <w:szCs w:val="26"/>
                <w:cs/>
              </w:rPr>
              <w:t>หนึ่งปีภายใน</w:t>
            </w:r>
          </w:p>
        </w:tc>
        <w:tc>
          <w:tcPr>
            <w:tcW w:w="810" w:type="dxa"/>
            <w:vAlign w:val="bottom"/>
          </w:tcPr>
          <w:p w14:paraId="7B8FC50A" w14:textId="77777777" w:rsidR="00B94BC9" w:rsidRPr="000E564C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55871242" w14:textId="33184B99" w:rsidR="00B94BC9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70" w:type="dxa"/>
            <w:vAlign w:val="bottom"/>
          </w:tcPr>
          <w:p w14:paraId="39D4511B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1385E90" w14:textId="07EB9C05" w:rsidR="00B94BC9" w:rsidRDefault="00824F87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200</w:t>
            </w:r>
          </w:p>
        </w:tc>
        <w:tc>
          <w:tcPr>
            <w:tcW w:w="270" w:type="dxa"/>
            <w:vAlign w:val="bottom"/>
          </w:tcPr>
          <w:p w14:paraId="0A90876B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5A7C3D3" w14:textId="7E24BBAC" w:rsidR="00B94BC9" w:rsidRDefault="00824F87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200</w:t>
            </w:r>
          </w:p>
        </w:tc>
        <w:tc>
          <w:tcPr>
            <w:tcW w:w="273" w:type="dxa"/>
            <w:vAlign w:val="center"/>
          </w:tcPr>
          <w:p w14:paraId="70105914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E3655E4" w14:textId="385106C2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41" w:type="dxa"/>
            <w:vAlign w:val="bottom"/>
          </w:tcPr>
          <w:p w14:paraId="4589EEF5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7A112C1" w14:textId="33D43EC9" w:rsidR="00B94BC9" w:rsidRPr="000E564C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36" w:type="dxa"/>
            <w:vAlign w:val="bottom"/>
          </w:tcPr>
          <w:p w14:paraId="59596994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6342915" w14:textId="013541E4" w:rsidR="00B94BC9" w:rsidRPr="000E564C" w:rsidRDefault="00B94BC9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</w:tr>
      <w:tr w:rsidR="00B94BC9" w:rsidRPr="006375B5" w14:paraId="043D1613" w14:textId="77777777" w:rsidTr="001A0F1B">
        <w:tc>
          <w:tcPr>
            <w:tcW w:w="1980" w:type="dxa"/>
          </w:tcPr>
          <w:p w14:paraId="0F945CD8" w14:textId="0D112746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B276FA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49BA9566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602361C" w14:textId="76B95AEE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DE291A8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7FAD0CB" w14:textId="1CF1FF59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</w:t>
            </w:r>
            <w:r w:rsidR="00DE2BFF">
              <w:rPr>
                <w:rFonts w:ascii="Angsana New" w:hAnsi="Angsana New"/>
                <w:sz w:val="26"/>
                <w:szCs w:val="26"/>
              </w:rPr>
              <w:t>1</w:t>
            </w:r>
          </w:p>
        </w:tc>
        <w:tc>
          <w:tcPr>
            <w:tcW w:w="270" w:type="dxa"/>
            <w:vAlign w:val="bottom"/>
          </w:tcPr>
          <w:p w14:paraId="5C28D1D6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2506F3A2" w14:textId="3FFC02E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3</w:t>
            </w:r>
            <w:r w:rsidR="00DE2BFF">
              <w:rPr>
                <w:rFonts w:ascii="Angsana New" w:hAnsi="Angsana New"/>
                <w:sz w:val="26"/>
                <w:szCs w:val="26"/>
              </w:rPr>
              <w:t>1</w:t>
            </w:r>
          </w:p>
        </w:tc>
        <w:tc>
          <w:tcPr>
            <w:tcW w:w="273" w:type="dxa"/>
            <w:vAlign w:val="center"/>
          </w:tcPr>
          <w:p w14:paraId="16BD4F1E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7790ED63" w14:textId="69F851A5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DEFF7B6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9FEC7A0" w14:textId="643BA00B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20</w:t>
            </w:r>
          </w:p>
        </w:tc>
        <w:tc>
          <w:tcPr>
            <w:tcW w:w="236" w:type="dxa"/>
            <w:vAlign w:val="bottom"/>
          </w:tcPr>
          <w:p w14:paraId="4E3D1C0B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969A073" w14:textId="32B3B2F2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620" w:right="-130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20</w:t>
            </w:r>
          </w:p>
        </w:tc>
      </w:tr>
      <w:tr w:rsidR="00B94BC9" w:rsidRPr="006375B5" w14:paraId="57F7AAE9" w14:textId="77777777" w:rsidTr="00943396">
        <w:tc>
          <w:tcPr>
            <w:tcW w:w="1980" w:type="dxa"/>
          </w:tcPr>
          <w:p w14:paraId="57A1312F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5DE8C385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5A1B14A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1B33E7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9A324D3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2C86874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7D5BEDA6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AB8EC65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3351B888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1210B14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4BB2D7A8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7081642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7C4AADBA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B94BC9" w:rsidRPr="006375B5" w14:paraId="2D476058" w14:textId="77777777" w:rsidTr="00943396">
        <w:tc>
          <w:tcPr>
            <w:tcW w:w="1980" w:type="dxa"/>
          </w:tcPr>
          <w:p w14:paraId="53648DAD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0" w:type="dxa"/>
            <w:vAlign w:val="bottom"/>
          </w:tcPr>
          <w:p w14:paraId="539C084D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3F765BD" w14:textId="7A2BB586" w:rsidR="00B94BC9" w:rsidRPr="006375B5" w:rsidRDefault="00DE2BFF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506CF7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5152C15B" w14:textId="13191D59" w:rsidR="00B94BC9" w:rsidRPr="006375B5" w:rsidRDefault="00DE2BFF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10</w:t>
            </w:r>
            <w:r w:rsidR="00B94BC9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="00824F87" w:rsidRPr="00824F87">
              <w:rPr>
                <w:rFonts w:ascii="Angsana New" w:hAnsi="Angsana New" w:hint="cs"/>
                <w:b/>
                <w:bCs/>
                <w:sz w:val="26"/>
                <w:szCs w:val="26"/>
              </w:rPr>
              <w:t>9</w:t>
            </w:r>
            <w:r w:rsidR="00B94BC9">
              <w:rPr>
                <w:rFonts w:ascii="Angsana New" w:hAnsi="Angsana New"/>
                <w:b/>
                <w:bCs/>
                <w:sz w:val="26"/>
                <w:szCs w:val="26"/>
              </w:rPr>
              <w:t>4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270" w:type="dxa"/>
            <w:vAlign w:val="bottom"/>
          </w:tcPr>
          <w:p w14:paraId="6ED09CD1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541CF92F" w14:textId="7E42D36B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>
              <w:rPr>
                <w:rFonts w:ascii="Angsana New" w:hAnsi="Angsana New"/>
                <w:b/>
                <w:bCs/>
                <w:sz w:val="26"/>
                <w:szCs w:val="26"/>
              </w:rPr>
              <w:t>10,</w:t>
            </w:r>
            <w:r w:rsidR="00824F87" w:rsidRPr="00824F87">
              <w:rPr>
                <w:rFonts w:ascii="Angsana New" w:hAnsi="Angsana New" w:hint="cs"/>
                <w:b/>
                <w:bCs/>
                <w:sz w:val="26"/>
                <w:szCs w:val="26"/>
              </w:rPr>
              <w:t>9</w:t>
            </w:r>
            <w:r>
              <w:rPr>
                <w:rFonts w:ascii="Angsana New" w:hAnsi="Angsana New"/>
                <w:b/>
                <w:bCs/>
                <w:sz w:val="26"/>
                <w:szCs w:val="26"/>
              </w:rPr>
              <w:t>4</w:t>
            </w:r>
            <w:r w:rsidR="00DE2BFF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273" w:type="dxa"/>
            <w:vAlign w:val="center"/>
          </w:tcPr>
          <w:p w14:paraId="76905244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19B104E0" w14:textId="6A0BC3A3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714B6C1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30B3D87D" w14:textId="6E5566F8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12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359</w:t>
            </w:r>
          </w:p>
        </w:tc>
        <w:tc>
          <w:tcPr>
            <w:tcW w:w="236" w:type="dxa"/>
            <w:vAlign w:val="bottom"/>
          </w:tcPr>
          <w:p w14:paraId="7E850D19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5154622E" w14:textId="326D7573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12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359</w:t>
            </w:r>
          </w:p>
        </w:tc>
      </w:tr>
      <w:tr w:rsidR="008F6B5C" w:rsidRPr="006375B5" w14:paraId="3B75A596" w14:textId="77777777" w:rsidTr="008F6B5C">
        <w:tc>
          <w:tcPr>
            <w:tcW w:w="1980" w:type="dxa"/>
          </w:tcPr>
          <w:p w14:paraId="5E9F52D0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  <w:vAlign w:val="bottom"/>
          </w:tcPr>
          <w:p w14:paraId="2138E210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E4533E4" w14:textId="77777777" w:rsidR="008F6B5C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left="-96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FE46E85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970C319" w14:textId="77777777" w:rsidR="008F6B5C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5F98DAB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1BCAF10" w14:textId="77777777" w:rsidR="008F6B5C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1E94DFC4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0592BB5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07EE9FDD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877A458" w14:textId="77777777" w:rsidR="008F6B5C" w:rsidRPr="000E564C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left="-138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50E8B39C" w14:textId="77777777" w:rsidR="008F6B5C" w:rsidRPr="006375B5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A3F5A3E" w14:textId="77777777" w:rsidR="008F6B5C" w:rsidRPr="000E564C" w:rsidRDefault="008F6B5C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38" w:right="-13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B94BC9" w:rsidRPr="006375B5" w14:paraId="43A98A82" w14:textId="77777777" w:rsidTr="00EE2B4F">
        <w:trPr>
          <w:tblHeader/>
        </w:trPr>
        <w:tc>
          <w:tcPr>
            <w:tcW w:w="1980" w:type="dxa"/>
          </w:tcPr>
          <w:p w14:paraId="10DEDF5D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  <w:p w14:paraId="4E84A65C" w14:textId="512BBBFD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firstLine="3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ไม่รวมดอกเบี้ยค้างจ่าย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810" w:type="dxa"/>
            <w:vAlign w:val="bottom"/>
          </w:tcPr>
          <w:p w14:paraId="51EEFDA0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884B3A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5EDB170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ABCFB5E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F040B5A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9348377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EA44B2A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FE4696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48ACFB92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F3BF7BE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A9BF67D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C4BD14F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B94BC9" w:rsidRPr="006375B5" w14:paraId="369A1C75" w14:textId="77777777" w:rsidTr="00EE2B4F">
        <w:trPr>
          <w:tblHeader/>
        </w:trPr>
        <w:tc>
          <w:tcPr>
            <w:tcW w:w="1980" w:type="dxa"/>
          </w:tcPr>
          <w:p w14:paraId="25E02AEB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23DB35FD" w14:textId="6BCE567B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0E564C">
              <w:rPr>
                <w:rFonts w:ascii="Angsana New" w:hAnsi="Angsana New"/>
                <w:i/>
                <w:iCs/>
                <w:sz w:val="26"/>
                <w:szCs w:val="26"/>
              </w:rPr>
              <w:t>16</w:t>
            </w:r>
          </w:p>
        </w:tc>
        <w:tc>
          <w:tcPr>
            <w:tcW w:w="900" w:type="dxa"/>
            <w:vAlign w:val="bottom"/>
          </w:tcPr>
          <w:p w14:paraId="2BB302BA" w14:textId="63AE8332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D7C6EEB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9B7DC93" w14:textId="75725461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20</w:t>
            </w:r>
            <w:r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98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0" w:type="dxa"/>
            <w:vAlign w:val="bottom"/>
          </w:tcPr>
          <w:p w14:paraId="1D95DDE1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6DB890" w14:textId="55A11558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20</w:t>
            </w:r>
            <w:r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Pr="000E564C">
              <w:rPr>
                <w:rFonts w:ascii="Angsana New" w:hAnsi="Angsana New"/>
                <w:sz w:val="26"/>
                <w:szCs w:val="26"/>
              </w:rPr>
              <w:t>98</w:t>
            </w:r>
            <w:r>
              <w:rPr>
                <w:rFonts w:ascii="Angsana New" w:hAnsi="Angsana New"/>
                <w:sz w:val="26"/>
                <w:szCs w:val="26"/>
              </w:rPr>
              <w:t>5</w:t>
            </w:r>
          </w:p>
        </w:tc>
        <w:tc>
          <w:tcPr>
            <w:tcW w:w="273" w:type="dxa"/>
            <w:vAlign w:val="center"/>
          </w:tcPr>
          <w:p w14:paraId="214E2C27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4F00A4B7" w14:textId="325785F3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66BBE46F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1375C00" w14:textId="29909A9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</w:t>
            </w:r>
            <w:r w:rsidR="000C527E">
              <w:rPr>
                <w:rFonts w:ascii="Angsana New" w:hAnsi="Angsana New"/>
                <w:sz w:val="26"/>
                <w:szCs w:val="26"/>
              </w:rPr>
              <w:t>0</w:t>
            </w:r>
            <w:r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="000C527E">
              <w:rPr>
                <w:rFonts w:ascii="Angsana New" w:hAnsi="Angsana New"/>
                <w:sz w:val="26"/>
                <w:szCs w:val="26"/>
              </w:rPr>
              <w:t>987</w:t>
            </w:r>
          </w:p>
        </w:tc>
        <w:tc>
          <w:tcPr>
            <w:tcW w:w="236" w:type="dxa"/>
            <w:vAlign w:val="bottom"/>
          </w:tcPr>
          <w:p w14:paraId="53D1587F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13CDA94" w14:textId="35902D98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sz w:val="26"/>
                <w:szCs w:val="26"/>
              </w:rPr>
              <w:t>2</w:t>
            </w:r>
            <w:r w:rsidR="000C527E">
              <w:rPr>
                <w:rFonts w:ascii="Angsana New" w:hAnsi="Angsana New"/>
                <w:sz w:val="26"/>
                <w:szCs w:val="26"/>
              </w:rPr>
              <w:t>0</w:t>
            </w:r>
            <w:r w:rsidRPr="006375B5">
              <w:rPr>
                <w:rFonts w:ascii="Angsana New" w:hAnsi="Angsana New"/>
                <w:sz w:val="26"/>
                <w:szCs w:val="26"/>
              </w:rPr>
              <w:t>,</w:t>
            </w:r>
            <w:r w:rsidR="000C527E">
              <w:rPr>
                <w:rFonts w:ascii="Angsana New" w:hAnsi="Angsana New"/>
                <w:sz w:val="26"/>
                <w:szCs w:val="26"/>
              </w:rPr>
              <w:t>987</w:t>
            </w:r>
          </w:p>
        </w:tc>
      </w:tr>
      <w:tr w:rsidR="00B94BC9" w:rsidRPr="006375B5" w14:paraId="541ABE42" w14:textId="77777777" w:rsidTr="00EE2B4F">
        <w:trPr>
          <w:tblHeader/>
        </w:trPr>
        <w:tc>
          <w:tcPr>
            <w:tcW w:w="1980" w:type="dxa"/>
          </w:tcPr>
          <w:p w14:paraId="32B545FB" w14:textId="538DB852" w:rsidR="00B94BC9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A4522D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</w:t>
            </w:r>
            <w:r>
              <w:rPr>
                <w:rFonts w:ascii="Angsana New" w:hAnsi="Angsana New" w:hint="cs"/>
                <w:sz w:val="26"/>
                <w:szCs w:val="26"/>
                <w:cs/>
              </w:rPr>
              <w:t>จาก</w:t>
            </w:r>
          </w:p>
        </w:tc>
        <w:tc>
          <w:tcPr>
            <w:tcW w:w="810" w:type="dxa"/>
            <w:vAlign w:val="bottom"/>
          </w:tcPr>
          <w:p w14:paraId="6F4A7E48" w14:textId="77777777" w:rsidR="00B94BC9" w:rsidRPr="000E564C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17DB70AB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587E01C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517D95B" w14:textId="77777777" w:rsidR="00B94BC9" w:rsidRPr="000E564C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EFA67A1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76650CC" w14:textId="77777777" w:rsidR="00B94BC9" w:rsidRPr="000E564C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0B367CA0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4457C9C9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1" w:type="dxa"/>
            <w:vAlign w:val="bottom"/>
          </w:tcPr>
          <w:p w14:paraId="76E4FEAE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4A0B512C" w14:textId="77777777" w:rsidR="00B94BC9" w:rsidRPr="000E564C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2F35D77B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F986300" w14:textId="77777777" w:rsidR="00B94BC9" w:rsidRPr="000E564C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482008" w:rsidRPr="006375B5" w14:paraId="56EAE0A1" w14:textId="77777777" w:rsidTr="00EE2B4F">
        <w:trPr>
          <w:tblHeader/>
        </w:trPr>
        <w:tc>
          <w:tcPr>
            <w:tcW w:w="1980" w:type="dxa"/>
          </w:tcPr>
          <w:p w14:paraId="22069857" w14:textId="01A28625" w:rsidR="00482008" w:rsidRPr="00A4522D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 xml:space="preserve">   สถาบันการเงิน</w:t>
            </w:r>
          </w:p>
        </w:tc>
        <w:tc>
          <w:tcPr>
            <w:tcW w:w="810" w:type="dxa"/>
            <w:vAlign w:val="bottom"/>
          </w:tcPr>
          <w:p w14:paraId="720EF3BB" w14:textId="77777777" w:rsidR="00482008" w:rsidRPr="000E564C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42A93AA1" w14:textId="28A85FED" w:rsidR="00482008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70" w:type="dxa"/>
            <w:vAlign w:val="bottom"/>
          </w:tcPr>
          <w:p w14:paraId="713B0954" w14:textId="77777777" w:rsidR="00482008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0E1C95D" w14:textId="22FD2FF9" w:rsidR="00482008" w:rsidRPr="000E564C" w:rsidRDefault="00824F87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600</w:t>
            </w:r>
          </w:p>
        </w:tc>
        <w:tc>
          <w:tcPr>
            <w:tcW w:w="270" w:type="dxa"/>
            <w:vAlign w:val="bottom"/>
          </w:tcPr>
          <w:p w14:paraId="70F6B359" w14:textId="77777777" w:rsidR="00482008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34B50DF" w14:textId="5EE8C7C5" w:rsidR="00482008" w:rsidRPr="000E564C" w:rsidRDefault="00824F87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  <w:r w:rsidRPr="00824F87">
              <w:rPr>
                <w:rFonts w:ascii="Angsana New" w:hAnsi="Angsana New" w:hint="cs"/>
                <w:sz w:val="26"/>
                <w:szCs w:val="26"/>
              </w:rPr>
              <w:t>600</w:t>
            </w:r>
          </w:p>
        </w:tc>
        <w:tc>
          <w:tcPr>
            <w:tcW w:w="273" w:type="dxa"/>
            <w:vAlign w:val="center"/>
          </w:tcPr>
          <w:p w14:paraId="3B6A63D6" w14:textId="77777777" w:rsidR="00482008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7B84E700" w14:textId="5300DCCF" w:rsidR="00482008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41" w:type="dxa"/>
            <w:vAlign w:val="bottom"/>
          </w:tcPr>
          <w:p w14:paraId="349ED82C" w14:textId="77777777" w:rsidR="00482008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4CD7DC7C" w14:textId="18F2A2FD" w:rsidR="00482008" w:rsidRPr="000E564C" w:rsidRDefault="008F6B5C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4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            </w:t>
            </w:r>
            <w:r w:rsidR="00482008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  <w:tc>
          <w:tcPr>
            <w:tcW w:w="236" w:type="dxa"/>
            <w:vAlign w:val="bottom"/>
          </w:tcPr>
          <w:p w14:paraId="10326C59" w14:textId="77777777" w:rsidR="00482008" w:rsidRPr="006375B5" w:rsidRDefault="00482008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9734A00" w14:textId="015F24D0" w:rsidR="00482008" w:rsidRPr="000E564C" w:rsidRDefault="008F6B5C" w:rsidP="008F6B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50"/>
              </w:tabs>
              <w:ind w:left="-138" w:right="41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="00482008">
              <w:rPr>
                <w:rFonts w:ascii="Angsana New" w:hAnsi="Angsana New" w:hint="cs"/>
                <w:sz w:val="26"/>
                <w:szCs w:val="26"/>
                <w:cs/>
              </w:rPr>
              <w:t>-</w:t>
            </w:r>
          </w:p>
        </w:tc>
      </w:tr>
      <w:tr w:rsidR="00B94BC9" w:rsidRPr="006375B5" w14:paraId="30F212D0" w14:textId="77777777" w:rsidTr="00EE2B4F">
        <w:trPr>
          <w:tblHeader/>
        </w:trPr>
        <w:tc>
          <w:tcPr>
            <w:tcW w:w="1980" w:type="dxa"/>
          </w:tcPr>
          <w:p w14:paraId="6C52DDF3" w14:textId="4581FCEA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3A41B1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810" w:type="dxa"/>
            <w:vAlign w:val="bottom"/>
          </w:tcPr>
          <w:p w14:paraId="4219A11F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C470730" w14:textId="38EBFCA4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BAFF9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BCAE742" w14:textId="101226A0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171</w:t>
            </w:r>
          </w:p>
        </w:tc>
        <w:tc>
          <w:tcPr>
            <w:tcW w:w="270" w:type="dxa"/>
            <w:vAlign w:val="bottom"/>
          </w:tcPr>
          <w:p w14:paraId="521695EF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4782CC30" w14:textId="50962233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>
              <w:rPr>
                <w:rFonts w:ascii="Angsana New" w:hAnsi="Angsana New"/>
                <w:sz w:val="26"/>
                <w:szCs w:val="26"/>
              </w:rPr>
              <w:t>171</w:t>
            </w:r>
          </w:p>
        </w:tc>
        <w:tc>
          <w:tcPr>
            <w:tcW w:w="273" w:type="dxa"/>
            <w:vAlign w:val="center"/>
          </w:tcPr>
          <w:p w14:paraId="7FE02985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55A5DC96" w14:textId="3BF4CAE4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6375B5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570C3757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0AB3DE13" w14:textId="35343F00" w:rsidR="00B94BC9" w:rsidRPr="006375B5" w:rsidRDefault="000C527E" w:rsidP="000C52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153</w:t>
            </w:r>
          </w:p>
        </w:tc>
        <w:tc>
          <w:tcPr>
            <w:tcW w:w="236" w:type="dxa"/>
            <w:vAlign w:val="bottom"/>
          </w:tcPr>
          <w:p w14:paraId="315B2DB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1F64CEE" w14:textId="6E142C29" w:rsidR="00B94BC9" w:rsidRPr="006375B5" w:rsidRDefault="000C527E" w:rsidP="000C52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153</w:t>
            </w:r>
          </w:p>
        </w:tc>
      </w:tr>
      <w:tr w:rsidR="00B94BC9" w:rsidRPr="006375B5" w14:paraId="7FCA66AA" w14:textId="77777777" w:rsidTr="00943396">
        <w:trPr>
          <w:tblHeader/>
        </w:trPr>
        <w:tc>
          <w:tcPr>
            <w:tcW w:w="1980" w:type="dxa"/>
          </w:tcPr>
          <w:p w14:paraId="5142934A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02194F1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1FFC94C1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7E370B4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6789E6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E221499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3C7CF578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0E1C5CD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106E0EB6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937094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7F6C96C0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3E04468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4DACF89C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B94BC9" w:rsidRPr="006375B5" w14:paraId="30F4A2AC" w14:textId="77777777" w:rsidTr="00943396">
        <w:trPr>
          <w:tblHeader/>
        </w:trPr>
        <w:tc>
          <w:tcPr>
            <w:tcW w:w="1980" w:type="dxa"/>
          </w:tcPr>
          <w:p w14:paraId="12D17A7A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6375B5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0" w:type="dxa"/>
            <w:vAlign w:val="bottom"/>
          </w:tcPr>
          <w:p w14:paraId="09545165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02C35694" w14:textId="5047F37F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ADD18CD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2F0D2A52" w14:textId="0D562649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21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="00824F87" w:rsidRPr="00824F87">
              <w:rPr>
                <w:rFonts w:ascii="Angsana New" w:hAnsi="Angsana New" w:hint="cs"/>
                <w:b/>
                <w:bCs/>
                <w:sz w:val="26"/>
                <w:szCs w:val="26"/>
              </w:rPr>
              <w:t>756</w:t>
            </w:r>
          </w:p>
        </w:tc>
        <w:tc>
          <w:tcPr>
            <w:tcW w:w="270" w:type="dxa"/>
            <w:vAlign w:val="bottom"/>
          </w:tcPr>
          <w:p w14:paraId="271D5EF6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2CD0CEAC" w14:textId="60E99E1A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21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="00824F87" w:rsidRPr="00824F87">
              <w:rPr>
                <w:rFonts w:ascii="Angsana New" w:hAnsi="Angsana New" w:hint="cs"/>
                <w:b/>
                <w:bCs/>
                <w:sz w:val="26"/>
                <w:szCs w:val="26"/>
              </w:rPr>
              <w:t>756</w:t>
            </w:r>
          </w:p>
        </w:tc>
        <w:tc>
          <w:tcPr>
            <w:tcW w:w="273" w:type="dxa"/>
            <w:vAlign w:val="center"/>
          </w:tcPr>
          <w:p w14:paraId="61956503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3B511DB3" w14:textId="716F6C91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1ED2E4D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73160461" w14:textId="2ECE7482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DB29DA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="00DB29DA">
              <w:rPr>
                <w:rFonts w:ascii="Angsana New" w:hAnsi="Angsana New"/>
                <w:b/>
                <w:bCs/>
                <w:sz w:val="26"/>
                <w:szCs w:val="26"/>
              </w:rPr>
              <w:t>140</w:t>
            </w:r>
          </w:p>
        </w:tc>
        <w:tc>
          <w:tcPr>
            <w:tcW w:w="236" w:type="dxa"/>
            <w:vAlign w:val="bottom"/>
          </w:tcPr>
          <w:p w14:paraId="2EB2F739" w14:textId="77777777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22C31475" w14:textId="2666867C" w:rsidR="00B94BC9" w:rsidRPr="006375B5" w:rsidRDefault="00B94BC9" w:rsidP="00B94B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DB29DA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6375B5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="00DB29DA">
              <w:rPr>
                <w:rFonts w:ascii="Angsana New" w:hAnsi="Angsana New"/>
                <w:b/>
                <w:bCs/>
                <w:sz w:val="26"/>
                <w:szCs w:val="26"/>
              </w:rPr>
              <w:t>140</w:t>
            </w:r>
          </w:p>
        </w:tc>
      </w:tr>
    </w:tbl>
    <w:p w14:paraId="16121153" w14:textId="6C19BD55" w:rsidR="003D3D07" w:rsidRDefault="003D3D07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328160D6" w14:textId="286CCE6E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71381FE2" w14:textId="112C1DB6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647C854A" w14:textId="18124E3D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11503249" w14:textId="4CA5CFDE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10245E14" w14:textId="5E39E45B" w:rsidR="006A2CBC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6DFA4EA6" w14:textId="77777777" w:rsidR="006A2CBC" w:rsidRPr="006375B5" w:rsidRDefault="006A2CBC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194" w:type="dxa"/>
        <w:tblInd w:w="387" w:type="dxa"/>
        <w:tblLook w:val="01E0" w:firstRow="1" w:lastRow="1" w:firstColumn="1" w:lastColumn="1" w:noHBand="0" w:noVBand="0"/>
      </w:tblPr>
      <w:tblGrid>
        <w:gridCol w:w="5103"/>
        <w:gridCol w:w="986"/>
        <w:gridCol w:w="1370"/>
        <w:gridCol w:w="269"/>
        <w:gridCol w:w="1466"/>
      </w:tblGrid>
      <w:tr w:rsidR="005A74AE" w:rsidRPr="006375B5" w14:paraId="451F13B3" w14:textId="77777777" w:rsidTr="005A74AE">
        <w:trPr>
          <w:trHeight w:val="71"/>
        </w:trPr>
        <w:tc>
          <w:tcPr>
            <w:tcW w:w="5103" w:type="dxa"/>
          </w:tcPr>
          <w:p w14:paraId="2229DDCB" w14:textId="71806F21" w:rsidR="005A74AE" w:rsidRPr="006375B5" w:rsidRDefault="005A74AE" w:rsidP="00CF0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สินทรัพย์ที่ใช้เป็นหลักประกั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น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986" w:type="dxa"/>
          </w:tcPr>
          <w:p w14:paraId="3B2E6A2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7EABE103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A74AE" w:rsidRPr="006375B5" w14:paraId="09580689" w14:textId="77777777" w:rsidTr="005A74AE">
        <w:trPr>
          <w:trHeight w:val="390"/>
        </w:trPr>
        <w:tc>
          <w:tcPr>
            <w:tcW w:w="5103" w:type="dxa"/>
          </w:tcPr>
          <w:p w14:paraId="5443833B" w14:textId="54E85BA1" w:rsidR="005A74AE" w:rsidRPr="006375B5" w:rsidRDefault="005A74AE" w:rsidP="000D55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4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86" w:type="dxa"/>
          </w:tcPr>
          <w:p w14:paraId="3D0E5A08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370" w:type="dxa"/>
            <w:shd w:val="clear" w:color="auto" w:fill="auto"/>
          </w:tcPr>
          <w:p w14:paraId="6AA0B873" w14:textId="69EBE061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69" w:type="dxa"/>
            <w:shd w:val="clear" w:color="auto" w:fill="auto"/>
          </w:tcPr>
          <w:p w14:paraId="32D101EC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466" w:type="dxa"/>
            <w:shd w:val="clear" w:color="auto" w:fill="auto"/>
          </w:tcPr>
          <w:p w14:paraId="17439507" w14:textId="764FC504" w:rsidR="005A74AE" w:rsidRPr="006375B5" w:rsidRDefault="000E564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5A74AE" w:rsidRPr="006375B5" w14:paraId="4DD408B2" w14:textId="77777777" w:rsidTr="005A74AE">
        <w:trPr>
          <w:trHeight w:val="402"/>
        </w:trPr>
        <w:tc>
          <w:tcPr>
            <w:tcW w:w="5103" w:type="dxa"/>
          </w:tcPr>
          <w:p w14:paraId="29A5182D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86" w:type="dxa"/>
          </w:tcPr>
          <w:p w14:paraId="3D9D47DF" w14:textId="77777777" w:rsidR="005A74AE" w:rsidRPr="006375B5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04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28394DEB" w14:textId="77777777" w:rsidR="005A74AE" w:rsidRPr="006375B5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15AB2" w:rsidRPr="006375B5" w14:paraId="57C95A0A" w14:textId="77777777" w:rsidTr="005A74AE">
        <w:trPr>
          <w:trHeight w:val="164"/>
        </w:trPr>
        <w:tc>
          <w:tcPr>
            <w:tcW w:w="5103" w:type="dxa"/>
          </w:tcPr>
          <w:p w14:paraId="17EDB654" w14:textId="05ACA963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์พัฒนาเพื่อขาย</w:t>
            </w:r>
          </w:p>
        </w:tc>
        <w:tc>
          <w:tcPr>
            <w:tcW w:w="986" w:type="dxa"/>
          </w:tcPr>
          <w:p w14:paraId="15787688" w14:textId="5FF999A2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9</w:t>
            </w:r>
          </w:p>
        </w:tc>
        <w:tc>
          <w:tcPr>
            <w:tcW w:w="1370" w:type="dxa"/>
          </w:tcPr>
          <w:p w14:paraId="4967F3DB" w14:textId="7873B455" w:rsidR="00615AB2" w:rsidRPr="006375B5" w:rsidRDefault="00433B98" w:rsidP="00615AB2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12,057</w:t>
            </w:r>
          </w:p>
        </w:tc>
        <w:tc>
          <w:tcPr>
            <w:tcW w:w="269" w:type="dxa"/>
          </w:tcPr>
          <w:p w14:paraId="3402F818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70F47AE5" w14:textId="32353AFD" w:rsidR="00615AB2" w:rsidRPr="006375B5" w:rsidRDefault="000E564C" w:rsidP="00615AB2">
            <w:pPr>
              <w:pStyle w:val="acctfourfigures"/>
              <w:tabs>
                <w:tab w:val="clear" w:pos="765"/>
                <w:tab w:val="decimal" w:pos="1222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9</w:t>
            </w:r>
            <w:r w:rsidR="00615AB2" w:rsidRPr="006375B5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749</w:t>
            </w:r>
          </w:p>
        </w:tc>
      </w:tr>
      <w:tr w:rsidR="00615AB2" w:rsidRPr="006375B5" w14:paraId="14D048EF" w14:textId="77777777" w:rsidTr="005A74AE">
        <w:trPr>
          <w:trHeight w:val="281"/>
        </w:trPr>
        <w:tc>
          <w:tcPr>
            <w:tcW w:w="5103" w:type="dxa"/>
            <w:vAlign w:val="bottom"/>
          </w:tcPr>
          <w:p w14:paraId="75402C6A" w14:textId="20308871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71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986" w:type="dxa"/>
            <w:vAlign w:val="bottom"/>
          </w:tcPr>
          <w:p w14:paraId="39F4CFCD" w14:textId="5CC5C08C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70" w:type="dxa"/>
            <w:vAlign w:val="bottom"/>
          </w:tcPr>
          <w:p w14:paraId="7FD4B785" w14:textId="77777777" w:rsidR="00615AB2" w:rsidRPr="006375B5" w:rsidRDefault="00615AB2" w:rsidP="00615AB2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1E917788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  <w:vAlign w:val="bottom"/>
          </w:tcPr>
          <w:p w14:paraId="4DA36CF4" w14:textId="4ABD572A" w:rsidR="00615AB2" w:rsidRPr="006375B5" w:rsidRDefault="00615AB2" w:rsidP="00615AB2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615AB2" w:rsidRPr="006375B5" w14:paraId="59C46FC8" w14:textId="77777777" w:rsidTr="005A74AE">
        <w:trPr>
          <w:trHeight w:val="71"/>
        </w:trPr>
        <w:tc>
          <w:tcPr>
            <w:tcW w:w="5103" w:type="dxa"/>
            <w:vAlign w:val="bottom"/>
          </w:tcPr>
          <w:p w14:paraId="32292A47" w14:textId="28CE7660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4" w:right="-71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986" w:type="dxa"/>
            <w:vAlign w:val="bottom"/>
          </w:tcPr>
          <w:p w14:paraId="7047C33A" w14:textId="3A3CA9F2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1370" w:type="dxa"/>
            <w:vAlign w:val="bottom"/>
          </w:tcPr>
          <w:p w14:paraId="0C197552" w14:textId="4CE1B00C" w:rsidR="00615AB2" w:rsidRPr="006375B5" w:rsidRDefault="00433B98" w:rsidP="00615AB2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6,836</w:t>
            </w:r>
          </w:p>
        </w:tc>
        <w:tc>
          <w:tcPr>
            <w:tcW w:w="269" w:type="dxa"/>
            <w:vAlign w:val="bottom"/>
          </w:tcPr>
          <w:p w14:paraId="47B677F8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  <w:vAlign w:val="bottom"/>
          </w:tcPr>
          <w:p w14:paraId="3E25533D" w14:textId="02BE9D36" w:rsidR="00615AB2" w:rsidRPr="006375B5" w:rsidRDefault="000E564C" w:rsidP="00615AB2">
            <w:pPr>
              <w:pStyle w:val="acctfourfigures"/>
              <w:tabs>
                <w:tab w:val="clear" w:pos="765"/>
                <w:tab w:val="decimal" w:pos="123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639</w:t>
            </w:r>
          </w:p>
        </w:tc>
      </w:tr>
      <w:tr w:rsidR="00615AB2" w:rsidRPr="006375B5" w14:paraId="7C224F8A" w14:textId="77777777" w:rsidTr="005A74AE">
        <w:trPr>
          <w:trHeight w:val="402"/>
        </w:trPr>
        <w:tc>
          <w:tcPr>
            <w:tcW w:w="5103" w:type="dxa"/>
          </w:tcPr>
          <w:p w14:paraId="158AB140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86" w:type="dxa"/>
          </w:tcPr>
          <w:p w14:paraId="04BE8F1D" w14:textId="1A02492C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  <w:cs/>
              </w:rPr>
            </w:pPr>
            <w:r w:rsidRPr="000E564C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13</w:t>
            </w:r>
          </w:p>
        </w:tc>
        <w:tc>
          <w:tcPr>
            <w:tcW w:w="1370" w:type="dxa"/>
          </w:tcPr>
          <w:p w14:paraId="1D84FB1E" w14:textId="1B1EDAF4" w:rsidR="00615AB2" w:rsidRPr="006375B5" w:rsidRDefault="00433B98" w:rsidP="00615AB2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767</w:t>
            </w:r>
          </w:p>
        </w:tc>
        <w:tc>
          <w:tcPr>
            <w:tcW w:w="269" w:type="dxa"/>
          </w:tcPr>
          <w:p w14:paraId="11A26E7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1F757AEB" w14:textId="2B948D61" w:rsidR="00615AB2" w:rsidRPr="006375B5" w:rsidRDefault="000E564C" w:rsidP="00615AB2">
            <w:pPr>
              <w:pStyle w:val="acctfourfigures"/>
              <w:tabs>
                <w:tab w:val="clear" w:pos="765"/>
                <w:tab w:val="decimal" w:pos="125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735</w:t>
            </w:r>
          </w:p>
        </w:tc>
      </w:tr>
      <w:tr w:rsidR="00615AB2" w:rsidRPr="006375B5" w14:paraId="15381C46" w14:textId="77777777" w:rsidTr="005A74AE">
        <w:trPr>
          <w:trHeight w:val="402"/>
        </w:trPr>
        <w:tc>
          <w:tcPr>
            <w:tcW w:w="5103" w:type="dxa"/>
          </w:tcPr>
          <w:p w14:paraId="4B52501A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86" w:type="dxa"/>
          </w:tcPr>
          <w:p w14:paraId="2FD7CFBC" w14:textId="77777777" w:rsidR="00615AB2" w:rsidRPr="006375B5" w:rsidRDefault="00615AB2" w:rsidP="00615AB2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70" w:type="dxa"/>
            <w:tcBorders>
              <w:top w:val="single" w:sz="4" w:space="0" w:color="auto"/>
              <w:bottom w:val="double" w:sz="4" w:space="0" w:color="auto"/>
            </w:tcBorders>
          </w:tcPr>
          <w:p w14:paraId="0549346B" w14:textId="4EC0DF64" w:rsidR="00615AB2" w:rsidRPr="006375B5" w:rsidRDefault="00433B98" w:rsidP="00615AB2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19,660</w:t>
            </w:r>
          </w:p>
        </w:tc>
        <w:tc>
          <w:tcPr>
            <w:tcW w:w="269" w:type="dxa"/>
          </w:tcPr>
          <w:p w14:paraId="646CAD88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double" w:sz="4" w:space="0" w:color="auto"/>
            </w:tcBorders>
          </w:tcPr>
          <w:p w14:paraId="384A313E" w14:textId="5566E33B" w:rsidR="00615AB2" w:rsidRPr="006375B5" w:rsidRDefault="000E564C" w:rsidP="00615AB2">
            <w:pPr>
              <w:pStyle w:val="acctfourfigures"/>
              <w:tabs>
                <w:tab w:val="clear" w:pos="765"/>
                <w:tab w:val="decimal" w:pos="1249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12</w:t>
            </w:r>
            <w:r w:rsidR="00615AB2" w:rsidRPr="006375B5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123</w:t>
            </w:r>
          </w:p>
        </w:tc>
      </w:tr>
    </w:tbl>
    <w:p w14:paraId="3D844B22" w14:textId="77777777" w:rsidR="00D050FC" w:rsidRPr="006375B5" w:rsidRDefault="00D050FC" w:rsidP="00D050FC">
      <w:pPr>
        <w:pStyle w:val="ListParagraph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04A76435" w14:textId="03A06092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i/>
          <w:iCs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30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</w:t>
      </w:r>
      <w:r w:rsidRPr="006375B5">
        <w:rPr>
          <w:rFonts w:ascii="Angsana New" w:hAnsi="Angsana New" w:hint="cs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256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5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กลุ่มบริษัทและบริษัทมีวงเงินสินเชื่อซึ่งยังไม่ได้เบิกใช้เป็นจำนวนเงินรว</w:t>
      </w:r>
      <w:r w:rsidR="005516C4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ม</w:t>
      </w:r>
      <w:r w:rsidR="006A50A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4E0AD5">
        <w:rPr>
          <w:rFonts w:ascii="Angsana New" w:hAnsi="Angsana New"/>
          <w:sz w:val="30"/>
          <w:szCs w:val="30"/>
          <w:lang w:eastAsia="x-none"/>
        </w:rPr>
        <w:t>12,076.55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ล้านบาท และ </w:t>
      </w:r>
      <w:r w:rsidR="004E0AD5">
        <w:rPr>
          <w:rFonts w:ascii="Angsana New" w:hAnsi="Angsana New"/>
          <w:sz w:val="30"/>
          <w:szCs w:val="30"/>
          <w:lang w:val="en-GB" w:eastAsia="x-none"/>
        </w:rPr>
        <w:t>2,185.34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ล้านบาท ตามลำดับ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0E564C" w:rsidRPr="000E564C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0E564C" w:rsidRPr="000E564C">
        <w:rPr>
          <w:rFonts w:ascii="Angsana New" w:hAnsi="Angsana New"/>
          <w:i/>
          <w:iCs/>
          <w:sz w:val="30"/>
          <w:szCs w:val="30"/>
          <w:lang w:eastAsia="x-none"/>
        </w:rPr>
        <w:t>4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</w:t>
      </w:r>
      <w:r w:rsidR="000E564C" w:rsidRPr="000E564C">
        <w:rPr>
          <w:rFonts w:ascii="Angsana New" w:hAnsi="Angsana New"/>
          <w:i/>
          <w:iCs/>
          <w:sz w:val="30"/>
          <w:szCs w:val="30"/>
          <w:lang w:eastAsia="x-none"/>
        </w:rPr>
        <w:t>16</w:t>
      </w:r>
      <w:r w:rsidR="00615AB2" w:rsidRPr="00615AB2">
        <w:rPr>
          <w:rFonts w:ascii="Angsana New" w:hAnsi="Angsana New"/>
          <w:i/>
          <w:iCs/>
          <w:sz w:val="30"/>
          <w:szCs w:val="30"/>
          <w:lang w:val="en-GB" w:eastAsia="x-none"/>
        </w:rPr>
        <w:t>,</w:t>
      </w:r>
      <w:r w:rsidR="008D7CAD">
        <w:rPr>
          <w:rFonts w:ascii="Angsana New" w:hAnsi="Angsana New"/>
          <w:i/>
          <w:iCs/>
          <w:sz w:val="30"/>
          <w:szCs w:val="30"/>
          <w:lang w:val="en-GB" w:eastAsia="x-none"/>
        </w:rPr>
        <w:t>114.30</w:t>
      </w:r>
      <w:r w:rsidR="00615AB2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ล้านบาท และ </w:t>
      </w:r>
      <w:r w:rsidR="008D7CAD">
        <w:rPr>
          <w:rFonts w:ascii="Angsana New" w:hAnsi="Angsana New"/>
          <w:i/>
          <w:iCs/>
          <w:sz w:val="30"/>
          <w:szCs w:val="30"/>
          <w:lang w:eastAsia="x-none"/>
        </w:rPr>
        <w:t>4,413</w:t>
      </w:r>
      <w:r w:rsidR="00615AB2" w:rsidRPr="00615AB2">
        <w:rPr>
          <w:rFonts w:ascii="Angsana New" w:hAnsi="Angsana New"/>
          <w:i/>
          <w:iCs/>
          <w:sz w:val="30"/>
          <w:szCs w:val="30"/>
          <w:lang w:val="en-GB" w:eastAsia="x-none"/>
        </w:rPr>
        <w:t>.</w:t>
      </w:r>
      <w:r w:rsidR="008D7CAD">
        <w:rPr>
          <w:rFonts w:ascii="Angsana New" w:hAnsi="Angsana New"/>
          <w:i/>
          <w:iCs/>
          <w:sz w:val="30"/>
          <w:szCs w:val="30"/>
          <w:lang w:eastAsia="x-none"/>
        </w:rPr>
        <w:t>30</w:t>
      </w:r>
      <w:r w:rsidRPr="006375B5">
        <w:rPr>
          <w:rFonts w:ascii="Angsana New" w:hAnsi="Angsana New" w:hint="cs"/>
          <w:i/>
          <w:iCs/>
          <w:sz w:val="30"/>
          <w:szCs w:val="30"/>
          <w:lang w:val="en-GB" w:eastAsia="x-none"/>
        </w:rPr>
        <w:t xml:space="preserve">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ล้านบาท </w:t>
      </w:r>
      <w:r w:rsidR="006A50A2"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ตามลำดับ)</w:t>
      </w:r>
      <w:r w:rsidR="009F7B56" w:rsidRPr="006375B5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 </w:t>
      </w:r>
    </w:p>
    <w:p w14:paraId="33966073" w14:textId="77777777" w:rsidR="009F7B56" w:rsidRPr="00EF5043" w:rsidRDefault="009F7B56" w:rsidP="00CC3915">
      <w:pPr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right="1012"/>
        <w:jc w:val="thaiDistribute"/>
        <w:rPr>
          <w:rFonts w:ascii="Angsana New" w:hAnsi="Angsana New"/>
          <w:i/>
          <w:iCs/>
          <w:sz w:val="30"/>
          <w:szCs w:val="30"/>
          <w:lang w:eastAsia="x-none"/>
        </w:rPr>
      </w:pPr>
    </w:p>
    <w:p w14:paraId="5EEC3BE0" w14:textId="51536D76" w:rsidR="00B63B25" w:rsidRPr="00975F84" w:rsidRDefault="00D050FC" w:rsidP="00975F84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pacing w:val="-6"/>
          <w:sz w:val="30"/>
          <w:szCs w:val="30"/>
          <w:lang w:val="en-GB" w:eastAsia="x-none"/>
        </w:rPr>
      </w:pP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="000E564C" w:rsidRPr="00975F84">
        <w:rPr>
          <w:rFonts w:ascii="Angsana New" w:hAnsi="Angsana New" w:hint="cs"/>
          <w:sz w:val="30"/>
          <w:szCs w:val="30"/>
          <w:lang w:eastAsia="x-none"/>
        </w:rPr>
        <w:t>30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 </w:t>
      </w:r>
      <w:r w:rsidR="000E564C" w:rsidRPr="00975F84">
        <w:rPr>
          <w:rFonts w:ascii="Angsana New" w:hAnsi="Angsana New" w:hint="cs"/>
          <w:sz w:val="30"/>
          <w:szCs w:val="30"/>
          <w:lang w:eastAsia="x-none"/>
        </w:rPr>
        <w:t>256</w:t>
      </w:r>
      <w:r w:rsidR="000E564C" w:rsidRPr="00975F84">
        <w:rPr>
          <w:rFonts w:ascii="Angsana New" w:hAnsi="Angsana New"/>
          <w:sz w:val="30"/>
          <w:szCs w:val="30"/>
          <w:lang w:eastAsia="x-none"/>
        </w:rPr>
        <w:t>5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บริษัทมีเงินกู้ยืมระยะสั้นจาก</w:t>
      </w:r>
      <w:r w:rsidR="003805E9">
        <w:rPr>
          <w:rFonts w:ascii="Angsana New" w:hAnsi="Angsana New" w:hint="cs"/>
          <w:sz w:val="30"/>
          <w:szCs w:val="30"/>
          <w:cs/>
          <w:lang w:val="en-GB" w:eastAsia="x-none"/>
        </w:rPr>
        <w:t>สถาบันการเงิน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ในประเทศ จำนวนทั้งสิ้น </w:t>
      </w:r>
      <w:r w:rsidR="009A2752" w:rsidRPr="00975F84">
        <w:rPr>
          <w:rFonts w:ascii="Angsana New" w:hAnsi="Angsana New"/>
          <w:sz w:val="30"/>
          <w:szCs w:val="30"/>
          <w:lang w:val="en-GB" w:eastAsia="x-none"/>
        </w:rPr>
        <w:t>3,295</w:t>
      </w:r>
      <w:r w:rsidR="006064E0">
        <w:rPr>
          <w:rFonts w:ascii="Angsana New" w:hAnsi="Angsana New"/>
          <w:sz w:val="30"/>
          <w:szCs w:val="30"/>
          <w:lang w:val="en-GB" w:eastAsia="x-none"/>
        </w:rPr>
        <w:t>.00</w:t>
      </w:r>
      <w:r w:rsidR="006A50A2"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 </w:t>
      </w:r>
      <w:r w:rsidR="003805E9">
        <w:rPr>
          <w:rFonts w:ascii="Angsana New" w:hAnsi="Angsana New"/>
          <w:sz w:val="30"/>
          <w:szCs w:val="30"/>
          <w:cs/>
          <w:lang w:val="en-GB" w:eastAsia="x-none"/>
        </w:rPr>
        <w:br/>
      </w:r>
      <w:r w:rsidR="006A50A2" w:rsidRPr="00975F84">
        <w:rPr>
          <w:rFonts w:ascii="Angsana New" w:hAnsi="Angsana New" w:hint="cs"/>
          <w:sz w:val="30"/>
          <w:szCs w:val="30"/>
          <w:cs/>
          <w:lang w:val="en-GB" w:eastAsia="x-none"/>
        </w:rPr>
        <w:t>ล้าน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>บาท</w:t>
      </w:r>
      <w:r w:rsidR="00967BDB" w:rsidRPr="00975F84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967BDB" w:rsidRPr="000B161F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967BDB" w:rsidRPr="000B161F">
        <w:rPr>
          <w:rFonts w:ascii="Angsana New" w:hAnsi="Angsana New"/>
          <w:i/>
          <w:iCs/>
          <w:sz w:val="30"/>
          <w:szCs w:val="30"/>
          <w:lang w:eastAsia="x-none"/>
        </w:rPr>
        <w:t>4</w:t>
      </w:r>
      <w:r w:rsidR="00967BDB" w:rsidRPr="000B161F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</w:t>
      </w:r>
      <w:r w:rsidR="00967BDB" w:rsidRPr="000B161F">
        <w:rPr>
          <w:rFonts w:ascii="Angsana New" w:hAnsi="Angsana New"/>
          <w:i/>
          <w:iCs/>
          <w:sz w:val="30"/>
          <w:szCs w:val="30"/>
          <w:lang w:eastAsia="x-none"/>
        </w:rPr>
        <w:t>1,500</w:t>
      </w:r>
      <w:r w:rsidR="006064E0" w:rsidRPr="000B161F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.00 </w:t>
      </w:r>
      <w:r w:rsidR="00967BDB" w:rsidRPr="000B161F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ล้านบาท</w:t>
      </w:r>
      <w:r w:rsidR="00967BDB" w:rsidRPr="00975F84">
        <w:rPr>
          <w:rFonts w:ascii="Angsana New" w:hAnsi="Angsana New"/>
          <w:i/>
          <w:iCs/>
          <w:sz w:val="30"/>
          <w:szCs w:val="30"/>
          <w:lang w:val="en-GB" w:eastAsia="x-none"/>
        </w:rPr>
        <w:t>)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โดยมีอัตราดอกเบี้ยร้อยละ </w:t>
      </w:r>
      <w:r w:rsidR="00975F84" w:rsidRPr="00975F84">
        <w:rPr>
          <w:rFonts w:ascii="Angsana New" w:hAnsi="Angsana New"/>
          <w:sz w:val="30"/>
          <w:szCs w:val="30"/>
          <w:lang w:val="en-GB" w:eastAsia="x-none"/>
        </w:rPr>
        <w:t>1.3</w:t>
      </w:r>
      <w:r w:rsidR="000E5399">
        <w:rPr>
          <w:rFonts w:ascii="Angsana New" w:hAnsi="Angsana New"/>
          <w:sz w:val="30"/>
          <w:szCs w:val="30"/>
          <w:lang w:val="en-GB" w:eastAsia="x-none"/>
        </w:rPr>
        <w:t>0</w:t>
      </w:r>
      <w:r w:rsidR="00975F84" w:rsidRPr="00975F84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2810A5">
        <w:rPr>
          <w:rFonts w:ascii="Angsana New" w:hAnsi="Angsana New"/>
          <w:sz w:val="30"/>
          <w:szCs w:val="30"/>
          <w:lang w:val="en-GB" w:eastAsia="x-none"/>
        </w:rPr>
        <w:t>-</w:t>
      </w:r>
      <w:r w:rsidR="00975F84" w:rsidRPr="00975F84">
        <w:rPr>
          <w:rFonts w:ascii="Angsana New" w:hAnsi="Angsana New"/>
          <w:sz w:val="30"/>
          <w:szCs w:val="30"/>
          <w:lang w:val="en-GB" w:eastAsia="x-none"/>
        </w:rPr>
        <w:t xml:space="preserve"> 1.63</w:t>
      </w:r>
      <w:r w:rsidRPr="00975F84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ต่อปี</w:t>
      </w:r>
      <w:r w:rsidR="00967BDB" w:rsidRPr="00975F84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="00967BDB" w:rsidRPr="00975F84">
        <w:rPr>
          <w:rFonts w:ascii="Angsana New" w:hAnsi="Angsana New" w:hint="cs"/>
          <w:i/>
          <w:iCs/>
          <w:sz w:val="30"/>
          <w:szCs w:val="30"/>
          <w:lang w:eastAsia="x-none"/>
        </w:rPr>
        <w:t>256</w:t>
      </w:r>
      <w:r w:rsidR="00967BDB" w:rsidRPr="00975F84">
        <w:rPr>
          <w:rFonts w:ascii="Angsana New" w:hAnsi="Angsana New"/>
          <w:i/>
          <w:iCs/>
          <w:sz w:val="30"/>
          <w:szCs w:val="30"/>
          <w:lang w:eastAsia="x-none"/>
        </w:rPr>
        <w:t>4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ร้อยละ </w:t>
      </w:r>
      <w:r w:rsidR="00967BDB" w:rsidRPr="00975F84">
        <w:rPr>
          <w:rFonts w:ascii="Angsana New" w:hAnsi="Angsana New"/>
          <w:i/>
          <w:iCs/>
          <w:sz w:val="30"/>
          <w:szCs w:val="30"/>
          <w:lang w:eastAsia="x-none"/>
        </w:rPr>
        <w:t>0.95</w:t>
      </w:r>
      <w:r w:rsidR="00967BDB" w:rsidRPr="00975F84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 </w:t>
      </w:r>
      <w:r w:rsidR="00967BDB" w:rsidRPr="00975F84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ต่อปี</w:t>
      </w:r>
      <w:r w:rsidR="00967BDB" w:rsidRPr="00975F84">
        <w:rPr>
          <w:rFonts w:ascii="Angsana New" w:hAnsi="Angsana New" w:hint="cs"/>
          <w:i/>
          <w:iCs/>
          <w:spacing w:val="-6"/>
          <w:sz w:val="30"/>
          <w:szCs w:val="30"/>
          <w:cs/>
          <w:lang w:val="en-GB" w:eastAsia="x-none"/>
        </w:rPr>
        <w:t>)</w:t>
      </w:r>
    </w:p>
    <w:p w14:paraId="150AE26A" w14:textId="77777777" w:rsidR="00C14255" w:rsidRPr="006375B5" w:rsidRDefault="00C14255" w:rsidP="00B63B25">
      <w:pPr>
        <w:tabs>
          <w:tab w:val="clear" w:pos="454"/>
          <w:tab w:val="left" w:pos="540"/>
        </w:tabs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589C3F8" w14:textId="77777777" w:rsidR="0023218C" w:rsidRPr="0023218C" w:rsidRDefault="0023218C" w:rsidP="0023218C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เงินกู้ยืมระยะยาวกับสถาบันการเงินแห่งหนึ่งโดยมีอัตราดอกเบี้ยกู้ยืมขั้นต่ำลบอัตราคงที่ต่อปีตามที่กำหนดไว้ในสัญญ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โดยมีกำหนดชำระคืนงวดแรกเมื่อครบกำหนดเวลา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3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ปี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6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เดือนนับแต่วันที่เบิกรับเงินกู้งวดแรก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โดยมีรายละเอียดการผ่อนชำระคืนตามที่กำหนดไว้ในสัญญาภายใต้สัญญาเงินกู้ยืมดังกล่าว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บริษัทและบริษัทย่อยต้องถือปฏิบัติตามเงื่อนไขทางการเงินบางประการ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การดำรงอัตราส่วนหนี้สินต่อส่วนของผู้ถือหุ้นในอัตราที่กำหนดไว้ในสัญญา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บริษัทได้ออกจดหมายการรับประกัน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(</w:t>
      </w:r>
      <w:r w:rsidRPr="0023218C">
        <w:rPr>
          <w:rFonts w:ascii="Angsana New" w:hAnsi="Angsana New"/>
          <w:sz w:val="30"/>
          <w:szCs w:val="30"/>
          <w:lang w:val="en-GB" w:eastAsia="x-none"/>
        </w:rPr>
        <w:t xml:space="preserve">Letter of Undertaking)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ให้แก่สถาบันการเงินดังกล่าว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ภายใต้เงื่อนไขว่า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บริษัทตกลงดำรงสถานะความเป็นผู้ถือหุ้นหลักของบริษัทย่อยไม่น้อยกว่าร้อยละ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75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และจะดำเนินการให้ความช่วยเหลือทางการเงินแก่บริษัทย่อยจนกว่าบริษัทย่อยจะชำระหนี้ครบถ้วนตามที่ระบุไว้ในสัญญา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ทั้งนี้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บริษัทย่อยดังกล่าวได้นำอสังหาริมทรัพย์เพื่อการลงทุน</w:t>
      </w:r>
      <w:r w:rsidRPr="0023218C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23218C">
        <w:rPr>
          <w:rFonts w:ascii="Angsana New" w:hAnsi="Angsana New" w:hint="cs"/>
          <w:sz w:val="30"/>
          <w:szCs w:val="30"/>
          <w:cs/>
          <w:lang w:val="en-GB" w:eastAsia="x-none"/>
        </w:rPr>
        <w:t>และสิ่งปลูกสร้างที่จะมีในภายหน้าไปจดจำนองไว้กับสถาบันการเงินเพื่อใช้เป็นหลักประกันเงินกู้ยืมระยะยาวจากสถาบันการเงินดังกล่าวตามที่ระบุไว้ในสัญญา</w:t>
      </w:r>
    </w:p>
    <w:p w14:paraId="010477C6" w14:textId="5F5AA188" w:rsidR="00921295" w:rsidRDefault="00921295" w:rsidP="00D050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21CA142D" w14:textId="1D30550F" w:rsidR="00D050FC" w:rsidRPr="006375B5" w:rsidRDefault="00D050FC" w:rsidP="00074552">
      <w:pPr>
        <w:pStyle w:val="ListParagraph"/>
        <w:numPr>
          <w:ilvl w:val="0"/>
          <w:numId w:val="25"/>
        </w:numPr>
        <w:tabs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11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lastRenderedPageBreak/>
        <w:t>บริษัทย่อยมีเงินกู้ยืมระยะยาวจากสถาบันการเงินโดยมีอัตราดอกเบี้ย</w:t>
      </w:r>
      <w:r w:rsidR="00C726B0">
        <w:rPr>
          <w:rFonts w:ascii="Angsana New" w:hAnsi="Angsana New" w:hint="cs"/>
          <w:sz w:val="30"/>
          <w:szCs w:val="30"/>
          <w:cs/>
          <w:lang w:val="en-GB" w:eastAsia="x-none"/>
        </w:rPr>
        <w:t>กู้ยืมขั้นต่ำ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บวก/ลบอัตราคงที่ต่อปี</w:t>
      </w:r>
    </w:p>
    <w:p w14:paraId="6074B53A" w14:textId="77777777" w:rsidR="00D050FC" w:rsidRPr="006375B5" w:rsidRDefault="00D050FC" w:rsidP="00BB31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</w:rPr>
      </w:pPr>
    </w:p>
    <w:p w14:paraId="7859495C" w14:textId="2B8BC4CA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เงินกู้ยืมส่วนใหญ่ของบริษัทย่อยมีกำหนดชำระคืนเงินต้นเมื่อไถ่ถอนโฉนดที่ดินในอัตราที่ระบ</w:t>
      </w:r>
      <w:r w:rsidR="009C2BE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ุใน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</w:t>
      </w:r>
      <w:r w:rsidR="009F49C1">
        <w:rPr>
          <w:rFonts w:ascii="Angsana New" w:hAnsi="Angsana New"/>
          <w:sz w:val="30"/>
          <w:szCs w:val="30"/>
          <w:lang w:val="en-GB" w:eastAsia="x-none"/>
        </w:rPr>
        <w:br/>
      </w:r>
      <w:r w:rsidRPr="009F49C1">
        <w:rPr>
          <w:rFonts w:ascii="Angsana New" w:hAnsi="Angsana New" w:hint="cs"/>
          <w:spacing w:val="-2"/>
          <w:sz w:val="30"/>
          <w:szCs w:val="30"/>
          <w:cs/>
          <w:lang w:val="en-GB" w:eastAsia="x-none"/>
        </w:rPr>
        <w:t>เงินต้นส่วนที่เหลือมีกำหนดชำระคืนตามระยะเวลาที่ระบุไว้ในสัญญาโดยจัดประเภทเงินกู้ยืมระยะยาวที่จะถึ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กำหนดชำระภายใน </w:t>
      </w:r>
      <w:r w:rsidR="000E564C" w:rsidRPr="000E564C">
        <w:rPr>
          <w:rFonts w:ascii="Angsana New" w:hAnsi="Angsana New" w:hint="cs"/>
          <w:sz w:val="30"/>
          <w:szCs w:val="30"/>
          <w:lang w:eastAsia="x-none"/>
        </w:rPr>
        <w:t>1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ปี จากการประมาณการยอดโอนตามงบประมาณประจำปี ซึ่งยอดโอนที่เกิดขึ้นจริงอาจจะแตกต่างจากที่ได้ประมาณการไว้</w:t>
      </w:r>
    </w:p>
    <w:p w14:paraId="14603FB7" w14:textId="77777777" w:rsidR="00D050FC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6EB8D13" w14:textId="30BE2F27" w:rsidR="006F5135" w:rsidRPr="006375B5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สัญญาเงินกู้ยืมได้ระบุข้อตกลงและข้อจำกัดที่บริษัทย่อยต้องถือปฏิบัติบางประการ เช่น การดำรงอัตราส่วนหนี้สินต่อส่วนของผู้ถือหุ้น การดำรงอัตราส่วนของเงินกู้ต่อมูลค่าของอาคารตามรายงานการประเมินราคา การควบหรือรวมกิจการกับบริษัทอื่น การลงทุนในหลักทรัพย์ การลดทุนหรือจ่ายเงินปันผล จำนองสิทธิการ</w:t>
      </w:r>
      <w:r w:rsidRPr="000B161F">
        <w:rPr>
          <w:rFonts w:ascii="Angsana New" w:hAnsi="Angsana New" w:hint="cs"/>
          <w:spacing w:val="-4"/>
          <w:sz w:val="30"/>
          <w:szCs w:val="30"/>
          <w:cs/>
          <w:lang w:val="en-GB" w:eastAsia="x-none"/>
        </w:rPr>
        <w:t>เช่าที่ดิน จำนองอาคาร และสัญญาก่อสร้าง จำนำหุ้นทั้งหมดในบริษัทย่อยแห่งหนึ่ง และการค้ำประกันบุคคลอื่น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เป็นต้น</w:t>
      </w:r>
    </w:p>
    <w:p w14:paraId="04F00E7C" w14:textId="77777777" w:rsidR="006F5135" w:rsidRPr="006375B5" w:rsidRDefault="006F5135" w:rsidP="006A50A2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left="1350" w:right="1012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C60FFF0" w14:textId="52B3E389" w:rsidR="00B63B25" w:rsidRPr="006375B5" w:rsidRDefault="00B63B25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</w:t>
      </w:r>
      <w:r w:rsidR="00763130">
        <w:rPr>
          <w:rFonts w:ascii="Angsana New" w:hAnsi="Angsana New" w:hint="cs"/>
          <w:sz w:val="30"/>
          <w:szCs w:val="30"/>
          <w:cs/>
          <w:lang w:val="en-GB" w:eastAsia="x-none"/>
        </w:rPr>
        <w:t>หลายแห่ง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ได้นำที่ดินพร้อมสิ่งปลูกสร้างบนที่ดินที่มีอยู่ส่วนใหญ่และสิ่งปลูกสร้างที่จะมีในภายหน้าไปจดจำนองไว้กับสถาบันการเงินเพื่อใช้เป็นหลักประกันเงินกู้ยืมจากสถาบันการเงิน</w:t>
      </w:r>
      <w:r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นอกจากนี้บริษัทค้ำประกันหนี้สินที่มีภาระดอกเบี้ยของบริษัทย่อย</w:t>
      </w:r>
    </w:p>
    <w:p w14:paraId="4F0E797E" w14:textId="77777777" w:rsidR="001F5B13" w:rsidRPr="006375B5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5FCE20EE" w14:textId="4390231B" w:rsidR="001F5B13" w:rsidRPr="006375B5" w:rsidRDefault="00DD482A" w:rsidP="00763130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ใน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เดือนกุมภาพันธ์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2564</w:t>
      </w:r>
      <w:r w:rsidR="001F5B1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สินเชื่อ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วงเงินกู้ยืมระยะยาวกับสถาบันการเงินแห่งหนึ่งในประเทศเวียดนาม</w:t>
      </w:r>
      <w:r w:rsidR="009B073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ในวงเงิน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700</w:t>
      </w:r>
      <w:r w:rsidR="009B073D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ล้านเวียดนามดอง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โดยมีบริษัทเป็นผู้ค้ำประกันวงเงินกู้ยืมดังกล่าว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ซึ่งมีกำหนดชำระคืนเงินต้นภายใน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</w:t>
      </w:r>
      <w:r w:rsidR="001F5B1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ปีจากวันที่ลงนาม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และอัตราดอกเบี้ย</w:t>
      </w: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ลอยตัวตามที่กำหนดในสัญญา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และการคงสถานะความเป็นผู้ถือหุ้นหลักของบริษัทย่อยไม่น้อยกว่าร้อยละ</w:t>
      </w:r>
      <w:r w:rsidR="001F5B13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51</w:t>
      </w:r>
      <w:r w:rsidR="001F5B1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1F5B13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667ADCF6" w14:textId="77777777" w:rsidR="00DD482A" w:rsidRPr="006375B5" w:rsidRDefault="00DD482A" w:rsidP="00DD482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7B1B3D4" w14:textId="490B3925" w:rsidR="00DD482A" w:rsidRDefault="00DD482A" w:rsidP="00B01D8A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ใน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เดือนกรกฎาคม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2564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บริษัทย่อยได้ทำสัญญาสินเชื่อ</w:t>
      </w:r>
      <w:r w:rsidR="00BE1427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</w:t>
      </w:r>
      <w:r w:rsidR="00665F22" w:rsidRPr="006375B5">
        <w:rPr>
          <w:rFonts w:ascii="Angsana New" w:hAnsi="Angsana New"/>
          <w:sz w:val="30"/>
          <w:szCs w:val="30"/>
          <w:cs/>
          <w:lang w:val="en-GB" w:eastAsia="x-none"/>
        </w:rPr>
        <w:t>กับธนาคารในประเทศแห่งหนึ่ง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ในวงเงินจำนวน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425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00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ล้านบาท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>หรือสกุลเงิน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ดอลลาร์สหรัฐอเมริกา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เทียบเท่า และได้เบิกเงินกู้ดังกล่าวเป็น 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จำนวน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11</w:t>
      </w:r>
      <w:r w:rsidR="00B01D8A" w:rsidRPr="006375B5">
        <w:rPr>
          <w:rFonts w:ascii="Angsana New" w:hAnsi="Angsana New"/>
          <w:sz w:val="30"/>
          <w:szCs w:val="30"/>
          <w:lang w:eastAsia="x-none"/>
        </w:rPr>
        <w:t>.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42</w:t>
      </w:r>
      <w:r w:rsidR="00B01D8A" w:rsidRPr="006375B5">
        <w:rPr>
          <w:rFonts w:ascii="Angsana New" w:hAnsi="Angsana New" w:hint="cs"/>
          <w:sz w:val="30"/>
          <w:szCs w:val="30"/>
          <w:cs/>
          <w:lang w:eastAsia="x-none"/>
        </w:rPr>
        <w:t xml:space="preserve"> ล้าน</w:t>
      </w:r>
      <w:r w:rsidR="00BE1427" w:rsidRPr="006375B5">
        <w:rPr>
          <w:rFonts w:ascii="Angsana New" w:hAnsi="Angsana New" w:hint="cs"/>
          <w:sz w:val="30"/>
          <w:szCs w:val="30"/>
          <w:cs/>
          <w:lang w:eastAsia="x-none"/>
        </w:rPr>
        <w:t>เหรียญสหรัฐอเมริกา</w:t>
      </w:r>
      <w:r w:rsidR="00EF5043">
        <w:rPr>
          <w:rFonts w:ascii="Angsana New" w:hAnsi="Angsana New"/>
          <w:sz w:val="30"/>
          <w:szCs w:val="30"/>
          <w:lang w:eastAsia="x-none"/>
        </w:rPr>
        <w:t xml:space="preserve"> 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เงินก</w:t>
      </w:r>
      <w:r w:rsidR="00B01D8A" w:rsidRPr="006375B5">
        <w:rPr>
          <w:rFonts w:asciiTheme="majorBidi" w:hAnsiTheme="majorBidi" w:cstheme="majorBidi" w:hint="cs"/>
          <w:sz w:val="30"/>
          <w:szCs w:val="30"/>
          <w:cs/>
        </w:rPr>
        <w:t>ู้</w:t>
      </w:r>
      <w:r w:rsidR="001308AC" w:rsidRPr="006375B5">
        <w:rPr>
          <w:rFonts w:asciiTheme="majorBidi" w:hAnsiTheme="majorBidi" w:cstheme="majorBidi" w:hint="cs"/>
          <w:sz w:val="30"/>
          <w:szCs w:val="30"/>
          <w:cs/>
        </w:rPr>
        <w:t>ดังกล่าว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มีกำหนดชำระคืนเป็นรายไตรมาสนับจากวันที่เบิกใช้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ด้วย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อัตราที่ระบุในสัญญา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มีอัตราดอกเบี้ย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665F22" w:rsidRPr="006375B5">
        <w:rPr>
          <w:rFonts w:ascii="Angsana New" w:hAnsi="Angsana New"/>
          <w:sz w:val="30"/>
          <w:szCs w:val="30"/>
          <w:lang w:eastAsia="x-none"/>
        </w:rPr>
        <w:t>LIBOR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0E564C" w:rsidRPr="000E564C">
        <w:rPr>
          <w:rFonts w:ascii="Angsana New" w:hAnsi="Angsana New"/>
          <w:sz w:val="30"/>
          <w:szCs w:val="30"/>
          <w:lang w:eastAsia="x-none"/>
        </w:rPr>
        <w:t>3</w:t>
      </w:r>
      <w:r w:rsidR="00285F63" w:rsidRPr="006375B5">
        <w:rPr>
          <w:rFonts w:ascii="Angsana New" w:hAnsi="Angsana New"/>
          <w:sz w:val="30"/>
          <w:szCs w:val="30"/>
          <w:lang w:val="en-GB" w:eastAsia="x-none"/>
        </w:rPr>
        <w:t> </w:t>
      </w:r>
      <w:r w:rsidR="00285F63" w:rsidRPr="006375B5">
        <w:rPr>
          <w:rFonts w:ascii="Angsana New" w:hAnsi="Angsana New"/>
          <w:sz w:val="30"/>
          <w:szCs w:val="30"/>
          <w:cs/>
          <w:lang w:val="en-GB" w:eastAsia="x-none"/>
        </w:rPr>
        <w:t>เดือนบวก</w:t>
      </w:r>
      <w:r w:rsidR="00665F22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อัตราคงที่ต่อปี</w:t>
      </w:r>
      <w:r w:rsidR="000747AA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="000747AA">
        <w:rPr>
          <w:rFonts w:ascii="Angsana New" w:hAnsi="Angsana New" w:hint="cs"/>
          <w:sz w:val="30"/>
          <w:szCs w:val="30"/>
          <w:cs/>
          <w:lang w:val="en-GB" w:eastAsia="x-none"/>
        </w:rPr>
        <w:t>ต่อมา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AF3D71" w:rsidRPr="006375B5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6375B5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การดำรงอัตราส่วนหนี้สินต่อส่วนของผู้ถือหุ้นของบริษัท</w:t>
      </w:r>
    </w:p>
    <w:p w14:paraId="3F0EE871" w14:textId="77777777" w:rsidR="000D4F15" w:rsidRPr="000D4F15" w:rsidRDefault="000D4F15" w:rsidP="000D4F15">
      <w:pPr>
        <w:pStyle w:val="ListParagraph"/>
        <w:rPr>
          <w:rFonts w:ascii="Angsana New" w:hAnsi="Angsana New"/>
          <w:sz w:val="30"/>
          <w:szCs w:val="30"/>
          <w:lang w:val="en-GB" w:eastAsia="x-none"/>
        </w:rPr>
      </w:pPr>
    </w:p>
    <w:p w14:paraId="03E68F2A" w14:textId="4ADE942E" w:rsidR="000D4F15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57E79222" w14:textId="5C48DF7B" w:rsidR="000D4F15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>
        <w:rPr>
          <w:rFonts w:ascii="Angsana New" w:hAnsi="Angsana New"/>
          <w:sz w:val="30"/>
          <w:szCs w:val="30"/>
          <w:lang w:val="en-GB" w:eastAsia="x-none"/>
        </w:rPr>
        <w:br w:type="page"/>
      </w:r>
    </w:p>
    <w:p w14:paraId="4B9EBD8A" w14:textId="77777777" w:rsidR="008E073B" w:rsidRDefault="008E073B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sectPr w:rsidR="008E073B" w:rsidSect="005462CF"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4E4A8D0C" w14:textId="139EBBFE" w:rsidR="000D4F15" w:rsidRPr="00AF3D89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bCs/>
          <w:sz w:val="30"/>
          <w:szCs w:val="30"/>
        </w:rPr>
      </w:pPr>
      <w:r w:rsidRPr="00AF3D89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lastRenderedPageBreak/>
        <w:t>การเปลี่ยนแปลงของหนี้สินที่เกิดจากกิจกรรมจัดหาเงิน</w:t>
      </w:r>
      <w:r w:rsidRPr="00AF3D89">
        <w:rPr>
          <w:rFonts w:asciiTheme="majorBidi" w:hAnsiTheme="majorBidi" w:cstheme="majorBidi"/>
          <w:bCs/>
          <w:sz w:val="30"/>
          <w:szCs w:val="30"/>
          <w:cs/>
        </w:rPr>
        <w:t xml:space="preserve"> </w:t>
      </w:r>
    </w:p>
    <w:p w14:paraId="3CAB9B90" w14:textId="77777777" w:rsidR="000D4F15" w:rsidRPr="000D4F15" w:rsidRDefault="000D4F15" w:rsidP="000D4F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66"/>
        <w:gridCol w:w="251"/>
        <w:gridCol w:w="1639"/>
        <w:gridCol w:w="270"/>
        <w:gridCol w:w="1440"/>
        <w:gridCol w:w="283"/>
        <w:gridCol w:w="1509"/>
        <w:gridCol w:w="317"/>
        <w:gridCol w:w="1527"/>
        <w:gridCol w:w="317"/>
        <w:gridCol w:w="1629"/>
      </w:tblGrid>
      <w:tr w:rsidR="008E073B" w:rsidRPr="00391E1C" w14:paraId="3CD5D48B" w14:textId="77777777" w:rsidTr="00865026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7B85C5A3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55FBF503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3DF360D0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E073B" w:rsidRPr="00391E1C" w14:paraId="29F5B27A" w14:textId="77777777" w:rsidTr="00865026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247AF2F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bookmarkStart w:id="13" w:name="_Hlk31356853"/>
          </w:p>
        </w:tc>
        <w:tc>
          <w:tcPr>
            <w:tcW w:w="311" w:type="dxa"/>
            <w:vAlign w:val="center"/>
          </w:tcPr>
          <w:p w14:paraId="4318A459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center"/>
          </w:tcPr>
          <w:p w14:paraId="0EBCD916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365B0FE" w14:textId="24488FAE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0F43BEC4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51" w:type="dxa"/>
            <w:vAlign w:val="center"/>
          </w:tcPr>
          <w:p w14:paraId="34FA2B6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39" w:type="dxa"/>
            <w:vAlign w:val="center"/>
          </w:tcPr>
          <w:p w14:paraId="7C603C8C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865026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เงินกู้ยืมระยะยาวและดอกเบี้ยค้างจ่ายจากกิจการที่เกี่ยวข้องกัน</w:t>
            </w:r>
          </w:p>
        </w:tc>
        <w:tc>
          <w:tcPr>
            <w:tcW w:w="270" w:type="dxa"/>
            <w:vAlign w:val="center"/>
          </w:tcPr>
          <w:p w14:paraId="12FFCC29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440" w:type="dxa"/>
            <w:vAlign w:val="center"/>
          </w:tcPr>
          <w:p w14:paraId="34A89840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7A47F9C3" w14:textId="7DE0D06B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283" w:type="dxa"/>
          </w:tcPr>
          <w:p w14:paraId="3645A8D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7E5E36FE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1E86AB3A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296C56BE" w14:textId="7F709EBD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3C4887C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1BED732A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58E6F9B" w14:textId="2F639F9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174146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045C66A1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4FC5592B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BAB0C5E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7D9CF61" w14:textId="60FAAC26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2DD4B9E0" w14:textId="77777777" w:rsidTr="00865026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51CCBDEC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369EEB24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09AF86D8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8E073B" w:rsidRPr="00391E1C" w14:paraId="0B447C67" w14:textId="77777777" w:rsidTr="00865026">
        <w:trPr>
          <w:cantSplit/>
          <w:trHeight w:val="320"/>
          <w:jc w:val="center"/>
        </w:trPr>
        <w:tc>
          <w:tcPr>
            <w:tcW w:w="3613" w:type="dxa"/>
          </w:tcPr>
          <w:p w14:paraId="54EBA30F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2564</w:t>
            </w:r>
          </w:p>
        </w:tc>
        <w:tc>
          <w:tcPr>
            <w:tcW w:w="311" w:type="dxa"/>
            <w:vAlign w:val="bottom"/>
          </w:tcPr>
          <w:p w14:paraId="6EDB6ABC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29AAAE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1,991</w:t>
            </w:r>
          </w:p>
        </w:tc>
        <w:tc>
          <w:tcPr>
            <w:tcW w:w="251" w:type="dxa"/>
          </w:tcPr>
          <w:p w14:paraId="329B3C7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086B1492" w14:textId="77777777" w:rsidR="008E073B" w:rsidRPr="00F1420F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570</w:t>
            </w:r>
          </w:p>
        </w:tc>
        <w:tc>
          <w:tcPr>
            <w:tcW w:w="270" w:type="dxa"/>
          </w:tcPr>
          <w:p w14:paraId="0F00E42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03C9D9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3,112</w:t>
            </w:r>
          </w:p>
        </w:tc>
        <w:tc>
          <w:tcPr>
            <w:tcW w:w="283" w:type="dxa"/>
          </w:tcPr>
          <w:p w14:paraId="20761D9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6E59259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40,781</w:t>
            </w:r>
          </w:p>
        </w:tc>
        <w:tc>
          <w:tcPr>
            <w:tcW w:w="317" w:type="dxa"/>
            <w:vAlign w:val="bottom"/>
          </w:tcPr>
          <w:p w14:paraId="6D0494A8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3C7D9D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3,898</w:t>
            </w:r>
          </w:p>
        </w:tc>
        <w:tc>
          <w:tcPr>
            <w:tcW w:w="317" w:type="dxa"/>
            <w:vAlign w:val="bottom"/>
          </w:tcPr>
          <w:p w14:paraId="04FD84E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0CE012F8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50,352</w:t>
            </w:r>
          </w:p>
        </w:tc>
      </w:tr>
      <w:tr w:rsidR="008E073B" w:rsidRPr="00391E1C" w14:paraId="5589E063" w14:textId="77777777" w:rsidTr="00865026">
        <w:trPr>
          <w:cantSplit/>
          <w:trHeight w:val="602"/>
          <w:jc w:val="center"/>
        </w:trPr>
        <w:tc>
          <w:tcPr>
            <w:tcW w:w="3613" w:type="dxa"/>
          </w:tcPr>
          <w:p w14:paraId="5D6539C2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0F65A61D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49A269D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819</w:t>
            </w:r>
          </w:p>
        </w:tc>
        <w:tc>
          <w:tcPr>
            <w:tcW w:w="251" w:type="dxa"/>
          </w:tcPr>
          <w:p w14:paraId="76C27B7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1E07B729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90A707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15</w:t>
            </w:r>
          </w:p>
        </w:tc>
        <w:tc>
          <w:tcPr>
            <w:tcW w:w="270" w:type="dxa"/>
          </w:tcPr>
          <w:p w14:paraId="1088830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6016A30A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F79A32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6,908</w:t>
            </w:r>
          </w:p>
        </w:tc>
        <w:tc>
          <w:tcPr>
            <w:tcW w:w="283" w:type="dxa"/>
          </w:tcPr>
          <w:p w14:paraId="5874036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5B44FA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(6,298)</w:t>
            </w:r>
          </w:p>
        </w:tc>
        <w:tc>
          <w:tcPr>
            <w:tcW w:w="317" w:type="dxa"/>
            <w:vAlign w:val="bottom"/>
          </w:tcPr>
          <w:p w14:paraId="2160987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11C56B7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(491)</w:t>
            </w:r>
          </w:p>
        </w:tc>
        <w:tc>
          <w:tcPr>
            <w:tcW w:w="317" w:type="dxa"/>
            <w:vAlign w:val="bottom"/>
          </w:tcPr>
          <w:p w14:paraId="5DB7849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6466C46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1,953</w:t>
            </w:r>
          </w:p>
        </w:tc>
      </w:tr>
      <w:tr w:rsidR="008E073B" w:rsidRPr="00391E1C" w14:paraId="1F9917D7" w14:textId="77777777" w:rsidTr="00865026">
        <w:trPr>
          <w:cantSplit/>
          <w:trHeight w:val="1125"/>
          <w:jc w:val="center"/>
        </w:trPr>
        <w:tc>
          <w:tcPr>
            <w:tcW w:w="3613" w:type="dxa"/>
          </w:tcPr>
          <w:p w14:paraId="2572138D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การเปลี่ยนแปลงที่เกิดจากการได้มาหรือการสูญเสียอำนาจการควบคุมในบริษัทย่อยหรือธุรกิจอื่น</w:t>
            </w:r>
          </w:p>
        </w:tc>
        <w:tc>
          <w:tcPr>
            <w:tcW w:w="311" w:type="dxa"/>
            <w:vAlign w:val="bottom"/>
          </w:tcPr>
          <w:p w14:paraId="2464DD0B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4C80BA26" w14:textId="77777777" w:rsidR="008E073B" w:rsidRPr="00DE72D9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51" w:type="dxa"/>
          </w:tcPr>
          <w:p w14:paraId="017224C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12F92855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B8CF009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8E18696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EF50DB9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A1C34E6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72601FD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8274E1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859</w:t>
            </w:r>
          </w:p>
        </w:tc>
        <w:tc>
          <w:tcPr>
            <w:tcW w:w="283" w:type="dxa"/>
          </w:tcPr>
          <w:p w14:paraId="66EB492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6B63437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5A206A0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89045C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</w:t>
            </w:r>
          </w:p>
        </w:tc>
        <w:tc>
          <w:tcPr>
            <w:tcW w:w="317" w:type="dxa"/>
            <w:vAlign w:val="bottom"/>
          </w:tcPr>
          <w:p w14:paraId="41D1450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451C25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860</w:t>
            </w:r>
          </w:p>
        </w:tc>
      </w:tr>
      <w:tr w:rsidR="008E073B" w:rsidRPr="00391E1C" w14:paraId="74A44167" w14:textId="77777777" w:rsidTr="00865026">
        <w:trPr>
          <w:cantSplit/>
          <w:trHeight w:val="740"/>
          <w:jc w:val="center"/>
        </w:trPr>
        <w:tc>
          <w:tcPr>
            <w:tcW w:w="3613" w:type="dxa"/>
          </w:tcPr>
          <w:p w14:paraId="4F34483B" w14:textId="77777777" w:rsidR="008E073B" w:rsidRPr="00574AE7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23C3D0F5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A34127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2AB4E8F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795A6375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BA678E4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5C788031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15DACEF1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6419FB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82</w:t>
            </w:r>
          </w:p>
        </w:tc>
        <w:tc>
          <w:tcPr>
            <w:tcW w:w="283" w:type="dxa"/>
          </w:tcPr>
          <w:p w14:paraId="1E97D5E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41F5531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B8142D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8EF0A4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33</w:t>
            </w:r>
          </w:p>
        </w:tc>
        <w:tc>
          <w:tcPr>
            <w:tcW w:w="317" w:type="dxa"/>
            <w:vAlign w:val="bottom"/>
          </w:tcPr>
          <w:p w14:paraId="75691DB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CA658A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115</w:t>
            </w:r>
          </w:p>
        </w:tc>
      </w:tr>
      <w:tr w:rsidR="008E073B" w:rsidRPr="00391E1C" w14:paraId="5FDDBA9B" w14:textId="77777777" w:rsidTr="00865026">
        <w:trPr>
          <w:cantSplit/>
          <w:trHeight w:val="293"/>
          <w:jc w:val="center"/>
        </w:trPr>
        <w:tc>
          <w:tcPr>
            <w:tcW w:w="3613" w:type="dxa"/>
          </w:tcPr>
          <w:p w14:paraId="5C6E0FD7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05629C07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330861C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639AFF3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4C3D62C7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6A0353EB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1CB7403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83" w:type="dxa"/>
          </w:tcPr>
          <w:p w14:paraId="3D27D37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BE7CF9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47130A5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4080F14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181</w:t>
            </w:r>
          </w:p>
        </w:tc>
        <w:tc>
          <w:tcPr>
            <w:tcW w:w="317" w:type="dxa"/>
            <w:vAlign w:val="bottom"/>
          </w:tcPr>
          <w:p w14:paraId="2DB49DF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051DB60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181</w:t>
            </w:r>
          </w:p>
        </w:tc>
      </w:tr>
      <w:tr w:rsidR="008E073B" w:rsidRPr="00391E1C" w14:paraId="24CBA7EE" w14:textId="77777777" w:rsidTr="00865026">
        <w:trPr>
          <w:cantSplit/>
          <w:trHeight w:val="306"/>
          <w:jc w:val="center"/>
        </w:trPr>
        <w:tc>
          <w:tcPr>
            <w:tcW w:w="3613" w:type="dxa"/>
          </w:tcPr>
          <w:p w14:paraId="584CBAC0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2565</w:t>
            </w:r>
          </w:p>
        </w:tc>
        <w:tc>
          <w:tcPr>
            <w:tcW w:w="311" w:type="dxa"/>
            <w:vAlign w:val="bottom"/>
          </w:tcPr>
          <w:p w14:paraId="12A54DEA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AAACEA4" w14:textId="77777777" w:rsidR="008E073B" w:rsidRPr="00DE72D9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E72D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3,810</w:t>
            </w:r>
          </w:p>
        </w:tc>
        <w:tc>
          <w:tcPr>
            <w:tcW w:w="251" w:type="dxa"/>
          </w:tcPr>
          <w:p w14:paraId="35C6521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14489833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585</w:t>
            </w:r>
          </w:p>
        </w:tc>
        <w:tc>
          <w:tcPr>
            <w:tcW w:w="270" w:type="dxa"/>
          </w:tcPr>
          <w:p w14:paraId="40038D75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63568C6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10,961</w:t>
            </w:r>
          </w:p>
        </w:tc>
        <w:tc>
          <w:tcPr>
            <w:tcW w:w="283" w:type="dxa"/>
          </w:tcPr>
          <w:p w14:paraId="0A564A6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702CB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34,483</w:t>
            </w:r>
          </w:p>
        </w:tc>
        <w:tc>
          <w:tcPr>
            <w:tcW w:w="317" w:type="dxa"/>
            <w:vAlign w:val="bottom"/>
          </w:tcPr>
          <w:p w14:paraId="0970ABF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2821F1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3,622</w:t>
            </w:r>
          </w:p>
        </w:tc>
        <w:tc>
          <w:tcPr>
            <w:tcW w:w="317" w:type="dxa"/>
            <w:vAlign w:val="bottom"/>
          </w:tcPr>
          <w:p w14:paraId="14F06318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16551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53,461</w:t>
            </w:r>
          </w:p>
        </w:tc>
      </w:tr>
      <w:tr w:rsidR="008E073B" w:rsidRPr="00391E1C" w14:paraId="14AEFFFB" w14:textId="77777777" w:rsidTr="00865026">
        <w:trPr>
          <w:cantSplit/>
          <w:trHeight w:val="306"/>
          <w:jc w:val="center"/>
        </w:trPr>
        <w:tc>
          <w:tcPr>
            <w:tcW w:w="3613" w:type="dxa"/>
          </w:tcPr>
          <w:p w14:paraId="33F61500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02907C0B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BF359B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41C558F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4AF1B40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595076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314ABCF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3" w:type="dxa"/>
          </w:tcPr>
          <w:p w14:paraId="1B40E7F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40FAF1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8BD06A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6B62EA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2629B18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88BC27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E073B" w:rsidRPr="00391E1C" w14:paraId="43057C29" w14:textId="77777777" w:rsidTr="00865026">
        <w:trPr>
          <w:cantSplit/>
          <w:trHeight w:val="306"/>
          <w:jc w:val="center"/>
        </w:trPr>
        <w:tc>
          <w:tcPr>
            <w:tcW w:w="3613" w:type="dxa"/>
          </w:tcPr>
          <w:p w14:paraId="189F09FE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284F0587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A93E4F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16C4625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06FCEEC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061465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1ED3A59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3" w:type="dxa"/>
          </w:tcPr>
          <w:p w14:paraId="38833CC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DBEC83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3B1331A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A65C24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5CDB882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6D03BA0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E073B" w:rsidRPr="00391E1C" w14:paraId="17516E5D" w14:textId="77777777" w:rsidTr="00865026">
        <w:trPr>
          <w:cantSplit/>
          <w:trHeight w:val="306"/>
          <w:jc w:val="center"/>
        </w:trPr>
        <w:tc>
          <w:tcPr>
            <w:tcW w:w="3613" w:type="dxa"/>
          </w:tcPr>
          <w:p w14:paraId="4478F90D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FF73E7D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7B25284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51" w:type="dxa"/>
          </w:tcPr>
          <w:p w14:paraId="5B87617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73B40B0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D1890E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127B6A4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3" w:type="dxa"/>
          </w:tcPr>
          <w:p w14:paraId="23A7D08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7F866A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F86B55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DE7859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75FC305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66D8696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E073B" w:rsidRPr="00391E1C" w14:paraId="462E45CF" w14:textId="77777777" w:rsidTr="00865026">
        <w:trPr>
          <w:cantSplit/>
          <w:trHeight w:val="293"/>
          <w:jc w:val="center"/>
        </w:trPr>
        <w:tc>
          <w:tcPr>
            <w:tcW w:w="3613" w:type="dxa"/>
          </w:tcPr>
          <w:p w14:paraId="2A03B19D" w14:textId="77777777" w:rsidR="008E073B" w:rsidRPr="00391E1C" w:rsidRDefault="008E073B" w:rsidP="00C3643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lastRenderedPageBreak/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2563</w:t>
            </w:r>
          </w:p>
        </w:tc>
        <w:tc>
          <w:tcPr>
            <w:tcW w:w="311" w:type="dxa"/>
            <w:vAlign w:val="bottom"/>
          </w:tcPr>
          <w:p w14:paraId="6AC1A6FA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222FC7F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2,229</w:t>
            </w:r>
          </w:p>
        </w:tc>
        <w:tc>
          <w:tcPr>
            <w:tcW w:w="251" w:type="dxa"/>
          </w:tcPr>
          <w:p w14:paraId="1E1663C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5BFFCE5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555</w:t>
            </w:r>
          </w:p>
        </w:tc>
        <w:tc>
          <w:tcPr>
            <w:tcW w:w="270" w:type="dxa"/>
          </w:tcPr>
          <w:p w14:paraId="7F9AFC9F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DA61F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3,276</w:t>
            </w:r>
          </w:p>
        </w:tc>
        <w:tc>
          <w:tcPr>
            <w:tcW w:w="283" w:type="dxa"/>
          </w:tcPr>
          <w:p w14:paraId="0FEDF51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6DF2BA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41,276</w:t>
            </w:r>
          </w:p>
        </w:tc>
        <w:tc>
          <w:tcPr>
            <w:tcW w:w="317" w:type="dxa"/>
            <w:vAlign w:val="bottom"/>
          </w:tcPr>
          <w:p w14:paraId="2A9B3C8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06EC99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2,522</w:t>
            </w:r>
          </w:p>
        </w:tc>
        <w:tc>
          <w:tcPr>
            <w:tcW w:w="317" w:type="dxa"/>
            <w:vAlign w:val="bottom"/>
          </w:tcPr>
          <w:p w14:paraId="55393E1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00FB8B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49,858</w:t>
            </w:r>
          </w:p>
        </w:tc>
      </w:tr>
      <w:tr w:rsidR="008E073B" w:rsidRPr="00391E1C" w14:paraId="71ADFE26" w14:textId="77777777" w:rsidTr="00865026">
        <w:trPr>
          <w:cantSplit/>
          <w:trHeight w:val="602"/>
          <w:jc w:val="center"/>
        </w:trPr>
        <w:tc>
          <w:tcPr>
            <w:tcW w:w="3613" w:type="dxa"/>
          </w:tcPr>
          <w:p w14:paraId="7838DD4E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388EE1A3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C72FE0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(238)</w:t>
            </w:r>
          </w:p>
        </w:tc>
        <w:tc>
          <w:tcPr>
            <w:tcW w:w="251" w:type="dxa"/>
          </w:tcPr>
          <w:p w14:paraId="4289691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2C91FA9D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7482FA6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15</w:t>
            </w:r>
          </w:p>
        </w:tc>
        <w:tc>
          <w:tcPr>
            <w:tcW w:w="270" w:type="dxa"/>
          </w:tcPr>
          <w:p w14:paraId="2758F29C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1A601587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326A12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(225)</w:t>
            </w:r>
          </w:p>
        </w:tc>
        <w:tc>
          <w:tcPr>
            <w:tcW w:w="283" w:type="dxa"/>
          </w:tcPr>
          <w:p w14:paraId="2C00349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EEEA1A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(495)</w:t>
            </w:r>
          </w:p>
        </w:tc>
        <w:tc>
          <w:tcPr>
            <w:tcW w:w="317" w:type="dxa"/>
            <w:vAlign w:val="bottom"/>
          </w:tcPr>
          <w:p w14:paraId="43BD70B8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59A1AE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(143)</w:t>
            </w:r>
          </w:p>
        </w:tc>
        <w:tc>
          <w:tcPr>
            <w:tcW w:w="317" w:type="dxa"/>
            <w:vAlign w:val="bottom"/>
          </w:tcPr>
          <w:p w14:paraId="14063A5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DF957E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(1,086)</w:t>
            </w:r>
          </w:p>
        </w:tc>
      </w:tr>
      <w:tr w:rsidR="008E073B" w:rsidRPr="00391E1C" w14:paraId="7C74CA86" w14:textId="77777777" w:rsidTr="00865026">
        <w:trPr>
          <w:cantSplit/>
          <w:trHeight w:val="1221"/>
          <w:jc w:val="center"/>
        </w:trPr>
        <w:tc>
          <w:tcPr>
            <w:tcW w:w="3613" w:type="dxa"/>
          </w:tcPr>
          <w:p w14:paraId="3AFBF1B7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การเปลี่ยนแปลงที่เกิดจากการได้มาหรือการสูญเสียอำนาจการควบคุมในบริษัทย่อยหรือธุรกิจอื่น</w:t>
            </w:r>
          </w:p>
        </w:tc>
        <w:tc>
          <w:tcPr>
            <w:tcW w:w="311" w:type="dxa"/>
            <w:vAlign w:val="bottom"/>
          </w:tcPr>
          <w:p w14:paraId="6E74C156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1029E18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31BCBCA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309DFB48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7BDBDDE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529B6C8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2C55D4EC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3D63966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C64EBD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6B7DB8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83" w:type="dxa"/>
          </w:tcPr>
          <w:p w14:paraId="166E078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1623FAC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D5835E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C18ACB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1,039</w:t>
            </w:r>
          </w:p>
        </w:tc>
        <w:tc>
          <w:tcPr>
            <w:tcW w:w="317" w:type="dxa"/>
            <w:vAlign w:val="bottom"/>
          </w:tcPr>
          <w:p w14:paraId="19A5F11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0E1FFE8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1,039</w:t>
            </w:r>
          </w:p>
        </w:tc>
      </w:tr>
      <w:tr w:rsidR="008E073B" w:rsidRPr="00391E1C" w14:paraId="04CD83C3" w14:textId="77777777" w:rsidTr="00865026">
        <w:trPr>
          <w:cantSplit/>
          <w:trHeight w:val="776"/>
          <w:jc w:val="center"/>
        </w:trPr>
        <w:tc>
          <w:tcPr>
            <w:tcW w:w="3613" w:type="dxa"/>
          </w:tcPr>
          <w:p w14:paraId="278A6114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ผลกระทบของการเปลี่ยนแปลงของอัตราแลกเปลี่ยนเงินตราต่างประเทศ</w:t>
            </w:r>
          </w:p>
        </w:tc>
        <w:tc>
          <w:tcPr>
            <w:tcW w:w="311" w:type="dxa"/>
            <w:vAlign w:val="bottom"/>
          </w:tcPr>
          <w:p w14:paraId="02BB1369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vAlign w:val="bottom"/>
          </w:tcPr>
          <w:p w14:paraId="5DE4602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1D48F30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</w:tcPr>
          <w:p w14:paraId="129F91D5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EAA66C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3A34D3CE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17AE4993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144947A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61</w:t>
            </w:r>
          </w:p>
        </w:tc>
        <w:tc>
          <w:tcPr>
            <w:tcW w:w="283" w:type="dxa"/>
          </w:tcPr>
          <w:p w14:paraId="5A4F5EF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1FAD62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EF6D81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5ECC7AC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658E82A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737052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61</w:t>
            </w:r>
          </w:p>
        </w:tc>
      </w:tr>
      <w:tr w:rsidR="008E073B" w:rsidRPr="00391E1C" w14:paraId="3580F0C2" w14:textId="77777777" w:rsidTr="00865026">
        <w:trPr>
          <w:cantSplit/>
          <w:trHeight w:val="306"/>
          <w:jc w:val="center"/>
        </w:trPr>
        <w:tc>
          <w:tcPr>
            <w:tcW w:w="3613" w:type="dxa"/>
          </w:tcPr>
          <w:p w14:paraId="5B44741B" w14:textId="77777777" w:rsidR="008E073B" w:rsidRPr="00391E1C" w:rsidRDefault="008E073B" w:rsidP="00C3643C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6C270659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bottom w:val="single" w:sz="4" w:space="0" w:color="auto"/>
            </w:tcBorders>
            <w:vAlign w:val="bottom"/>
          </w:tcPr>
          <w:p w14:paraId="302B7CA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51" w:type="dxa"/>
          </w:tcPr>
          <w:p w14:paraId="0F5A7B2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39" w:type="dxa"/>
            <w:tcBorders>
              <w:bottom w:val="single" w:sz="4" w:space="0" w:color="auto"/>
            </w:tcBorders>
          </w:tcPr>
          <w:p w14:paraId="1D3412AA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70" w:type="dxa"/>
          </w:tcPr>
          <w:p w14:paraId="71BCC8C4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726EEC3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83" w:type="dxa"/>
          </w:tcPr>
          <w:p w14:paraId="2468816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5838FF4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1DA6C6E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229398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480</w:t>
            </w:r>
          </w:p>
        </w:tc>
        <w:tc>
          <w:tcPr>
            <w:tcW w:w="317" w:type="dxa"/>
            <w:vAlign w:val="bottom"/>
          </w:tcPr>
          <w:p w14:paraId="2291A17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47EBA0B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480</w:t>
            </w:r>
          </w:p>
        </w:tc>
      </w:tr>
      <w:tr w:rsidR="008E073B" w:rsidRPr="00391E1C" w14:paraId="28038B7F" w14:textId="77777777" w:rsidTr="00865026">
        <w:trPr>
          <w:cantSplit/>
          <w:trHeight w:val="306"/>
          <w:jc w:val="center"/>
        </w:trPr>
        <w:tc>
          <w:tcPr>
            <w:tcW w:w="3613" w:type="dxa"/>
          </w:tcPr>
          <w:p w14:paraId="2EA11460" w14:textId="77777777" w:rsidR="008E073B" w:rsidRPr="00391E1C" w:rsidRDefault="008E073B" w:rsidP="00C3643C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2564</w:t>
            </w:r>
          </w:p>
        </w:tc>
        <w:tc>
          <w:tcPr>
            <w:tcW w:w="311" w:type="dxa"/>
            <w:vAlign w:val="bottom"/>
          </w:tcPr>
          <w:p w14:paraId="74976ECE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6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82BD0F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E61A80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1,991</w:t>
            </w:r>
          </w:p>
        </w:tc>
        <w:tc>
          <w:tcPr>
            <w:tcW w:w="251" w:type="dxa"/>
          </w:tcPr>
          <w:p w14:paraId="629BDBC3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39" w:type="dxa"/>
            <w:tcBorders>
              <w:top w:val="single" w:sz="4" w:space="0" w:color="auto"/>
              <w:bottom w:val="double" w:sz="4" w:space="0" w:color="auto"/>
            </w:tcBorders>
          </w:tcPr>
          <w:p w14:paraId="104AB6A9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570</w:t>
            </w:r>
          </w:p>
        </w:tc>
        <w:tc>
          <w:tcPr>
            <w:tcW w:w="270" w:type="dxa"/>
          </w:tcPr>
          <w:p w14:paraId="1D4E3DAD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5DA0C5E0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61A8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3,112</w:t>
            </w:r>
          </w:p>
        </w:tc>
        <w:tc>
          <w:tcPr>
            <w:tcW w:w="283" w:type="dxa"/>
          </w:tcPr>
          <w:p w14:paraId="7BD40CC5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FADF13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61A8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40,781</w:t>
            </w:r>
          </w:p>
        </w:tc>
        <w:tc>
          <w:tcPr>
            <w:tcW w:w="317" w:type="dxa"/>
            <w:vAlign w:val="bottom"/>
          </w:tcPr>
          <w:p w14:paraId="034C98F9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953D5C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61A80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3,898</w:t>
            </w:r>
          </w:p>
        </w:tc>
        <w:tc>
          <w:tcPr>
            <w:tcW w:w="317" w:type="dxa"/>
            <w:vAlign w:val="bottom"/>
          </w:tcPr>
          <w:p w14:paraId="745FAF0A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5CB0174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50,352</w:t>
            </w:r>
          </w:p>
        </w:tc>
      </w:tr>
      <w:bookmarkEnd w:id="13"/>
    </w:tbl>
    <w:p w14:paraId="37F270EB" w14:textId="58B13226" w:rsidR="00DD482A" w:rsidRDefault="000D4F15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>
        <w:rPr>
          <w:rFonts w:ascii="Angsana New" w:hAnsi="Angsana New"/>
          <w:sz w:val="30"/>
          <w:szCs w:val="30"/>
          <w:lang w:val="en-GB" w:eastAsia="x-none"/>
        </w:rPr>
        <w:br w:type="page"/>
      </w:r>
    </w:p>
    <w:tbl>
      <w:tblPr>
        <w:tblW w:w="14672" w:type="dxa"/>
        <w:jc w:val="center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13"/>
        <w:gridCol w:w="311"/>
        <w:gridCol w:w="1505"/>
        <w:gridCol w:w="241"/>
        <w:gridCol w:w="1620"/>
        <w:gridCol w:w="268"/>
        <w:gridCol w:w="1505"/>
        <w:gridCol w:w="310"/>
        <w:gridCol w:w="1509"/>
        <w:gridCol w:w="317"/>
        <w:gridCol w:w="1527"/>
        <w:gridCol w:w="317"/>
        <w:gridCol w:w="1629"/>
      </w:tblGrid>
      <w:tr w:rsidR="008E073B" w:rsidRPr="00391E1C" w14:paraId="6B5347B0" w14:textId="77777777" w:rsidTr="00551061">
        <w:trPr>
          <w:cantSplit/>
          <w:trHeight w:val="554"/>
          <w:tblHeader/>
          <w:jc w:val="center"/>
        </w:trPr>
        <w:tc>
          <w:tcPr>
            <w:tcW w:w="3613" w:type="dxa"/>
            <w:vAlign w:val="center"/>
          </w:tcPr>
          <w:p w14:paraId="0AB8FF55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76280E7C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center"/>
          </w:tcPr>
          <w:p w14:paraId="79C08FA3" w14:textId="77777777" w:rsidR="008E073B" w:rsidRPr="0052420D" w:rsidRDefault="008E073B" w:rsidP="005242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52420D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8E073B" w:rsidRPr="00391E1C" w14:paraId="1247F2CA" w14:textId="77777777" w:rsidTr="00551061">
        <w:trPr>
          <w:cantSplit/>
          <w:trHeight w:val="1271"/>
          <w:tblHeader/>
          <w:jc w:val="center"/>
        </w:trPr>
        <w:tc>
          <w:tcPr>
            <w:tcW w:w="3613" w:type="dxa"/>
            <w:vAlign w:val="center"/>
          </w:tcPr>
          <w:p w14:paraId="74F2254B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right="-79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1" w:type="dxa"/>
            <w:vAlign w:val="center"/>
          </w:tcPr>
          <w:p w14:paraId="088D9FEB" w14:textId="77777777" w:rsidR="008E073B" w:rsidRPr="00391E1C" w:rsidRDefault="008E073B" w:rsidP="00C3643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center"/>
          </w:tcPr>
          <w:p w14:paraId="54316D8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C3C9C9D" w14:textId="3C062E77" w:rsidR="008E073B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สั้น</w:t>
            </w:r>
          </w:p>
          <w:p w14:paraId="7C510D3F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จากสถาบันการเงิน</w:t>
            </w:r>
          </w:p>
        </w:tc>
        <w:tc>
          <w:tcPr>
            <w:tcW w:w="241" w:type="dxa"/>
            <w:vAlign w:val="center"/>
          </w:tcPr>
          <w:p w14:paraId="4C761E66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14:paraId="6A791A46" w14:textId="77777777" w:rsidR="008E073B" w:rsidRPr="00F1420F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4"/>
                <w:szCs w:val="24"/>
                <w:cs/>
                <w:lang w:val="en-US" w:bidi="th-TH"/>
              </w:rPr>
            </w:pPr>
            <w:r w:rsidRPr="00551061">
              <w:rPr>
                <w:rFonts w:asciiTheme="majorBidi" w:eastAsiaTheme="minorHAnsi" w:hAnsiTheme="majorBidi" w:cs="Angsana New" w:hint="cs"/>
                <w:b w:val="0"/>
                <w:sz w:val="28"/>
                <w:szCs w:val="28"/>
                <w:cs/>
                <w:lang w:val="en-US" w:bidi="th-TH"/>
              </w:rPr>
              <w:t>เงินกู้ยืมระยะสั้นและดอกเบี้ยค้างจ่ายจากกิจการที่เกี่ยวข้องกัน</w:t>
            </w:r>
          </w:p>
        </w:tc>
        <w:tc>
          <w:tcPr>
            <w:tcW w:w="268" w:type="dxa"/>
            <w:vAlign w:val="center"/>
          </w:tcPr>
          <w:p w14:paraId="42F1ECDC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505" w:type="dxa"/>
            <w:vAlign w:val="center"/>
          </w:tcPr>
          <w:p w14:paraId="57BDEFA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5618904F" w14:textId="0744069A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เงินกู้ยืมระยะยาวจากสถาบันการเงิน</w:t>
            </w:r>
          </w:p>
        </w:tc>
        <w:tc>
          <w:tcPr>
            <w:tcW w:w="310" w:type="dxa"/>
          </w:tcPr>
          <w:p w14:paraId="0764FF1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</w:p>
        </w:tc>
        <w:tc>
          <w:tcPr>
            <w:tcW w:w="1509" w:type="dxa"/>
            <w:vAlign w:val="center"/>
          </w:tcPr>
          <w:p w14:paraId="04912118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35475875" w14:textId="77777777" w:rsidR="00AD0BF8" w:rsidRDefault="00AD0BF8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89BE243" w14:textId="4EAF4719" w:rsidR="008E073B" w:rsidRPr="00391E1C" w:rsidRDefault="008E073B" w:rsidP="00C3643C">
            <w:pPr>
              <w:pStyle w:val="acctmergecolhdg"/>
              <w:spacing w:line="240" w:lineRule="atLeast"/>
              <w:ind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หุ้นกู้</w:t>
            </w:r>
          </w:p>
        </w:tc>
        <w:tc>
          <w:tcPr>
            <w:tcW w:w="317" w:type="dxa"/>
            <w:vAlign w:val="center"/>
          </w:tcPr>
          <w:p w14:paraId="1F43FF4E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527" w:type="dxa"/>
            <w:vAlign w:val="center"/>
          </w:tcPr>
          <w:p w14:paraId="20A5F3E7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0EA61A72" w14:textId="0D195A32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หนี้สิ</w:t>
            </w:r>
            <w:r>
              <w:rPr>
                <w:rFonts w:asciiTheme="majorBidi" w:eastAsiaTheme="minorHAnsi" w:hAnsiTheme="majorBidi" w:cstheme="majorBidi" w:hint="cs"/>
                <w:b w:val="0"/>
                <w:sz w:val="28"/>
                <w:szCs w:val="28"/>
                <w:cs/>
                <w:lang w:val="en-US" w:bidi="th-TH"/>
              </w:rPr>
              <w:t>น</w:t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ตาม</w:t>
            </w:r>
            <w:r w:rsidR="00551061"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  <w:br/>
            </w: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สัญญาเช่า</w:t>
            </w:r>
          </w:p>
        </w:tc>
        <w:tc>
          <w:tcPr>
            <w:tcW w:w="317" w:type="dxa"/>
            <w:vAlign w:val="center"/>
          </w:tcPr>
          <w:p w14:paraId="1551495B" w14:textId="77777777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</w:tc>
        <w:tc>
          <w:tcPr>
            <w:tcW w:w="1629" w:type="dxa"/>
            <w:vAlign w:val="center"/>
          </w:tcPr>
          <w:p w14:paraId="76301EE9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4B30B2BC" w14:textId="77777777" w:rsidR="00AD0BF8" w:rsidRDefault="00AD0BF8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</w:p>
          <w:p w14:paraId="6A77D58A" w14:textId="2F1EC9CE" w:rsidR="008E073B" w:rsidRPr="00391E1C" w:rsidRDefault="008E073B" w:rsidP="00C3643C">
            <w:pPr>
              <w:pStyle w:val="acctmergecolhdg"/>
              <w:spacing w:line="240" w:lineRule="atLeast"/>
              <w:ind w:left="-79" w:right="-79"/>
              <w:rPr>
                <w:rFonts w:asciiTheme="majorBidi" w:eastAsiaTheme="minorHAnsi" w:hAnsiTheme="majorBidi" w:cstheme="majorBidi"/>
                <w:b w:val="0"/>
                <w:sz w:val="28"/>
                <w:szCs w:val="28"/>
                <w:lang w:val="en-US" w:bidi="th-TH"/>
              </w:rPr>
            </w:pPr>
            <w:r w:rsidRPr="00391E1C">
              <w:rPr>
                <w:rFonts w:asciiTheme="majorBidi" w:eastAsiaTheme="minorHAnsi" w:hAnsiTheme="majorBidi" w:cstheme="majorBidi"/>
                <w:b w:val="0"/>
                <w:sz w:val="28"/>
                <w:szCs w:val="28"/>
                <w:cs/>
                <w:lang w:val="en-US" w:bidi="th-TH"/>
              </w:rPr>
              <w:t>รวม</w:t>
            </w:r>
          </w:p>
        </w:tc>
      </w:tr>
      <w:tr w:rsidR="008E073B" w:rsidRPr="00391E1C" w14:paraId="53B3E652" w14:textId="77777777" w:rsidTr="00551061">
        <w:trPr>
          <w:cantSplit/>
          <w:trHeight w:val="320"/>
          <w:tblHeader/>
          <w:jc w:val="center"/>
        </w:trPr>
        <w:tc>
          <w:tcPr>
            <w:tcW w:w="3613" w:type="dxa"/>
          </w:tcPr>
          <w:p w14:paraId="6D39F92F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64197D0D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748" w:type="dxa"/>
            <w:gridSpan w:val="11"/>
            <w:vAlign w:val="bottom"/>
          </w:tcPr>
          <w:p w14:paraId="40DF5B07" w14:textId="77777777" w:rsidR="008E073B" w:rsidRPr="00665407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66540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8E073B" w:rsidRPr="00391E1C" w14:paraId="165EC4BB" w14:textId="77777777" w:rsidTr="00551061">
        <w:trPr>
          <w:cantSplit/>
          <w:trHeight w:val="320"/>
          <w:jc w:val="center"/>
        </w:trPr>
        <w:tc>
          <w:tcPr>
            <w:tcW w:w="3613" w:type="dxa"/>
          </w:tcPr>
          <w:p w14:paraId="3797BC45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2564</w:t>
            </w:r>
          </w:p>
        </w:tc>
        <w:tc>
          <w:tcPr>
            <w:tcW w:w="311" w:type="dxa"/>
            <w:vAlign w:val="bottom"/>
          </w:tcPr>
          <w:p w14:paraId="531E6CCC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51409DC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91</w:t>
            </w:r>
          </w:p>
        </w:tc>
        <w:tc>
          <w:tcPr>
            <w:tcW w:w="241" w:type="dxa"/>
          </w:tcPr>
          <w:p w14:paraId="36F0F88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557B9089" w14:textId="77777777" w:rsidR="008E073B" w:rsidRPr="00F1420F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550</w:t>
            </w:r>
          </w:p>
        </w:tc>
        <w:tc>
          <w:tcPr>
            <w:tcW w:w="268" w:type="dxa"/>
          </w:tcPr>
          <w:p w14:paraId="0064BFC6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341DC6E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756459B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25D1D85C" w14:textId="143BC636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31,28</w:t>
            </w:r>
            <w:r w:rsidR="00504C53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  <w:tc>
          <w:tcPr>
            <w:tcW w:w="317" w:type="dxa"/>
            <w:vAlign w:val="bottom"/>
          </w:tcPr>
          <w:p w14:paraId="7E65FB0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295CA2A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173</w:t>
            </w:r>
          </w:p>
        </w:tc>
        <w:tc>
          <w:tcPr>
            <w:tcW w:w="317" w:type="dxa"/>
            <w:vAlign w:val="bottom"/>
          </w:tcPr>
          <w:p w14:paraId="61D78E7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258264B9" w14:textId="2FE8DEA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33,49</w:t>
            </w:r>
            <w:r w:rsidR="00504C53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</w:tr>
      <w:tr w:rsidR="008E073B" w:rsidRPr="00391E1C" w14:paraId="38A7C198" w14:textId="77777777" w:rsidTr="00551061">
        <w:trPr>
          <w:cantSplit/>
          <w:trHeight w:val="602"/>
          <w:jc w:val="center"/>
        </w:trPr>
        <w:tc>
          <w:tcPr>
            <w:tcW w:w="3613" w:type="dxa"/>
          </w:tcPr>
          <w:p w14:paraId="4CAE0443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  <w:cs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4AE65F5F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02E5A1F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804</w:t>
            </w:r>
          </w:p>
        </w:tc>
        <w:tc>
          <w:tcPr>
            <w:tcW w:w="241" w:type="dxa"/>
          </w:tcPr>
          <w:p w14:paraId="3E83747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5418F7F7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5CEDA8AD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(133)</w:t>
            </w:r>
          </w:p>
        </w:tc>
        <w:tc>
          <w:tcPr>
            <w:tcW w:w="268" w:type="dxa"/>
          </w:tcPr>
          <w:p w14:paraId="246CEEE8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02161001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370A20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800</w:t>
            </w:r>
          </w:p>
        </w:tc>
        <w:tc>
          <w:tcPr>
            <w:tcW w:w="310" w:type="dxa"/>
          </w:tcPr>
          <w:p w14:paraId="33057C3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747BB40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(3,300)</w:t>
            </w:r>
          </w:p>
        </w:tc>
        <w:tc>
          <w:tcPr>
            <w:tcW w:w="317" w:type="dxa"/>
            <w:vAlign w:val="bottom"/>
          </w:tcPr>
          <w:p w14:paraId="48B7680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F1DF65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(33)</w:t>
            </w:r>
          </w:p>
        </w:tc>
        <w:tc>
          <w:tcPr>
            <w:tcW w:w="317" w:type="dxa"/>
            <w:vAlign w:val="bottom"/>
          </w:tcPr>
          <w:p w14:paraId="7B80F4E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1D3FEE5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(862)</w:t>
            </w:r>
          </w:p>
        </w:tc>
      </w:tr>
      <w:tr w:rsidR="008E073B" w:rsidRPr="00391E1C" w14:paraId="06E40BDD" w14:textId="77777777" w:rsidTr="00551061">
        <w:trPr>
          <w:cantSplit/>
          <w:trHeight w:val="293"/>
          <w:jc w:val="center"/>
        </w:trPr>
        <w:tc>
          <w:tcPr>
            <w:tcW w:w="3613" w:type="dxa"/>
          </w:tcPr>
          <w:p w14:paraId="16BAC853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16A3E568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28A484A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A8295A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0EB4C380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47BCBB13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2E619CD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71CBF01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37C6EE2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65AB772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7E061DD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62</w:t>
            </w:r>
          </w:p>
        </w:tc>
        <w:tc>
          <w:tcPr>
            <w:tcW w:w="317" w:type="dxa"/>
            <w:vAlign w:val="bottom"/>
          </w:tcPr>
          <w:p w14:paraId="4BB33CFC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363769D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62</w:t>
            </w:r>
          </w:p>
        </w:tc>
      </w:tr>
      <w:tr w:rsidR="008E073B" w:rsidRPr="00391E1C" w14:paraId="3D3AAF7E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75A7DDF2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2565</w:t>
            </w:r>
          </w:p>
        </w:tc>
        <w:tc>
          <w:tcPr>
            <w:tcW w:w="311" w:type="dxa"/>
            <w:vAlign w:val="bottom"/>
          </w:tcPr>
          <w:p w14:paraId="43FA83C0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C9D39E2" w14:textId="77777777" w:rsidR="008E073B" w:rsidRPr="00DE72D9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E72D9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295</w:t>
            </w:r>
          </w:p>
        </w:tc>
        <w:tc>
          <w:tcPr>
            <w:tcW w:w="241" w:type="dxa"/>
          </w:tcPr>
          <w:p w14:paraId="36C28AD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605517C5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417</w:t>
            </w:r>
          </w:p>
        </w:tc>
        <w:tc>
          <w:tcPr>
            <w:tcW w:w="268" w:type="dxa"/>
          </w:tcPr>
          <w:p w14:paraId="3B7DCD37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643678F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800</w:t>
            </w:r>
          </w:p>
        </w:tc>
        <w:tc>
          <w:tcPr>
            <w:tcW w:w="310" w:type="dxa"/>
          </w:tcPr>
          <w:p w14:paraId="18CC831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8CDC286" w14:textId="4718D12A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27,98</w:t>
            </w:r>
            <w:r w:rsidR="00504C5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17" w:type="dxa"/>
            <w:vAlign w:val="bottom"/>
          </w:tcPr>
          <w:p w14:paraId="08AC7F3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9980F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202</w:t>
            </w:r>
          </w:p>
        </w:tc>
        <w:tc>
          <w:tcPr>
            <w:tcW w:w="317" w:type="dxa"/>
            <w:vAlign w:val="bottom"/>
          </w:tcPr>
          <w:p w14:paraId="07F4E2E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8B1EF6B" w14:textId="434F15DB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32,69</w:t>
            </w:r>
            <w:r w:rsidR="00504C5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</w:t>
            </w:r>
          </w:p>
        </w:tc>
      </w:tr>
      <w:tr w:rsidR="008E073B" w:rsidRPr="00391E1C" w14:paraId="7012551B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0F6B4387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11" w:type="dxa"/>
            <w:vAlign w:val="bottom"/>
          </w:tcPr>
          <w:p w14:paraId="210A41D9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218CF75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1" w:type="dxa"/>
          </w:tcPr>
          <w:p w14:paraId="37F90EA8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68B4254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68" w:type="dxa"/>
          </w:tcPr>
          <w:p w14:paraId="62065A33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28BF2EB8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0" w:type="dxa"/>
          </w:tcPr>
          <w:p w14:paraId="49701AA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6CBBD31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71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7C9DB8F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49CE1B7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00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17" w:type="dxa"/>
            <w:vAlign w:val="bottom"/>
          </w:tcPr>
          <w:p w14:paraId="0300C3E8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4F6851A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820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E073B" w:rsidRPr="00391E1C" w14:paraId="09E41015" w14:textId="77777777" w:rsidTr="00551061">
        <w:trPr>
          <w:cantSplit/>
          <w:trHeight w:val="293"/>
          <w:jc w:val="center"/>
        </w:trPr>
        <w:tc>
          <w:tcPr>
            <w:tcW w:w="3613" w:type="dxa"/>
          </w:tcPr>
          <w:p w14:paraId="0A57D5F0" w14:textId="77777777" w:rsidR="008E073B" w:rsidRPr="00391E1C" w:rsidRDefault="008E073B" w:rsidP="00C3643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ตุลาคม</w:t>
            </w:r>
            <w:r w:rsidRPr="00391E1C">
              <w:rPr>
                <w:rFonts w:asciiTheme="majorBidi" w:hAnsiTheme="majorBidi" w:cstheme="majorBidi"/>
                <w:sz w:val="28"/>
                <w:szCs w:val="28"/>
              </w:rPr>
              <w:t xml:space="preserve"> 2563</w:t>
            </w:r>
          </w:p>
        </w:tc>
        <w:tc>
          <w:tcPr>
            <w:tcW w:w="311" w:type="dxa"/>
            <w:vAlign w:val="bottom"/>
          </w:tcPr>
          <w:p w14:paraId="66B705AB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166154C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499</w:t>
            </w:r>
          </w:p>
        </w:tc>
        <w:tc>
          <w:tcPr>
            <w:tcW w:w="241" w:type="dxa"/>
          </w:tcPr>
          <w:p w14:paraId="2EFE201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662235B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4972ECF8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8F9B0D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7E033F7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5DA78E80" w14:textId="49A54EA9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31,78</w:t>
            </w:r>
            <w:r w:rsidR="00504C53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317" w:type="dxa"/>
            <w:vAlign w:val="bottom"/>
          </w:tcPr>
          <w:p w14:paraId="0012BA84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698A10A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215</w:t>
            </w:r>
          </w:p>
        </w:tc>
        <w:tc>
          <w:tcPr>
            <w:tcW w:w="317" w:type="dxa"/>
            <w:vAlign w:val="bottom"/>
          </w:tcPr>
          <w:p w14:paraId="70ADA11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009252D" w14:textId="2A5A24B6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32,49</w:t>
            </w:r>
            <w:r w:rsidR="00504C53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</w:tr>
      <w:tr w:rsidR="008E073B" w:rsidRPr="00391E1C" w14:paraId="1A5950D8" w14:textId="77777777" w:rsidTr="00551061">
        <w:trPr>
          <w:cantSplit/>
          <w:trHeight w:val="602"/>
          <w:jc w:val="center"/>
        </w:trPr>
        <w:tc>
          <w:tcPr>
            <w:tcW w:w="3613" w:type="dxa"/>
          </w:tcPr>
          <w:p w14:paraId="0D49BC37" w14:textId="77777777" w:rsidR="008E073B" w:rsidRPr="00391E1C" w:rsidRDefault="008E073B" w:rsidP="00C3643C">
            <w:pPr>
              <w:shd w:val="clear" w:color="auto" w:fill="FFFFFF"/>
              <w:ind w:left="180" w:right="-79" w:hanging="180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การเปลี่ยนแปลงจากกระแส</w:t>
            </w:r>
            <w:r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เงินสดจากการจัดหาเงิน</w:t>
            </w:r>
          </w:p>
        </w:tc>
        <w:tc>
          <w:tcPr>
            <w:tcW w:w="311" w:type="dxa"/>
            <w:vAlign w:val="bottom"/>
          </w:tcPr>
          <w:p w14:paraId="60C64180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vAlign w:val="bottom"/>
          </w:tcPr>
          <w:p w14:paraId="30CBBC32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992</w:t>
            </w:r>
          </w:p>
        </w:tc>
        <w:tc>
          <w:tcPr>
            <w:tcW w:w="241" w:type="dxa"/>
          </w:tcPr>
          <w:p w14:paraId="12FF84D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</w:tcPr>
          <w:p w14:paraId="6F97C1D5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BF3FC25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550</w:t>
            </w:r>
          </w:p>
        </w:tc>
        <w:tc>
          <w:tcPr>
            <w:tcW w:w="268" w:type="dxa"/>
          </w:tcPr>
          <w:p w14:paraId="4A1CE358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</w:tcPr>
          <w:p w14:paraId="514A80E2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23F36BE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3E23EC4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vAlign w:val="bottom"/>
          </w:tcPr>
          <w:p w14:paraId="032CC7DA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(499)</w:t>
            </w:r>
          </w:p>
        </w:tc>
        <w:tc>
          <w:tcPr>
            <w:tcW w:w="317" w:type="dxa"/>
            <w:vAlign w:val="bottom"/>
          </w:tcPr>
          <w:p w14:paraId="67FB981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vAlign w:val="bottom"/>
          </w:tcPr>
          <w:p w14:paraId="3A057B8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(19)</w:t>
            </w:r>
          </w:p>
        </w:tc>
        <w:tc>
          <w:tcPr>
            <w:tcW w:w="317" w:type="dxa"/>
            <w:vAlign w:val="bottom"/>
          </w:tcPr>
          <w:p w14:paraId="7F61A39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vAlign w:val="bottom"/>
          </w:tcPr>
          <w:p w14:paraId="5FCEC49B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1,024</w:t>
            </w:r>
          </w:p>
        </w:tc>
      </w:tr>
      <w:tr w:rsidR="008E073B" w:rsidRPr="00391E1C" w14:paraId="32EC1D05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6F7F1C79" w14:textId="77777777" w:rsidR="008E073B" w:rsidRPr="00391E1C" w:rsidRDefault="008E073B" w:rsidP="00C3643C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  <w:cs/>
              </w:rPr>
              <w:t>การเปลี่ยนแปลงอื่น</w:t>
            </w:r>
          </w:p>
        </w:tc>
        <w:tc>
          <w:tcPr>
            <w:tcW w:w="311" w:type="dxa"/>
            <w:vAlign w:val="bottom"/>
          </w:tcPr>
          <w:p w14:paraId="7A743C06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  <w:vAlign w:val="bottom"/>
          </w:tcPr>
          <w:p w14:paraId="582FABF0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 w:rsidRPr="00391E1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37E3F67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3F734318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68" w:type="dxa"/>
          </w:tcPr>
          <w:p w14:paraId="43E1BFF8" w14:textId="77777777" w:rsidR="008E073B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41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bottom w:val="single" w:sz="4" w:space="0" w:color="auto"/>
            </w:tcBorders>
          </w:tcPr>
          <w:p w14:paraId="468E552D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5D666F25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9" w:type="dxa"/>
            <w:tcBorders>
              <w:bottom w:val="single" w:sz="4" w:space="0" w:color="auto"/>
            </w:tcBorders>
            <w:vAlign w:val="bottom"/>
          </w:tcPr>
          <w:p w14:paraId="3DC2C971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317" w:type="dxa"/>
            <w:vAlign w:val="bottom"/>
          </w:tcPr>
          <w:p w14:paraId="74B6B636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vAlign w:val="bottom"/>
          </w:tcPr>
          <w:p w14:paraId="20791E5F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(23)</w:t>
            </w:r>
          </w:p>
        </w:tc>
        <w:tc>
          <w:tcPr>
            <w:tcW w:w="317" w:type="dxa"/>
            <w:vAlign w:val="bottom"/>
          </w:tcPr>
          <w:p w14:paraId="618ED397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629" w:type="dxa"/>
            <w:tcBorders>
              <w:bottom w:val="single" w:sz="4" w:space="0" w:color="auto"/>
            </w:tcBorders>
            <w:vAlign w:val="bottom"/>
          </w:tcPr>
          <w:p w14:paraId="3F5820B9" w14:textId="77777777" w:rsidR="008E073B" w:rsidRPr="00391E1C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(23)</w:t>
            </w:r>
          </w:p>
        </w:tc>
      </w:tr>
      <w:tr w:rsidR="008E073B" w:rsidRPr="00391E1C" w14:paraId="34975411" w14:textId="77777777" w:rsidTr="00551061">
        <w:trPr>
          <w:cantSplit/>
          <w:trHeight w:val="306"/>
          <w:jc w:val="center"/>
        </w:trPr>
        <w:tc>
          <w:tcPr>
            <w:tcW w:w="3613" w:type="dxa"/>
          </w:tcPr>
          <w:p w14:paraId="27220B0E" w14:textId="77777777" w:rsidR="008E073B" w:rsidRPr="00391E1C" w:rsidRDefault="008E073B" w:rsidP="00C3643C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</w:rPr>
            </w:pP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กันยายน</w:t>
            </w:r>
            <w:r w:rsidRPr="00391E1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2564</w:t>
            </w:r>
          </w:p>
        </w:tc>
        <w:tc>
          <w:tcPr>
            <w:tcW w:w="311" w:type="dxa"/>
            <w:vAlign w:val="bottom"/>
          </w:tcPr>
          <w:p w14:paraId="600EE170" w14:textId="77777777" w:rsidR="008E073B" w:rsidRPr="00391E1C" w:rsidRDefault="008E073B" w:rsidP="00C3643C">
            <w:pPr>
              <w:pStyle w:val="acctfourfigures"/>
              <w:shd w:val="clear" w:color="auto" w:fill="FFFFFF"/>
              <w:spacing w:line="240" w:lineRule="atLeast"/>
              <w:ind w:left="-79" w:right="-79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5EB7F39" w14:textId="047D348B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</w:pPr>
            <w:r w:rsidRPr="00E61A80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1,</w:t>
            </w:r>
            <w:r w:rsidR="00551061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4</w:t>
            </w:r>
            <w:r w:rsidRPr="00E61A80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91</w:t>
            </w:r>
          </w:p>
        </w:tc>
        <w:tc>
          <w:tcPr>
            <w:tcW w:w="241" w:type="dxa"/>
          </w:tcPr>
          <w:p w14:paraId="267C7903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</w:tcPr>
          <w:p w14:paraId="103B30A0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550</w:t>
            </w:r>
          </w:p>
        </w:tc>
        <w:tc>
          <w:tcPr>
            <w:tcW w:w="268" w:type="dxa"/>
          </w:tcPr>
          <w:p w14:paraId="49C51702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5" w:type="dxa"/>
            <w:tcBorders>
              <w:top w:val="single" w:sz="4" w:space="0" w:color="auto"/>
              <w:bottom w:val="double" w:sz="4" w:space="0" w:color="auto"/>
            </w:tcBorders>
          </w:tcPr>
          <w:p w14:paraId="29107A00" w14:textId="64AE8384" w:rsidR="008E073B" w:rsidRPr="00E61A80" w:rsidRDefault="00551061" w:rsidP="00551061">
            <w:pPr>
              <w:pStyle w:val="acctfourfigures"/>
              <w:shd w:val="clear" w:color="auto" w:fill="FFFFFF"/>
              <w:tabs>
                <w:tab w:val="clear" w:pos="765"/>
                <w:tab w:val="decimal" w:pos="94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10" w:type="dxa"/>
          </w:tcPr>
          <w:p w14:paraId="78251668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641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0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D98DC4" w14:textId="6E1F444A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31,28</w:t>
            </w:r>
            <w:r w:rsidR="00504C5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17" w:type="dxa"/>
            <w:vAlign w:val="bottom"/>
          </w:tcPr>
          <w:p w14:paraId="522066F4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52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01A74CF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173</w:t>
            </w:r>
          </w:p>
        </w:tc>
        <w:tc>
          <w:tcPr>
            <w:tcW w:w="317" w:type="dxa"/>
            <w:vAlign w:val="bottom"/>
          </w:tcPr>
          <w:p w14:paraId="51FFFEB1" w14:textId="77777777" w:rsidR="008E073B" w:rsidRPr="00E61A80" w:rsidRDefault="008E073B" w:rsidP="00C3643C">
            <w:pPr>
              <w:pStyle w:val="acctfourfigures"/>
              <w:shd w:val="clear" w:color="auto" w:fill="FFFFFF"/>
              <w:tabs>
                <w:tab w:val="decimal" w:pos="802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62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DAAFCE" w14:textId="2785A40D" w:rsidR="008E073B" w:rsidRPr="00E61A80" w:rsidRDefault="008E073B" w:rsidP="00C3643C">
            <w:pPr>
              <w:pStyle w:val="acctfourfigures"/>
              <w:shd w:val="clear" w:color="auto" w:fill="FFFFFF"/>
              <w:tabs>
                <w:tab w:val="clear" w:pos="765"/>
                <w:tab w:val="decimal" w:pos="1213"/>
              </w:tabs>
              <w:spacing w:line="240" w:lineRule="atLeast"/>
              <w:ind w:left="-79"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33,49</w:t>
            </w:r>
            <w:r w:rsidR="00504C53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</w:t>
            </w:r>
          </w:p>
        </w:tc>
      </w:tr>
    </w:tbl>
    <w:p w14:paraId="3182D093" w14:textId="77777777" w:rsidR="000D4F15" w:rsidRPr="006375B5" w:rsidRDefault="000D4F15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50F9267B" w14:textId="77777777" w:rsidR="00B63B25" w:rsidRPr="006375B5" w:rsidRDefault="00B63B25" w:rsidP="007E50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38"/>
        <w:rPr>
          <w:rFonts w:ascii="Angsana New" w:hAnsi="Angsana New"/>
          <w:sz w:val="30"/>
          <w:szCs w:val="30"/>
        </w:rPr>
      </w:pPr>
    </w:p>
    <w:p w14:paraId="456971B4" w14:textId="77777777" w:rsidR="00754484" w:rsidRPr="006375B5" w:rsidRDefault="00754484" w:rsidP="00551061">
      <w:pPr>
        <w:pStyle w:val="acctfourfigures"/>
        <w:shd w:val="clear" w:color="auto" w:fill="FFFFFF"/>
        <w:tabs>
          <w:tab w:val="clear" w:pos="765"/>
          <w:tab w:val="decimal" w:pos="943"/>
        </w:tabs>
        <w:spacing w:line="240" w:lineRule="atLeast"/>
        <w:ind w:left="-79" w:right="-79"/>
        <w:rPr>
          <w:lang w:val="x-none" w:eastAsia="x-none"/>
        </w:rPr>
        <w:sectPr w:rsidR="00754484" w:rsidRPr="006375B5" w:rsidSect="008E073B">
          <w:pgSz w:w="16834" w:h="11909" w:orient="landscape" w:code="9"/>
          <w:pgMar w:top="1152" w:right="691" w:bottom="1152" w:left="576" w:header="720" w:footer="720" w:gutter="0"/>
          <w:paperSrc w:first="7" w:other="7"/>
          <w:cols w:space="720"/>
          <w:docGrid w:linePitch="245"/>
        </w:sectPr>
      </w:pPr>
    </w:p>
    <w:p w14:paraId="6AD84BC7" w14:textId="05186BAA" w:rsidR="00C63E79" w:rsidRPr="006375B5" w:rsidRDefault="00C63E79" w:rsidP="007E50B8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หุ้นกู้</w:t>
      </w:r>
    </w:p>
    <w:p w14:paraId="06DFF3AD" w14:textId="77777777" w:rsidR="00C63E79" w:rsidRPr="000267DC" w:rsidRDefault="00C63E79" w:rsidP="007E50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18"/>
        </w:tabs>
        <w:spacing w:after="0"/>
        <w:ind w:left="540"/>
        <w:rPr>
          <w:rFonts w:ascii="Angsana New" w:hAnsi="Angsana New"/>
          <w:sz w:val="24"/>
          <w:szCs w:val="24"/>
        </w:rPr>
      </w:pPr>
    </w:p>
    <w:p w14:paraId="5893FA5B" w14:textId="40500B06" w:rsidR="00C63E79" w:rsidRPr="006375B5" w:rsidRDefault="00C63E79" w:rsidP="007E50B8">
      <w:p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418"/>
        </w:tabs>
        <w:ind w:left="540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รายละเอียดที่สำคัญของหุ้นกู้ 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="00216CC9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มีดังนี้</w:t>
      </w:r>
    </w:p>
    <w:p w14:paraId="3FF84BFA" w14:textId="77777777" w:rsidR="00C63E79" w:rsidRPr="000267DC" w:rsidRDefault="00C63E79" w:rsidP="00C63E79">
      <w:pPr>
        <w:tabs>
          <w:tab w:val="clear" w:pos="227"/>
          <w:tab w:val="clear" w:pos="454"/>
          <w:tab w:val="clear" w:pos="907"/>
          <w:tab w:val="left" w:pos="900"/>
          <w:tab w:val="left" w:pos="1440"/>
          <w:tab w:val="left" w:pos="2160"/>
        </w:tabs>
        <w:spacing w:before="20" w:after="20"/>
        <w:ind w:left="547" w:right="-43" w:hanging="547"/>
        <w:jc w:val="thaiDistribute"/>
        <w:rPr>
          <w:rFonts w:ascii="Angsana New" w:hAnsi="Angsana New"/>
          <w:spacing w:val="-2"/>
          <w:sz w:val="24"/>
          <w:szCs w:val="24"/>
        </w:rPr>
      </w:pPr>
    </w:p>
    <w:tbl>
      <w:tblPr>
        <w:tblW w:w="13704" w:type="dxa"/>
        <w:tblInd w:w="426" w:type="dxa"/>
        <w:tblLayout w:type="fixed"/>
        <w:tblLook w:val="01E0" w:firstRow="1" w:lastRow="1" w:firstColumn="1" w:lastColumn="1" w:noHBand="0" w:noVBand="0"/>
      </w:tblPr>
      <w:tblGrid>
        <w:gridCol w:w="1494"/>
        <w:gridCol w:w="2310"/>
        <w:gridCol w:w="2340"/>
        <w:gridCol w:w="1530"/>
        <w:gridCol w:w="1260"/>
        <w:gridCol w:w="270"/>
        <w:gridCol w:w="1440"/>
        <w:gridCol w:w="270"/>
        <w:gridCol w:w="1260"/>
        <w:gridCol w:w="270"/>
        <w:gridCol w:w="1260"/>
      </w:tblGrid>
      <w:tr w:rsidR="006D3D63" w:rsidRPr="006375B5" w14:paraId="5FC7F13C" w14:textId="77777777" w:rsidTr="00267DFA">
        <w:trPr>
          <w:trHeight w:val="295"/>
          <w:tblHeader/>
        </w:trPr>
        <w:tc>
          <w:tcPr>
            <w:tcW w:w="1494" w:type="dxa"/>
          </w:tcPr>
          <w:p w14:paraId="33878445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70EA2BB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629C3E2F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6EF0967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970" w:type="dxa"/>
            <w:gridSpan w:val="3"/>
          </w:tcPr>
          <w:p w14:paraId="1EC8C093" w14:textId="77777777" w:rsidR="006D3D63" w:rsidRPr="006375B5" w:rsidRDefault="006D3D63" w:rsidP="00634F83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690988D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90" w:type="dxa"/>
            <w:gridSpan w:val="3"/>
          </w:tcPr>
          <w:p w14:paraId="4439283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D3D63" w:rsidRPr="006375B5" w14:paraId="73ACF54F" w14:textId="77777777" w:rsidTr="00267DFA">
        <w:trPr>
          <w:trHeight w:val="295"/>
          <w:tblHeader/>
        </w:trPr>
        <w:tc>
          <w:tcPr>
            <w:tcW w:w="1494" w:type="dxa"/>
          </w:tcPr>
          <w:p w14:paraId="147E7A4B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10" w:type="dxa"/>
          </w:tcPr>
          <w:p w14:paraId="53264D8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F78724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วันครบกำหนด</w:t>
            </w:r>
          </w:p>
        </w:tc>
        <w:tc>
          <w:tcPr>
            <w:tcW w:w="1530" w:type="dxa"/>
          </w:tcPr>
          <w:p w14:paraId="5F752E7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2D853BBE" w14:textId="77777777" w:rsidR="006D3D63" w:rsidRPr="006375B5" w:rsidRDefault="006D3D63" w:rsidP="0063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68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6B51A2B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5DB42C2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79CDA07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1765184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C625968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40CA1EF" w14:textId="77777777" w:rsidR="006D3D63" w:rsidRPr="006375B5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</w:tr>
      <w:tr w:rsidR="006D3D63" w:rsidRPr="006375B5" w14:paraId="1BAB0F60" w14:textId="77777777" w:rsidTr="00267DFA">
        <w:trPr>
          <w:trHeight w:val="295"/>
          <w:tblHeader/>
        </w:trPr>
        <w:tc>
          <w:tcPr>
            <w:tcW w:w="1494" w:type="dxa"/>
          </w:tcPr>
          <w:p w14:paraId="4D4BCD5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2310" w:type="dxa"/>
          </w:tcPr>
          <w:p w14:paraId="70113CF9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วันที่ออก</w:t>
            </w:r>
          </w:p>
        </w:tc>
        <w:tc>
          <w:tcPr>
            <w:tcW w:w="2340" w:type="dxa"/>
          </w:tcPr>
          <w:p w14:paraId="605D0967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ไถ่ถอน</w:t>
            </w:r>
          </w:p>
        </w:tc>
        <w:tc>
          <w:tcPr>
            <w:tcW w:w="1530" w:type="dxa"/>
          </w:tcPr>
          <w:p w14:paraId="37854468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260" w:type="dxa"/>
          </w:tcPr>
          <w:p w14:paraId="0E9E22B9" w14:textId="0E6481F7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63A6DDF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39EF107" w14:textId="1DADD8D5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5391634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B9A4415" w14:textId="6968AEBC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38329054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60" w:type="dxa"/>
          </w:tcPr>
          <w:p w14:paraId="06D7B0EC" w14:textId="711E92DF" w:rsidR="006D3D63" w:rsidRPr="006375B5" w:rsidRDefault="000E564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6D3D63" w:rsidRPr="006375B5" w14:paraId="0FE99B4E" w14:textId="77777777" w:rsidTr="00267DFA">
        <w:trPr>
          <w:tblHeader/>
        </w:trPr>
        <w:tc>
          <w:tcPr>
            <w:tcW w:w="1494" w:type="dxa"/>
          </w:tcPr>
          <w:p w14:paraId="0C798DD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E438B9C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704FA7FA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0BC32151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6030" w:type="dxa"/>
            <w:gridSpan w:val="7"/>
          </w:tcPr>
          <w:p w14:paraId="57E1E3B6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D3D63" w:rsidRPr="006375B5" w14:paraId="76CB762B" w14:textId="77777777" w:rsidTr="00267DFA">
        <w:tc>
          <w:tcPr>
            <w:tcW w:w="3804" w:type="dxa"/>
            <w:gridSpan w:val="2"/>
          </w:tcPr>
          <w:p w14:paraId="4C0B9075" w14:textId="294E9D59" w:rsidR="006D3D63" w:rsidRPr="006375B5" w:rsidRDefault="006D3D63" w:rsidP="00DE4EB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</w:p>
        </w:tc>
        <w:tc>
          <w:tcPr>
            <w:tcW w:w="2340" w:type="dxa"/>
          </w:tcPr>
          <w:p w14:paraId="72B1C692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29F03A73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30" w:type="dxa"/>
            <w:gridSpan w:val="7"/>
          </w:tcPr>
          <w:p w14:paraId="7FFF0E10" w14:textId="77777777" w:rsidR="006D3D63" w:rsidRPr="006375B5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615AB2" w:rsidRPr="006375B5" w14:paraId="52002551" w14:textId="77777777" w:rsidTr="00267DFA">
        <w:tc>
          <w:tcPr>
            <w:tcW w:w="1494" w:type="dxa"/>
          </w:tcPr>
          <w:p w14:paraId="0FF7BF2E" w14:textId="2CCA3152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2555</w:t>
            </w:r>
          </w:p>
        </w:tc>
        <w:tc>
          <w:tcPr>
            <w:tcW w:w="2310" w:type="dxa"/>
          </w:tcPr>
          <w:p w14:paraId="2E6DF1E6" w14:textId="2A07F478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26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2555</w:t>
            </w:r>
          </w:p>
        </w:tc>
        <w:tc>
          <w:tcPr>
            <w:tcW w:w="2340" w:type="dxa"/>
          </w:tcPr>
          <w:p w14:paraId="4AE5C225" w14:textId="1B654B9A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26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530" w:type="dxa"/>
          </w:tcPr>
          <w:p w14:paraId="5A29CA65" w14:textId="474FDFCC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260" w:type="dxa"/>
          </w:tcPr>
          <w:p w14:paraId="10465F22" w14:textId="5817FAF5" w:rsidR="00615AB2" w:rsidRPr="006375B5" w:rsidRDefault="005070D1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8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76BC580A" w14:textId="77777777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28A7CC8" w14:textId="583D7783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05E1D5F5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D9CE8D" w14:textId="5D978F84" w:rsidR="00615AB2" w:rsidRPr="006375B5" w:rsidRDefault="005070D1" w:rsidP="00F30A32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15D5DA0E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1B14F7" w14:textId="7312CF1C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10AAC7B6" w14:textId="77777777" w:rsidTr="00267DFA">
        <w:tc>
          <w:tcPr>
            <w:tcW w:w="1494" w:type="dxa"/>
          </w:tcPr>
          <w:p w14:paraId="47A8D311" w14:textId="19028AC9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310" w:type="dxa"/>
          </w:tcPr>
          <w:p w14:paraId="32B60C7E" w14:textId="4D923F9E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340" w:type="dxa"/>
          </w:tcPr>
          <w:p w14:paraId="0D0A0509" w14:textId="63EC6517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530" w:type="dxa"/>
          </w:tcPr>
          <w:p w14:paraId="611C6B42" w14:textId="212C2654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69</w:t>
            </w:r>
          </w:p>
        </w:tc>
        <w:tc>
          <w:tcPr>
            <w:tcW w:w="1260" w:type="dxa"/>
          </w:tcPr>
          <w:p w14:paraId="1A4BA762" w14:textId="2B037C05" w:rsidR="00615AB2" w:rsidRPr="006375B5" w:rsidRDefault="005070D1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8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3611D5C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FB04C8F" w14:textId="4E9CD9B4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4975C046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55E0B5B" w14:textId="3922E6D3" w:rsidR="00615AB2" w:rsidRPr="006375B5" w:rsidRDefault="005070D1" w:rsidP="00F30A32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3E6784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A1FE6E" w14:textId="30256D34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49CB4E9F" w14:textId="77777777" w:rsidTr="00267DFA">
        <w:tc>
          <w:tcPr>
            <w:tcW w:w="1494" w:type="dxa"/>
          </w:tcPr>
          <w:p w14:paraId="5223794F" w14:textId="478FD73E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310" w:type="dxa"/>
          </w:tcPr>
          <w:p w14:paraId="35F1AB3C" w14:textId="05B5A9A2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สิงหาคม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340" w:type="dxa"/>
          </w:tcPr>
          <w:p w14:paraId="1342E6FB" w14:textId="6DA6F227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สิงหาคม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109F16B5" w14:textId="435D91CC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03</w:t>
            </w:r>
          </w:p>
        </w:tc>
        <w:tc>
          <w:tcPr>
            <w:tcW w:w="1260" w:type="dxa"/>
          </w:tcPr>
          <w:p w14:paraId="4236EA68" w14:textId="61495FCA" w:rsidR="00615AB2" w:rsidRPr="006375B5" w:rsidRDefault="00824F87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700</w:t>
            </w:r>
          </w:p>
        </w:tc>
        <w:tc>
          <w:tcPr>
            <w:tcW w:w="270" w:type="dxa"/>
          </w:tcPr>
          <w:p w14:paraId="4FCB6AA7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9C75E76" w14:textId="06CA0713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700</w:t>
            </w:r>
          </w:p>
        </w:tc>
        <w:tc>
          <w:tcPr>
            <w:tcW w:w="270" w:type="dxa"/>
          </w:tcPr>
          <w:p w14:paraId="007FADE3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D3E88D9" w14:textId="541FFC71" w:rsidR="00615AB2" w:rsidRPr="006375B5" w:rsidRDefault="00824F87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700</w:t>
            </w:r>
          </w:p>
        </w:tc>
        <w:tc>
          <w:tcPr>
            <w:tcW w:w="270" w:type="dxa"/>
          </w:tcPr>
          <w:p w14:paraId="2314CD31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010A65E" w14:textId="2A5F0C00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700</w:t>
            </w:r>
          </w:p>
        </w:tc>
      </w:tr>
      <w:tr w:rsidR="00615AB2" w:rsidRPr="006375B5" w14:paraId="0224D7EB" w14:textId="77777777" w:rsidTr="00267DFA">
        <w:tc>
          <w:tcPr>
            <w:tcW w:w="1494" w:type="dxa"/>
          </w:tcPr>
          <w:p w14:paraId="1E0A36D9" w14:textId="3368CC01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2559</w:t>
            </w:r>
          </w:p>
        </w:tc>
        <w:tc>
          <w:tcPr>
            <w:tcW w:w="2310" w:type="dxa"/>
          </w:tcPr>
          <w:p w14:paraId="08E6DF4E" w14:textId="4C362E20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18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2559</w:t>
            </w:r>
          </w:p>
        </w:tc>
        <w:tc>
          <w:tcPr>
            <w:tcW w:w="2340" w:type="dxa"/>
          </w:tcPr>
          <w:p w14:paraId="1C1156DB" w14:textId="4D201640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18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3CFFBB7A" w14:textId="2DFCC33A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1260" w:type="dxa"/>
          </w:tcPr>
          <w:p w14:paraId="39C80279" w14:textId="391CE78A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4913BCEA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5433880" w14:textId="1AD3FD81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4EDB31A8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A0CEBD9" w14:textId="54F79506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6CC0BA4C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8B7E6FA" w14:textId="39200B80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</w:tr>
      <w:tr w:rsidR="00615AB2" w:rsidRPr="006375B5" w14:paraId="0607804A" w14:textId="77777777" w:rsidTr="00267DFA">
        <w:tc>
          <w:tcPr>
            <w:tcW w:w="1494" w:type="dxa"/>
          </w:tcPr>
          <w:p w14:paraId="44C70C5C" w14:textId="35C8C075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2331EFE8" w14:textId="24EF4D3B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4DCD5087" w14:textId="3305760C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382152C7" w14:textId="46EB9150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75</w:t>
            </w:r>
          </w:p>
        </w:tc>
        <w:tc>
          <w:tcPr>
            <w:tcW w:w="1260" w:type="dxa"/>
          </w:tcPr>
          <w:p w14:paraId="71716100" w14:textId="3B3A37F5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5A32C7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FEEC266" w14:textId="6E85C85B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5A4C117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C90308D" w14:textId="5597CA56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2A3569B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F3E59CB" w14:textId="1CA36A69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615AB2" w:rsidRPr="006375B5" w14:paraId="66DA0E31" w14:textId="77777777" w:rsidTr="00267DFA">
        <w:tc>
          <w:tcPr>
            <w:tcW w:w="1494" w:type="dxa"/>
          </w:tcPr>
          <w:p w14:paraId="68D14B8E" w14:textId="3B8F7FED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404C7B06" w14:textId="1F37C646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5118795C" w14:textId="69A2161B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14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530" w:type="dxa"/>
          </w:tcPr>
          <w:p w14:paraId="6BAA7DB5" w14:textId="6FB193EC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260" w:type="dxa"/>
          </w:tcPr>
          <w:p w14:paraId="06A58AAF" w14:textId="5B007059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17C60DDB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40E3977" w14:textId="4C87D473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50BF58D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7BFAB9C" w14:textId="47DF4254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6F275D68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4374189" w14:textId="0770E1C1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7A2BA92B" w14:textId="77777777" w:rsidTr="00267DFA">
        <w:tc>
          <w:tcPr>
            <w:tcW w:w="1494" w:type="dxa"/>
          </w:tcPr>
          <w:p w14:paraId="16D90C5E" w14:textId="15BFEA39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1FBC1EA8" w14:textId="74028AA3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0EF0E8D4" w14:textId="717ED0B8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530" w:type="dxa"/>
          </w:tcPr>
          <w:p w14:paraId="4265D4DE" w14:textId="3543EFE6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91</w:t>
            </w:r>
          </w:p>
        </w:tc>
        <w:tc>
          <w:tcPr>
            <w:tcW w:w="1260" w:type="dxa"/>
          </w:tcPr>
          <w:p w14:paraId="57A42901" w14:textId="6D5BFBE2" w:rsidR="00615AB2" w:rsidRPr="006375B5" w:rsidRDefault="00F30A32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8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="005070D1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FC5FBD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95AE681" w14:textId="2CE0EB16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2F49D1A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DFDF2ED" w14:textId="65207799" w:rsidR="00615AB2" w:rsidRPr="006375B5" w:rsidRDefault="005070D1" w:rsidP="00F30A32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25D4B75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024ADC8" w14:textId="06581AA4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</w:tr>
      <w:tr w:rsidR="00615AB2" w:rsidRPr="006375B5" w14:paraId="039230CD" w14:textId="77777777" w:rsidTr="00267DFA">
        <w:tc>
          <w:tcPr>
            <w:tcW w:w="1494" w:type="dxa"/>
          </w:tcPr>
          <w:p w14:paraId="7BDB7B25" w14:textId="694C85DD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2E1042BD" w14:textId="350DB476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40DD0FB9" w14:textId="7BD5AEC7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4EC6889D" w14:textId="5F291E9E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260" w:type="dxa"/>
          </w:tcPr>
          <w:p w14:paraId="3173BE89" w14:textId="7F9E9DED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40615CE5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2358FD6" w14:textId="2DE435CF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BDBEBF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EF954CE" w14:textId="43CF37DB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E371B0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14E496" w14:textId="44A95B85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615AB2" w:rsidRPr="006375B5" w14:paraId="6C550461" w14:textId="77777777" w:rsidTr="00267DFA">
        <w:tc>
          <w:tcPr>
            <w:tcW w:w="1494" w:type="dxa"/>
          </w:tcPr>
          <w:p w14:paraId="56E69F6B" w14:textId="5A2C53CD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687EBFDC" w14:textId="67C3802B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61933BA7" w14:textId="2110592A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15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2572</w:t>
            </w:r>
          </w:p>
        </w:tc>
        <w:tc>
          <w:tcPr>
            <w:tcW w:w="1530" w:type="dxa"/>
          </w:tcPr>
          <w:p w14:paraId="6E27FEEB" w14:textId="284BFCCB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260" w:type="dxa"/>
          </w:tcPr>
          <w:p w14:paraId="0F6B6E11" w14:textId="36D4A22B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276A3CD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AD0CED" w14:textId="6008F9C2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56D5AD7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6DD353" w14:textId="3FABA48E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70" w:type="dxa"/>
          </w:tcPr>
          <w:p w14:paraId="36511076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EF15BA0" w14:textId="69C2828D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200</w:t>
            </w:r>
          </w:p>
        </w:tc>
      </w:tr>
      <w:tr w:rsidR="00615AB2" w:rsidRPr="006375B5" w14:paraId="0F3444D8" w14:textId="77777777" w:rsidTr="00267DFA">
        <w:tc>
          <w:tcPr>
            <w:tcW w:w="1494" w:type="dxa"/>
          </w:tcPr>
          <w:p w14:paraId="4F34326A" w14:textId="4F8F709D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207EDE42" w14:textId="0286A1A1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40" w:type="dxa"/>
          </w:tcPr>
          <w:p w14:paraId="3E2143F9" w14:textId="6CA71A39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9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530" w:type="dxa"/>
          </w:tcPr>
          <w:p w14:paraId="3FC66D71" w14:textId="73DB1464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3A615082" w14:textId="50FF1618" w:rsidR="00615AB2" w:rsidRPr="006375B5" w:rsidRDefault="005070D1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25A5781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EDBC642" w14:textId="3EB13BD6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70519602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4F4C83C" w14:textId="165E2982" w:rsidR="00615AB2" w:rsidRPr="006375B5" w:rsidRDefault="005070D1" w:rsidP="00464BC0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DB262D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F87938B" w14:textId="5708F6F5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6DA1DC92" w14:textId="77777777" w:rsidTr="00267DFA">
        <w:tc>
          <w:tcPr>
            <w:tcW w:w="1494" w:type="dxa"/>
          </w:tcPr>
          <w:p w14:paraId="30B21701" w14:textId="2F26507B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3B293DE8" w14:textId="168F92A9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3838C9A2" w14:textId="2BFB98F4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530" w:type="dxa"/>
          </w:tcPr>
          <w:p w14:paraId="7EC4127C" w14:textId="0BBA25DC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43060B05" w14:textId="67D32802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59E18EEA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D348784" w14:textId="0A9326FB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33FAAF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C8FBC85" w14:textId="23F0CC1D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114029E3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593AEB2" w14:textId="5523B7A1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B45ED3" w:rsidRPr="006375B5" w14:paraId="76C19A87" w14:textId="77777777" w:rsidTr="00D16371">
        <w:tc>
          <w:tcPr>
            <w:tcW w:w="3804" w:type="dxa"/>
            <w:gridSpan w:val="2"/>
          </w:tcPr>
          <w:p w14:paraId="22D69270" w14:textId="20F4E172" w:rsidR="00B45ED3" w:rsidRPr="006375B5" w:rsidRDefault="00B45ED3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lastRenderedPageBreak/>
              <w:t>ออกโดยบริษัท</w:t>
            </w: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1CBCA4F6" w14:textId="77777777" w:rsidR="00B45ED3" w:rsidRPr="006375B5" w:rsidRDefault="00B45ED3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0" w:type="dxa"/>
          </w:tcPr>
          <w:p w14:paraId="0C1135C8" w14:textId="77777777" w:rsidR="00B45ED3" w:rsidRPr="000E564C" w:rsidRDefault="00B45ED3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B48E6EB" w14:textId="77777777" w:rsidR="00B45ED3" w:rsidRPr="000E564C" w:rsidRDefault="00B45ED3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6CF6DC3" w14:textId="77777777" w:rsidR="00B45ED3" w:rsidRPr="006375B5" w:rsidRDefault="00B45ED3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EB281A4" w14:textId="77777777" w:rsidR="00B45ED3" w:rsidRPr="000E564C" w:rsidRDefault="00B45ED3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246C70" w14:textId="77777777" w:rsidR="00B45ED3" w:rsidRPr="006375B5" w:rsidRDefault="00B45ED3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D60C1D4" w14:textId="77777777" w:rsidR="00B45ED3" w:rsidRPr="000E564C" w:rsidRDefault="00B45ED3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3F8C440" w14:textId="77777777" w:rsidR="00B45ED3" w:rsidRPr="006375B5" w:rsidRDefault="00B45ED3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8D8F5C" w14:textId="77777777" w:rsidR="00B45ED3" w:rsidRPr="000E564C" w:rsidRDefault="00B45ED3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615AB2" w:rsidRPr="006375B5" w14:paraId="6499AA0C" w14:textId="77777777" w:rsidTr="00267DFA">
        <w:tc>
          <w:tcPr>
            <w:tcW w:w="1494" w:type="dxa"/>
          </w:tcPr>
          <w:p w14:paraId="660544AD" w14:textId="7E440060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73289F66" w14:textId="59A06476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7878043D" w14:textId="61779657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กรกฎ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530" w:type="dxa"/>
          </w:tcPr>
          <w:p w14:paraId="64F2A477" w14:textId="34E6A7E5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1260" w:type="dxa"/>
          </w:tcPr>
          <w:p w14:paraId="4B9C6310" w14:textId="22B12E26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499143F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4EA1F51" w14:textId="56B37A87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04C0618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36A88F4" w14:textId="73085BA8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0914DDB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08AB6F6" w14:textId="0C0C4A97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03E79AC6" w14:textId="77777777" w:rsidTr="00267DFA">
        <w:tc>
          <w:tcPr>
            <w:tcW w:w="1494" w:type="dxa"/>
          </w:tcPr>
          <w:p w14:paraId="41C0E5E8" w14:textId="0A6EEF53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2040C395" w14:textId="17F1058F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6F9BFDD9" w14:textId="040470D2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47E6400E" w14:textId="0500F264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36</w:t>
            </w:r>
          </w:p>
        </w:tc>
        <w:tc>
          <w:tcPr>
            <w:tcW w:w="1260" w:type="dxa"/>
          </w:tcPr>
          <w:p w14:paraId="6734310D" w14:textId="2CF0DD85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584AA300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25C2AB1" w14:textId="5D17907A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64DE8D28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8DA34F6" w14:textId="7261CC8B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762E9DC0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566CD87" w14:textId="51315F1A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615AB2" w:rsidRPr="006375B5" w14:paraId="1ABF9B8F" w14:textId="77777777" w:rsidTr="00267DFA">
        <w:tc>
          <w:tcPr>
            <w:tcW w:w="1494" w:type="dxa"/>
          </w:tcPr>
          <w:p w14:paraId="7E4F54F9" w14:textId="3C18627A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447BC693" w14:textId="6237FF34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B7DC174" w14:textId="03563AB3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2042EEAC" w14:textId="3BAC053B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85</w:t>
            </w:r>
          </w:p>
        </w:tc>
        <w:tc>
          <w:tcPr>
            <w:tcW w:w="1260" w:type="dxa"/>
          </w:tcPr>
          <w:p w14:paraId="42CB1281" w14:textId="5C35C793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91BD6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91CBAEB" w14:textId="6DB8EF8E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E3B8551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7633E4" w14:textId="5C6CFD14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1DB185E6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E6A9AC0" w14:textId="6080808A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615AB2" w:rsidRPr="006375B5" w14:paraId="7F382243" w14:textId="77777777" w:rsidTr="00267DFA">
        <w:tc>
          <w:tcPr>
            <w:tcW w:w="1494" w:type="dxa"/>
          </w:tcPr>
          <w:p w14:paraId="1D15BBE3" w14:textId="395A15AC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65D5AB36" w14:textId="69870E87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511615DA" w14:textId="01DFE2CB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E66A1DD" w14:textId="178EC1F0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225C847D" w14:textId="460E0DAD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525363C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427EE95" w14:textId="09777D47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6AF8BECA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3BC4477" w14:textId="53E2FCEE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489B7773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42580A" w14:textId="70A5D80B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615AB2" w:rsidRPr="006375B5" w14:paraId="41C02005" w14:textId="77777777" w:rsidTr="00267DFA">
        <w:tc>
          <w:tcPr>
            <w:tcW w:w="1494" w:type="dxa"/>
          </w:tcPr>
          <w:p w14:paraId="2787721B" w14:textId="6425D3C5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123142C3" w14:textId="3D3C3D68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06DAFB39" w14:textId="23D97D62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530" w:type="dxa"/>
          </w:tcPr>
          <w:p w14:paraId="6DE996F7" w14:textId="029AE095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260" w:type="dxa"/>
          </w:tcPr>
          <w:p w14:paraId="35516BC1" w14:textId="7A8126A5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F9FA5DB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AAA74C2" w14:textId="295454C1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784E2B23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D9D6DF" w14:textId="4937BE02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5151E46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6374788" w14:textId="67978871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615AB2" w:rsidRPr="006375B5" w14:paraId="2BBA8AED" w14:textId="77777777" w:rsidTr="00267DFA">
        <w:tc>
          <w:tcPr>
            <w:tcW w:w="1494" w:type="dxa"/>
          </w:tcPr>
          <w:p w14:paraId="02994426" w14:textId="4CC3E2EE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4CD82199" w14:textId="6C59EF7F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1A8DC27A" w14:textId="7D366A38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="000E564C" w:rsidRPr="000E564C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530" w:type="dxa"/>
          </w:tcPr>
          <w:p w14:paraId="520738CF" w14:textId="117C4530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="00615AB2"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260" w:type="dxa"/>
          </w:tcPr>
          <w:p w14:paraId="7A1B48DE" w14:textId="71FBFBF7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C76D87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4C197B5" w14:textId="242A1BA5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61E5AF0D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797DAF" w14:textId="287D8249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26D774F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2B02CFC" w14:textId="53FE6487" w:rsidR="00615AB2" w:rsidRPr="006375B5" w:rsidRDefault="000E564C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615AB2" w:rsidRPr="006375B5" w14:paraId="1297E5A4" w14:textId="77777777" w:rsidTr="00267DFA">
        <w:tc>
          <w:tcPr>
            <w:tcW w:w="1494" w:type="dxa"/>
          </w:tcPr>
          <w:p w14:paraId="42088216" w14:textId="52E11D2B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5B7365D3" w14:textId="6B6967CD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751635B4" w14:textId="3707F31F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7017235D" w14:textId="60B0F0A8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260" w:type="dxa"/>
          </w:tcPr>
          <w:p w14:paraId="42B4930F" w14:textId="64865C21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247A6C0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7904B7A" w14:textId="0A208B95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45AC3A7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4CF64C" w14:textId="69F7DA80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5291AB7B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96C80D9" w14:textId="4846AC7D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5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45E447ED" w14:textId="77777777" w:rsidTr="00267DFA">
        <w:tc>
          <w:tcPr>
            <w:tcW w:w="1494" w:type="dxa"/>
          </w:tcPr>
          <w:p w14:paraId="457AE604" w14:textId="3C06F7C4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16D702CB" w14:textId="4C971CB4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5192E955" w14:textId="66BA49D8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530" w:type="dxa"/>
          </w:tcPr>
          <w:p w14:paraId="0C0E3594" w14:textId="2DFA1A5E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68</w:t>
            </w:r>
          </w:p>
        </w:tc>
        <w:tc>
          <w:tcPr>
            <w:tcW w:w="1260" w:type="dxa"/>
          </w:tcPr>
          <w:p w14:paraId="182A1E20" w14:textId="7F1E5C24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22D25D4F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B527590" w14:textId="2F56C473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25751BA9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B2F019" w14:textId="2386A2C0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23B1B06C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C9E1B1" w14:textId="6A4C191E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2148A630" w14:textId="77777777" w:rsidTr="00267DFA">
        <w:tc>
          <w:tcPr>
            <w:tcW w:w="1494" w:type="dxa"/>
          </w:tcPr>
          <w:p w14:paraId="24F05FD9" w14:textId="0AE01FA1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3499C6D9" w14:textId="1385D376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0A6E4375" w14:textId="16202E71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431EA410" w14:textId="50FF6335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08</w:t>
            </w:r>
          </w:p>
        </w:tc>
        <w:tc>
          <w:tcPr>
            <w:tcW w:w="1260" w:type="dxa"/>
          </w:tcPr>
          <w:p w14:paraId="0988DB5F" w14:textId="12DD1DDB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6254920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72A0BB" w14:textId="112993C9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058D1AC0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147F20C" w14:textId="5C1453BB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101D75FA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43B376" w14:textId="282EC129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15AB2" w:rsidRPr="006375B5" w14:paraId="6B75DA73" w14:textId="77777777" w:rsidTr="00267DFA">
        <w:tc>
          <w:tcPr>
            <w:tcW w:w="1494" w:type="dxa"/>
          </w:tcPr>
          <w:p w14:paraId="415748F5" w14:textId="71BD2990" w:rsidR="00615AB2" w:rsidRPr="006375B5" w:rsidRDefault="000E564C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10" w:type="dxa"/>
          </w:tcPr>
          <w:p w14:paraId="4C96C548" w14:textId="201A20AD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40" w:type="dxa"/>
          </w:tcPr>
          <w:p w14:paraId="4F1B32AC" w14:textId="3737A225" w:rsidR="00615AB2" w:rsidRPr="006375B5" w:rsidRDefault="00615AB2" w:rsidP="00615AB2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530" w:type="dxa"/>
          </w:tcPr>
          <w:p w14:paraId="6173D051" w14:textId="778DD901" w:rsidR="00615AB2" w:rsidRPr="006375B5" w:rsidRDefault="000E564C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615AB2"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49</w:t>
            </w:r>
          </w:p>
        </w:tc>
        <w:tc>
          <w:tcPr>
            <w:tcW w:w="1260" w:type="dxa"/>
          </w:tcPr>
          <w:p w14:paraId="330B997B" w14:textId="39C39DFF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5F0BC64B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1C31771" w14:textId="32C8E641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14672EFB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82205C" w14:textId="36CB8BEC" w:rsidR="00615AB2" w:rsidRPr="006375B5" w:rsidRDefault="005070D1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7C2046B4" w14:textId="77777777" w:rsidR="00615AB2" w:rsidRPr="006375B5" w:rsidRDefault="00615AB2" w:rsidP="00615A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D456D0F" w14:textId="10841AE8" w:rsidR="00615AB2" w:rsidRPr="006375B5" w:rsidRDefault="000E564C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800</w:t>
            </w:r>
          </w:p>
        </w:tc>
      </w:tr>
      <w:tr w:rsidR="00075523" w:rsidRPr="006375B5" w14:paraId="7F175A11" w14:textId="77777777" w:rsidTr="00267DFA">
        <w:tc>
          <w:tcPr>
            <w:tcW w:w="1494" w:type="dxa"/>
          </w:tcPr>
          <w:p w14:paraId="1D6E75AD" w14:textId="2A94F44F" w:rsidR="00075523" w:rsidRPr="000E564C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31A522C0" w14:textId="100C06E9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2732DC5E" w14:textId="5E873840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653CD9F6" w14:textId="282266CF" w:rsidR="00075523" w:rsidRPr="000E564C" w:rsidRDefault="00824F87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89</w:t>
            </w:r>
          </w:p>
        </w:tc>
        <w:tc>
          <w:tcPr>
            <w:tcW w:w="1260" w:type="dxa"/>
          </w:tcPr>
          <w:p w14:paraId="6A82AE12" w14:textId="18BE6413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325CE479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0B5BA11" w14:textId="23883926" w:rsidR="00075523" w:rsidRPr="000E564C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6AFFC49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86E5BC0" w14:textId="28EB167B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6CC2CFC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8AA0F3D" w14:textId="07FC5B80" w:rsidR="00075523" w:rsidRPr="000E564C" w:rsidRDefault="00075523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605A9D99" w14:textId="77777777" w:rsidTr="00267DFA">
        <w:tc>
          <w:tcPr>
            <w:tcW w:w="1494" w:type="dxa"/>
          </w:tcPr>
          <w:p w14:paraId="4AFC0335" w14:textId="45DE4B02" w:rsidR="00075523" w:rsidRPr="000E564C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4113D4E8" w14:textId="508C3C50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30DB9B27" w14:textId="276ABF0B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73DBFCF5" w14:textId="7D934BDE" w:rsidR="00075523" w:rsidRPr="000E564C" w:rsidRDefault="00824F87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32</w:t>
            </w:r>
          </w:p>
        </w:tc>
        <w:tc>
          <w:tcPr>
            <w:tcW w:w="1260" w:type="dxa"/>
          </w:tcPr>
          <w:p w14:paraId="59844261" w14:textId="5B11D8CF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41F37B59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4CFE5B1" w14:textId="3C0537BA" w:rsidR="00075523" w:rsidRPr="000E564C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6AB816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C903EE9" w14:textId="17739741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64CA3919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CFD66B9" w14:textId="774EDFE4" w:rsidR="00075523" w:rsidRPr="000E564C" w:rsidRDefault="00075523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4622DD33" w14:textId="77777777" w:rsidTr="00267DFA">
        <w:tc>
          <w:tcPr>
            <w:tcW w:w="1494" w:type="dxa"/>
          </w:tcPr>
          <w:p w14:paraId="73E046A3" w14:textId="48D92FE6" w:rsidR="00075523" w:rsidRPr="000E564C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7E02DB6A" w14:textId="1ECA2E80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4EA8699E" w14:textId="0E10498E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11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มีนาคม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DE8B2D5" w14:textId="55160BD7" w:rsidR="00075523" w:rsidRPr="000E564C" w:rsidRDefault="00824F87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78</w:t>
            </w:r>
          </w:p>
        </w:tc>
        <w:tc>
          <w:tcPr>
            <w:tcW w:w="1260" w:type="dxa"/>
          </w:tcPr>
          <w:p w14:paraId="53216673" w14:textId="56B767F9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43643826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6CAD2A2" w14:textId="2F37BB01" w:rsidR="00075523" w:rsidRPr="000E564C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DFF7FF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DDD3552" w14:textId="22B955BB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1A5357AB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A56FC89" w14:textId="27F015FB" w:rsidR="00075523" w:rsidRPr="000E564C" w:rsidRDefault="00075523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558B7A42" w14:textId="77777777" w:rsidTr="00267DFA">
        <w:tc>
          <w:tcPr>
            <w:tcW w:w="1494" w:type="dxa"/>
          </w:tcPr>
          <w:p w14:paraId="1D9AFBE5" w14:textId="76C6C220" w:rsidR="00075523" w:rsidRPr="000E564C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5DBE4F64" w14:textId="4DE057DF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68F888F1" w14:textId="1A57B0A2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2570</w:t>
            </w:r>
          </w:p>
        </w:tc>
        <w:tc>
          <w:tcPr>
            <w:tcW w:w="1530" w:type="dxa"/>
          </w:tcPr>
          <w:p w14:paraId="21AA68AF" w14:textId="1B417161" w:rsidR="00075523" w:rsidRPr="000E564C" w:rsidRDefault="00824F87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4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260" w:type="dxa"/>
          </w:tcPr>
          <w:p w14:paraId="217EC0F7" w14:textId="551C8F13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16BD90D6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16A11B3" w14:textId="080DE670" w:rsidR="00075523" w:rsidRPr="000E564C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D35BD1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1A41CFB" w14:textId="46BABAD3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3FF8B7A1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3A96B70" w14:textId="4088043E" w:rsidR="00075523" w:rsidRPr="000E564C" w:rsidRDefault="00075523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B45ED3" w:rsidRPr="006375B5" w14:paraId="4D84415E" w14:textId="77777777" w:rsidTr="00267DFA">
        <w:tc>
          <w:tcPr>
            <w:tcW w:w="1494" w:type="dxa"/>
          </w:tcPr>
          <w:p w14:paraId="659143F3" w14:textId="77777777" w:rsidR="00B45ED3" w:rsidRPr="00824F87" w:rsidRDefault="00B45ED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10E89DE4" w14:textId="77777777" w:rsidR="00B45ED3" w:rsidRPr="00824F87" w:rsidRDefault="00B45ED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46FDFAC9" w14:textId="77777777" w:rsidR="00B45ED3" w:rsidRPr="00824F87" w:rsidRDefault="00B45ED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88ACB63" w14:textId="77777777" w:rsidR="00B45ED3" w:rsidRPr="00824F87" w:rsidRDefault="00B45ED3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FA94AB1" w14:textId="77777777" w:rsidR="00B45ED3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CA324D8" w14:textId="77777777" w:rsidR="00B45ED3" w:rsidRPr="006375B5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9C94351" w14:textId="77777777" w:rsidR="00B45ED3" w:rsidRDefault="00B45ED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92853E5" w14:textId="77777777" w:rsidR="00B45ED3" w:rsidRPr="006375B5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B272706" w14:textId="77777777" w:rsidR="00B45ED3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810D8CF" w14:textId="77777777" w:rsidR="00B45ED3" w:rsidRPr="006375B5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5A6FEA" w14:textId="77777777" w:rsidR="00B45ED3" w:rsidRDefault="00B45ED3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B45ED3" w:rsidRPr="006375B5" w14:paraId="4572EC38" w14:textId="77777777" w:rsidTr="00F05553">
        <w:tc>
          <w:tcPr>
            <w:tcW w:w="3804" w:type="dxa"/>
            <w:gridSpan w:val="2"/>
          </w:tcPr>
          <w:p w14:paraId="4E4A6901" w14:textId="6BD2B0AF" w:rsidR="00B45ED3" w:rsidRPr="00824F87" w:rsidRDefault="00B45ED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lastRenderedPageBreak/>
              <w:t>ออกโดยบริษัท</w:t>
            </w: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(ต่อ)</w:t>
            </w:r>
          </w:p>
        </w:tc>
        <w:tc>
          <w:tcPr>
            <w:tcW w:w="2340" w:type="dxa"/>
          </w:tcPr>
          <w:p w14:paraId="17AB1FE3" w14:textId="77777777" w:rsidR="00B45ED3" w:rsidRPr="00824F87" w:rsidRDefault="00B45ED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AF2F6BF" w14:textId="77777777" w:rsidR="00B45ED3" w:rsidRPr="00824F87" w:rsidRDefault="00B45ED3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5F0C876" w14:textId="77777777" w:rsidR="00B45ED3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475738" w14:textId="77777777" w:rsidR="00B45ED3" w:rsidRPr="006375B5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8E9DF08" w14:textId="77777777" w:rsidR="00B45ED3" w:rsidRDefault="00B45ED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F1DE7A8" w14:textId="77777777" w:rsidR="00B45ED3" w:rsidRPr="006375B5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94D0940" w14:textId="77777777" w:rsidR="00B45ED3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B68A156" w14:textId="77777777" w:rsidR="00B45ED3" w:rsidRPr="006375B5" w:rsidRDefault="00B45ED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80225DA" w14:textId="77777777" w:rsidR="00B45ED3" w:rsidRDefault="00B45ED3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075523" w:rsidRPr="006375B5" w14:paraId="3654FAD5" w14:textId="77777777" w:rsidTr="004217E0">
        <w:tc>
          <w:tcPr>
            <w:tcW w:w="1494" w:type="dxa"/>
          </w:tcPr>
          <w:p w14:paraId="6BB3E9A2" w14:textId="08341735" w:rsidR="00075523" w:rsidRPr="000E564C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5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/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10" w:type="dxa"/>
          </w:tcPr>
          <w:p w14:paraId="7016E8C1" w14:textId="0FADE872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2565</w:t>
            </w:r>
          </w:p>
        </w:tc>
        <w:tc>
          <w:tcPr>
            <w:tcW w:w="2340" w:type="dxa"/>
          </w:tcPr>
          <w:p w14:paraId="39EC2C86" w14:textId="77B160FC" w:rsidR="00075523" w:rsidRPr="006375B5" w:rsidRDefault="00824F87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30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 xml:space="preserve"> มิถุนายน 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2568</w:t>
            </w:r>
          </w:p>
        </w:tc>
        <w:tc>
          <w:tcPr>
            <w:tcW w:w="1530" w:type="dxa"/>
          </w:tcPr>
          <w:p w14:paraId="3474E6A0" w14:textId="774D5248" w:rsidR="00075523" w:rsidRPr="000E564C" w:rsidRDefault="00824F87" w:rsidP="0026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3</w:t>
            </w:r>
            <w:r w:rsidR="00075523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824F87">
              <w:rPr>
                <w:rFonts w:ascii="Angsana New" w:hAnsi="Angsana New" w:hint="cs"/>
                <w:sz w:val="30"/>
                <w:szCs w:val="30"/>
              </w:rPr>
              <w:t>23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3C048B8" w14:textId="43A9C104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02B25DFD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FCC6DA8" w14:textId="184E1EB2" w:rsidR="00075523" w:rsidRPr="000E564C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3097891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0733E00" w14:textId="6D307268" w:rsidR="00075523" w:rsidRPr="000E564C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1,000</w:t>
            </w:r>
          </w:p>
        </w:tc>
        <w:tc>
          <w:tcPr>
            <w:tcW w:w="270" w:type="dxa"/>
          </w:tcPr>
          <w:p w14:paraId="201E6F80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AA851BF" w14:textId="3D1791FE" w:rsidR="00075523" w:rsidRPr="000E564C" w:rsidRDefault="00075523" w:rsidP="00F30A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084D14F1" w14:textId="77777777" w:rsidTr="004217E0">
        <w:tc>
          <w:tcPr>
            <w:tcW w:w="1494" w:type="dxa"/>
          </w:tcPr>
          <w:p w14:paraId="5767205C" w14:textId="0EF2943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2A51565F" w14:textId="65587E4F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0D6B3209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38CC79E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4AD2B47E" w14:textId="379FE841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28,000</w:t>
            </w:r>
          </w:p>
        </w:tc>
        <w:tc>
          <w:tcPr>
            <w:tcW w:w="270" w:type="dxa"/>
          </w:tcPr>
          <w:p w14:paraId="1063132D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43E3712D" w14:textId="7553319B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  <w:tc>
          <w:tcPr>
            <w:tcW w:w="270" w:type="dxa"/>
          </w:tcPr>
          <w:p w14:paraId="07799E4C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5FBA8001" w14:textId="2345D02D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28,000</w:t>
            </w:r>
          </w:p>
        </w:tc>
        <w:tc>
          <w:tcPr>
            <w:tcW w:w="270" w:type="dxa"/>
          </w:tcPr>
          <w:p w14:paraId="10CDA1A0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3BBE22E2" w14:textId="4F249E11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</w:tr>
      <w:tr w:rsidR="00075523" w:rsidRPr="006375B5" w14:paraId="55175842" w14:textId="77777777" w:rsidTr="004217E0">
        <w:tc>
          <w:tcPr>
            <w:tcW w:w="3804" w:type="dxa"/>
            <w:gridSpan w:val="2"/>
          </w:tcPr>
          <w:p w14:paraId="0CD6FC3D" w14:textId="7BFFE9C1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  <w:r w:rsidRPr="006375B5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ย่อย</w:t>
            </w:r>
          </w:p>
        </w:tc>
        <w:tc>
          <w:tcPr>
            <w:tcW w:w="2340" w:type="dxa"/>
          </w:tcPr>
          <w:p w14:paraId="2E976DAD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6DB98C33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24480F6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140E4C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175448B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AD3452F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612213A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0915901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105846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075523" w:rsidRPr="006375B5" w14:paraId="67201EBF" w14:textId="77777777" w:rsidTr="00267DFA">
        <w:tc>
          <w:tcPr>
            <w:tcW w:w="1494" w:type="dxa"/>
          </w:tcPr>
          <w:p w14:paraId="0CD3D01B" w14:textId="1D92BDA2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34E3555B" w14:textId="09ECEAF2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104E4AB8" w14:textId="2ECB6FF9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530" w:type="dxa"/>
          </w:tcPr>
          <w:p w14:paraId="44DF3073" w14:textId="77E26088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1260" w:type="dxa"/>
          </w:tcPr>
          <w:p w14:paraId="41528D2F" w14:textId="68C76A6D" w:rsidR="00075523" w:rsidRPr="006375B5" w:rsidRDefault="005A182D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2,000</w:t>
            </w:r>
          </w:p>
        </w:tc>
        <w:tc>
          <w:tcPr>
            <w:tcW w:w="270" w:type="dxa"/>
          </w:tcPr>
          <w:p w14:paraId="16FF2303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4EEE2E2" w14:textId="6995DECE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6B82EC2A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AAEEF6" w14:textId="403D1AB6" w:rsidR="00075523" w:rsidRPr="006375B5" w:rsidRDefault="000267DC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9E15D3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BB84446" w14:textId="77777777" w:rsidR="00075523" w:rsidRPr="006375B5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7733EE8E" w14:textId="77777777" w:rsidTr="00267DFA">
        <w:tc>
          <w:tcPr>
            <w:tcW w:w="1494" w:type="dxa"/>
          </w:tcPr>
          <w:p w14:paraId="56488630" w14:textId="2DB6643B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10" w:type="dxa"/>
          </w:tcPr>
          <w:p w14:paraId="3750C27E" w14:textId="6207B113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19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340" w:type="dxa"/>
          </w:tcPr>
          <w:p w14:paraId="30423A8F" w14:textId="7C4FE78A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19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530" w:type="dxa"/>
          </w:tcPr>
          <w:p w14:paraId="1AAFDAEE" w14:textId="0FE2D641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64</w:t>
            </w:r>
          </w:p>
        </w:tc>
        <w:tc>
          <w:tcPr>
            <w:tcW w:w="1260" w:type="dxa"/>
          </w:tcPr>
          <w:p w14:paraId="676E9D1F" w14:textId="454AC452" w:rsidR="00075523" w:rsidRPr="006375B5" w:rsidRDefault="005A182D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98EA51A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0608D12" w14:textId="73A8F4C3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6310AEF9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2157295" w14:textId="539CC4F7" w:rsidR="00075523" w:rsidRPr="006375B5" w:rsidRDefault="000267DC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BD975B9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08631DE" w14:textId="77777777" w:rsidR="00075523" w:rsidRPr="006375B5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0137DE59" w14:textId="77777777" w:rsidTr="00267DFA">
        <w:tc>
          <w:tcPr>
            <w:tcW w:w="1494" w:type="dxa"/>
          </w:tcPr>
          <w:p w14:paraId="259A6D16" w14:textId="65934ECE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310" w:type="dxa"/>
          </w:tcPr>
          <w:p w14:paraId="30579D90" w14:textId="5C9B15CA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62</w:t>
            </w:r>
          </w:p>
        </w:tc>
        <w:tc>
          <w:tcPr>
            <w:tcW w:w="2340" w:type="dxa"/>
          </w:tcPr>
          <w:p w14:paraId="2C447C79" w14:textId="4089D1C6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0E564C">
              <w:rPr>
                <w:rFonts w:ascii="Angsana New" w:hAnsi="Angsana New"/>
                <w:sz w:val="30"/>
                <w:szCs w:val="30"/>
              </w:rPr>
              <w:t>25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65</w:t>
            </w:r>
          </w:p>
        </w:tc>
        <w:tc>
          <w:tcPr>
            <w:tcW w:w="1530" w:type="dxa"/>
          </w:tcPr>
          <w:p w14:paraId="622E43BB" w14:textId="5AD87085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47</w:t>
            </w:r>
          </w:p>
        </w:tc>
        <w:tc>
          <w:tcPr>
            <w:tcW w:w="1260" w:type="dxa"/>
          </w:tcPr>
          <w:p w14:paraId="23E945C3" w14:textId="2C9A6D1F" w:rsidR="00075523" w:rsidRPr="006375B5" w:rsidRDefault="005A182D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3,000</w:t>
            </w:r>
          </w:p>
        </w:tc>
        <w:tc>
          <w:tcPr>
            <w:tcW w:w="270" w:type="dxa"/>
          </w:tcPr>
          <w:p w14:paraId="472601BC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81D7678" w14:textId="03E649E6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</w:tcPr>
          <w:p w14:paraId="3D56A605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02BF225" w14:textId="03368FF0" w:rsidR="00075523" w:rsidRPr="006375B5" w:rsidRDefault="000267DC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0F5579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2E607A" w14:textId="06EF4799" w:rsidR="00075523" w:rsidRPr="006375B5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3C3CD923" w14:textId="77777777" w:rsidTr="00267DFA">
        <w:tc>
          <w:tcPr>
            <w:tcW w:w="1494" w:type="dxa"/>
          </w:tcPr>
          <w:p w14:paraId="4F4A8DAE" w14:textId="32713661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310" w:type="dxa"/>
          </w:tcPr>
          <w:p w14:paraId="7A2A1EB4" w14:textId="7CAA42A0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340" w:type="dxa"/>
          </w:tcPr>
          <w:p w14:paraId="3CE8DF12" w14:textId="24E53558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24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0E564C">
              <w:rPr>
                <w:rFonts w:ascii="Angsana New" w:hAnsi="Angsana New"/>
                <w:sz w:val="30"/>
                <w:szCs w:val="30"/>
              </w:rPr>
              <w:t>256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530" w:type="dxa"/>
          </w:tcPr>
          <w:p w14:paraId="5C3A6DFB" w14:textId="06EA4B1C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28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89A2826" w14:textId="749207A1" w:rsidR="00075523" w:rsidRPr="006375B5" w:rsidRDefault="005A182D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1,500</w:t>
            </w:r>
          </w:p>
        </w:tc>
        <w:tc>
          <w:tcPr>
            <w:tcW w:w="270" w:type="dxa"/>
          </w:tcPr>
          <w:p w14:paraId="5D031E35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5BAAC060" w14:textId="065023AB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0E564C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0" w:type="dxa"/>
          </w:tcPr>
          <w:p w14:paraId="40A31D02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9CB26A" w14:textId="5F3C992A" w:rsidR="00075523" w:rsidRPr="006375B5" w:rsidRDefault="000267DC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755A6F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B1B2A91" w14:textId="249A652B" w:rsidR="00075523" w:rsidRPr="006375B5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075523" w:rsidRPr="006375B5" w14:paraId="6C6A41CE" w14:textId="77777777" w:rsidTr="00267DFA">
        <w:tc>
          <w:tcPr>
            <w:tcW w:w="1494" w:type="dxa"/>
          </w:tcPr>
          <w:p w14:paraId="2B5BE13B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10" w:type="dxa"/>
          </w:tcPr>
          <w:p w14:paraId="7EDC6474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</w:tcPr>
          <w:p w14:paraId="6806B60B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0249E84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6860B465" w14:textId="401D7AE0" w:rsidR="00075523" w:rsidRPr="006375B5" w:rsidRDefault="005A182D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6,500</w:t>
            </w:r>
          </w:p>
        </w:tc>
        <w:tc>
          <w:tcPr>
            <w:tcW w:w="270" w:type="dxa"/>
          </w:tcPr>
          <w:p w14:paraId="60F58745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6534738" w14:textId="00E56E11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500</w:t>
            </w:r>
          </w:p>
        </w:tc>
        <w:tc>
          <w:tcPr>
            <w:tcW w:w="270" w:type="dxa"/>
          </w:tcPr>
          <w:p w14:paraId="03E0116E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46095385" w14:textId="32CCDC31" w:rsidR="00075523" w:rsidRPr="006B4E42" w:rsidRDefault="000267DC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B4E42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D5F5BF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214197D3" w14:textId="029712DF" w:rsidR="00075523" w:rsidRPr="006B4E42" w:rsidRDefault="00075523" w:rsidP="006B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B4E42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075523" w:rsidRPr="006375B5" w14:paraId="50BDD8F5" w14:textId="77777777" w:rsidTr="00267DFA">
        <w:tc>
          <w:tcPr>
            <w:tcW w:w="1494" w:type="dxa"/>
          </w:tcPr>
          <w:p w14:paraId="1E3FFB76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310" w:type="dxa"/>
          </w:tcPr>
          <w:p w14:paraId="179EA2E1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340" w:type="dxa"/>
          </w:tcPr>
          <w:p w14:paraId="3BDB5061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1D1C21C5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5B483BE3" w14:textId="76135C4B" w:rsidR="00075523" w:rsidRPr="006375B5" w:rsidRDefault="005A182D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34,500</w:t>
            </w:r>
          </w:p>
        </w:tc>
        <w:tc>
          <w:tcPr>
            <w:tcW w:w="270" w:type="dxa"/>
          </w:tcPr>
          <w:p w14:paraId="7D2E4B94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4165DFB" w14:textId="444579A6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40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800</w:t>
            </w:r>
          </w:p>
        </w:tc>
        <w:tc>
          <w:tcPr>
            <w:tcW w:w="270" w:type="dxa"/>
          </w:tcPr>
          <w:p w14:paraId="192051B5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7EB5969" w14:textId="2BD85730" w:rsidR="00075523" w:rsidRPr="006375B5" w:rsidRDefault="000267DC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28,000</w:t>
            </w:r>
          </w:p>
        </w:tc>
        <w:tc>
          <w:tcPr>
            <w:tcW w:w="270" w:type="dxa"/>
          </w:tcPr>
          <w:p w14:paraId="6AD1BDA6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B658577" w14:textId="139E7BDC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</w:tr>
      <w:tr w:rsidR="00075523" w:rsidRPr="006375B5" w14:paraId="4EA1CAE2" w14:textId="77777777" w:rsidTr="00267DFA">
        <w:tc>
          <w:tcPr>
            <w:tcW w:w="6144" w:type="dxa"/>
            <w:gridSpan w:val="3"/>
          </w:tcPr>
          <w:p w14:paraId="554D53B4" w14:textId="69AEE171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ค่าใช้จ่ายในการออกหุ้นกู้รอตัดบัญชี</w:t>
            </w:r>
          </w:p>
        </w:tc>
        <w:tc>
          <w:tcPr>
            <w:tcW w:w="1530" w:type="dxa"/>
          </w:tcPr>
          <w:p w14:paraId="0CE9FA15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2BC21D" w14:textId="64BDEF13" w:rsidR="00075523" w:rsidRPr="006375B5" w:rsidRDefault="000267DC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(17)</w:t>
            </w:r>
          </w:p>
        </w:tc>
        <w:tc>
          <w:tcPr>
            <w:tcW w:w="270" w:type="dxa"/>
          </w:tcPr>
          <w:p w14:paraId="34C274C7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306D082" w14:textId="62B3594D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</w:rPr>
              <w:t>19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5779D960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8952305" w14:textId="6148391D" w:rsidR="00075523" w:rsidRPr="006375B5" w:rsidRDefault="000267DC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(1</w:t>
            </w:r>
            <w:r w:rsidR="00597759">
              <w:rPr>
                <w:rFonts w:ascii="Angsana New" w:hAnsi="Angsana New"/>
                <w:sz w:val="30"/>
                <w:szCs w:val="30"/>
              </w:rPr>
              <w:t>5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0C6D6D48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D061D60" w14:textId="235C3D62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</w:rPr>
              <w:t>16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075523" w:rsidRPr="006375B5" w14:paraId="3DBD6CB2" w14:textId="77777777" w:rsidTr="00267DFA">
        <w:trPr>
          <w:trHeight w:val="386"/>
        </w:trPr>
        <w:tc>
          <w:tcPr>
            <w:tcW w:w="3804" w:type="dxa"/>
            <w:gridSpan w:val="2"/>
            <w:vAlign w:val="center"/>
          </w:tcPr>
          <w:p w14:paraId="2FF1263B" w14:textId="794E4C3A" w:rsidR="00075523" w:rsidRPr="006375B5" w:rsidRDefault="00075523" w:rsidP="0007552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2340" w:type="dxa"/>
            <w:vAlign w:val="center"/>
          </w:tcPr>
          <w:p w14:paraId="51546F03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530" w:type="dxa"/>
            <w:vAlign w:val="center"/>
          </w:tcPr>
          <w:p w14:paraId="6CAD668F" w14:textId="77777777" w:rsidR="00075523" w:rsidRPr="006375B5" w:rsidRDefault="00075523" w:rsidP="00075523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3446BF7" w14:textId="4C510661" w:rsidR="00075523" w:rsidRPr="006375B5" w:rsidRDefault="005A182D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34,483</w:t>
            </w:r>
          </w:p>
        </w:tc>
        <w:tc>
          <w:tcPr>
            <w:tcW w:w="270" w:type="dxa"/>
            <w:vAlign w:val="center"/>
          </w:tcPr>
          <w:p w14:paraId="02EED1DA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EF559FC" w14:textId="71E22F3D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40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781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4589DE75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5280B0A" w14:textId="3C6CF30F" w:rsidR="00075523" w:rsidRPr="006375B5" w:rsidRDefault="000267DC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27,98</w:t>
            </w:r>
            <w:r w:rsidR="00597759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270" w:type="dxa"/>
            <w:tcBorders>
              <w:bottom w:val="nil"/>
            </w:tcBorders>
            <w:vAlign w:val="center"/>
          </w:tcPr>
          <w:p w14:paraId="7C3C64FB" w14:textId="7777777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FAF608" w14:textId="004F4207" w:rsidR="00075523" w:rsidRPr="006375B5" w:rsidRDefault="00075523" w:rsidP="000755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284</w:t>
            </w:r>
          </w:p>
        </w:tc>
      </w:tr>
    </w:tbl>
    <w:p w14:paraId="37AA8783" w14:textId="77777777" w:rsidR="00754484" w:rsidRPr="006375B5" w:rsidRDefault="0075448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pacing w:val="-2"/>
          <w:sz w:val="20"/>
          <w:szCs w:val="20"/>
        </w:rPr>
        <w:sectPr w:rsidR="00754484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5C828E1A" w14:textId="30E21DE6" w:rsidR="00C63E79" w:rsidRPr="006375B5" w:rsidRDefault="00C63E79" w:rsidP="00DE04CB">
      <w:pPr>
        <w:tabs>
          <w:tab w:val="clear" w:pos="454"/>
          <w:tab w:val="clear" w:pos="907"/>
          <w:tab w:val="left" w:pos="90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6375B5">
        <w:rPr>
          <w:rFonts w:ascii="Angsana New" w:hAnsi="Angsana New"/>
          <w:spacing w:val="-2"/>
          <w:sz w:val="30"/>
          <w:szCs w:val="30"/>
          <w:cs/>
        </w:rPr>
        <w:lastRenderedPageBreak/>
        <w:t>ยอดคงเหลือของหุ้นกู้</w:t>
      </w:r>
      <w:r w:rsidR="007058A7" w:rsidRPr="006375B5">
        <w:rPr>
          <w:rFonts w:ascii="Angsana New" w:hAnsi="Angsana New"/>
          <w:spacing w:val="-2"/>
          <w:sz w:val="30"/>
          <w:szCs w:val="30"/>
        </w:rPr>
        <w:t xml:space="preserve"> - </w:t>
      </w:r>
      <w:r w:rsidR="007058A7" w:rsidRPr="006375B5">
        <w:rPr>
          <w:rFonts w:ascii="Angsana New" w:hAnsi="Angsana New"/>
          <w:spacing w:val="-2"/>
          <w:sz w:val="30"/>
          <w:szCs w:val="30"/>
          <w:cs/>
        </w:rPr>
        <w:t xml:space="preserve">สุทธิ 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แสดงตามระยะเวลาครบกำหนดการจ่ายชำระ ณ วันที่ </w:t>
      </w:r>
      <w:r w:rsidR="000E564C" w:rsidRPr="000E564C">
        <w:rPr>
          <w:rFonts w:ascii="Angsana New" w:hAnsi="Angsana New"/>
          <w:spacing w:val="-2"/>
          <w:sz w:val="30"/>
          <w:szCs w:val="30"/>
        </w:rPr>
        <w:t>30</w:t>
      </w:r>
      <w:r w:rsidRPr="006375B5">
        <w:rPr>
          <w:rFonts w:ascii="Angsana New" w:hAnsi="Angsana New"/>
          <w:spacing w:val="-2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2565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6C1E09" w:rsidRPr="006375B5">
        <w:rPr>
          <w:rFonts w:ascii="Angsana New" w:hAnsi="Angsana New"/>
          <w:spacing w:val="-2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pacing w:val="-2"/>
          <w:sz w:val="30"/>
          <w:szCs w:val="30"/>
        </w:rPr>
        <w:t>2564</w:t>
      </w:r>
      <w:r w:rsidR="00544120" w:rsidRPr="006375B5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544120" w:rsidRPr="006375B5">
        <w:rPr>
          <w:rFonts w:ascii="Angsana New" w:hAnsi="Angsana New"/>
          <w:spacing w:val="-2"/>
          <w:sz w:val="30"/>
          <w:szCs w:val="30"/>
        </w:rPr>
        <w:br/>
      </w:r>
      <w:r w:rsidRPr="006375B5">
        <w:rPr>
          <w:rFonts w:ascii="Angsana New" w:hAnsi="Angsana New"/>
          <w:spacing w:val="-2"/>
          <w:sz w:val="30"/>
          <w:szCs w:val="30"/>
          <w:cs/>
        </w:rPr>
        <w:t>ได้ดังนี้</w:t>
      </w:r>
    </w:p>
    <w:p w14:paraId="1792597C" w14:textId="77777777" w:rsidR="00C63E79" w:rsidRPr="006375B5" w:rsidRDefault="00C63E79" w:rsidP="00DE04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tbl>
      <w:tblPr>
        <w:tblW w:w="9165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761"/>
        <w:gridCol w:w="269"/>
        <w:gridCol w:w="1100"/>
        <w:gridCol w:w="275"/>
        <w:gridCol w:w="1043"/>
        <w:gridCol w:w="275"/>
        <w:gridCol w:w="1102"/>
        <w:gridCol w:w="238"/>
        <w:gridCol w:w="1102"/>
      </w:tblGrid>
      <w:tr w:rsidR="009F6A14" w:rsidRPr="006375B5" w14:paraId="77C8BAB7" w14:textId="77777777" w:rsidTr="007D0B18">
        <w:tc>
          <w:tcPr>
            <w:tcW w:w="2052" w:type="pct"/>
          </w:tcPr>
          <w:p w14:paraId="5588952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73CF627E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19" w:type="pct"/>
            <w:gridSpan w:val="3"/>
          </w:tcPr>
          <w:p w14:paraId="76026DBD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5638D02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32" w:type="pct"/>
            <w:gridSpan w:val="3"/>
          </w:tcPr>
          <w:p w14:paraId="5C95BEE2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6A14" w:rsidRPr="006375B5" w14:paraId="11436888" w14:textId="77777777" w:rsidTr="007D0B18">
        <w:trPr>
          <w:trHeight w:val="60"/>
        </w:trPr>
        <w:tc>
          <w:tcPr>
            <w:tcW w:w="2052" w:type="pct"/>
          </w:tcPr>
          <w:p w14:paraId="6AAFFDC8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CA7D2DF" w14:textId="34A2F7F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0" w:type="pct"/>
          </w:tcPr>
          <w:p w14:paraId="4D51A075" w14:textId="02EE8D43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50" w:type="pct"/>
          </w:tcPr>
          <w:p w14:paraId="4F8594A0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69" w:type="pct"/>
          </w:tcPr>
          <w:p w14:paraId="52A39C16" w14:textId="7083A5DD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50" w:type="pct"/>
          </w:tcPr>
          <w:p w14:paraId="69A7C94A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64E1F8CB" w14:textId="7745775C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30" w:type="pct"/>
          </w:tcPr>
          <w:p w14:paraId="4C126693" w14:textId="77777777" w:rsidR="009F6A14" w:rsidRPr="006375B5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1" w:type="pct"/>
          </w:tcPr>
          <w:p w14:paraId="78F605A4" w14:textId="2454E8DF" w:rsidR="009F6A14" w:rsidRPr="006375B5" w:rsidRDefault="000E564C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9F6A14" w:rsidRPr="006375B5" w14:paraId="619C6EA1" w14:textId="77777777" w:rsidTr="007D0B18">
        <w:trPr>
          <w:trHeight w:val="344"/>
        </w:trPr>
        <w:tc>
          <w:tcPr>
            <w:tcW w:w="2052" w:type="pct"/>
          </w:tcPr>
          <w:p w14:paraId="620DD7EF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4821E44F" w14:textId="6B0FE119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57408789" w14:textId="77777777" w:rsidR="009F6A14" w:rsidRPr="006375B5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4532D" w:rsidRPr="006375B5" w14:paraId="0A8F2582" w14:textId="77777777" w:rsidTr="007D0B18">
        <w:tc>
          <w:tcPr>
            <w:tcW w:w="2052" w:type="pct"/>
          </w:tcPr>
          <w:p w14:paraId="494D0ADA" w14:textId="59C1B66C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หุ้นกู้ที่ครบกำหนดชำระภายในหนึ่งปี</w:t>
            </w:r>
          </w:p>
        </w:tc>
        <w:tc>
          <w:tcPr>
            <w:tcW w:w="147" w:type="pct"/>
          </w:tcPr>
          <w:p w14:paraId="2BA62A68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0" w:type="pct"/>
          </w:tcPr>
          <w:p w14:paraId="20B5B020" w14:textId="3D7925D4" w:rsidR="0044532D" w:rsidRPr="006375B5" w:rsidRDefault="00597759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11,999</w:t>
            </w:r>
          </w:p>
        </w:tc>
        <w:tc>
          <w:tcPr>
            <w:tcW w:w="150" w:type="pct"/>
          </w:tcPr>
          <w:p w14:paraId="75327504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</w:tcPr>
          <w:p w14:paraId="2BC01FE7" w14:textId="63A10E4E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13</w:t>
            </w:r>
            <w:r w:rsidR="0044532D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297</w:t>
            </w:r>
          </w:p>
        </w:tc>
        <w:tc>
          <w:tcPr>
            <w:tcW w:w="150" w:type="pct"/>
          </w:tcPr>
          <w:p w14:paraId="0494A7BB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5F356FF" w14:textId="23D78033" w:rsidR="0044532D" w:rsidRPr="006375B5" w:rsidRDefault="00597759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7,000</w:t>
            </w:r>
          </w:p>
        </w:tc>
        <w:tc>
          <w:tcPr>
            <w:tcW w:w="130" w:type="pct"/>
          </w:tcPr>
          <w:p w14:paraId="735D58F7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1" w:type="pct"/>
          </w:tcPr>
          <w:p w14:paraId="5F2ADDE3" w14:textId="749A8DFE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10</w:t>
            </w:r>
            <w:r w:rsidR="0044532D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298</w:t>
            </w:r>
          </w:p>
        </w:tc>
      </w:tr>
      <w:tr w:rsidR="0044532D" w:rsidRPr="006375B5" w14:paraId="262FC7D0" w14:textId="77777777" w:rsidTr="007D0B18">
        <w:tc>
          <w:tcPr>
            <w:tcW w:w="2052" w:type="pct"/>
          </w:tcPr>
          <w:p w14:paraId="309EB01D" w14:textId="0D8F913D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หุ้นกู้ที่ครบกำหนดชำระหลังจากหนึ่งปี</w:t>
            </w:r>
          </w:p>
        </w:tc>
        <w:tc>
          <w:tcPr>
            <w:tcW w:w="147" w:type="pct"/>
          </w:tcPr>
          <w:p w14:paraId="52D711BD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bottom w:val="single" w:sz="4" w:space="0" w:color="auto"/>
            </w:tcBorders>
          </w:tcPr>
          <w:p w14:paraId="1FD06B42" w14:textId="1973742A" w:rsidR="0044532D" w:rsidRPr="006375B5" w:rsidRDefault="00597759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22,484</w:t>
            </w:r>
          </w:p>
        </w:tc>
        <w:tc>
          <w:tcPr>
            <w:tcW w:w="150" w:type="pct"/>
          </w:tcPr>
          <w:p w14:paraId="19AF9686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9" w:type="pct"/>
            <w:tcBorders>
              <w:bottom w:val="single" w:sz="4" w:space="0" w:color="auto"/>
            </w:tcBorders>
          </w:tcPr>
          <w:p w14:paraId="002E5A77" w14:textId="435898F6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27</w:t>
            </w:r>
            <w:r w:rsidR="0044532D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484</w:t>
            </w:r>
          </w:p>
        </w:tc>
        <w:tc>
          <w:tcPr>
            <w:tcW w:w="150" w:type="pct"/>
          </w:tcPr>
          <w:p w14:paraId="0D513B29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05742A8" w14:textId="34A4CC58" w:rsidR="0044532D" w:rsidRPr="006375B5" w:rsidRDefault="00597759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20,985</w:t>
            </w:r>
          </w:p>
        </w:tc>
        <w:tc>
          <w:tcPr>
            <w:tcW w:w="130" w:type="pct"/>
          </w:tcPr>
          <w:p w14:paraId="2EA4CFB6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bottom w:val="single" w:sz="4" w:space="0" w:color="auto"/>
            </w:tcBorders>
          </w:tcPr>
          <w:p w14:paraId="03C1358B" w14:textId="67A0CB8E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</w:t>
            </w:r>
            <w:r w:rsidR="0044532D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986</w:t>
            </w:r>
          </w:p>
        </w:tc>
      </w:tr>
      <w:tr w:rsidR="0044532D" w:rsidRPr="006375B5" w14:paraId="12C79073" w14:textId="77777777" w:rsidTr="007D0B18">
        <w:tc>
          <w:tcPr>
            <w:tcW w:w="2052" w:type="pct"/>
          </w:tcPr>
          <w:p w14:paraId="12113C23" w14:textId="57C37D24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7" w:type="pct"/>
          </w:tcPr>
          <w:p w14:paraId="3A3CC413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0" w:type="pct"/>
            <w:tcBorders>
              <w:top w:val="single" w:sz="4" w:space="0" w:color="auto"/>
              <w:bottom w:val="double" w:sz="4" w:space="0" w:color="auto"/>
            </w:tcBorders>
          </w:tcPr>
          <w:p w14:paraId="483AD552" w14:textId="5D944D3C" w:rsidR="0044532D" w:rsidRPr="006375B5" w:rsidRDefault="00597759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34,483</w:t>
            </w:r>
          </w:p>
        </w:tc>
        <w:tc>
          <w:tcPr>
            <w:tcW w:w="150" w:type="pct"/>
          </w:tcPr>
          <w:p w14:paraId="141686CE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9" w:type="pct"/>
            <w:tcBorders>
              <w:top w:val="single" w:sz="4" w:space="0" w:color="auto"/>
              <w:bottom w:val="double" w:sz="4" w:space="0" w:color="auto"/>
            </w:tcBorders>
          </w:tcPr>
          <w:p w14:paraId="3F3E4269" w14:textId="103C9F20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</w:t>
            </w:r>
            <w:r w:rsidR="0044532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781</w:t>
            </w:r>
          </w:p>
        </w:tc>
        <w:tc>
          <w:tcPr>
            <w:tcW w:w="150" w:type="pct"/>
          </w:tcPr>
          <w:p w14:paraId="52868B1D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0E93B0A1" w14:textId="674FD4D6" w:rsidR="0044532D" w:rsidRPr="006375B5" w:rsidRDefault="00597759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27,985</w:t>
            </w:r>
          </w:p>
        </w:tc>
        <w:tc>
          <w:tcPr>
            <w:tcW w:w="130" w:type="pct"/>
          </w:tcPr>
          <w:p w14:paraId="52EBC2D7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1" w:type="pct"/>
            <w:tcBorders>
              <w:top w:val="single" w:sz="4" w:space="0" w:color="auto"/>
              <w:bottom w:val="double" w:sz="4" w:space="0" w:color="auto"/>
            </w:tcBorders>
          </w:tcPr>
          <w:p w14:paraId="399E8E58" w14:textId="638D1265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44532D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284</w:t>
            </w:r>
          </w:p>
        </w:tc>
      </w:tr>
    </w:tbl>
    <w:p w14:paraId="00FEEEE9" w14:textId="77777777" w:rsidR="009F6A14" w:rsidRPr="006375B5" w:rsidRDefault="009F6A14" w:rsidP="00A921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27CAAAB2" w14:textId="27E04323" w:rsidR="00C63E79" w:rsidRPr="006375B5" w:rsidRDefault="00C63E79" w:rsidP="00C319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6042C3" w:rsidRPr="006375B5">
        <w:rPr>
          <w:rFonts w:ascii="Angsana New" w:hAnsi="Angsana New"/>
          <w:sz w:val="30"/>
          <w:szCs w:val="30"/>
          <w:cs/>
        </w:rPr>
        <w:t>กันย</w:t>
      </w:r>
      <w:r w:rsidRPr="006375B5">
        <w:rPr>
          <w:rFonts w:ascii="Angsana New" w:hAnsi="Angsana New"/>
          <w:sz w:val="30"/>
          <w:szCs w:val="30"/>
          <w:cs/>
        </w:rPr>
        <w:t xml:space="preserve">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A4C1F" w:rsidRPr="006375B5">
        <w:rPr>
          <w:rFonts w:ascii="Angsana New" w:hAnsi="Angsana New" w:hint="cs"/>
          <w:sz w:val="30"/>
          <w:szCs w:val="30"/>
          <w:cs/>
        </w:rPr>
        <w:t>หุ้นกู้ของกลุ่มบริษัท</w:t>
      </w:r>
      <w:r w:rsidRPr="006375B5">
        <w:rPr>
          <w:rFonts w:ascii="Angsana New" w:hAnsi="Angsana New"/>
          <w:sz w:val="30"/>
          <w:szCs w:val="30"/>
          <w:cs/>
        </w:rPr>
        <w:t>เป็นหุ้นกู้ชนิดระบุชื่อผู้ถือ ประเภทไม่ด้อยสิทธิ</w:t>
      </w:r>
      <w:r w:rsidR="00883E45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ไม่มีหลักประกัน</w:t>
      </w:r>
      <w:r w:rsidR="00883E45" w:rsidRPr="006375B5">
        <w:rPr>
          <w:rFonts w:ascii="Angsana New" w:hAnsi="Angsana New"/>
          <w:sz w:val="30"/>
          <w:szCs w:val="30"/>
          <w:cs/>
        </w:rPr>
        <w:t xml:space="preserve"> </w:t>
      </w:r>
      <w:r w:rsidR="00F8341F">
        <w:rPr>
          <w:rFonts w:ascii="Angsana New" w:hAnsi="Angsana New" w:hint="cs"/>
          <w:sz w:val="30"/>
          <w:szCs w:val="30"/>
          <w:cs/>
        </w:rPr>
        <w:t>ทั้งมี</w:t>
      </w:r>
      <w:r w:rsidR="00883E45" w:rsidRPr="006375B5">
        <w:rPr>
          <w:rFonts w:ascii="Angsana New" w:hAnsi="Angsana New"/>
          <w:sz w:val="30"/>
          <w:szCs w:val="30"/>
          <w:cs/>
        </w:rPr>
        <w:t>และไม่มีผู้แทนผู้ถือหุ้นกู้</w:t>
      </w:r>
      <w:r w:rsidRPr="006375B5">
        <w:rPr>
          <w:rFonts w:ascii="Angsana New" w:hAnsi="Angsana New"/>
          <w:sz w:val="30"/>
          <w:szCs w:val="30"/>
          <w:cs/>
        </w:rPr>
        <w:t xml:space="preserve"> โดยมีมูลค่าที่ตราไว้หน่วยละ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883E45"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</w:rPr>
        <w:t>000</w:t>
      </w:r>
      <w:r w:rsidRPr="006375B5">
        <w:rPr>
          <w:rFonts w:ascii="Angsana New" w:hAnsi="Angsana New"/>
          <w:sz w:val="30"/>
          <w:szCs w:val="30"/>
          <w:cs/>
        </w:rPr>
        <w:t xml:space="preserve"> บาท และมีราคาเสนอขายหน่วยละ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="00883E45" w:rsidRPr="006375B5">
        <w:rPr>
          <w:rFonts w:ascii="Angsana New" w:hAnsi="Angsana New"/>
          <w:sz w:val="30"/>
          <w:szCs w:val="30"/>
        </w:rPr>
        <w:t>,</w:t>
      </w:r>
      <w:r w:rsidR="000E564C" w:rsidRPr="000E564C">
        <w:rPr>
          <w:rFonts w:ascii="Angsana New" w:hAnsi="Angsana New"/>
          <w:sz w:val="30"/>
          <w:szCs w:val="30"/>
        </w:rPr>
        <w:t>000</w:t>
      </w:r>
      <w:r w:rsidRPr="006375B5">
        <w:rPr>
          <w:rFonts w:ascii="Angsana New" w:hAnsi="Angsana New"/>
          <w:sz w:val="30"/>
          <w:szCs w:val="30"/>
          <w:cs/>
        </w:rPr>
        <w:t xml:space="preserve"> บาท ซึ่งชำระดอกเบี้ยทุก </w:t>
      </w:r>
      <w:r w:rsidR="000E564C" w:rsidRPr="000E564C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เดือนตลอดอายุหุ้นกู้ ทั้งนี้</w:t>
      </w:r>
      <w:r w:rsidR="00875496" w:rsidRPr="006375B5">
        <w:rPr>
          <w:rFonts w:ascii="Angsana New" w:hAnsi="Angsana New"/>
          <w:sz w:val="30"/>
          <w:szCs w:val="30"/>
          <w:cs/>
        </w:rPr>
        <w:t>กลุ่ม</w:t>
      </w:r>
      <w:r w:rsidR="00AC6DCE" w:rsidRPr="006375B5">
        <w:rPr>
          <w:rFonts w:ascii="Angsana New" w:hAnsi="Angsana New"/>
          <w:sz w:val="30"/>
          <w:szCs w:val="30"/>
          <w:cs/>
        </w:rPr>
        <w:t>บ</w:t>
      </w:r>
      <w:r w:rsidRPr="006375B5">
        <w:rPr>
          <w:rFonts w:ascii="Angsana New" w:hAnsi="Angsana New"/>
          <w:sz w:val="30"/>
          <w:szCs w:val="30"/>
          <w:cs/>
        </w:rPr>
        <w:t>ริษัทต้องปฏิบัติตามเงื่อนไขที่กำหนดและดำรงอัตราส่วนของหนี้สินต่อส่วนของผู้ถือหุ้นตามเกณฑ์ที่กำหนดตลอดอายุของหุ้นกู้</w:t>
      </w:r>
    </w:p>
    <w:p w14:paraId="199223E0" w14:textId="1676FF00" w:rsidR="0004481C" w:rsidRPr="006375B5" w:rsidRDefault="0004481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</w:p>
    <w:p w14:paraId="35206183" w14:textId="0B5BCDD9" w:rsidR="00E66BDA" w:rsidRPr="006375B5" w:rsidRDefault="00612089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รายได้</w:t>
      </w:r>
      <w:r w:rsidR="00E2264C" w:rsidRPr="006375B5">
        <w:rPr>
          <w:rFonts w:ascii="Angsana New" w:hAnsi="Angsana New" w:hint="cs"/>
          <w:sz w:val="30"/>
          <w:szCs w:val="30"/>
          <w:cs/>
          <w:lang w:val="en-US"/>
        </w:rPr>
        <w:t>สิทธิการเช่ารอการตัดบัญชี</w:t>
      </w:r>
    </w:p>
    <w:p w14:paraId="3649BF06" w14:textId="77777777" w:rsidR="00C512FE" w:rsidRPr="006375B5" w:rsidRDefault="00C512FE" w:rsidP="00C512F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09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870"/>
        <w:gridCol w:w="1083"/>
        <w:gridCol w:w="1100"/>
        <w:gridCol w:w="273"/>
        <w:gridCol w:w="1044"/>
        <w:gridCol w:w="273"/>
        <w:gridCol w:w="1102"/>
        <w:gridCol w:w="238"/>
        <w:gridCol w:w="1107"/>
      </w:tblGrid>
      <w:tr w:rsidR="00E66BDA" w:rsidRPr="006375B5" w14:paraId="272778BB" w14:textId="77777777" w:rsidTr="0044532D">
        <w:tc>
          <w:tcPr>
            <w:tcW w:w="1579" w:type="pct"/>
          </w:tcPr>
          <w:p w14:paraId="46321A41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0B25F79F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29" w:type="pct"/>
            <w:gridSpan w:val="3"/>
          </w:tcPr>
          <w:p w14:paraId="4A995797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77C22AF9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46" w:type="pct"/>
            <w:gridSpan w:val="3"/>
          </w:tcPr>
          <w:p w14:paraId="6EF77A9B" w14:textId="77777777" w:rsidR="00E66BDA" w:rsidRPr="006375B5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C2AB3" w:rsidRPr="006375B5" w14:paraId="03674B7C" w14:textId="77777777" w:rsidTr="0044532D">
        <w:trPr>
          <w:trHeight w:val="60"/>
        </w:trPr>
        <w:tc>
          <w:tcPr>
            <w:tcW w:w="1579" w:type="pct"/>
          </w:tcPr>
          <w:p w14:paraId="304F717B" w14:textId="7777777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2C14376" w14:textId="77777777" w:rsidR="009C2AB3" w:rsidRPr="006375B5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605" w:type="pct"/>
          </w:tcPr>
          <w:p w14:paraId="7B460684" w14:textId="5DBB2577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50" w:type="pct"/>
          </w:tcPr>
          <w:p w14:paraId="4874F182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4961F64C" w14:textId="61111CF8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50" w:type="pct"/>
          </w:tcPr>
          <w:p w14:paraId="4E3294E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6" w:type="pct"/>
          </w:tcPr>
          <w:p w14:paraId="058847B4" w14:textId="24C6370D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31" w:type="pct"/>
          </w:tcPr>
          <w:p w14:paraId="583384AE" w14:textId="77777777" w:rsidR="009C2AB3" w:rsidRPr="006375B5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9" w:type="pct"/>
          </w:tcPr>
          <w:p w14:paraId="4B75DB35" w14:textId="5CDF20D5" w:rsidR="009C2AB3" w:rsidRPr="006375B5" w:rsidRDefault="000E564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E66BDA" w:rsidRPr="006375B5" w14:paraId="7F707769" w14:textId="77777777" w:rsidTr="0044532D">
        <w:trPr>
          <w:trHeight w:val="344"/>
        </w:trPr>
        <w:tc>
          <w:tcPr>
            <w:tcW w:w="1579" w:type="pct"/>
          </w:tcPr>
          <w:p w14:paraId="2CC7959C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FC35909" w14:textId="299FB664" w:rsidR="00E66BDA" w:rsidRPr="006375B5" w:rsidRDefault="000E564C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2826" w:type="pct"/>
            <w:gridSpan w:val="7"/>
          </w:tcPr>
          <w:p w14:paraId="043BA689" w14:textId="77777777" w:rsidR="00E66BDA" w:rsidRPr="006375B5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4532D" w:rsidRPr="006375B5" w14:paraId="0C0FB32A" w14:textId="77777777" w:rsidTr="0044532D">
        <w:tc>
          <w:tcPr>
            <w:tcW w:w="1579" w:type="pct"/>
          </w:tcPr>
          <w:p w14:paraId="18A1E657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96" w:type="pct"/>
          </w:tcPr>
          <w:p w14:paraId="160E605D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5" w:type="pct"/>
          </w:tcPr>
          <w:p w14:paraId="40939193" w14:textId="5AFFA9F2" w:rsidR="0044532D" w:rsidRPr="006375B5" w:rsidRDefault="00381385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150" w:type="pct"/>
          </w:tcPr>
          <w:p w14:paraId="78447A4F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</w:tcPr>
          <w:p w14:paraId="76151498" w14:textId="5E920999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58</w:t>
            </w:r>
          </w:p>
        </w:tc>
        <w:tc>
          <w:tcPr>
            <w:tcW w:w="150" w:type="pct"/>
          </w:tcPr>
          <w:p w14:paraId="21C3FAA4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6" w:type="pct"/>
          </w:tcPr>
          <w:p w14:paraId="76731CF2" w14:textId="74C6B07A" w:rsidR="0044532D" w:rsidRPr="006375B5" w:rsidRDefault="00381385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392A7909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" w:type="pct"/>
          </w:tcPr>
          <w:p w14:paraId="2D721155" w14:textId="0E67833F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</w:tr>
      <w:tr w:rsidR="0044532D" w:rsidRPr="006375B5" w14:paraId="3C9AE8C3" w14:textId="77777777" w:rsidTr="0044532D">
        <w:tc>
          <w:tcPr>
            <w:tcW w:w="1579" w:type="pct"/>
          </w:tcPr>
          <w:p w14:paraId="5158F819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96" w:type="pct"/>
          </w:tcPr>
          <w:p w14:paraId="5D32A681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</w:tcPr>
          <w:p w14:paraId="7B2A9161" w14:textId="6DD01AD3" w:rsidR="0044532D" w:rsidRPr="006375B5" w:rsidRDefault="00381385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1,029</w:t>
            </w:r>
          </w:p>
        </w:tc>
        <w:tc>
          <w:tcPr>
            <w:tcW w:w="150" w:type="pct"/>
          </w:tcPr>
          <w:p w14:paraId="2B18335F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5A77842C" w14:textId="4364C2AA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44532D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082</w:t>
            </w:r>
          </w:p>
        </w:tc>
        <w:tc>
          <w:tcPr>
            <w:tcW w:w="150" w:type="pct"/>
          </w:tcPr>
          <w:p w14:paraId="361682D2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</w:tcPr>
          <w:p w14:paraId="18A58F47" w14:textId="390550C3" w:rsidR="0044532D" w:rsidRPr="006375B5" w:rsidRDefault="00381385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  <w:r w:rsidR="0002559B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22765A3B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bottom w:val="single" w:sz="4" w:space="0" w:color="auto"/>
            </w:tcBorders>
          </w:tcPr>
          <w:p w14:paraId="31704F31" w14:textId="1423B540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176</w:t>
            </w:r>
          </w:p>
        </w:tc>
      </w:tr>
      <w:tr w:rsidR="0044532D" w:rsidRPr="006375B5" w14:paraId="289ADD71" w14:textId="77777777" w:rsidTr="0044532D">
        <w:tc>
          <w:tcPr>
            <w:tcW w:w="1579" w:type="pct"/>
          </w:tcPr>
          <w:p w14:paraId="1DE05224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</w:tcPr>
          <w:p w14:paraId="41BBE5A0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</w:tcPr>
          <w:p w14:paraId="60650DF4" w14:textId="1644C410" w:rsidR="0044532D" w:rsidRPr="006375B5" w:rsidRDefault="00381385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1,082</w:t>
            </w:r>
          </w:p>
        </w:tc>
        <w:tc>
          <w:tcPr>
            <w:tcW w:w="150" w:type="pct"/>
          </w:tcPr>
          <w:p w14:paraId="1FD539E3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521A70B0" w14:textId="324568F0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44532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140</w:t>
            </w:r>
          </w:p>
        </w:tc>
        <w:tc>
          <w:tcPr>
            <w:tcW w:w="150" w:type="pct"/>
          </w:tcPr>
          <w:p w14:paraId="5B61E4C1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</w:tcPr>
          <w:p w14:paraId="5591B1A1" w14:textId="163B02B5" w:rsidR="0044532D" w:rsidRPr="006375B5" w:rsidRDefault="00381385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</w:t>
            </w:r>
            <w:r w:rsidR="0002559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31" w:type="pct"/>
          </w:tcPr>
          <w:p w14:paraId="51584E72" w14:textId="77777777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9" w:type="pct"/>
            <w:tcBorders>
              <w:top w:val="single" w:sz="4" w:space="0" w:color="auto"/>
              <w:bottom w:val="double" w:sz="4" w:space="0" w:color="auto"/>
            </w:tcBorders>
          </w:tcPr>
          <w:p w14:paraId="43C646E7" w14:textId="7056F692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184</w:t>
            </w:r>
          </w:p>
        </w:tc>
      </w:tr>
    </w:tbl>
    <w:p w14:paraId="2F32E593" w14:textId="77777777" w:rsidR="00743860" w:rsidRPr="006375B5" w:rsidRDefault="00743860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</w:p>
    <w:p w14:paraId="11C42D49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br w:type="page"/>
      </w:r>
    </w:p>
    <w:p w14:paraId="78494254" w14:textId="31EDEAE4" w:rsidR="003D1CDC" w:rsidRPr="006375B5" w:rsidRDefault="003D1CD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รายการเคลื่อนไหวของรายได้</w:t>
      </w:r>
      <w:r w:rsidR="003237F5" w:rsidRPr="006375B5">
        <w:rPr>
          <w:rFonts w:ascii="Angsana New" w:hAnsi="Angsana New"/>
          <w:sz w:val="30"/>
          <w:szCs w:val="30"/>
          <w:cs/>
        </w:rPr>
        <w:t>ค่าเช่ารับล่วงหน้า</w:t>
      </w:r>
      <w:r w:rsidRPr="006375B5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  <w:cs/>
        </w:rPr>
        <w:t xml:space="preserve"> กันยายน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E6287D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และ</w:t>
      </w:r>
      <w:r w:rsidR="00E71B16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2564</w:t>
      </w:r>
      <w:r w:rsidRPr="006375B5">
        <w:rPr>
          <w:rFonts w:ascii="Angsana New" w:hAnsi="Angsana New"/>
          <w:sz w:val="30"/>
          <w:szCs w:val="30"/>
          <w:cs/>
        </w:rPr>
        <w:t xml:space="preserve"> มีดังนี้ </w:t>
      </w:r>
    </w:p>
    <w:p w14:paraId="2D8281E2" w14:textId="77777777" w:rsidR="003B2E3D" w:rsidRPr="006375B5" w:rsidRDefault="003B2E3D" w:rsidP="003D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07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130"/>
        <w:gridCol w:w="813"/>
        <w:gridCol w:w="1081"/>
        <w:gridCol w:w="241"/>
        <w:gridCol w:w="1109"/>
        <w:gridCol w:w="241"/>
        <w:gridCol w:w="1109"/>
        <w:gridCol w:w="241"/>
        <w:gridCol w:w="1107"/>
      </w:tblGrid>
      <w:tr w:rsidR="003B2E3D" w:rsidRPr="006375B5" w14:paraId="578B4AF9" w14:textId="77777777" w:rsidTr="004B7064">
        <w:trPr>
          <w:tblHeader/>
        </w:trPr>
        <w:tc>
          <w:tcPr>
            <w:tcW w:w="1725" w:type="pct"/>
          </w:tcPr>
          <w:p w14:paraId="02BD8E33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</w:p>
        </w:tc>
        <w:tc>
          <w:tcPr>
            <w:tcW w:w="448" w:type="pct"/>
          </w:tcPr>
          <w:p w14:paraId="3D04FEDD" w14:textId="77777777" w:rsidR="003B2E3D" w:rsidRPr="006375B5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0" w:type="pct"/>
            <w:gridSpan w:val="3"/>
          </w:tcPr>
          <w:p w14:paraId="03B230F1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3" w:type="pct"/>
          </w:tcPr>
          <w:p w14:paraId="660C510F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4" w:type="pct"/>
            <w:gridSpan w:val="3"/>
          </w:tcPr>
          <w:p w14:paraId="018E9F8B" w14:textId="77777777" w:rsidR="003B2E3D" w:rsidRPr="006375B5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4532D" w:rsidRPr="006375B5" w14:paraId="7660195E" w14:textId="77777777" w:rsidTr="004B7064">
        <w:trPr>
          <w:tblHeader/>
        </w:trPr>
        <w:tc>
          <w:tcPr>
            <w:tcW w:w="1725" w:type="pct"/>
          </w:tcPr>
          <w:p w14:paraId="33B1E83D" w14:textId="1128F0B9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448" w:type="pct"/>
          </w:tcPr>
          <w:p w14:paraId="4B27421A" w14:textId="689DAFC3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3C1FC666" w14:textId="2233831A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2565</w:t>
            </w:r>
          </w:p>
        </w:tc>
        <w:tc>
          <w:tcPr>
            <w:tcW w:w="133" w:type="pct"/>
          </w:tcPr>
          <w:p w14:paraId="2A0B0090" w14:textId="0EE223C8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03214F0F" w14:textId="07CD6CF1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2564</w:t>
            </w:r>
          </w:p>
        </w:tc>
        <w:tc>
          <w:tcPr>
            <w:tcW w:w="133" w:type="pct"/>
          </w:tcPr>
          <w:p w14:paraId="2FE2B583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275A2BE0" w14:textId="18BB8CDF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2565</w:t>
            </w:r>
          </w:p>
        </w:tc>
        <w:tc>
          <w:tcPr>
            <w:tcW w:w="133" w:type="pct"/>
          </w:tcPr>
          <w:p w14:paraId="4951ED37" w14:textId="77777777" w:rsidR="0044532D" w:rsidRPr="0044532D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0" w:type="pct"/>
          </w:tcPr>
          <w:p w14:paraId="670643B3" w14:textId="2B3BC4B3" w:rsidR="0044532D" w:rsidRPr="0044532D" w:rsidRDefault="000E564C" w:rsidP="0044532D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  <w:t>2564</w:t>
            </w:r>
          </w:p>
        </w:tc>
      </w:tr>
      <w:tr w:rsidR="005D2022" w:rsidRPr="006375B5" w14:paraId="7D9DA5BB" w14:textId="77777777" w:rsidTr="0005449C">
        <w:trPr>
          <w:tblHeader/>
        </w:trPr>
        <w:tc>
          <w:tcPr>
            <w:tcW w:w="1725" w:type="pct"/>
          </w:tcPr>
          <w:p w14:paraId="5FBA2834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48" w:type="pct"/>
          </w:tcPr>
          <w:p w14:paraId="03A532E1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7" w:type="pct"/>
            <w:gridSpan w:val="7"/>
          </w:tcPr>
          <w:p w14:paraId="739D88FF" w14:textId="77777777" w:rsidR="005D2022" w:rsidRPr="006375B5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5449C" w:rsidRPr="006375B5" w14:paraId="536434DC" w14:textId="77777777" w:rsidTr="004B7064">
        <w:tc>
          <w:tcPr>
            <w:tcW w:w="1725" w:type="pct"/>
          </w:tcPr>
          <w:p w14:paraId="23EBE3F5" w14:textId="77777777" w:rsidR="005D2022" w:rsidRPr="006375B5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448" w:type="pct"/>
          </w:tcPr>
          <w:p w14:paraId="2B94EC92" w14:textId="77777777" w:rsidR="005D2022" w:rsidRPr="006375B5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B446A38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5AAB9D44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4BD1904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657563BA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37FB607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3577141E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344B9A1E" w14:textId="77777777" w:rsidR="005D2022" w:rsidRPr="006375B5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44532D" w:rsidRPr="006375B5" w14:paraId="18EBD295" w14:textId="77777777" w:rsidTr="004B7064">
        <w:tc>
          <w:tcPr>
            <w:tcW w:w="1725" w:type="pct"/>
          </w:tcPr>
          <w:p w14:paraId="464CAC18" w14:textId="6533A1DC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  <w:r w:rsidR="00E71B16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 w:rsidR="00E71B16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448" w:type="pct"/>
          </w:tcPr>
          <w:p w14:paraId="0672FC33" w14:textId="77777777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441DE16" w14:textId="3A891EE0" w:rsidR="0044532D" w:rsidRPr="00332CD8" w:rsidRDefault="000E564C" w:rsidP="0044532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  <w:r w:rsidR="00332CD8" w:rsidRPr="00332CD8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140</w:t>
            </w:r>
          </w:p>
        </w:tc>
        <w:tc>
          <w:tcPr>
            <w:tcW w:w="133" w:type="pct"/>
          </w:tcPr>
          <w:p w14:paraId="6DF1B640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CE9A14B" w14:textId="7382870D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  <w:r w:rsidR="0044532D" w:rsidRPr="006375B5">
              <w:rPr>
                <w:rFonts w:asciiTheme="majorBidi" w:hAnsiTheme="majorBidi" w:cstheme="majorBidi"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501</w:t>
            </w:r>
          </w:p>
        </w:tc>
        <w:tc>
          <w:tcPr>
            <w:tcW w:w="133" w:type="pct"/>
          </w:tcPr>
          <w:p w14:paraId="59DDB7C0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9DF242E" w14:textId="14D96D09" w:rsidR="0044532D" w:rsidRPr="00332CD8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184</w:t>
            </w:r>
          </w:p>
        </w:tc>
        <w:tc>
          <w:tcPr>
            <w:tcW w:w="133" w:type="pct"/>
          </w:tcPr>
          <w:p w14:paraId="707BD3F9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97FDA70" w14:textId="6A0ED852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192</w:t>
            </w:r>
          </w:p>
        </w:tc>
      </w:tr>
      <w:tr w:rsidR="0044532D" w:rsidRPr="006375B5" w14:paraId="6F8FAE40" w14:textId="77777777" w:rsidTr="0044532D">
        <w:tc>
          <w:tcPr>
            <w:tcW w:w="1725" w:type="pct"/>
          </w:tcPr>
          <w:p w14:paraId="5CE7FE8D" w14:textId="77777777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การรับรู้รายได้สิทธิการเช่ารอการ</w:t>
            </w:r>
          </w:p>
          <w:p w14:paraId="70F7EDB3" w14:textId="77777777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ตัดบัญชีจากการถือปฏิบัติตาม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  <w:p w14:paraId="1118F7A2" w14:textId="6CFE9EC9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  TFRS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16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เป็นครั้งแรก</w:t>
            </w:r>
            <w:r w:rsidRPr="006375B5">
              <w:rPr>
                <w:rFonts w:ascii="Angsana New" w:hAnsi="Angsana New"/>
                <w:sz w:val="26"/>
                <w:szCs w:val="26"/>
                <w:cs/>
              </w:rPr>
              <w:t xml:space="preserve">     </w:t>
            </w:r>
          </w:p>
        </w:tc>
        <w:tc>
          <w:tcPr>
            <w:tcW w:w="448" w:type="pct"/>
          </w:tcPr>
          <w:p w14:paraId="05E0B555" w14:textId="046CCB99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  <w:vAlign w:val="bottom"/>
          </w:tcPr>
          <w:p w14:paraId="18992931" w14:textId="4B52B105" w:rsidR="0044532D" w:rsidRPr="006375B5" w:rsidRDefault="0032398E" w:rsidP="006B4E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spacing w:after="0" w:line="240" w:lineRule="auto"/>
              <w:ind w:right="-290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B4E4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3" w:type="pct"/>
            <w:vAlign w:val="bottom"/>
          </w:tcPr>
          <w:p w14:paraId="46CDEFD4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vAlign w:val="bottom"/>
          </w:tcPr>
          <w:p w14:paraId="64DC1350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69DDD940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6576663D" w14:textId="6FF91B89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6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</w:rPr>
              <w:t>,</w:t>
            </w:r>
            <w:r w:rsidR="000E564C"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303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</w:rPr>
              <w:t>)</w:t>
            </w:r>
          </w:p>
        </w:tc>
        <w:tc>
          <w:tcPr>
            <w:tcW w:w="133" w:type="pct"/>
            <w:vAlign w:val="bottom"/>
          </w:tcPr>
          <w:p w14:paraId="0A3D2448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vAlign w:val="bottom"/>
          </w:tcPr>
          <w:p w14:paraId="66A583C5" w14:textId="3E5DE682" w:rsidR="0044532D" w:rsidRPr="006375B5" w:rsidRDefault="0032398E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3" w:type="pct"/>
            <w:vAlign w:val="bottom"/>
          </w:tcPr>
          <w:p w14:paraId="76BCFD72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  <w:vAlign w:val="bottom"/>
          </w:tcPr>
          <w:p w14:paraId="70320FA3" w14:textId="77777777" w:rsidR="0044532D" w:rsidRPr="006375B5" w:rsidRDefault="0044532D" w:rsidP="006B4E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224C78D" w14:textId="77777777" w:rsidR="0044532D" w:rsidRPr="006375B5" w:rsidRDefault="0044532D" w:rsidP="006B4E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B53F94C" w14:textId="180842B1" w:rsidR="0044532D" w:rsidRPr="006375B5" w:rsidRDefault="0044532D" w:rsidP="006B4E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4532D" w:rsidRPr="006375B5" w14:paraId="5ADCDBED" w14:textId="77777777" w:rsidTr="004B7064">
        <w:tc>
          <w:tcPr>
            <w:tcW w:w="1725" w:type="pct"/>
          </w:tcPr>
          <w:p w14:paraId="29FA5414" w14:textId="3B3FAE91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รับเงินระหว่างปี</w:t>
            </w:r>
          </w:p>
        </w:tc>
        <w:tc>
          <w:tcPr>
            <w:tcW w:w="448" w:type="pct"/>
          </w:tcPr>
          <w:p w14:paraId="037854B7" w14:textId="77777777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3A56B4F7" w14:textId="4943CA48" w:rsidR="0044532D" w:rsidRPr="006375B5" w:rsidRDefault="009A39A1" w:rsidP="0044532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11</w:t>
            </w:r>
          </w:p>
        </w:tc>
        <w:tc>
          <w:tcPr>
            <w:tcW w:w="133" w:type="pct"/>
          </w:tcPr>
          <w:p w14:paraId="2B694252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0220E6C" w14:textId="64F00E3E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10</w:t>
            </w:r>
          </w:p>
        </w:tc>
        <w:tc>
          <w:tcPr>
            <w:tcW w:w="133" w:type="pct"/>
          </w:tcPr>
          <w:p w14:paraId="358FF56A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EC6B57A" w14:textId="3360CCF6" w:rsidR="0044532D" w:rsidRPr="006375B5" w:rsidRDefault="0032398E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3" w:type="pct"/>
          </w:tcPr>
          <w:p w14:paraId="582D0CF8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357657A" w14:textId="18733B08" w:rsidR="0044532D" w:rsidRPr="006375B5" w:rsidRDefault="0044532D" w:rsidP="006B4E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9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4532D" w:rsidRPr="006375B5" w14:paraId="0CCDC6BD" w14:textId="77777777" w:rsidTr="004B7064">
        <w:tc>
          <w:tcPr>
            <w:tcW w:w="1725" w:type="pct"/>
          </w:tcPr>
          <w:p w14:paraId="65EDEE6F" w14:textId="2A0F66F7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รับรู้รายได้ในระหว่างปี</w:t>
            </w:r>
          </w:p>
        </w:tc>
        <w:tc>
          <w:tcPr>
            <w:tcW w:w="448" w:type="pct"/>
          </w:tcPr>
          <w:p w14:paraId="73E10245" w14:textId="77777777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1A210B21" w14:textId="55474986" w:rsidR="0044532D" w:rsidRPr="006375B5" w:rsidRDefault="009A39A1" w:rsidP="0044532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(69)</w:t>
            </w:r>
          </w:p>
        </w:tc>
        <w:tc>
          <w:tcPr>
            <w:tcW w:w="133" w:type="pct"/>
          </w:tcPr>
          <w:p w14:paraId="00B4A06C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C7B01E3" w14:textId="3F01621E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bCs/>
                <w:sz w:val="30"/>
                <w:szCs w:val="30"/>
              </w:rPr>
              <w:t>68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</w:rPr>
              <w:t>)</w:t>
            </w:r>
          </w:p>
        </w:tc>
        <w:tc>
          <w:tcPr>
            <w:tcW w:w="133" w:type="pct"/>
          </w:tcPr>
          <w:p w14:paraId="06043337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A2D8A79" w14:textId="2E89871E" w:rsidR="0044532D" w:rsidRPr="006375B5" w:rsidRDefault="0032398E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(8)</w:t>
            </w:r>
          </w:p>
        </w:tc>
        <w:tc>
          <w:tcPr>
            <w:tcW w:w="133" w:type="pct"/>
          </w:tcPr>
          <w:p w14:paraId="70264312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06E7FC7C" w14:textId="1BD6F24A" w:rsidR="0044532D" w:rsidRPr="006375B5" w:rsidRDefault="0044532D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  <w:tr w:rsidR="0044532D" w:rsidRPr="006375B5" w14:paraId="1D905B67" w14:textId="77777777" w:rsidTr="004B7064">
        <w:tc>
          <w:tcPr>
            <w:tcW w:w="1725" w:type="pct"/>
          </w:tcPr>
          <w:p w14:paraId="2D9730DE" w14:textId="2AAD582C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448" w:type="pct"/>
          </w:tcPr>
          <w:p w14:paraId="1C3A7B15" w14:textId="77777777" w:rsidR="0044532D" w:rsidRPr="006375B5" w:rsidRDefault="0044532D" w:rsidP="004453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</w:tcPr>
          <w:p w14:paraId="0A90A495" w14:textId="427587F8" w:rsidR="0044532D" w:rsidRPr="006375B5" w:rsidRDefault="009A39A1" w:rsidP="0044532D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1,082</w:t>
            </w:r>
          </w:p>
        </w:tc>
        <w:tc>
          <w:tcPr>
            <w:tcW w:w="133" w:type="pct"/>
          </w:tcPr>
          <w:p w14:paraId="6A069456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19758787" w14:textId="742F2233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sz w:val="30"/>
                <w:szCs w:val="30"/>
              </w:rPr>
              <w:t>1</w:t>
            </w:r>
            <w:r w:rsidR="0044532D" w:rsidRPr="006375B5">
              <w:rPr>
                <w:rFonts w:asciiTheme="majorBidi" w:hAnsiTheme="majorBidi" w:cstheme="majorBidi"/>
                <w:b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sz w:val="30"/>
                <w:szCs w:val="30"/>
              </w:rPr>
              <w:t>140</w:t>
            </w:r>
          </w:p>
        </w:tc>
        <w:tc>
          <w:tcPr>
            <w:tcW w:w="133" w:type="pct"/>
          </w:tcPr>
          <w:p w14:paraId="4CDD092E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56B5F9F5" w14:textId="6E147F02" w:rsidR="0044532D" w:rsidRPr="006375B5" w:rsidRDefault="0032398E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</w:t>
            </w:r>
            <w:r w:rsidR="0002559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33" w:type="pct"/>
          </w:tcPr>
          <w:p w14:paraId="1E431A73" w14:textId="77777777" w:rsidR="0044532D" w:rsidRPr="006375B5" w:rsidRDefault="0044532D" w:rsidP="0044532D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F5A7D94" w14:textId="144E88ED" w:rsidR="0044532D" w:rsidRPr="006375B5" w:rsidRDefault="000E564C" w:rsidP="004453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184</w:t>
            </w:r>
          </w:p>
        </w:tc>
      </w:tr>
    </w:tbl>
    <w:p w14:paraId="460F4094" w14:textId="1D3F73DC" w:rsidR="003237F5" w:rsidRPr="006375B5" w:rsidRDefault="003237F5" w:rsidP="003237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22D5684" w14:textId="60E06E82" w:rsidR="00BE7033" w:rsidRPr="006375B5" w:rsidRDefault="00173518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</w:t>
      </w:r>
      <w:r w:rsidR="00087CFD" w:rsidRPr="006375B5">
        <w:rPr>
          <w:rFonts w:ascii="Angsana New" w:hAnsi="Angsana New"/>
          <w:sz w:val="30"/>
          <w:szCs w:val="30"/>
          <w:cs/>
        </w:rPr>
        <w:t>บ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B16B72" w:rsidRPr="006375B5">
        <w:rPr>
          <w:rFonts w:ascii="Angsana New" w:hAnsi="Angsana New" w:hint="cs"/>
          <w:sz w:val="30"/>
          <w:szCs w:val="30"/>
          <w:cs/>
        </w:rPr>
        <w:t>โดย</w:t>
      </w:r>
      <w:r w:rsidR="008939EA" w:rsidRPr="006375B5">
        <w:rPr>
          <w:rFonts w:ascii="Angsana New" w:hAnsi="Angsana New" w:hint="cs"/>
          <w:sz w:val="30"/>
          <w:szCs w:val="30"/>
          <w:cs/>
        </w:rPr>
        <w:t xml:space="preserve"> </w:t>
      </w:r>
      <w:r w:rsidR="00087CFD" w:rsidRPr="006375B5">
        <w:rPr>
          <w:rFonts w:ascii="Angsana New" w:hAnsi="Angsana New"/>
          <w:sz w:val="30"/>
          <w:szCs w:val="30"/>
        </w:rPr>
        <w:t>FTREIT</w:t>
      </w:r>
      <w:r w:rsidR="00242D47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ตกลงที่จะ</w:t>
      </w:r>
      <w:r w:rsidR="005516C4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 xml:space="preserve">จ่ายค่าเช่าในอัตราที่ตกลงกันตามสัญญา สัญญามีอายุตั้งแต่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Pr="006375B5">
        <w:rPr>
          <w:rFonts w:ascii="Angsana New" w:hAnsi="Angsana New"/>
          <w:sz w:val="30"/>
          <w:szCs w:val="30"/>
          <w:cs/>
        </w:rPr>
        <w:t xml:space="preserve"> ปี ถึง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ปี </w:t>
      </w:r>
      <w:r w:rsidR="003237F5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 สิงหาคม </w:t>
      </w:r>
      <w:r w:rsidR="000E564C" w:rsidRPr="000E564C">
        <w:rPr>
          <w:rFonts w:ascii="Angsana New" w:hAnsi="Angsana New"/>
          <w:sz w:val="30"/>
          <w:szCs w:val="30"/>
        </w:rPr>
        <w:t>2591</w:t>
      </w:r>
    </w:p>
    <w:p w14:paraId="305CDD3F" w14:textId="77777777" w:rsidR="003E512D" w:rsidRPr="006375B5" w:rsidRDefault="003E512D" w:rsidP="003E51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67864F26" w14:textId="69C7A149" w:rsidR="00C74BD3" w:rsidRPr="006375B5" w:rsidRDefault="00BE7033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บริษัทย่อยได้ทำสัญญาให้เช่าที่ดินกับบริษัทแห่งหนึ่ง ผู้เช่าตกลงที่จะจ่ายค่าเช่าในอัตราที่ตกลงกันตามสัญญา สัญญามีอายุ </w:t>
      </w:r>
      <w:r w:rsidR="000E564C" w:rsidRPr="000E564C">
        <w:rPr>
          <w:rFonts w:ascii="Angsana New" w:hAnsi="Angsana New"/>
          <w:sz w:val="30"/>
          <w:szCs w:val="30"/>
        </w:rPr>
        <w:t>25</w:t>
      </w:r>
      <w:r w:rsidRPr="006375B5">
        <w:rPr>
          <w:rFonts w:ascii="Angsana New" w:hAnsi="Angsana New"/>
          <w:sz w:val="30"/>
          <w:szCs w:val="30"/>
          <w:cs/>
        </w:rPr>
        <w:t xml:space="preserve"> ปี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  <w:cs/>
        </w:rPr>
        <w:t xml:space="preserve"> เดือน </w:t>
      </w:r>
      <w:r w:rsidR="005756DE" w:rsidRPr="006375B5">
        <w:rPr>
          <w:rFonts w:ascii="Angsana New" w:hAnsi="Angsana New"/>
          <w:sz w:val="30"/>
          <w:szCs w:val="30"/>
          <w:cs/>
        </w:rPr>
        <w:t>และ</w:t>
      </w:r>
      <w:r w:rsidRPr="006375B5">
        <w:rPr>
          <w:rFonts w:ascii="Angsana New" w:hAnsi="Angsana New"/>
          <w:sz w:val="30"/>
          <w:szCs w:val="30"/>
          <w:cs/>
        </w:rPr>
        <w:t xml:space="preserve">จะสิ้นสุดในเดือน เมษายน </w:t>
      </w:r>
      <w:r w:rsidR="000E564C" w:rsidRPr="000E564C">
        <w:rPr>
          <w:rFonts w:ascii="Angsana New" w:hAnsi="Angsana New"/>
          <w:sz w:val="30"/>
          <w:szCs w:val="30"/>
        </w:rPr>
        <w:t>2587</w:t>
      </w:r>
    </w:p>
    <w:p w14:paraId="537C6B85" w14:textId="77777777" w:rsidR="00C74BD3" w:rsidRPr="006375B5" w:rsidRDefault="00C74BD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4"/>
          <w:szCs w:val="24"/>
        </w:rPr>
      </w:pPr>
    </w:p>
    <w:p w14:paraId="6CC17141" w14:textId="77777777" w:rsidR="006467F6" w:rsidRPr="006375B5" w:rsidRDefault="006467F6" w:rsidP="006467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5"/>
        <w:jc w:val="thaiDistribute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</w:p>
    <w:p w14:paraId="38B10179" w14:textId="73CE4007" w:rsidR="00A836C8" w:rsidRPr="006375B5" w:rsidRDefault="00A836C8" w:rsidP="00F3204B">
      <w:pPr>
        <w:pStyle w:val="Heading6"/>
        <w:numPr>
          <w:ilvl w:val="0"/>
          <w:numId w:val="16"/>
        </w:numPr>
        <w:tabs>
          <w:tab w:val="clear" w:pos="900"/>
          <w:tab w:val="num" w:pos="540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ประมาณการหนี้สินไม่หมุนเวียนสำหรับผลประโยชน์พนักงาน</w:t>
      </w:r>
    </w:p>
    <w:p w14:paraId="79924204" w14:textId="77777777" w:rsidR="003C652C" w:rsidRPr="006375B5" w:rsidRDefault="003C652C">
      <w:pPr>
        <w:rPr>
          <w:rFonts w:ascii="Angsana New" w:hAnsi="Angsana New"/>
          <w:sz w:val="28"/>
          <w:szCs w:val="28"/>
        </w:rPr>
      </w:pPr>
    </w:p>
    <w:tbl>
      <w:tblPr>
        <w:tblW w:w="9090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3780"/>
        <w:gridCol w:w="1350"/>
        <w:gridCol w:w="1350"/>
        <w:gridCol w:w="1350"/>
        <w:gridCol w:w="1260"/>
      </w:tblGrid>
      <w:tr w:rsidR="00AA75EB" w:rsidRPr="006375B5" w14:paraId="5F98D4B8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7AFB8318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2"/>
            <w:shd w:val="clear" w:color="auto" w:fill="auto"/>
            <w:vAlign w:val="bottom"/>
          </w:tcPr>
          <w:p w14:paraId="1DE12270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10" w:type="dxa"/>
            <w:gridSpan w:val="2"/>
            <w:shd w:val="clear" w:color="auto" w:fill="auto"/>
            <w:vAlign w:val="bottom"/>
          </w:tcPr>
          <w:p w14:paraId="60F2D9C2" w14:textId="77777777" w:rsidR="00AA75EB" w:rsidRPr="006375B5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AA75EB" w:rsidRPr="006375B5" w14:paraId="1FE3382A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0525909B" w14:textId="77777777" w:rsidR="00AA75EB" w:rsidRPr="006375B5" w:rsidRDefault="00AA75EB" w:rsidP="00AA75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D294428" w14:textId="3381CF6B" w:rsidR="00AA75EB" w:rsidRPr="006375B5" w:rsidRDefault="000E564C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03286EB4" w14:textId="76B446FF" w:rsidR="00AA75EB" w:rsidRPr="006375B5" w:rsidRDefault="000E564C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12B9D66" w14:textId="18D72261" w:rsidR="00AA75EB" w:rsidRPr="006375B5" w:rsidRDefault="000E564C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14219C3" w14:textId="3437A24A" w:rsidR="00AA75EB" w:rsidRPr="006375B5" w:rsidRDefault="000E564C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2564</w:t>
            </w:r>
          </w:p>
        </w:tc>
      </w:tr>
      <w:tr w:rsidR="00AA75EB" w:rsidRPr="006375B5" w14:paraId="1E9BDEAF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6AEE736E" w14:textId="77777777" w:rsidR="00AA75EB" w:rsidRPr="006375B5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4"/>
            <w:shd w:val="clear" w:color="auto" w:fill="auto"/>
            <w:vAlign w:val="bottom"/>
          </w:tcPr>
          <w:p w14:paraId="58CF2A70" w14:textId="77777777" w:rsidR="00AA75EB" w:rsidRPr="006375B5" w:rsidRDefault="006017CC" w:rsidP="00DA49B8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(ล้าน</w:t>
            </w:r>
            <w:r w:rsidR="00AA75EB" w:rsidRPr="006375B5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0F0154" w:rsidRPr="006375B5" w14:paraId="75CF1462" w14:textId="77777777" w:rsidTr="00DE4EB3">
        <w:tc>
          <w:tcPr>
            <w:tcW w:w="3780" w:type="dxa"/>
            <w:shd w:val="clear" w:color="auto" w:fill="auto"/>
          </w:tcPr>
          <w:p w14:paraId="2734AFE7" w14:textId="30AEF581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2B4D024B" w14:textId="7B327ACC" w:rsidR="000F0154" w:rsidRPr="006375B5" w:rsidRDefault="00824F87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297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45DB4C3" w14:textId="5C2E3F09" w:rsidR="000F0154" w:rsidRPr="006375B5" w:rsidRDefault="000E564C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284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59EC7B8C" w14:textId="77DC30E8" w:rsidR="000F0154" w:rsidRPr="006375B5" w:rsidRDefault="00824F87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824F8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69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04C9A7A" w14:textId="6AF8550D" w:rsidR="000F0154" w:rsidRPr="006375B5" w:rsidRDefault="000E564C" w:rsidP="000F015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71</w:t>
            </w:r>
          </w:p>
        </w:tc>
      </w:tr>
    </w:tbl>
    <w:p w14:paraId="56039D0C" w14:textId="77777777" w:rsidR="008D3CF0" w:rsidRPr="006375B5" w:rsidRDefault="008D3CF0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szCs w:val="28"/>
        </w:rPr>
      </w:pPr>
    </w:p>
    <w:p w14:paraId="3EC597A9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b/>
          <w:bCs/>
          <w:i/>
          <w:iCs/>
          <w:color w:val="000000" w:themeColor="text1"/>
          <w:sz w:val="30"/>
          <w:szCs w:val="30"/>
          <w:cs/>
        </w:rPr>
      </w:pP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br w:type="page"/>
      </w:r>
    </w:p>
    <w:p w14:paraId="44D714D6" w14:textId="1E4B032D" w:rsidR="00291968" w:rsidRPr="006375B5" w:rsidRDefault="00291968" w:rsidP="00AE47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b/>
          <w:bCs/>
          <w:i/>
          <w:iCs/>
          <w:color w:val="000000" w:themeColor="text1"/>
          <w:sz w:val="30"/>
          <w:szCs w:val="30"/>
        </w:rPr>
      </w:pPr>
      <w:r w:rsidRPr="006375B5">
        <w:rPr>
          <w:rFonts w:hint="cs"/>
          <w:b/>
          <w:bCs/>
          <w:i/>
          <w:iCs/>
          <w:color w:val="000000" w:themeColor="text1"/>
          <w:sz w:val="30"/>
          <w:szCs w:val="30"/>
          <w:cs/>
        </w:rPr>
        <w:lastRenderedPageBreak/>
        <w:t>โครงการผลประโยชน์ที่กำหนดไว้</w:t>
      </w:r>
      <w:r w:rsidRPr="006375B5">
        <w:rPr>
          <w:b/>
          <w:bCs/>
          <w:i/>
          <w:iCs/>
          <w:color w:val="000000" w:themeColor="text1"/>
          <w:sz w:val="30"/>
          <w:szCs w:val="30"/>
          <w:cs/>
        </w:rPr>
        <w:t xml:space="preserve"> </w:t>
      </w:r>
      <w:r w:rsidR="00E92EBB" w:rsidRPr="006375B5">
        <w:rPr>
          <w:b/>
          <w:bCs/>
          <w:i/>
          <w:iCs/>
          <w:color w:val="000000" w:themeColor="text1"/>
          <w:sz w:val="30"/>
          <w:szCs w:val="30"/>
        </w:rPr>
        <w:t xml:space="preserve"> </w:t>
      </w:r>
    </w:p>
    <w:p w14:paraId="4BA18F7B" w14:textId="77777777" w:rsidR="00AE47E1" w:rsidRPr="00A24499" w:rsidRDefault="00AE47E1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b/>
          <w:bCs/>
          <w:i/>
          <w:iCs/>
          <w:color w:val="000000" w:themeColor="text1"/>
          <w:sz w:val="30"/>
          <w:szCs w:val="30"/>
        </w:rPr>
      </w:pPr>
    </w:p>
    <w:p w14:paraId="4B4F7050" w14:textId="4A980591" w:rsidR="0013624F" w:rsidRPr="006375B5" w:rsidRDefault="00963F44" w:rsidP="00CD1D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color w:val="000000" w:themeColor="text1"/>
          <w:sz w:val="30"/>
          <w:szCs w:val="30"/>
        </w:rPr>
      </w:pPr>
      <w:r w:rsidRPr="006375B5">
        <w:rPr>
          <w:rFonts w:hint="cs"/>
          <w:color w:val="000000" w:themeColor="text1"/>
          <w:sz w:val="30"/>
          <w:szCs w:val="30"/>
          <w:cs/>
        </w:rPr>
        <w:t>กลุ่มบริษัทและบริษัทจัดการโครงการผลประโยชน์ที่กำหนดไว้ตามข้อกำหนดของพระราชบัญญัติคุ้มครองแรงงาน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พ.ศ. </w:t>
      </w:r>
      <w:r w:rsidR="000E564C" w:rsidRPr="000E564C">
        <w:rPr>
          <w:rFonts w:ascii="Angsana New" w:hAnsi="Angsana New"/>
          <w:color w:val="000000" w:themeColor="text1"/>
          <w:sz w:val="30"/>
          <w:szCs w:val="30"/>
        </w:rPr>
        <w:t>2541</w:t>
      </w:r>
      <w:r w:rsidRPr="006375B5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ในการให้ผลประโยชน์เมื่อเกษียณแก่พนักงานตามสิทธิและอายุงาน โครงการผลประโยชน์ที่กำหนดไว้มีความเสี่ยงจากการประมาณการ</w:t>
      </w:r>
      <w:r w:rsidRPr="006375B5">
        <w:rPr>
          <w:rFonts w:hint="cs"/>
          <w:color w:val="000000" w:themeColor="text1"/>
          <w:sz w:val="30"/>
          <w:szCs w:val="30"/>
          <w:cs/>
        </w:rPr>
        <w:t>ตามหลักคณิตศาสตร์ประกันภัย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ได้แก่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ความเสี่ยงของช่วงชีวิต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ความเสี่ยงจากอัตราแลกเปลี่ยน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ความเสี่ยงจากอัตราดอกเบี้ย</w:t>
      </w:r>
      <w:r w:rsidRPr="006375B5">
        <w:rPr>
          <w:color w:val="000000" w:themeColor="text1"/>
          <w:sz w:val="30"/>
          <w:szCs w:val="30"/>
          <w:cs/>
        </w:rPr>
        <w:t xml:space="preserve"> </w:t>
      </w:r>
      <w:r w:rsidRPr="006375B5">
        <w:rPr>
          <w:rFonts w:hint="cs"/>
          <w:color w:val="000000" w:themeColor="text1"/>
          <w:sz w:val="30"/>
          <w:szCs w:val="30"/>
          <w:cs/>
        </w:rPr>
        <w:t>และความเสี่ยงจากตลาด</w:t>
      </w:r>
      <w:r w:rsidRPr="006375B5">
        <w:rPr>
          <w:color w:val="000000" w:themeColor="text1"/>
          <w:sz w:val="30"/>
          <w:szCs w:val="30"/>
          <w:cs/>
        </w:rPr>
        <w:t xml:space="preserve"> (</w:t>
      </w:r>
      <w:r w:rsidRPr="006375B5">
        <w:rPr>
          <w:rFonts w:hint="cs"/>
          <w:color w:val="000000" w:themeColor="text1"/>
          <w:sz w:val="30"/>
          <w:szCs w:val="30"/>
          <w:cs/>
        </w:rPr>
        <w:t>เงินลงทุน</w:t>
      </w:r>
      <w:r w:rsidRPr="006375B5">
        <w:rPr>
          <w:color w:val="000000" w:themeColor="text1"/>
          <w:sz w:val="30"/>
          <w:szCs w:val="30"/>
          <w:cs/>
        </w:rPr>
        <w:t>)</w:t>
      </w:r>
    </w:p>
    <w:p w14:paraId="375964C6" w14:textId="3D57FEB8" w:rsidR="00D048D2" w:rsidRPr="00A24499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 w:themeColor="text1"/>
          <w:sz w:val="20"/>
          <w:szCs w:val="20"/>
        </w:rPr>
      </w:pPr>
    </w:p>
    <w:tbl>
      <w:tblPr>
        <w:tblW w:w="926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9"/>
        <w:gridCol w:w="3131"/>
        <w:gridCol w:w="252"/>
        <w:gridCol w:w="558"/>
        <w:gridCol w:w="790"/>
        <w:gridCol w:w="237"/>
        <w:gridCol w:w="108"/>
        <w:gridCol w:w="236"/>
        <w:gridCol w:w="867"/>
        <w:gridCol w:w="237"/>
        <w:gridCol w:w="76"/>
        <w:gridCol w:w="272"/>
        <w:gridCol w:w="1036"/>
        <w:gridCol w:w="39"/>
        <w:gridCol w:w="198"/>
        <w:gridCol w:w="72"/>
        <w:gridCol w:w="1088"/>
        <w:gridCol w:w="52"/>
      </w:tblGrid>
      <w:tr w:rsidR="00953B0C" w:rsidRPr="006375B5" w14:paraId="423A4659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BC6D691" w14:textId="1AB0E60A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136" w:type="pct"/>
          </w:tcPr>
          <w:p w14:paraId="762250DD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08" w:type="pct"/>
            <w:gridSpan w:val="6"/>
          </w:tcPr>
          <w:p w14:paraId="1D852679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8" w:type="pct"/>
          </w:tcPr>
          <w:p w14:paraId="1821B0EC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28" w:type="pct"/>
            <w:gridSpan w:val="8"/>
          </w:tcPr>
          <w:p w14:paraId="5F8D13B7" w14:textId="77777777" w:rsidR="00953B0C" w:rsidRPr="006375B5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3B0C" w:rsidRPr="006375B5" w14:paraId="6E84E776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0A98944" w14:textId="33A65F09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39"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โครงการผลประโยชน์</w:t>
            </w:r>
          </w:p>
        </w:tc>
        <w:tc>
          <w:tcPr>
            <w:tcW w:w="136" w:type="pct"/>
          </w:tcPr>
          <w:p w14:paraId="1303D3BE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vAlign w:val="center"/>
          </w:tcPr>
          <w:p w14:paraId="14DED1EE" w14:textId="6DE8CDBA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128" w:type="pct"/>
          </w:tcPr>
          <w:p w14:paraId="432849E3" w14:textId="76B3FDC5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53" w:type="pct"/>
            <w:gridSpan w:val="3"/>
            <w:vAlign w:val="center"/>
          </w:tcPr>
          <w:p w14:paraId="7BA76CAB" w14:textId="241225CA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28" w:type="pct"/>
          </w:tcPr>
          <w:p w14:paraId="6100C8D7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747" w:type="pct"/>
            <w:gridSpan w:val="3"/>
            <w:vAlign w:val="center"/>
          </w:tcPr>
          <w:p w14:paraId="7625CF85" w14:textId="2DEA85EE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128" w:type="pct"/>
            <w:gridSpan w:val="2"/>
          </w:tcPr>
          <w:p w14:paraId="23972558" w14:textId="77777777" w:rsidR="00953B0C" w:rsidRPr="006375B5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54" w:type="pct"/>
            <w:gridSpan w:val="3"/>
            <w:vAlign w:val="center"/>
          </w:tcPr>
          <w:p w14:paraId="7880568A" w14:textId="1A702A7C" w:rsidR="00953B0C" w:rsidRPr="006375B5" w:rsidRDefault="000E564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</w:tr>
      <w:tr w:rsidR="00953B0C" w:rsidRPr="006375B5" w14:paraId="61BB1617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7BB09977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6" w:type="pct"/>
          </w:tcPr>
          <w:p w14:paraId="40FC7752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165" w:type="pct"/>
            <w:gridSpan w:val="15"/>
          </w:tcPr>
          <w:p w14:paraId="307A5FD4" w14:textId="77777777" w:rsidR="00953B0C" w:rsidRPr="006375B5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F0154" w:rsidRPr="006375B5" w14:paraId="301178B3" w14:textId="77777777" w:rsidTr="00A05528">
        <w:trPr>
          <w:gridBefore w:val="1"/>
          <w:wBefore w:w="10" w:type="pct"/>
          <w:trHeight w:val="146"/>
        </w:trPr>
        <w:tc>
          <w:tcPr>
            <w:tcW w:w="1689" w:type="pct"/>
          </w:tcPr>
          <w:p w14:paraId="614B5488" w14:textId="0B79A9CC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วันที่ </w:t>
            </w:r>
            <w:r w:rsidR="000E564C" w:rsidRPr="000E564C">
              <w:rPr>
                <w:rFonts w:asciiTheme="majorBidi" w:hAnsi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ตุลาคม </w:t>
            </w:r>
            <w:r w:rsidR="000E564C" w:rsidRPr="000E564C">
              <w:rPr>
                <w:rFonts w:asciiTheme="majorBidi" w:hAnsiTheme="majorBidi"/>
                <w:sz w:val="30"/>
                <w:szCs w:val="30"/>
              </w:rPr>
              <w:t>2564</w:t>
            </w:r>
            <w:r w:rsidR="006B4E42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/>
                <w:sz w:val="30"/>
                <w:szCs w:val="30"/>
              </w:rPr>
              <w:t>/</w:t>
            </w:r>
            <w:r w:rsidR="006B4E42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/>
                <w:sz w:val="30"/>
                <w:szCs w:val="30"/>
              </w:rPr>
              <w:t>2563</w:t>
            </w:r>
          </w:p>
        </w:tc>
        <w:tc>
          <w:tcPr>
            <w:tcW w:w="136" w:type="pct"/>
          </w:tcPr>
          <w:p w14:paraId="21F6DFFE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6FBCD0C" w14:textId="119AF677" w:rsidR="000F0154" w:rsidRPr="000F0154" w:rsidRDefault="000E564C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284</w:t>
            </w:r>
          </w:p>
        </w:tc>
        <w:tc>
          <w:tcPr>
            <w:tcW w:w="128" w:type="pct"/>
          </w:tcPr>
          <w:p w14:paraId="54F5FA8F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7B9A1870" w14:textId="1C37A348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220</w:t>
            </w:r>
          </w:p>
        </w:tc>
        <w:tc>
          <w:tcPr>
            <w:tcW w:w="128" w:type="pct"/>
          </w:tcPr>
          <w:p w14:paraId="61A86E61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59F7C72" w14:textId="64CA8DEA" w:rsidR="000F0154" w:rsidRPr="000F0154" w:rsidRDefault="000E564C" w:rsidP="000F0154">
            <w:pPr>
              <w:pStyle w:val="acctfourfigures"/>
              <w:tabs>
                <w:tab w:val="clear" w:pos="765"/>
                <w:tab w:val="decimal" w:pos="1105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71</w:t>
            </w:r>
          </w:p>
        </w:tc>
        <w:tc>
          <w:tcPr>
            <w:tcW w:w="128" w:type="pct"/>
            <w:gridSpan w:val="2"/>
          </w:tcPr>
          <w:p w14:paraId="2275E8E6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0747DF9" w14:textId="070FFA9D" w:rsidR="000F0154" w:rsidRPr="006375B5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33</w:t>
            </w:r>
          </w:p>
        </w:tc>
      </w:tr>
      <w:tr w:rsidR="000F0154" w:rsidRPr="006375B5" w14:paraId="4A4E6CDB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BC537C9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36" w:type="pct"/>
          </w:tcPr>
          <w:p w14:paraId="07FA1462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10"/>
                <w:szCs w:val="10"/>
              </w:rPr>
            </w:pPr>
          </w:p>
        </w:tc>
        <w:tc>
          <w:tcPr>
            <w:tcW w:w="727" w:type="pct"/>
            <w:gridSpan w:val="2"/>
          </w:tcPr>
          <w:p w14:paraId="1FEC988B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52A4D507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188D40CB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7DFB57A7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10"/>
                <w:szCs w:val="1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E5E8C71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10"/>
                <w:szCs w:val="10"/>
              </w:rPr>
            </w:pPr>
          </w:p>
        </w:tc>
        <w:tc>
          <w:tcPr>
            <w:tcW w:w="128" w:type="pct"/>
            <w:gridSpan w:val="2"/>
          </w:tcPr>
          <w:p w14:paraId="7C3E9EB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095CDB1C" w14:textId="77777777" w:rsidR="000F0154" w:rsidRPr="006375B5" w:rsidRDefault="000F0154" w:rsidP="000F0154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</w:tr>
      <w:tr w:rsidR="000F0154" w:rsidRPr="006375B5" w14:paraId="4F3E8C48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DB2E36D" w14:textId="362DB19F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6" w:type="pct"/>
          </w:tcPr>
          <w:p w14:paraId="12CBAC95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A89DC2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1B8D5D9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4AF0AC6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E133C65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1300B906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1DC6D5D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7006C849" w14:textId="77777777" w:rsidR="000F0154" w:rsidRPr="006375B5" w:rsidRDefault="000F0154" w:rsidP="000F0154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0F0154" w:rsidRPr="006375B5" w14:paraId="0596A0FE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23195C1" w14:textId="3AA0FAEC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36" w:type="pct"/>
          </w:tcPr>
          <w:p w14:paraId="334ADC2A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59ED02EF" w14:textId="48261431" w:rsidR="000F0154" w:rsidRPr="006375B5" w:rsidRDefault="0073595D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</w:t>
            </w:r>
            <w:r w:rsidR="0044672B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28" w:type="pct"/>
          </w:tcPr>
          <w:p w14:paraId="74967632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4B41412B" w14:textId="395AB546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43</w:t>
            </w:r>
          </w:p>
        </w:tc>
        <w:tc>
          <w:tcPr>
            <w:tcW w:w="128" w:type="pct"/>
          </w:tcPr>
          <w:p w14:paraId="216DE2C5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A1525F" w14:textId="7472441B" w:rsidR="000F0154" w:rsidRPr="006375B5" w:rsidRDefault="0021158B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351371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28" w:type="pct"/>
            <w:gridSpan w:val="2"/>
          </w:tcPr>
          <w:p w14:paraId="3AE1BFD5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01892680" w14:textId="47B75739" w:rsidR="000F0154" w:rsidRPr="006375B5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</w:p>
        </w:tc>
      </w:tr>
      <w:tr w:rsidR="0073595D" w:rsidRPr="006375B5" w14:paraId="6E0D58D9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52549E55" w14:textId="25352620" w:rsidR="0073595D" w:rsidRPr="006375B5" w:rsidRDefault="0073595D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340A5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ในอดีต</w:t>
            </w:r>
          </w:p>
        </w:tc>
        <w:tc>
          <w:tcPr>
            <w:tcW w:w="136" w:type="pct"/>
          </w:tcPr>
          <w:p w14:paraId="134B06E9" w14:textId="77777777" w:rsidR="0073595D" w:rsidRPr="006375B5" w:rsidRDefault="0073595D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054DEED" w14:textId="07592022" w:rsidR="0073595D" w:rsidRDefault="0073595D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28" w:type="pct"/>
          </w:tcPr>
          <w:p w14:paraId="12F9127A" w14:textId="77777777" w:rsidR="0073595D" w:rsidRPr="006375B5" w:rsidRDefault="0073595D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784686C4" w14:textId="618C78CD" w:rsidR="0073595D" w:rsidRPr="000E564C" w:rsidRDefault="0073595D" w:rsidP="00351371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44AD131A" w14:textId="77777777" w:rsidR="0073595D" w:rsidRPr="006375B5" w:rsidRDefault="0073595D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3EC296B3" w14:textId="6503339A" w:rsidR="0073595D" w:rsidRDefault="0073595D" w:rsidP="00A31A44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4A1C2B17" w14:textId="77777777" w:rsidR="0073595D" w:rsidRPr="006375B5" w:rsidRDefault="0073595D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35ADF7EF" w14:textId="46DF80B3" w:rsidR="0073595D" w:rsidRPr="000E564C" w:rsidRDefault="0073595D" w:rsidP="00A31A44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-</w:t>
            </w:r>
          </w:p>
        </w:tc>
      </w:tr>
      <w:tr w:rsidR="000F0154" w:rsidRPr="006375B5" w14:paraId="53E75AC8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30C91E7B" w14:textId="4CC715A3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36" w:type="pct"/>
          </w:tcPr>
          <w:p w14:paraId="2EA32A8E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4A44335" w14:textId="6A592541" w:rsidR="000F0154" w:rsidRPr="006375B5" w:rsidRDefault="0073595D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128" w:type="pct"/>
          </w:tcPr>
          <w:p w14:paraId="6CB315E1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2D5B3979" w14:textId="277E1601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28" w:type="pct"/>
          </w:tcPr>
          <w:p w14:paraId="1FB89D9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88374E4" w14:textId="74EBD8B1" w:rsidR="000F0154" w:rsidRPr="006375B5" w:rsidRDefault="005406AC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28" w:type="pct"/>
            <w:gridSpan w:val="2"/>
          </w:tcPr>
          <w:p w14:paraId="36281509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3ABBDBAD" w14:textId="2731F3FE" w:rsidR="000F0154" w:rsidRPr="000F0154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</w:p>
        </w:tc>
      </w:tr>
      <w:tr w:rsidR="000F0154" w:rsidRPr="006375B5" w14:paraId="313C4062" w14:textId="77777777" w:rsidTr="00A05528">
        <w:trPr>
          <w:gridBefore w:val="1"/>
          <w:wBefore w:w="10" w:type="pct"/>
          <w:trHeight w:val="80"/>
        </w:trPr>
        <w:tc>
          <w:tcPr>
            <w:tcW w:w="1689" w:type="pct"/>
            <w:shd w:val="clear" w:color="auto" w:fill="auto"/>
          </w:tcPr>
          <w:p w14:paraId="600E50AE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ผลขาดทุนจากการจ่ายชำระ</w:t>
            </w:r>
          </w:p>
          <w:p w14:paraId="30C8D6B9" w14:textId="026E6466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14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ผลประโยชน์</w:t>
            </w:r>
          </w:p>
        </w:tc>
        <w:tc>
          <w:tcPr>
            <w:tcW w:w="136" w:type="pct"/>
          </w:tcPr>
          <w:p w14:paraId="23E2352D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  <w:vAlign w:val="bottom"/>
          </w:tcPr>
          <w:p w14:paraId="381EBB24" w14:textId="060B704D" w:rsidR="000F0154" w:rsidRPr="006375B5" w:rsidRDefault="0073595D" w:rsidP="00A31A44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  <w:vAlign w:val="bottom"/>
          </w:tcPr>
          <w:p w14:paraId="0DFE2BF9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51D326D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6AE9A567" w14:textId="6A15093C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28" w:type="pct"/>
            <w:vAlign w:val="bottom"/>
          </w:tcPr>
          <w:p w14:paraId="207B583B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  <w:vAlign w:val="bottom"/>
          </w:tcPr>
          <w:p w14:paraId="36F493FE" w14:textId="797A140F" w:rsidR="000F0154" w:rsidRPr="006375B5" w:rsidRDefault="0021158B" w:rsidP="00A31A44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  <w:vAlign w:val="bottom"/>
          </w:tcPr>
          <w:p w14:paraId="5FDE58D4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67F594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</w:p>
          <w:p w14:paraId="7002A9E2" w14:textId="3D043E66" w:rsidR="000F0154" w:rsidRPr="006375B5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3</w:t>
            </w:r>
          </w:p>
        </w:tc>
      </w:tr>
      <w:tr w:rsidR="000F0154" w:rsidRPr="006375B5" w14:paraId="420ED15D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D9289D0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29BDE4A1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4F8B5E6" w14:textId="1D4E7202" w:rsidR="000F0154" w:rsidRPr="006375B5" w:rsidRDefault="005406AC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58</w:t>
            </w:r>
          </w:p>
        </w:tc>
        <w:tc>
          <w:tcPr>
            <w:tcW w:w="128" w:type="pct"/>
          </w:tcPr>
          <w:p w14:paraId="0467285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83B87A" w14:textId="5ADAB2CD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</w:t>
            </w:r>
          </w:p>
        </w:tc>
        <w:tc>
          <w:tcPr>
            <w:tcW w:w="128" w:type="pct"/>
          </w:tcPr>
          <w:p w14:paraId="4C48C123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264AFC" w14:textId="694C74E2" w:rsidR="000F0154" w:rsidRPr="006375B5" w:rsidRDefault="0044672B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5406A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8" w:type="pct"/>
            <w:gridSpan w:val="2"/>
          </w:tcPr>
          <w:p w14:paraId="3E177545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4FABC19" w14:textId="74D35B0C" w:rsidR="000F0154" w:rsidRPr="006375B5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14</w:t>
            </w:r>
          </w:p>
        </w:tc>
      </w:tr>
      <w:tr w:rsidR="000F0154" w:rsidRPr="006375B5" w14:paraId="47724C66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4D82C529" w14:textId="04FD288E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136" w:type="pct"/>
          </w:tcPr>
          <w:p w14:paraId="2CD290B6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8"/>
                <w:szCs w:val="8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25064F4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128" w:type="pct"/>
          </w:tcPr>
          <w:p w14:paraId="7E1C940F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</w:tcBorders>
          </w:tcPr>
          <w:p w14:paraId="2968FCE9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128" w:type="pct"/>
          </w:tcPr>
          <w:p w14:paraId="3BBB3B0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8"/>
                <w:szCs w:val="8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18D55BB5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8"/>
                <w:szCs w:val="8"/>
              </w:rPr>
            </w:pPr>
          </w:p>
        </w:tc>
        <w:tc>
          <w:tcPr>
            <w:tcW w:w="128" w:type="pct"/>
            <w:gridSpan w:val="2"/>
          </w:tcPr>
          <w:p w14:paraId="4C2BFD81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4EA91408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</w:tr>
      <w:tr w:rsidR="000F0154" w:rsidRPr="006375B5" w14:paraId="380D0C47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476C86DA" w14:textId="7F0993EB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6" w:type="pct"/>
          </w:tcPr>
          <w:p w14:paraId="297E3356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984316C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F68EB82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471F8396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1F07F586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0F62DBF7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5E9D54B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54C8D7D6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0F0154" w:rsidRPr="006375B5" w14:paraId="49439BD7" w14:textId="77777777" w:rsidTr="00A05528">
        <w:trPr>
          <w:gridBefore w:val="1"/>
          <w:wBefore w:w="10" w:type="pct"/>
        </w:trPr>
        <w:tc>
          <w:tcPr>
            <w:tcW w:w="1689" w:type="pct"/>
            <w:shd w:val="clear" w:color="auto" w:fill="auto"/>
          </w:tcPr>
          <w:p w14:paraId="06E9C890" w14:textId="409622CC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(กำไร)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lang w:val="en-GB"/>
              </w:rPr>
              <w:t xml:space="preserve"> </w:t>
            </w:r>
            <w:r w:rsidR="00AD0BF8"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ขาดทุน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จากการประมาณการ</w:t>
            </w:r>
          </w:p>
        </w:tc>
        <w:tc>
          <w:tcPr>
            <w:tcW w:w="136" w:type="pct"/>
          </w:tcPr>
          <w:p w14:paraId="51BFF82E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4CA0DB92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5214483B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6F23D141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4C1F91F0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22E909B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7F6E8423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4DD04067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0F0154" w:rsidRPr="006375B5" w14:paraId="36392312" w14:textId="77777777" w:rsidTr="00A05528">
        <w:trPr>
          <w:gridBefore w:val="1"/>
          <w:wBefore w:w="10" w:type="pct"/>
          <w:trHeight w:val="60"/>
        </w:trPr>
        <w:tc>
          <w:tcPr>
            <w:tcW w:w="1689" w:type="pct"/>
            <w:shd w:val="clear" w:color="auto" w:fill="auto"/>
          </w:tcPr>
          <w:p w14:paraId="29502A32" w14:textId="74AE9F19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ตามหลัก</w:t>
            </w:r>
            <w:r w:rsidRPr="006375B5">
              <w:rPr>
                <w:rFonts w:asciiTheme="majorBidi" w:hAnsiTheme="majorBidi" w:cstheme="majorBidi"/>
                <w:color w:val="000000"/>
                <w:sz w:val="30"/>
                <w:szCs w:val="30"/>
                <w:cs/>
              </w:rPr>
              <w:t>คณิตศาสตร์ประกันภัย</w:t>
            </w:r>
          </w:p>
        </w:tc>
        <w:tc>
          <w:tcPr>
            <w:tcW w:w="136" w:type="pct"/>
          </w:tcPr>
          <w:p w14:paraId="036F785D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6669441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6F667BC0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49A65A94" w14:textId="2DBE5DCB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DEDB3E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31BCACE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  <w:gridSpan w:val="2"/>
          </w:tcPr>
          <w:p w14:paraId="0C4046E3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18EC244B" w14:textId="2035099C" w:rsidR="000F0154" w:rsidRPr="006375B5" w:rsidRDefault="000F0154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0F0154" w:rsidRPr="006375B5" w14:paraId="4A95A534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49032A80" w14:textId="25008DD5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136" w:type="pct"/>
          </w:tcPr>
          <w:p w14:paraId="19825CD9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3930BD56" w14:textId="507E93CC" w:rsidR="000F0154" w:rsidRPr="006375B5" w:rsidRDefault="00F7728C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(9)</w:t>
            </w:r>
          </w:p>
        </w:tc>
        <w:tc>
          <w:tcPr>
            <w:tcW w:w="128" w:type="pct"/>
          </w:tcPr>
          <w:p w14:paraId="1DDC512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28230962" w14:textId="46AD65F2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41</w:t>
            </w:r>
          </w:p>
        </w:tc>
        <w:tc>
          <w:tcPr>
            <w:tcW w:w="128" w:type="pct"/>
          </w:tcPr>
          <w:p w14:paraId="632BCCD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225F3971" w14:textId="1B005909" w:rsidR="000F0154" w:rsidRPr="006375B5" w:rsidRDefault="005406AC" w:rsidP="005406AC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A2B60E5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2D30F78D" w14:textId="0B0BF6FD" w:rsidR="000F0154" w:rsidRPr="000F0154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5</w:t>
            </w:r>
          </w:p>
        </w:tc>
      </w:tr>
      <w:tr w:rsidR="000F0154" w:rsidRPr="006375B5" w14:paraId="253AED18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9EF9295" w14:textId="5045D68A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ข้อสมมติทางการเงิน</w:t>
            </w:r>
          </w:p>
        </w:tc>
        <w:tc>
          <w:tcPr>
            <w:tcW w:w="136" w:type="pct"/>
          </w:tcPr>
          <w:p w14:paraId="26D73E0A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2A73CC4B" w14:textId="45170B7D" w:rsidR="000F0154" w:rsidRPr="006375B5" w:rsidRDefault="00F7728C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(22)</w:t>
            </w:r>
          </w:p>
        </w:tc>
        <w:tc>
          <w:tcPr>
            <w:tcW w:w="128" w:type="pct"/>
          </w:tcPr>
          <w:p w14:paraId="377117BD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08A873DF" w14:textId="0A13FF0C" w:rsidR="000F0154" w:rsidRPr="006375B5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128" w:type="pct"/>
          </w:tcPr>
          <w:p w14:paraId="4171ED0E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4AA01105" w14:textId="38F67807" w:rsidR="000F0154" w:rsidRPr="006375B5" w:rsidRDefault="004919EB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(5)</w:t>
            </w:r>
          </w:p>
        </w:tc>
        <w:tc>
          <w:tcPr>
            <w:tcW w:w="128" w:type="pct"/>
            <w:gridSpan w:val="2"/>
          </w:tcPr>
          <w:p w14:paraId="79B9CBF9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67D30385" w14:textId="2F892B14" w:rsidR="000F0154" w:rsidRPr="000F0154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</w:p>
        </w:tc>
      </w:tr>
      <w:tr w:rsidR="000F0154" w:rsidRPr="006375B5" w14:paraId="41A360B4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60A67B26" w14:textId="2B042D55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36" w:type="pct"/>
          </w:tcPr>
          <w:p w14:paraId="6DCF3AF1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42151D19" w14:textId="418A3ACE" w:rsidR="000F0154" w:rsidRPr="006375B5" w:rsidRDefault="00F7728C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(11)</w:t>
            </w:r>
          </w:p>
        </w:tc>
        <w:tc>
          <w:tcPr>
            <w:tcW w:w="128" w:type="pct"/>
          </w:tcPr>
          <w:p w14:paraId="3F0A1123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bottom w:val="single" w:sz="4" w:space="0" w:color="auto"/>
            </w:tcBorders>
          </w:tcPr>
          <w:p w14:paraId="00404961" w14:textId="04161F5C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45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8" w:type="pct"/>
          </w:tcPr>
          <w:p w14:paraId="3D4BC3A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1E9E17CB" w14:textId="07273808" w:rsidR="000F0154" w:rsidRPr="006375B5" w:rsidRDefault="0021158B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(6)</w:t>
            </w:r>
          </w:p>
        </w:tc>
        <w:tc>
          <w:tcPr>
            <w:tcW w:w="128" w:type="pct"/>
            <w:gridSpan w:val="2"/>
          </w:tcPr>
          <w:p w14:paraId="3203901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4DBC089D" w14:textId="75B9DE24" w:rsidR="000F0154" w:rsidRPr="000F0154" w:rsidRDefault="000F0154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0F0154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  <w:lang w:val="en-US"/>
              </w:rPr>
              <w:t>10</w:t>
            </w:r>
            <w:r w:rsidRPr="000F0154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0F0154" w:rsidRPr="006375B5" w14:paraId="68E20C87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1EA422E6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19DBA660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</w:tcPr>
          <w:p w14:paraId="1A8A7C08" w14:textId="72384C8D" w:rsidR="000F0154" w:rsidRPr="006375B5" w:rsidRDefault="00F7728C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(42)</w:t>
            </w:r>
          </w:p>
        </w:tc>
        <w:tc>
          <w:tcPr>
            <w:tcW w:w="128" w:type="pct"/>
          </w:tcPr>
          <w:p w14:paraId="4DC4F980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bottom w:val="single" w:sz="4" w:space="0" w:color="auto"/>
            </w:tcBorders>
          </w:tcPr>
          <w:p w14:paraId="18A47EFD" w14:textId="493688DF" w:rsidR="000F0154" w:rsidRPr="000F0154" w:rsidRDefault="000E564C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128" w:type="pct"/>
          </w:tcPr>
          <w:p w14:paraId="79A8816E" w14:textId="77777777" w:rsidR="000F0154" w:rsidRPr="000F0154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</w:tcPr>
          <w:p w14:paraId="507A4AC7" w14:textId="4B048DB7" w:rsidR="000F0154" w:rsidRPr="006375B5" w:rsidRDefault="0021158B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(1</w:t>
            </w:r>
            <w:r w:rsidR="005406A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28" w:type="pct"/>
            <w:gridSpan w:val="2"/>
          </w:tcPr>
          <w:p w14:paraId="7E938AD5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bottom w:val="single" w:sz="4" w:space="0" w:color="auto"/>
            </w:tcBorders>
          </w:tcPr>
          <w:p w14:paraId="7D4205B6" w14:textId="0B2A66BE" w:rsidR="000F0154" w:rsidRPr="000F0154" w:rsidRDefault="000E564C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5</w:t>
            </w:r>
          </w:p>
        </w:tc>
      </w:tr>
      <w:tr w:rsidR="000F0154" w:rsidRPr="006375B5" w14:paraId="351FE7AA" w14:textId="77777777" w:rsidTr="005406AC">
        <w:trPr>
          <w:gridBefore w:val="1"/>
          <w:wBefore w:w="10" w:type="pct"/>
        </w:trPr>
        <w:tc>
          <w:tcPr>
            <w:tcW w:w="1689" w:type="pct"/>
          </w:tcPr>
          <w:p w14:paraId="683D3A9F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136" w:type="pct"/>
          </w:tcPr>
          <w:p w14:paraId="0FFECE24" w14:textId="77777777" w:rsidR="000F0154" w:rsidRPr="006375B5" w:rsidRDefault="000F0154" w:rsidP="000F01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8"/>
                <w:szCs w:val="8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</w:tcBorders>
          </w:tcPr>
          <w:p w14:paraId="3D36EF87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128" w:type="pct"/>
          </w:tcPr>
          <w:p w14:paraId="7F8FED93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</w:tcBorders>
          </w:tcPr>
          <w:p w14:paraId="4F9A10F2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8"/>
                <w:szCs w:val="8"/>
                <w:cs/>
                <w:lang w:val="en-US" w:bidi="th-TH"/>
              </w:rPr>
            </w:pPr>
          </w:p>
        </w:tc>
        <w:tc>
          <w:tcPr>
            <w:tcW w:w="128" w:type="pct"/>
          </w:tcPr>
          <w:p w14:paraId="6488E728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</w:tcBorders>
          </w:tcPr>
          <w:p w14:paraId="7318E22A" w14:textId="77777777" w:rsidR="000F0154" w:rsidRPr="006375B5" w:rsidRDefault="000F0154" w:rsidP="000F015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8"/>
                <w:szCs w:val="8"/>
              </w:rPr>
            </w:pPr>
          </w:p>
        </w:tc>
        <w:tc>
          <w:tcPr>
            <w:tcW w:w="128" w:type="pct"/>
            <w:gridSpan w:val="2"/>
          </w:tcPr>
          <w:p w14:paraId="1CA95008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</w:tcBorders>
          </w:tcPr>
          <w:p w14:paraId="2670169A" w14:textId="77777777" w:rsidR="000F0154" w:rsidRPr="006375B5" w:rsidRDefault="000F0154" w:rsidP="000F015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8"/>
                <w:szCs w:val="8"/>
                <w:cs/>
                <w:lang w:val="en-US" w:bidi="th-TH"/>
              </w:rPr>
            </w:pPr>
          </w:p>
        </w:tc>
      </w:tr>
      <w:tr w:rsidR="005406AC" w:rsidRPr="006375B5" w14:paraId="798BD58A" w14:textId="77777777" w:rsidTr="005406AC">
        <w:trPr>
          <w:gridBefore w:val="1"/>
          <w:wBefore w:w="10" w:type="pct"/>
        </w:trPr>
        <w:tc>
          <w:tcPr>
            <w:tcW w:w="1689" w:type="pct"/>
          </w:tcPr>
          <w:p w14:paraId="7C835ACC" w14:textId="501ACFA9" w:rsidR="005406AC" w:rsidRPr="005406AC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ได้มาจากการซื้อสินทรัพย์</w:t>
            </w:r>
          </w:p>
        </w:tc>
        <w:tc>
          <w:tcPr>
            <w:tcW w:w="136" w:type="pct"/>
          </w:tcPr>
          <w:p w14:paraId="563F4A88" w14:textId="77777777" w:rsidR="005406AC" w:rsidRPr="005406AC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551B1826" w14:textId="42F96CFE" w:rsidR="005406AC" w:rsidRPr="005406AC" w:rsidRDefault="005406AC" w:rsidP="005406AC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28" w:type="pct"/>
          </w:tcPr>
          <w:p w14:paraId="0B7A545B" w14:textId="77777777" w:rsidR="005406AC" w:rsidRPr="005406AC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</w:tcPr>
          <w:p w14:paraId="6F02E5C5" w14:textId="42B598A7" w:rsidR="005406AC" w:rsidRPr="005406AC" w:rsidRDefault="005406AC" w:rsidP="005406AC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5406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5D35B80B" w14:textId="77777777" w:rsidR="005406AC" w:rsidRPr="005406AC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70E25309" w14:textId="4BAE09BF" w:rsidR="005406AC" w:rsidRPr="005406AC" w:rsidRDefault="005406AC" w:rsidP="005406AC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sz w:val="30"/>
                <w:szCs w:val="30"/>
              </w:rPr>
            </w:pPr>
            <w:r w:rsidRPr="005406A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</w:tcPr>
          <w:p w14:paraId="359886B1" w14:textId="77777777" w:rsidR="005406AC" w:rsidRPr="005406AC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</w:tcPr>
          <w:p w14:paraId="3774090C" w14:textId="6EB8BE60" w:rsidR="005406AC" w:rsidRPr="005406AC" w:rsidRDefault="005406AC" w:rsidP="005406AC">
            <w:pPr>
              <w:pStyle w:val="acctfourfigures"/>
              <w:tabs>
                <w:tab w:val="clear" w:pos="765"/>
                <w:tab w:val="decimal" w:pos="65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5406AC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5406AC" w:rsidRPr="006375B5" w14:paraId="2274FAAF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1ED416CC" w14:textId="17DDDFAD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136" w:type="pct"/>
          </w:tcPr>
          <w:p w14:paraId="497B4EF9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</w:tcPr>
          <w:p w14:paraId="1A918F82" w14:textId="56DDB071" w:rsidR="005406AC" w:rsidRPr="006375B5" w:rsidRDefault="005406AC" w:rsidP="005406AC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(10)</w:t>
            </w:r>
          </w:p>
        </w:tc>
        <w:tc>
          <w:tcPr>
            <w:tcW w:w="128" w:type="pct"/>
          </w:tcPr>
          <w:p w14:paraId="5D3B3B07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shd w:val="clear" w:color="auto" w:fill="auto"/>
          </w:tcPr>
          <w:p w14:paraId="44545C5A" w14:textId="45B8AFE4" w:rsidR="005406AC" w:rsidRPr="006375B5" w:rsidRDefault="005406AC" w:rsidP="005406AC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9</w:t>
            </w: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8" w:type="pct"/>
          </w:tcPr>
          <w:p w14:paraId="7367B63E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</w:tcPr>
          <w:p w14:paraId="6CC768A6" w14:textId="687F81D2" w:rsidR="005406AC" w:rsidRPr="006375B5" w:rsidRDefault="005406AC" w:rsidP="005406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(4)</w:t>
            </w:r>
          </w:p>
        </w:tc>
        <w:tc>
          <w:tcPr>
            <w:tcW w:w="128" w:type="pct"/>
            <w:gridSpan w:val="2"/>
          </w:tcPr>
          <w:p w14:paraId="39069986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</w:tcPr>
          <w:p w14:paraId="4D3C6ED7" w14:textId="7A75965A" w:rsidR="005406AC" w:rsidRPr="006375B5" w:rsidRDefault="005406AC" w:rsidP="005406AC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7</w:t>
            </w:r>
            <w:r w:rsidRPr="006375B5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5406AC" w:rsidRPr="006375B5" w14:paraId="4343B5F5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20CAC679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รับโอนผลประโยชน์พนักงานจาก</w:t>
            </w:r>
          </w:p>
          <w:p w14:paraId="5F00505B" w14:textId="29C41012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 xml:space="preserve">   บริษัทในเครือ</w:t>
            </w:r>
          </w:p>
        </w:tc>
        <w:tc>
          <w:tcPr>
            <w:tcW w:w="136" w:type="pct"/>
          </w:tcPr>
          <w:p w14:paraId="2A179BF6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bottom w:val="single" w:sz="4" w:space="0" w:color="auto"/>
            </w:tcBorders>
            <w:vAlign w:val="bottom"/>
          </w:tcPr>
          <w:p w14:paraId="66C6EB3B" w14:textId="0FFD7103" w:rsidR="005406AC" w:rsidRPr="006375B5" w:rsidRDefault="005406AC" w:rsidP="005406AC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28" w:type="pct"/>
            <w:vAlign w:val="bottom"/>
          </w:tcPr>
          <w:p w14:paraId="783B1F7B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AC8BDE6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0F33A4DA" w14:textId="515419F1" w:rsidR="005406AC" w:rsidRPr="006375B5" w:rsidRDefault="005406AC" w:rsidP="005406AC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  <w:vAlign w:val="bottom"/>
          </w:tcPr>
          <w:p w14:paraId="4B47F9B7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bottom w:val="single" w:sz="4" w:space="0" w:color="auto"/>
            </w:tcBorders>
            <w:vAlign w:val="bottom"/>
          </w:tcPr>
          <w:p w14:paraId="2343B600" w14:textId="1FAA0019" w:rsidR="005406AC" w:rsidRPr="006375B5" w:rsidRDefault="005406AC" w:rsidP="005406AC">
            <w:pPr>
              <w:pStyle w:val="acctfourfigures"/>
              <w:tabs>
                <w:tab w:val="clear" w:pos="765"/>
                <w:tab w:val="decimal" w:pos="840"/>
              </w:tabs>
              <w:spacing w:line="240" w:lineRule="atLeast"/>
              <w:ind w:left="-105" w:right="-111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  <w:gridSpan w:val="2"/>
            <w:vAlign w:val="bottom"/>
          </w:tcPr>
          <w:p w14:paraId="77A9F3A4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shd w:val="clear" w:color="auto" w:fill="auto"/>
            <w:vAlign w:val="bottom"/>
          </w:tcPr>
          <w:p w14:paraId="1B53BDC5" w14:textId="77777777" w:rsidR="005406AC" w:rsidRPr="006375B5" w:rsidRDefault="005406AC" w:rsidP="005406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  <w:p w14:paraId="4DF4CC05" w14:textId="276728F4" w:rsidR="005406AC" w:rsidRPr="006375B5" w:rsidRDefault="005406AC" w:rsidP="005406AC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26</w:t>
            </w:r>
          </w:p>
        </w:tc>
      </w:tr>
      <w:tr w:rsidR="005406AC" w:rsidRPr="006375B5" w14:paraId="5FB945D5" w14:textId="77777777" w:rsidTr="00A05528">
        <w:trPr>
          <w:gridBefore w:val="1"/>
          <w:wBefore w:w="10" w:type="pct"/>
        </w:trPr>
        <w:tc>
          <w:tcPr>
            <w:tcW w:w="1689" w:type="pct"/>
          </w:tcPr>
          <w:p w14:paraId="33C1A1EC" w14:textId="76AAAEB0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Pr="000E564C">
              <w:rPr>
                <w:rFonts w:asciiTheme="majorBidi" w:hAnsiTheme="majorBidi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36" w:type="pct"/>
          </w:tcPr>
          <w:p w14:paraId="266DADFB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7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8B84874" w14:textId="12399BB6" w:rsidR="005406AC" w:rsidRPr="006375B5" w:rsidRDefault="005406AC" w:rsidP="005406AC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297</w:t>
            </w:r>
          </w:p>
        </w:tc>
        <w:tc>
          <w:tcPr>
            <w:tcW w:w="128" w:type="pct"/>
          </w:tcPr>
          <w:p w14:paraId="30C074EA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3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5208A0" w14:textId="44D1DBBB" w:rsidR="005406AC" w:rsidRPr="006375B5" w:rsidRDefault="005406AC" w:rsidP="005406AC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284</w:t>
            </w:r>
          </w:p>
        </w:tc>
        <w:tc>
          <w:tcPr>
            <w:tcW w:w="128" w:type="pct"/>
          </w:tcPr>
          <w:p w14:paraId="0021D73E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7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2D4B1554" w14:textId="27481961" w:rsidR="005406AC" w:rsidRPr="006375B5" w:rsidRDefault="005406AC" w:rsidP="005406A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69</w:t>
            </w:r>
          </w:p>
        </w:tc>
        <w:tc>
          <w:tcPr>
            <w:tcW w:w="128" w:type="pct"/>
            <w:gridSpan w:val="2"/>
          </w:tcPr>
          <w:p w14:paraId="347E0D03" w14:textId="77777777" w:rsidR="005406AC" w:rsidRPr="006375B5" w:rsidRDefault="005406AC" w:rsidP="005406A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62C5F79E" w14:textId="40E58B22" w:rsidR="005406AC" w:rsidRPr="006375B5" w:rsidRDefault="005406AC" w:rsidP="005406AC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71</w:t>
            </w:r>
          </w:p>
        </w:tc>
      </w:tr>
      <w:tr w:rsidR="005406AC" w:rsidRPr="006375B5" w14:paraId="3B80493A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51FEE993" w14:textId="6488528F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lastRenderedPageBreak/>
              <w:t>ข้อสมมติหลักในการประมาณการตาม</w:t>
            </w:r>
          </w:p>
        </w:tc>
        <w:tc>
          <w:tcPr>
            <w:tcW w:w="1376" w:type="pct"/>
            <w:gridSpan w:val="7"/>
          </w:tcPr>
          <w:p w14:paraId="3B53917B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1000F6CD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313" w:type="pct"/>
            <w:gridSpan w:val="5"/>
          </w:tcPr>
          <w:p w14:paraId="1008C528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406AC" w:rsidRPr="006375B5" w14:paraId="186193A7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43860AAA" w14:textId="3DD2ADEC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4"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612" w:type="pct"/>
            <w:gridSpan w:val="3"/>
            <w:vAlign w:val="center"/>
          </w:tcPr>
          <w:p w14:paraId="0853F85F" w14:textId="416ED8BA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27" w:type="pct"/>
            <w:vAlign w:val="center"/>
          </w:tcPr>
          <w:p w14:paraId="186C1B79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37" w:type="pct"/>
            <w:gridSpan w:val="3"/>
            <w:vAlign w:val="center"/>
          </w:tcPr>
          <w:p w14:paraId="0666A4F6" w14:textId="628CB2ED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7" w:type="pct"/>
          </w:tcPr>
          <w:p w14:paraId="2AD32718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0" w:type="pct"/>
            <w:gridSpan w:val="2"/>
            <w:vAlign w:val="center"/>
          </w:tcPr>
          <w:p w14:paraId="018F8044" w14:textId="39F35705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46" w:type="pct"/>
            <w:gridSpan w:val="2"/>
            <w:vAlign w:val="center"/>
          </w:tcPr>
          <w:p w14:paraId="79385B2F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7" w:type="pct"/>
            <w:vAlign w:val="center"/>
          </w:tcPr>
          <w:p w14:paraId="020F19E8" w14:textId="0447C082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5406AC" w:rsidRPr="006375B5" w14:paraId="54D1D657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726A3440" w14:textId="77777777" w:rsidR="005406AC" w:rsidRPr="006375B5" w:rsidRDefault="005406AC" w:rsidP="005406AC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36" w:type="pct"/>
            <w:gridSpan w:val="13"/>
          </w:tcPr>
          <w:p w14:paraId="6F637023" w14:textId="77777777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5406AC" w:rsidRPr="006375B5" w14:paraId="74FF71EF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1118A98A" w14:textId="77777777" w:rsidR="005406AC" w:rsidRPr="006375B5" w:rsidRDefault="005406AC" w:rsidP="005406AC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612" w:type="pct"/>
            <w:gridSpan w:val="3"/>
          </w:tcPr>
          <w:p w14:paraId="7A2CD61E" w14:textId="58EE60AC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1.79 - 3.69</w:t>
            </w:r>
          </w:p>
        </w:tc>
        <w:tc>
          <w:tcPr>
            <w:tcW w:w="127" w:type="pct"/>
          </w:tcPr>
          <w:p w14:paraId="251F2593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36F148CD" w14:textId="1BBFC70C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58</w:t>
            </w:r>
            <w:r w:rsidRPr="006375B5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Pr="006375B5">
              <w:rPr>
                <w:rFonts w:ascii="Angsana New" w:hAnsi="Angsana New"/>
                <w:sz w:val="30"/>
                <w:szCs w:val="30"/>
                <w:lang w:val="en-US"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147" w:type="pct"/>
          </w:tcPr>
          <w:p w14:paraId="6182B67D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E9FC754" w14:textId="4CDCB720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2.43</w:t>
            </w:r>
          </w:p>
        </w:tc>
        <w:tc>
          <w:tcPr>
            <w:tcW w:w="146" w:type="pct"/>
            <w:gridSpan w:val="2"/>
          </w:tcPr>
          <w:p w14:paraId="02AECD44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7" w:type="pct"/>
          </w:tcPr>
          <w:p w14:paraId="070564FA" w14:textId="2962E206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  <w:lang w:val="en-US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58</w:t>
            </w:r>
          </w:p>
        </w:tc>
      </w:tr>
      <w:tr w:rsidR="005406AC" w:rsidRPr="006375B5" w14:paraId="18F870B4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6C2C79E" w14:textId="77777777" w:rsidR="005406AC" w:rsidRPr="006375B5" w:rsidRDefault="005406AC" w:rsidP="005406AC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612" w:type="pct"/>
            <w:gridSpan w:val="3"/>
          </w:tcPr>
          <w:p w14:paraId="7970AF05" w14:textId="1B7C41BF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27" w:type="pct"/>
          </w:tcPr>
          <w:p w14:paraId="72F73C9D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11DD3F29" w14:textId="4502839B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7" w:type="pct"/>
          </w:tcPr>
          <w:p w14:paraId="6FCCBF90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CDDF5F2" w14:textId="509D8100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6" w:type="pct"/>
            <w:gridSpan w:val="2"/>
          </w:tcPr>
          <w:p w14:paraId="0A30F77F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7" w:type="pct"/>
          </w:tcPr>
          <w:p w14:paraId="1393678E" w14:textId="7A0600DE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</w:tr>
      <w:tr w:rsidR="005406AC" w:rsidRPr="006375B5" w14:paraId="4448A61B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E087320" w14:textId="77777777" w:rsidR="005406AC" w:rsidRPr="006375B5" w:rsidRDefault="005406AC" w:rsidP="005406AC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612" w:type="pct"/>
            <w:gridSpan w:val="3"/>
          </w:tcPr>
          <w:p w14:paraId="75353BE8" w14:textId="77777777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27" w:type="pct"/>
          </w:tcPr>
          <w:p w14:paraId="164836B5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6B67884E" w14:textId="77777777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7" w:type="pct"/>
          </w:tcPr>
          <w:p w14:paraId="7DE50E45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576169AC" w14:textId="77777777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46" w:type="pct"/>
            <w:gridSpan w:val="2"/>
          </w:tcPr>
          <w:p w14:paraId="4F1FC805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87" w:type="pct"/>
          </w:tcPr>
          <w:p w14:paraId="11494E2C" w14:textId="77777777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</w:tr>
      <w:tr w:rsidR="005406AC" w:rsidRPr="006375B5" w14:paraId="2340C0C5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32193586" w14:textId="77777777" w:rsidR="005406AC" w:rsidRPr="006375B5" w:rsidRDefault="005406AC" w:rsidP="005406AC">
            <w:pPr>
              <w:numPr>
                <w:ilvl w:val="0"/>
                <w:numId w:val="21"/>
              </w:num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สำนักงานใหญ่</w:t>
            </w:r>
          </w:p>
        </w:tc>
        <w:tc>
          <w:tcPr>
            <w:tcW w:w="612" w:type="pct"/>
            <w:gridSpan w:val="3"/>
          </w:tcPr>
          <w:p w14:paraId="0C2715BF" w14:textId="24DF16D5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0.0 - 28.0</w:t>
            </w:r>
          </w:p>
        </w:tc>
        <w:tc>
          <w:tcPr>
            <w:tcW w:w="127" w:type="pct"/>
          </w:tcPr>
          <w:p w14:paraId="5279FF7A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2D4AC2EA" w14:textId="0517867D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34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47" w:type="pct"/>
          </w:tcPr>
          <w:p w14:paraId="28244B73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136F3659" w14:textId="4F33BBAD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0.0 - 14.0</w:t>
            </w:r>
          </w:p>
        </w:tc>
        <w:tc>
          <w:tcPr>
            <w:tcW w:w="146" w:type="pct"/>
            <w:gridSpan w:val="2"/>
          </w:tcPr>
          <w:p w14:paraId="2C84B752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7A798719" w14:textId="6E9A7503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val="en-US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val="en-US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15</w:t>
            </w:r>
            <w:r w:rsidRPr="006375B5">
              <w:rPr>
                <w:rFonts w:ascii="Angsana New" w:hAnsi="Angsana New"/>
                <w:sz w:val="30"/>
                <w:szCs w:val="30"/>
                <w:lang w:val="en-US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</w:p>
        </w:tc>
      </w:tr>
      <w:tr w:rsidR="005406AC" w:rsidRPr="006375B5" w14:paraId="041B44DB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0630149F" w14:textId="77777777" w:rsidR="005406AC" w:rsidRPr="006375B5" w:rsidDel="004252BA" w:rsidRDefault="005406AC" w:rsidP="005406AC">
            <w:pPr>
              <w:numPr>
                <w:ilvl w:val="0"/>
                <w:numId w:val="21"/>
              </w:numPr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หน่วยงานก่อสร้าง</w:t>
            </w:r>
          </w:p>
        </w:tc>
        <w:tc>
          <w:tcPr>
            <w:tcW w:w="612" w:type="pct"/>
            <w:gridSpan w:val="3"/>
          </w:tcPr>
          <w:p w14:paraId="7D93BD13" w14:textId="2F2B3675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0.0 - 16.0</w:t>
            </w:r>
          </w:p>
        </w:tc>
        <w:tc>
          <w:tcPr>
            <w:tcW w:w="127" w:type="pct"/>
          </w:tcPr>
          <w:p w14:paraId="27C96D47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7571FB81" w14:textId="6548E530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18</w:t>
            </w:r>
            <w:r w:rsidRPr="006375B5">
              <w:rPr>
                <w:rFonts w:ascii="Angsana New" w:hAnsi="Angsana New"/>
                <w:sz w:val="30"/>
                <w:szCs w:val="30"/>
                <w:lang w:bidi="th-TH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47" w:type="pct"/>
          </w:tcPr>
          <w:p w14:paraId="30CA8557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646A2FA6" w14:textId="3080ECE5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0.0 - 14.0</w:t>
            </w:r>
          </w:p>
        </w:tc>
        <w:tc>
          <w:tcPr>
            <w:tcW w:w="146" w:type="pct"/>
            <w:gridSpan w:val="2"/>
          </w:tcPr>
          <w:p w14:paraId="58B2D35D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5F636B61" w14:textId="40A0FFE7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15</w:t>
            </w:r>
            <w:r w:rsidRPr="006375B5">
              <w:rPr>
                <w:rFonts w:ascii="Angsana New" w:hAnsi="Angsana New"/>
                <w:sz w:val="30"/>
                <w:szCs w:val="30"/>
              </w:rPr>
              <w:t>.</w:t>
            </w:r>
            <w:r w:rsidRPr="000E564C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</w:p>
        </w:tc>
      </w:tr>
      <w:tr w:rsidR="005406AC" w:rsidRPr="006375B5" w14:paraId="4A1FB4AB" w14:textId="77777777" w:rsidTr="00A05528">
        <w:tblPrEx>
          <w:tblLook w:val="01E0" w:firstRow="1" w:lastRow="1" w:firstColumn="1" w:lastColumn="1" w:noHBand="0" w:noVBand="0"/>
        </w:tblPrEx>
        <w:trPr>
          <w:gridAfter w:val="1"/>
          <w:wAfter w:w="28" w:type="pct"/>
        </w:trPr>
        <w:tc>
          <w:tcPr>
            <w:tcW w:w="2136" w:type="pct"/>
            <w:gridSpan w:val="4"/>
          </w:tcPr>
          <w:p w14:paraId="6A12B6BE" w14:textId="5FD53AF4" w:rsidR="005406AC" w:rsidRPr="006375B5" w:rsidRDefault="005406AC" w:rsidP="005406AC">
            <w:pPr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color w:val="000000"/>
                <w:sz w:val="30"/>
                <w:szCs w:val="30"/>
                <w:cs/>
                <w:lang w:val="en-GB"/>
              </w:rPr>
              <w:t xml:space="preserve">อายุเกษียณตามปกติ </w:t>
            </w:r>
            <w:r w:rsidRPr="00B65CCF">
              <w:rPr>
                <w:rFonts w:asciiTheme="majorBidi" w:hAnsiTheme="majorBidi" w:cstheme="majorBidi" w:hint="cs"/>
                <w:i/>
                <w:iCs/>
                <w:color w:val="000000"/>
                <w:sz w:val="30"/>
                <w:szCs w:val="30"/>
                <w:cs/>
                <w:lang w:val="en-GB"/>
              </w:rPr>
              <w:t>(ปี)</w:t>
            </w:r>
          </w:p>
        </w:tc>
        <w:tc>
          <w:tcPr>
            <w:tcW w:w="612" w:type="pct"/>
            <w:gridSpan w:val="3"/>
          </w:tcPr>
          <w:p w14:paraId="6AF99786" w14:textId="503B3303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>
              <w:rPr>
                <w:rFonts w:ascii="Angsana New" w:hAnsi="Angsana New"/>
                <w:sz w:val="30"/>
                <w:szCs w:val="30"/>
                <w:lang w:bidi="th-TH"/>
              </w:rPr>
              <w:t>55 - 60</w:t>
            </w:r>
          </w:p>
        </w:tc>
        <w:tc>
          <w:tcPr>
            <w:tcW w:w="127" w:type="pct"/>
          </w:tcPr>
          <w:p w14:paraId="0436DD3B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37" w:type="pct"/>
            <w:gridSpan w:val="3"/>
          </w:tcPr>
          <w:p w14:paraId="47D1C320" w14:textId="44245919" w:rsidR="005406AC" w:rsidRPr="000E564C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55 - 60</w:t>
            </w:r>
          </w:p>
        </w:tc>
        <w:tc>
          <w:tcPr>
            <w:tcW w:w="147" w:type="pct"/>
          </w:tcPr>
          <w:p w14:paraId="55378049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gridSpan w:val="2"/>
          </w:tcPr>
          <w:p w14:paraId="4D414C4E" w14:textId="23FAC8ED" w:rsidR="005406AC" w:rsidRPr="006375B5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146" w:type="pct"/>
            <w:gridSpan w:val="2"/>
          </w:tcPr>
          <w:p w14:paraId="5D1939BB" w14:textId="77777777" w:rsidR="005406AC" w:rsidRPr="006375B5" w:rsidRDefault="005406AC" w:rsidP="005406A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2BC89C44" w14:textId="43C70066" w:rsidR="005406AC" w:rsidRPr="000E564C" w:rsidRDefault="005406AC" w:rsidP="005406AC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>
              <w:rPr>
                <w:rFonts w:ascii="Angsana New" w:hAnsi="Angsana New"/>
                <w:sz w:val="30"/>
                <w:szCs w:val="30"/>
                <w:lang w:val="en-US"/>
              </w:rPr>
              <w:t>60</w:t>
            </w:r>
          </w:p>
        </w:tc>
      </w:tr>
    </w:tbl>
    <w:p w14:paraId="1C3E1390" w14:textId="77777777" w:rsidR="004F5D96" w:rsidRPr="005B2E89" w:rsidRDefault="004F5D96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24"/>
          <w:szCs w:val="24"/>
        </w:rPr>
      </w:pPr>
    </w:p>
    <w:p w14:paraId="16D8BD7F" w14:textId="45EC7B2C" w:rsidR="00291968" w:rsidRPr="006375B5" w:rsidRDefault="00440E9B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3D8378C1" w14:textId="77777777" w:rsidR="00440E9B" w:rsidRPr="006375B5" w:rsidRDefault="00440E9B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24"/>
          <w:szCs w:val="24"/>
        </w:rPr>
      </w:pPr>
    </w:p>
    <w:p w14:paraId="13EA6DAF" w14:textId="447983BD" w:rsidR="00291968" w:rsidRPr="006375B5" w:rsidRDefault="00291968" w:rsidP="008B11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eastAsia="Calibri" w:hAnsiTheme="majorBidi" w:cstheme="majorBidi"/>
          <w:b/>
          <w:bCs/>
          <w:i/>
          <w:iCs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2565</w:t>
      </w:r>
      <w:r w:rsidR="002E2B01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>ของกลุ่มบริษัทและบริษัท</w:t>
      </w:r>
      <w:r w:rsidRPr="006375B5">
        <w:rPr>
          <w:rFonts w:asciiTheme="majorBidi" w:hAnsiTheme="majorBidi" w:cstheme="majorBidi"/>
          <w:sz w:val="30"/>
          <w:szCs w:val="30"/>
          <w:cs/>
        </w:rPr>
        <w:t>เป็น</w:t>
      </w:r>
      <w:r w:rsidR="00624E02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98116B">
        <w:rPr>
          <w:rFonts w:asciiTheme="majorBidi" w:hAnsiTheme="majorBidi" w:cstheme="majorBidi"/>
          <w:sz w:val="30"/>
          <w:szCs w:val="30"/>
        </w:rPr>
        <w:t>10.</w:t>
      </w:r>
      <w:r w:rsidR="00921B30">
        <w:rPr>
          <w:rFonts w:asciiTheme="majorBidi" w:hAnsiTheme="majorBidi" w:cstheme="majorBidi"/>
          <w:sz w:val="30"/>
          <w:szCs w:val="30"/>
        </w:rPr>
        <w:t>9</w:t>
      </w:r>
      <w:r w:rsidR="005F6A9F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921B30">
        <w:rPr>
          <w:rFonts w:asciiTheme="majorBidi" w:hAnsiTheme="majorBidi" w:cstheme="majorBidi"/>
          <w:sz w:val="30"/>
          <w:szCs w:val="30"/>
        </w:rPr>
        <w:t>-</w:t>
      </w:r>
      <w:r w:rsidR="005F6A9F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EB1E25">
        <w:rPr>
          <w:rFonts w:asciiTheme="majorBidi" w:hAnsiTheme="majorBidi" w:cstheme="majorBidi"/>
          <w:sz w:val="30"/>
          <w:szCs w:val="30"/>
        </w:rPr>
        <w:t>26.</w:t>
      </w:r>
      <w:r w:rsidR="00921B30">
        <w:rPr>
          <w:rFonts w:asciiTheme="majorBidi" w:hAnsiTheme="majorBidi" w:cstheme="majorBidi"/>
          <w:sz w:val="30"/>
          <w:szCs w:val="30"/>
        </w:rPr>
        <w:t>3</w:t>
      </w:r>
      <w:r w:rsidR="000911E1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ปี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921B30">
        <w:rPr>
          <w:rFonts w:asciiTheme="majorBidi" w:hAnsiTheme="majorBidi" w:cstheme="majorBidi"/>
          <w:sz w:val="30"/>
          <w:szCs w:val="30"/>
        </w:rPr>
        <w:t>23.7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sz w:val="30"/>
          <w:szCs w:val="30"/>
          <w:cs/>
        </w:rPr>
        <w:t>ปี</w:t>
      </w:r>
      <w:r w:rsidR="00051BCD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6375B5">
        <w:rPr>
          <w:rFonts w:asciiTheme="majorBidi" w:hAnsiTheme="majorBidi" w:cstheme="majorBidi"/>
          <w:sz w:val="30"/>
          <w:szCs w:val="30"/>
          <w:cs/>
        </w:rPr>
        <w:t>ตามลำดับ</w:t>
      </w:r>
      <w:r w:rsidR="00B45C05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2564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 xml:space="preserve">: 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10</w:t>
      </w:r>
      <w:r w:rsidR="008B115F" w:rsidRPr="008B115F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3</w:t>
      </w:r>
      <w:r w:rsidR="008B115F" w:rsidRPr="008B115F">
        <w:rPr>
          <w:rFonts w:asciiTheme="majorBidi" w:hAnsiTheme="majorBidi" w:cstheme="majorBidi"/>
          <w:i/>
          <w:iCs/>
          <w:sz w:val="30"/>
          <w:szCs w:val="30"/>
        </w:rPr>
        <w:t xml:space="preserve"> - 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2</w:t>
      </w:r>
      <w:r w:rsidR="00DE3C86">
        <w:rPr>
          <w:rFonts w:asciiTheme="majorBidi" w:hAnsiTheme="majorBidi" w:cstheme="majorBidi"/>
          <w:i/>
          <w:iCs/>
          <w:sz w:val="30"/>
          <w:szCs w:val="30"/>
        </w:rPr>
        <w:t>5</w:t>
      </w:r>
      <w:r w:rsidR="008B115F" w:rsidRPr="008B115F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DE3C86">
        <w:rPr>
          <w:rFonts w:asciiTheme="majorBidi" w:hAnsiTheme="majorBidi" w:cstheme="majorBidi"/>
          <w:i/>
          <w:iCs/>
          <w:sz w:val="30"/>
          <w:szCs w:val="30"/>
        </w:rPr>
        <w:t>2</w:t>
      </w:r>
      <w:r w:rsidR="008B115F" w:rsidRPr="008B115F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 และ </w:t>
      </w:r>
      <w:r w:rsidR="00DE3C86">
        <w:rPr>
          <w:rFonts w:asciiTheme="majorBidi" w:hAnsiTheme="majorBidi" w:cstheme="majorBidi"/>
          <w:i/>
          <w:iCs/>
          <w:sz w:val="30"/>
          <w:szCs w:val="30"/>
        </w:rPr>
        <w:t>22.9</w:t>
      </w:r>
      <w:r w:rsidR="008B115F" w:rsidRPr="008B115F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</w:t>
      </w:r>
      <w:r w:rsidR="00B74143" w:rsidRPr="006375B5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ตามลำดับ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)</w:t>
      </w:r>
      <w:r w:rsidRPr="006375B5">
        <w:rPr>
          <w:rFonts w:asciiTheme="majorBidi" w:eastAsia="Calibri" w:hAnsiTheme="majorBidi" w:cstheme="majorBidi"/>
          <w:b/>
          <w:bCs/>
          <w:i/>
          <w:iCs/>
          <w:sz w:val="30"/>
          <w:szCs w:val="30"/>
          <w:cs/>
        </w:rPr>
        <w:t xml:space="preserve"> </w:t>
      </w:r>
    </w:p>
    <w:p w14:paraId="46001B1D" w14:textId="77777777" w:rsidR="006C59CA" w:rsidRPr="005B2E89" w:rsidRDefault="006C59CA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469081EA" w14:textId="6B375D38" w:rsidR="00291968" w:rsidRPr="006375B5" w:rsidRDefault="00291968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30"/>
          <w:szCs w:val="30"/>
        </w:rPr>
      </w:pPr>
      <w:r w:rsidRPr="006375B5">
        <w:rPr>
          <w:rFonts w:asciiTheme="majorBidi" w:eastAsia="Calibr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</w:p>
    <w:p w14:paraId="6267D1BB" w14:textId="77777777" w:rsidR="001F05A7" w:rsidRPr="005B2E89" w:rsidRDefault="001F05A7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24"/>
          <w:szCs w:val="24"/>
        </w:rPr>
      </w:pPr>
    </w:p>
    <w:p w14:paraId="638958C1" w14:textId="5F6164DE" w:rsidR="00CC6FD8" w:rsidRPr="006375B5" w:rsidRDefault="00CC6FD8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ณ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วันที่รายงาน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โดยถือว่าข้อสมมติอื่นๆ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คงที่</w:t>
      </w:r>
    </w:p>
    <w:p w14:paraId="36678CF0" w14:textId="77777777" w:rsidR="00DE4CC5" w:rsidRPr="006375B5" w:rsidRDefault="00DE4CC5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24"/>
          <w:szCs w:val="24"/>
        </w:rPr>
      </w:pPr>
    </w:p>
    <w:tbl>
      <w:tblPr>
        <w:tblW w:w="9180" w:type="dxa"/>
        <w:tblInd w:w="450" w:type="dxa"/>
        <w:tblLook w:val="01E0" w:firstRow="1" w:lastRow="1" w:firstColumn="1" w:lastColumn="1" w:noHBand="0" w:noVBand="0"/>
      </w:tblPr>
      <w:tblGrid>
        <w:gridCol w:w="4500"/>
        <w:gridCol w:w="990"/>
        <w:gridCol w:w="270"/>
        <w:gridCol w:w="944"/>
        <w:gridCol w:w="316"/>
        <w:gridCol w:w="942"/>
        <w:gridCol w:w="235"/>
        <w:gridCol w:w="983"/>
      </w:tblGrid>
      <w:tr w:rsidR="0068179A" w:rsidRPr="006375B5" w14:paraId="66AB43BC" w14:textId="77777777" w:rsidTr="008B115F">
        <w:trPr>
          <w:trHeight w:val="20"/>
          <w:tblHeader/>
        </w:trPr>
        <w:tc>
          <w:tcPr>
            <w:tcW w:w="4500" w:type="dxa"/>
          </w:tcPr>
          <w:p w14:paraId="356670B0" w14:textId="77777777" w:rsidR="0068179A" w:rsidRPr="006375B5" w:rsidRDefault="0068179A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</w:tcPr>
          <w:p w14:paraId="35FDDA44" w14:textId="2BEB5EDF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8179A" w:rsidRPr="006375B5" w14:paraId="422C2CB5" w14:textId="77777777" w:rsidTr="008B115F">
        <w:trPr>
          <w:trHeight w:val="20"/>
          <w:tblHeader/>
        </w:trPr>
        <w:tc>
          <w:tcPr>
            <w:tcW w:w="4500" w:type="dxa"/>
          </w:tcPr>
          <w:p w14:paraId="535265C0" w14:textId="77777777" w:rsidR="0068179A" w:rsidRPr="006375B5" w:rsidRDefault="0068179A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1B166A84" w14:textId="21D555A4" w:rsidR="0068179A" w:rsidRPr="006375B5" w:rsidRDefault="0068179A" w:rsidP="0068179A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460115C8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160" w:type="dxa"/>
            <w:gridSpan w:val="3"/>
          </w:tcPr>
          <w:p w14:paraId="32AD6C9A" w14:textId="7BBAAEE0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68179A" w:rsidRPr="006375B5" w14:paraId="1D9EE91A" w14:textId="77777777" w:rsidTr="008B115F">
        <w:trPr>
          <w:trHeight w:val="20"/>
          <w:tblHeader/>
        </w:trPr>
        <w:tc>
          <w:tcPr>
            <w:tcW w:w="4500" w:type="dxa"/>
          </w:tcPr>
          <w:p w14:paraId="33BBF0A6" w14:textId="2096AA27" w:rsidR="0068179A" w:rsidRPr="006375B5" w:rsidRDefault="008B4FB8" w:rsidP="00984FEB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68179A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4C0BE26D" w14:textId="223D0E07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70" w:type="dxa"/>
          </w:tcPr>
          <w:p w14:paraId="7EFA4C6E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63531A2F" w14:textId="65909AD7" w:rsidR="0068179A" w:rsidRPr="006375B5" w:rsidRDefault="000E564C" w:rsidP="002926C0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316" w:type="dxa"/>
          </w:tcPr>
          <w:p w14:paraId="06207197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25B272A4" w14:textId="149FB677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35" w:type="dxa"/>
          </w:tcPr>
          <w:p w14:paraId="49E4CDAD" w14:textId="77777777" w:rsidR="0068179A" w:rsidRPr="006375B5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69B3465A" w14:textId="63BA2DD6" w:rsidR="0068179A" w:rsidRPr="006375B5" w:rsidRDefault="000E564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</w:tr>
      <w:tr w:rsidR="0068179A" w:rsidRPr="006375B5" w14:paraId="2635FD4E" w14:textId="77777777" w:rsidTr="008B115F">
        <w:trPr>
          <w:trHeight w:val="20"/>
          <w:tblHeader/>
        </w:trPr>
        <w:tc>
          <w:tcPr>
            <w:tcW w:w="4500" w:type="dxa"/>
          </w:tcPr>
          <w:p w14:paraId="74614E54" w14:textId="77777777" w:rsidR="0068179A" w:rsidRPr="006375B5" w:rsidRDefault="0068179A" w:rsidP="00984FEB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680" w:type="dxa"/>
            <w:gridSpan w:val="7"/>
            <w:vAlign w:val="center"/>
          </w:tcPr>
          <w:p w14:paraId="5406DC15" w14:textId="77777777" w:rsidR="0068179A" w:rsidRPr="006375B5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8B115F" w:rsidRPr="006375B5" w14:paraId="7414ACD2" w14:textId="77777777" w:rsidTr="008B115F">
        <w:trPr>
          <w:trHeight w:val="20"/>
        </w:trPr>
        <w:tc>
          <w:tcPr>
            <w:tcW w:w="4500" w:type="dxa"/>
          </w:tcPr>
          <w:p w14:paraId="00434D7E" w14:textId="04645FB8" w:rsidR="008B115F" w:rsidRPr="006375B5" w:rsidRDefault="008B115F" w:rsidP="008B115F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31007812" w14:textId="18FD1052" w:rsidR="008B115F" w:rsidRPr="006375B5" w:rsidRDefault="00D17763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(28)</w:t>
            </w:r>
          </w:p>
        </w:tc>
        <w:tc>
          <w:tcPr>
            <w:tcW w:w="270" w:type="dxa"/>
            <w:vAlign w:val="center"/>
          </w:tcPr>
          <w:p w14:paraId="7A0B2533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189F1BE0" w14:textId="735B30C7" w:rsidR="008B115F" w:rsidRPr="006375B5" w:rsidRDefault="008B115F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316" w:type="dxa"/>
            <w:vAlign w:val="center"/>
          </w:tcPr>
          <w:p w14:paraId="2AFD2E14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DDD769A" w14:textId="1E263F2E" w:rsidR="008B115F" w:rsidRPr="006375B5" w:rsidRDefault="00D17763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</w:t>
            </w:r>
          </w:p>
        </w:tc>
        <w:tc>
          <w:tcPr>
            <w:tcW w:w="235" w:type="dxa"/>
            <w:vAlign w:val="center"/>
          </w:tcPr>
          <w:p w14:paraId="441BDAC5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  <w:vAlign w:val="center"/>
          </w:tcPr>
          <w:p w14:paraId="7BA495D3" w14:textId="783DED82" w:rsidR="008B115F" w:rsidRPr="006375B5" w:rsidRDefault="000E564C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35</w:t>
            </w:r>
          </w:p>
        </w:tc>
      </w:tr>
      <w:tr w:rsidR="008B115F" w:rsidRPr="006375B5" w14:paraId="632ABC93" w14:textId="77777777" w:rsidTr="008B115F">
        <w:trPr>
          <w:trHeight w:val="20"/>
        </w:trPr>
        <w:tc>
          <w:tcPr>
            <w:tcW w:w="4500" w:type="dxa"/>
          </w:tcPr>
          <w:p w14:paraId="5836E727" w14:textId="62383323" w:rsidR="008B115F" w:rsidRPr="006375B5" w:rsidRDefault="008B115F" w:rsidP="008B115F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4D4EAE8A" w14:textId="0B49063E" w:rsidR="008B115F" w:rsidRPr="006375B5" w:rsidRDefault="00D17763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32</w:t>
            </w:r>
          </w:p>
        </w:tc>
        <w:tc>
          <w:tcPr>
            <w:tcW w:w="270" w:type="dxa"/>
          </w:tcPr>
          <w:p w14:paraId="5E8AC922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0D5317DD" w14:textId="3D4DDFEA" w:rsidR="008B115F" w:rsidRPr="006375B5" w:rsidRDefault="000E564C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35</w:t>
            </w:r>
          </w:p>
        </w:tc>
        <w:tc>
          <w:tcPr>
            <w:tcW w:w="316" w:type="dxa"/>
          </w:tcPr>
          <w:p w14:paraId="47C72C16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EF327AD" w14:textId="5E0744CF" w:rsidR="008B115F" w:rsidRPr="006375B5" w:rsidRDefault="00D17763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(28)</w:t>
            </w:r>
          </w:p>
        </w:tc>
        <w:tc>
          <w:tcPr>
            <w:tcW w:w="235" w:type="dxa"/>
          </w:tcPr>
          <w:p w14:paraId="1145EFF7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83" w:type="dxa"/>
          </w:tcPr>
          <w:p w14:paraId="4313A195" w14:textId="7E008C2A" w:rsidR="008B115F" w:rsidRPr="006375B5" w:rsidRDefault="008B115F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8B115F" w:rsidRPr="006375B5" w14:paraId="283013B2" w14:textId="77777777" w:rsidTr="008B115F">
        <w:trPr>
          <w:trHeight w:val="20"/>
        </w:trPr>
        <w:tc>
          <w:tcPr>
            <w:tcW w:w="4500" w:type="dxa"/>
          </w:tcPr>
          <w:p w14:paraId="79913F5F" w14:textId="4E5B7F16" w:rsidR="008B115F" w:rsidRPr="006375B5" w:rsidRDefault="008B115F" w:rsidP="008B115F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543915E6" w14:textId="51DCF8E4" w:rsidR="008B115F" w:rsidRPr="006375B5" w:rsidRDefault="00D17763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(30)</w:t>
            </w:r>
          </w:p>
        </w:tc>
        <w:tc>
          <w:tcPr>
            <w:tcW w:w="270" w:type="dxa"/>
          </w:tcPr>
          <w:p w14:paraId="2D09F218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71995EE1" w14:textId="1751FBFC" w:rsidR="008B115F" w:rsidRPr="006375B5" w:rsidRDefault="008B115F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316" w:type="dxa"/>
          </w:tcPr>
          <w:p w14:paraId="23D9C79D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4CB9ED5" w14:textId="6BE0C2B4" w:rsidR="008B115F" w:rsidRPr="006375B5" w:rsidRDefault="00D17763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  <w:tc>
          <w:tcPr>
            <w:tcW w:w="235" w:type="dxa"/>
          </w:tcPr>
          <w:p w14:paraId="4299588D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0FE6E6C7" w14:textId="21D14D26" w:rsidR="008B115F" w:rsidRPr="006375B5" w:rsidRDefault="000E564C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18</w:t>
            </w:r>
          </w:p>
        </w:tc>
      </w:tr>
      <w:tr w:rsidR="00526078" w:rsidRPr="006375B5" w14:paraId="09C8AE3D" w14:textId="77777777" w:rsidTr="008B115F">
        <w:trPr>
          <w:trHeight w:val="20"/>
        </w:trPr>
        <w:tc>
          <w:tcPr>
            <w:tcW w:w="4500" w:type="dxa"/>
          </w:tcPr>
          <w:p w14:paraId="00B1D83D" w14:textId="70F77AFB" w:rsidR="00526078" w:rsidRPr="006375B5" w:rsidRDefault="00526078" w:rsidP="008B115F">
            <w:pPr>
              <w:ind w:left="234" w:hanging="234"/>
              <w:rPr>
                <w:rFonts w:ascii="Angsana New" w:hAnsi="Angsana New"/>
                <w:sz w:val="30"/>
                <w:szCs w:val="30"/>
                <w:cs/>
              </w:rPr>
            </w:pPr>
            <w:r w:rsidRPr="00526078">
              <w:rPr>
                <w:rFonts w:ascii="Angsana New" w:hAnsi="Angsana New" w:hint="cs"/>
                <w:sz w:val="30"/>
                <w:szCs w:val="30"/>
                <w:cs/>
              </w:rPr>
              <w:t>การเปลี่ยนแปลงอายุงาน</w:t>
            </w:r>
          </w:p>
        </w:tc>
        <w:tc>
          <w:tcPr>
            <w:tcW w:w="990" w:type="dxa"/>
          </w:tcPr>
          <w:p w14:paraId="41C14CF0" w14:textId="68EDAC55" w:rsidR="00526078" w:rsidRPr="006375B5" w:rsidRDefault="00D17763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FB1768B" w14:textId="77777777" w:rsidR="00526078" w:rsidRPr="006375B5" w:rsidRDefault="00526078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61D9241" w14:textId="6AFFD3CC" w:rsidR="00526078" w:rsidRPr="006375B5" w:rsidRDefault="00526078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316" w:type="dxa"/>
          </w:tcPr>
          <w:p w14:paraId="7780A6B2" w14:textId="77777777" w:rsidR="00526078" w:rsidRPr="006375B5" w:rsidRDefault="00526078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1D87E7C3" w14:textId="48993CA8" w:rsidR="00526078" w:rsidRPr="006375B5" w:rsidRDefault="00526078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D17763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5" w:type="dxa"/>
          </w:tcPr>
          <w:p w14:paraId="01D2E94D" w14:textId="77777777" w:rsidR="00526078" w:rsidRPr="006375B5" w:rsidRDefault="00526078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83" w:type="dxa"/>
          </w:tcPr>
          <w:p w14:paraId="134CF110" w14:textId="213C62E1" w:rsidR="00526078" w:rsidRPr="000E564C" w:rsidRDefault="00526078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(1)</w:t>
            </w:r>
          </w:p>
        </w:tc>
      </w:tr>
    </w:tbl>
    <w:p w14:paraId="64ED17A5" w14:textId="77777777" w:rsidR="004F5D96" w:rsidRPr="006375B5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162" w:type="dxa"/>
        <w:tblInd w:w="450" w:type="dxa"/>
        <w:tblLook w:val="01E0" w:firstRow="1" w:lastRow="1" w:firstColumn="1" w:lastColumn="1" w:noHBand="0" w:noVBand="0"/>
      </w:tblPr>
      <w:tblGrid>
        <w:gridCol w:w="4410"/>
        <w:gridCol w:w="990"/>
        <w:gridCol w:w="270"/>
        <w:gridCol w:w="944"/>
        <w:gridCol w:w="316"/>
        <w:gridCol w:w="942"/>
        <w:gridCol w:w="235"/>
        <w:gridCol w:w="1055"/>
      </w:tblGrid>
      <w:tr w:rsidR="00347273" w:rsidRPr="006375B5" w14:paraId="09FC418A" w14:textId="77777777" w:rsidTr="008B115F">
        <w:trPr>
          <w:trHeight w:val="20"/>
          <w:tblHeader/>
        </w:trPr>
        <w:tc>
          <w:tcPr>
            <w:tcW w:w="4410" w:type="dxa"/>
          </w:tcPr>
          <w:p w14:paraId="4A87BAA5" w14:textId="77777777" w:rsidR="00347273" w:rsidRPr="006375B5" w:rsidRDefault="00347273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</w:tcPr>
          <w:p w14:paraId="5410222F" w14:textId="09E8603C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47273" w:rsidRPr="006375B5" w14:paraId="6D20113B" w14:textId="77777777" w:rsidTr="008B115F">
        <w:trPr>
          <w:trHeight w:val="20"/>
          <w:tblHeader/>
        </w:trPr>
        <w:tc>
          <w:tcPr>
            <w:tcW w:w="4410" w:type="dxa"/>
          </w:tcPr>
          <w:p w14:paraId="2D6B0428" w14:textId="77777777" w:rsidR="00347273" w:rsidRPr="006375B5" w:rsidRDefault="00347273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7D8B2EC5" w14:textId="0045E39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5F8E3D44" w14:textId="77777777" w:rsidR="00347273" w:rsidRPr="006375B5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32" w:type="dxa"/>
            <w:gridSpan w:val="3"/>
          </w:tcPr>
          <w:p w14:paraId="6ED143B9" w14:textId="0EA1E9EF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8B115F" w:rsidRPr="006375B5" w14:paraId="2F37E811" w14:textId="77777777" w:rsidTr="008B115F">
        <w:trPr>
          <w:trHeight w:val="20"/>
          <w:tblHeader/>
        </w:trPr>
        <w:tc>
          <w:tcPr>
            <w:tcW w:w="4410" w:type="dxa"/>
          </w:tcPr>
          <w:p w14:paraId="0241FC8C" w14:textId="319CC3B2" w:rsidR="008B115F" w:rsidRPr="006375B5" w:rsidRDefault="00967F3C" w:rsidP="008B115F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8B115F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8B115F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8B115F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388240EE" w14:textId="7AEA80B5" w:rsidR="008B115F" w:rsidRPr="006375B5" w:rsidRDefault="000E564C" w:rsidP="008B115F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70" w:type="dxa"/>
          </w:tcPr>
          <w:p w14:paraId="7801BB88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758455C7" w14:textId="10D7C1ED" w:rsidR="008B115F" w:rsidRPr="006375B5" w:rsidRDefault="000E564C" w:rsidP="008B115F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316" w:type="dxa"/>
          </w:tcPr>
          <w:p w14:paraId="70DB996B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3998DE4" w14:textId="25BCFCB0" w:rsidR="008B115F" w:rsidRPr="006375B5" w:rsidRDefault="000E564C" w:rsidP="008B115F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2565</w:t>
            </w:r>
          </w:p>
        </w:tc>
        <w:tc>
          <w:tcPr>
            <w:tcW w:w="235" w:type="dxa"/>
          </w:tcPr>
          <w:p w14:paraId="24E52C96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06EC3848" w14:textId="7462AB14" w:rsidR="008B115F" w:rsidRPr="006375B5" w:rsidRDefault="000E564C" w:rsidP="008B115F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</w:tr>
      <w:tr w:rsidR="00347273" w:rsidRPr="006375B5" w14:paraId="390609A5" w14:textId="77777777" w:rsidTr="008B115F">
        <w:trPr>
          <w:trHeight w:val="20"/>
          <w:tblHeader/>
        </w:trPr>
        <w:tc>
          <w:tcPr>
            <w:tcW w:w="4410" w:type="dxa"/>
          </w:tcPr>
          <w:p w14:paraId="0ECE99B6" w14:textId="77777777" w:rsidR="00347273" w:rsidRPr="006375B5" w:rsidRDefault="00347273" w:rsidP="00984FEB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  <w:vAlign w:val="center"/>
          </w:tcPr>
          <w:p w14:paraId="26EBA42D" w14:textId="77777777" w:rsidR="00347273" w:rsidRPr="006375B5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8B115F" w:rsidRPr="006375B5" w14:paraId="18A162E2" w14:textId="77777777" w:rsidTr="008B115F">
        <w:trPr>
          <w:trHeight w:val="20"/>
        </w:trPr>
        <w:tc>
          <w:tcPr>
            <w:tcW w:w="4410" w:type="dxa"/>
          </w:tcPr>
          <w:p w14:paraId="37ACDABB" w14:textId="77777777" w:rsidR="008B115F" w:rsidRPr="006375B5" w:rsidRDefault="008B115F" w:rsidP="008B115F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7D4FFEF6" w14:textId="7B29055D" w:rsidR="008B115F" w:rsidRPr="006375B5" w:rsidRDefault="00CD6577" w:rsidP="008B115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(6)</w:t>
            </w:r>
          </w:p>
        </w:tc>
        <w:tc>
          <w:tcPr>
            <w:tcW w:w="270" w:type="dxa"/>
            <w:vAlign w:val="center"/>
          </w:tcPr>
          <w:p w14:paraId="00F52B11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5881DCDA" w14:textId="3C864927" w:rsidR="008B115F" w:rsidRPr="006375B5" w:rsidRDefault="008B115F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316" w:type="dxa"/>
            <w:vAlign w:val="center"/>
          </w:tcPr>
          <w:p w14:paraId="09028173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02CC715" w14:textId="5B980CB2" w:rsidR="008B115F" w:rsidRPr="006375B5" w:rsidRDefault="00CD6577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35" w:type="dxa"/>
            <w:vAlign w:val="center"/>
          </w:tcPr>
          <w:p w14:paraId="10DE5436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C515E74" w14:textId="322F1F1D" w:rsidR="008B115F" w:rsidRPr="006375B5" w:rsidRDefault="000E564C" w:rsidP="008B115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8</w:t>
            </w:r>
          </w:p>
        </w:tc>
      </w:tr>
      <w:tr w:rsidR="008B115F" w:rsidRPr="006375B5" w14:paraId="6577491F" w14:textId="77777777" w:rsidTr="008B115F">
        <w:trPr>
          <w:trHeight w:val="20"/>
        </w:trPr>
        <w:tc>
          <w:tcPr>
            <w:tcW w:w="4410" w:type="dxa"/>
          </w:tcPr>
          <w:p w14:paraId="025B2A4F" w14:textId="77777777" w:rsidR="008B115F" w:rsidRPr="006375B5" w:rsidRDefault="008B115F" w:rsidP="008B115F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7E72C0A2" w14:textId="6FBFB2E6" w:rsidR="008B115F" w:rsidRPr="006375B5" w:rsidRDefault="00CD6577" w:rsidP="008B115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</w:tcPr>
          <w:p w14:paraId="1354FFF1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3EEB791F" w14:textId="5727FE71" w:rsidR="008B115F" w:rsidRPr="006375B5" w:rsidRDefault="000E564C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316" w:type="dxa"/>
          </w:tcPr>
          <w:p w14:paraId="6A92796B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1048F1F0" w14:textId="3F12B9D3" w:rsidR="008B115F" w:rsidRPr="006375B5" w:rsidRDefault="00CD6577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(6)</w:t>
            </w:r>
          </w:p>
        </w:tc>
        <w:tc>
          <w:tcPr>
            <w:tcW w:w="235" w:type="dxa"/>
          </w:tcPr>
          <w:p w14:paraId="59764586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29560E82" w14:textId="1ACDFDF7" w:rsidR="008B115F" w:rsidRPr="006375B5" w:rsidRDefault="008B115F" w:rsidP="008B115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)</w:t>
            </w:r>
          </w:p>
        </w:tc>
      </w:tr>
      <w:tr w:rsidR="008B115F" w:rsidRPr="006375B5" w14:paraId="5C8CC08F" w14:textId="77777777" w:rsidTr="008B115F">
        <w:trPr>
          <w:trHeight w:val="20"/>
        </w:trPr>
        <w:tc>
          <w:tcPr>
            <w:tcW w:w="4410" w:type="dxa"/>
          </w:tcPr>
          <w:p w14:paraId="2C3D176F" w14:textId="77777777" w:rsidR="008B115F" w:rsidRPr="006375B5" w:rsidRDefault="008B115F" w:rsidP="008B115F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3EB8C9C0" w14:textId="6B657063" w:rsidR="008B115F" w:rsidRPr="006375B5" w:rsidRDefault="00CD6577" w:rsidP="008B115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(6)</w:t>
            </w:r>
          </w:p>
        </w:tc>
        <w:tc>
          <w:tcPr>
            <w:tcW w:w="270" w:type="dxa"/>
          </w:tcPr>
          <w:p w14:paraId="5220AF14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AE9746C" w14:textId="58A2A6BB" w:rsidR="008B115F" w:rsidRPr="006375B5" w:rsidRDefault="008B115F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316" w:type="dxa"/>
          </w:tcPr>
          <w:p w14:paraId="79242B1F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B9746EF" w14:textId="4C6FA181" w:rsidR="008B115F" w:rsidRPr="006375B5" w:rsidRDefault="00CD6577" w:rsidP="008B115F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5" w:type="dxa"/>
          </w:tcPr>
          <w:p w14:paraId="758936A2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55" w:type="dxa"/>
          </w:tcPr>
          <w:p w14:paraId="2C01CFC7" w14:textId="405420DB" w:rsidR="008B115F" w:rsidRPr="006375B5" w:rsidRDefault="000E564C" w:rsidP="008B115F">
            <w:pPr>
              <w:pStyle w:val="acctfourfigures"/>
              <w:tabs>
                <w:tab w:val="clear" w:pos="765"/>
                <w:tab w:val="decimal" w:pos="660"/>
              </w:tabs>
              <w:spacing w:line="240" w:lineRule="atLeast"/>
              <w:ind w:left="-105" w:right="-110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</w:p>
        </w:tc>
      </w:tr>
    </w:tbl>
    <w:p w14:paraId="604BFC9D" w14:textId="77777777" w:rsidR="0068179A" w:rsidRPr="006375B5" w:rsidRDefault="0068179A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39F5C43B" w14:textId="77777777" w:rsidR="004E23A0" w:rsidRPr="006375B5" w:rsidRDefault="00291968" w:rsidP="00C63E79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้โครงการดังกล่าว แต่ได้แสดงประมาณการความอ่อนไหวของข้อสมมติต่างๆ</w:t>
      </w:r>
    </w:p>
    <w:p w14:paraId="6A8371D3" w14:textId="00F6958D" w:rsidR="00D048D2" w:rsidRPr="006375B5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0"/>
          <w:szCs w:val="20"/>
        </w:rPr>
      </w:pPr>
    </w:p>
    <w:p w14:paraId="78407EE6" w14:textId="40D4BDE4" w:rsidR="00D444F0" w:rsidRPr="006375B5" w:rsidRDefault="00D444F0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eastAsia="Times New Roman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ประมาณ</w:t>
      </w:r>
      <w:r w:rsidRPr="006375B5">
        <w:rPr>
          <w:rFonts w:ascii="Angsana New" w:eastAsia="Times New Roman" w:hAnsi="Angsana New"/>
          <w:sz w:val="30"/>
          <w:szCs w:val="30"/>
          <w:cs/>
        </w:rPr>
        <w:t>การหนี้สิน</w:t>
      </w:r>
    </w:p>
    <w:p w14:paraId="47B1D85A" w14:textId="0959415A" w:rsidR="00F822BF" w:rsidRPr="006375B5" w:rsidRDefault="00F822BF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eastAsia="Times New Roman" w:hAnsi="Angsana New"/>
          <w:sz w:val="20"/>
          <w:szCs w:val="20"/>
        </w:rPr>
      </w:pPr>
    </w:p>
    <w:p w14:paraId="753ABD8D" w14:textId="4DB3C763" w:rsidR="00DE4CC5" w:rsidRDefault="000D484A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กลุ่มบริษัทมีคดีความฟ้องร้องที่สำคัญซึ่งเกี่ยวกับโครงการอสังหาริมทรัพย์พัฒนาเพื่อขาย</w:t>
      </w:r>
      <w:r w:rsidR="006000DC" w:rsidRPr="006375B5">
        <w:rPr>
          <w:rFonts w:ascii="Angsana New" w:eastAsia="Times New Roman" w:hAnsi="Angsana New" w:hint="cs"/>
          <w:sz w:val="30"/>
          <w:szCs w:val="30"/>
          <w:cs/>
        </w:rPr>
        <w:t>ในอดีต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และคดีความอื่นๆ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ซึ่งบริษัทได้มีการประเมินผลกระทบ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และคาดว่าไม่มีผลกระทบเป็นสาระสำคัญ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ณ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วันที่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30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Times New Roman" w:hAnsi="Angsana New"/>
          <w:sz w:val="30"/>
          <w:szCs w:val="30"/>
        </w:rPr>
        <w:t>2565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กลุ่มบริษัทตั้งประมาณการหนี้สินจากคดีความเป็นจำนวน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3D2E29">
        <w:rPr>
          <w:rFonts w:ascii="Angsana New" w:eastAsia="Times New Roman" w:hAnsi="Angsana New"/>
          <w:sz w:val="30"/>
          <w:szCs w:val="30"/>
        </w:rPr>
        <w:t>85</w:t>
      </w:r>
      <w:r w:rsidR="006C6AE8">
        <w:rPr>
          <w:rFonts w:ascii="Angsana New" w:eastAsia="Times New Roman" w:hAnsi="Angsana New"/>
          <w:sz w:val="30"/>
          <w:szCs w:val="30"/>
        </w:rPr>
        <w:t>.00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2564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: 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85</w:t>
      </w:r>
      <w:r w:rsidRPr="006375B5">
        <w:rPr>
          <w:rFonts w:ascii="Angsana New" w:eastAsia="Times New Roman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eastAsia="Times New Roman" w:hAnsi="Angsana New"/>
          <w:i/>
          <w:iCs/>
          <w:sz w:val="30"/>
          <w:szCs w:val="30"/>
        </w:rPr>
        <w:t>00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eastAsia="Times New Roman" w:hAnsi="Angsana New" w:hint="cs"/>
          <w:i/>
          <w:iCs/>
          <w:sz w:val="30"/>
          <w:szCs w:val="30"/>
          <w:cs/>
        </w:rPr>
        <w:t>ล้านบาท</w:t>
      </w:r>
      <w:r w:rsidRPr="006375B5">
        <w:rPr>
          <w:rFonts w:ascii="Angsana New" w:eastAsia="Times New Roman" w:hAnsi="Angsana New"/>
          <w:i/>
          <w:iCs/>
          <w:sz w:val="30"/>
          <w:szCs w:val="30"/>
          <w:cs/>
        </w:rPr>
        <w:t xml:space="preserve">) </w:t>
      </w:r>
    </w:p>
    <w:p w14:paraId="65DF4161" w14:textId="77777777" w:rsidR="005A21E4" w:rsidRPr="006375B5" w:rsidRDefault="005A21E4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sz w:val="30"/>
          <w:szCs w:val="30"/>
        </w:rPr>
      </w:pPr>
    </w:p>
    <w:p w14:paraId="21E3564C" w14:textId="054C108C" w:rsidR="0010750E" w:rsidRPr="006375B5" w:rsidRDefault="00214B3A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ทุนเรือนหุ้น</w:t>
      </w:r>
      <w:r w:rsidR="00A451C6" w:rsidRPr="006375B5">
        <w:rPr>
          <w:rFonts w:ascii="Angsana New" w:hAnsi="Angsana New"/>
          <w:sz w:val="30"/>
          <w:szCs w:val="30"/>
          <w:cs/>
        </w:rPr>
        <w:t xml:space="preserve"> </w:t>
      </w:r>
    </w:p>
    <w:p w14:paraId="2972565D" w14:textId="77777777" w:rsidR="00B679D9" w:rsidRPr="006375B5" w:rsidRDefault="00B679D9" w:rsidP="00B679D9">
      <w:pPr>
        <w:rPr>
          <w:rFonts w:ascii="Angsana New" w:hAnsi="Angsana New"/>
          <w:color w:val="2E74B5"/>
          <w:sz w:val="30"/>
          <w:szCs w:val="30"/>
        </w:rPr>
      </w:pPr>
    </w:p>
    <w:tbl>
      <w:tblPr>
        <w:tblW w:w="9216" w:type="dxa"/>
        <w:tblInd w:w="423" w:type="dxa"/>
        <w:tblLayout w:type="fixed"/>
        <w:tblLook w:val="0000" w:firstRow="0" w:lastRow="0" w:firstColumn="0" w:lastColumn="0" w:noHBand="0" w:noVBand="0"/>
      </w:tblPr>
      <w:tblGrid>
        <w:gridCol w:w="3085"/>
        <w:gridCol w:w="813"/>
        <w:gridCol w:w="273"/>
        <w:gridCol w:w="1075"/>
        <w:gridCol w:w="264"/>
        <w:gridCol w:w="1052"/>
        <w:gridCol w:w="262"/>
        <w:gridCol w:w="1076"/>
        <w:gridCol w:w="271"/>
        <w:gridCol w:w="1045"/>
      </w:tblGrid>
      <w:tr w:rsidR="00C63E79" w:rsidRPr="006375B5" w14:paraId="19B1DA8F" w14:textId="77777777" w:rsidTr="000D18D7">
        <w:trPr>
          <w:trHeight w:val="70"/>
          <w:tblHeader/>
        </w:trPr>
        <w:tc>
          <w:tcPr>
            <w:tcW w:w="1674" w:type="pct"/>
          </w:tcPr>
          <w:p w14:paraId="2267E7F8" w14:textId="77777777" w:rsidR="00C63E79" w:rsidRPr="006375B5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073ADD71" w14:textId="77777777" w:rsidR="00C63E79" w:rsidRPr="006375B5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0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มูลค่าหุ้น</w:t>
            </w:r>
          </w:p>
        </w:tc>
        <w:tc>
          <w:tcPr>
            <w:tcW w:w="148" w:type="pct"/>
          </w:tcPr>
          <w:p w14:paraId="784DE6B1" w14:textId="77777777" w:rsidR="00C63E79" w:rsidRPr="006375B5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7" w:type="pct"/>
            <w:gridSpan w:val="3"/>
          </w:tcPr>
          <w:p w14:paraId="5F98040E" w14:textId="5DBC4A0F" w:rsidR="00C63E79" w:rsidRPr="006375B5" w:rsidRDefault="000E564C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42" w:type="pct"/>
          </w:tcPr>
          <w:p w14:paraId="65E076F5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pct"/>
            <w:gridSpan w:val="3"/>
          </w:tcPr>
          <w:p w14:paraId="6F408817" w14:textId="013A7B1B" w:rsidR="00C63E79" w:rsidRPr="006375B5" w:rsidRDefault="000E564C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C63E79" w:rsidRPr="006375B5" w14:paraId="69648C70" w14:textId="77777777" w:rsidTr="000D18D7">
        <w:trPr>
          <w:trHeight w:val="70"/>
          <w:tblHeader/>
        </w:trPr>
        <w:tc>
          <w:tcPr>
            <w:tcW w:w="1674" w:type="pct"/>
          </w:tcPr>
          <w:p w14:paraId="571A71B2" w14:textId="77777777" w:rsidR="00C63E79" w:rsidRPr="006375B5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2C889A06" w14:textId="77777777" w:rsidR="00C63E79" w:rsidRPr="006375B5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ต่อหุ้น</w:t>
            </w:r>
          </w:p>
        </w:tc>
        <w:tc>
          <w:tcPr>
            <w:tcW w:w="148" w:type="pct"/>
          </w:tcPr>
          <w:p w14:paraId="0F89A249" w14:textId="77777777" w:rsidR="00C63E79" w:rsidRPr="006375B5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3" w:type="pct"/>
          </w:tcPr>
          <w:p w14:paraId="2E2396A6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143" w:type="pct"/>
          </w:tcPr>
          <w:p w14:paraId="265726C3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7876D31D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142" w:type="pct"/>
          </w:tcPr>
          <w:p w14:paraId="018DFC4B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3F148D5B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147" w:type="pct"/>
          </w:tcPr>
          <w:p w14:paraId="127FBA2C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4915EE52" w14:textId="77777777" w:rsidR="00C63E79" w:rsidRPr="006375B5" w:rsidRDefault="00C63E79" w:rsidP="000D18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9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จำนวนเงิน</w:t>
            </w:r>
          </w:p>
        </w:tc>
      </w:tr>
      <w:tr w:rsidR="00C63E79" w:rsidRPr="006375B5" w14:paraId="56706B85" w14:textId="77777777" w:rsidTr="000D18D7">
        <w:trPr>
          <w:trHeight w:val="80"/>
          <w:tblHeader/>
        </w:trPr>
        <w:tc>
          <w:tcPr>
            <w:tcW w:w="1674" w:type="pct"/>
          </w:tcPr>
          <w:p w14:paraId="516C9DEC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41" w:type="pct"/>
          </w:tcPr>
          <w:p w14:paraId="4EF33C87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48" w:type="pct"/>
          </w:tcPr>
          <w:p w14:paraId="6465E00E" w14:textId="77777777" w:rsidR="00C63E79" w:rsidRPr="006375B5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37" w:type="pct"/>
            <w:gridSpan w:val="7"/>
          </w:tcPr>
          <w:p w14:paraId="33517132" w14:textId="77777777" w:rsidR="00C63E79" w:rsidRPr="006375B5" w:rsidRDefault="00C63E79" w:rsidP="001A6C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="001A6CEC"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ล้าน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หุ้น / </w:t>
            </w:r>
            <w:r w:rsidR="001A6CEC"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ล้า</w:t>
            </w: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D51A78" w:rsidRPr="006375B5" w14:paraId="375A6A3C" w14:textId="77777777" w:rsidTr="005A7152">
        <w:tc>
          <w:tcPr>
            <w:tcW w:w="1674" w:type="pct"/>
          </w:tcPr>
          <w:p w14:paraId="42127EC8" w14:textId="75FD785F" w:rsidR="00D51A78" w:rsidRPr="006375B5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i/>
                <w:iCs/>
                <w:sz w:val="30"/>
                <w:szCs w:val="30"/>
                <w:cs/>
                <w:lang w:val="th-TH"/>
              </w:rPr>
              <w:t>ทุนจดทะเบียน</w:t>
            </w:r>
          </w:p>
        </w:tc>
        <w:tc>
          <w:tcPr>
            <w:tcW w:w="441" w:type="pct"/>
          </w:tcPr>
          <w:p w14:paraId="5A969B1E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5EC9AD48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7A0985C2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5A5D652D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4BFF595F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1E146C2D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1086CBF3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1E4AD556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37E71697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51A78" w:rsidRPr="006375B5" w14:paraId="773FA8BA" w14:textId="77777777" w:rsidTr="005A7152">
        <w:tc>
          <w:tcPr>
            <w:tcW w:w="1674" w:type="pct"/>
          </w:tcPr>
          <w:p w14:paraId="27A44AE8" w14:textId="4F5EA571" w:rsidR="00D51A78" w:rsidRPr="006375B5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sz w:val="30"/>
                <w:szCs w:val="30"/>
                <w:cs/>
                <w:lang w:val="th-TH"/>
              </w:rPr>
              <w:t xml:space="preserve">ณ วันที่ 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sz w:val="30"/>
                <w:szCs w:val="30"/>
                <w:cs/>
              </w:rPr>
              <w:t>ตุลาคม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2564</w:t>
            </w:r>
            <w:r w:rsidR="006B4E42">
              <w:rPr>
                <w:rFonts w:ascii="Angsana New" w:eastAsia="Times New Roman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/</w:t>
            </w:r>
            <w:r w:rsidR="006B4E42">
              <w:rPr>
                <w:rFonts w:ascii="Angsana New" w:eastAsia="Times New Roman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2563</w:t>
            </w:r>
          </w:p>
        </w:tc>
        <w:tc>
          <w:tcPr>
            <w:tcW w:w="441" w:type="pct"/>
          </w:tcPr>
          <w:p w14:paraId="64DA5EDA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2875B05B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45FB60C2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57BBDA2D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5CADD92C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14714B3F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596076B1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64B65717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4237F1AF" w14:textId="77777777" w:rsidR="00D51A78" w:rsidRPr="006375B5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B115F" w:rsidRPr="006375B5" w14:paraId="6424B78E" w14:textId="77777777" w:rsidTr="005A7152">
        <w:tc>
          <w:tcPr>
            <w:tcW w:w="1674" w:type="pct"/>
          </w:tcPr>
          <w:p w14:paraId="75F97F72" w14:textId="3B316C6F" w:rsidR="008B115F" w:rsidRPr="006375B5" w:rsidRDefault="00F758D5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 </w:t>
            </w:r>
            <w:r w:rsidR="008B115F" w:rsidRPr="006375B5">
              <w:rPr>
                <w:rFonts w:ascii="Angsana New" w:eastAsia="Times New Roman" w:hAnsi="Angsana New"/>
                <w:sz w:val="30"/>
                <w:szCs w:val="30"/>
              </w:rPr>
              <w:t xml:space="preserve">- </w:t>
            </w:r>
            <w:r w:rsidR="008B115F" w:rsidRPr="006375B5">
              <w:rPr>
                <w:rFonts w:ascii="Angsana New" w:eastAsia="Times New Roman" w:hAnsi="Angsana New" w:hint="cs"/>
                <w:sz w:val="30"/>
                <w:szCs w:val="30"/>
                <w:cs/>
                <w:lang w:val="th-TH"/>
              </w:rPr>
              <w:t>หุ้นสามัญ</w:t>
            </w:r>
          </w:p>
        </w:tc>
        <w:tc>
          <w:tcPr>
            <w:tcW w:w="441" w:type="pct"/>
          </w:tcPr>
          <w:p w14:paraId="7F9B2761" w14:textId="7D194D64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7E42B4E3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60226405" w14:textId="11992882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865457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711</w:t>
            </w:r>
          </w:p>
        </w:tc>
        <w:tc>
          <w:tcPr>
            <w:tcW w:w="143" w:type="pct"/>
          </w:tcPr>
          <w:p w14:paraId="226401E3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71A934C8" w14:textId="7A12D670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 w:hint="cs"/>
                <w:sz w:val="30"/>
                <w:szCs w:val="30"/>
              </w:rPr>
              <w:t>3</w:t>
            </w:r>
            <w:r w:rsidR="00865457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711</w:t>
            </w:r>
          </w:p>
        </w:tc>
        <w:tc>
          <w:tcPr>
            <w:tcW w:w="142" w:type="pct"/>
          </w:tcPr>
          <w:p w14:paraId="035ADC43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4FC0B6B4" w14:textId="48B58A64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</w:t>
            </w:r>
            <w:r w:rsidR="008B115F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227</w:t>
            </w:r>
          </w:p>
        </w:tc>
        <w:tc>
          <w:tcPr>
            <w:tcW w:w="147" w:type="pct"/>
          </w:tcPr>
          <w:p w14:paraId="2F2DF25B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10B7542B" w14:textId="270C5611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="008B115F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227</w:t>
            </w:r>
          </w:p>
        </w:tc>
      </w:tr>
      <w:tr w:rsidR="008B115F" w:rsidRPr="006375B5" w14:paraId="5331AA86" w14:textId="77777777" w:rsidTr="00FB573E">
        <w:tc>
          <w:tcPr>
            <w:tcW w:w="1674" w:type="pct"/>
          </w:tcPr>
          <w:p w14:paraId="768E3E2D" w14:textId="4189F426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 w:rsidRPr="006375B5">
              <w:rPr>
                <w:rFonts w:ascii="Angsana New" w:eastAsia="Times New Roman" w:hAnsi="Angsana New" w:hint="cs"/>
                <w:sz w:val="30"/>
                <w:szCs w:val="30"/>
                <w:cs/>
              </w:rPr>
              <w:t>ลดหุ้น</w:t>
            </w:r>
          </w:p>
        </w:tc>
        <w:tc>
          <w:tcPr>
            <w:tcW w:w="441" w:type="pct"/>
          </w:tcPr>
          <w:p w14:paraId="49F431D1" w14:textId="7C0282AA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3828074D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72ACEFC8" w14:textId="28F64C6C" w:rsidR="008B115F" w:rsidRPr="006375B5" w:rsidRDefault="00865457" w:rsidP="00D32D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6F77D18D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62AEFED7" w14:textId="0BDE99EA" w:rsidR="008B115F" w:rsidRPr="006375B5" w:rsidRDefault="00865457" w:rsidP="00D32D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2" w:type="pct"/>
          </w:tcPr>
          <w:p w14:paraId="6E73583E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5A0D3011" w14:textId="59F80268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8B115F">
              <w:rPr>
                <w:rFonts w:ascii="Angsana New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908</w:t>
            </w:r>
            <w:r w:rsidRPr="008B115F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7" w:type="pct"/>
          </w:tcPr>
          <w:p w14:paraId="46F9EB98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7CD003E0" w14:textId="69A7B91A" w:rsidR="008B115F" w:rsidRPr="008B115F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6375B5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0E564C" w:rsidRPr="000E564C">
              <w:rPr>
                <w:rFonts w:ascii="Angsana New" w:eastAsia="Times New Roman" w:hAnsi="Angsana New"/>
                <w:sz w:val="30"/>
                <w:szCs w:val="30"/>
              </w:rPr>
              <w:t>908</w:t>
            </w:r>
            <w:r w:rsidRPr="006375B5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8B115F" w:rsidRPr="006375B5" w14:paraId="57F0B95D" w14:textId="77777777" w:rsidTr="00FB573E">
        <w:tc>
          <w:tcPr>
            <w:tcW w:w="1674" w:type="pct"/>
          </w:tcPr>
          <w:p w14:paraId="47EEE10F" w14:textId="64682B25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 ออกหุ้นใหม่</w:t>
            </w:r>
          </w:p>
        </w:tc>
        <w:tc>
          <w:tcPr>
            <w:tcW w:w="441" w:type="pct"/>
          </w:tcPr>
          <w:p w14:paraId="323CE0C8" w14:textId="6589654D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64881472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single" w:sz="4" w:space="0" w:color="auto"/>
            </w:tcBorders>
          </w:tcPr>
          <w:p w14:paraId="538557AB" w14:textId="75C34ED7" w:rsidR="008B115F" w:rsidRPr="006375B5" w:rsidRDefault="00865457" w:rsidP="00D32D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3D81176F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bottom w:val="single" w:sz="4" w:space="0" w:color="auto"/>
            </w:tcBorders>
          </w:tcPr>
          <w:p w14:paraId="1C6CCEC6" w14:textId="60B48E15" w:rsidR="008B115F" w:rsidRPr="006375B5" w:rsidRDefault="00865457" w:rsidP="00D32D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2" w:type="pct"/>
          </w:tcPr>
          <w:p w14:paraId="1545466B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single" w:sz="4" w:space="0" w:color="auto"/>
            </w:tcBorders>
          </w:tcPr>
          <w:p w14:paraId="1DAB2B19" w14:textId="0503C6AB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8B115F" w:rsidRPr="008B115F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392</w:t>
            </w:r>
          </w:p>
        </w:tc>
        <w:tc>
          <w:tcPr>
            <w:tcW w:w="147" w:type="pct"/>
          </w:tcPr>
          <w:p w14:paraId="4AA128B6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</w:tcPr>
          <w:p w14:paraId="23A3A4A9" w14:textId="1ACB84AA" w:rsidR="008B115F" w:rsidRPr="008B115F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8B115F" w:rsidRPr="006375B5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sz w:val="30"/>
                <w:szCs w:val="30"/>
              </w:rPr>
              <w:t>392</w:t>
            </w:r>
          </w:p>
        </w:tc>
      </w:tr>
      <w:tr w:rsidR="008B115F" w:rsidRPr="006375B5" w14:paraId="35D5CEDE" w14:textId="77777777" w:rsidTr="00FB573E">
        <w:tc>
          <w:tcPr>
            <w:tcW w:w="1674" w:type="pct"/>
          </w:tcPr>
          <w:p w14:paraId="3A596E73" w14:textId="3F363EE0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eastAsia="Times New Roman" w:hAnsi="Angsana New" w:hint="cs"/>
                <w:b/>
                <w:bCs/>
                <w:spacing w:val="-2"/>
                <w:sz w:val="30"/>
                <w:szCs w:val="30"/>
                <w:cs/>
                <w:lang w:val="th-TH"/>
              </w:rPr>
              <w:t xml:space="preserve">ณ วันที่ </w:t>
            </w:r>
            <w:r w:rsidR="000E564C" w:rsidRPr="000E564C">
              <w:rPr>
                <w:rFonts w:ascii="Angsana New" w:eastAsia="Times New Roman" w:hAnsi="Angsana New"/>
                <w:b/>
                <w:bCs/>
                <w:spacing w:val="-2"/>
                <w:sz w:val="30"/>
                <w:szCs w:val="30"/>
              </w:rPr>
              <w:t>30</w:t>
            </w:r>
            <w:r w:rsidRPr="006375B5">
              <w:rPr>
                <w:rFonts w:ascii="Angsana New" w:eastAsia="Times New Roman" w:hAnsi="Angsana New"/>
                <w:b/>
                <w:bCs/>
                <w:spacing w:val="-2"/>
                <w:sz w:val="30"/>
                <w:szCs w:val="30"/>
              </w:rPr>
              <w:t xml:space="preserve"> </w:t>
            </w:r>
            <w:r w:rsidRPr="006375B5">
              <w:rPr>
                <w:rFonts w:ascii="Angsana New" w:eastAsia="Times New Roman" w:hAnsi="Angsana New" w:hint="cs"/>
                <w:b/>
                <w:bCs/>
                <w:spacing w:val="-2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441" w:type="pct"/>
          </w:tcPr>
          <w:p w14:paraId="13EF17E8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5674E8DC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single" w:sz="4" w:space="0" w:color="auto"/>
            </w:tcBorders>
          </w:tcPr>
          <w:p w14:paraId="5E1627FF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130946F1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top w:val="single" w:sz="4" w:space="0" w:color="auto"/>
            </w:tcBorders>
          </w:tcPr>
          <w:p w14:paraId="65F35534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43189AEF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top w:val="single" w:sz="4" w:space="0" w:color="auto"/>
            </w:tcBorders>
          </w:tcPr>
          <w:p w14:paraId="21FCA402" w14:textId="02578BF3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742CAAC1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</w:tcBorders>
          </w:tcPr>
          <w:p w14:paraId="709F99A2" w14:textId="73A09D46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B115F" w:rsidRPr="006375B5" w14:paraId="0B5AEF22" w14:textId="77777777" w:rsidTr="00FB573E">
        <w:tc>
          <w:tcPr>
            <w:tcW w:w="1674" w:type="pct"/>
          </w:tcPr>
          <w:p w14:paraId="410DA6E6" w14:textId="720D7EBD" w:rsidR="008B115F" w:rsidRPr="006375B5" w:rsidRDefault="006B4E42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  </w:t>
            </w:r>
            <w:r w:rsidR="008B115F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- </w:t>
            </w:r>
            <w:r w:rsidR="008B115F" w:rsidRPr="006375B5"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  <w:lang w:val="th-TH"/>
              </w:rPr>
              <w:t>หุ้นสามัญ</w:t>
            </w:r>
          </w:p>
        </w:tc>
        <w:tc>
          <w:tcPr>
            <w:tcW w:w="441" w:type="pct"/>
          </w:tcPr>
          <w:p w14:paraId="43C88F0F" w14:textId="3B0C4A9D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0025138F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double" w:sz="4" w:space="0" w:color="auto"/>
            </w:tcBorders>
          </w:tcPr>
          <w:p w14:paraId="296C1803" w14:textId="2284B257" w:rsidR="008B115F" w:rsidRPr="00865457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865457" w:rsidRPr="0086545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711</w:t>
            </w:r>
          </w:p>
        </w:tc>
        <w:tc>
          <w:tcPr>
            <w:tcW w:w="143" w:type="pct"/>
          </w:tcPr>
          <w:p w14:paraId="32E1F45F" w14:textId="77777777" w:rsidR="008B115F" w:rsidRPr="00865457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1" w:type="pct"/>
            <w:tcBorders>
              <w:bottom w:val="double" w:sz="4" w:space="0" w:color="auto"/>
            </w:tcBorders>
          </w:tcPr>
          <w:p w14:paraId="2168BB1A" w14:textId="28197F62" w:rsidR="008B115F" w:rsidRPr="00865457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865457" w:rsidRPr="0086545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711</w:t>
            </w:r>
          </w:p>
        </w:tc>
        <w:tc>
          <w:tcPr>
            <w:tcW w:w="142" w:type="pct"/>
          </w:tcPr>
          <w:p w14:paraId="49DE9F13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double" w:sz="4" w:space="0" w:color="auto"/>
            </w:tcBorders>
          </w:tcPr>
          <w:p w14:paraId="7C897271" w14:textId="1A253DC3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  <w:r w:rsidR="008B115F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711</w:t>
            </w:r>
          </w:p>
        </w:tc>
        <w:tc>
          <w:tcPr>
            <w:tcW w:w="147" w:type="pct"/>
          </w:tcPr>
          <w:p w14:paraId="3FF85163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double" w:sz="4" w:space="0" w:color="auto"/>
            </w:tcBorders>
          </w:tcPr>
          <w:p w14:paraId="34571204" w14:textId="39C71FED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  <w:r w:rsidR="008B115F" w:rsidRPr="006375B5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711</w:t>
            </w:r>
          </w:p>
        </w:tc>
      </w:tr>
      <w:tr w:rsidR="008B115F" w:rsidRPr="006375B5" w14:paraId="035718F7" w14:textId="77777777" w:rsidTr="00FB573E">
        <w:tc>
          <w:tcPr>
            <w:tcW w:w="1674" w:type="pct"/>
          </w:tcPr>
          <w:p w14:paraId="22812980" w14:textId="77777777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5021E03A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3EA3EAE9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double" w:sz="4" w:space="0" w:color="auto"/>
            </w:tcBorders>
          </w:tcPr>
          <w:p w14:paraId="3177BE51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59CD02D0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top w:val="double" w:sz="4" w:space="0" w:color="auto"/>
            </w:tcBorders>
          </w:tcPr>
          <w:p w14:paraId="28F1DA27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614AD5EB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top w:val="double" w:sz="4" w:space="0" w:color="auto"/>
            </w:tcBorders>
          </w:tcPr>
          <w:p w14:paraId="0EFD8AB7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2FBF4900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double" w:sz="4" w:space="0" w:color="auto"/>
            </w:tcBorders>
          </w:tcPr>
          <w:p w14:paraId="58605985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B115F" w:rsidRPr="006375B5" w14:paraId="36B3CBDB" w14:textId="77777777" w:rsidTr="000D18D7">
        <w:tc>
          <w:tcPr>
            <w:tcW w:w="1674" w:type="pct"/>
          </w:tcPr>
          <w:p w14:paraId="33EB449C" w14:textId="4CB4EB6D" w:rsidR="008B115F" w:rsidRPr="006375B5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63B3D57C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0511D476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18106140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476F986F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1F37BF68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38B6AD88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532C0F73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5C598ED6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72C97C55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66DE7" w:rsidRPr="006375B5" w14:paraId="3DD89CE8" w14:textId="77777777" w:rsidTr="000D18D7">
        <w:tc>
          <w:tcPr>
            <w:tcW w:w="1674" w:type="pct"/>
          </w:tcPr>
          <w:p w14:paraId="4CD5FBB5" w14:textId="77777777" w:rsidR="00466DE7" w:rsidRPr="006375B5" w:rsidRDefault="00466DE7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48261CE7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792FB510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36421D46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2169E704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76D03D19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2DC4CE36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7227B745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78AEC11B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63333080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66DE7" w:rsidRPr="006375B5" w14:paraId="38196A4C" w14:textId="77777777" w:rsidTr="000D18D7">
        <w:tc>
          <w:tcPr>
            <w:tcW w:w="1674" w:type="pct"/>
          </w:tcPr>
          <w:p w14:paraId="2588A887" w14:textId="77777777" w:rsidR="00466DE7" w:rsidRPr="006375B5" w:rsidRDefault="00466DE7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06B60668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10208293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4A3DFD1F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47245F2F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59646E81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7CF0424C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282C4BFB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466BA517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2AA93315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66DE7" w:rsidRPr="006375B5" w14:paraId="7F78B607" w14:textId="77777777" w:rsidTr="000D18D7">
        <w:tc>
          <w:tcPr>
            <w:tcW w:w="1674" w:type="pct"/>
          </w:tcPr>
          <w:p w14:paraId="0221257E" w14:textId="53B882E6" w:rsidR="00466DE7" w:rsidRPr="006375B5" w:rsidRDefault="00466DE7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หุ้นที่ออกและชำระแล้ว</w:t>
            </w:r>
          </w:p>
        </w:tc>
        <w:tc>
          <w:tcPr>
            <w:tcW w:w="441" w:type="pct"/>
          </w:tcPr>
          <w:p w14:paraId="4CA808DF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65693265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0FBF464E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37F8CA3F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5E73974B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1380123B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3348302F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736D513D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43D28D04" w14:textId="77777777" w:rsidR="00466DE7" w:rsidRPr="006375B5" w:rsidRDefault="00466DE7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B115F" w:rsidRPr="006375B5" w14:paraId="12F7A8A3" w14:textId="77777777" w:rsidTr="000D18D7">
        <w:tc>
          <w:tcPr>
            <w:tcW w:w="1674" w:type="pct"/>
          </w:tcPr>
          <w:p w14:paraId="77B6F570" w14:textId="1C0F753E" w:rsidR="008B115F" w:rsidRPr="006375B5" w:rsidDel="003E102E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วันที่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2564</w:t>
            </w:r>
            <w:r w:rsidR="006B4E4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>/</w:t>
            </w:r>
            <w:r w:rsidR="006B4E42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441" w:type="pct"/>
          </w:tcPr>
          <w:p w14:paraId="40F2AEB1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39249072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4AC63E94" w14:textId="77777777" w:rsidR="008B115F" w:rsidRPr="006375B5" w:rsidDel="00BA69B7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325B9373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7E347AE4" w14:textId="77777777" w:rsidR="008B115F" w:rsidRPr="006375B5" w:rsidDel="00BA69B7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3E5B6E0C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</w:tcPr>
          <w:p w14:paraId="54998784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</w:tcPr>
          <w:p w14:paraId="20F0C5E5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</w:tcPr>
          <w:p w14:paraId="4FE4AE18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8B115F" w:rsidRPr="006375B5" w14:paraId="656BE159" w14:textId="77777777" w:rsidTr="000D18D7">
        <w:tc>
          <w:tcPr>
            <w:tcW w:w="1674" w:type="pct"/>
          </w:tcPr>
          <w:p w14:paraId="4B26CC6B" w14:textId="516DE6D1" w:rsidR="008B115F" w:rsidRPr="006375B5" w:rsidDel="003E102E" w:rsidRDefault="00F758D5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="008B115F" w:rsidRPr="006375B5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="008B115F" w:rsidRPr="006375B5">
              <w:rPr>
                <w:rFonts w:ascii="Angsana New" w:hAnsi="Angsana New" w:hint="cs"/>
                <w:sz w:val="30"/>
                <w:szCs w:val="30"/>
                <w:cs/>
              </w:rPr>
              <w:t>หุ้นสามัญ</w:t>
            </w:r>
          </w:p>
        </w:tc>
        <w:tc>
          <w:tcPr>
            <w:tcW w:w="441" w:type="pct"/>
          </w:tcPr>
          <w:p w14:paraId="2A7D132B" w14:textId="75C9CBF7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1B551A7C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bottom"/>
          </w:tcPr>
          <w:p w14:paraId="2AE5D3ED" w14:textId="68B88E47" w:rsidR="008B115F" w:rsidRPr="006375B5" w:rsidDel="00BA69B7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ED47E8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319</w:t>
            </w:r>
          </w:p>
        </w:tc>
        <w:tc>
          <w:tcPr>
            <w:tcW w:w="143" w:type="pct"/>
          </w:tcPr>
          <w:p w14:paraId="4DFFEC82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vAlign w:val="bottom"/>
          </w:tcPr>
          <w:p w14:paraId="6E212704" w14:textId="5DCD5EEF" w:rsidR="008B115F" w:rsidRPr="006375B5" w:rsidDel="00BA69B7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ED47E8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319</w:t>
            </w:r>
          </w:p>
        </w:tc>
        <w:tc>
          <w:tcPr>
            <w:tcW w:w="142" w:type="pct"/>
            <w:vAlign w:val="bottom"/>
          </w:tcPr>
          <w:p w14:paraId="08E2C4F5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vAlign w:val="bottom"/>
          </w:tcPr>
          <w:p w14:paraId="7EAAB242" w14:textId="1B3C20DD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8B115F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319</w:t>
            </w:r>
          </w:p>
        </w:tc>
        <w:tc>
          <w:tcPr>
            <w:tcW w:w="147" w:type="pct"/>
          </w:tcPr>
          <w:p w14:paraId="75858436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1E2DFDBC" w14:textId="7089F667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8B115F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319</w:t>
            </w:r>
          </w:p>
        </w:tc>
      </w:tr>
      <w:tr w:rsidR="008B115F" w:rsidRPr="006375B5" w14:paraId="52715E3A" w14:textId="77777777" w:rsidTr="000D18D7">
        <w:tc>
          <w:tcPr>
            <w:tcW w:w="1674" w:type="pct"/>
          </w:tcPr>
          <w:p w14:paraId="1F95F205" w14:textId="501946AB" w:rsidR="008B115F" w:rsidRPr="006375B5" w:rsidDel="003E102E" w:rsidRDefault="008B115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ณ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="000E564C"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441" w:type="pct"/>
          </w:tcPr>
          <w:p w14:paraId="5672660F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7DC228C9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single" w:sz="4" w:space="0" w:color="auto"/>
            </w:tcBorders>
            <w:vAlign w:val="bottom"/>
          </w:tcPr>
          <w:p w14:paraId="1CA390F8" w14:textId="77777777" w:rsidR="008B115F" w:rsidRPr="006375B5" w:rsidDel="00BA69B7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vAlign w:val="bottom"/>
          </w:tcPr>
          <w:p w14:paraId="49FD4DF0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1" w:type="pct"/>
            <w:tcBorders>
              <w:top w:val="single" w:sz="4" w:space="0" w:color="auto"/>
            </w:tcBorders>
            <w:vAlign w:val="bottom"/>
          </w:tcPr>
          <w:p w14:paraId="15A3D3D8" w14:textId="77777777" w:rsidR="008B115F" w:rsidRPr="006375B5" w:rsidDel="00BA69B7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4902CF46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tcBorders>
              <w:top w:val="single" w:sz="4" w:space="0" w:color="auto"/>
            </w:tcBorders>
            <w:vAlign w:val="bottom"/>
          </w:tcPr>
          <w:p w14:paraId="0BD6870D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bottom"/>
          </w:tcPr>
          <w:p w14:paraId="4007B04D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</w:tcBorders>
            <w:vAlign w:val="bottom"/>
          </w:tcPr>
          <w:p w14:paraId="020344C1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8B115F" w:rsidRPr="006375B5" w14:paraId="5F35C6B1" w14:textId="77777777" w:rsidTr="000D18D7">
        <w:tc>
          <w:tcPr>
            <w:tcW w:w="1674" w:type="pct"/>
          </w:tcPr>
          <w:p w14:paraId="50CC9BDC" w14:textId="6FA7F1D0" w:rsidR="008B115F" w:rsidRPr="006375B5" w:rsidDel="003E102E" w:rsidRDefault="00E03437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  </w:t>
            </w:r>
            <w:r w:rsidR="008B115F" w:rsidRPr="006375B5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- </w:t>
            </w:r>
            <w:r w:rsidR="008B115F"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หุ้นสามัญ</w:t>
            </w:r>
          </w:p>
        </w:tc>
        <w:tc>
          <w:tcPr>
            <w:tcW w:w="441" w:type="pct"/>
          </w:tcPr>
          <w:p w14:paraId="54841CCA" w14:textId="6B64CAEA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6B51515D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double" w:sz="4" w:space="0" w:color="auto"/>
            </w:tcBorders>
            <w:vAlign w:val="bottom"/>
          </w:tcPr>
          <w:p w14:paraId="29AB50C7" w14:textId="6AF7C022" w:rsidR="008B115F" w:rsidRPr="006375B5" w:rsidDel="00BA69B7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ED47E8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143" w:type="pct"/>
            <w:vAlign w:val="bottom"/>
          </w:tcPr>
          <w:p w14:paraId="2C469CAA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1" w:type="pct"/>
            <w:tcBorders>
              <w:bottom w:val="double" w:sz="4" w:space="0" w:color="auto"/>
            </w:tcBorders>
            <w:vAlign w:val="bottom"/>
          </w:tcPr>
          <w:p w14:paraId="2BF4EC58" w14:textId="40604CD3" w:rsidR="008B115F" w:rsidRPr="006375B5" w:rsidDel="00BA69B7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ED47E8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142" w:type="pct"/>
            <w:vAlign w:val="bottom"/>
          </w:tcPr>
          <w:p w14:paraId="6E1BA37D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double" w:sz="4" w:space="0" w:color="auto"/>
            </w:tcBorders>
            <w:vAlign w:val="bottom"/>
          </w:tcPr>
          <w:p w14:paraId="355BE31A" w14:textId="696AB2FD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8B115F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147" w:type="pct"/>
            <w:vAlign w:val="bottom"/>
          </w:tcPr>
          <w:p w14:paraId="21243D7B" w14:textId="77777777" w:rsidR="008B115F" w:rsidRPr="006375B5" w:rsidRDefault="008B115F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double" w:sz="4" w:space="0" w:color="auto"/>
            </w:tcBorders>
            <w:vAlign w:val="bottom"/>
          </w:tcPr>
          <w:p w14:paraId="065753C8" w14:textId="62BB56DF" w:rsidR="008B115F" w:rsidRPr="006375B5" w:rsidRDefault="000E564C" w:rsidP="008B115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8B115F" w:rsidRPr="006375B5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</w:tr>
    </w:tbl>
    <w:p w14:paraId="0F285C2A" w14:textId="77777777" w:rsidR="009C0A3B" w:rsidRPr="006375B5" w:rsidRDefault="009C0A3B" w:rsidP="009C0A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677B55A" w14:textId="2CC79E48" w:rsidR="00F822BF" w:rsidRPr="006375B5" w:rsidRDefault="009C0A3B" w:rsidP="009C0A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3C1EBA">
        <w:rPr>
          <w:rFonts w:ascii="Angsana New" w:hAnsi="Angsana New" w:hint="cs"/>
          <w:spacing w:val="-4"/>
          <w:sz w:val="30"/>
          <w:szCs w:val="30"/>
          <w:cs/>
        </w:rPr>
        <w:t>ผู้ถือหุ้นสามัญจะได้รับสิทธิในการรับเงินปันผลจากการประกาศจ่ายเงินปันผลและมีสิทธิออกเสียงลงคะแนนหนึ่งเสียง</w:t>
      </w:r>
      <w:r w:rsidRPr="006375B5">
        <w:rPr>
          <w:rFonts w:ascii="Angsana New" w:hAnsi="Angsana New" w:hint="cs"/>
          <w:sz w:val="30"/>
          <w:szCs w:val="30"/>
          <w:cs/>
        </w:rPr>
        <w:t>ต่อหนึ่งหุ้นในที่ประชุมของบริษัท</w:t>
      </w:r>
    </w:p>
    <w:p w14:paraId="674BAAA6" w14:textId="7A66BF5D" w:rsidR="00DE4CC5" w:rsidRPr="006375B5" w:rsidRDefault="00DE4CC5" w:rsidP="00B371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  <w:cs/>
        </w:rPr>
      </w:pPr>
    </w:p>
    <w:p w14:paraId="6B3B5909" w14:textId="2D213E15" w:rsidR="008A4390" w:rsidRPr="006375B5" w:rsidRDefault="008A4390" w:rsidP="008A43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FF0000"/>
          <w:sz w:val="30"/>
          <w:szCs w:val="30"/>
        </w:rPr>
      </w:pPr>
      <w:r w:rsidRPr="006375B5">
        <w:rPr>
          <w:rFonts w:asciiTheme="majorBidi" w:hAnsiTheme="majorBidi" w:cstheme="majorBidi" w:hint="cs"/>
          <w:i/>
          <w:iCs/>
          <w:color w:val="000000" w:themeColor="text1"/>
          <w:sz w:val="30"/>
          <w:szCs w:val="30"/>
          <w:cs/>
        </w:rPr>
        <w:t xml:space="preserve">ปี </w:t>
      </w:r>
      <w:r w:rsidR="000E564C" w:rsidRPr="000E564C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>2564</w:t>
      </w:r>
      <w:r w:rsidRPr="006375B5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 xml:space="preserve"> </w:t>
      </w:r>
    </w:p>
    <w:p w14:paraId="5ED39DE9" w14:textId="77777777" w:rsidR="008A4390" w:rsidRPr="006375B5" w:rsidRDefault="008A4390" w:rsidP="008A43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775DE65B" w14:textId="4F8BAC5D" w:rsidR="008A4390" w:rsidRPr="006375B5" w:rsidRDefault="008A4390" w:rsidP="008A43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วันที่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13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มกราคม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2564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การประชุมสามัญผู้ถือหุ้นมีมติอนุมัติการลดทุนจดทะเบียนจาก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3</w:t>
      </w:r>
      <w:r w:rsidRPr="006375B5">
        <w:rPr>
          <w:rFonts w:asciiTheme="majorBidi" w:hAnsiTheme="majorBidi"/>
          <w:sz w:val="30"/>
          <w:szCs w:val="30"/>
        </w:rPr>
        <w:t>,</w:t>
      </w:r>
      <w:r w:rsidR="000E564C" w:rsidRPr="000E564C">
        <w:rPr>
          <w:rFonts w:asciiTheme="majorBidi" w:hAnsiTheme="majorBidi"/>
          <w:sz w:val="30"/>
          <w:szCs w:val="30"/>
        </w:rPr>
        <w:t>226</w:t>
      </w:r>
      <w:r w:rsidRPr="006375B5">
        <w:rPr>
          <w:rFonts w:asciiTheme="majorBidi" w:hAnsiTheme="majorBidi"/>
          <w:sz w:val="30"/>
          <w:szCs w:val="30"/>
        </w:rPr>
        <w:t>.</w:t>
      </w:r>
      <w:r w:rsidR="000E564C" w:rsidRPr="000E564C">
        <w:rPr>
          <w:rFonts w:asciiTheme="majorBidi" w:hAnsiTheme="majorBidi"/>
          <w:sz w:val="30"/>
          <w:szCs w:val="30"/>
        </w:rPr>
        <w:t>82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ล้านบาท</w:t>
      </w:r>
      <w:r w:rsidR="00AB223F">
        <w:rPr>
          <w:rFonts w:asciiTheme="majorBidi" w:hAnsiTheme="majorBidi"/>
          <w:sz w:val="30"/>
          <w:szCs w:val="30"/>
        </w:rPr>
        <w:br/>
      </w:r>
      <w:r w:rsidRPr="006375B5">
        <w:rPr>
          <w:rFonts w:asciiTheme="majorBidi" w:hAnsiTheme="majorBidi" w:hint="cs"/>
          <w:sz w:val="30"/>
          <w:szCs w:val="30"/>
          <w:cs/>
        </w:rPr>
        <w:t>เป็น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</w:t>
      </w:r>
      <w:r w:rsidRPr="006375B5">
        <w:rPr>
          <w:rFonts w:asciiTheme="majorBidi" w:hAnsiTheme="majorBidi"/>
          <w:sz w:val="30"/>
          <w:szCs w:val="30"/>
        </w:rPr>
        <w:t>,</w:t>
      </w:r>
      <w:r w:rsidR="000E564C" w:rsidRPr="000E564C">
        <w:rPr>
          <w:rFonts w:asciiTheme="majorBidi" w:hAnsiTheme="majorBidi"/>
          <w:sz w:val="30"/>
          <w:szCs w:val="30"/>
        </w:rPr>
        <w:t>319</w:t>
      </w:r>
      <w:r w:rsidRPr="006375B5">
        <w:rPr>
          <w:rFonts w:asciiTheme="majorBidi" w:hAnsiTheme="majorBidi"/>
          <w:sz w:val="30"/>
          <w:szCs w:val="30"/>
        </w:rPr>
        <w:t>.</w:t>
      </w:r>
      <w:r w:rsidR="000E564C" w:rsidRPr="000E564C">
        <w:rPr>
          <w:rFonts w:asciiTheme="majorBidi" w:hAnsiTheme="majorBidi"/>
          <w:sz w:val="30"/>
          <w:szCs w:val="30"/>
        </w:rPr>
        <w:t>28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ล้านบาท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โดยยกเลิกหุ้นสามัญที่ยังไม่ได้จำหน่ายจำนวน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907</w:t>
      </w:r>
      <w:r w:rsidRPr="006375B5">
        <w:rPr>
          <w:rFonts w:asciiTheme="majorBidi" w:hAnsiTheme="majorBidi"/>
          <w:sz w:val="30"/>
          <w:szCs w:val="30"/>
        </w:rPr>
        <w:t>.</w:t>
      </w:r>
      <w:r w:rsidR="000E564C" w:rsidRPr="000E564C">
        <w:rPr>
          <w:rFonts w:asciiTheme="majorBidi" w:hAnsiTheme="majorBidi"/>
          <w:sz w:val="30"/>
          <w:szCs w:val="30"/>
        </w:rPr>
        <w:t>54</w:t>
      </w:r>
      <w:r w:rsidRPr="006375B5">
        <w:rPr>
          <w:rFonts w:asciiTheme="majorBidi" w:hAnsiTheme="majorBidi"/>
          <w:sz w:val="30"/>
          <w:szCs w:val="30"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ล้านหุ้น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มูลค่าหุ้นละ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1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บาท</w:t>
      </w:r>
      <w:r w:rsidR="00AB223F">
        <w:rPr>
          <w:rFonts w:asciiTheme="majorBidi" w:hAnsiTheme="majorBidi"/>
          <w:sz w:val="30"/>
          <w:szCs w:val="30"/>
        </w:rPr>
        <w:br/>
      </w:r>
      <w:r w:rsidRPr="006375B5">
        <w:rPr>
          <w:rFonts w:asciiTheme="majorBidi" w:hAnsiTheme="majorBidi" w:hint="cs"/>
          <w:sz w:val="30"/>
          <w:szCs w:val="30"/>
          <w:cs/>
        </w:rPr>
        <w:t>และในวันเดียวกันผู้ถือหุ้นมีมติอนุมัติการเพิ่มทุนจดทะเบียนจาก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</w:t>
      </w:r>
      <w:r w:rsidRPr="006375B5">
        <w:rPr>
          <w:rFonts w:asciiTheme="majorBidi" w:hAnsiTheme="majorBidi"/>
          <w:sz w:val="30"/>
          <w:szCs w:val="30"/>
        </w:rPr>
        <w:t>,</w:t>
      </w:r>
      <w:r w:rsidR="000E564C" w:rsidRPr="000E564C">
        <w:rPr>
          <w:rFonts w:asciiTheme="majorBidi" w:hAnsiTheme="majorBidi"/>
          <w:sz w:val="30"/>
          <w:szCs w:val="30"/>
        </w:rPr>
        <w:t>319</w:t>
      </w:r>
      <w:r w:rsidRPr="006375B5">
        <w:rPr>
          <w:rFonts w:asciiTheme="majorBidi" w:hAnsiTheme="majorBidi"/>
          <w:sz w:val="30"/>
          <w:szCs w:val="30"/>
        </w:rPr>
        <w:t>.</w:t>
      </w:r>
      <w:r w:rsidR="000E564C" w:rsidRPr="000E564C">
        <w:rPr>
          <w:rFonts w:asciiTheme="majorBidi" w:hAnsiTheme="majorBidi"/>
          <w:sz w:val="30"/>
          <w:szCs w:val="30"/>
        </w:rPr>
        <w:t>28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ล้านบาทเป็น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3</w:t>
      </w:r>
      <w:r w:rsidRPr="006375B5">
        <w:rPr>
          <w:rFonts w:asciiTheme="majorBidi" w:hAnsiTheme="majorBidi"/>
          <w:sz w:val="30"/>
          <w:szCs w:val="30"/>
        </w:rPr>
        <w:t>,</w:t>
      </w:r>
      <w:r w:rsidR="000E564C" w:rsidRPr="000E564C">
        <w:rPr>
          <w:rFonts w:asciiTheme="majorBidi" w:hAnsiTheme="majorBidi"/>
          <w:sz w:val="30"/>
          <w:szCs w:val="30"/>
        </w:rPr>
        <w:t>710</w:t>
      </w:r>
      <w:r w:rsidRPr="006375B5">
        <w:rPr>
          <w:rFonts w:asciiTheme="majorBidi" w:hAnsiTheme="majorBidi"/>
          <w:sz w:val="30"/>
          <w:szCs w:val="30"/>
        </w:rPr>
        <w:t>.</w:t>
      </w:r>
      <w:r w:rsidR="000E564C" w:rsidRPr="000E564C">
        <w:rPr>
          <w:rFonts w:asciiTheme="majorBidi" w:hAnsiTheme="majorBidi"/>
          <w:sz w:val="30"/>
          <w:szCs w:val="30"/>
        </w:rPr>
        <w:t>84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ล้านบาท</w:t>
      </w:r>
      <w:r w:rsidR="00AB223F">
        <w:rPr>
          <w:rFonts w:asciiTheme="majorBidi" w:hAnsiTheme="majorBidi"/>
          <w:sz w:val="30"/>
          <w:szCs w:val="30"/>
        </w:rPr>
        <w:br/>
      </w:r>
      <w:r w:rsidRPr="006375B5">
        <w:rPr>
          <w:rFonts w:asciiTheme="majorBidi" w:hAnsiTheme="majorBidi" w:hint="cs"/>
          <w:sz w:val="30"/>
          <w:szCs w:val="30"/>
          <w:cs/>
        </w:rPr>
        <w:t>โดยการออกหุ้นสามัญจำนวน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1</w:t>
      </w:r>
      <w:r w:rsidRPr="006375B5">
        <w:rPr>
          <w:rFonts w:asciiTheme="majorBidi" w:hAnsiTheme="majorBidi" w:cstheme="majorBidi"/>
          <w:sz w:val="30"/>
          <w:szCs w:val="30"/>
        </w:rPr>
        <w:t>,</w:t>
      </w:r>
      <w:r w:rsidR="000E564C" w:rsidRPr="000E564C">
        <w:rPr>
          <w:rFonts w:asciiTheme="majorBidi" w:hAnsiTheme="majorBidi"/>
          <w:sz w:val="30"/>
          <w:szCs w:val="30"/>
        </w:rPr>
        <w:t>391</w:t>
      </w:r>
      <w:r w:rsidRPr="006375B5">
        <w:rPr>
          <w:rFonts w:asciiTheme="majorBidi" w:hAnsiTheme="majorBidi"/>
          <w:sz w:val="30"/>
          <w:szCs w:val="30"/>
        </w:rPr>
        <w:t>.</w:t>
      </w:r>
      <w:r w:rsidR="000E564C" w:rsidRPr="000E564C">
        <w:rPr>
          <w:rFonts w:asciiTheme="majorBidi" w:hAnsiTheme="majorBidi"/>
          <w:sz w:val="30"/>
          <w:szCs w:val="30"/>
        </w:rPr>
        <w:t>56</w:t>
      </w:r>
      <w:r w:rsidRPr="006375B5">
        <w:rPr>
          <w:rFonts w:asciiTheme="majorBidi" w:hAnsiTheme="majorBidi"/>
          <w:sz w:val="30"/>
          <w:szCs w:val="30"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ล้านหุ้น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มูลค่าหุ้นละ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1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บาท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บริษัทได้จดทะเบียนการลดทุนและการเพิ่มทุนจดทะเบียนดังกล่าวกับกระทรวงพาณิชย์เมื่อวันที่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25</w:t>
      </w:r>
      <w:r w:rsidR="004F5D96" w:rsidRPr="006375B5">
        <w:rPr>
          <w:rFonts w:asciiTheme="majorBidi" w:hAnsiTheme="majorBidi"/>
          <w:sz w:val="30"/>
          <w:szCs w:val="30"/>
        </w:rPr>
        <w:t xml:space="preserve"> </w:t>
      </w:r>
      <w:r w:rsidR="004F5D96" w:rsidRPr="006375B5">
        <w:rPr>
          <w:rFonts w:asciiTheme="majorBidi" w:hAnsiTheme="majorBidi" w:hint="cs"/>
          <w:sz w:val="30"/>
          <w:szCs w:val="30"/>
          <w:cs/>
        </w:rPr>
        <w:t xml:space="preserve">มกราคม </w:t>
      </w:r>
      <w:r w:rsidR="000E564C" w:rsidRPr="000E564C">
        <w:rPr>
          <w:rFonts w:asciiTheme="majorBidi" w:hAnsiTheme="majorBidi"/>
          <w:sz w:val="30"/>
          <w:szCs w:val="30"/>
        </w:rPr>
        <w:t>2564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</w:p>
    <w:p w14:paraId="1BE9D93C" w14:textId="77777777" w:rsidR="002818FE" w:rsidRPr="006375B5" w:rsidRDefault="002818FE" w:rsidP="00FB117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</w:pPr>
    </w:p>
    <w:p w14:paraId="5FE94DF9" w14:textId="77777777" w:rsidR="00EB78CF" w:rsidRPr="006375B5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hanging="36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ส่วนเกินมูลค่าหุ้น</w:t>
      </w:r>
    </w:p>
    <w:p w14:paraId="14612672" w14:textId="77777777" w:rsidR="00EB78CF" w:rsidRPr="006375B5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</w:rPr>
      </w:pPr>
    </w:p>
    <w:p w14:paraId="51CF74AD" w14:textId="42FA1544" w:rsidR="00F822BF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พ</w:t>
      </w:r>
      <w:r w:rsidRPr="006375B5">
        <w:rPr>
          <w:rFonts w:asciiTheme="majorBidi" w:hAnsiTheme="majorBidi" w:cstheme="majorBidi"/>
          <w:sz w:val="30"/>
          <w:szCs w:val="30"/>
          <w:cs/>
        </w:rPr>
        <w:t>.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ศ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. </w:t>
      </w:r>
      <w:r w:rsidR="000E564C" w:rsidRPr="000E564C">
        <w:rPr>
          <w:rFonts w:asciiTheme="majorBidi" w:hAnsiTheme="majorBidi" w:cstheme="majorBidi"/>
          <w:sz w:val="30"/>
          <w:szCs w:val="30"/>
        </w:rPr>
        <w:t>2535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มาตรา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51</w:t>
      </w:r>
      <w:r w:rsidR="00537344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ในกรณีที่บริษัทเสนอขายหุ้นสูงกว่า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มูลค่าหุ้นที่จดทะเบียนไว้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บริษัทต้องนำค่าหุ้นส่วนเกินนี้ตั้งเป็นทุนสำรอง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 (“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</w:t>
      </w:r>
      <w:r w:rsidRPr="00AB223F">
        <w:rPr>
          <w:rFonts w:asciiTheme="majorBidi" w:hAnsiTheme="majorBidi" w:cstheme="majorBidi" w:hint="eastAsia"/>
          <w:spacing w:val="-2"/>
          <w:sz w:val="30"/>
          <w:szCs w:val="30"/>
          <w:cs/>
        </w:rPr>
        <w:t>”</w:t>
      </w:r>
      <w:r w:rsidRPr="00AB223F">
        <w:rPr>
          <w:rFonts w:asciiTheme="majorBidi" w:hAnsiTheme="majorBidi" w:cstheme="majorBidi"/>
          <w:spacing w:val="-2"/>
          <w:sz w:val="30"/>
          <w:szCs w:val="30"/>
          <w:cs/>
        </w:rPr>
        <w:t xml:space="preserve">) </w:t>
      </w:r>
      <w:r w:rsidRPr="00AB223F">
        <w:rPr>
          <w:rFonts w:asciiTheme="majorBidi" w:hAnsiTheme="majorBidi" w:cstheme="majorBidi" w:hint="cs"/>
          <w:spacing w:val="-2"/>
          <w:sz w:val="30"/>
          <w:szCs w:val="30"/>
          <w:cs/>
        </w:rPr>
        <w:t>ส่วนเกินมูลค่าหุ้นนี้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จะนำไปจ่ายเป็นเงินปันผลไม่ได้</w:t>
      </w:r>
    </w:p>
    <w:p w14:paraId="512651C0" w14:textId="36997040" w:rsidR="004D25E9" w:rsidRDefault="004D25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37741ACC" w14:textId="7C34CBE3" w:rsidR="00466DE7" w:rsidRDefault="00466D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07EC41F" w14:textId="6A368817" w:rsidR="00466DE7" w:rsidRDefault="00466D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490FC85A" w14:textId="7D85F10B" w:rsidR="00466DE7" w:rsidRDefault="00466D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67D36B9" w14:textId="77777777" w:rsidR="00466DE7" w:rsidRPr="006375B5" w:rsidRDefault="00466D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EBBE931" w14:textId="1B9BD51A" w:rsidR="000761DA" w:rsidRPr="006375B5" w:rsidRDefault="000761DA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สำรอง</w:t>
      </w:r>
      <w:r w:rsidR="00CD1DBB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5D503FD0" w14:textId="77777777" w:rsidR="00C63E79" w:rsidRPr="006375B5" w:rsidRDefault="00C63E79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both"/>
        <w:rPr>
          <w:rFonts w:ascii="Angsana New" w:hAnsi="Angsana New"/>
          <w:sz w:val="30"/>
          <w:szCs w:val="30"/>
        </w:rPr>
      </w:pPr>
    </w:p>
    <w:p w14:paraId="033D85AC" w14:textId="3549A362" w:rsidR="005206E0" w:rsidRPr="006375B5" w:rsidRDefault="00C63E79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t>สำรองตามกฎหมาย</w:t>
      </w:r>
    </w:p>
    <w:p w14:paraId="02CDEEED" w14:textId="3309CF4B" w:rsidR="00F81176" w:rsidRPr="006375B5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พ</w:t>
      </w:r>
      <w:r w:rsidRPr="006375B5">
        <w:rPr>
          <w:rFonts w:ascii="Angsana New" w:hAnsi="Angsana New"/>
          <w:sz w:val="30"/>
          <w:szCs w:val="30"/>
          <w:cs/>
        </w:rPr>
        <w:t>.</w:t>
      </w:r>
      <w:r w:rsidRPr="006375B5">
        <w:rPr>
          <w:rFonts w:ascii="Angsana New" w:hAnsi="Angsana New" w:hint="cs"/>
          <w:sz w:val="30"/>
          <w:szCs w:val="30"/>
          <w:cs/>
        </w:rPr>
        <w:t>ศ</w:t>
      </w:r>
      <w:r w:rsidRPr="006375B5">
        <w:rPr>
          <w:rFonts w:ascii="Angsana New" w:hAnsi="Angsana New"/>
          <w:sz w:val="30"/>
          <w:szCs w:val="30"/>
          <w:cs/>
        </w:rPr>
        <w:t xml:space="preserve">. </w:t>
      </w:r>
      <w:r w:rsidR="000E564C" w:rsidRPr="000E564C">
        <w:rPr>
          <w:rFonts w:ascii="Angsana New" w:hAnsi="Angsana New"/>
          <w:sz w:val="30"/>
          <w:szCs w:val="30"/>
        </w:rPr>
        <w:t>2535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มาตรา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116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บริษัทจะต้องจัดสรรทุนสำรอง</w:t>
      </w:r>
      <w:r w:rsidRPr="006375B5">
        <w:rPr>
          <w:rFonts w:ascii="Angsana New" w:hAnsi="Angsana New"/>
          <w:sz w:val="30"/>
          <w:szCs w:val="30"/>
          <w:cs/>
        </w:rPr>
        <w:t xml:space="preserve"> (“</w:t>
      </w:r>
      <w:r w:rsidRPr="006375B5">
        <w:rPr>
          <w:rFonts w:ascii="Angsana New" w:hAnsi="Angsana New" w:hint="cs"/>
          <w:sz w:val="30"/>
          <w:szCs w:val="30"/>
          <w:cs/>
        </w:rPr>
        <w:t>สำรองตามกฎหมาย</w:t>
      </w:r>
      <w:r w:rsidRPr="006375B5">
        <w:rPr>
          <w:rFonts w:ascii="Angsana New" w:hAnsi="Angsana New" w:hint="eastAsia"/>
          <w:sz w:val="30"/>
          <w:szCs w:val="30"/>
          <w:cs/>
        </w:rPr>
        <w:t>”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อย่างน้อยร้อยละ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ของกำไรสุทธิประจำปีหลังจากหักขาดทุนสะสมยกมา</w:t>
      </w:r>
      <w:r w:rsidRPr="006375B5">
        <w:rPr>
          <w:rFonts w:ascii="Angsana New" w:hAnsi="Angsana New"/>
          <w:sz w:val="30"/>
          <w:szCs w:val="30"/>
          <w:cs/>
        </w:rPr>
        <w:t xml:space="preserve"> (</w:t>
      </w:r>
      <w:r w:rsidRPr="006375B5">
        <w:rPr>
          <w:rFonts w:ascii="Angsana New" w:hAnsi="Angsana New" w:hint="cs"/>
          <w:sz w:val="30"/>
          <w:szCs w:val="30"/>
          <w:cs/>
        </w:rPr>
        <w:t>ถ้ามี</w:t>
      </w:r>
      <w:r w:rsidRPr="006375B5">
        <w:rPr>
          <w:rFonts w:ascii="Angsana New" w:hAnsi="Angsana New"/>
          <w:sz w:val="30"/>
          <w:szCs w:val="30"/>
          <w:cs/>
        </w:rPr>
        <w:t xml:space="preserve">) </w:t>
      </w:r>
      <w:r w:rsidRPr="006375B5">
        <w:rPr>
          <w:rFonts w:ascii="Angsana New" w:hAnsi="Angsana New" w:hint="cs"/>
          <w:sz w:val="30"/>
          <w:szCs w:val="30"/>
          <w:cs/>
        </w:rPr>
        <w:t>จนกว่าสำรองดังกล่าวมีจำนวนไม่น้อยกว่าร้อยละ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ของทุนจดทะเบียน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เงินสำรองนี้จะนำไปจ่ายเป็นเงินปันผลไม่ได้</w:t>
      </w:r>
    </w:p>
    <w:p w14:paraId="474BD8B3" w14:textId="146C0035" w:rsidR="00975B15" w:rsidRPr="006375B5" w:rsidRDefault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4B8B9438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องค์ประกอบอื่นของส่วนของผู้ถือหุ้น</w:t>
      </w:r>
    </w:p>
    <w:p w14:paraId="44C205C8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62649089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สำรองการแปลงค่างบการเงิน</w:t>
      </w:r>
    </w:p>
    <w:p w14:paraId="4709D187" w14:textId="710350D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และส่วนที่มีประสิทธิผลของผลต่างจากเงินตราต่างประเทศซึ่งเกิดจากการป้องกันความเสี่ยงของเงินลงทุนสุทธิในหน่วยงานต่างประเทศ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(ดูหมายเหตุข้อ </w:t>
      </w:r>
      <w:r w:rsidR="000E564C" w:rsidRPr="000E564C">
        <w:rPr>
          <w:rFonts w:asciiTheme="majorBidi" w:hAnsiTheme="majorBidi" w:cstheme="majorBidi"/>
          <w:sz w:val="30"/>
          <w:szCs w:val="30"/>
        </w:rPr>
        <w:t>4</w:t>
      </w:r>
      <w:r w:rsidR="00935DCC"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(ง.</w:t>
      </w:r>
      <w:r w:rsidR="000E564C" w:rsidRPr="000E564C">
        <w:rPr>
          <w:rFonts w:asciiTheme="majorBidi" w:hAnsiTheme="majorBidi" w:cstheme="majorBidi"/>
          <w:sz w:val="30"/>
          <w:szCs w:val="30"/>
        </w:rPr>
        <w:t>4</w:t>
      </w:r>
      <w:r w:rsidRPr="006375B5">
        <w:rPr>
          <w:rFonts w:asciiTheme="majorBidi" w:hAnsiTheme="majorBidi" w:cstheme="majorBidi"/>
          <w:sz w:val="30"/>
          <w:szCs w:val="30"/>
          <w:cs/>
        </w:rPr>
        <w:t>))</w:t>
      </w:r>
    </w:p>
    <w:p w14:paraId="5EB80840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</w:p>
    <w:p w14:paraId="552161C8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bookmarkStart w:id="14" w:name="_Hlk54294682"/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</w:t>
      </w: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ป้องกันความเสี่ยงกระแสเงินสด</w:t>
      </w:r>
    </w:p>
    <w:p w14:paraId="7CB10A06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สำรองการป้องกันความเสี่ยงกระแสเงินสดประกอบด้วย</w:t>
      </w:r>
    </w:p>
    <w:p w14:paraId="2EDA7640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ผลสะสมของ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ซึ่งใช้ในการป้องกันความเสี่ยงในกระแสเงินสด ซึ่งรอการรับรู้ในภายหลังในกำไรหรือขาดทุน หรือรวมเป็นต้นทุนเมื่อเริ่มแรก หรือมูลค่าตามบัญชีอื่นของสินทรัพย์ที่ไม่ใช่สินทรัพย์ทางการเงินหรือหนี้สินที่ไม่ใช่หนี้สินทางการเงิน</w:t>
      </w:r>
    </w:p>
    <w:p w14:paraId="0DF748A6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</w:t>
      </w:r>
      <w:r w:rsidRPr="006375B5">
        <w:rPr>
          <w:rFonts w:asciiTheme="majorBidi" w:hAnsiTheme="majorBidi" w:hint="cs"/>
          <w:sz w:val="30"/>
          <w:szCs w:val="30"/>
          <w:cs/>
        </w:rPr>
        <w:t>ต้นทุนการป้องกันความเสี่ยงสะท้อนถึงกำไรหรือขาดทุนของส่วนที่ไม่รวมในเครื่องมือที่ใช้ในการป้องกันความเสี่ยงที่กำหนดไว้ ซึ่งเกี่ยวข้องกับองค์ประกอบราคาล่วงหน้าของสัญญาฟอร์เวิร์ดโดยรับรู้เมื่อเริ่มแรกในกำไรขาดทุนเบ็ดเสร็จอื่นและบันทึกบัญชีเช่นเดียวกับกำไรหรือขาดทุนในสำรองการป้องกันความเสี่ยง</w:t>
      </w:r>
    </w:p>
    <w:bookmarkEnd w:id="14"/>
    <w:p w14:paraId="62AAC226" w14:textId="5CA91745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</w:p>
    <w:p w14:paraId="4BE70E56" w14:textId="252B2989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6375B5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6375B5">
        <w:rPr>
          <w:rFonts w:asciiTheme="majorBidi" w:hAnsiTheme="majorBidi" w:cstheme="majorBidi"/>
          <w:b/>
          <w:bCs/>
          <w:sz w:val="30"/>
          <w:szCs w:val="30"/>
          <w:cs/>
        </w:rPr>
        <w:t>การเปลี่ยนแปลงในมูลค่ายุติธรรม</w:t>
      </w:r>
    </w:p>
    <w:p w14:paraId="7A1DCD9C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 w:hint="cs"/>
          <w:sz w:val="30"/>
          <w:szCs w:val="30"/>
          <w:cs/>
        </w:rPr>
        <w:t>สำรองการเปลี่ยนแปลงในมูลค่ายุติธรรมประกอบด้วย</w:t>
      </w:r>
    </w:p>
    <w:p w14:paraId="6465C7BD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</w:p>
    <w:p w14:paraId="2FAC976C" w14:textId="77777777" w:rsidR="00975B15" w:rsidRPr="006375B5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หนี้ที่วัดมูลค่ายุติธรรมผ่านกำไรหรือขาดทุนเบ็ดเสร็จอื่นจนกระทั่งมีการตัดรายการหรือจัดประเภทรายการใหม่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 xml:space="preserve">มูลค่าดังกล่าวจะถูกปรับลดด้วยค่าเผื่อผลขาดทุน </w:t>
      </w:r>
    </w:p>
    <w:p w14:paraId="422415CC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b/>
          <w:bCs/>
          <w:sz w:val="30"/>
          <w:szCs w:val="30"/>
          <w:cs/>
        </w:rPr>
        <w:lastRenderedPageBreak/>
        <w:t>ผลแตกต่างที่เกิดจากรายการที่มีการควบคุมเดียวกัน</w:t>
      </w:r>
    </w:p>
    <w:p w14:paraId="7D65077A" w14:textId="77777777" w:rsidR="00975B15" w:rsidRPr="006375B5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ผลแตกต่างที่เกิดจากรายการรวมธุรกิจภายใต้การควบคุมเดียวกันเป็นการแสดงถึงส่วนต่างระหว่างมูลค่าตามบัญชีของสินทรัพย์สุทธิของกิจการหรือธุรกิจที่ได้มาจากการควบคุมเดียวกันกับต้นทุนที่จ่าย ณ วันที่ได้มาและถูกบันทึกเป็นสำรองในส่วนของผู้ถือหุ้น ซึ่งจะไม่จำหน่ายและจะคงอยู่จนกระทั่งบริษัทย่อยหรือธุรกิจดังกล่าวจะถูกขายหรือจำหน่ายออกไป</w:t>
      </w:r>
    </w:p>
    <w:p w14:paraId="255ECB71" w14:textId="2537A0E9" w:rsidR="0050668D" w:rsidRPr="006375B5" w:rsidRDefault="0050668D" w:rsidP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516C9B26" w14:textId="186395DF" w:rsidR="009A45B0" w:rsidRPr="006375B5" w:rsidRDefault="0070308B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ส่วนงานดำเนินงาน</w:t>
      </w:r>
      <w:r w:rsidR="005A77F6" w:rsidRPr="006375B5">
        <w:rPr>
          <w:rFonts w:ascii="Angsana New" w:hAnsi="Angsana New" w:hint="cs"/>
          <w:sz w:val="30"/>
          <w:szCs w:val="30"/>
          <w:cs/>
          <w:lang w:val="en-US"/>
        </w:rPr>
        <w:t>และ</w:t>
      </w:r>
      <w:r w:rsidR="00DD26AE" w:rsidRPr="006375B5">
        <w:rPr>
          <w:rFonts w:ascii="Angsana New" w:hAnsi="Angsana New" w:hint="cs"/>
          <w:sz w:val="30"/>
          <w:szCs w:val="30"/>
          <w:cs/>
          <w:lang w:val="en-US"/>
        </w:rPr>
        <w:t>การจำแนกรายได้</w:t>
      </w:r>
    </w:p>
    <w:p w14:paraId="4E88DAB8" w14:textId="77777777" w:rsidR="009A45B0" w:rsidRPr="006375B5" w:rsidRDefault="009A45B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1157351" w14:textId="0DD27408" w:rsidR="0070308B" w:rsidRPr="006375B5" w:rsidRDefault="00305DB4" w:rsidP="00305DB4">
      <w:pPr>
        <w:ind w:left="518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ผู้บริหารพิจารณาว่า</w:t>
      </w:r>
      <w:r w:rsidR="0050668D" w:rsidRPr="006375B5">
        <w:rPr>
          <w:rFonts w:ascii="Angsana New" w:hAnsi="Angsana New" w:hint="cs"/>
          <w:sz w:val="30"/>
          <w:szCs w:val="30"/>
          <w:cs/>
        </w:rPr>
        <w:t>กลุ่มบริษัทมี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ส่วนงานที่รายงาน</w:t>
      </w:r>
      <w:r w:rsidR="00A81E8F">
        <w:rPr>
          <w:rFonts w:ascii="Angsana New" w:hAnsi="Angsana New"/>
          <w:sz w:val="30"/>
          <w:szCs w:val="30"/>
        </w:rPr>
        <w:t xml:space="preserve"> </w:t>
      </w:r>
      <w:r w:rsidR="00A81E8F" w:rsidRPr="00A81E8F">
        <w:rPr>
          <w:rFonts w:ascii="Angsana New" w:hAnsi="Angsana New" w:hint="cs"/>
          <w:sz w:val="30"/>
          <w:szCs w:val="30"/>
          <w:cs/>
        </w:rPr>
        <w:t>ดังรายละเอียดข้างล่าง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ซึ่งเป็นหน่วยงานธุรกิจที่สำคัญของ</w:t>
      </w:r>
      <w:r>
        <w:rPr>
          <w:rFonts w:ascii="Angsana New" w:hAnsi="Angsana New" w:hint="cs"/>
          <w:sz w:val="30"/>
          <w:szCs w:val="30"/>
          <w:cs/>
        </w:rPr>
        <w:t>ก</w:t>
      </w:r>
      <w:r w:rsidR="0050668D" w:rsidRPr="006375B5">
        <w:rPr>
          <w:rFonts w:ascii="Angsana New" w:hAnsi="Angsana New" w:hint="cs"/>
          <w:sz w:val="30"/>
          <w:szCs w:val="30"/>
          <w:cs/>
        </w:rPr>
        <w:t>ลุ่มบริษัท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หน่วยงานธุรกิจที่สำคัญเกี่ยวข้องกับธุรกิจและบริการที่แตกต่างกัน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และมีการบริหารจัดการแยกต่างหาก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เนื่องจากการใช้เทคโนโลยีและกลยุทธ์ทางการตลาดที่แตกต่างกัน</w:t>
      </w:r>
      <w:r w:rsidR="0050668D" w:rsidRPr="006375B5">
        <w:rPr>
          <w:rFonts w:ascii="Angsana New" w:hAnsi="Angsana New"/>
          <w:sz w:val="30"/>
          <w:szCs w:val="30"/>
          <w:cs/>
        </w:rPr>
        <w:t xml:space="preserve"> </w:t>
      </w:r>
      <w:r w:rsidR="0050668D" w:rsidRPr="006375B5">
        <w:rPr>
          <w:rFonts w:ascii="Angsana New" w:hAnsi="Angsana New" w:hint="cs"/>
          <w:sz w:val="30"/>
          <w:szCs w:val="30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5F705359" w14:textId="77777777" w:rsidR="0050668D" w:rsidRPr="006375B5" w:rsidRDefault="0050668D" w:rsidP="00DE4EB3">
      <w:pPr>
        <w:ind w:left="518"/>
        <w:jc w:val="thaiDistribute"/>
        <w:rPr>
          <w:rFonts w:ascii="Angsana New" w:hAnsi="Angsana New"/>
          <w:sz w:val="30"/>
          <w:szCs w:val="30"/>
        </w:rPr>
      </w:pPr>
    </w:p>
    <w:p w14:paraId="3D298C91" w14:textId="4D23A2B3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ธุรกิจพัฒนาอสังหาริมทรัพย์เพื่อขาย</w:t>
      </w:r>
    </w:p>
    <w:p w14:paraId="28267831" w14:textId="01ACC644" w:rsidR="0012729C" w:rsidRPr="006375B5" w:rsidRDefault="0012729C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พัฒนาอสังหาริมทรัพย์เพื่อการลงทุนเพื่ออุตสาหกรรม</w:t>
      </w:r>
    </w:p>
    <w:p w14:paraId="7E026F2A" w14:textId="62509140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ab/>
        <w:t xml:space="preserve">   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ธุรกิจให้เช่าและบริการอาคารเพื่อการพาณิชย์</w:t>
      </w:r>
    </w:p>
    <w:p w14:paraId="3E6F8BF4" w14:textId="78090E36" w:rsidR="0050668D" w:rsidRPr="006375B5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ส่วนงาน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4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ab/>
      </w:r>
      <w:r w:rsidRPr="006375B5">
        <w:rPr>
          <w:rFonts w:ascii="Angsana New" w:hAnsi="Angsana New" w:hint="cs"/>
          <w:sz w:val="30"/>
          <w:szCs w:val="30"/>
          <w:cs/>
        </w:rPr>
        <w:t>ธุรกิจโรงแรม</w:t>
      </w:r>
    </w:p>
    <w:p w14:paraId="12835856" w14:textId="6E09AA6B" w:rsidR="0050668D" w:rsidRPr="006375B5" w:rsidRDefault="0050668D" w:rsidP="00DE4EB3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BAC64EC" w14:textId="34000DC4" w:rsidR="002A5A4B" w:rsidRPr="008736E8" w:rsidRDefault="002A5A4B" w:rsidP="002A5A4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8736E8">
        <w:rPr>
          <w:rFonts w:ascii="Angsana New" w:hAnsi="Angsana New" w:hint="cs"/>
          <w:sz w:val="30"/>
          <w:szCs w:val="30"/>
          <w:cs/>
        </w:rPr>
        <w:t>ธุรกิจอื่นได้รวมหน่วยธุรกิจที่หยุดดำเนินธุรกิจแล้วและอื่นๆ</w:t>
      </w:r>
      <w:r w:rsidR="008736E8" w:rsidRPr="008736E8">
        <w:rPr>
          <w:rFonts w:ascii="Angsana New" w:hAnsi="Angsana New" w:hint="cs"/>
          <w:sz w:val="30"/>
          <w:szCs w:val="30"/>
          <w:cs/>
        </w:rPr>
        <w:t xml:space="preserve"> </w:t>
      </w:r>
      <w:r w:rsidRPr="008736E8">
        <w:rPr>
          <w:rFonts w:ascii="Angsana New" w:hAnsi="Angsana New" w:hint="cs"/>
          <w:sz w:val="30"/>
          <w:szCs w:val="30"/>
          <w:cs/>
        </w:rPr>
        <w:t>ไม่มีส่วนงานใดที่เข้าเกณฑ์เชิงปริมาณเพื่อกำหนด</w:t>
      </w:r>
      <w:r w:rsidR="00F758D5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 xml:space="preserve">ส่วนงานที่รายงานในปี </w:t>
      </w:r>
      <w:r w:rsidRPr="008736E8">
        <w:rPr>
          <w:rFonts w:ascii="Angsana New" w:hAnsi="Angsana New" w:hint="cs"/>
          <w:sz w:val="30"/>
          <w:szCs w:val="30"/>
        </w:rPr>
        <w:t>2565</w:t>
      </w:r>
      <w:r w:rsidRPr="008736E8">
        <w:rPr>
          <w:rFonts w:ascii="Angsana New" w:hAnsi="Angsana New" w:hint="cs"/>
          <w:sz w:val="30"/>
          <w:szCs w:val="30"/>
          <w:cs/>
        </w:rPr>
        <w:t xml:space="preserve"> หรือ </w:t>
      </w:r>
      <w:r w:rsidRPr="008736E8">
        <w:rPr>
          <w:rFonts w:ascii="Angsana New" w:hAnsi="Angsana New" w:hint="cs"/>
          <w:sz w:val="30"/>
          <w:szCs w:val="30"/>
        </w:rPr>
        <w:t>2564</w:t>
      </w:r>
    </w:p>
    <w:p w14:paraId="25299CA9" w14:textId="77777777" w:rsidR="002A5A4B" w:rsidRPr="008736E8" w:rsidRDefault="002A5A4B" w:rsidP="00305DB4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sz w:val="30"/>
          <w:szCs w:val="30"/>
        </w:rPr>
      </w:pPr>
    </w:p>
    <w:p w14:paraId="2B39598A" w14:textId="3CB431FB" w:rsidR="00D47038" w:rsidRPr="008736E8" w:rsidRDefault="008736E8" w:rsidP="00305DB4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8736E8">
        <w:rPr>
          <w:rFonts w:ascii="Angsana New" w:hAnsi="Angsana New" w:hint="cs"/>
          <w:sz w:val="30"/>
          <w:szCs w:val="30"/>
          <w:cs/>
        </w:rPr>
        <w:t>ผลการดำเนินงาน</w:t>
      </w:r>
      <w:r w:rsidR="00530567" w:rsidRPr="008736E8">
        <w:rPr>
          <w:rFonts w:ascii="Angsana New" w:hAnsi="Angsana New" w:hint="cs"/>
          <w:sz w:val="30"/>
          <w:szCs w:val="30"/>
          <w:cs/>
        </w:rPr>
        <w:t>วัดโดยใช้กำไร</w:t>
      </w:r>
      <w:r w:rsidRPr="008736E8">
        <w:rPr>
          <w:rFonts w:ascii="Angsana New" w:hAnsi="Angsana New" w:hint="cs"/>
          <w:sz w:val="30"/>
          <w:szCs w:val="30"/>
          <w:cs/>
        </w:rPr>
        <w:t>ก่อนต้นทุนทางการเงินและภาษีเงินได้ของส่วนงาน ซึ่งนำเสนอในรายงาน</w:t>
      </w:r>
      <w:r w:rsidR="00305DB4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>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</w:t>
      </w:r>
      <w:r w:rsidR="00305DB4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>การใช้กำไรก่อนต้นทุนทางการเงินและภาษีเงินได้ในการวัดผลการดำเนินงานนั้นเป็นข้อมูลที่เหมาะสมใน</w:t>
      </w:r>
      <w:r w:rsidR="00305DB4">
        <w:rPr>
          <w:rFonts w:ascii="Angsana New" w:hAnsi="Angsana New"/>
          <w:sz w:val="30"/>
          <w:szCs w:val="30"/>
          <w:cs/>
        </w:rPr>
        <w:br/>
      </w:r>
      <w:r w:rsidRPr="008736E8">
        <w:rPr>
          <w:rFonts w:ascii="Angsana New" w:hAnsi="Angsana New" w:hint="cs"/>
          <w:sz w:val="30"/>
          <w:szCs w:val="30"/>
          <w:cs/>
        </w:rPr>
        <w:t>การประเมินผลการดำเนินงานของส่วนงานและสอดคล้องกับกิจการอื่นที่ดำเนินธุรกิจในอุตสาหกรรมเดียวกัน</w:t>
      </w:r>
      <w:r w:rsidR="00305DB4">
        <w:rPr>
          <w:rFonts w:ascii="Angsana New" w:hAnsi="Angsana New" w:hint="cs"/>
          <w:sz w:val="30"/>
          <w:szCs w:val="30"/>
          <w:cs/>
        </w:rPr>
        <w:t xml:space="preserve"> </w:t>
      </w:r>
      <w:r w:rsidR="00305DB4">
        <w:rPr>
          <w:rFonts w:ascii="Angsana New" w:hAnsi="Angsana New"/>
          <w:sz w:val="30"/>
          <w:szCs w:val="30"/>
          <w:cs/>
        </w:rPr>
        <w:br/>
      </w:r>
      <w:r w:rsidR="00305DB4">
        <w:rPr>
          <w:rFonts w:ascii="Angsana New" w:hAnsi="Angsana New" w:hint="cs"/>
          <w:sz w:val="30"/>
          <w:szCs w:val="30"/>
          <w:cs/>
        </w:rPr>
        <w:t>ทั้งนี้การกำหนดราคาระหว่างกันนั้นเป็นไปตามการซื้อขายตามปกติธุรกิจ</w:t>
      </w:r>
    </w:p>
    <w:p w14:paraId="7898A311" w14:textId="77777777" w:rsidR="008B115F" w:rsidRDefault="008B11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7B176FBC" w14:textId="7112DE68" w:rsidR="00A06BEB" w:rsidRPr="00533EB7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533EB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ส่วนงานภูมิศาสตร์</w:t>
      </w:r>
    </w:p>
    <w:p w14:paraId="575835DE" w14:textId="7BEB28B9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0786459C" w14:textId="413E041E" w:rsidR="00A06BEB" w:rsidRP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กลุ่ม</w:t>
      </w:r>
      <w:r w:rsidRPr="00A06BEB">
        <w:rPr>
          <w:rFonts w:ascii="Angsana New" w:hAnsi="Angsana New" w:hint="cs"/>
          <w:sz w:val="30"/>
          <w:szCs w:val="30"/>
          <w:cs/>
        </w:rPr>
        <w:t>บริษัทดำเนินธุรกิจหล</w:t>
      </w:r>
      <w:r>
        <w:rPr>
          <w:rFonts w:ascii="Angsana New" w:hAnsi="Angsana New" w:hint="cs"/>
          <w:sz w:val="30"/>
          <w:szCs w:val="30"/>
          <w:cs/>
        </w:rPr>
        <w:t>ัก</w:t>
      </w:r>
      <w:r w:rsidRPr="00A06BEB">
        <w:rPr>
          <w:rFonts w:ascii="Angsana New" w:hAnsi="Angsana New" w:hint="cs"/>
          <w:sz w:val="30"/>
          <w:szCs w:val="30"/>
          <w:cs/>
        </w:rPr>
        <w:t>ในประเทศเท่าน</w:t>
      </w:r>
      <w:r>
        <w:rPr>
          <w:rFonts w:ascii="Angsana New" w:hAnsi="Angsana New" w:hint="cs"/>
          <w:sz w:val="30"/>
          <w:szCs w:val="30"/>
          <w:cs/>
        </w:rPr>
        <w:t>ั้น</w:t>
      </w:r>
      <w:r w:rsidRPr="00A06BEB">
        <w:rPr>
          <w:rFonts w:ascii="Angsana New" w:hAnsi="Angsana New"/>
          <w:sz w:val="30"/>
          <w:szCs w:val="30"/>
          <w:cs/>
        </w:rPr>
        <w:t xml:space="preserve"> </w:t>
      </w:r>
      <w:r w:rsidRPr="00A06BEB">
        <w:rPr>
          <w:rFonts w:ascii="Angsana New" w:hAnsi="Angsana New" w:hint="cs"/>
          <w:sz w:val="30"/>
          <w:szCs w:val="30"/>
          <w:cs/>
        </w:rPr>
        <w:t>ไม่มีรายไ</w:t>
      </w:r>
      <w:r>
        <w:rPr>
          <w:rFonts w:ascii="Angsana New" w:hAnsi="Angsana New" w:hint="cs"/>
          <w:sz w:val="30"/>
          <w:szCs w:val="30"/>
          <w:cs/>
        </w:rPr>
        <w:t>ด้จา</w:t>
      </w:r>
      <w:r w:rsidRPr="00A06BEB">
        <w:rPr>
          <w:rFonts w:ascii="Angsana New" w:hAnsi="Angsana New" w:hint="cs"/>
          <w:sz w:val="30"/>
          <w:szCs w:val="30"/>
          <w:cs/>
        </w:rPr>
        <w:t>กต่างประเทศที่มีสาระส</w:t>
      </w:r>
      <w:r>
        <w:rPr>
          <w:rFonts w:ascii="Angsana New" w:hAnsi="Angsana New" w:hint="cs"/>
          <w:sz w:val="30"/>
          <w:szCs w:val="30"/>
          <w:cs/>
        </w:rPr>
        <w:t>ำคัญ</w:t>
      </w:r>
    </w:p>
    <w:p w14:paraId="156305CC" w14:textId="77777777" w:rsidR="00A06BEB" w:rsidRDefault="00A06BE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522CD63A" w14:textId="43053CDD" w:rsidR="00D47038" w:rsidRDefault="00D47038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ภาพรวมรายได้ตาม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3AFCC68F" w14:textId="77777777" w:rsidR="00EB2DCB" w:rsidRPr="006375B5" w:rsidRDefault="00EB2DCB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767B34CA" w14:textId="0A10F4DD" w:rsidR="00274F3B" w:rsidRPr="00274F3B" w:rsidRDefault="00077CC7" w:rsidP="00077CC7">
      <w:pPr>
        <w:jc w:val="center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drawing>
          <wp:inline distT="0" distB="0" distL="0" distR="0" wp14:anchorId="478E6820" wp14:editId="11E75653">
            <wp:extent cx="5762625" cy="30802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5" r="11765" b="5948"/>
                    <a:stretch/>
                  </pic:blipFill>
                  <pic:spPr bwMode="auto">
                    <a:xfrm>
                      <a:off x="0" y="0"/>
                      <a:ext cx="5773025" cy="3085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E62BF0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565DD371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20B5088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EBC096E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4CD5E3E8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2632B99E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5743CA92" w14:textId="77777777" w:rsidR="00274F3B" w:rsidRPr="00274F3B" w:rsidRDefault="00274F3B" w:rsidP="00274F3B">
      <w:pPr>
        <w:rPr>
          <w:rFonts w:ascii="Angsana New" w:hAnsi="Angsana New"/>
          <w:sz w:val="30"/>
          <w:szCs w:val="30"/>
        </w:rPr>
      </w:pPr>
    </w:p>
    <w:p w14:paraId="63C3F7EC" w14:textId="77777777" w:rsidR="00274F3B" w:rsidRDefault="00274F3B" w:rsidP="00274F3B">
      <w:pPr>
        <w:rPr>
          <w:rFonts w:ascii="Angsana New" w:hAnsi="Angsana New"/>
          <w:sz w:val="30"/>
          <w:szCs w:val="30"/>
        </w:rPr>
      </w:pPr>
    </w:p>
    <w:p w14:paraId="70D4AE61" w14:textId="65D3CC6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</w:p>
    <w:p w14:paraId="09555693" w14:textId="29E6FFFF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1DF7B520" w14:textId="42EC5E26" w:rsid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</w:rPr>
      </w:pPr>
    </w:p>
    <w:p w14:paraId="0CF90829" w14:textId="77777777" w:rsidR="00274F3B" w:rsidRPr="00274F3B" w:rsidRDefault="00274F3B" w:rsidP="00274F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="Angsana New" w:hAnsi="Angsana New"/>
          <w:sz w:val="30"/>
          <w:szCs w:val="30"/>
          <w:cs/>
        </w:rPr>
        <w:sectPr w:rsidR="00274F3B" w:rsidRPr="00274F3B" w:rsidSect="005462CF">
          <w:headerReference w:type="default" r:id="rId20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sz w:val="30"/>
          <w:szCs w:val="30"/>
          <w:cs/>
        </w:rPr>
        <w:tab/>
      </w:r>
    </w:p>
    <w:p w14:paraId="5E03FF17" w14:textId="5A5DF530" w:rsidR="00AF64E4" w:rsidRPr="00AF64E4" w:rsidRDefault="00274F3B" w:rsidP="00AF64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9E2F97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ข้อมูลเกี่ยวกับส่วนงานที่รายงาน</w:t>
      </w:r>
    </w:p>
    <w:tbl>
      <w:tblPr>
        <w:tblW w:w="1440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3690"/>
        <w:gridCol w:w="900"/>
        <w:gridCol w:w="900"/>
        <w:gridCol w:w="900"/>
        <w:gridCol w:w="900"/>
        <w:gridCol w:w="810"/>
        <w:gridCol w:w="900"/>
        <w:gridCol w:w="900"/>
        <w:gridCol w:w="900"/>
        <w:gridCol w:w="900"/>
        <w:gridCol w:w="900"/>
        <w:gridCol w:w="900"/>
        <w:gridCol w:w="900"/>
      </w:tblGrid>
      <w:tr w:rsidR="00A5194F" w:rsidRPr="006375B5" w14:paraId="64E04B5A" w14:textId="77777777" w:rsidTr="00A5194F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DDCC64" w14:textId="77777777" w:rsidR="00A5194F" w:rsidRPr="006375B5" w:rsidRDefault="00A5194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0710" w:type="dxa"/>
            <w:gridSpan w:val="12"/>
            <w:vAlign w:val="bottom"/>
          </w:tcPr>
          <w:p w14:paraId="07A856A7" w14:textId="77777777" w:rsidR="00A5194F" w:rsidRPr="006375B5" w:rsidRDefault="00A5194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A5194F" w:rsidRPr="006375B5" w14:paraId="03830810" w14:textId="77777777" w:rsidTr="00A5194F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ACDFA11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800" w:type="dxa"/>
            <w:gridSpan w:val="2"/>
            <w:vAlign w:val="bottom"/>
          </w:tcPr>
          <w:p w14:paraId="4AFF6A84" w14:textId="1915AB70" w:rsidR="00A5194F" w:rsidRPr="006375B5" w:rsidRDefault="00A5194F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800" w:type="dxa"/>
            <w:gridSpan w:val="2"/>
            <w:vAlign w:val="bottom"/>
          </w:tcPr>
          <w:p w14:paraId="43A62C09" w14:textId="6F181725" w:rsidR="00A5194F" w:rsidRPr="006375B5" w:rsidRDefault="00A5194F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710" w:type="dxa"/>
            <w:gridSpan w:val="2"/>
            <w:vAlign w:val="bottom"/>
          </w:tcPr>
          <w:p w14:paraId="58F42631" w14:textId="227A27F6" w:rsidR="00A5194F" w:rsidRPr="006375B5" w:rsidRDefault="00A5194F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800" w:type="dxa"/>
            <w:gridSpan w:val="2"/>
            <w:vAlign w:val="bottom"/>
          </w:tcPr>
          <w:p w14:paraId="296A063C" w14:textId="724A5346" w:rsidR="00A5194F" w:rsidRPr="006375B5" w:rsidRDefault="00A5194F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800" w:type="dxa"/>
            <w:gridSpan w:val="2"/>
          </w:tcPr>
          <w:p w14:paraId="637DFCDE" w14:textId="5DCC1198" w:rsidR="00A5194F" w:rsidRPr="006375B5" w:rsidRDefault="00A5194F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อื่นๆ</w:t>
            </w:r>
          </w:p>
        </w:tc>
        <w:tc>
          <w:tcPr>
            <w:tcW w:w="1800" w:type="dxa"/>
            <w:gridSpan w:val="2"/>
            <w:vAlign w:val="bottom"/>
          </w:tcPr>
          <w:p w14:paraId="735ABF04" w14:textId="7E8C09E0" w:rsidR="00A5194F" w:rsidRPr="006375B5" w:rsidRDefault="00A5194F" w:rsidP="009604A2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A5194F" w:rsidRPr="006375B5" w14:paraId="1308D245" w14:textId="77777777" w:rsidTr="00A5194F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458828FE" w14:textId="4517BE50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  <w:lang w:val="en-GB" w:bidi="ar-SA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สำหรับปีสิ้นสุดวันที่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Pr="000E564C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</w:rPr>
              <w:t>30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กันยายน</w:t>
            </w:r>
          </w:p>
        </w:tc>
        <w:tc>
          <w:tcPr>
            <w:tcW w:w="900" w:type="dxa"/>
            <w:vAlign w:val="bottom"/>
          </w:tcPr>
          <w:p w14:paraId="13996E26" w14:textId="41E14BFB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2565</w:t>
            </w:r>
          </w:p>
        </w:tc>
        <w:tc>
          <w:tcPr>
            <w:tcW w:w="900" w:type="dxa"/>
            <w:vAlign w:val="bottom"/>
          </w:tcPr>
          <w:p w14:paraId="00235212" w14:textId="7F60BE0D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900" w:type="dxa"/>
            <w:vAlign w:val="bottom"/>
          </w:tcPr>
          <w:p w14:paraId="66101ABC" w14:textId="5A12DED7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2565</w:t>
            </w:r>
          </w:p>
        </w:tc>
        <w:tc>
          <w:tcPr>
            <w:tcW w:w="900" w:type="dxa"/>
            <w:vAlign w:val="bottom"/>
          </w:tcPr>
          <w:p w14:paraId="12DE7FDC" w14:textId="77E001A3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810" w:type="dxa"/>
            <w:vAlign w:val="bottom"/>
          </w:tcPr>
          <w:p w14:paraId="7CDBC973" w14:textId="44789CEE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2565</w:t>
            </w:r>
          </w:p>
        </w:tc>
        <w:tc>
          <w:tcPr>
            <w:tcW w:w="900" w:type="dxa"/>
            <w:vAlign w:val="bottom"/>
          </w:tcPr>
          <w:p w14:paraId="16CC3944" w14:textId="5D411E32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900" w:type="dxa"/>
            <w:vAlign w:val="bottom"/>
          </w:tcPr>
          <w:p w14:paraId="33BD9C2D" w14:textId="5F51CEA3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2565</w:t>
            </w:r>
          </w:p>
        </w:tc>
        <w:tc>
          <w:tcPr>
            <w:tcW w:w="900" w:type="dxa"/>
            <w:vAlign w:val="bottom"/>
          </w:tcPr>
          <w:p w14:paraId="0C1D4637" w14:textId="55CFC66A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900" w:type="dxa"/>
            <w:vAlign w:val="bottom"/>
          </w:tcPr>
          <w:p w14:paraId="5A1B539E" w14:textId="37754D7F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2565</w:t>
            </w:r>
          </w:p>
        </w:tc>
        <w:tc>
          <w:tcPr>
            <w:tcW w:w="900" w:type="dxa"/>
            <w:vAlign w:val="bottom"/>
          </w:tcPr>
          <w:p w14:paraId="6563B19B" w14:textId="487BA1DD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900" w:type="dxa"/>
            <w:vAlign w:val="bottom"/>
          </w:tcPr>
          <w:p w14:paraId="3CA18603" w14:textId="7D4687FC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2565</w:t>
            </w:r>
          </w:p>
        </w:tc>
        <w:tc>
          <w:tcPr>
            <w:tcW w:w="900" w:type="dxa"/>
            <w:vAlign w:val="bottom"/>
          </w:tcPr>
          <w:p w14:paraId="1B9F00DA" w14:textId="40072E46" w:rsidR="00A5194F" w:rsidRPr="006375B5" w:rsidRDefault="00A5194F" w:rsidP="009604A2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256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</w:tr>
      <w:tr w:rsidR="00A5194F" w:rsidRPr="006375B5" w14:paraId="115DCE7D" w14:textId="77777777" w:rsidTr="00A5194F">
        <w:trPr>
          <w:trHeight w:val="72"/>
          <w:tblHeader/>
        </w:trPr>
        <w:tc>
          <w:tcPr>
            <w:tcW w:w="3690" w:type="dxa"/>
            <w:noWrap/>
            <w:vAlign w:val="bottom"/>
          </w:tcPr>
          <w:p w14:paraId="77B44C98" w14:textId="77777777" w:rsidR="00A5194F" w:rsidRPr="006375B5" w:rsidRDefault="00A5194F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0710" w:type="dxa"/>
            <w:gridSpan w:val="12"/>
            <w:vAlign w:val="bottom"/>
          </w:tcPr>
          <w:p w14:paraId="03D333D1" w14:textId="77777777" w:rsidR="00A5194F" w:rsidRPr="006375B5" w:rsidRDefault="00A5194F" w:rsidP="00902393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A5194F" w:rsidRPr="006375B5" w14:paraId="598C9FB9" w14:textId="77777777" w:rsidTr="00A5194F">
        <w:trPr>
          <w:trHeight w:val="72"/>
        </w:trPr>
        <w:tc>
          <w:tcPr>
            <w:tcW w:w="3690" w:type="dxa"/>
            <w:vAlign w:val="bottom"/>
          </w:tcPr>
          <w:p w14:paraId="56C73F91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รายได้จากลูกค้าภายนอก</w:t>
            </w:r>
          </w:p>
        </w:tc>
        <w:tc>
          <w:tcPr>
            <w:tcW w:w="900" w:type="dxa"/>
            <w:vAlign w:val="bottom"/>
          </w:tcPr>
          <w:p w14:paraId="34DE7352" w14:textId="4A6A3AC2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11,420</w:t>
            </w:r>
          </w:p>
        </w:tc>
        <w:tc>
          <w:tcPr>
            <w:tcW w:w="900" w:type="dxa"/>
            <w:vAlign w:val="bottom"/>
          </w:tcPr>
          <w:p w14:paraId="54FADBDE" w14:textId="6F09ACE5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11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427</w:t>
            </w:r>
          </w:p>
        </w:tc>
        <w:tc>
          <w:tcPr>
            <w:tcW w:w="900" w:type="dxa"/>
            <w:vAlign w:val="bottom"/>
          </w:tcPr>
          <w:p w14:paraId="36D1ADA3" w14:textId="7D3706CF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2,329</w:t>
            </w:r>
          </w:p>
        </w:tc>
        <w:tc>
          <w:tcPr>
            <w:tcW w:w="900" w:type="dxa"/>
            <w:vAlign w:val="bottom"/>
          </w:tcPr>
          <w:p w14:paraId="24FF25D3" w14:textId="12CC4C55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Pr="006375B5">
              <w:rPr>
                <w:rFonts w:asciiTheme="majorBidi" w:hAnsiTheme="majorBidi" w:cstheme="majorBidi"/>
                <w:sz w:val="22"/>
                <w:szCs w:val="22"/>
                <w:lang w:val="en-GB"/>
              </w:rPr>
              <w:t>,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39</w:t>
            </w:r>
          </w:p>
        </w:tc>
        <w:tc>
          <w:tcPr>
            <w:tcW w:w="810" w:type="dxa"/>
            <w:vAlign w:val="bottom"/>
          </w:tcPr>
          <w:p w14:paraId="6B5AE0CC" w14:textId="45919EEE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775</w:t>
            </w:r>
          </w:p>
        </w:tc>
        <w:tc>
          <w:tcPr>
            <w:tcW w:w="900" w:type="dxa"/>
            <w:vAlign w:val="bottom"/>
          </w:tcPr>
          <w:p w14:paraId="186EE773" w14:textId="4CC318F8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769</w:t>
            </w:r>
          </w:p>
        </w:tc>
        <w:tc>
          <w:tcPr>
            <w:tcW w:w="900" w:type="dxa"/>
            <w:vAlign w:val="bottom"/>
          </w:tcPr>
          <w:p w14:paraId="71B1EBA2" w14:textId="6DFC3043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329</w:t>
            </w:r>
          </w:p>
        </w:tc>
        <w:tc>
          <w:tcPr>
            <w:tcW w:w="900" w:type="dxa"/>
            <w:vAlign w:val="bottom"/>
          </w:tcPr>
          <w:p w14:paraId="51A9A348" w14:textId="07117C10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163</w:t>
            </w:r>
          </w:p>
        </w:tc>
        <w:tc>
          <w:tcPr>
            <w:tcW w:w="900" w:type="dxa"/>
            <w:vAlign w:val="bottom"/>
          </w:tcPr>
          <w:p w14:paraId="73E9DDB1" w14:textId="44AE4448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6DEAB5A6" w14:textId="03796B01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6047A64D" w14:textId="668065F8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14,853</w:t>
            </w:r>
          </w:p>
        </w:tc>
        <w:tc>
          <w:tcPr>
            <w:tcW w:w="900" w:type="dxa"/>
            <w:vAlign w:val="bottom"/>
          </w:tcPr>
          <w:p w14:paraId="37C3C1B3" w14:textId="0CE57BB1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14</w:t>
            </w:r>
            <w:r w:rsidRPr="006375B5">
              <w:rPr>
                <w:rFonts w:asciiTheme="majorBidi" w:hAnsiTheme="majorBidi" w:cstheme="majorBidi"/>
                <w:sz w:val="22"/>
                <w:szCs w:val="22"/>
                <w:lang w:val="en-GB"/>
              </w:rPr>
              <w:t>,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49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8</w:t>
            </w:r>
          </w:p>
        </w:tc>
      </w:tr>
      <w:tr w:rsidR="00A5194F" w:rsidRPr="006375B5" w14:paraId="41677992" w14:textId="77777777" w:rsidTr="00A5194F">
        <w:trPr>
          <w:trHeight w:val="72"/>
        </w:trPr>
        <w:tc>
          <w:tcPr>
            <w:tcW w:w="3690" w:type="dxa"/>
            <w:vAlign w:val="bottom"/>
          </w:tcPr>
          <w:p w14:paraId="4C773943" w14:textId="6DFD117B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A5194F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กำไรจากการจำหน่ายอสังหาริมทรัพย์เพื่อการลงทุน</w:t>
            </w:r>
          </w:p>
        </w:tc>
        <w:tc>
          <w:tcPr>
            <w:tcW w:w="900" w:type="dxa"/>
            <w:vAlign w:val="bottom"/>
          </w:tcPr>
          <w:p w14:paraId="14DCA46C" w14:textId="685CF5FF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6F9C77FB" w14:textId="232B8D10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13</w:t>
            </w:r>
          </w:p>
        </w:tc>
        <w:tc>
          <w:tcPr>
            <w:tcW w:w="900" w:type="dxa"/>
            <w:vAlign w:val="bottom"/>
          </w:tcPr>
          <w:p w14:paraId="60B3D397" w14:textId="33C22CF9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869</w:t>
            </w:r>
          </w:p>
        </w:tc>
        <w:tc>
          <w:tcPr>
            <w:tcW w:w="900" w:type="dxa"/>
            <w:vAlign w:val="bottom"/>
          </w:tcPr>
          <w:p w14:paraId="6DC927FC" w14:textId="3F771C85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847</w:t>
            </w:r>
          </w:p>
        </w:tc>
        <w:tc>
          <w:tcPr>
            <w:tcW w:w="810" w:type="dxa"/>
            <w:vAlign w:val="bottom"/>
          </w:tcPr>
          <w:p w14:paraId="590FF079" w14:textId="6BC60254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53892A99" w14:textId="00CD2C06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503404DA" w14:textId="7ED46064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900" w:type="dxa"/>
            <w:vAlign w:val="bottom"/>
          </w:tcPr>
          <w:p w14:paraId="76AAEDCB" w14:textId="5066B109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900" w:type="dxa"/>
          </w:tcPr>
          <w:p w14:paraId="16717358" w14:textId="47122DAF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</w:tcPr>
          <w:p w14:paraId="1962AE58" w14:textId="5C082200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</w:tcPr>
          <w:p w14:paraId="79C7225C" w14:textId="1E582F63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C96792">
              <w:rPr>
                <w:rFonts w:asciiTheme="majorBidi" w:hAnsiTheme="majorBidi" w:cstheme="majorBidi"/>
                <w:sz w:val="22"/>
                <w:szCs w:val="22"/>
              </w:rPr>
              <w:t>869</w:t>
            </w:r>
          </w:p>
        </w:tc>
        <w:tc>
          <w:tcPr>
            <w:tcW w:w="900" w:type="dxa"/>
          </w:tcPr>
          <w:p w14:paraId="677E0CB2" w14:textId="0AD17C4D" w:rsidR="00A5194F" w:rsidRPr="006375B5" w:rsidRDefault="00A5194F" w:rsidP="007B2BFD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860</w:t>
            </w:r>
          </w:p>
        </w:tc>
      </w:tr>
      <w:tr w:rsidR="00A5194F" w:rsidRPr="006375B5" w14:paraId="06D5F07B" w14:textId="77777777" w:rsidTr="00A5194F">
        <w:trPr>
          <w:trHeight w:val="62"/>
        </w:trPr>
        <w:tc>
          <w:tcPr>
            <w:tcW w:w="3690" w:type="dxa"/>
            <w:vAlign w:val="bottom"/>
          </w:tcPr>
          <w:p w14:paraId="0A0F2EC3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  <w:tc>
          <w:tcPr>
            <w:tcW w:w="900" w:type="dxa"/>
            <w:vAlign w:val="bottom"/>
          </w:tcPr>
          <w:p w14:paraId="0381A3F8" w14:textId="36C42B01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11,420</w:t>
            </w:r>
          </w:p>
        </w:tc>
        <w:tc>
          <w:tcPr>
            <w:tcW w:w="900" w:type="dxa"/>
            <w:vAlign w:val="bottom"/>
          </w:tcPr>
          <w:p w14:paraId="1F7C0C41" w14:textId="6C5CD44E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</w:t>
            </w: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440</w:t>
            </w:r>
          </w:p>
        </w:tc>
        <w:tc>
          <w:tcPr>
            <w:tcW w:w="900" w:type="dxa"/>
            <w:vAlign w:val="bottom"/>
          </w:tcPr>
          <w:p w14:paraId="74EEE510" w14:textId="4A50EE4F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3,198</w:t>
            </w:r>
          </w:p>
        </w:tc>
        <w:tc>
          <w:tcPr>
            <w:tcW w:w="900" w:type="dxa"/>
            <w:vAlign w:val="bottom"/>
          </w:tcPr>
          <w:p w14:paraId="0BD693A6" w14:textId="0695AE62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2,986</w:t>
            </w:r>
          </w:p>
        </w:tc>
        <w:tc>
          <w:tcPr>
            <w:tcW w:w="810" w:type="dxa"/>
            <w:vAlign w:val="bottom"/>
          </w:tcPr>
          <w:p w14:paraId="41EAEC18" w14:textId="12FC0FEA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775</w:t>
            </w:r>
          </w:p>
        </w:tc>
        <w:tc>
          <w:tcPr>
            <w:tcW w:w="900" w:type="dxa"/>
            <w:vAlign w:val="bottom"/>
          </w:tcPr>
          <w:p w14:paraId="6C7035AC" w14:textId="66A7541F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E564C">
              <w:rPr>
                <w:rFonts w:ascii="Angsana New" w:hAnsi="Angsana New"/>
                <w:b/>
                <w:bCs/>
                <w:sz w:val="22"/>
                <w:szCs w:val="22"/>
              </w:rPr>
              <w:t>7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69</w:t>
            </w:r>
          </w:p>
        </w:tc>
        <w:tc>
          <w:tcPr>
            <w:tcW w:w="900" w:type="dxa"/>
            <w:vAlign w:val="bottom"/>
          </w:tcPr>
          <w:p w14:paraId="27C80956" w14:textId="3393B5B2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329</w:t>
            </w:r>
          </w:p>
        </w:tc>
        <w:tc>
          <w:tcPr>
            <w:tcW w:w="900" w:type="dxa"/>
            <w:vAlign w:val="bottom"/>
          </w:tcPr>
          <w:p w14:paraId="401AF9D7" w14:textId="4563233A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E564C">
              <w:rPr>
                <w:rFonts w:ascii="Angsana New" w:hAnsi="Angsana New"/>
                <w:b/>
                <w:bCs/>
                <w:sz w:val="22"/>
                <w:szCs w:val="22"/>
              </w:rPr>
              <w:t>163</w:t>
            </w:r>
          </w:p>
        </w:tc>
        <w:tc>
          <w:tcPr>
            <w:tcW w:w="900" w:type="dxa"/>
            <w:vAlign w:val="bottom"/>
          </w:tcPr>
          <w:p w14:paraId="65EF7F86" w14:textId="0E4ECAD3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2FFC3064" w14:textId="1C3A18B2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lang w:val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lang w:val="en-GB"/>
              </w:rPr>
              <w:t>-</w:t>
            </w:r>
          </w:p>
        </w:tc>
        <w:tc>
          <w:tcPr>
            <w:tcW w:w="900" w:type="dxa"/>
            <w:vAlign w:val="bottom"/>
          </w:tcPr>
          <w:p w14:paraId="78D937B4" w14:textId="7500AAE8" w:rsidR="00A5194F" w:rsidRPr="006375B5" w:rsidRDefault="00A5194F" w:rsidP="00C9679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15,722</w:t>
            </w:r>
          </w:p>
        </w:tc>
        <w:tc>
          <w:tcPr>
            <w:tcW w:w="900" w:type="dxa"/>
            <w:vAlign w:val="bottom"/>
          </w:tcPr>
          <w:p w14:paraId="403AEA41" w14:textId="42994061" w:rsidR="00A5194F" w:rsidRPr="006375B5" w:rsidRDefault="00A5194F" w:rsidP="009604A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0E564C">
              <w:rPr>
                <w:rFonts w:ascii="Angsana New" w:hAnsi="Angsana New"/>
                <w:b/>
                <w:bCs/>
                <w:sz w:val="22"/>
                <w:szCs w:val="22"/>
              </w:rPr>
              <w:t>15</w:t>
            </w:r>
            <w:r w:rsidRPr="006375B5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22"/>
                <w:szCs w:val="22"/>
              </w:rPr>
              <w:t>35</w:t>
            </w:r>
            <w:r>
              <w:rPr>
                <w:rFonts w:ascii="Angsana New" w:hAnsi="Angsana New"/>
                <w:b/>
                <w:bCs/>
                <w:sz w:val="22"/>
                <w:szCs w:val="22"/>
              </w:rPr>
              <w:t>8</w:t>
            </w:r>
          </w:p>
        </w:tc>
      </w:tr>
      <w:tr w:rsidR="00A5194F" w:rsidRPr="006375B5" w14:paraId="4171AD58" w14:textId="77777777" w:rsidTr="00A5194F">
        <w:trPr>
          <w:trHeight w:val="62"/>
        </w:trPr>
        <w:tc>
          <w:tcPr>
            <w:tcW w:w="3690" w:type="dxa"/>
            <w:vAlign w:val="bottom"/>
          </w:tcPr>
          <w:p w14:paraId="58CC625E" w14:textId="0BA54CB1" w:rsidR="00A5194F" w:rsidRPr="00A5194F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  <w:lang w:val="en-GB"/>
              </w:rPr>
              <w:t>กำไรจากการไถ่ถอนหน่วยลงทุนในบริษัทร่วม</w:t>
            </w:r>
          </w:p>
        </w:tc>
        <w:tc>
          <w:tcPr>
            <w:tcW w:w="900" w:type="dxa"/>
            <w:vAlign w:val="bottom"/>
          </w:tcPr>
          <w:p w14:paraId="33E69F7E" w14:textId="62ECBC3F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1817B77" w14:textId="344C47BF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F6A6423" w14:textId="1F7F61E4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F907FBC" w14:textId="5FED791D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25813427" w14:textId="73FE553D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8BA8260" w14:textId="52A00505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6287E48" w14:textId="74BD0DEF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A816F17" w14:textId="150742F2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28FA485" w14:textId="00B5B3B2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BA729A7" w14:textId="2D04323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6F5D35F" w14:textId="0C479FB6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381</w:t>
            </w:r>
          </w:p>
        </w:tc>
        <w:tc>
          <w:tcPr>
            <w:tcW w:w="900" w:type="dxa"/>
            <w:vAlign w:val="bottom"/>
          </w:tcPr>
          <w:p w14:paraId="0FBABCFB" w14:textId="32C6ADC2" w:rsidR="00A5194F" w:rsidRPr="006375B5" w:rsidRDefault="00A5194F" w:rsidP="000463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 w:hint="cs"/>
                <w:sz w:val="22"/>
                <w:szCs w:val="22"/>
                <w:cs/>
              </w:rPr>
              <w:t>-</w:t>
            </w:r>
          </w:p>
        </w:tc>
      </w:tr>
      <w:tr w:rsidR="00A5194F" w:rsidRPr="006375B5" w14:paraId="1A9A3B22" w14:textId="77777777" w:rsidTr="00A5194F">
        <w:trPr>
          <w:trHeight w:val="62"/>
        </w:trPr>
        <w:tc>
          <w:tcPr>
            <w:tcW w:w="3690" w:type="dxa"/>
            <w:vAlign w:val="bottom"/>
          </w:tcPr>
          <w:p w14:paraId="499D3C86" w14:textId="5BC5992B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รายได้อื่น</w:t>
            </w:r>
          </w:p>
        </w:tc>
        <w:tc>
          <w:tcPr>
            <w:tcW w:w="900" w:type="dxa"/>
            <w:vAlign w:val="bottom"/>
          </w:tcPr>
          <w:p w14:paraId="3027AE88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D5F66AD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FF301CB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898A7D5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36B5D1C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8DFE6FE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0AD86BA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C1648FD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DFAED53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E6F53B4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FEB1653" w14:textId="0B04BE80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244</w:t>
            </w:r>
          </w:p>
        </w:tc>
        <w:tc>
          <w:tcPr>
            <w:tcW w:w="900" w:type="dxa"/>
            <w:vAlign w:val="bottom"/>
          </w:tcPr>
          <w:p w14:paraId="28C46A9C" w14:textId="500CF1DE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34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</w:tr>
      <w:tr w:rsidR="00A5194F" w:rsidRPr="006375B5" w14:paraId="304F132B" w14:textId="77777777" w:rsidTr="00A5194F">
        <w:trPr>
          <w:trHeight w:val="62"/>
        </w:trPr>
        <w:tc>
          <w:tcPr>
            <w:tcW w:w="3690" w:type="dxa"/>
            <w:vAlign w:val="bottom"/>
          </w:tcPr>
          <w:p w14:paraId="58775E12" w14:textId="0AD46E0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hint="cs"/>
                <w:sz w:val="22"/>
                <w:szCs w:val="22"/>
                <w:cs/>
              </w:rPr>
              <w:t>กำไรจากการจำหน่ายเงินลงทุนในบริษัทร่วม</w:t>
            </w:r>
          </w:p>
        </w:tc>
        <w:tc>
          <w:tcPr>
            <w:tcW w:w="900" w:type="dxa"/>
            <w:vAlign w:val="bottom"/>
          </w:tcPr>
          <w:p w14:paraId="7660CC00" w14:textId="24744D46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A7F18AD" w14:textId="39704E30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8E2AEA3" w14:textId="59F57AAE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B52A4EB" w14:textId="51663B15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1C8D8F09" w14:textId="1A8A9441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DB50091" w14:textId="647FEBEB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3E3B2A3" w14:textId="0BF8D7EA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148E9B5" w14:textId="360F81F1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53AC46F" w14:textId="3F122483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A8E9D96" w14:textId="2F112055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C402D01" w14:textId="1BA7A26C" w:rsidR="00A5194F" w:rsidRPr="006375B5" w:rsidRDefault="00A5194F" w:rsidP="00C96792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650B4AF7" w14:textId="090EDBBC" w:rsidR="00A5194F" w:rsidRPr="006375B5" w:rsidRDefault="00A5194F" w:rsidP="00046369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="Angsana New" w:hAnsi="Angsana New"/>
                <w:sz w:val="22"/>
                <w:szCs w:val="22"/>
              </w:rPr>
              <w:t>20</w:t>
            </w:r>
          </w:p>
        </w:tc>
      </w:tr>
      <w:tr w:rsidR="00A5194F" w:rsidRPr="006375B5" w14:paraId="5B81FD3D" w14:textId="77777777" w:rsidTr="00A5194F">
        <w:trPr>
          <w:trHeight w:val="190"/>
        </w:trPr>
        <w:tc>
          <w:tcPr>
            <w:tcW w:w="3690" w:type="dxa"/>
            <w:vAlign w:val="bottom"/>
          </w:tcPr>
          <w:p w14:paraId="649F15E9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900" w:type="dxa"/>
            <w:vAlign w:val="bottom"/>
          </w:tcPr>
          <w:p w14:paraId="46187BD0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452B12E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3640AA6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FF97373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6FCEC0E4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9CADAEB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63D5F63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B810FAA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142B729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77987E5" w14:textId="77777777" w:rsidR="00A5194F" w:rsidRPr="006375B5" w:rsidRDefault="00A5194F" w:rsidP="009604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C5F3A87" w14:textId="1A106E40" w:rsidR="00A5194F" w:rsidRPr="006375B5" w:rsidRDefault="00A5194F" w:rsidP="00C96792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16,347</w:t>
            </w:r>
          </w:p>
        </w:tc>
        <w:tc>
          <w:tcPr>
            <w:tcW w:w="900" w:type="dxa"/>
            <w:vAlign w:val="bottom"/>
          </w:tcPr>
          <w:p w14:paraId="7C551AD1" w14:textId="03625483" w:rsidR="00A5194F" w:rsidRPr="006375B5" w:rsidRDefault="00A5194F" w:rsidP="00046369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15</w:t>
            </w: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721</w:t>
            </w:r>
          </w:p>
        </w:tc>
      </w:tr>
      <w:tr w:rsidR="00A5194F" w:rsidRPr="006375B5" w14:paraId="063594FA" w14:textId="77777777" w:rsidTr="00A5194F">
        <w:trPr>
          <w:trHeight w:val="64"/>
        </w:trPr>
        <w:tc>
          <w:tcPr>
            <w:tcW w:w="3690" w:type="dxa"/>
            <w:vAlign w:val="bottom"/>
          </w:tcPr>
          <w:p w14:paraId="24DCF2B1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900" w:type="dxa"/>
            <w:vAlign w:val="bottom"/>
          </w:tcPr>
          <w:p w14:paraId="4B57287F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9B972D1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A769E3C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3A12344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57D29569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4BAAF57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8E58069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77C13E3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5E13B9D7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35CD46CC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1F21C3D9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6D631719" w14:textId="77777777" w:rsidR="00A5194F" w:rsidRPr="006375B5" w:rsidRDefault="00A5194F" w:rsidP="008B115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A5194F" w:rsidRPr="006375B5" w14:paraId="5C0E61A1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4824F3D1" w14:textId="5BF806EA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  <w:r w:rsidRPr="00A5194F">
              <w:rPr>
                <w:rFonts w:asciiTheme="majorBidi" w:hAnsiTheme="majorBidi" w:cstheme="majorBidi"/>
                <w:sz w:val="22"/>
                <w:szCs w:val="22"/>
                <w:cs/>
              </w:rPr>
              <w:t>รวมกำไร (ขาดทุน) จากส่วนงานที่รายงานก่อนต้นทุน</w:t>
            </w:r>
            <w:r w:rsidRPr="00A5194F">
              <w:rPr>
                <w:rFonts w:asciiTheme="majorBidi" w:hAnsiTheme="majorBidi" w:cstheme="majorBidi"/>
                <w:sz w:val="22"/>
                <w:szCs w:val="22"/>
              </w:rPr>
              <w:br/>
              <w:t xml:space="preserve">   </w:t>
            </w:r>
            <w:r w:rsidRPr="00A5194F">
              <w:rPr>
                <w:rFonts w:asciiTheme="majorBidi" w:hAnsiTheme="majorBidi" w:cstheme="majorBidi"/>
                <w:sz w:val="22"/>
                <w:szCs w:val="22"/>
                <w:cs/>
              </w:rPr>
              <w:t>ทางการเงินและภาษีเงินได้</w:t>
            </w:r>
            <w:r w:rsidRPr="006375B5"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  <w:t xml:space="preserve">    </w:t>
            </w:r>
          </w:p>
        </w:tc>
        <w:tc>
          <w:tcPr>
            <w:tcW w:w="900" w:type="dxa"/>
            <w:vAlign w:val="bottom"/>
          </w:tcPr>
          <w:p w14:paraId="4CAA75C3" w14:textId="123A008D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2,072</w:t>
            </w:r>
          </w:p>
        </w:tc>
        <w:tc>
          <w:tcPr>
            <w:tcW w:w="900" w:type="dxa"/>
            <w:vAlign w:val="bottom"/>
          </w:tcPr>
          <w:p w14:paraId="427495B4" w14:textId="1127C25D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122</w:t>
            </w:r>
          </w:p>
        </w:tc>
        <w:tc>
          <w:tcPr>
            <w:tcW w:w="900" w:type="dxa"/>
            <w:vAlign w:val="bottom"/>
          </w:tcPr>
          <w:p w14:paraId="0D9FE865" w14:textId="24D0C8F1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1,200</w:t>
            </w:r>
          </w:p>
        </w:tc>
        <w:tc>
          <w:tcPr>
            <w:tcW w:w="900" w:type="dxa"/>
            <w:vAlign w:val="bottom"/>
          </w:tcPr>
          <w:p w14:paraId="4AA3218A" w14:textId="7B66E27A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677</w:t>
            </w:r>
          </w:p>
        </w:tc>
        <w:tc>
          <w:tcPr>
            <w:tcW w:w="810" w:type="dxa"/>
            <w:vAlign w:val="bottom"/>
          </w:tcPr>
          <w:p w14:paraId="6F4A8379" w14:textId="020B0930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20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238</w:t>
            </w:r>
          </w:p>
        </w:tc>
        <w:tc>
          <w:tcPr>
            <w:tcW w:w="900" w:type="dxa"/>
            <w:vAlign w:val="bottom"/>
          </w:tcPr>
          <w:p w14:paraId="18A298B8" w14:textId="1292CC0D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5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119</w:t>
            </w:r>
          </w:p>
        </w:tc>
        <w:tc>
          <w:tcPr>
            <w:tcW w:w="900" w:type="dxa"/>
            <w:vAlign w:val="bottom"/>
          </w:tcPr>
          <w:p w14:paraId="30C983B7" w14:textId="24AAC6EC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8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(57)</w:t>
            </w:r>
          </w:p>
        </w:tc>
        <w:tc>
          <w:tcPr>
            <w:tcW w:w="900" w:type="dxa"/>
            <w:vAlign w:val="bottom"/>
          </w:tcPr>
          <w:p w14:paraId="3DCED826" w14:textId="469E080D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179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900" w:type="dxa"/>
          </w:tcPr>
          <w:p w14:paraId="64650F89" w14:textId="77777777" w:rsidR="00A5194F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17D951CE" w14:textId="552E183F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429</w:t>
            </w:r>
          </w:p>
        </w:tc>
        <w:tc>
          <w:tcPr>
            <w:tcW w:w="900" w:type="dxa"/>
          </w:tcPr>
          <w:p w14:paraId="0FF5BE38" w14:textId="77777777" w:rsidR="00A5194F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B28F030" w14:textId="1411F521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128</w:t>
            </w:r>
          </w:p>
        </w:tc>
        <w:tc>
          <w:tcPr>
            <w:tcW w:w="900" w:type="dxa"/>
          </w:tcPr>
          <w:p w14:paraId="4C943AA6" w14:textId="77777777" w:rsidR="00A5194F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6FDB7A98" w14:textId="618F2BE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3,882</w:t>
            </w:r>
          </w:p>
        </w:tc>
        <w:tc>
          <w:tcPr>
            <w:tcW w:w="900" w:type="dxa"/>
          </w:tcPr>
          <w:p w14:paraId="6565C6D2" w14:textId="77777777" w:rsidR="00A5194F" w:rsidRDefault="00A5194F" w:rsidP="00BF0A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26593505" w14:textId="6D9AC433" w:rsidR="00A5194F" w:rsidRPr="006375B5" w:rsidRDefault="00A5194F" w:rsidP="00BF0A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867</w:t>
            </w:r>
          </w:p>
        </w:tc>
      </w:tr>
      <w:tr w:rsidR="00A5194F" w:rsidRPr="006375B5" w14:paraId="4C17FBAA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36C2CBDC" w14:textId="2555C188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ต้นทุนทางการเงิน</w:t>
            </w:r>
          </w:p>
        </w:tc>
        <w:tc>
          <w:tcPr>
            <w:tcW w:w="900" w:type="dxa"/>
            <w:vAlign w:val="bottom"/>
          </w:tcPr>
          <w:p w14:paraId="6A13994D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CED0BC6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CE95483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E5C1E87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F0BDB1D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20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4E1B89C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5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27400AE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18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74ADC0B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7DE85ABF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ind w:right="-49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55EE5FE6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4E1E6FA" w14:textId="5F3C633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(964)</w:t>
            </w:r>
          </w:p>
        </w:tc>
        <w:tc>
          <w:tcPr>
            <w:tcW w:w="900" w:type="dxa"/>
            <w:vAlign w:val="bottom"/>
          </w:tcPr>
          <w:p w14:paraId="5966D84A" w14:textId="2AB7266C" w:rsidR="00A5194F" w:rsidRPr="006375B5" w:rsidRDefault="00A5194F" w:rsidP="00BF0A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064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</w:tr>
      <w:tr w:rsidR="00A5194F" w:rsidRPr="006375B5" w14:paraId="0FE2A7A0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4C38C717" w14:textId="4E307809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ส่วนแบ่งขาดทุนจากเงินลงทุนในบริษัทร่วมและการร่วมค้า</w:t>
            </w:r>
          </w:p>
        </w:tc>
        <w:tc>
          <w:tcPr>
            <w:tcW w:w="900" w:type="dxa"/>
            <w:vAlign w:val="bottom"/>
          </w:tcPr>
          <w:p w14:paraId="393A9CAA" w14:textId="297390BE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8990166" w14:textId="51849E3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0D75F26" w14:textId="67B691F9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16A1E61" w14:textId="620AF02C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F1C4674" w14:textId="58ACA558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AC7BA76" w14:textId="7250073E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B49377A" w14:textId="0332D368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2E231D7" w14:textId="4FE4F640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5A9EDBDF" w14:textId="1DC7DB4F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1B65E0E4" w14:textId="173518F4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E714D5E" w14:textId="6B0B0568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BB1CE03" w14:textId="20DB4C89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A5194F" w:rsidRPr="006375B5" w14:paraId="30E4C190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2EC439E0" w14:textId="5396BFCF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 xml:space="preserve">   </w:t>
            </w:r>
            <w:r w:rsidRPr="006375B5"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  <w:t>สุทธิจาก</w:t>
            </w:r>
            <w:r w:rsidRPr="001F4DD0">
              <w:rPr>
                <w:rFonts w:asciiTheme="majorBidi" w:hAnsiTheme="majorBidi" w:cstheme="majorBidi"/>
                <w:sz w:val="22"/>
                <w:szCs w:val="22"/>
                <w:cs/>
              </w:rPr>
              <w:t>กำไร</w:t>
            </w:r>
            <w:r w:rsidRPr="006375B5"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  <w:t>ที่ยังไม่เกิดขึ้นจากการ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ขายอสังหาริมทรัพย์</w:t>
            </w:r>
          </w:p>
        </w:tc>
        <w:tc>
          <w:tcPr>
            <w:tcW w:w="900" w:type="dxa"/>
            <w:vAlign w:val="bottom"/>
          </w:tcPr>
          <w:p w14:paraId="38ED1ECB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BC3121B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59A9724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6A4E0F9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E578054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DE3087C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9C93B16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7ECA41F" w14:textId="7D16327E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C60E6AA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5C7E0ACE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A717533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1DAA02BE" w14:textId="77777777" w:rsidR="00A5194F" w:rsidRPr="006375B5" w:rsidRDefault="00A5194F" w:rsidP="00C967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A5194F" w:rsidRPr="006375B5" w14:paraId="53B899F1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52053EB0" w14:textId="33FB87D5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>
              <w:rPr>
                <w:rFonts w:asciiTheme="majorBidi" w:hAnsiTheme="majorBidi" w:cstheme="majorBidi"/>
                <w:spacing w:val="-4"/>
                <w:sz w:val="22"/>
                <w:szCs w:val="22"/>
              </w:rPr>
              <w:t xml:space="preserve">   </w:t>
            </w:r>
            <w:r w:rsidRPr="006375B5">
              <w:rPr>
                <w:rFonts w:asciiTheme="majorBidi" w:hAnsiTheme="majorBidi" w:cstheme="majorBidi"/>
                <w:sz w:val="22"/>
                <w:szCs w:val="22"/>
                <w:cs/>
              </w:rPr>
              <w:t>ให้บริษัทร่วม</w:t>
            </w:r>
          </w:p>
        </w:tc>
        <w:tc>
          <w:tcPr>
            <w:tcW w:w="900" w:type="dxa"/>
            <w:vAlign w:val="bottom"/>
          </w:tcPr>
          <w:p w14:paraId="2E42D103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4592938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B8F2DF8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EE38120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8DD702F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2258076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3BDE9FD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7C64E72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0DBC6CD2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10A75C14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7F84300C" w14:textId="0884E7CD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(28)</w:t>
            </w:r>
          </w:p>
        </w:tc>
        <w:tc>
          <w:tcPr>
            <w:tcW w:w="900" w:type="dxa"/>
          </w:tcPr>
          <w:p w14:paraId="0D3432D3" w14:textId="6DBD58F8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Pr="000E564C">
              <w:rPr>
                <w:rFonts w:asciiTheme="majorBidi" w:hAnsiTheme="majorBidi" w:cstheme="majorBidi"/>
                <w:sz w:val="22"/>
                <w:szCs w:val="22"/>
              </w:rPr>
              <w:t>41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</w:tr>
      <w:tr w:rsidR="00A5194F" w:rsidRPr="006375B5" w14:paraId="34A803A8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64343F6F" w14:textId="426C3157" w:rsidR="00A5194F" w:rsidRPr="00A5194F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hanging="85"/>
              <w:rPr>
                <w:rFonts w:asciiTheme="majorBidi" w:hAnsiTheme="majorBidi" w:cstheme="majorBidi"/>
                <w:spacing w:val="-10"/>
                <w:sz w:val="22"/>
                <w:szCs w:val="22"/>
                <w:cs/>
              </w:rPr>
            </w:pPr>
            <w:r w:rsidRPr="00A5194F">
              <w:rPr>
                <w:rFonts w:asciiTheme="majorBidi" w:hAnsiTheme="majorBidi" w:cstheme="majorBidi" w:hint="cs"/>
                <w:spacing w:val="-10"/>
                <w:sz w:val="22"/>
                <w:szCs w:val="22"/>
                <w:cs/>
              </w:rPr>
              <w:t>กำไรจากการวัดมูลค่ายุติธรรมในการโอนเปลี่ยนประเภทเงินลงทุน</w:t>
            </w:r>
          </w:p>
        </w:tc>
        <w:tc>
          <w:tcPr>
            <w:tcW w:w="900" w:type="dxa"/>
            <w:vAlign w:val="bottom"/>
          </w:tcPr>
          <w:p w14:paraId="43727617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929385C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D63D964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A97C577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0B7F54E7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EE8E042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6F0229D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56CA452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23E8BBFA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28025A9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93194F0" w14:textId="4D514593" w:rsidR="00A5194F" w:rsidRPr="006375B5" w:rsidRDefault="00A5194F" w:rsidP="00A5194F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484FD6">
              <w:rPr>
                <w:rFonts w:asciiTheme="majorBidi" w:hAnsiTheme="majorBidi" w:cstheme="majorBidi"/>
                <w:sz w:val="22"/>
                <w:szCs w:val="22"/>
              </w:rPr>
              <w:t>111</w:t>
            </w:r>
          </w:p>
        </w:tc>
        <w:tc>
          <w:tcPr>
            <w:tcW w:w="900" w:type="dxa"/>
            <w:vAlign w:val="bottom"/>
          </w:tcPr>
          <w:p w14:paraId="7E2BC580" w14:textId="41E6E761" w:rsidR="00A5194F" w:rsidRPr="006375B5" w:rsidRDefault="00A5194F" w:rsidP="00A5194F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484FD6">
              <w:rPr>
                <w:rFonts w:asciiTheme="majorBidi" w:hAnsiTheme="majorBidi" w:cstheme="majorBidi"/>
                <w:sz w:val="22"/>
                <w:szCs w:val="22"/>
              </w:rPr>
              <w:t>93</w:t>
            </w:r>
          </w:p>
        </w:tc>
      </w:tr>
      <w:tr w:rsidR="00A5194F" w:rsidRPr="006375B5" w14:paraId="20B85B8B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1707C984" w14:textId="7AFAA231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7"/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กำไรก่อนภาษีเงินได้</w:t>
            </w:r>
          </w:p>
        </w:tc>
        <w:tc>
          <w:tcPr>
            <w:tcW w:w="900" w:type="dxa"/>
            <w:vAlign w:val="bottom"/>
          </w:tcPr>
          <w:p w14:paraId="20CA8155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3D04C15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9038FEE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8B5702E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439D82EE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CB4C5B9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E11F4D8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1EAC381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65B1F2F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0C7F017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1528E07" w14:textId="524738F2" w:rsidR="00A5194F" w:rsidRPr="006375B5" w:rsidRDefault="00A5194F" w:rsidP="00A5194F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3,001</w:t>
            </w:r>
          </w:p>
        </w:tc>
        <w:tc>
          <w:tcPr>
            <w:tcW w:w="900" w:type="dxa"/>
            <w:vAlign w:val="bottom"/>
          </w:tcPr>
          <w:p w14:paraId="171F7D22" w14:textId="11608B69" w:rsidR="00A5194F" w:rsidRPr="006375B5" w:rsidRDefault="00A5194F" w:rsidP="00A5194F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Pr="006375B5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855</w:t>
            </w:r>
          </w:p>
        </w:tc>
      </w:tr>
      <w:tr w:rsidR="00A5194F" w:rsidRPr="006375B5" w14:paraId="219209D1" w14:textId="77777777" w:rsidTr="00A5194F">
        <w:trPr>
          <w:trHeight w:val="42"/>
        </w:trPr>
        <w:tc>
          <w:tcPr>
            <w:tcW w:w="3690" w:type="dxa"/>
            <w:vAlign w:val="bottom"/>
          </w:tcPr>
          <w:p w14:paraId="63C76A3E" w14:textId="2B5EBF76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900" w:type="dxa"/>
            <w:vAlign w:val="bottom"/>
          </w:tcPr>
          <w:p w14:paraId="7443C96D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679352EE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9E169E0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7A7820D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70351818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FEA35CC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71EAE4D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F1175A0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2BDA30B3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6C8B17FE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2F246ABA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00" w:type="dxa"/>
          </w:tcPr>
          <w:p w14:paraId="231F3A5D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A5194F" w:rsidRPr="006375B5" w14:paraId="021BFF3C" w14:textId="77777777" w:rsidTr="00A5194F">
        <w:trPr>
          <w:trHeight w:val="190"/>
        </w:trPr>
        <w:tc>
          <w:tcPr>
            <w:tcW w:w="3690" w:type="dxa"/>
            <w:shd w:val="clear" w:color="auto" w:fill="auto"/>
            <w:vAlign w:val="center"/>
          </w:tcPr>
          <w:p w14:paraId="2781E5DF" w14:textId="33E1FF1B" w:rsidR="00A5194F" w:rsidRPr="008A00CD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0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รายการที่ไม่เป็นตัวเงินอื่นที่ม</w:t>
            </w:r>
            <w:r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ี</w:t>
            </w:r>
            <w:r w:rsidRPr="006375B5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สาระสำคัญ</w:t>
            </w:r>
          </w:p>
        </w:tc>
        <w:tc>
          <w:tcPr>
            <w:tcW w:w="900" w:type="dxa"/>
            <w:vAlign w:val="bottom"/>
          </w:tcPr>
          <w:p w14:paraId="3D5C5C60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1B50A9D7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00906437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3E6153EB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0" w:type="dxa"/>
            <w:vAlign w:val="bottom"/>
          </w:tcPr>
          <w:p w14:paraId="36DD3238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5EDC5719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4606423B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vAlign w:val="bottom"/>
          </w:tcPr>
          <w:p w14:paraId="7927BDB4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04A58E4B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5E5075F0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4FC955D9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</w:tcPr>
          <w:p w14:paraId="79EF419E" w14:textId="7777777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</w:tr>
      <w:tr w:rsidR="00A5194F" w:rsidRPr="006375B5" w14:paraId="2E37AAE8" w14:textId="77777777" w:rsidTr="00A5194F">
        <w:trPr>
          <w:trHeight w:val="42"/>
        </w:trPr>
        <w:tc>
          <w:tcPr>
            <w:tcW w:w="3690" w:type="dxa"/>
            <w:vAlign w:val="center"/>
          </w:tcPr>
          <w:p w14:paraId="00828664" w14:textId="56BCBFAC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sz w:val="22"/>
                <w:szCs w:val="22"/>
                <w:cs/>
              </w:rPr>
              <w:t>ค่าเสื่อมราคาและค่าตัดจำหน่าย</w:t>
            </w:r>
          </w:p>
        </w:tc>
        <w:tc>
          <w:tcPr>
            <w:tcW w:w="900" w:type="dxa"/>
            <w:vAlign w:val="bottom"/>
          </w:tcPr>
          <w:p w14:paraId="2A6A6838" w14:textId="221208A5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28</w:t>
            </w:r>
          </w:p>
        </w:tc>
        <w:tc>
          <w:tcPr>
            <w:tcW w:w="900" w:type="dxa"/>
            <w:vAlign w:val="bottom"/>
          </w:tcPr>
          <w:p w14:paraId="4F2D0788" w14:textId="28E26FA5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25</w:t>
            </w:r>
          </w:p>
        </w:tc>
        <w:tc>
          <w:tcPr>
            <w:tcW w:w="900" w:type="dxa"/>
            <w:vAlign w:val="bottom"/>
          </w:tcPr>
          <w:p w14:paraId="0D86D3EC" w14:textId="11E1CE48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674</w:t>
            </w:r>
          </w:p>
        </w:tc>
        <w:tc>
          <w:tcPr>
            <w:tcW w:w="900" w:type="dxa"/>
            <w:vAlign w:val="bottom"/>
          </w:tcPr>
          <w:p w14:paraId="087CC8EC" w14:textId="1EB3629F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562</w:t>
            </w:r>
          </w:p>
        </w:tc>
        <w:tc>
          <w:tcPr>
            <w:tcW w:w="810" w:type="dxa"/>
            <w:vAlign w:val="bottom"/>
          </w:tcPr>
          <w:p w14:paraId="3634C473" w14:textId="62DB25A8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211</w:t>
            </w:r>
          </w:p>
        </w:tc>
        <w:tc>
          <w:tcPr>
            <w:tcW w:w="900" w:type="dxa"/>
            <w:vAlign w:val="bottom"/>
          </w:tcPr>
          <w:p w14:paraId="21614AE4" w14:textId="0C408B35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189</w:t>
            </w:r>
          </w:p>
        </w:tc>
        <w:tc>
          <w:tcPr>
            <w:tcW w:w="900" w:type="dxa"/>
            <w:vAlign w:val="bottom"/>
          </w:tcPr>
          <w:p w14:paraId="2C82E1E0" w14:textId="23291652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133</w:t>
            </w:r>
          </w:p>
        </w:tc>
        <w:tc>
          <w:tcPr>
            <w:tcW w:w="900" w:type="dxa"/>
            <w:vAlign w:val="bottom"/>
          </w:tcPr>
          <w:p w14:paraId="34200812" w14:textId="7A4A05C0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164</w:t>
            </w:r>
          </w:p>
        </w:tc>
        <w:tc>
          <w:tcPr>
            <w:tcW w:w="900" w:type="dxa"/>
          </w:tcPr>
          <w:p w14:paraId="4BE26F22" w14:textId="5F6DDF86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900" w:type="dxa"/>
          </w:tcPr>
          <w:p w14:paraId="48CE47F6" w14:textId="458DA0E0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38</w:t>
            </w:r>
          </w:p>
        </w:tc>
        <w:tc>
          <w:tcPr>
            <w:tcW w:w="900" w:type="dxa"/>
            <w:vAlign w:val="bottom"/>
          </w:tcPr>
          <w:p w14:paraId="2CAB95B0" w14:textId="7E1097ED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1,053</w:t>
            </w:r>
          </w:p>
        </w:tc>
        <w:tc>
          <w:tcPr>
            <w:tcW w:w="900" w:type="dxa"/>
            <w:vAlign w:val="bottom"/>
          </w:tcPr>
          <w:p w14:paraId="4D9A5B4D" w14:textId="4BA839E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978</w:t>
            </w:r>
          </w:p>
        </w:tc>
      </w:tr>
      <w:tr w:rsidR="00A5194F" w:rsidRPr="006375B5" w14:paraId="763389F8" w14:textId="77777777" w:rsidTr="00A5194F">
        <w:trPr>
          <w:trHeight w:val="42"/>
        </w:trPr>
        <w:tc>
          <w:tcPr>
            <w:tcW w:w="3690" w:type="dxa"/>
            <w:vAlign w:val="center"/>
          </w:tcPr>
          <w:p w14:paraId="6EA4E49E" w14:textId="08D92B99" w:rsidR="00A5194F" w:rsidRPr="008A00CD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177" w:hanging="8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6375B5">
              <w:rPr>
                <w:rFonts w:asciiTheme="majorBidi" w:hAnsiTheme="majorBidi" w:cstheme="majorBidi" w:hint="cs"/>
                <w:sz w:val="22"/>
                <w:szCs w:val="22"/>
                <w:cs/>
              </w:rPr>
              <w:t>(กลับรายการ) หนี้สูญและหนี้สงสัยจะสูญ</w:t>
            </w:r>
          </w:p>
        </w:tc>
        <w:tc>
          <w:tcPr>
            <w:tcW w:w="900" w:type="dxa"/>
            <w:vAlign w:val="bottom"/>
          </w:tcPr>
          <w:p w14:paraId="46E36640" w14:textId="2BAB5E2F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900" w:type="dxa"/>
            <w:vAlign w:val="bottom"/>
          </w:tcPr>
          <w:p w14:paraId="1CD691F9" w14:textId="6849018C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900" w:type="dxa"/>
            <w:vAlign w:val="bottom"/>
          </w:tcPr>
          <w:p w14:paraId="6EAAC66F" w14:textId="53CD34D8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900" w:type="dxa"/>
            <w:vAlign w:val="bottom"/>
          </w:tcPr>
          <w:p w14:paraId="288B8D62" w14:textId="02712C46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10" w:type="dxa"/>
            <w:vAlign w:val="bottom"/>
          </w:tcPr>
          <w:p w14:paraId="0CBBA23A" w14:textId="4ABC18D3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900" w:type="dxa"/>
            <w:vAlign w:val="bottom"/>
          </w:tcPr>
          <w:p w14:paraId="154B3256" w14:textId="2D11349E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43</w:t>
            </w:r>
          </w:p>
        </w:tc>
        <w:tc>
          <w:tcPr>
            <w:tcW w:w="900" w:type="dxa"/>
            <w:vAlign w:val="bottom"/>
          </w:tcPr>
          <w:p w14:paraId="00D6C79E" w14:textId="081C5357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900" w:type="dxa"/>
            <w:vAlign w:val="bottom"/>
          </w:tcPr>
          <w:p w14:paraId="4AB4989E" w14:textId="41B5DE16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9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900" w:type="dxa"/>
          </w:tcPr>
          <w:p w14:paraId="0D4FC34A" w14:textId="55B20B1C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7</w:t>
            </w:r>
          </w:p>
        </w:tc>
        <w:tc>
          <w:tcPr>
            <w:tcW w:w="900" w:type="dxa"/>
          </w:tcPr>
          <w:p w14:paraId="48039D50" w14:textId="41B6F22A" w:rsidR="00A5194F" w:rsidRPr="006375B5" w:rsidRDefault="00A5194F" w:rsidP="00B45E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ind w:right="-286"/>
              <w:rPr>
                <w:rFonts w:asciiTheme="majorBidi" w:hAnsiTheme="majorBidi" w:cstheme="majorBidi"/>
                <w:sz w:val="22"/>
                <w:szCs w:val="22"/>
              </w:rPr>
            </w:pPr>
            <w:r w:rsidRPr="006375B5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9</w:t>
            </w:r>
            <w:r w:rsidRPr="006375B5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900" w:type="dxa"/>
            <w:vAlign w:val="bottom"/>
          </w:tcPr>
          <w:p w14:paraId="4DB6DF14" w14:textId="299D44BC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19</w:t>
            </w:r>
          </w:p>
        </w:tc>
        <w:tc>
          <w:tcPr>
            <w:tcW w:w="900" w:type="dxa"/>
            <w:vAlign w:val="bottom"/>
          </w:tcPr>
          <w:p w14:paraId="7B98D402" w14:textId="0F081661" w:rsidR="00A5194F" w:rsidRPr="006375B5" w:rsidRDefault="00A5194F" w:rsidP="00A519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0E564C">
              <w:rPr>
                <w:rFonts w:asciiTheme="majorBidi" w:hAnsiTheme="majorBidi" w:cstheme="majorBidi"/>
                <w:sz w:val="22"/>
                <w:szCs w:val="22"/>
              </w:rPr>
              <w:t>42</w:t>
            </w:r>
          </w:p>
        </w:tc>
      </w:tr>
    </w:tbl>
    <w:p w14:paraId="2D96DB87" w14:textId="77777777" w:rsidR="00122D60" w:rsidRDefault="00122D60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36D818AF" w14:textId="0F708324" w:rsidR="00260F99" w:rsidRDefault="006C1A2D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ภาพรวมสินทรัพย์ตาม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5551BDD1" w14:textId="77777777" w:rsidR="00077CC7" w:rsidRPr="00DD57FA" w:rsidRDefault="00077CC7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49E1C09B" w14:textId="2D98529F" w:rsidR="00260F99" w:rsidRDefault="00077CC7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="Angsana New" w:hAnsi="Angsana New"/>
          <w:b/>
          <w:bCs/>
          <w:i/>
          <w:iCs/>
          <w:sz w:val="30"/>
          <w:szCs w:val="30"/>
          <w:cs/>
        </w:rPr>
      </w:pPr>
      <w:r>
        <w:rPr>
          <w:rFonts w:ascii="Angsana New" w:hAnsi="Angsana New"/>
          <w:b/>
          <w:bCs/>
          <w:i/>
          <w:iCs/>
          <w:noProof/>
          <w:sz w:val="30"/>
          <w:szCs w:val="30"/>
          <w:lang w:val="th-TH"/>
        </w:rPr>
        <w:drawing>
          <wp:inline distT="0" distB="0" distL="0" distR="0" wp14:anchorId="47A65A74" wp14:editId="1750F6DA">
            <wp:extent cx="7899621" cy="4181475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43" r="10289"/>
                    <a:stretch/>
                  </pic:blipFill>
                  <pic:spPr bwMode="auto">
                    <a:xfrm>
                      <a:off x="0" y="0"/>
                      <a:ext cx="7912610" cy="4188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0F99">
        <w:rPr>
          <w:rFonts w:ascii="Angsana New" w:hAnsi="Angsana New"/>
          <w:b/>
          <w:bCs/>
          <w:i/>
          <w:iCs/>
          <w:sz w:val="30"/>
          <w:szCs w:val="30"/>
          <w:cs/>
        </w:rPr>
        <w:br w:type="page"/>
      </w:r>
    </w:p>
    <w:p w14:paraId="6551BF0E" w14:textId="3251E228" w:rsidR="00260F99" w:rsidRDefault="00260F99" w:rsidP="00260F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6375B5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ภาพรวมหนี้สินตาม</w:t>
      </w:r>
      <w:r w:rsidRPr="006375B5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1B37C08D" w14:textId="6F6D5286" w:rsidR="006C1A2D" w:rsidRPr="00077CC7" w:rsidRDefault="006C1A2D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1ACB3A46" w14:textId="640FFC9C" w:rsidR="006C1A2D" w:rsidRPr="006375B5" w:rsidRDefault="00077CC7" w:rsidP="004960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</w:pPr>
      <w:r>
        <w:rPr>
          <w:noProof/>
        </w:rPr>
        <w:drawing>
          <wp:inline distT="0" distB="0" distL="0" distR="0" wp14:anchorId="545AD4BF" wp14:editId="2DE7641F">
            <wp:extent cx="7900416" cy="4324104"/>
            <wp:effectExtent l="0" t="0" r="5715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50" r="5230"/>
                    <a:stretch/>
                  </pic:blipFill>
                  <pic:spPr bwMode="auto">
                    <a:xfrm>
                      <a:off x="0" y="0"/>
                      <a:ext cx="7900416" cy="4324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1A2D" w:rsidRPr="006375B5">
        <w:br w:type="page"/>
      </w:r>
    </w:p>
    <w:tbl>
      <w:tblPr>
        <w:tblW w:w="14490" w:type="dxa"/>
        <w:tblInd w:w="-90" w:type="dxa"/>
        <w:tblLayout w:type="fixed"/>
        <w:tblLook w:val="00A0" w:firstRow="1" w:lastRow="0" w:firstColumn="1" w:lastColumn="0" w:noHBand="0" w:noVBand="0"/>
      </w:tblPr>
      <w:tblGrid>
        <w:gridCol w:w="2700"/>
        <w:gridCol w:w="900"/>
        <w:gridCol w:w="990"/>
        <w:gridCol w:w="900"/>
        <w:gridCol w:w="990"/>
        <w:gridCol w:w="990"/>
        <w:gridCol w:w="990"/>
        <w:gridCol w:w="990"/>
        <w:gridCol w:w="990"/>
        <w:gridCol w:w="990"/>
        <w:gridCol w:w="990"/>
        <w:gridCol w:w="1080"/>
        <w:gridCol w:w="990"/>
      </w:tblGrid>
      <w:tr w:rsidR="00F2761F" w:rsidRPr="006375B5" w14:paraId="5E5A5C7B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4D68C3ED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left w:val="nil"/>
              <w:bottom w:val="nil"/>
            </w:tcBorders>
            <w:vAlign w:val="bottom"/>
          </w:tcPr>
          <w:p w14:paraId="14550C23" w14:textId="77777777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F2761F" w:rsidRPr="006375B5" w14:paraId="056E2593" w14:textId="77777777" w:rsidTr="00FE7C1C">
        <w:trPr>
          <w:trHeight w:val="70"/>
          <w:tblHeader/>
        </w:trPr>
        <w:tc>
          <w:tcPr>
            <w:tcW w:w="2700" w:type="dxa"/>
            <w:tcBorders>
              <w:left w:val="nil"/>
              <w:right w:val="nil"/>
            </w:tcBorders>
            <w:noWrap/>
            <w:vAlign w:val="bottom"/>
          </w:tcPr>
          <w:p w14:paraId="0759CB10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1ACFCAF4" w14:textId="0E8A50A4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89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0A9B793" w14:textId="6666F7BF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79F4606F" w14:textId="356381D6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F2480F4" w14:textId="50581434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980" w:type="dxa"/>
            <w:gridSpan w:val="2"/>
          </w:tcPr>
          <w:p w14:paraId="2673E995" w14:textId="77777777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อื่นๆ</w:t>
            </w:r>
          </w:p>
        </w:tc>
        <w:tc>
          <w:tcPr>
            <w:tcW w:w="2070" w:type="dxa"/>
            <w:gridSpan w:val="2"/>
            <w:vAlign w:val="bottom"/>
          </w:tcPr>
          <w:p w14:paraId="47D4C3E8" w14:textId="77C07CCD" w:rsidR="00F2761F" w:rsidRPr="00FE7C1C" w:rsidRDefault="00F2761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FE7C1C" w:rsidRPr="006375B5" w14:paraId="6FAAE753" w14:textId="77777777" w:rsidTr="00FE7C1C">
        <w:trPr>
          <w:trHeight w:val="263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2CCA39" w14:textId="3F155E32" w:rsidR="00F2761F" w:rsidRPr="00FE7C1C" w:rsidRDefault="00F2761F" w:rsidP="00095C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ณ วันที่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30 </w:t>
            </w:r>
            <w:r w:rsidRPr="00FE7C1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56EEA2" w14:textId="7101F64E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D957F" w14:textId="540E39B4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2CD80A" w14:textId="6AD0F211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68EC98" w14:textId="68B22D7D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4971E4" w14:textId="7C4F6AEE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2F63F" w14:textId="058CD471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D8E1F" w14:textId="5A860088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24727" w14:textId="6ADADB1C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0081CD" w14:textId="5AEF8158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807F20" w14:textId="4A42EDB9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99A672" w14:textId="07C189F1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93499E" w14:textId="6C116EE4" w:rsidR="00F2761F" w:rsidRPr="00FE7C1C" w:rsidRDefault="00F2761F" w:rsidP="00095CBA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F2761F" w:rsidRPr="006375B5" w14:paraId="4D1DAD14" w14:textId="77777777" w:rsidTr="00FE7C1C">
        <w:trPr>
          <w:trHeight w:val="70"/>
          <w:tblHeader/>
        </w:trPr>
        <w:tc>
          <w:tcPr>
            <w:tcW w:w="270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A7947A7" w14:textId="77777777" w:rsidR="00F2761F" w:rsidRPr="00FE7C1C" w:rsidRDefault="00F2761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="Angsana New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790" w:type="dxa"/>
            <w:gridSpan w:val="12"/>
            <w:tcBorders>
              <w:top w:val="nil"/>
              <w:left w:val="nil"/>
              <w:bottom w:val="nil"/>
            </w:tcBorders>
            <w:vAlign w:val="bottom"/>
          </w:tcPr>
          <w:p w14:paraId="16F20B17" w14:textId="77777777" w:rsidR="00F2761F" w:rsidRPr="00FE7C1C" w:rsidRDefault="00F2761F" w:rsidP="00984FEB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FE7C1C" w:rsidRPr="006375B5" w14:paraId="2C45B207" w14:textId="77777777" w:rsidTr="00FE7C1C">
        <w:trPr>
          <w:trHeight w:val="7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5B70E" w14:textId="77777777" w:rsidR="00F2761F" w:rsidRPr="00FE7C1C" w:rsidRDefault="00F2761F" w:rsidP="00984FEB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สินทรัพย์ส่วนงาน</w:t>
            </w: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2CC3EF2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0979FDC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3DC7B82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C7B1A18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29A4F74B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38AFB34A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7DFCD1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758BD16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25AC2B2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EEBE800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B3030D4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2CDECEA" w14:textId="77777777" w:rsidR="00F2761F" w:rsidRPr="00FE7C1C" w:rsidRDefault="00F2761F" w:rsidP="00984FEB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E7C1C" w:rsidRPr="006375B5" w14:paraId="6399D4B8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CB7257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EE2521" w14:textId="55381966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35,097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1365A9" w14:textId="31DF45F8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33,566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92FFC34" w14:textId="29E11B79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37,</w:t>
            </w:r>
            <w:r w:rsidR="00C87F0C">
              <w:rPr>
                <w:rFonts w:ascii="Angsana New" w:hAnsi="Angsana New"/>
                <w:sz w:val="30"/>
                <w:szCs w:val="30"/>
              </w:rPr>
              <w:t>383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EB41D0" w14:textId="50785523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33</w:t>
            </w:r>
            <w:r w:rsidR="00283D6A">
              <w:rPr>
                <w:rFonts w:ascii="Angsana New" w:hAnsi="Angsana New"/>
                <w:sz w:val="30"/>
                <w:szCs w:val="30"/>
              </w:rPr>
              <w:t>,308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48AA32" w14:textId="35801AA3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6,729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B60DA4" w14:textId="090F8A1A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6,3</w:t>
            </w:r>
            <w:r w:rsidR="00283D6A">
              <w:rPr>
                <w:rFonts w:ascii="Angsana New" w:hAnsi="Angsana New"/>
                <w:sz w:val="30"/>
                <w:szCs w:val="30"/>
              </w:rPr>
              <w:t>43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5361F60" w14:textId="05A2E482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3,873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85E74B4" w14:textId="771844A7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2,372</w:t>
            </w:r>
          </w:p>
        </w:tc>
        <w:tc>
          <w:tcPr>
            <w:tcW w:w="990" w:type="dxa"/>
            <w:vAlign w:val="bottom"/>
          </w:tcPr>
          <w:p w14:paraId="4AAFD42A" w14:textId="3456689D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594</w:t>
            </w:r>
          </w:p>
        </w:tc>
        <w:tc>
          <w:tcPr>
            <w:tcW w:w="990" w:type="dxa"/>
            <w:vAlign w:val="bottom"/>
          </w:tcPr>
          <w:p w14:paraId="566B20A1" w14:textId="003BFA44" w:rsidR="00F2761F" w:rsidRPr="00FE7C1C" w:rsidRDefault="00283D6A" w:rsidP="001A46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672</w:t>
            </w:r>
          </w:p>
        </w:tc>
        <w:tc>
          <w:tcPr>
            <w:tcW w:w="1080" w:type="dxa"/>
            <w:vAlign w:val="bottom"/>
          </w:tcPr>
          <w:p w14:paraId="66CFA45E" w14:textId="6C4CD4BC" w:rsidR="00F2761F" w:rsidRPr="00FE7C1C" w:rsidRDefault="00F2761F" w:rsidP="00F276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83,</w:t>
            </w:r>
            <w:r w:rsidR="00C87F0C">
              <w:rPr>
                <w:rFonts w:ascii="Angsana New" w:hAnsi="Angsana New"/>
                <w:sz w:val="30"/>
                <w:szCs w:val="30"/>
              </w:rPr>
              <w:t>676</w:t>
            </w:r>
          </w:p>
        </w:tc>
        <w:tc>
          <w:tcPr>
            <w:tcW w:w="990" w:type="dxa"/>
            <w:vAlign w:val="bottom"/>
          </w:tcPr>
          <w:p w14:paraId="46E188DC" w14:textId="635DF8A5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76,261</w:t>
            </w:r>
          </w:p>
        </w:tc>
      </w:tr>
      <w:tr w:rsidR="00FE7C1C" w:rsidRPr="006375B5" w14:paraId="39EA8167" w14:textId="77777777" w:rsidTr="00FE7C1C">
        <w:trPr>
          <w:trHeight w:val="61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828A3C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เงินลงทุนในบริษัทร่วม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DFDEF2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1CC45FE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54A5FC4F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CD5722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4BDE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45CE7D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80F5227" w14:textId="39A4B7EF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ECF5340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2B970C1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F275FE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497C955" w14:textId="2718B61F" w:rsidR="00F2761F" w:rsidRPr="00FE7C1C" w:rsidRDefault="00F2761F" w:rsidP="00F276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11,352</w:t>
            </w:r>
          </w:p>
        </w:tc>
        <w:tc>
          <w:tcPr>
            <w:tcW w:w="990" w:type="dxa"/>
            <w:vAlign w:val="bottom"/>
          </w:tcPr>
          <w:p w14:paraId="5E13B198" w14:textId="7A0F977A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12,358</w:t>
            </w:r>
          </w:p>
        </w:tc>
      </w:tr>
      <w:tr w:rsidR="00FE7C1C" w:rsidRPr="006375B5" w14:paraId="4E4A61D7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31FA9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เงินลงทุนในการร่วมค้า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F928F07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485EA77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080B8DE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540C3C3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0A2E2A4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3DD560A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D3A9AC4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C5048EF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F0B033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48741B3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3F05F5E" w14:textId="433329D1" w:rsidR="00F2761F" w:rsidRPr="00FE7C1C" w:rsidRDefault="00F2761F" w:rsidP="00F276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3,332</w:t>
            </w:r>
          </w:p>
        </w:tc>
        <w:tc>
          <w:tcPr>
            <w:tcW w:w="990" w:type="dxa"/>
            <w:vAlign w:val="bottom"/>
          </w:tcPr>
          <w:p w14:paraId="17879635" w14:textId="1CD81291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3,456</w:t>
            </w:r>
          </w:p>
        </w:tc>
      </w:tr>
      <w:tr w:rsidR="00FE7C1C" w:rsidRPr="006375B5" w14:paraId="12F1D5A2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9861AE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สินทรัพย์อื่น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EE819A3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2C82B7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B9F941A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017951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7980A64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ED382BB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34B2910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572F84B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6AC38E6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80FBFB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F3AF2D4" w14:textId="284CFDC6" w:rsidR="00F2761F" w:rsidRPr="00FE7C1C" w:rsidRDefault="00F2761F" w:rsidP="00F2761F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607</w:t>
            </w:r>
          </w:p>
        </w:tc>
        <w:tc>
          <w:tcPr>
            <w:tcW w:w="990" w:type="dxa"/>
            <w:vAlign w:val="bottom"/>
          </w:tcPr>
          <w:p w14:paraId="63826197" w14:textId="2CB05824" w:rsidR="00F2761F" w:rsidRPr="00FE7C1C" w:rsidRDefault="00F2761F" w:rsidP="00F2761F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562</w:t>
            </w:r>
          </w:p>
        </w:tc>
      </w:tr>
      <w:tr w:rsidR="00FE7C1C" w:rsidRPr="006375B5" w14:paraId="74C37BD8" w14:textId="77777777" w:rsidTr="00FE7C1C">
        <w:trPr>
          <w:trHeight w:val="65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9D5123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รวมสินทรัพย์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83E9447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3CB40CF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78216F2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4B7224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0AAA18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D03D0E6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671D002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45CF5E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C311F8B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393DB8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A59C78C" w14:textId="109E95E4" w:rsidR="00F2761F" w:rsidRPr="00FE7C1C" w:rsidRDefault="00F2761F" w:rsidP="00F2761F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="00C87F0C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C87F0C">
              <w:rPr>
                <w:rFonts w:ascii="Angsana New" w:hAnsi="Angsana New"/>
                <w:b/>
                <w:bCs/>
                <w:sz w:val="30"/>
                <w:szCs w:val="30"/>
              </w:rPr>
              <w:t>967</w:t>
            </w:r>
          </w:p>
        </w:tc>
        <w:tc>
          <w:tcPr>
            <w:tcW w:w="990" w:type="dxa"/>
            <w:vAlign w:val="bottom"/>
          </w:tcPr>
          <w:p w14:paraId="11492938" w14:textId="150D0B93" w:rsidR="00F2761F" w:rsidRPr="00FE7C1C" w:rsidRDefault="00F2761F" w:rsidP="00F2761F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92,637</w:t>
            </w:r>
          </w:p>
        </w:tc>
      </w:tr>
      <w:tr w:rsidR="00FE7C1C" w:rsidRPr="006375B5" w14:paraId="475DCB8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730CB3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ABAF2F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7108A41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38BA140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EB61C8B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71E9E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27CC04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DCA81A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CDCD97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F8F25A9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1A49B2A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72E15AC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A642077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E7C1C" w:rsidRPr="006375B5" w14:paraId="1C062EE3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63583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หนี้สินส่วนงาน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A4FCE43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2A8BAED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E180717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AD4D3E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1D1F08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E053A17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9927666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2D50324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0E65EF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40D6BA6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08B98E29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18F69B9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FE7C1C" w:rsidRPr="006375B5" w14:paraId="2FC07FBA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17A61" w14:textId="77777777" w:rsidR="00F2761F" w:rsidRPr="00FE7C1C" w:rsidRDefault="00F2761F" w:rsidP="00317478">
            <w:pPr>
              <w:shd w:val="clear" w:color="auto" w:fill="FFFFFF"/>
              <w:tabs>
                <w:tab w:val="clear" w:pos="227"/>
                <w:tab w:val="left" w:pos="127"/>
              </w:tabs>
              <w:spacing w:line="300" w:lineRule="exact"/>
              <w:ind w:left="174" w:right="-79" w:hanging="174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หนี้สินตามส่วนงานที่รายงาน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F00B2C1" w14:textId="1B41E5E2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15,328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8D675F2" w14:textId="1C3BAE6D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21,271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677AAF8" w14:textId="321A64C7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37,553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7E6AEB5" w14:textId="5128DEC8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20,</w:t>
            </w:r>
            <w:r w:rsidR="00283D6A">
              <w:rPr>
                <w:rFonts w:ascii="Angsana New" w:hAnsi="Angsana New"/>
                <w:sz w:val="30"/>
                <w:szCs w:val="30"/>
              </w:rPr>
              <w:t>676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C91B97" w14:textId="3E30E3D1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1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4,506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9342E6B" w14:textId="64D8F1CA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2,756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1E5B26A" w14:textId="3B70DC5D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1,133</w:t>
            </w: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3FA436E" w14:textId="01D62018" w:rsidR="00F2761F" w:rsidRPr="00FE7C1C" w:rsidRDefault="00F2761F" w:rsidP="000F1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1,164</w:t>
            </w:r>
          </w:p>
        </w:tc>
        <w:tc>
          <w:tcPr>
            <w:tcW w:w="990" w:type="dxa"/>
            <w:vAlign w:val="bottom"/>
          </w:tcPr>
          <w:p w14:paraId="22F9B246" w14:textId="0C7CF24E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990" w:type="dxa"/>
            <w:vAlign w:val="bottom"/>
          </w:tcPr>
          <w:p w14:paraId="6038DCB4" w14:textId="08EF9F36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739</w:t>
            </w:r>
          </w:p>
        </w:tc>
        <w:tc>
          <w:tcPr>
            <w:tcW w:w="1080" w:type="dxa"/>
            <w:vAlign w:val="bottom"/>
          </w:tcPr>
          <w:p w14:paraId="0077C4DA" w14:textId="7A51EF17" w:rsidR="00F2761F" w:rsidRPr="00FE7C1C" w:rsidRDefault="00F2761F" w:rsidP="00F276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58,530</w:t>
            </w:r>
          </w:p>
        </w:tc>
        <w:tc>
          <w:tcPr>
            <w:tcW w:w="990" w:type="dxa"/>
            <w:vAlign w:val="bottom"/>
          </w:tcPr>
          <w:p w14:paraId="0DC7A269" w14:textId="38EC3AD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46,606</w:t>
            </w:r>
          </w:p>
        </w:tc>
      </w:tr>
      <w:tr w:rsidR="00FE7C1C" w:rsidRPr="006375B5" w14:paraId="468C9796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F0DAC4" w14:textId="77777777" w:rsidR="00F2761F" w:rsidRPr="00FE7C1C" w:rsidRDefault="00F2761F" w:rsidP="00317478">
            <w:pPr>
              <w:shd w:val="clear" w:color="auto" w:fill="FFFFFF"/>
              <w:tabs>
                <w:tab w:val="clear" w:pos="227"/>
                <w:tab w:val="left" w:pos="127"/>
              </w:tabs>
              <w:spacing w:line="300" w:lineRule="exact"/>
              <w:ind w:left="174" w:right="-79" w:hanging="174"/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เงินกู้ยืมระยะยาว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1053CA9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0F506B9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30FAD30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73FD4E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6BC95E5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353AF9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24369A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84F8B1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E9890DB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DF9F9AD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9EC2CB3" w14:textId="599A0FCA" w:rsidR="00F2761F" w:rsidRPr="00FE7C1C" w:rsidRDefault="00F2761F" w:rsidP="00F276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3,100</w:t>
            </w:r>
          </w:p>
        </w:tc>
        <w:tc>
          <w:tcPr>
            <w:tcW w:w="990" w:type="dxa"/>
            <w:vAlign w:val="bottom"/>
          </w:tcPr>
          <w:p w14:paraId="247BBA7A" w14:textId="065C8F61" w:rsidR="00F2761F" w:rsidRPr="00FE7C1C" w:rsidRDefault="00F2761F" w:rsidP="003C6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11,000</w:t>
            </w:r>
          </w:p>
        </w:tc>
      </w:tr>
      <w:tr w:rsidR="00FE7C1C" w:rsidRPr="006375B5" w14:paraId="197800D8" w14:textId="77777777" w:rsidTr="00FE7C1C">
        <w:trPr>
          <w:trHeight w:val="40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031A8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sz w:val="30"/>
                <w:szCs w:val="30"/>
                <w:cs/>
                <w:lang w:val="en-GB" w:eastAsia="en-GB"/>
              </w:rPr>
              <w:t>หนี้สินอื่น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E9DBD8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47D4A39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595468B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AC03A8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B924CC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698FC56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153AFE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0785149E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774ABEC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1F42AE3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3F1E4279" w14:textId="27F52B4C" w:rsidR="00F2761F" w:rsidRPr="00FE7C1C" w:rsidRDefault="00F2761F" w:rsidP="00F2761F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850</w:t>
            </w:r>
          </w:p>
        </w:tc>
        <w:tc>
          <w:tcPr>
            <w:tcW w:w="990" w:type="dxa"/>
            <w:vAlign w:val="bottom"/>
          </w:tcPr>
          <w:p w14:paraId="06E8E71D" w14:textId="038AB8C9" w:rsidR="00F2761F" w:rsidRPr="00FE7C1C" w:rsidRDefault="00F2761F" w:rsidP="00F2761F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sz w:val="30"/>
                <w:szCs w:val="30"/>
              </w:rPr>
              <w:t>778</w:t>
            </w:r>
          </w:p>
        </w:tc>
      </w:tr>
      <w:tr w:rsidR="00FE7C1C" w:rsidRPr="006375B5" w14:paraId="67966382" w14:textId="77777777" w:rsidTr="00FE7C1C">
        <w:trPr>
          <w:trHeight w:val="433"/>
        </w:trPr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C529EC" w14:textId="77777777" w:rsidR="00F2761F" w:rsidRPr="00FE7C1C" w:rsidRDefault="00F2761F" w:rsidP="00317478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GB" w:eastAsia="en-GB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  <w:cs/>
                <w:lang w:val="en-GB" w:eastAsia="en-GB"/>
              </w:rPr>
              <w:t>รวมหนี้สิน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5E61934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2761AAE5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8E5E636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6BD895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404AEC1B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15509A4F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503C7BA6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left w:val="nil"/>
              <w:right w:val="nil"/>
            </w:tcBorders>
            <w:vAlign w:val="bottom"/>
          </w:tcPr>
          <w:p w14:paraId="3B607CED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FA55FF8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65F9F10" w14:textId="77777777" w:rsidR="00F2761F" w:rsidRPr="00FE7C1C" w:rsidRDefault="00F2761F" w:rsidP="003174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D65E6EE" w14:textId="66838400" w:rsidR="00F2761F" w:rsidRPr="00FE7C1C" w:rsidRDefault="00F2761F" w:rsidP="00F2761F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62,480</w:t>
            </w:r>
          </w:p>
        </w:tc>
        <w:tc>
          <w:tcPr>
            <w:tcW w:w="990" w:type="dxa"/>
            <w:vAlign w:val="bottom"/>
          </w:tcPr>
          <w:p w14:paraId="69590230" w14:textId="507CA636" w:rsidR="00F2761F" w:rsidRPr="00FE7C1C" w:rsidRDefault="00F2761F" w:rsidP="00F2761F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hAnsi="Angsana New"/>
                <w:sz w:val="30"/>
                <w:szCs w:val="30"/>
              </w:rPr>
            </w:pPr>
            <w:r w:rsidRPr="00FE7C1C">
              <w:rPr>
                <w:rFonts w:ascii="Angsana New" w:hAnsi="Angsana New"/>
                <w:b/>
                <w:bCs/>
                <w:sz w:val="30"/>
                <w:szCs w:val="30"/>
              </w:rPr>
              <w:t>58,384</w:t>
            </w:r>
          </w:p>
        </w:tc>
      </w:tr>
    </w:tbl>
    <w:p w14:paraId="74C931D0" w14:textId="597B9DAF" w:rsidR="00473E67" w:rsidRPr="006375B5" w:rsidRDefault="00473E67">
      <w:pPr>
        <w:rPr>
          <w:rFonts w:ascii="Angsana New" w:hAnsi="Angsana New"/>
          <w:sz w:val="10"/>
          <w:szCs w:val="10"/>
        </w:rPr>
      </w:pPr>
    </w:p>
    <w:p w14:paraId="765D3270" w14:textId="7064FA28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CDDB9F4" w14:textId="78FBF705" w:rsidR="00D47038" w:rsidRPr="006375B5" w:rsidRDefault="00D47038">
      <w:pPr>
        <w:rPr>
          <w:rFonts w:ascii="Angsana New" w:hAnsi="Angsana New"/>
          <w:spacing w:val="-12"/>
          <w:sz w:val="28"/>
          <w:szCs w:val="28"/>
        </w:rPr>
      </w:pPr>
    </w:p>
    <w:p w14:paraId="07C15DAC" w14:textId="20333B65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87A5619" w14:textId="3845F711" w:rsidR="00D47038" w:rsidRPr="006375B5" w:rsidRDefault="00D47038">
      <w:pPr>
        <w:rPr>
          <w:rFonts w:ascii="Angsana New" w:hAnsi="Angsana New"/>
          <w:sz w:val="10"/>
          <w:szCs w:val="10"/>
        </w:rPr>
      </w:pPr>
    </w:p>
    <w:p w14:paraId="6F2415EC" w14:textId="5669FB44" w:rsidR="00D47038" w:rsidRPr="006375B5" w:rsidRDefault="00D47038">
      <w:pPr>
        <w:rPr>
          <w:rFonts w:ascii="Angsana New" w:hAnsi="Angsana New"/>
          <w:sz w:val="10"/>
          <w:szCs w:val="10"/>
        </w:rPr>
      </w:pPr>
    </w:p>
    <w:tbl>
      <w:tblPr>
        <w:tblW w:w="14613" w:type="dxa"/>
        <w:tblLayout w:type="fixed"/>
        <w:tblLook w:val="00A0" w:firstRow="1" w:lastRow="0" w:firstColumn="1" w:lastColumn="0" w:noHBand="0" w:noVBand="0"/>
      </w:tblPr>
      <w:tblGrid>
        <w:gridCol w:w="2970"/>
        <w:gridCol w:w="1256"/>
        <w:gridCol w:w="1148"/>
        <w:gridCol w:w="1158"/>
        <w:gridCol w:w="1157"/>
        <w:gridCol w:w="1153"/>
        <w:gridCol w:w="1156"/>
        <w:gridCol w:w="1153"/>
        <w:gridCol w:w="1156"/>
        <w:gridCol w:w="1148"/>
        <w:gridCol w:w="1158"/>
      </w:tblGrid>
      <w:tr w:rsidR="008838F3" w:rsidRPr="006375B5" w14:paraId="3055564B" w14:textId="77777777" w:rsidTr="00162514">
        <w:trPr>
          <w:trHeight w:val="47"/>
          <w:tblHeader/>
        </w:trPr>
        <w:tc>
          <w:tcPr>
            <w:tcW w:w="2970" w:type="dxa"/>
            <w:tcBorders>
              <w:left w:val="nil"/>
              <w:right w:val="nil"/>
            </w:tcBorders>
            <w:noWrap/>
            <w:vAlign w:val="bottom"/>
          </w:tcPr>
          <w:p w14:paraId="7D8F8C8C" w14:textId="77777777" w:rsidR="008838F3" w:rsidRPr="006375B5" w:rsidRDefault="008838F3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643" w:type="dxa"/>
            <w:gridSpan w:val="10"/>
            <w:tcBorders>
              <w:left w:val="nil"/>
              <w:bottom w:val="nil"/>
            </w:tcBorders>
            <w:vAlign w:val="bottom"/>
          </w:tcPr>
          <w:p w14:paraId="07A06BD4" w14:textId="266ED18C" w:rsidR="008838F3" w:rsidRPr="006375B5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8838F3" w:rsidRPr="006375B5" w14:paraId="2FFFEAE5" w14:textId="77777777" w:rsidTr="00162514">
        <w:trPr>
          <w:trHeight w:val="47"/>
          <w:tblHeader/>
        </w:trPr>
        <w:tc>
          <w:tcPr>
            <w:tcW w:w="2970" w:type="dxa"/>
            <w:tcBorders>
              <w:left w:val="nil"/>
              <w:right w:val="nil"/>
            </w:tcBorders>
            <w:noWrap/>
            <w:vAlign w:val="bottom"/>
          </w:tcPr>
          <w:p w14:paraId="298A2701" w14:textId="77777777" w:rsidR="008838F3" w:rsidRPr="006375B5" w:rsidRDefault="008838F3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40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4071B78" w14:textId="14FBE11E" w:rsidR="008838F3" w:rsidRPr="006375B5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315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0FB596B9" w14:textId="331130BB" w:rsidR="008838F3" w:rsidRPr="006375B5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463FFAA" w14:textId="4875F5DF" w:rsidR="008838F3" w:rsidRPr="006375B5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B53E909" w14:textId="37237E68" w:rsidR="008838F3" w:rsidRPr="006375B5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306" w:type="dxa"/>
            <w:gridSpan w:val="2"/>
            <w:vAlign w:val="bottom"/>
          </w:tcPr>
          <w:p w14:paraId="7E9EDFE2" w14:textId="77777777" w:rsidR="008838F3" w:rsidRPr="006375B5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AE55B4" w:rsidRPr="006375B5" w14:paraId="59526751" w14:textId="77777777" w:rsidTr="00162514">
        <w:trPr>
          <w:trHeight w:val="47"/>
          <w:tblHeader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7E32E8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7CDAFE" w14:textId="7EA80CE7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EA15F9" w14:textId="0431E27E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59A0D0" w14:textId="61F72454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B1D9B" w14:textId="766C4AAB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2BBF8A" w14:textId="553C367C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5FF11D" w14:textId="4C37396F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1D986" w14:textId="7B56C1C3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2CA6A" w14:textId="1FB23E8A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D6AE86" w14:textId="2A1D9DEB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23E72" w14:textId="2E90C2EC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8838F3" w:rsidRPr="006375B5" w14:paraId="33855128" w14:textId="77777777" w:rsidTr="00162514">
        <w:trPr>
          <w:trHeight w:val="4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95A47" w14:textId="77777777" w:rsidR="008838F3" w:rsidRPr="006375B5" w:rsidRDefault="008838F3" w:rsidP="00731624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43" w:type="dxa"/>
            <w:gridSpan w:val="10"/>
            <w:tcBorders>
              <w:top w:val="nil"/>
              <w:left w:val="nil"/>
            </w:tcBorders>
            <w:vAlign w:val="bottom"/>
          </w:tcPr>
          <w:p w14:paraId="44F9858D" w14:textId="76A6F2B5" w:rsidR="008838F3" w:rsidRPr="006375B5" w:rsidRDefault="008838F3" w:rsidP="008838F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8838F3" w:rsidRPr="006375B5" w14:paraId="2524D480" w14:textId="77777777" w:rsidTr="00162514">
        <w:trPr>
          <w:trHeight w:val="4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0EFBB6" w14:textId="56AAE35A" w:rsidR="008838F3" w:rsidRPr="006375B5" w:rsidRDefault="008838F3" w:rsidP="008838F3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1256" w:type="dxa"/>
            <w:tcBorders>
              <w:top w:val="nil"/>
              <w:left w:val="nil"/>
              <w:right w:val="nil"/>
            </w:tcBorders>
            <w:vAlign w:val="bottom"/>
          </w:tcPr>
          <w:p w14:paraId="1EDB3BED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  <w:tcBorders>
              <w:top w:val="nil"/>
              <w:left w:val="nil"/>
              <w:right w:val="nil"/>
            </w:tcBorders>
            <w:vAlign w:val="bottom"/>
          </w:tcPr>
          <w:p w14:paraId="5B96BF86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8" w:type="dxa"/>
            <w:tcBorders>
              <w:top w:val="nil"/>
              <w:left w:val="nil"/>
              <w:right w:val="nil"/>
            </w:tcBorders>
            <w:vAlign w:val="bottom"/>
          </w:tcPr>
          <w:p w14:paraId="413E5C02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vAlign w:val="bottom"/>
          </w:tcPr>
          <w:p w14:paraId="105C9AE3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4BAEA7FE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066F9797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021726F1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4D3DB009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</w:tcPr>
          <w:p w14:paraId="53816510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8" w:type="dxa"/>
          </w:tcPr>
          <w:p w14:paraId="260EE99C" w14:textId="77777777" w:rsidR="008838F3" w:rsidRPr="006375B5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E55B4" w:rsidRPr="006375B5" w14:paraId="3AF30A84" w14:textId="77777777" w:rsidTr="00162514">
        <w:trPr>
          <w:trHeight w:val="43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4B5573" w14:textId="02A94C17" w:rsidR="00AE55B4" w:rsidRPr="006375B5" w:rsidRDefault="00AE55B4" w:rsidP="00AE55B4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2A19CE15" w14:textId="4CF834A9" w:rsidR="00AE55B4" w:rsidRPr="006375B5" w:rsidRDefault="006E3139" w:rsidP="006E31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11,420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3B03C309" w14:textId="48EDAB0A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11</w:t>
            </w:r>
            <w:r w:rsidR="00AE55B4" w:rsidRPr="006375B5">
              <w:rPr>
                <w:rFonts w:ascii="Angsana New" w:hAnsi="Angsana New"/>
                <w:sz w:val="30"/>
                <w:szCs w:val="30"/>
                <w:lang w:val="en-GB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440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1A5E0E15" w14:textId="4DA54F5D" w:rsidR="00AE55B4" w:rsidRPr="006375B5" w:rsidRDefault="006E313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869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254EFEFE" w14:textId="107C8937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847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2991510" w14:textId="46AE899C" w:rsidR="00AE55B4" w:rsidRPr="006375B5" w:rsidRDefault="006E3139" w:rsidP="006E31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25C9E8E5" w14:textId="40FB27D2" w:rsidR="00AE55B4" w:rsidRPr="006375B5" w:rsidRDefault="00AE55B4" w:rsidP="006E31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4DF86A1D" w14:textId="0D9468EB" w:rsidR="00AE55B4" w:rsidRPr="006375B5" w:rsidRDefault="00550FE0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22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E0BBAF8" w14:textId="7A06B894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148" w:type="dxa"/>
          </w:tcPr>
          <w:p w14:paraId="130F71A6" w14:textId="06A9A383" w:rsidR="00AE55B4" w:rsidRPr="006375B5" w:rsidRDefault="003A511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12,311</w:t>
            </w:r>
          </w:p>
        </w:tc>
        <w:tc>
          <w:tcPr>
            <w:tcW w:w="1158" w:type="dxa"/>
          </w:tcPr>
          <w:p w14:paraId="5287B336" w14:textId="5BFD8AC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12</w:t>
            </w:r>
            <w:r w:rsidR="00AE55B4" w:rsidRPr="006375B5">
              <w:rPr>
                <w:rFonts w:ascii="Angsana New" w:hAnsi="Angsana New"/>
                <w:sz w:val="30"/>
                <w:szCs w:val="30"/>
                <w:lang w:val="en-GB"/>
              </w:rPr>
              <w:t>,</w:t>
            </w:r>
            <w:r w:rsidR="006C1543">
              <w:rPr>
                <w:rFonts w:ascii="Angsana New" w:hAnsi="Angsana New"/>
                <w:sz w:val="30"/>
                <w:szCs w:val="30"/>
              </w:rPr>
              <w:t>303</w:t>
            </w:r>
          </w:p>
        </w:tc>
      </w:tr>
      <w:tr w:rsidR="00AE55B4" w:rsidRPr="006375B5" w14:paraId="12F1A529" w14:textId="77777777" w:rsidTr="00162514">
        <w:trPr>
          <w:trHeight w:val="41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E73303" w14:textId="1FDF3696" w:rsidR="00AE55B4" w:rsidRPr="006375B5" w:rsidRDefault="00AE55B4" w:rsidP="00AE55B4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789CB162" w14:textId="690922EA" w:rsidR="00AE55B4" w:rsidRPr="006375B5" w:rsidRDefault="006E3139" w:rsidP="006E313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9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2E4DFEC1" w14:textId="425C7CA0" w:rsidR="00AE55B4" w:rsidRPr="006375B5" w:rsidRDefault="00AE55B4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0132F939" w14:textId="24562ACA" w:rsidR="00AE55B4" w:rsidRPr="006375B5" w:rsidRDefault="006E3139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2,32</w:t>
            </w:r>
            <w:r w:rsidR="00B1470E">
              <w:rPr>
                <w:rFonts w:ascii="Angsana New" w:hAnsi="Angsana New"/>
                <w:sz w:val="30"/>
                <w:szCs w:val="30"/>
                <w:lang w:val="en-GB"/>
              </w:rPr>
              <w:t>9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1B8FC1A5" w14:textId="7B2FD33D" w:rsidR="00AE55B4" w:rsidRPr="006375B5" w:rsidRDefault="000E564C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</w:t>
            </w:r>
            <w:r w:rsidR="00AE55B4" w:rsidRPr="006375B5">
              <w:rPr>
                <w:rFonts w:ascii="Angsana New" w:hAnsi="Angsana New"/>
                <w:sz w:val="30"/>
                <w:szCs w:val="30"/>
                <w:lang w:val="en-GB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1</w:t>
            </w:r>
            <w:r w:rsidR="00B1470E">
              <w:rPr>
                <w:rFonts w:ascii="Angsana New" w:hAnsi="Angsana New"/>
                <w:sz w:val="30"/>
                <w:szCs w:val="30"/>
              </w:rPr>
              <w:t>39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7504AAC9" w14:textId="24E861B4" w:rsidR="00AE55B4" w:rsidRPr="006375B5" w:rsidRDefault="006E3139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775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F18D02D" w14:textId="15BFBAF6" w:rsidR="00AE55B4" w:rsidRPr="006375B5" w:rsidRDefault="000E564C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769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05F726D8" w14:textId="4B6A00DD" w:rsidR="00AE55B4" w:rsidRPr="006375B5" w:rsidRDefault="00550FE0" w:rsidP="00550FE0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307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7599CD6F" w14:textId="569D2220" w:rsidR="00AE55B4" w:rsidRPr="006375B5" w:rsidRDefault="00B1470E" w:rsidP="00B1470E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147</w:t>
            </w:r>
          </w:p>
        </w:tc>
        <w:tc>
          <w:tcPr>
            <w:tcW w:w="1148" w:type="dxa"/>
            <w:vAlign w:val="bottom"/>
          </w:tcPr>
          <w:p w14:paraId="0E63C25C" w14:textId="43E71F44" w:rsidR="00AE55B4" w:rsidRPr="006375B5" w:rsidRDefault="003A5119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3,41</w:t>
            </w:r>
            <w:r w:rsidR="00B1470E">
              <w:rPr>
                <w:rFonts w:ascii="Angsana New" w:hAnsi="Angsana New"/>
                <w:sz w:val="30"/>
                <w:szCs w:val="30"/>
                <w:lang w:val="en-GB"/>
              </w:rPr>
              <w:t>1</w:t>
            </w:r>
          </w:p>
        </w:tc>
        <w:tc>
          <w:tcPr>
            <w:tcW w:w="1158" w:type="dxa"/>
            <w:vAlign w:val="bottom"/>
          </w:tcPr>
          <w:p w14:paraId="2423F819" w14:textId="36742274" w:rsidR="00AE55B4" w:rsidRPr="006375B5" w:rsidRDefault="006C1543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</w:rPr>
              <w:t>3,055</w:t>
            </w:r>
          </w:p>
        </w:tc>
      </w:tr>
      <w:tr w:rsidR="00AE55B4" w:rsidRPr="006375B5" w14:paraId="386620FA" w14:textId="77777777" w:rsidTr="00162514">
        <w:trPr>
          <w:trHeight w:val="26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59D3B6" w14:textId="77777777" w:rsidR="00AE55B4" w:rsidRPr="006375B5" w:rsidRDefault="00AE55B4" w:rsidP="00AE55B4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201BC157" w14:textId="07039B90" w:rsidR="00AE55B4" w:rsidRPr="006375B5" w:rsidRDefault="006E3139" w:rsidP="006E313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11,420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63D4E060" w14:textId="1026B6E4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11</w:t>
            </w:r>
            <w:r w:rsidR="00AE55B4"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440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78B09E6F" w14:textId="5908B024" w:rsidR="00AE55B4" w:rsidRPr="006375B5" w:rsidRDefault="006E3139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3,19</w:t>
            </w:r>
            <w:r w:rsidR="00B1470E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8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2ABB072E" w14:textId="2D7B9B6F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AE55B4"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98</w:t>
            </w:r>
            <w:r w:rsidR="00B1470E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40F371E" w14:textId="203474FF" w:rsidR="00AE55B4" w:rsidRPr="006375B5" w:rsidRDefault="006E3139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775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36C257B6" w14:textId="1CF5082D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769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58ABA47A" w14:textId="79851BB6" w:rsidR="00AE55B4" w:rsidRPr="006375B5" w:rsidRDefault="00550FE0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329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BD1C179" w14:textId="74075746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163</w:t>
            </w:r>
          </w:p>
        </w:tc>
        <w:tc>
          <w:tcPr>
            <w:tcW w:w="1148" w:type="dxa"/>
            <w:vAlign w:val="bottom"/>
          </w:tcPr>
          <w:p w14:paraId="7D7A0BB4" w14:textId="738725F2" w:rsidR="00AE55B4" w:rsidRPr="006375B5" w:rsidRDefault="003A5119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15,72</w:t>
            </w:r>
            <w:r w:rsidR="00B1470E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2</w:t>
            </w:r>
          </w:p>
        </w:tc>
        <w:tc>
          <w:tcPr>
            <w:tcW w:w="1158" w:type="dxa"/>
            <w:vAlign w:val="bottom"/>
          </w:tcPr>
          <w:p w14:paraId="4E1FE377" w14:textId="7E8FC971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15</w:t>
            </w:r>
            <w:r w:rsidR="00AE55B4"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35</w:t>
            </w:r>
            <w:r w:rsidR="00B1470E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</w:tr>
    </w:tbl>
    <w:p w14:paraId="21FDAACB" w14:textId="77777777" w:rsidR="009315D3" w:rsidRPr="006375B5" w:rsidRDefault="009315D3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tbl>
      <w:tblPr>
        <w:tblW w:w="14613" w:type="dxa"/>
        <w:tblLayout w:type="fixed"/>
        <w:tblLook w:val="00A0" w:firstRow="1" w:lastRow="0" w:firstColumn="1" w:lastColumn="0" w:noHBand="0" w:noVBand="0"/>
      </w:tblPr>
      <w:tblGrid>
        <w:gridCol w:w="2970"/>
        <w:gridCol w:w="1256"/>
        <w:gridCol w:w="1148"/>
        <w:gridCol w:w="1158"/>
        <w:gridCol w:w="1157"/>
        <w:gridCol w:w="1153"/>
        <w:gridCol w:w="1156"/>
        <w:gridCol w:w="1153"/>
        <w:gridCol w:w="1156"/>
        <w:gridCol w:w="1148"/>
        <w:gridCol w:w="1158"/>
      </w:tblGrid>
      <w:tr w:rsidR="00555368" w:rsidRPr="006375B5" w14:paraId="60BF342F" w14:textId="77777777" w:rsidTr="00162514">
        <w:trPr>
          <w:trHeight w:val="47"/>
          <w:tblHeader/>
        </w:trPr>
        <w:tc>
          <w:tcPr>
            <w:tcW w:w="2970" w:type="dxa"/>
            <w:tcBorders>
              <w:left w:val="nil"/>
              <w:right w:val="nil"/>
            </w:tcBorders>
            <w:noWrap/>
            <w:vAlign w:val="bottom"/>
          </w:tcPr>
          <w:p w14:paraId="0015A4A3" w14:textId="77777777" w:rsidR="00555368" w:rsidRPr="006375B5" w:rsidRDefault="00555368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643" w:type="dxa"/>
            <w:gridSpan w:val="10"/>
            <w:tcBorders>
              <w:left w:val="nil"/>
              <w:bottom w:val="nil"/>
            </w:tcBorders>
            <w:vAlign w:val="bottom"/>
          </w:tcPr>
          <w:p w14:paraId="5959AFEE" w14:textId="7D6E257E" w:rsidR="00555368" w:rsidRPr="006375B5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555368" w:rsidRPr="006375B5" w14:paraId="43B3BBC4" w14:textId="77777777" w:rsidTr="00162514">
        <w:trPr>
          <w:trHeight w:val="47"/>
          <w:tblHeader/>
        </w:trPr>
        <w:tc>
          <w:tcPr>
            <w:tcW w:w="2970" w:type="dxa"/>
            <w:tcBorders>
              <w:left w:val="nil"/>
              <w:right w:val="nil"/>
            </w:tcBorders>
            <w:noWrap/>
            <w:vAlign w:val="bottom"/>
          </w:tcPr>
          <w:p w14:paraId="2241E277" w14:textId="77777777" w:rsidR="00555368" w:rsidRPr="006375B5" w:rsidRDefault="00555368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40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499BE94" w14:textId="76CE1B4E" w:rsidR="00555368" w:rsidRPr="006375B5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315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9311B51" w14:textId="71E4B61C" w:rsidR="00555368" w:rsidRPr="006375B5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BF1CD50" w14:textId="5F7F5472" w:rsidR="00555368" w:rsidRPr="006375B5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665E5C90" w14:textId="5AA4BFF0" w:rsidR="00555368" w:rsidRPr="006375B5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306" w:type="dxa"/>
            <w:gridSpan w:val="2"/>
            <w:vAlign w:val="bottom"/>
          </w:tcPr>
          <w:p w14:paraId="4D11ECBC" w14:textId="77777777" w:rsidR="00555368" w:rsidRPr="006375B5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AE55B4" w:rsidRPr="006375B5" w14:paraId="7DA0C869" w14:textId="77777777" w:rsidTr="00162514">
        <w:trPr>
          <w:trHeight w:val="47"/>
          <w:tblHeader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137356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07A8A6" w14:textId="5A6B30EE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DBD0D" w14:textId="200E5DF7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AA5FE9" w14:textId="09A53BBE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2E2C5C" w14:textId="2C6E1213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68A089" w14:textId="56F3C2B9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E37CD1" w14:textId="781BB873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38179F" w14:textId="7F856AC0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EF035B" w14:textId="61A6CD13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6096AC" w14:textId="08C407C2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810B70" w14:textId="02DB395B" w:rsidR="00AE55B4" w:rsidRPr="006375B5" w:rsidRDefault="000E564C" w:rsidP="00AE55B4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555368" w:rsidRPr="006375B5" w14:paraId="4B0D2820" w14:textId="77777777" w:rsidTr="00162514">
        <w:trPr>
          <w:trHeight w:val="4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566BF" w14:textId="77777777" w:rsidR="00555368" w:rsidRPr="006375B5" w:rsidRDefault="00555368" w:rsidP="00D36170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43" w:type="dxa"/>
            <w:gridSpan w:val="10"/>
            <w:tcBorders>
              <w:top w:val="nil"/>
              <w:left w:val="nil"/>
            </w:tcBorders>
            <w:vAlign w:val="bottom"/>
          </w:tcPr>
          <w:p w14:paraId="47B377F1" w14:textId="77777777" w:rsidR="00555368" w:rsidRPr="006375B5" w:rsidRDefault="00555368" w:rsidP="00D3617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031300" w:rsidRPr="006375B5" w14:paraId="358E68B0" w14:textId="77777777" w:rsidTr="00162514">
        <w:trPr>
          <w:trHeight w:val="4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C929B7" w14:textId="77777777" w:rsidR="00031300" w:rsidRPr="006375B5" w:rsidRDefault="00031300" w:rsidP="00031300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1256" w:type="dxa"/>
            <w:tcBorders>
              <w:top w:val="nil"/>
              <w:left w:val="nil"/>
              <w:right w:val="nil"/>
            </w:tcBorders>
            <w:vAlign w:val="bottom"/>
          </w:tcPr>
          <w:p w14:paraId="0A52465F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  <w:tcBorders>
              <w:top w:val="nil"/>
              <w:left w:val="nil"/>
              <w:right w:val="nil"/>
            </w:tcBorders>
            <w:vAlign w:val="bottom"/>
          </w:tcPr>
          <w:p w14:paraId="11626BC7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8" w:type="dxa"/>
            <w:tcBorders>
              <w:top w:val="nil"/>
              <w:left w:val="nil"/>
              <w:right w:val="nil"/>
            </w:tcBorders>
            <w:vAlign w:val="bottom"/>
          </w:tcPr>
          <w:p w14:paraId="07CD6CCA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vAlign w:val="bottom"/>
          </w:tcPr>
          <w:p w14:paraId="6ED33D66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38E75EDA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1F2EA125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5AE8DB03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3226E260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</w:tcPr>
          <w:p w14:paraId="18C74003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8" w:type="dxa"/>
          </w:tcPr>
          <w:p w14:paraId="2EEF8357" w14:textId="77777777" w:rsidR="00031300" w:rsidRPr="006375B5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E55B4" w:rsidRPr="006375B5" w14:paraId="4DE359AC" w14:textId="77777777" w:rsidTr="00162514">
        <w:trPr>
          <w:trHeight w:val="43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2F7BD" w14:textId="77777777" w:rsidR="00AE55B4" w:rsidRPr="006375B5" w:rsidRDefault="00AE55B4" w:rsidP="00AE55B4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6375B5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10F6D24C" w14:textId="55526DD4" w:rsidR="00AE55B4" w:rsidRPr="006375B5" w:rsidRDefault="00510ACF" w:rsidP="00741F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9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67EE6FC5" w14:textId="3ED361D8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4142C151" w14:textId="0681D948" w:rsidR="00AE55B4" w:rsidRPr="006375B5" w:rsidRDefault="00605442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569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38FF17B8" w14:textId="34C27F0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439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2D3DB8C6" w14:textId="4FB2854A" w:rsidR="00AE55B4" w:rsidRPr="006375B5" w:rsidRDefault="00510ACF" w:rsidP="00510A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33E64FFC" w14:textId="442A5EC0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25973809" w14:textId="369D6F58" w:rsidR="00AE55B4" w:rsidRPr="006375B5" w:rsidRDefault="00510ACF" w:rsidP="00510A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354D81AB" w14:textId="7D2ADACD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ind w:right="-1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vAlign w:val="bottom"/>
          </w:tcPr>
          <w:p w14:paraId="79745323" w14:textId="73507097" w:rsidR="00AE55B4" w:rsidRPr="006375B5" w:rsidRDefault="00D767BE" w:rsidP="001B3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569</w:t>
            </w:r>
          </w:p>
        </w:tc>
        <w:tc>
          <w:tcPr>
            <w:tcW w:w="1158" w:type="dxa"/>
            <w:vAlign w:val="bottom"/>
          </w:tcPr>
          <w:p w14:paraId="7EA653A2" w14:textId="294522F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439</w:t>
            </w:r>
          </w:p>
        </w:tc>
      </w:tr>
      <w:tr w:rsidR="00AE55B4" w:rsidRPr="006375B5" w14:paraId="2E61697E" w14:textId="77777777" w:rsidTr="00162514">
        <w:trPr>
          <w:trHeight w:val="41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40403" w14:textId="77777777" w:rsidR="00AE55B4" w:rsidRPr="006375B5" w:rsidRDefault="00AE55B4" w:rsidP="00AE55B4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1D4AA97B" w14:textId="564C5035" w:rsidR="00AE55B4" w:rsidRPr="006375B5" w:rsidRDefault="00510ACF" w:rsidP="00741F6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9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5454849C" w14:textId="70E33AF5" w:rsidR="00AE55B4" w:rsidRPr="006375B5" w:rsidRDefault="00AE55B4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497045F7" w14:textId="1AE74B99" w:rsidR="00AE55B4" w:rsidRPr="006375B5" w:rsidRDefault="00605442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955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7338E0C8" w14:textId="53D201B6" w:rsidR="00AE55B4" w:rsidRPr="006375B5" w:rsidRDefault="000E564C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813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8144081" w14:textId="0EB03CC8" w:rsidR="00AE55B4" w:rsidRPr="006375B5" w:rsidRDefault="00510ACF" w:rsidP="00510AC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6BFB8BC6" w14:textId="2FA644B9" w:rsidR="00AE55B4" w:rsidRPr="006375B5" w:rsidRDefault="00AE55B4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2C2E0EE3" w14:textId="50C55ED5" w:rsidR="00AE55B4" w:rsidRPr="006375B5" w:rsidRDefault="00510ACF" w:rsidP="00510ACF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7DFDD9ED" w14:textId="216DDFFB" w:rsidR="00AE55B4" w:rsidRPr="006375B5" w:rsidRDefault="00AE55B4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ind w:right="-1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vAlign w:val="bottom"/>
          </w:tcPr>
          <w:p w14:paraId="0E9E5389" w14:textId="3C27B575" w:rsidR="00AE55B4" w:rsidRPr="006375B5" w:rsidRDefault="00D767BE" w:rsidP="001B33C9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sz w:val="30"/>
                <w:szCs w:val="30"/>
                <w:lang w:val="en-GB"/>
              </w:rPr>
              <w:t>955</w:t>
            </w:r>
          </w:p>
        </w:tc>
        <w:tc>
          <w:tcPr>
            <w:tcW w:w="1158" w:type="dxa"/>
            <w:vAlign w:val="bottom"/>
          </w:tcPr>
          <w:p w14:paraId="6AF75AC0" w14:textId="0657DC2E" w:rsidR="00AE55B4" w:rsidRPr="006375B5" w:rsidRDefault="000E564C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813</w:t>
            </w:r>
          </w:p>
        </w:tc>
      </w:tr>
      <w:tr w:rsidR="00AE55B4" w:rsidRPr="006375B5" w14:paraId="0BCAC544" w14:textId="77777777" w:rsidTr="00162514">
        <w:trPr>
          <w:trHeight w:val="26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18D66C" w14:textId="77777777" w:rsidR="00AE55B4" w:rsidRPr="006375B5" w:rsidRDefault="00AE55B4" w:rsidP="00AE55B4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55E6CA4B" w14:textId="48ADD433" w:rsidR="00AE55B4" w:rsidRPr="006375B5" w:rsidRDefault="00510ACF" w:rsidP="00741F6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11EB9004" w14:textId="0538A2A5" w:rsidR="00AE55B4" w:rsidRPr="006375B5" w:rsidRDefault="00AE55B4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1500AB18" w14:textId="0AB207B1" w:rsidR="00AE55B4" w:rsidRPr="006375B5" w:rsidRDefault="00605442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1,524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55B06FB0" w14:textId="1446626D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AE55B4"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252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CB9A713" w14:textId="1A18706B" w:rsidR="00AE55B4" w:rsidRPr="006375B5" w:rsidRDefault="00510ACF" w:rsidP="00510AC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294B7293" w14:textId="579FC9E0" w:rsidR="00AE55B4" w:rsidRPr="006375B5" w:rsidRDefault="00AE55B4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4E772FD1" w14:textId="3ED3DF61" w:rsidR="00AE55B4" w:rsidRPr="006375B5" w:rsidRDefault="00510ACF" w:rsidP="00510ACF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D724A87" w14:textId="0F2D3C3C" w:rsidR="00AE55B4" w:rsidRPr="006375B5" w:rsidRDefault="00AE55B4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spacing w:line="240" w:lineRule="auto"/>
              <w:ind w:right="-179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vAlign w:val="bottom"/>
          </w:tcPr>
          <w:p w14:paraId="34A20292" w14:textId="02215F44" w:rsidR="00AE55B4" w:rsidRPr="006375B5" w:rsidRDefault="00D767BE" w:rsidP="001B33C9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1,524</w:t>
            </w:r>
          </w:p>
        </w:tc>
        <w:tc>
          <w:tcPr>
            <w:tcW w:w="1158" w:type="dxa"/>
            <w:vAlign w:val="bottom"/>
          </w:tcPr>
          <w:p w14:paraId="46497999" w14:textId="46B0DD7E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AE55B4" w:rsidRPr="006375B5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,</w:t>
            </w:r>
            <w:r w:rsidRPr="000E564C">
              <w:rPr>
                <w:rFonts w:ascii="Angsana New" w:hAnsi="Angsana New"/>
                <w:b/>
                <w:bCs/>
                <w:sz w:val="30"/>
                <w:szCs w:val="30"/>
              </w:rPr>
              <w:t>252</w:t>
            </w:r>
          </w:p>
        </w:tc>
      </w:tr>
    </w:tbl>
    <w:p w14:paraId="05CE5D59" w14:textId="29F42275" w:rsidR="00555368" w:rsidRPr="006375B5" w:rsidRDefault="00555368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  <w:sectPr w:rsidR="00555368" w:rsidRPr="006375B5" w:rsidSect="005462CF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5AE740C" w14:textId="6A3F67A3" w:rsidR="001A4BD8" w:rsidRPr="006375B5" w:rsidRDefault="001A4BD8" w:rsidP="001A4BD8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val="en-US" w:eastAsia="th-TH"/>
        </w:rPr>
      </w:pPr>
      <w:r w:rsidRPr="006375B5"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cs/>
          <w:lang w:eastAsia="th-TH"/>
        </w:rPr>
        <w:lastRenderedPageBreak/>
        <w:tab/>
      </w:r>
      <w:r w:rsidRPr="006375B5">
        <w:rPr>
          <w:rFonts w:asciiTheme="majorBidi" w:hAnsiTheme="majorBidi" w:cs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สิทธิประโยชน์จากการส่งเสริมการลงทุน</w:t>
      </w:r>
    </w:p>
    <w:p w14:paraId="2C14D2D1" w14:textId="77777777" w:rsidR="001A4BD8" w:rsidRPr="006375B5" w:rsidRDefault="001A4BD8" w:rsidP="001A4BD8">
      <w:pPr>
        <w:rPr>
          <w:sz w:val="30"/>
          <w:szCs w:val="30"/>
          <w:lang w:val="x-none" w:eastAsia="th-TH"/>
        </w:rPr>
      </w:pPr>
    </w:p>
    <w:p w14:paraId="50B41084" w14:textId="4D35F522" w:rsidR="001A76FC" w:rsidRPr="006375B5" w:rsidRDefault="001A4BD8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กลุ่มบริษัทได้รับบัตรส่งเสริมการลงทุนจากสำนักงานคณะกรรมการส่งเสริมการลงทุนหลายประเภท จึงได้รับสิทธิประโยชน์หลายประการรวมถึงการยกเว้นและ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>/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</w:t>
      </w:r>
      <w:r w:rsidRPr="006375B5">
        <w:rPr>
          <w:rFonts w:asciiTheme="majorBidi" w:hAnsiTheme="majorBidi"/>
          <w:sz w:val="30"/>
          <w:szCs w:val="30"/>
          <w:cs/>
          <w:lang w:val="x-none" w:eastAsia="x-none"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  <w:lang w:val="x-none" w:eastAsia="x-none"/>
        </w:rPr>
        <w:t>เงื่อนไขและข้อกำหนดที่ระบุในบัตรส่งเสริมการลงทุน</w:t>
      </w:r>
    </w:p>
    <w:p w14:paraId="2A09FE6E" w14:textId="35BB1940" w:rsidR="00765F3F" w:rsidRPr="006375B5" w:rsidRDefault="00765F3F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</w:p>
    <w:p w14:paraId="65C46977" w14:textId="576BE8A0" w:rsidR="00765F3F" w:rsidRPr="006375B5" w:rsidRDefault="00765F3F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3</w:t>
      </w:r>
      <w:r w:rsidRPr="006375B5">
        <w:rPr>
          <w:rFonts w:asciiTheme="majorBidi" w:hAnsiTheme="majorBidi"/>
          <w:sz w:val="30"/>
          <w:szCs w:val="30"/>
          <w:lang w:eastAsia="x-none"/>
        </w:rPr>
        <w:t xml:space="preserve"> 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ปี ถึง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8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นับแต่วันที่เริ่มมีรายได้จากการประกอบกิจการนั้น และ</w:t>
      </w:r>
    </w:p>
    <w:p w14:paraId="4DFD4F4F" w14:textId="7E9959B3" w:rsidR="00073597" w:rsidRPr="006375B5" w:rsidRDefault="00073597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ให้ได้รับลดหย่อยภาษีเงินได้นิติบุคคลร้อยละ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50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สำหรับกำไรสุทธิที่ได้รับจากการประกอบกิจการที่ได้รับการส่งเสริมมีกำหนดเวลา </w:t>
      </w:r>
      <w:r w:rsidR="000E564C" w:rsidRPr="000E564C">
        <w:rPr>
          <w:rFonts w:asciiTheme="majorBidi" w:hAnsiTheme="majorBidi"/>
          <w:sz w:val="30"/>
          <w:szCs w:val="30"/>
          <w:lang w:eastAsia="x-none"/>
        </w:rPr>
        <w:t>5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นับแต่วันที่สิ้นสุดสิทธิประโยชน์ตามข้อ </w:t>
      </w:r>
      <w:r w:rsidRPr="006375B5">
        <w:rPr>
          <w:rFonts w:asciiTheme="majorBidi" w:hAnsiTheme="majorBidi"/>
          <w:sz w:val="30"/>
          <w:szCs w:val="30"/>
          <w:lang w:eastAsia="x-none"/>
        </w:rPr>
        <w:t>(</w:t>
      </w:r>
      <w:r w:rsidRPr="006375B5">
        <w:rPr>
          <w:rFonts w:asciiTheme="majorBidi" w:hAnsiTheme="majorBidi"/>
          <w:sz w:val="30"/>
          <w:szCs w:val="30"/>
          <w:cs/>
          <w:lang w:eastAsia="x-none"/>
        </w:rPr>
        <w:t>ก</w:t>
      </w:r>
      <w:r w:rsidRPr="006375B5">
        <w:rPr>
          <w:rFonts w:asciiTheme="majorBidi" w:hAnsiTheme="majorBidi"/>
          <w:sz w:val="30"/>
          <w:szCs w:val="30"/>
          <w:lang w:eastAsia="x-none"/>
        </w:rPr>
        <w:t>)</w:t>
      </w:r>
    </w:p>
    <w:p w14:paraId="788F0740" w14:textId="050F01E8" w:rsidR="00073597" w:rsidRPr="006375B5" w:rsidRDefault="00073597" w:rsidP="00073597">
      <w:pPr>
        <w:tabs>
          <w:tab w:val="clear" w:pos="454"/>
          <w:tab w:val="clear" w:pos="907"/>
        </w:tabs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/>
          <w:sz w:val="30"/>
          <w:szCs w:val="30"/>
          <w:lang w:eastAsia="x-none"/>
        </w:rPr>
        <w:tab/>
      </w:r>
      <w:r w:rsidRPr="006375B5">
        <w:rPr>
          <w:rFonts w:asciiTheme="majorBidi" w:hAnsiTheme="majorBidi"/>
          <w:sz w:val="30"/>
          <w:szCs w:val="30"/>
          <w:lang w:eastAsia="x-none"/>
        </w:rPr>
        <w:tab/>
      </w:r>
    </w:p>
    <w:p w14:paraId="2BC8E086" w14:textId="7C4D5262" w:rsidR="00073597" w:rsidRPr="006375B5" w:rsidRDefault="00073597" w:rsidP="00073597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6375B5">
        <w:rPr>
          <w:rFonts w:asciiTheme="majorBidi" w:hAnsiTheme="majorBidi" w:cstheme="majorBidi"/>
          <w:sz w:val="30"/>
          <w:szCs w:val="30"/>
          <w:cs/>
          <w:lang w:eastAsia="x-none"/>
        </w:rPr>
        <w:t>เนื่องจากเป็นกิจการที่ได้รับการส่งเสริมการลงทุน กลุ่มบริษัทจะต้องปฎิบัติตามเงื่อนไขและข้อกำหนดตามที่ระบุไว้ในบัตรส่งเสริมการลงทุน</w:t>
      </w:r>
    </w:p>
    <w:p w14:paraId="5E6FFB8B" w14:textId="52403A8F" w:rsidR="0014069A" w:rsidRPr="006375B5" w:rsidRDefault="0014069A" w:rsidP="001406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eastAsia="x-none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78"/>
        <w:gridCol w:w="958"/>
        <w:gridCol w:w="236"/>
        <w:gridCol w:w="952"/>
        <w:gridCol w:w="239"/>
        <w:gridCol w:w="877"/>
        <w:gridCol w:w="270"/>
        <w:gridCol w:w="936"/>
        <w:gridCol w:w="237"/>
        <w:gridCol w:w="969"/>
        <w:gridCol w:w="236"/>
        <w:gridCol w:w="862"/>
      </w:tblGrid>
      <w:tr w:rsidR="00015115" w:rsidRPr="006375B5" w14:paraId="6C54A029" w14:textId="77777777" w:rsidTr="00844ABB">
        <w:trPr>
          <w:tblHeader/>
        </w:trPr>
        <w:tc>
          <w:tcPr>
            <w:tcW w:w="2678" w:type="dxa"/>
          </w:tcPr>
          <w:p w14:paraId="17F1989D" w14:textId="77777777" w:rsidR="00015115" w:rsidRPr="006375B5" w:rsidRDefault="00015115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2" w:type="dxa"/>
            <w:gridSpan w:val="11"/>
          </w:tcPr>
          <w:p w14:paraId="2A78835F" w14:textId="086EC4B5" w:rsidR="00015115" w:rsidRPr="006375B5" w:rsidRDefault="00015115" w:rsidP="00B55FB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015115" w:rsidRPr="006375B5" w14:paraId="396DCE03" w14:textId="77777777" w:rsidTr="00844ABB">
        <w:trPr>
          <w:trHeight w:val="65"/>
          <w:tblHeader/>
        </w:trPr>
        <w:tc>
          <w:tcPr>
            <w:tcW w:w="2678" w:type="dxa"/>
          </w:tcPr>
          <w:p w14:paraId="05913E22" w14:textId="77777777" w:rsidR="00015115" w:rsidRPr="006375B5" w:rsidRDefault="00015115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262" w:type="dxa"/>
            <w:gridSpan w:val="5"/>
          </w:tcPr>
          <w:p w14:paraId="30094DEF" w14:textId="7C23E780" w:rsidR="00015115" w:rsidRPr="006375B5" w:rsidRDefault="000E564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270" w:type="dxa"/>
          </w:tcPr>
          <w:p w14:paraId="1C0AC9E3" w14:textId="77777777" w:rsidR="00015115" w:rsidRPr="006375B5" w:rsidRDefault="00015115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240" w:type="dxa"/>
            <w:gridSpan w:val="5"/>
          </w:tcPr>
          <w:p w14:paraId="6FFF8A69" w14:textId="0C9F0037" w:rsidR="00015115" w:rsidRPr="006375B5" w:rsidRDefault="000E564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2564</w:t>
            </w:r>
          </w:p>
        </w:tc>
      </w:tr>
      <w:tr w:rsidR="00015115" w:rsidRPr="006375B5" w14:paraId="635354BE" w14:textId="77777777" w:rsidTr="00844ABB">
        <w:trPr>
          <w:tblHeader/>
        </w:trPr>
        <w:tc>
          <w:tcPr>
            <w:tcW w:w="2678" w:type="dxa"/>
          </w:tcPr>
          <w:p w14:paraId="1FE5F581" w14:textId="77777777" w:rsidR="00015115" w:rsidRPr="006375B5" w:rsidRDefault="00015115" w:rsidP="0014069A">
            <w:pP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58" w:type="dxa"/>
            <w:vAlign w:val="bottom"/>
          </w:tcPr>
          <w:p w14:paraId="54081D58" w14:textId="7B4B61A9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6" w:type="dxa"/>
          </w:tcPr>
          <w:p w14:paraId="5A247886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52" w:type="dxa"/>
            <w:vAlign w:val="bottom"/>
          </w:tcPr>
          <w:p w14:paraId="565A9DBF" w14:textId="4BC18552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9" w:type="dxa"/>
          </w:tcPr>
          <w:p w14:paraId="346F7B4A" w14:textId="77777777" w:rsidR="00015115" w:rsidRPr="006375B5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  <w:vAlign w:val="bottom"/>
          </w:tcPr>
          <w:p w14:paraId="6D628DFD" w14:textId="3C0C06D9" w:rsidR="00015115" w:rsidRPr="006375B5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5CAA65BA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  <w:vAlign w:val="bottom"/>
          </w:tcPr>
          <w:p w14:paraId="78EE086F" w14:textId="64EFC020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7" w:type="dxa"/>
          </w:tcPr>
          <w:p w14:paraId="2665DF96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69" w:type="dxa"/>
            <w:vAlign w:val="bottom"/>
          </w:tcPr>
          <w:p w14:paraId="5EC68F52" w14:textId="49B456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6" w:type="dxa"/>
          </w:tcPr>
          <w:p w14:paraId="59E20EB4" w14:textId="77777777" w:rsidR="00015115" w:rsidRPr="006375B5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vAlign w:val="bottom"/>
          </w:tcPr>
          <w:p w14:paraId="02752684" w14:textId="5D1A6D5A" w:rsidR="00015115" w:rsidRPr="006375B5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015115" w:rsidRPr="006375B5" w14:paraId="72C2D46D" w14:textId="77777777" w:rsidTr="00844ABB">
        <w:trPr>
          <w:trHeight w:val="290"/>
        </w:trPr>
        <w:tc>
          <w:tcPr>
            <w:tcW w:w="2678" w:type="dxa"/>
          </w:tcPr>
          <w:p w14:paraId="43002BD1" w14:textId="0DA36B7C" w:rsidR="00015115" w:rsidRPr="006375B5" w:rsidRDefault="00015115" w:rsidP="0014069A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8" w:type="dxa"/>
          </w:tcPr>
          <w:p w14:paraId="789DD58D" w14:textId="64E71176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236" w:type="dxa"/>
          </w:tcPr>
          <w:p w14:paraId="15FB7E9A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52" w:type="dxa"/>
          </w:tcPr>
          <w:p w14:paraId="5A168040" w14:textId="44308F6F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239" w:type="dxa"/>
          </w:tcPr>
          <w:p w14:paraId="3CC9054A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2C43052C" w14:textId="33D99229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6D47F4DC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4741ADA1" w14:textId="100D677E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237" w:type="dxa"/>
          </w:tcPr>
          <w:p w14:paraId="6CCD85AF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69" w:type="dxa"/>
          </w:tcPr>
          <w:p w14:paraId="78BCDA5D" w14:textId="2D3F347E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236" w:type="dxa"/>
          </w:tcPr>
          <w:p w14:paraId="4CB4D6F5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0EB6D09" w14:textId="505AF6A4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015115" w:rsidRPr="006375B5" w14:paraId="45BF5516" w14:textId="77777777" w:rsidTr="00844ABB">
        <w:trPr>
          <w:trHeight w:val="290"/>
        </w:trPr>
        <w:tc>
          <w:tcPr>
            <w:tcW w:w="2678" w:type="dxa"/>
          </w:tcPr>
          <w:p w14:paraId="6544FFD0" w14:textId="66B0491B" w:rsidR="00015115" w:rsidRPr="006375B5" w:rsidRDefault="00015115" w:rsidP="0014069A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สำหรับปีสิ้นสุดวันที่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กันยายน</w:t>
            </w:r>
          </w:p>
        </w:tc>
        <w:tc>
          <w:tcPr>
            <w:tcW w:w="958" w:type="dxa"/>
          </w:tcPr>
          <w:p w14:paraId="2316BD15" w14:textId="0AAF51F0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236" w:type="dxa"/>
          </w:tcPr>
          <w:p w14:paraId="38500C54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52" w:type="dxa"/>
          </w:tcPr>
          <w:p w14:paraId="3A60A566" w14:textId="6C349549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239" w:type="dxa"/>
          </w:tcPr>
          <w:p w14:paraId="5ABC2D83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877" w:type="dxa"/>
          </w:tcPr>
          <w:p w14:paraId="28B5FA92" w14:textId="06DCABEC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270" w:type="dxa"/>
          </w:tcPr>
          <w:p w14:paraId="417D1FE5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685A7593" w14:textId="7C897C93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237" w:type="dxa"/>
          </w:tcPr>
          <w:p w14:paraId="2E15A9FA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69" w:type="dxa"/>
          </w:tcPr>
          <w:p w14:paraId="715D6DA1" w14:textId="238E8875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236" w:type="dxa"/>
          </w:tcPr>
          <w:p w14:paraId="3C26F60C" w14:textId="77777777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2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862" w:type="dxa"/>
          </w:tcPr>
          <w:p w14:paraId="2843A28A" w14:textId="50A745A0" w:rsidR="00015115" w:rsidRPr="006375B5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2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</w:tr>
      <w:tr w:rsidR="00032003" w:rsidRPr="006375B5" w14:paraId="6A54B345" w14:textId="77777777" w:rsidTr="00844ABB">
        <w:trPr>
          <w:trHeight w:val="182"/>
        </w:trPr>
        <w:tc>
          <w:tcPr>
            <w:tcW w:w="2678" w:type="dxa"/>
          </w:tcPr>
          <w:p w14:paraId="167EE449" w14:textId="77777777" w:rsidR="00032003" w:rsidRPr="006375B5" w:rsidRDefault="00032003" w:rsidP="00B814CF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2" w:type="dxa"/>
            <w:gridSpan w:val="11"/>
          </w:tcPr>
          <w:p w14:paraId="1D08814A" w14:textId="77777777" w:rsidR="00032003" w:rsidRPr="006375B5" w:rsidRDefault="00032003" w:rsidP="00B81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</w:tr>
      <w:tr w:rsidR="00AE55B4" w:rsidRPr="006375B5" w14:paraId="6EF830F4" w14:textId="77777777" w:rsidTr="00844ABB">
        <w:trPr>
          <w:trHeight w:val="290"/>
        </w:trPr>
        <w:tc>
          <w:tcPr>
            <w:tcW w:w="2678" w:type="dxa"/>
          </w:tcPr>
          <w:p w14:paraId="6C043747" w14:textId="276BA82E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รายได้จากการขายสังหาริมทรัพย์</w:t>
            </w:r>
          </w:p>
        </w:tc>
        <w:tc>
          <w:tcPr>
            <w:tcW w:w="958" w:type="dxa"/>
          </w:tcPr>
          <w:p w14:paraId="78C98B5C" w14:textId="67CDC5F0" w:rsidR="00AE55B4" w:rsidRPr="006375B5" w:rsidRDefault="00122C55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7C0423D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66F45044" w14:textId="18DE345E" w:rsidR="00AE55B4" w:rsidRPr="006375B5" w:rsidRDefault="00454331" w:rsidP="004543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11,420</w:t>
            </w:r>
          </w:p>
        </w:tc>
        <w:tc>
          <w:tcPr>
            <w:tcW w:w="239" w:type="dxa"/>
          </w:tcPr>
          <w:p w14:paraId="07916136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45B826AE" w14:textId="5EA9C62F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11,420</w:t>
            </w:r>
          </w:p>
        </w:tc>
        <w:tc>
          <w:tcPr>
            <w:tcW w:w="270" w:type="dxa"/>
          </w:tcPr>
          <w:p w14:paraId="6546168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44B0C338" w14:textId="66BF42BE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3428B33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4C3E054C" w14:textId="5F28789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11</w:t>
            </w:r>
            <w:r w:rsidR="00AE55B4" w:rsidRPr="006375B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sz w:val="26"/>
                <w:szCs w:val="26"/>
              </w:rPr>
              <w:t>427</w:t>
            </w:r>
          </w:p>
        </w:tc>
        <w:tc>
          <w:tcPr>
            <w:tcW w:w="236" w:type="dxa"/>
          </w:tcPr>
          <w:p w14:paraId="2567FCE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025E192B" w14:textId="367427BB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11</w:t>
            </w:r>
            <w:r w:rsidR="00AE55B4" w:rsidRPr="006375B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sz w:val="26"/>
                <w:szCs w:val="26"/>
              </w:rPr>
              <w:t>427</w:t>
            </w:r>
          </w:p>
        </w:tc>
      </w:tr>
      <w:tr w:rsidR="00AE55B4" w:rsidRPr="006375B5" w14:paraId="6B32EF1E" w14:textId="77777777" w:rsidTr="00844ABB">
        <w:trPr>
          <w:trHeight w:val="290"/>
        </w:trPr>
        <w:tc>
          <w:tcPr>
            <w:tcW w:w="2678" w:type="dxa"/>
          </w:tcPr>
          <w:p w14:paraId="3FFEC59C" w14:textId="42108FED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รายได้จากการให้เช่า</w:t>
            </w:r>
          </w:p>
        </w:tc>
        <w:tc>
          <w:tcPr>
            <w:tcW w:w="958" w:type="dxa"/>
          </w:tcPr>
          <w:p w14:paraId="2BEFD9AD" w14:textId="4923D389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2B7E79D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2E143B11" w14:textId="3224CEF1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9" w:type="dxa"/>
          </w:tcPr>
          <w:p w14:paraId="592AC37B" w14:textId="1C15817A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589A2A63" w14:textId="626A157E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2D58F69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48F9353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7" w:type="dxa"/>
          </w:tcPr>
          <w:p w14:paraId="1B7BF69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7DB0F19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0831717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6BDBD2C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E55B4" w:rsidRPr="006375B5" w14:paraId="23D1E358" w14:textId="77777777" w:rsidTr="00844ABB">
        <w:trPr>
          <w:trHeight w:val="290"/>
        </w:trPr>
        <w:tc>
          <w:tcPr>
            <w:tcW w:w="2678" w:type="dxa"/>
          </w:tcPr>
          <w:p w14:paraId="63938F3F" w14:textId="52FEBBEF" w:rsidR="00AE55B4" w:rsidRPr="006375B5" w:rsidRDefault="00AE55B4" w:rsidP="00AE55B4">
            <w:pPr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และบริการที่เกี่ยวข้อง</w:t>
            </w:r>
          </w:p>
        </w:tc>
        <w:tc>
          <w:tcPr>
            <w:tcW w:w="958" w:type="dxa"/>
          </w:tcPr>
          <w:p w14:paraId="2EEB515C" w14:textId="1C3A1578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307</w:t>
            </w:r>
          </w:p>
        </w:tc>
        <w:tc>
          <w:tcPr>
            <w:tcW w:w="236" w:type="dxa"/>
          </w:tcPr>
          <w:p w14:paraId="6289B32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149CF85D" w14:textId="212AA448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2,085</w:t>
            </w:r>
          </w:p>
        </w:tc>
        <w:tc>
          <w:tcPr>
            <w:tcW w:w="239" w:type="dxa"/>
          </w:tcPr>
          <w:p w14:paraId="2E7F29E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64F0B544" w14:textId="6E6CF789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2,392</w:t>
            </w:r>
          </w:p>
        </w:tc>
        <w:tc>
          <w:tcPr>
            <w:tcW w:w="270" w:type="dxa"/>
          </w:tcPr>
          <w:p w14:paraId="7590B5B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0166D55D" w14:textId="584013B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365</w:t>
            </w:r>
          </w:p>
        </w:tc>
        <w:tc>
          <w:tcPr>
            <w:tcW w:w="237" w:type="dxa"/>
          </w:tcPr>
          <w:p w14:paraId="0C1C792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6113F439" w14:textId="54AC26FD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AE55B4" w:rsidRPr="006375B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sz w:val="26"/>
                <w:szCs w:val="26"/>
              </w:rPr>
              <w:t>827</w:t>
            </w:r>
          </w:p>
        </w:tc>
        <w:tc>
          <w:tcPr>
            <w:tcW w:w="236" w:type="dxa"/>
          </w:tcPr>
          <w:p w14:paraId="0BD46D7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58D2BB0" w14:textId="5B0CB9F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AE55B4" w:rsidRPr="006375B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sz w:val="26"/>
                <w:szCs w:val="26"/>
              </w:rPr>
              <w:t>192</w:t>
            </w:r>
          </w:p>
        </w:tc>
      </w:tr>
      <w:tr w:rsidR="00AE55B4" w:rsidRPr="006375B5" w14:paraId="5E9C68E7" w14:textId="77777777" w:rsidTr="00844ABB">
        <w:tc>
          <w:tcPr>
            <w:tcW w:w="2678" w:type="dxa"/>
          </w:tcPr>
          <w:p w14:paraId="7566B0BA" w14:textId="77777777" w:rsidR="00AE55B4" w:rsidRPr="006375B5" w:rsidRDefault="00AE55B4" w:rsidP="00AE55B4">
            <w:pPr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  <w:t>รายได้จากธุรกิจโรงแรม</w:t>
            </w:r>
          </w:p>
        </w:tc>
        <w:tc>
          <w:tcPr>
            <w:tcW w:w="958" w:type="dxa"/>
          </w:tcPr>
          <w:p w14:paraId="7F96B612" w14:textId="3D530F8A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4B411C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53D3BCF6" w14:textId="2312932F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329</w:t>
            </w:r>
          </w:p>
        </w:tc>
        <w:tc>
          <w:tcPr>
            <w:tcW w:w="239" w:type="dxa"/>
          </w:tcPr>
          <w:p w14:paraId="222030D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7D04FCE9" w14:textId="5368662B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329</w:t>
            </w:r>
          </w:p>
        </w:tc>
        <w:tc>
          <w:tcPr>
            <w:tcW w:w="270" w:type="dxa"/>
          </w:tcPr>
          <w:p w14:paraId="320F8F1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436764CA" w14:textId="226147A5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57F3444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709273D2" w14:textId="408CF73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163</w:t>
            </w:r>
          </w:p>
        </w:tc>
        <w:tc>
          <w:tcPr>
            <w:tcW w:w="236" w:type="dxa"/>
          </w:tcPr>
          <w:p w14:paraId="7C6BC24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3D722258" w14:textId="205F1066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163</w:t>
            </w:r>
          </w:p>
        </w:tc>
      </w:tr>
      <w:tr w:rsidR="00AE55B4" w:rsidRPr="006375B5" w14:paraId="41859A0C" w14:textId="77777777" w:rsidTr="00844ABB">
        <w:tc>
          <w:tcPr>
            <w:tcW w:w="2678" w:type="dxa"/>
          </w:tcPr>
          <w:p w14:paraId="6C8E92D6" w14:textId="77777777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รายได้ค่าบริหารจัดการ</w:t>
            </w:r>
          </w:p>
        </w:tc>
        <w:tc>
          <w:tcPr>
            <w:tcW w:w="958" w:type="dxa"/>
          </w:tcPr>
          <w:p w14:paraId="34A41640" w14:textId="1B2F630F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2BB082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15F66E7E" w14:textId="27852CA4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712</w:t>
            </w:r>
          </w:p>
        </w:tc>
        <w:tc>
          <w:tcPr>
            <w:tcW w:w="239" w:type="dxa"/>
          </w:tcPr>
          <w:p w14:paraId="185B47C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29F99810" w14:textId="1C1E8E9D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712</w:t>
            </w:r>
          </w:p>
        </w:tc>
        <w:tc>
          <w:tcPr>
            <w:tcW w:w="270" w:type="dxa"/>
          </w:tcPr>
          <w:p w14:paraId="6A907D9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674B71CE" w14:textId="35E9B1CF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320C312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5459DD6D" w14:textId="43AF844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716</w:t>
            </w:r>
          </w:p>
        </w:tc>
        <w:tc>
          <w:tcPr>
            <w:tcW w:w="236" w:type="dxa"/>
          </w:tcPr>
          <w:p w14:paraId="4EA8DBF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16908687" w14:textId="4EBBFF0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716</w:t>
            </w:r>
          </w:p>
        </w:tc>
      </w:tr>
      <w:tr w:rsidR="00AE55B4" w:rsidRPr="006375B5" w14:paraId="4065CCBE" w14:textId="77777777" w:rsidTr="00844ABB">
        <w:tc>
          <w:tcPr>
            <w:tcW w:w="2678" w:type="dxa"/>
          </w:tcPr>
          <w:p w14:paraId="3D739042" w14:textId="77777777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รายได้จากการลงทุน</w:t>
            </w:r>
          </w:p>
        </w:tc>
        <w:tc>
          <w:tcPr>
            <w:tcW w:w="958" w:type="dxa"/>
          </w:tcPr>
          <w:p w14:paraId="1571FBE9" w14:textId="5D7C053A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4C01ADF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50D9DB81" w14:textId="12296A5E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60</w:t>
            </w:r>
          </w:p>
        </w:tc>
        <w:tc>
          <w:tcPr>
            <w:tcW w:w="239" w:type="dxa"/>
          </w:tcPr>
          <w:p w14:paraId="63A7AB3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50C6D71A" w14:textId="5CE023BD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60</w:t>
            </w:r>
          </w:p>
        </w:tc>
        <w:tc>
          <w:tcPr>
            <w:tcW w:w="270" w:type="dxa"/>
          </w:tcPr>
          <w:p w14:paraId="043BDF7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7736E838" w14:textId="49D1A9A1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390AFFD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10779C24" w14:textId="34289E93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74</w:t>
            </w:r>
          </w:p>
        </w:tc>
        <w:tc>
          <w:tcPr>
            <w:tcW w:w="236" w:type="dxa"/>
          </w:tcPr>
          <w:p w14:paraId="265BEF7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7ADC4DA" w14:textId="72A1560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74</w:t>
            </w:r>
          </w:p>
        </w:tc>
      </w:tr>
      <w:tr w:rsidR="00AE55B4" w:rsidRPr="006375B5" w14:paraId="05648543" w14:textId="77777777" w:rsidTr="00844ABB">
        <w:tc>
          <w:tcPr>
            <w:tcW w:w="2678" w:type="dxa"/>
          </w:tcPr>
          <w:p w14:paraId="62C70033" w14:textId="0833ECFF" w:rsidR="00AE55B4" w:rsidRPr="006375B5" w:rsidRDefault="00AE55B4" w:rsidP="00AE55B4">
            <w:pPr>
              <w:tabs>
                <w:tab w:val="clear" w:pos="227"/>
              </w:tabs>
              <w:rPr>
                <w:rFonts w:asciiTheme="majorBidi" w:hAnsiTheme="majorBidi" w:cstheme="majorBidi"/>
                <w:spacing w:val="-2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pacing w:val="-2"/>
                <w:sz w:val="26"/>
                <w:szCs w:val="26"/>
                <w:cs/>
              </w:rPr>
              <w:t>กลับรายการประมาณการหนี้สินจาก</w:t>
            </w:r>
          </w:p>
        </w:tc>
        <w:tc>
          <w:tcPr>
            <w:tcW w:w="958" w:type="dxa"/>
          </w:tcPr>
          <w:p w14:paraId="075F8411" w14:textId="1B9452F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3403B3E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765A23FD" w14:textId="1DC7F87B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9" w:type="dxa"/>
          </w:tcPr>
          <w:p w14:paraId="28A8F44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7B239A5E" w14:textId="05F1CF43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3F3D347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1FE5F2EC" w14:textId="73CDF502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37" w:type="dxa"/>
          </w:tcPr>
          <w:p w14:paraId="12AB985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53A51B6E" w14:textId="346E9DE1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194208D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001A20AF" w14:textId="598D3549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E55B4" w:rsidRPr="006375B5" w14:paraId="3BA6EEB4" w14:textId="77777777" w:rsidTr="00844ABB">
        <w:tc>
          <w:tcPr>
            <w:tcW w:w="2678" w:type="dxa"/>
          </w:tcPr>
          <w:p w14:paraId="1C9AEB0E" w14:textId="4B17AC1B" w:rsidR="00AE55B4" w:rsidRPr="006375B5" w:rsidRDefault="00AE55B4" w:rsidP="00AE55B4">
            <w:pPr>
              <w:tabs>
                <w:tab w:val="clear" w:pos="227"/>
              </w:tabs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ค่าเผื่อการสนับสนุนทางการเงิน</w:t>
            </w:r>
          </w:p>
        </w:tc>
        <w:tc>
          <w:tcPr>
            <w:tcW w:w="958" w:type="dxa"/>
          </w:tcPr>
          <w:p w14:paraId="7E383513" w14:textId="5B25846C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469F73E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4D59148F" w14:textId="4956041E" w:rsidR="00AE55B4" w:rsidRPr="006375B5" w:rsidRDefault="00FB3379" w:rsidP="004014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9" w:type="dxa"/>
          </w:tcPr>
          <w:p w14:paraId="0DD9F4F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6D76991F" w14:textId="243F7DC3" w:rsidR="00AE55B4" w:rsidRPr="006375B5" w:rsidRDefault="00454331" w:rsidP="004014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</w:tcPr>
          <w:p w14:paraId="148FAFC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11418AB7" w14:textId="2263DF60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7BDBC65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5DA6BAAB" w14:textId="738D7B5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38</w:t>
            </w:r>
          </w:p>
        </w:tc>
        <w:tc>
          <w:tcPr>
            <w:tcW w:w="236" w:type="dxa"/>
          </w:tcPr>
          <w:p w14:paraId="0D5C53D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41177316" w14:textId="690C029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38</w:t>
            </w:r>
          </w:p>
        </w:tc>
      </w:tr>
      <w:tr w:rsidR="00AE55B4" w:rsidRPr="006375B5" w14:paraId="701E4F4A" w14:textId="77777777" w:rsidTr="00844ABB">
        <w:tc>
          <w:tcPr>
            <w:tcW w:w="2678" w:type="dxa"/>
          </w:tcPr>
          <w:p w14:paraId="5B7DE57B" w14:textId="4523B831" w:rsidR="00AE55B4" w:rsidRPr="006375B5" w:rsidRDefault="00AE55B4" w:rsidP="00AE55B4">
            <w:pPr>
              <w:tabs>
                <w:tab w:val="clear" w:pos="227"/>
                <w:tab w:val="clear" w:pos="454"/>
                <w:tab w:val="left" w:pos="164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hint="cs"/>
                <w:sz w:val="26"/>
                <w:szCs w:val="26"/>
                <w:cs/>
              </w:rPr>
              <w:t>กำไรจากการจำหน่ายเงินลงทุนใน</w:t>
            </w:r>
          </w:p>
        </w:tc>
        <w:tc>
          <w:tcPr>
            <w:tcW w:w="958" w:type="dxa"/>
          </w:tcPr>
          <w:p w14:paraId="07D97DDF" w14:textId="4D626AFE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5D4CF03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3DBE93DA" w14:textId="0B54C050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9" w:type="dxa"/>
          </w:tcPr>
          <w:p w14:paraId="16AE932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533AE2BE" w14:textId="7D96A115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2629F6C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151976FB" w14:textId="67579632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37" w:type="dxa"/>
          </w:tcPr>
          <w:p w14:paraId="1F45D09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0CF63A80" w14:textId="39557A69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29F4FE4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D2F06A2" w14:textId="2A08AD81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E55B4" w:rsidRPr="006375B5" w14:paraId="5DAFBAEF" w14:textId="77777777" w:rsidTr="00844ABB">
        <w:tc>
          <w:tcPr>
            <w:tcW w:w="2678" w:type="dxa"/>
          </w:tcPr>
          <w:p w14:paraId="1C61C4B9" w14:textId="51D13AC2" w:rsidR="00AE55B4" w:rsidRPr="006375B5" w:rsidRDefault="00AE55B4" w:rsidP="00AE55B4">
            <w:pPr>
              <w:tabs>
                <w:tab w:val="clear" w:pos="227"/>
              </w:tabs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hint="cs"/>
                <w:sz w:val="26"/>
                <w:szCs w:val="26"/>
                <w:cs/>
              </w:rPr>
              <w:t>บริษัทร่วม</w:t>
            </w:r>
          </w:p>
        </w:tc>
        <w:tc>
          <w:tcPr>
            <w:tcW w:w="958" w:type="dxa"/>
          </w:tcPr>
          <w:p w14:paraId="6DC4BCEE" w14:textId="23407809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14F6E19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2F90DA7E" w14:textId="44BB740E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381</w:t>
            </w:r>
          </w:p>
        </w:tc>
        <w:tc>
          <w:tcPr>
            <w:tcW w:w="239" w:type="dxa"/>
          </w:tcPr>
          <w:p w14:paraId="319DF3B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631ADA21" w14:textId="4036026B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381</w:t>
            </w:r>
          </w:p>
        </w:tc>
        <w:tc>
          <w:tcPr>
            <w:tcW w:w="270" w:type="dxa"/>
          </w:tcPr>
          <w:p w14:paraId="1D9E12E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</w:p>
        </w:tc>
        <w:tc>
          <w:tcPr>
            <w:tcW w:w="936" w:type="dxa"/>
          </w:tcPr>
          <w:p w14:paraId="182F1356" w14:textId="30EDF610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1B2FAFD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61057A92" w14:textId="32F0AD4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20</w:t>
            </w:r>
          </w:p>
        </w:tc>
        <w:tc>
          <w:tcPr>
            <w:tcW w:w="236" w:type="dxa"/>
          </w:tcPr>
          <w:p w14:paraId="2A8B5EF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2A3C12F3" w14:textId="5E29AD7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20</w:t>
            </w:r>
          </w:p>
        </w:tc>
      </w:tr>
      <w:tr w:rsidR="00AE55B4" w:rsidRPr="006375B5" w14:paraId="6E248F05" w14:textId="77777777" w:rsidTr="00844ABB">
        <w:tc>
          <w:tcPr>
            <w:tcW w:w="2678" w:type="dxa"/>
          </w:tcPr>
          <w:p w14:paraId="5AE1634C" w14:textId="77777777" w:rsidR="00AE55B4" w:rsidRPr="006375B5" w:rsidRDefault="00AE55B4" w:rsidP="00AE55B4">
            <w:pPr>
              <w:rPr>
                <w:rFonts w:asciiTheme="majorBidi" w:hAnsiTheme="majorBidi" w:cstheme="majorBidi"/>
                <w:spacing w:val="-6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  <w:t>กำไรจากการจำหน่ายอสังหาริมทรัพย์</w:t>
            </w:r>
          </w:p>
          <w:p w14:paraId="500F4E8C" w14:textId="30C3B027" w:rsidR="00AE55B4" w:rsidRPr="006375B5" w:rsidRDefault="00AE55B4" w:rsidP="00AE55B4">
            <w:pPr>
              <w:ind w:left="164"/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เพื่อ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การ</w:t>
            </w:r>
            <w:r w:rsidRPr="006375B5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ลงทุน</w:t>
            </w:r>
          </w:p>
        </w:tc>
        <w:tc>
          <w:tcPr>
            <w:tcW w:w="958" w:type="dxa"/>
          </w:tcPr>
          <w:p w14:paraId="0355BDA0" w14:textId="77777777" w:rsidR="00AE55B4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64536C2" w14:textId="39EEB3D2" w:rsidR="00FB3379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225</w:t>
            </w:r>
          </w:p>
        </w:tc>
        <w:tc>
          <w:tcPr>
            <w:tcW w:w="236" w:type="dxa"/>
          </w:tcPr>
          <w:p w14:paraId="17370F3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  <w:vAlign w:val="bottom"/>
          </w:tcPr>
          <w:p w14:paraId="1F2443A5" w14:textId="77777777" w:rsidR="00AE55B4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852B1E0" w14:textId="420B2741" w:rsidR="00FB3379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644</w:t>
            </w:r>
          </w:p>
        </w:tc>
        <w:tc>
          <w:tcPr>
            <w:tcW w:w="239" w:type="dxa"/>
          </w:tcPr>
          <w:p w14:paraId="2497A27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  <w:vAlign w:val="bottom"/>
          </w:tcPr>
          <w:p w14:paraId="777ED2E3" w14:textId="35A9E04B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869</w:t>
            </w:r>
          </w:p>
        </w:tc>
        <w:tc>
          <w:tcPr>
            <w:tcW w:w="270" w:type="dxa"/>
          </w:tcPr>
          <w:p w14:paraId="56D878C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381FD2D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4480C49" w14:textId="5071BDB6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230</w:t>
            </w:r>
          </w:p>
        </w:tc>
        <w:tc>
          <w:tcPr>
            <w:tcW w:w="237" w:type="dxa"/>
          </w:tcPr>
          <w:p w14:paraId="0E2238F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vAlign w:val="bottom"/>
          </w:tcPr>
          <w:p w14:paraId="2B0C149A" w14:textId="72516264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  <w:tc>
          <w:tcPr>
            <w:tcW w:w="236" w:type="dxa"/>
          </w:tcPr>
          <w:p w14:paraId="0B8241F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vAlign w:val="bottom"/>
          </w:tcPr>
          <w:p w14:paraId="097F27BF" w14:textId="3B889919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861</w:t>
            </w:r>
          </w:p>
        </w:tc>
      </w:tr>
      <w:tr w:rsidR="00AE55B4" w:rsidRPr="006375B5" w14:paraId="4833B445" w14:textId="77777777" w:rsidTr="00844ABB">
        <w:tc>
          <w:tcPr>
            <w:tcW w:w="2678" w:type="dxa"/>
          </w:tcPr>
          <w:p w14:paraId="0B8F9B58" w14:textId="77777777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958" w:type="dxa"/>
            <w:tcBorders>
              <w:bottom w:val="single" w:sz="4" w:space="0" w:color="auto"/>
            </w:tcBorders>
          </w:tcPr>
          <w:p w14:paraId="1F47416F" w14:textId="3D70FBEC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3149194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  <w:tcBorders>
              <w:bottom w:val="single" w:sz="4" w:space="0" w:color="auto"/>
            </w:tcBorders>
            <w:vAlign w:val="bottom"/>
          </w:tcPr>
          <w:p w14:paraId="0BA5F739" w14:textId="50BFD634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18</w:t>
            </w:r>
            <w:r w:rsidR="00F758D5"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39" w:type="dxa"/>
          </w:tcPr>
          <w:p w14:paraId="271831D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790A0C83" w14:textId="23DE6C42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18</w:t>
            </w:r>
            <w:r w:rsidR="00F758D5"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0" w:type="dxa"/>
          </w:tcPr>
          <w:p w14:paraId="5A745DD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  <w:tcBorders>
              <w:bottom w:val="single" w:sz="4" w:space="0" w:color="auto"/>
            </w:tcBorders>
          </w:tcPr>
          <w:p w14:paraId="118EF062" w14:textId="6A9B45A6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268F2B4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bottom w:val="single" w:sz="4" w:space="0" w:color="auto"/>
            </w:tcBorders>
            <w:vAlign w:val="bottom"/>
          </w:tcPr>
          <w:p w14:paraId="33A89D91" w14:textId="10F8FEE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230</w:t>
            </w:r>
          </w:p>
        </w:tc>
        <w:tc>
          <w:tcPr>
            <w:tcW w:w="236" w:type="dxa"/>
          </w:tcPr>
          <w:p w14:paraId="1F59D11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tcBorders>
              <w:bottom w:val="single" w:sz="4" w:space="0" w:color="auto"/>
            </w:tcBorders>
            <w:vAlign w:val="bottom"/>
          </w:tcPr>
          <w:p w14:paraId="66B1A5D4" w14:textId="2EF81A1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230</w:t>
            </w:r>
          </w:p>
        </w:tc>
      </w:tr>
      <w:tr w:rsidR="00AE55B4" w:rsidRPr="006375B5" w14:paraId="1EFC5E1F" w14:textId="77777777" w:rsidTr="00844ABB">
        <w:tc>
          <w:tcPr>
            <w:tcW w:w="2678" w:type="dxa"/>
          </w:tcPr>
          <w:p w14:paraId="025B88D2" w14:textId="0F15D87C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รวมรายได้</w:t>
            </w:r>
          </w:p>
        </w:tc>
        <w:tc>
          <w:tcPr>
            <w:tcW w:w="958" w:type="dxa"/>
            <w:tcBorders>
              <w:top w:val="single" w:sz="4" w:space="0" w:color="auto"/>
              <w:bottom w:val="double" w:sz="4" w:space="0" w:color="auto"/>
            </w:tcBorders>
          </w:tcPr>
          <w:p w14:paraId="0C9C94AB" w14:textId="0C644F00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81" w:right="-103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532</w:t>
            </w:r>
          </w:p>
        </w:tc>
        <w:tc>
          <w:tcPr>
            <w:tcW w:w="236" w:type="dxa"/>
          </w:tcPr>
          <w:p w14:paraId="6E00165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52" w:type="dxa"/>
            <w:tcBorders>
              <w:top w:val="single" w:sz="4" w:space="0" w:color="auto"/>
              <w:bottom w:val="double" w:sz="4" w:space="0" w:color="auto"/>
            </w:tcBorders>
          </w:tcPr>
          <w:p w14:paraId="14655373" w14:textId="36E1EBF9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15,81</w:t>
            </w:r>
            <w:r w:rsidR="00F758D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</w:t>
            </w:r>
          </w:p>
        </w:tc>
        <w:tc>
          <w:tcPr>
            <w:tcW w:w="239" w:type="dxa"/>
          </w:tcPr>
          <w:p w14:paraId="0E3F1D4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</w:tcPr>
          <w:p w14:paraId="2653C121" w14:textId="4565BDE6" w:rsidR="00AE55B4" w:rsidRPr="006375B5" w:rsidRDefault="0045433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16,34</w:t>
            </w:r>
            <w:r w:rsidR="00F758D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270" w:type="dxa"/>
          </w:tcPr>
          <w:p w14:paraId="60BF22C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36" w:type="dxa"/>
            <w:tcBorders>
              <w:top w:val="single" w:sz="4" w:space="0" w:color="auto"/>
              <w:bottom w:val="double" w:sz="4" w:space="0" w:color="auto"/>
            </w:tcBorders>
          </w:tcPr>
          <w:p w14:paraId="7624E4A1" w14:textId="25EE8EDC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595</w:t>
            </w:r>
          </w:p>
        </w:tc>
        <w:tc>
          <w:tcPr>
            <w:tcW w:w="237" w:type="dxa"/>
          </w:tcPr>
          <w:p w14:paraId="0063E5E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single" w:sz="4" w:space="0" w:color="auto"/>
              <w:bottom w:val="double" w:sz="4" w:space="0" w:color="auto"/>
            </w:tcBorders>
          </w:tcPr>
          <w:p w14:paraId="1378B59A" w14:textId="1AA7C27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</w:t>
            </w:r>
            <w:r w:rsidR="00AE55B4"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126</w:t>
            </w:r>
          </w:p>
        </w:tc>
        <w:tc>
          <w:tcPr>
            <w:tcW w:w="236" w:type="dxa"/>
          </w:tcPr>
          <w:p w14:paraId="18DB9C2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</w:tcPr>
          <w:p w14:paraId="3C017543" w14:textId="2EBFA67C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</w:t>
            </w:r>
            <w:r w:rsidR="00AE55B4"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721</w:t>
            </w:r>
          </w:p>
        </w:tc>
      </w:tr>
    </w:tbl>
    <w:p w14:paraId="17FDE901" w14:textId="77777777" w:rsidR="00A041FE" w:rsidRPr="006375B5" w:rsidRDefault="00A041FE" w:rsidP="00765F3F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sz w:val="14"/>
          <w:szCs w:val="14"/>
          <w:lang w:val="x-none" w:eastAsia="x-none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79"/>
        <w:gridCol w:w="1101"/>
        <w:gridCol w:w="1170"/>
        <w:gridCol w:w="1170"/>
        <w:gridCol w:w="1170"/>
        <w:gridCol w:w="1170"/>
        <w:gridCol w:w="990"/>
      </w:tblGrid>
      <w:tr w:rsidR="00A8289D" w:rsidRPr="006375B5" w14:paraId="0835AA20" w14:textId="77777777" w:rsidTr="00844ABB">
        <w:trPr>
          <w:tblHeader/>
        </w:trPr>
        <w:tc>
          <w:tcPr>
            <w:tcW w:w="2679" w:type="dxa"/>
          </w:tcPr>
          <w:p w14:paraId="246D4ABB" w14:textId="77777777" w:rsidR="00A8289D" w:rsidRPr="006375B5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1" w:type="dxa"/>
            <w:gridSpan w:val="6"/>
            <w:vAlign w:val="bottom"/>
          </w:tcPr>
          <w:p w14:paraId="0FD8B8C9" w14:textId="6489205F" w:rsidR="00A8289D" w:rsidRPr="006375B5" w:rsidRDefault="00A8289D" w:rsidP="00B55FB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</w:t>
            </w:r>
            <w:r w:rsidRPr="006375B5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นเฉพาะกิจการ</w:t>
            </w:r>
          </w:p>
        </w:tc>
      </w:tr>
      <w:tr w:rsidR="00A8289D" w:rsidRPr="006375B5" w14:paraId="41F9649D" w14:textId="77777777" w:rsidTr="00844ABB">
        <w:trPr>
          <w:trHeight w:val="65"/>
          <w:tblHeader/>
        </w:trPr>
        <w:tc>
          <w:tcPr>
            <w:tcW w:w="2679" w:type="dxa"/>
          </w:tcPr>
          <w:p w14:paraId="0DCC3C75" w14:textId="77777777" w:rsidR="00A8289D" w:rsidRPr="006375B5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441" w:type="dxa"/>
            <w:gridSpan w:val="3"/>
            <w:vAlign w:val="center"/>
          </w:tcPr>
          <w:p w14:paraId="6F381C22" w14:textId="2D56A823" w:rsidR="00A8289D" w:rsidRPr="006375B5" w:rsidRDefault="000E564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2565</w:t>
            </w:r>
          </w:p>
        </w:tc>
        <w:tc>
          <w:tcPr>
            <w:tcW w:w="3330" w:type="dxa"/>
            <w:gridSpan w:val="3"/>
            <w:vAlign w:val="center"/>
          </w:tcPr>
          <w:p w14:paraId="569C3711" w14:textId="08C476E1" w:rsidR="00A8289D" w:rsidRPr="006375B5" w:rsidRDefault="000E564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2564</w:t>
            </w:r>
          </w:p>
        </w:tc>
      </w:tr>
      <w:tr w:rsidR="00A8289D" w:rsidRPr="006375B5" w14:paraId="1D8B3E3D" w14:textId="77777777" w:rsidTr="00844ABB">
        <w:trPr>
          <w:tblHeader/>
        </w:trPr>
        <w:tc>
          <w:tcPr>
            <w:tcW w:w="2679" w:type="dxa"/>
          </w:tcPr>
          <w:p w14:paraId="1795A1EC" w14:textId="77777777" w:rsidR="00A8289D" w:rsidRPr="006375B5" w:rsidRDefault="00A8289D" w:rsidP="00B55FB3">
            <w:pP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1" w:type="dxa"/>
            <w:vAlign w:val="bottom"/>
          </w:tcPr>
          <w:p w14:paraId="627187C4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1170" w:type="dxa"/>
            <w:vAlign w:val="bottom"/>
          </w:tcPr>
          <w:p w14:paraId="38724A69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1170" w:type="dxa"/>
            <w:vAlign w:val="bottom"/>
          </w:tcPr>
          <w:p w14:paraId="139D80AE" w14:textId="77777777" w:rsidR="00A8289D" w:rsidRPr="006375B5" w:rsidRDefault="00A8289D" w:rsidP="00B55FB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C5E4138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1170" w:type="dxa"/>
            <w:vAlign w:val="bottom"/>
          </w:tcPr>
          <w:p w14:paraId="66F8C90C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990" w:type="dxa"/>
            <w:vAlign w:val="bottom"/>
          </w:tcPr>
          <w:p w14:paraId="7145CB0A" w14:textId="77777777" w:rsidR="00A8289D" w:rsidRPr="006375B5" w:rsidRDefault="00A8289D" w:rsidP="00B55FB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8289D" w:rsidRPr="006375B5" w14:paraId="3D129DD5" w14:textId="77777777" w:rsidTr="00844ABB">
        <w:trPr>
          <w:trHeight w:val="290"/>
          <w:tblHeader/>
        </w:trPr>
        <w:tc>
          <w:tcPr>
            <w:tcW w:w="2679" w:type="dxa"/>
          </w:tcPr>
          <w:p w14:paraId="01DF6A87" w14:textId="77777777" w:rsidR="00A8289D" w:rsidRPr="006375B5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1" w:type="dxa"/>
          </w:tcPr>
          <w:p w14:paraId="730671A4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1170" w:type="dxa"/>
          </w:tcPr>
          <w:p w14:paraId="59428E0D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1170" w:type="dxa"/>
          </w:tcPr>
          <w:p w14:paraId="695061A9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BBF8189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1170" w:type="dxa"/>
          </w:tcPr>
          <w:p w14:paraId="0CD94940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990" w:type="dxa"/>
          </w:tcPr>
          <w:p w14:paraId="06DBE5FC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8289D" w:rsidRPr="006375B5" w14:paraId="47476BB1" w14:textId="77777777" w:rsidTr="00844ABB">
        <w:trPr>
          <w:trHeight w:val="290"/>
          <w:tblHeader/>
        </w:trPr>
        <w:tc>
          <w:tcPr>
            <w:tcW w:w="2679" w:type="dxa"/>
          </w:tcPr>
          <w:p w14:paraId="0E3DD171" w14:textId="403A2C1D" w:rsidR="00A8289D" w:rsidRPr="006375B5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สำหรับปีสิ้นสุดวันที่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6375B5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กันยายน</w:t>
            </w:r>
          </w:p>
        </w:tc>
        <w:tc>
          <w:tcPr>
            <w:tcW w:w="1101" w:type="dxa"/>
          </w:tcPr>
          <w:p w14:paraId="7498A674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1170" w:type="dxa"/>
          </w:tcPr>
          <w:p w14:paraId="1F369825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1170" w:type="dxa"/>
          </w:tcPr>
          <w:p w14:paraId="0C777B6B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170" w:type="dxa"/>
          </w:tcPr>
          <w:p w14:paraId="5EC65F48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1170" w:type="dxa"/>
          </w:tcPr>
          <w:p w14:paraId="7B423BD2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990" w:type="dxa"/>
          </w:tcPr>
          <w:p w14:paraId="36FDF25B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2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</w:tr>
      <w:tr w:rsidR="00A8289D" w:rsidRPr="006375B5" w14:paraId="6D9BFB11" w14:textId="77777777" w:rsidTr="00844ABB">
        <w:trPr>
          <w:trHeight w:val="182"/>
          <w:tblHeader/>
        </w:trPr>
        <w:tc>
          <w:tcPr>
            <w:tcW w:w="2679" w:type="dxa"/>
          </w:tcPr>
          <w:p w14:paraId="19FB4EF4" w14:textId="77777777" w:rsidR="00A8289D" w:rsidRPr="006375B5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1" w:type="dxa"/>
            <w:gridSpan w:val="6"/>
          </w:tcPr>
          <w:p w14:paraId="59109E76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</w:tr>
      <w:tr w:rsidR="00A8289D" w:rsidRPr="006375B5" w14:paraId="0566790E" w14:textId="77777777" w:rsidTr="00844ABB">
        <w:trPr>
          <w:trHeight w:val="290"/>
        </w:trPr>
        <w:tc>
          <w:tcPr>
            <w:tcW w:w="2679" w:type="dxa"/>
          </w:tcPr>
          <w:p w14:paraId="13FBB217" w14:textId="77777777" w:rsidR="00A8289D" w:rsidRPr="006375B5" w:rsidRDefault="00A8289D" w:rsidP="00B55FB3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รายได้จากการให้เช่า</w:t>
            </w:r>
          </w:p>
        </w:tc>
        <w:tc>
          <w:tcPr>
            <w:tcW w:w="1101" w:type="dxa"/>
          </w:tcPr>
          <w:p w14:paraId="39EBDA06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17DE77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6BE3D3E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404E56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D0A18C7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</w:tcPr>
          <w:p w14:paraId="77655478" w14:textId="77777777" w:rsidR="00A8289D" w:rsidRPr="006375B5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E55B4" w:rsidRPr="006375B5" w14:paraId="19EE90BC" w14:textId="77777777" w:rsidTr="00844ABB">
        <w:trPr>
          <w:trHeight w:val="290"/>
        </w:trPr>
        <w:tc>
          <w:tcPr>
            <w:tcW w:w="2679" w:type="dxa"/>
          </w:tcPr>
          <w:p w14:paraId="473ED27F" w14:textId="77777777" w:rsidR="00AE55B4" w:rsidRPr="006375B5" w:rsidRDefault="00AE55B4" w:rsidP="00AE55B4">
            <w:pPr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และบริการที่เกี่ยวข้อง</w:t>
            </w:r>
          </w:p>
        </w:tc>
        <w:tc>
          <w:tcPr>
            <w:tcW w:w="1101" w:type="dxa"/>
          </w:tcPr>
          <w:p w14:paraId="501E25C2" w14:textId="616878FA" w:rsidR="00AE55B4" w:rsidRPr="006375B5" w:rsidRDefault="00F87D4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110</w:t>
            </w:r>
          </w:p>
        </w:tc>
        <w:tc>
          <w:tcPr>
            <w:tcW w:w="1170" w:type="dxa"/>
          </w:tcPr>
          <w:p w14:paraId="2F9B523A" w14:textId="437C6165" w:rsidR="00AE55B4" w:rsidRPr="006375B5" w:rsidRDefault="00F87D4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C81568">
              <w:rPr>
                <w:rFonts w:asciiTheme="majorBidi" w:hAnsiTheme="majorBidi" w:cstheme="majorBidi"/>
                <w:sz w:val="26"/>
                <w:szCs w:val="26"/>
              </w:rPr>
              <w:t>93</w:t>
            </w:r>
          </w:p>
        </w:tc>
        <w:tc>
          <w:tcPr>
            <w:tcW w:w="1170" w:type="dxa"/>
          </w:tcPr>
          <w:p w14:paraId="74AE513C" w14:textId="1ABD5CB1" w:rsidR="00AE55B4" w:rsidRPr="006375B5" w:rsidRDefault="00F87D41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403</w:t>
            </w:r>
          </w:p>
        </w:tc>
        <w:tc>
          <w:tcPr>
            <w:tcW w:w="1170" w:type="dxa"/>
          </w:tcPr>
          <w:p w14:paraId="5E6F66A7" w14:textId="04DE2F39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112</w:t>
            </w:r>
          </w:p>
        </w:tc>
        <w:tc>
          <w:tcPr>
            <w:tcW w:w="1170" w:type="dxa"/>
          </w:tcPr>
          <w:p w14:paraId="72C1F83F" w14:textId="53D6EFC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236</w:t>
            </w:r>
          </w:p>
        </w:tc>
        <w:tc>
          <w:tcPr>
            <w:tcW w:w="990" w:type="dxa"/>
          </w:tcPr>
          <w:p w14:paraId="165D7217" w14:textId="22C0822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348</w:t>
            </w:r>
          </w:p>
        </w:tc>
      </w:tr>
      <w:tr w:rsidR="00AE55B4" w:rsidRPr="006375B5" w14:paraId="1A8E56B9" w14:textId="77777777" w:rsidTr="00844ABB">
        <w:tc>
          <w:tcPr>
            <w:tcW w:w="2679" w:type="dxa"/>
          </w:tcPr>
          <w:p w14:paraId="39182EF3" w14:textId="56EA7365" w:rsidR="00AE55B4" w:rsidRPr="006375B5" w:rsidRDefault="00AE55B4" w:rsidP="00AE55B4">
            <w:pPr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รายได้ค่าบริหารจัดการ</w:t>
            </w:r>
          </w:p>
        </w:tc>
        <w:tc>
          <w:tcPr>
            <w:tcW w:w="1101" w:type="dxa"/>
          </w:tcPr>
          <w:p w14:paraId="6FCDFADD" w14:textId="524B3D16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4C1DE147" w14:textId="7D7FD2EE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824F87">
              <w:rPr>
                <w:rFonts w:asciiTheme="majorBidi" w:hAnsiTheme="majorBidi" w:cstheme="majorBidi" w:hint="cs"/>
                <w:sz w:val="26"/>
                <w:szCs w:val="26"/>
              </w:rPr>
              <w:t>553</w:t>
            </w:r>
          </w:p>
        </w:tc>
        <w:tc>
          <w:tcPr>
            <w:tcW w:w="1170" w:type="dxa"/>
          </w:tcPr>
          <w:p w14:paraId="31583756" w14:textId="39443FFB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824F87">
              <w:rPr>
                <w:rFonts w:asciiTheme="majorBidi" w:hAnsiTheme="majorBidi" w:cstheme="majorBidi" w:hint="cs"/>
                <w:sz w:val="26"/>
                <w:szCs w:val="26"/>
              </w:rPr>
              <w:t>553</w:t>
            </w:r>
          </w:p>
        </w:tc>
        <w:tc>
          <w:tcPr>
            <w:tcW w:w="1170" w:type="dxa"/>
          </w:tcPr>
          <w:p w14:paraId="204FB037" w14:textId="5B18409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2C27FCE2" w14:textId="5371D71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465</w:t>
            </w:r>
          </w:p>
        </w:tc>
        <w:tc>
          <w:tcPr>
            <w:tcW w:w="990" w:type="dxa"/>
          </w:tcPr>
          <w:p w14:paraId="151D27D8" w14:textId="59A5FE4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465</w:t>
            </w:r>
          </w:p>
        </w:tc>
      </w:tr>
      <w:tr w:rsidR="00AE55B4" w:rsidRPr="006375B5" w14:paraId="15107F4E" w14:textId="77777777" w:rsidTr="00844ABB">
        <w:tc>
          <w:tcPr>
            <w:tcW w:w="2679" w:type="dxa"/>
          </w:tcPr>
          <w:p w14:paraId="0982630D" w14:textId="77777777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รายได้จากการลงทุน</w:t>
            </w:r>
          </w:p>
        </w:tc>
        <w:tc>
          <w:tcPr>
            <w:tcW w:w="1101" w:type="dxa"/>
          </w:tcPr>
          <w:p w14:paraId="6A1E93FB" w14:textId="6AE969C9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321FEF1C" w14:textId="634332A5" w:rsidR="00AE55B4" w:rsidRPr="006375B5" w:rsidRDefault="00004CF2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2,619</w:t>
            </w:r>
          </w:p>
        </w:tc>
        <w:tc>
          <w:tcPr>
            <w:tcW w:w="1170" w:type="dxa"/>
          </w:tcPr>
          <w:p w14:paraId="0E24C05E" w14:textId="1C7877FD" w:rsidR="00AE55B4" w:rsidRPr="006375B5" w:rsidRDefault="00004CF2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2,619</w:t>
            </w:r>
          </w:p>
        </w:tc>
        <w:tc>
          <w:tcPr>
            <w:tcW w:w="1170" w:type="dxa"/>
          </w:tcPr>
          <w:p w14:paraId="32F49CA8" w14:textId="5A10782B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6D2AAFF2" w14:textId="47A078B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AE55B4" w:rsidRPr="006375B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sz w:val="26"/>
                <w:szCs w:val="26"/>
              </w:rPr>
              <w:t>717</w:t>
            </w:r>
          </w:p>
        </w:tc>
        <w:tc>
          <w:tcPr>
            <w:tcW w:w="990" w:type="dxa"/>
          </w:tcPr>
          <w:p w14:paraId="19ACCBBB" w14:textId="223F222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AE55B4" w:rsidRPr="006375B5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sz w:val="26"/>
                <w:szCs w:val="26"/>
              </w:rPr>
              <w:t>717</w:t>
            </w:r>
          </w:p>
        </w:tc>
      </w:tr>
      <w:tr w:rsidR="00AE55B4" w:rsidRPr="006375B5" w14:paraId="599F69D8" w14:textId="77777777" w:rsidTr="00844ABB">
        <w:tc>
          <w:tcPr>
            <w:tcW w:w="2679" w:type="dxa"/>
          </w:tcPr>
          <w:p w14:paraId="1A2002E4" w14:textId="07C3BB5B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กำไรจากการจำหน่ายเงินลงทุนใน</w:t>
            </w:r>
          </w:p>
        </w:tc>
        <w:tc>
          <w:tcPr>
            <w:tcW w:w="1101" w:type="dxa"/>
          </w:tcPr>
          <w:p w14:paraId="591BA8C9" w14:textId="6278D5C4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5271D8F" w14:textId="27D64744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8A5B811" w14:textId="06633AE0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9311B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D1C1D8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</w:tcPr>
          <w:p w14:paraId="2AA6BCA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E55B4" w:rsidRPr="006375B5" w14:paraId="0CF357A4" w14:textId="77777777" w:rsidTr="00844ABB">
        <w:tc>
          <w:tcPr>
            <w:tcW w:w="2679" w:type="dxa"/>
          </w:tcPr>
          <w:p w14:paraId="740DEDB0" w14:textId="405C4CA5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</w:t>
            </w:r>
            <w:r w:rsidRPr="006375B5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ร่วม</w:t>
            </w:r>
          </w:p>
        </w:tc>
        <w:tc>
          <w:tcPr>
            <w:tcW w:w="1101" w:type="dxa"/>
          </w:tcPr>
          <w:p w14:paraId="5564753E" w14:textId="167D6547" w:rsidR="00AE55B4" w:rsidRPr="006375B5" w:rsidRDefault="00FB337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GB"/>
              </w:rPr>
              <w:t>-</w:t>
            </w:r>
          </w:p>
        </w:tc>
        <w:tc>
          <w:tcPr>
            <w:tcW w:w="1170" w:type="dxa"/>
          </w:tcPr>
          <w:p w14:paraId="09F2B28E" w14:textId="63A32065" w:rsidR="00AE55B4" w:rsidRPr="006375B5" w:rsidRDefault="00FB3379" w:rsidP="004014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3EB89BB2" w14:textId="041EA719" w:rsidR="00AE55B4" w:rsidRPr="006375B5" w:rsidRDefault="00FB3379" w:rsidP="004014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4B39D8A6" w14:textId="3D5A259F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  <w:lang w:val="en-GB"/>
              </w:rPr>
              <w:t>-</w:t>
            </w:r>
          </w:p>
        </w:tc>
        <w:tc>
          <w:tcPr>
            <w:tcW w:w="1170" w:type="dxa"/>
          </w:tcPr>
          <w:p w14:paraId="0539421B" w14:textId="30DAF6F7" w:rsidR="00AE55B4" w:rsidRPr="006375B5" w:rsidRDefault="000E564C" w:rsidP="00C815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10</w:t>
            </w:r>
          </w:p>
        </w:tc>
        <w:tc>
          <w:tcPr>
            <w:tcW w:w="990" w:type="dxa"/>
          </w:tcPr>
          <w:p w14:paraId="00A9CB92" w14:textId="6C92100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10</w:t>
            </w:r>
          </w:p>
        </w:tc>
      </w:tr>
      <w:tr w:rsidR="00AE55B4" w:rsidRPr="006375B5" w14:paraId="31D5ACC7" w14:textId="77777777" w:rsidTr="00AE55B4">
        <w:tc>
          <w:tcPr>
            <w:tcW w:w="2679" w:type="dxa"/>
            <w:vAlign w:val="bottom"/>
          </w:tcPr>
          <w:p w14:paraId="1D57BC00" w14:textId="7CF03AF1" w:rsidR="00AE55B4" w:rsidRPr="006375B5" w:rsidRDefault="00AE55B4" w:rsidP="00AE55B4">
            <w:pPr>
              <w:rPr>
                <w:rFonts w:asciiTheme="majorBidi" w:hAnsiTheme="majorBidi" w:cstheme="majorBidi"/>
                <w:spacing w:val="-6"/>
                <w:sz w:val="26"/>
                <w:szCs w:val="26"/>
              </w:rPr>
            </w:pPr>
            <w:r w:rsidRPr="006375B5"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  <w:t>กำไรจากการจำหน่ายอสังหาริมทรัพย์</w:t>
            </w:r>
          </w:p>
          <w:p w14:paraId="12F20612" w14:textId="6A648125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pacing w:val="-6"/>
                <w:sz w:val="26"/>
                <w:szCs w:val="26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เพื่อ</w:t>
            </w: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การ</w:t>
            </w:r>
            <w:r w:rsidRPr="006375B5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ลงทุน</w:t>
            </w:r>
          </w:p>
        </w:tc>
        <w:tc>
          <w:tcPr>
            <w:tcW w:w="1101" w:type="dxa"/>
            <w:vAlign w:val="bottom"/>
          </w:tcPr>
          <w:p w14:paraId="69DF8C72" w14:textId="58500C01" w:rsidR="00AE55B4" w:rsidRPr="006375B5" w:rsidRDefault="00004CF2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225</w:t>
            </w:r>
          </w:p>
        </w:tc>
        <w:tc>
          <w:tcPr>
            <w:tcW w:w="1170" w:type="dxa"/>
            <w:vAlign w:val="bottom"/>
          </w:tcPr>
          <w:p w14:paraId="401BDC30" w14:textId="2405E3C5" w:rsidR="00AE55B4" w:rsidRPr="006375B5" w:rsidRDefault="00004CF2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344</w:t>
            </w:r>
          </w:p>
        </w:tc>
        <w:tc>
          <w:tcPr>
            <w:tcW w:w="1170" w:type="dxa"/>
            <w:vAlign w:val="bottom"/>
          </w:tcPr>
          <w:p w14:paraId="07DAF110" w14:textId="63E6F071" w:rsidR="00AE55B4" w:rsidRPr="006375B5" w:rsidRDefault="00004CF2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569</w:t>
            </w:r>
          </w:p>
        </w:tc>
        <w:tc>
          <w:tcPr>
            <w:tcW w:w="1170" w:type="dxa"/>
            <w:vAlign w:val="bottom"/>
          </w:tcPr>
          <w:p w14:paraId="0E42267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55E9B32" w14:textId="0F3E3FD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138</w:t>
            </w:r>
          </w:p>
        </w:tc>
        <w:tc>
          <w:tcPr>
            <w:tcW w:w="1170" w:type="dxa"/>
            <w:vAlign w:val="bottom"/>
          </w:tcPr>
          <w:p w14:paraId="599D57A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974C9B2" w14:textId="699B4CE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301</w:t>
            </w:r>
          </w:p>
        </w:tc>
        <w:tc>
          <w:tcPr>
            <w:tcW w:w="990" w:type="dxa"/>
            <w:vAlign w:val="bottom"/>
          </w:tcPr>
          <w:p w14:paraId="5FF2C17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06A874F" w14:textId="1EB0EFC4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439</w:t>
            </w:r>
          </w:p>
        </w:tc>
      </w:tr>
      <w:tr w:rsidR="00AE55B4" w:rsidRPr="006375B5" w14:paraId="5F8776AE" w14:textId="77777777" w:rsidTr="00844ABB">
        <w:tc>
          <w:tcPr>
            <w:tcW w:w="2679" w:type="dxa"/>
          </w:tcPr>
          <w:p w14:paraId="4BC83A09" w14:textId="4FFDED3A" w:rsidR="00AE55B4" w:rsidRPr="006375B5" w:rsidRDefault="00AE55B4" w:rsidP="00AE55B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101" w:type="dxa"/>
          </w:tcPr>
          <w:p w14:paraId="5B673CB7" w14:textId="78086021" w:rsidR="00AE55B4" w:rsidRPr="006375B5" w:rsidRDefault="00FB3379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22912355" w14:textId="0EC79781" w:rsidR="00AE55B4" w:rsidRPr="006375B5" w:rsidRDefault="00004CF2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48</w:t>
            </w:r>
          </w:p>
        </w:tc>
        <w:tc>
          <w:tcPr>
            <w:tcW w:w="1170" w:type="dxa"/>
          </w:tcPr>
          <w:p w14:paraId="3505281B" w14:textId="38EEA432" w:rsidR="00AE55B4" w:rsidRPr="006375B5" w:rsidRDefault="00004CF2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48</w:t>
            </w:r>
          </w:p>
        </w:tc>
        <w:tc>
          <w:tcPr>
            <w:tcW w:w="1170" w:type="dxa"/>
          </w:tcPr>
          <w:p w14:paraId="21E05E70" w14:textId="4E80461C" w:rsidR="00AE55B4" w:rsidRPr="006375B5" w:rsidRDefault="00AE55B4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3793C53B" w14:textId="6D14025C" w:rsidR="00AE55B4" w:rsidRPr="006375B5" w:rsidRDefault="000E564C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45</w:t>
            </w:r>
          </w:p>
        </w:tc>
        <w:tc>
          <w:tcPr>
            <w:tcW w:w="990" w:type="dxa"/>
          </w:tcPr>
          <w:p w14:paraId="3B023A68" w14:textId="54D44F15" w:rsidR="00AE55B4" w:rsidRPr="006375B5" w:rsidRDefault="000E564C" w:rsidP="00AE55B4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sz w:val="26"/>
                <w:szCs w:val="26"/>
              </w:rPr>
              <w:t>45</w:t>
            </w:r>
          </w:p>
        </w:tc>
      </w:tr>
      <w:tr w:rsidR="00AE55B4" w:rsidRPr="006375B5" w14:paraId="11878EF5" w14:textId="77777777" w:rsidTr="00844ABB">
        <w:tc>
          <w:tcPr>
            <w:tcW w:w="2679" w:type="dxa"/>
          </w:tcPr>
          <w:p w14:paraId="5E7B93C4" w14:textId="6DE790C5" w:rsidR="00AE55B4" w:rsidRPr="006375B5" w:rsidRDefault="00AE55B4" w:rsidP="00AE55B4">
            <w:pPr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รวมรายได้</w:t>
            </w:r>
          </w:p>
        </w:tc>
        <w:tc>
          <w:tcPr>
            <w:tcW w:w="1101" w:type="dxa"/>
          </w:tcPr>
          <w:p w14:paraId="45E0AC68" w14:textId="29D61D2B" w:rsidR="00AE55B4" w:rsidRPr="006375B5" w:rsidRDefault="00004CF2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  <w:t>335</w:t>
            </w:r>
          </w:p>
        </w:tc>
        <w:tc>
          <w:tcPr>
            <w:tcW w:w="1170" w:type="dxa"/>
          </w:tcPr>
          <w:p w14:paraId="5742F955" w14:textId="7D8759C5" w:rsidR="00AE55B4" w:rsidRPr="006375B5" w:rsidRDefault="00004CF2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3,857</w:t>
            </w:r>
          </w:p>
        </w:tc>
        <w:tc>
          <w:tcPr>
            <w:tcW w:w="1170" w:type="dxa"/>
          </w:tcPr>
          <w:p w14:paraId="3F640CC4" w14:textId="063415F5" w:rsidR="00AE55B4" w:rsidRPr="006375B5" w:rsidRDefault="00004CF2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4,192</w:t>
            </w:r>
          </w:p>
        </w:tc>
        <w:tc>
          <w:tcPr>
            <w:tcW w:w="1170" w:type="dxa"/>
          </w:tcPr>
          <w:p w14:paraId="7C4AA1B4" w14:textId="7F002C8D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250</w:t>
            </w:r>
          </w:p>
        </w:tc>
        <w:tc>
          <w:tcPr>
            <w:tcW w:w="1170" w:type="dxa"/>
          </w:tcPr>
          <w:p w14:paraId="562A62D0" w14:textId="6B20DA2D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AE55B4"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774</w:t>
            </w:r>
          </w:p>
        </w:tc>
        <w:tc>
          <w:tcPr>
            <w:tcW w:w="990" w:type="dxa"/>
          </w:tcPr>
          <w:p w14:paraId="331D991C" w14:textId="31612348" w:rsidR="00AE55B4" w:rsidRPr="006375B5" w:rsidRDefault="000E564C" w:rsidP="00AE55B4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="00AE55B4" w:rsidRPr="006375B5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024</w:t>
            </w:r>
          </w:p>
        </w:tc>
      </w:tr>
    </w:tbl>
    <w:p w14:paraId="3957A84A" w14:textId="77777777" w:rsidR="002818FE" w:rsidRPr="006375B5" w:rsidRDefault="002818FE" w:rsidP="009E1F20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b w:val="0"/>
          <w:bCs w:val="0"/>
          <w:i/>
          <w:iCs/>
          <w:snapToGrid w:val="0"/>
          <w:color w:val="000000"/>
          <w:sz w:val="30"/>
          <w:szCs w:val="30"/>
          <w:lang w:val="en-US" w:eastAsia="th-TH"/>
        </w:rPr>
      </w:pPr>
    </w:p>
    <w:p w14:paraId="6BC23206" w14:textId="31C6F953" w:rsidR="003743EF" w:rsidRPr="006375B5" w:rsidRDefault="00E479A8" w:rsidP="009E1F20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eastAsia="th-TH"/>
        </w:rPr>
      </w:pPr>
      <w:r w:rsidRPr="006375B5">
        <w:rPr>
          <w:rFonts w:asciiTheme="majorBidi" w:hAnsiTheme="majorBidi" w:cstheme="majorBidi"/>
          <w:b w:val="0"/>
          <w:bCs w:val="0"/>
          <w:i/>
          <w:iCs/>
          <w:snapToGrid w:val="0"/>
          <w:color w:val="000000"/>
          <w:sz w:val="30"/>
          <w:szCs w:val="30"/>
          <w:lang w:val="en-US" w:eastAsia="th-TH"/>
        </w:rPr>
        <w:tab/>
      </w:r>
      <w:r w:rsidR="00CF768C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ยอดคงเหลือของ</w:t>
      </w:r>
      <w:r w:rsidR="003743EF" w:rsidRPr="006375B5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สัญญา</w:t>
      </w:r>
    </w:p>
    <w:p w14:paraId="0F11DF05" w14:textId="2286E2B1" w:rsidR="003743EF" w:rsidRPr="006375B5" w:rsidRDefault="003743EF" w:rsidP="00A670D9">
      <w:pPr>
        <w:rPr>
          <w:rFonts w:asciiTheme="majorBidi" w:hAnsiTheme="majorBidi" w:cstheme="majorBidi"/>
          <w:sz w:val="20"/>
          <w:szCs w:val="20"/>
          <w:lang w:val="x-none" w:eastAsia="x-none"/>
        </w:rPr>
      </w:pP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  <w:r w:rsidRPr="006375B5">
        <w:rPr>
          <w:rFonts w:asciiTheme="majorBidi" w:hAnsiTheme="majorBidi" w:cstheme="majorBidi"/>
          <w:sz w:val="30"/>
          <w:szCs w:val="30"/>
          <w:lang w:val="x-none" w:eastAsia="x-none"/>
        </w:rPr>
        <w:tab/>
      </w: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140"/>
        <w:gridCol w:w="1167"/>
        <w:gridCol w:w="183"/>
        <w:gridCol w:w="1170"/>
        <w:gridCol w:w="180"/>
        <w:gridCol w:w="1080"/>
        <w:gridCol w:w="180"/>
        <w:gridCol w:w="1080"/>
      </w:tblGrid>
      <w:tr w:rsidR="008624C6" w:rsidRPr="006375B5" w14:paraId="2A1FA1B3" w14:textId="77777777" w:rsidTr="00E45AE0">
        <w:trPr>
          <w:tblHeader/>
        </w:trPr>
        <w:tc>
          <w:tcPr>
            <w:tcW w:w="4140" w:type="dxa"/>
          </w:tcPr>
          <w:p w14:paraId="493C7465" w14:textId="77777777" w:rsidR="008624C6" w:rsidRPr="006375B5" w:rsidRDefault="008624C6" w:rsidP="00C0587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GB" w:eastAsia="en-GB"/>
              </w:rPr>
            </w:pPr>
            <w:bookmarkStart w:id="15" w:name="_Hlk81427922"/>
            <w:r w:rsidRPr="006375B5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  <w:t>หนี้สินที่เกิดจากสัญญา</w:t>
            </w:r>
          </w:p>
        </w:tc>
        <w:tc>
          <w:tcPr>
            <w:tcW w:w="2520" w:type="dxa"/>
            <w:gridSpan w:val="3"/>
          </w:tcPr>
          <w:p w14:paraId="545799FC" w14:textId="672FFFF2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2F4A1C43" w14:textId="0BBFB38B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340" w:type="dxa"/>
            <w:gridSpan w:val="3"/>
            <w:hideMark/>
          </w:tcPr>
          <w:p w14:paraId="492AFA73" w14:textId="003474BE" w:rsidR="008624C6" w:rsidRPr="006375B5" w:rsidRDefault="008624C6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</w:t>
            </w:r>
            <w:r w:rsidR="00CE32F2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eastAsia="en-GB" w:bidi="th-TH"/>
              </w:rPr>
              <w:t>เฉพาะกิจการ</w:t>
            </w:r>
          </w:p>
        </w:tc>
      </w:tr>
      <w:tr w:rsidR="00524AF7" w:rsidRPr="006375B5" w14:paraId="6D42A902" w14:textId="77777777" w:rsidTr="00E45AE0">
        <w:trPr>
          <w:tblHeader/>
        </w:trPr>
        <w:tc>
          <w:tcPr>
            <w:tcW w:w="4140" w:type="dxa"/>
          </w:tcPr>
          <w:p w14:paraId="1A8B0D3F" w14:textId="77777777" w:rsidR="008624C6" w:rsidRPr="006375B5" w:rsidRDefault="008624C6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167" w:type="dxa"/>
          </w:tcPr>
          <w:p w14:paraId="24557EA0" w14:textId="186637F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2565</w:t>
            </w:r>
          </w:p>
        </w:tc>
        <w:tc>
          <w:tcPr>
            <w:tcW w:w="183" w:type="dxa"/>
          </w:tcPr>
          <w:p w14:paraId="641B4141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170" w:type="dxa"/>
          </w:tcPr>
          <w:p w14:paraId="0E57714F" w14:textId="247DD008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2564</w:t>
            </w:r>
          </w:p>
        </w:tc>
        <w:tc>
          <w:tcPr>
            <w:tcW w:w="180" w:type="dxa"/>
          </w:tcPr>
          <w:p w14:paraId="6387ECB9" w14:textId="3FBB451E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080" w:type="dxa"/>
          </w:tcPr>
          <w:p w14:paraId="2F72E146" w14:textId="132FEE79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sz w:val="30"/>
                <w:szCs w:val="30"/>
                <w:lang w:val="en-US" w:eastAsia="en-GB" w:bidi="th-TH"/>
              </w:rPr>
              <w:t>2565</w:t>
            </w:r>
          </w:p>
        </w:tc>
        <w:tc>
          <w:tcPr>
            <w:tcW w:w="180" w:type="dxa"/>
          </w:tcPr>
          <w:p w14:paraId="6538F4A6" w14:textId="77777777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1080" w:type="dxa"/>
          </w:tcPr>
          <w:p w14:paraId="70914FF1" w14:textId="12238683" w:rsidR="008624C6" w:rsidRPr="006375B5" w:rsidRDefault="008624C6" w:rsidP="008624C6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</w:pPr>
            <w:r w:rsidRPr="000E564C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2564</w:t>
            </w:r>
          </w:p>
        </w:tc>
      </w:tr>
      <w:tr w:rsidR="00CE32F2" w:rsidRPr="006375B5" w14:paraId="630F682B" w14:textId="77777777" w:rsidTr="003F738A">
        <w:trPr>
          <w:tblHeader/>
        </w:trPr>
        <w:tc>
          <w:tcPr>
            <w:tcW w:w="4140" w:type="dxa"/>
          </w:tcPr>
          <w:p w14:paraId="315A97B5" w14:textId="77777777" w:rsidR="00CE32F2" w:rsidRPr="006375B5" w:rsidRDefault="00CE32F2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040" w:type="dxa"/>
            <w:gridSpan w:val="7"/>
          </w:tcPr>
          <w:p w14:paraId="1F528DC4" w14:textId="2048699D" w:rsidR="00CE32F2" w:rsidRPr="006375B5" w:rsidRDefault="00CE32F2" w:rsidP="00CE32F2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524AF7" w:rsidRPr="006375B5" w14:paraId="4D18653B" w14:textId="77777777" w:rsidTr="00E45AE0">
        <w:trPr>
          <w:cantSplit/>
        </w:trPr>
        <w:tc>
          <w:tcPr>
            <w:tcW w:w="4140" w:type="dxa"/>
          </w:tcPr>
          <w:p w14:paraId="611C310E" w14:textId="1E8F3696" w:rsidR="008624C6" w:rsidRPr="006375B5" w:rsidRDefault="008624C6" w:rsidP="008624C6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ตุลาคม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2564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 / 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2563</w:t>
            </w:r>
          </w:p>
        </w:tc>
        <w:tc>
          <w:tcPr>
            <w:tcW w:w="1167" w:type="dxa"/>
          </w:tcPr>
          <w:p w14:paraId="5500D39D" w14:textId="3E2ECF56" w:rsidR="008624C6" w:rsidRPr="006375B5" w:rsidRDefault="008624C6" w:rsidP="00E45AE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eastAsia="en-GB"/>
              </w:rPr>
              <w:t>35</w:t>
            </w:r>
          </w:p>
        </w:tc>
        <w:tc>
          <w:tcPr>
            <w:tcW w:w="183" w:type="dxa"/>
          </w:tcPr>
          <w:p w14:paraId="5E6B058D" w14:textId="77777777" w:rsidR="008624C6" w:rsidRPr="006375B5" w:rsidRDefault="008624C6" w:rsidP="008624C6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</w:tcPr>
          <w:p w14:paraId="6CD1A544" w14:textId="24D4F3D4" w:rsidR="008624C6" w:rsidRPr="006375B5" w:rsidRDefault="008624C6" w:rsidP="00E45AE0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eastAsia="en-GB"/>
              </w:rPr>
              <w:t>33</w:t>
            </w:r>
          </w:p>
        </w:tc>
        <w:tc>
          <w:tcPr>
            <w:tcW w:w="180" w:type="dxa"/>
          </w:tcPr>
          <w:p w14:paraId="1192D475" w14:textId="386098C6" w:rsidR="008624C6" w:rsidRPr="006375B5" w:rsidRDefault="008624C6" w:rsidP="008624C6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48ED5556" w14:textId="09EB8DD6" w:rsidR="008624C6" w:rsidRPr="00AE55B4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53EF8CFF" w14:textId="77777777" w:rsidR="008624C6" w:rsidRPr="006375B5" w:rsidRDefault="008624C6" w:rsidP="008624C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2800FACA" w14:textId="181BD3EA" w:rsidR="008624C6" w:rsidRPr="006375B5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524AF7" w:rsidRPr="006375B5" w14:paraId="158DD5D4" w14:textId="77777777" w:rsidTr="00E45AE0">
        <w:trPr>
          <w:cantSplit/>
        </w:trPr>
        <w:tc>
          <w:tcPr>
            <w:tcW w:w="4140" w:type="dxa"/>
            <w:hideMark/>
          </w:tcPr>
          <w:p w14:paraId="3BF05D67" w14:textId="77777777" w:rsidR="008624C6" w:rsidRPr="006375B5" w:rsidRDefault="008624C6" w:rsidP="008624C6">
            <w:pPr>
              <w:tabs>
                <w:tab w:val="clear" w:pos="2807"/>
                <w:tab w:val="left" w:pos="2643"/>
              </w:tabs>
              <w:ind w:left="6" w:right="-126" w:hanging="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รับรู้เป็นรายได้ในระหว่างปี</w:t>
            </w:r>
          </w:p>
        </w:tc>
        <w:tc>
          <w:tcPr>
            <w:tcW w:w="1167" w:type="dxa"/>
            <w:vAlign w:val="bottom"/>
          </w:tcPr>
          <w:p w14:paraId="236575CF" w14:textId="189AE0D6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(11,872)</w:t>
            </w:r>
          </w:p>
        </w:tc>
        <w:tc>
          <w:tcPr>
            <w:tcW w:w="183" w:type="dxa"/>
            <w:vAlign w:val="bottom"/>
          </w:tcPr>
          <w:p w14:paraId="641EB3ED" w14:textId="77777777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vAlign w:val="bottom"/>
          </w:tcPr>
          <w:p w14:paraId="32A6BB61" w14:textId="08B03CE6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(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 w:eastAsia="en-GB"/>
              </w:rPr>
              <w:t>11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 w:eastAsia="en-GB"/>
              </w:rPr>
              <w:t>427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180" w:type="dxa"/>
          </w:tcPr>
          <w:p w14:paraId="0F3C1183" w14:textId="41BE0A87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0E7880F2" w14:textId="2CACFEAB" w:rsidR="008624C6" w:rsidRPr="00471520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3FF779CA" w14:textId="77777777" w:rsidR="008624C6" w:rsidRPr="006375B5" w:rsidRDefault="008624C6" w:rsidP="008624C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140804DD" w14:textId="7E9D6EC7" w:rsidR="008624C6" w:rsidRPr="006375B5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-</w:t>
            </w:r>
          </w:p>
        </w:tc>
      </w:tr>
      <w:tr w:rsidR="00524AF7" w:rsidRPr="006375B5" w14:paraId="27D67F71" w14:textId="77777777" w:rsidTr="00E45AE0">
        <w:trPr>
          <w:cantSplit/>
        </w:trPr>
        <w:tc>
          <w:tcPr>
            <w:tcW w:w="4140" w:type="dxa"/>
            <w:hideMark/>
          </w:tcPr>
          <w:p w14:paraId="7D50DC09" w14:textId="77777777" w:rsidR="008624C6" w:rsidRPr="006375B5" w:rsidRDefault="008624C6" w:rsidP="008624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เงินรับล่วงหน้าค่าสินค้า</w:t>
            </w:r>
          </w:p>
        </w:tc>
        <w:tc>
          <w:tcPr>
            <w:tcW w:w="1167" w:type="dxa"/>
            <w:tcBorders>
              <w:bottom w:val="single" w:sz="4" w:space="0" w:color="auto"/>
            </w:tcBorders>
          </w:tcPr>
          <w:p w14:paraId="76E096CE" w14:textId="6C1CFE25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11,858</w:t>
            </w:r>
          </w:p>
        </w:tc>
        <w:tc>
          <w:tcPr>
            <w:tcW w:w="183" w:type="dxa"/>
          </w:tcPr>
          <w:p w14:paraId="014A2964" w14:textId="77777777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4DDCFC2" w14:textId="2F4ED34B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eastAsia="en-GB"/>
              </w:rPr>
              <w:t>11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 w:eastAsia="en-GB"/>
              </w:rPr>
              <w:t>429</w:t>
            </w:r>
          </w:p>
        </w:tc>
        <w:tc>
          <w:tcPr>
            <w:tcW w:w="180" w:type="dxa"/>
          </w:tcPr>
          <w:p w14:paraId="2216440D" w14:textId="416F4604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B3D6716" w14:textId="03B2BB3E" w:rsidR="008624C6" w:rsidRPr="006375B5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0DA891F5" w14:textId="77777777" w:rsidR="008624C6" w:rsidRPr="006375B5" w:rsidRDefault="008624C6" w:rsidP="008624C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16F42B1D" w14:textId="78AFC006" w:rsidR="008624C6" w:rsidRPr="006375B5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sz w:val="30"/>
                <w:szCs w:val="30"/>
                <w:cs/>
                <w:lang w:eastAsia="en-GB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 w:bidi="th-TH"/>
              </w:rPr>
              <w:t>-</w:t>
            </w:r>
          </w:p>
        </w:tc>
      </w:tr>
      <w:tr w:rsidR="00524AF7" w:rsidRPr="006375B5" w14:paraId="71464F06" w14:textId="77777777" w:rsidTr="00E45AE0">
        <w:trPr>
          <w:cantSplit/>
        </w:trPr>
        <w:tc>
          <w:tcPr>
            <w:tcW w:w="4140" w:type="dxa"/>
          </w:tcPr>
          <w:p w14:paraId="6AE3CB98" w14:textId="0CD1E8ED" w:rsidR="008624C6" w:rsidRPr="006375B5" w:rsidRDefault="008624C6" w:rsidP="008624C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ณ  วันที่ 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167" w:type="dxa"/>
            <w:tcBorders>
              <w:top w:val="single" w:sz="4" w:space="0" w:color="auto"/>
              <w:bottom w:val="double" w:sz="4" w:space="0" w:color="auto"/>
            </w:tcBorders>
          </w:tcPr>
          <w:p w14:paraId="0CFB1112" w14:textId="7E0CB5D7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21</w:t>
            </w:r>
          </w:p>
        </w:tc>
        <w:tc>
          <w:tcPr>
            <w:tcW w:w="183" w:type="dxa"/>
          </w:tcPr>
          <w:p w14:paraId="6C0C64FD" w14:textId="77777777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8F70559" w14:textId="48A8F1E4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eastAsia="en-GB"/>
              </w:rPr>
              <w:t>35</w:t>
            </w:r>
          </w:p>
        </w:tc>
        <w:tc>
          <w:tcPr>
            <w:tcW w:w="180" w:type="dxa"/>
          </w:tcPr>
          <w:p w14:paraId="4006733D" w14:textId="2C782A2F" w:rsidR="008624C6" w:rsidRPr="006375B5" w:rsidRDefault="008624C6" w:rsidP="008624C6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7FD016" w14:textId="7AC5FA2F" w:rsidR="008624C6" w:rsidRPr="006375B5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80" w:type="dxa"/>
          </w:tcPr>
          <w:p w14:paraId="0C5ECF89" w14:textId="77777777" w:rsidR="008624C6" w:rsidRPr="006375B5" w:rsidRDefault="008624C6" w:rsidP="008624C6">
            <w:pPr>
              <w:pStyle w:val="acctfourfigures"/>
              <w:tabs>
                <w:tab w:val="clear" w:pos="765"/>
                <w:tab w:val="decimal" w:pos="770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C4C71B2" w14:textId="0966B093" w:rsidR="008624C6" w:rsidRPr="006375B5" w:rsidRDefault="006D00BC" w:rsidP="006D00BC">
            <w:pPr>
              <w:pStyle w:val="acctfourfigures"/>
              <w:tabs>
                <w:tab w:val="clear" w:pos="765"/>
                <w:tab w:val="decimal" w:pos="557"/>
              </w:tabs>
              <w:spacing w:line="240" w:lineRule="atLeast"/>
              <w:ind w:right="10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  <w:t>-</w:t>
            </w:r>
          </w:p>
        </w:tc>
      </w:tr>
      <w:bookmarkEnd w:id="15"/>
    </w:tbl>
    <w:p w14:paraId="42E241F4" w14:textId="77777777" w:rsidR="004532C6" w:rsidRPr="00CE32F2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2BE9F13" w14:textId="61AA115D" w:rsidR="004532C6" w:rsidRPr="006375B5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หนี้สินที่เกิดจากสัญญารวมเป็นส่วนหนึ่งของเจ้าหนี้อื่น</w:t>
      </w:r>
    </w:p>
    <w:p w14:paraId="21249040" w14:textId="77777777" w:rsidR="004532C6" w:rsidRPr="00CE32F2" w:rsidRDefault="004532C6" w:rsidP="009E1F20">
      <w:pPr>
        <w:ind w:left="540"/>
        <w:rPr>
          <w:rFonts w:asciiTheme="majorBidi" w:hAnsiTheme="majorBidi" w:cstheme="majorBidi"/>
          <w:sz w:val="30"/>
          <w:szCs w:val="30"/>
        </w:rPr>
      </w:pPr>
    </w:p>
    <w:p w14:paraId="73F40C15" w14:textId="672193B8" w:rsidR="00011751" w:rsidRPr="006375B5" w:rsidRDefault="00011751" w:rsidP="009E1F20">
      <w:pPr>
        <w:ind w:left="540"/>
        <w:rPr>
          <w:rFonts w:asciiTheme="majorBidi" w:hAnsiTheme="majorBidi" w:cstheme="majorBidi"/>
          <w:sz w:val="30"/>
          <w:szCs w:val="30"/>
          <w:lang w:val="x-none" w:eastAsia="x-none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กลุ่มบริษัทเลือกใช้ข้อผ่อนปรนในทางปฏิบัติในการไม่เปิดเผยรายได้ที่คาดว่าจะรับรู้ในอนาคตจากภาระที่ยังปฏิบัติไม่เสร็จสิ้น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>กันยายน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 w:cstheme="majorBidi"/>
          <w:sz w:val="30"/>
          <w:szCs w:val="30"/>
        </w:rPr>
        <w:t>2565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หากคาดการณ์เมื่อเริ่มแรกว่าสัญญามีอายุหนึ่งปีหรือน้อยกว่า</w:t>
      </w:r>
    </w:p>
    <w:p w14:paraId="2ABED831" w14:textId="5E01F16E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lang w:val="x-none" w:eastAsia="x-none"/>
        </w:rPr>
      </w:pPr>
      <w:r w:rsidRPr="006375B5">
        <w:rPr>
          <w:rFonts w:asciiTheme="majorBidi" w:hAnsiTheme="majorBidi" w:cstheme="majorBidi"/>
          <w:sz w:val="24"/>
          <w:szCs w:val="24"/>
          <w:lang w:val="x-none" w:eastAsia="x-none"/>
        </w:rPr>
        <w:br w:type="page"/>
      </w:r>
    </w:p>
    <w:p w14:paraId="0D1B7F1E" w14:textId="73B2B6D3" w:rsidR="00E76E16" w:rsidRPr="006375B5" w:rsidRDefault="00E76E16" w:rsidP="00F52B59">
      <w:pPr>
        <w:pStyle w:val="Heading6"/>
        <w:numPr>
          <w:ilvl w:val="0"/>
          <w:numId w:val="16"/>
        </w:numPr>
        <w:tabs>
          <w:tab w:val="left" w:pos="540"/>
          <w:tab w:val="left" w:pos="720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lastRenderedPageBreak/>
        <w:t>รายได้</w:t>
      </w:r>
      <w:r w:rsidRPr="006375B5">
        <w:rPr>
          <w:rFonts w:ascii="Angsana New" w:hAnsi="Angsana New"/>
          <w:sz w:val="30"/>
          <w:szCs w:val="30"/>
          <w:cs/>
        </w:rPr>
        <w:t>จากการลงทุน</w:t>
      </w:r>
      <w:r w:rsidR="00003A43"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2E86568" w14:textId="77777777" w:rsidR="00E76E16" w:rsidRPr="006375B5" w:rsidRDefault="00E76E16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eastAsia="Times New Roman" w:hAnsiTheme="majorBidi" w:cstheme="majorBidi"/>
          <w:b/>
          <w:bCs/>
          <w:sz w:val="24"/>
          <w:szCs w:val="24"/>
        </w:rPr>
      </w:pPr>
    </w:p>
    <w:tbl>
      <w:tblPr>
        <w:tblW w:w="9144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960"/>
        <w:gridCol w:w="1061"/>
        <w:gridCol w:w="1095"/>
        <w:gridCol w:w="240"/>
        <w:gridCol w:w="1094"/>
        <w:gridCol w:w="241"/>
        <w:gridCol w:w="1092"/>
        <w:gridCol w:w="240"/>
        <w:gridCol w:w="1121"/>
      </w:tblGrid>
      <w:tr w:rsidR="00E76E16" w:rsidRPr="006375B5" w14:paraId="6819FFAC" w14:textId="77777777" w:rsidTr="004748DA">
        <w:trPr>
          <w:trHeight w:val="155"/>
        </w:trPr>
        <w:tc>
          <w:tcPr>
            <w:tcW w:w="1619" w:type="pct"/>
          </w:tcPr>
          <w:p w14:paraId="588739DF" w14:textId="77777777" w:rsidR="00E76E16" w:rsidRPr="006375B5" w:rsidRDefault="00E76E16" w:rsidP="00E76E16">
            <w:pPr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6C3F9DA" w14:textId="77777777" w:rsidR="00E76E16" w:rsidRPr="006375B5" w:rsidRDefault="00E76E16" w:rsidP="00E76E1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3754F1DE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2" w:type="pct"/>
          </w:tcPr>
          <w:p w14:paraId="50CFAB0A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1" w:type="pct"/>
            <w:gridSpan w:val="3"/>
          </w:tcPr>
          <w:p w14:paraId="49E16CDC" w14:textId="77777777" w:rsidR="00E76E16" w:rsidRPr="006375B5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748DA" w:rsidRPr="006375B5" w14:paraId="060F1E1E" w14:textId="77777777" w:rsidTr="00AE55B4">
        <w:tc>
          <w:tcPr>
            <w:tcW w:w="1619" w:type="pct"/>
          </w:tcPr>
          <w:p w14:paraId="2C2A801C" w14:textId="693616C3" w:rsidR="00A80310" w:rsidRPr="006375B5" w:rsidRDefault="00A80310" w:rsidP="00A80310">
            <w:pPr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75817501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9" w:type="pct"/>
          </w:tcPr>
          <w:p w14:paraId="0272A878" w14:textId="5A64E2DE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2" w:right="-124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31" w:type="pct"/>
          </w:tcPr>
          <w:p w14:paraId="03B5B5E0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8" w:type="pct"/>
          </w:tcPr>
          <w:p w14:paraId="6D0F0148" w14:textId="66835826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32" w:type="pct"/>
          </w:tcPr>
          <w:p w14:paraId="73B10CBF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7" w:type="pct"/>
          </w:tcPr>
          <w:p w14:paraId="6A42F824" w14:textId="500C120F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12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31" w:type="pct"/>
          </w:tcPr>
          <w:p w14:paraId="2636678E" w14:textId="77777777" w:rsidR="00A80310" w:rsidRPr="006375B5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613" w:type="pct"/>
          </w:tcPr>
          <w:p w14:paraId="102F6A56" w14:textId="5F6CCFC6" w:rsidR="00A80310" w:rsidRPr="006375B5" w:rsidRDefault="000E564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A80310" w:rsidRPr="006375B5" w14:paraId="35D6177C" w14:textId="77777777" w:rsidTr="004748DA">
        <w:trPr>
          <w:trHeight w:val="335"/>
        </w:trPr>
        <w:tc>
          <w:tcPr>
            <w:tcW w:w="1619" w:type="pct"/>
          </w:tcPr>
          <w:p w14:paraId="0D031335" w14:textId="77777777" w:rsidR="00A80310" w:rsidRPr="006375B5" w:rsidRDefault="00A80310" w:rsidP="00A80310">
            <w:pPr>
              <w:ind w:left="9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4A049578" w14:textId="77777777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2CE705CB" w14:textId="77777777" w:rsidR="00A80310" w:rsidRPr="006375B5" w:rsidRDefault="00A80310" w:rsidP="00A80310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748DA" w:rsidRPr="006375B5" w14:paraId="5BB1333F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714FC89C" w14:textId="77777777" w:rsidR="00A80310" w:rsidRPr="006375B5" w:rsidRDefault="00A80310" w:rsidP="00A80310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CCFFD56" w14:textId="62E28148" w:rsidR="00A80310" w:rsidRPr="006375B5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</w:tcPr>
          <w:p w14:paraId="72369F09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4801175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302A92A4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C486EF3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1D54428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5DA49150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D67A1A7" w14:textId="77777777" w:rsidR="00A80310" w:rsidRPr="006375B5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E55B4" w:rsidRPr="006375B5" w14:paraId="6A34F3B1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807DED7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20FCA79D" w14:textId="23B63A96" w:rsidR="00AE55B4" w:rsidRPr="006375B5" w:rsidRDefault="00864D13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6</w:t>
            </w:r>
            <w:r w:rsidR="00AE55B4"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 w:rsidR="000E564C" w:rsidRPr="000E564C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</w:p>
        </w:tc>
        <w:tc>
          <w:tcPr>
            <w:tcW w:w="599" w:type="pct"/>
          </w:tcPr>
          <w:p w14:paraId="17B6ECC8" w14:textId="0C237FAB" w:rsidR="00AE55B4" w:rsidRPr="006375B5" w:rsidRDefault="00117AEE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5FA677B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104B9720" w14:textId="32CA9082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3EF172D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4FCEFE70" w14:textId="6D39BEC6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117AEE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103</w:t>
            </w:r>
          </w:p>
        </w:tc>
        <w:tc>
          <w:tcPr>
            <w:tcW w:w="131" w:type="pct"/>
          </w:tcPr>
          <w:p w14:paraId="5303FD3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5B15B105" w14:textId="1B4948EA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AE55B4"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235</w:t>
            </w:r>
          </w:p>
        </w:tc>
      </w:tr>
      <w:tr w:rsidR="00AE55B4" w:rsidRPr="006375B5" w14:paraId="1C541FCC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0C75B634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1ADBA7C2" w14:textId="5C101BF3" w:rsidR="00AE55B4" w:rsidRPr="006375B5" w:rsidRDefault="007E30AC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6</w:t>
            </w:r>
            <w:r w:rsidR="00AE55B4"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 w:rsidR="000E564C" w:rsidRPr="000E564C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0</w:t>
            </w:r>
          </w:p>
        </w:tc>
        <w:tc>
          <w:tcPr>
            <w:tcW w:w="599" w:type="pct"/>
          </w:tcPr>
          <w:p w14:paraId="77BF8029" w14:textId="55ED3674" w:rsidR="00AE55B4" w:rsidRPr="006375B5" w:rsidRDefault="00117AEE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08A4981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2D6A5855" w14:textId="2CE0ED48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63CB896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1262E3B3" w14:textId="704FC6CB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109</w:t>
            </w:r>
          </w:p>
        </w:tc>
        <w:tc>
          <w:tcPr>
            <w:tcW w:w="131" w:type="pct"/>
          </w:tcPr>
          <w:p w14:paraId="76C6151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282486CD" w14:textId="3908C28B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86</w:t>
            </w:r>
          </w:p>
        </w:tc>
      </w:tr>
      <w:tr w:rsidR="00AE55B4" w:rsidRPr="006375B5" w14:paraId="5EB0B6FB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625486DC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FC69723" w14:textId="77777777" w:rsidR="00AE55B4" w:rsidRPr="006375B5" w:rsidRDefault="00AE55B4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</w:tcPr>
          <w:p w14:paraId="60A10529" w14:textId="044F6474" w:rsidR="00AE55B4" w:rsidRPr="006375B5" w:rsidRDefault="00117AEE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1C4FE1D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</w:tcPr>
          <w:p w14:paraId="3F98D1AC" w14:textId="581FFF09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64B08D06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641EFB57" w14:textId="41CFEDF3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 w:rsidR="00117AEE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212</w:t>
            </w:r>
          </w:p>
        </w:tc>
        <w:tc>
          <w:tcPr>
            <w:tcW w:w="131" w:type="pct"/>
          </w:tcPr>
          <w:p w14:paraId="139D227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0E40956A" w14:textId="05CC7E3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 w:rsidR="00AE55B4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321</w:t>
            </w:r>
          </w:p>
        </w:tc>
      </w:tr>
      <w:tr w:rsidR="00AE55B4" w:rsidRPr="006375B5" w14:paraId="3A6F97A9" w14:textId="77777777" w:rsidTr="00AE55B4">
        <w:trPr>
          <w:trHeight w:val="155"/>
        </w:trPr>
        <w:tc>
          <w:tcPr>
            <w:tcW w:w="1619" w:type="pct"/>
            <w:vAlign w:val="bottom"/>
          </w:tcPr>
          <w:p w14:paraId="3C68B338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7B044BC" w14:textId="77777777" w:rsidR="00AE55B4" w:rsidRPr="006375B5" w:rsidRDefault="00AE55B4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6049AE8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05B9167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</w:tcPr>
          <w:p w14:paraId="289E6C4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0ADA6D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00E6F41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72E78E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0CE14DB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E55B4" w:rsidRPr="006375B5" w14:paraId="2D8FC374" w14:textId="77777777" w:rsidTr="00AE55B4">
        <w:trPr>
          <w:trHeight w:val="155"/>
        </w:trPr>
        <w:tc>
          <w:tcPr>
            <w:tcW w:w="1619" w:type="pct"/>
          </w:tcPr>
          <w:p w14:paraId="661A05FC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0F647B5A" w14:textId="627737EA" w:rsidR="00AE55B4" w:rsidRPr="006375B5" w:rsidRDefault="009F102F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599" w:type="pct"/>
          </w:tcPr>
          <w:p w14:paraId="1CDCE744" w14:textId="35FD42F1" w:rsidR="00AE55B4" w:rsidRPr="006375B5" w:rsidRDefault="00A46CAF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1A0DEB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</w:tcPr>
          <w:p w14:paraId="738BEE9C" w14:textId="37B11F66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5A4DCD5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5CC1178" w14:textId="3584E0D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405</w:t>
            </w:r>
          </w:p>
        </w:tc>
        <w:tc>
          <w:tcPr>
            <w:tcW w:w="131" w:type="pct"/>
          </w:tcPr>
          <w:p w14:paraId="30C71AA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6155A45F" w14:textId="076BE393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394</w:t>
            </w:r>
          </w:p>
        </w:tc>
      </w:tr>
      <w:tr w:rsidR="00AE55B4" w:rsidRPr="006375B5" w14:paraId="32E510CF" w14:textId="77777777" w:rsidTr="00AE55B4">
        <w:trPr>
          <w:trHeight w:val="155"/>
        </w:trPr>
        <w:tc>
          <w:tcPr>
            <w:tcW w:w="1619" w:type="pct"/>
          </w:tcPr>
          <w:p w14:paraId="7F4A050A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55B050E9" w14:textId="769D2F72" w:rsidR="00AE55B4" w:rsidRPr="006375B5" w:rsidRDefault="009F102F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599" w:type="pct"/>
            <w:shd w:val="clear" w:color="auto" w:fill="auto"/>
          </w:tcPr>
          <w:p w14:paraId="681CD348" w14:textId="75249CE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29</w:t>
            </w:r>
          </w:p>
        </w:tc>
        <w:tc>
          <w:tcPr>
            <w:tcW w:w="131" w:type="pct"/>
            <w:shd w:val="clear" w:color="auto" w:fill="auto"/>
          </w:tcPr>
          <w:p w14:paraId="34E26CC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shd w:val="clear" w:color="auto" w:fill="auto"/>
          </w:tcPr>
          <w:p w14:paraId="6D744FFB" w14:textId="1A3A3867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35</w:t>
            </w:r>
          </w:p>
        </w:tc>
        <w:tc>
          <w:tcPr>
            <w:tcW w:w="132" w:type="pct"/>
          </w:tcPr>
          <w:p w14:paraId="222D3EC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CCE3607" w14:textId="497F62FB" w:rsidR="00AE55B4" w:rsidRPr="006375B5" w:rsidRDefault="00117AEE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4DFB8D4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466885E2" w14:textId="5EC34698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</w:tr>
      <w:tr w:rsidR="00AE55B4" w:rsidRPr="006375B5" w14:paraId="1590CCC7" w14:textId="77777777" w:rsidTr="00AE55B4">
        <w:trPr>
          <w:trHeight w:val="155"/>
        </w:trPr>
        <w:tc>
          <w:tcPr>
            <w:tcW w:w="1619" w:type="pct"/>
          </w:tcPr>
          <w:p w14:paraId="2932386C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580" w:type="pct"/>
            <w:tcBorders>
              <w:left w:val="nil"/>
            </w:tcBorders>
          </w:tcPr>
          <w:p w14:paraId="06AB44C1" w14:textId="77777777" w:rsidR="00AE55B4" w:rsidRPr="006375B5" w:rsidRDefault="00AE55B4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73795875" w14:textId="78541F76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27</w:t>
            </w:r>
          </w:p>
        </w:tc>
        <w:tc>
          <w:tcPr>
            <w:tcW w:w="131" w:type="pct"/>
            <w:shd w:val="clear" w:color="auto" w:fill="auto"/>
          </w:tcPr>
          <w:p w14:paraId="1143712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shd w:val="clear" w:color="auto" w:fill="auto"/>
          </w:tcPr>
          <w:p w14:paraId="63578C66" w14:textId="37F93B7A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37</w:t>
            </w:r>
          </w:p>
        </w:tc>
        <w:tc>
          <w:tcPr>
            <w:tcW w:w="132" w:type="pct"/>
          </w:tcPr>
          <w:p w14:paraId="30B2129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A8066DA" w14:textId="7DDB35A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6AF688E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</w:tcPr>
          <w:p w14:paraId="0EEF8367" w14:textId="792463D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  <w:tr w:rsidR="00AE55B4" w:rsidRPr="006375B5" w14:paraId="0A07333D" w14:textId="77777777" w:rsidTr="00AE55B4">
        <w:trPr>
          <w:trHeight w:val="155"/>
        </w:trPr>
        <w:tc>
          <w:tcPr>
            <w:tcW w:w="1619" w:type="pct"/>
          </w:tcPr>
          <w:p w14:paraId="6F0CB745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580" w:type="pct"/>
            <w:tcBorders>
              <w:left w:val="nil"/>
            </w:tcBorders>
          </w:tcPr>
          <w:p w14:paraId="55DFCF1F" w14:textId="77777777" w:rsidR="00AE55B4" w:rsidRPr="006375B5" w:rsidRDefault="00AE55B4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  <w:shd w:val="clear" w:color="auto" w:fill="auto"/>
          </w:tcPr>
          <w:p w14:paraId="0619B840" w14:textId="67B2E9F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31" w:type="pct"/>
            <w:shd w:val="clear" w:color="auto" w:fill="auto"/>
          </w:tcPr>
          <w:p w14:paraId="23BE168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single" w:sz="4" w:space="0" w:color="auto"/>
            </w:tcBorders>
            <w:shd w:val="clear" w:color="auto" w:fill="auto"/>
          </w:tcPr>
          <w:p w14:paraId="4E728052" w14:textId="67229B99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32" w:type="pct"/>
          </w:tcPr>
          <w:p w14:paraId="19B1B6B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1BC282E" w14:textId="6FB88763" w:rsidR="00AE55B4" w:rsidRPr="006375B5" w:rsidRDefault="00117AEE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3A5E5D6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single" w:sz="4" w:space="0" w:color="auto"/>
            </w:tcBorders>
          </w:tcPr>
          <w:p w14:paraId="51321973" w14:textId="5342617F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AE55B4" w:rsidRPr="006375B5" w14:paraId="1DFD7B81" w14:textId="77777777" w:rsidTr="00AE55B4">
        <w:trPr>
          <w:trHeight w:val="155"/>
        </w:trPr>
        <w:tc>
          <w:tcPr>
            <w:tcW w:w="1619" w:type="pct"/>
          </w:tcPr>
          <w:p w14:paraId="51455232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6B6F3A5A" w14:textId="77777777" w:rsidR="00AE55B4" w:rsidRPr="006375B5" w:rsidRDefault="00AE55B4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51E8802" w14:textId="4CFD0E4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60</w:t>
            </w:r>
          </w:p>
        </w:tc>
        <w:tc>
          <w:tcPr>
            <w:tcW w:w="131" w:type="pct"/>
            <w:shd w:val="clear" w:color="auto" w:fill="auto"/>
          </w:tcPr>
          <w:p w14:paraId="1F546B3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A15F65" w14:textId="0D677B2A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74</w:t>
            </w:r>
          </w:p>
        </w:tc>
        <w:tc>
          <w:tcPr>
            <w:tcW w:w="132" w:type="pct"/>
          </w:tcPr>
          <w:p w14:paraId="3DD54D5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3B046CBA" w14:textId="5284ED3B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407</w:t>
            </w:r>
          </w:p>
        </w:tc>
        <w:tc>
          <w:tcPr>
            <w:tcW w:w="131" w:type="pct"/>
          </w:tcPr>
          <w:p w14:paraId="33CBF3E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top w:val="single" w:sz="4" w:space="0" w:color="auto"/>
              <w:bottom w:val="single" w:sz="4" w:space="0" w:color="auto"/>
            </w:tcBorders>
          </w:tcPr>
          <w:p w14:paraId="32591167" w14:textId="45CF52E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396</w:t>
            </w:r>
          </w:p>
        </w:tc>
      </w:tr>
      <w:tr w:rsidR="00AE55B4" w:rsidRPr="006375B5" w14:paraId="3654CD64" w14:textId="77777777" w:rsidTr="00AE55B4">
        <w:trPr>
          <w:trHeight w:val="58"/>
        </w:trPr>
        <w:tc>
          <w:tcPr>
            <w:tcW w:w="1619" w:type="pct"/>
          </w:tcPr>
          <w:p w14:paraId="3BF13F1E" w14:textId="77777777" w:rsidR="00AE55B4" w:rsidRPr="006375B5" w:rsidRDefault="00AE55B4" w:rsidP="00AE55B4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  <w:p w14:paraId="2077CA99" w14:textId="019493A8" w:rsidR="00AE55B4" w:rsidRPr="006375B5" w:rsidRDefault="00AE55B4" w:rsidP="00AE55B4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2EA4150B" w14:textId="77777777" w:rsidR="00AE55B4" w:rsidRPr="006375B5" w:rsidRDefault="00AE55B4" w:rsidP="00AE55B4">
            <w:pPr>
              <w:tabs>
                <w:tab w:val="clear" w:pos="680"/>
              </w:tabs>
              <w:spacing w:line="80" w:lineRule="exact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  <w:shd w:val="clear" w:color="auto" w:fill="auto"/>
          </w:tcPr>
          <w:p w14:paraId="67C8091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  <w:shd w:val="clear" w:color="auto" w:fill="auto"/>
          </w:tcPr>
          <w:p w14:paraId="00114C6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8" w:type="pct"/>
            <w:tcBorders>
              <w:top w:val="single" w:sz="4" w:space="0" w:color="auto"/>
            </w:tcBorders>
            <w:shd w:val="clear" w:color="auto" w:fill="auto"/>
          </w:tcPr>
          <w:p w14:paraId="32AD338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2" w:type="pct"/>
          </w:tcPr>
          <w:p w14:paraId="399FBF8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4082951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</w:tcPr>
          <w:p w14:paraId="6C9DD23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13" w:type="pct"/>
            <w:tcBorders>
              <w:top w:val="single" w:sz="4" w:space="0" w:color="auto"/>
            </w:tcBorders>
          </w:tcPr>
          <w:p w14:paraId="7D97744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</w:tr>
      <w:tr w:rsidR="00AE55B4" w:rsidRPr="006375B5" w14:paraId="681A4DEE" w14:textId="77777777" w:rsidTr="00AE55B4">
        <w:trPr>
          <w:trHeight w:val="155"/>
        </w:trPr>
        <w:tc>
          <w:tcPr>
            <w:tcW w:w="1619" w:type="pct"/>
          </w:tcPr>
          <w:p w14:paraId="6E584A12" w14:textId="77777777" w:rsidR="00AE55B4" w:rsidRPr="006375B5" w:rsidRDefault="00AE55B4" w:rsidP="00AE55B4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0" w:type="pct"/>
            <w:tcBorders>
              <w:left w:val="nil"/>
            </w:tcBorders>
          </w:tcPr>
          <w:p w14:paraId="4C1E7F16" w14:textId="77777777" w:rsidR="00AE55B4" w:rsidRPr="006375B5" w:rsidRDefault="00AE55B4" w:rsidP="00AE55B4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double" w:sz="4" w:space="0" w:color="auto"/>
            </w:tcBorders>
            <w:shd w:val="clear" w:color="auto" w:fill="auto"/>
          </w:tcPr>
          <w:p w14:paraId="48FE5438" w14:textId="6B1CCB0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60</w:t>
            </w:r>
          </w:p>
        </w:tc>
        <w:tc>
          <w:tcPr>
            <w:tcW w:w="131" w:type="pct"/>
            <w:shd w:val="clear" w:color="auto" w:fill="auto"/>
          </w:tcPr>
          <w:p w14:paraId="5FF1D16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double" w:sz="4" w:space="0" w:color="auto"/>
            </w:tcBorders>
            <w:shd w:val="clear" w:color="auto" w:fill="auto"/>
          </w:tcPr>
          <w:p w14:paraId="5AFADC7E" w14:textId="7AACC12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74</w:t>
            </w:r>
          </w:p>
        </w:tc>
        <w:tc>
          <w:tcPr>
            <w:tcW w:w="132" w:type="pct"/>
          </w:tcPr>
          <w:p w14:paraId="64E9AE9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double" w:sz="4" w:space="0" w:color="auto"/>
            </w:tcBorders>
          </w:tcPr>
          <w:p w14:paraId="73DB57AD" w14:textId="3EF4B6E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 w:rsidR="00117AEE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619</w:t>
            </w:r>
          </w:p>
        </w:tc>
        <w:tc>
          <w:tcPr>
            <w:tcW w:w="131" w:type="pct"/>
          </w:tcPr>
          <w:p w14:paraId="40BF87F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3" w:type="pct"/>
            <w:tcBorders>
              <w:bottom w:val="double" w:sz="4" w:space="0" w:color="auto"/>
            </w:tcBorders>
          </w:tcPr>
          <w:p w14:paraId="0ED04CAD" w14:textId="1CD6FCE4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 w:rsidR="00AE55B4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717</w:t>
            </w:r>
          </w:p>
        </w:tc>
      </w:tr>
    </w:tbl>
    <w:p w14:paraId="0C21FE2E" w14:textId="77777777" w:rsidR="00E479A8" w:rsidRPr="006375B5" w:rsidRDefault="00E479A8" w:rsidP="00E479A8">
      <w:pPr>
        <w:pStyle w:val="Heading6"/>
        <w:tabs>
          <w:tab w:val="left" w:pos="540"/>
        </w:tabs>
        <w:ind w:left="900"/>
        <w:jc w:val="both"/>
        <w:rPr>
          <w:rFonts w:asciiTheme="majorBidi" w:hAnsiTheme="majorBidi" w:cstheme="majorBidi"/>
          <w:sz w:val="30"/>
          <w:szCs w:val="30"/>
        </w:rPr>
      </w:pPr>
    </w:p>
    <w:p w14:paraId="3FB5C35C" w14:textId="4C2D97B6" w:rsidR="00CE068C" w:rsidRPr="006375B5" w:rsidRDefault="00F53892" w:rsidP="006F63C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ค่าใช้จ่าย</w:t>
      </w:r>
      <w:r w:rsidR="00CE068C" w:rsidRPr="006375B5">
        <w:rPr>
          <w:rFonts w:asciiTheme="majorBidi" w:hAnsiTheme="majorBidi" w:cstheme="majorBidi"/>
          <w:sz w:val="30"/>
          <w:szCs w:val="30"/>
          <w:cs/>
        </w:rPr>
        <w:t>ผลประโยชน์ของพนักงาน</w:t>
      </w:r>
      <w:r w:rsidR="00003A43" w:rsidRPr="006375B5">
        <w:rPr>
          <w:rFonts w:asciiTheme="majorBidi" w:hAnsiTheme="majorBidi" w:cstheme="majorBidi"/>
          <w:sz w:val="30"/>
          <w:szCs w:val="30"/>
        </w:rPr>
        <w:t xml:space="preserve"> </w:t>
      </w:r>
    </w:p>
    <w:p w14:paraId="2FBADC03" w14:textId="3E66C9F8" w:rsidR="0028386B" w:rsidRPr="006375B5" w:rsidRDefault="0028386B" w:rsidP="0028386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916"/>
        <w:gridCol w:w="1044"/>
        <w:gridCol w:w="1170"/>
        <w:gridCol w:w="236"/>
        <w:gridCol w:w="1204"/>
        <w:gridCol w:w="270"/>
        <w:gridCol w:w="1080"/>
        <w:gridCol w:w="236"/>
        <w:gridCol w:w="1024"/>
      </w:tblGrid>
      <w:tr w:rsidR="00A3784B" w:rsidRPr="006375B5" w14:paraId="172F45A7" w14:textId="77777777" w:rsidTr="00C03241">
        <w:trPr>
          <w:tblHeader/>
        </w:trPr>
        <w:tc>
          <w:tcPr>
            <w:tcW w:w="2916" w:type="dxa"/>
          </w:tcPr>
          <w:p w14:paraId="648B4786" w14:textId="77777777" w:rsidR="00A3784B" w:rsidRPr="006375B5" w:rsidRDefault="00A3784B" w:rsidP="00EC6807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5D68393C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4E43C056" w14:textId="2E891E9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368939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7F3B0B59" w14:textId="7EB20FCD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27EAC694" w14:textId="77777777" w:rsidTr="007C28F1">
        <w:trPr>
          <w:tblHeader/>
        </w:trPr>
        <w:tc>
          <w:tcPr>
            <w:tcW w:w="2916" w:type="dxa"/>
          </w:tcPr>
          <w:p w14:paraId="4716E28E" w14:textId="77777777" w:rsidR="00AE55B4" w:rsidRPr="006375B5" w:rsidRDefault="00AE55B4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04184AA7" w14:textId="47130E4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70" w:type="dxa"/>
          </w:tcPr>
          <w:p w14:paraId="53FE3953" w14:textId="3F0B1FA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36" w:type="dxa"/>
          </w:tcPr>
          <w:p w14:paraId="5AEA19E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61F01984" w14:textId="4C50C50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530FC70D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F541F5B" w14:textId="0C46814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36" w:type="dxa"/>
          </w:tcPr>
          <w:p w14:paraId="7943B38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354B6191" w14:textId="0157FCFB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A3784B" w:rsidRPr="006375B5" w14:paraId="08F6DCB4" w14:textId="77777777" w:rsidTr="00A3784B">
        <w:trPr>
          <w:tblHeader/>
        </w:trPr>
        <w:tc>
          <w:tcPr>
            <w:tcW w:w="2916" w:type="dxa"/>
          </w:tcPr>
          <w:p w14:paraId="7011C4EE" w14:textId="77777777" w:rsidR="00A3784B" w:rsidRPr="006375B5" w:rsidRDefault="00A3784B" w:rsidP="00EC68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44" w:type="dxa"/>
          </w:tcPr>
          <w:p w14:paraId="6CA14568" w14:textId="77777777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7"/>
          </w:tcPr>
          <w:p w14:paraId="74BCC5A2" w14:textId="32F49913" w:rsidR="00A3784B" w:rsidRPr="006375B5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E55B4" w:rsidRPr="006375B5" w14:paraId="1CBEA27A" w14:textId="77777777" w:rsidTr="00C03241">
        <w:tc>
          <w:tcPr>
            <w:tcW w:w="2916" w:type="dxa"/>
          </w:tcPr>
          <w:p w14:paraId="017D9AD2" w14:textId="408D45B5" w:rsidR="00AE55B4" w:rsidRPr="006375B5" w:rsidRDefault="00AE55B4" w:rsidP="00AE55B4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เงินเดือน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ค่าแรง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และโบนัส</w:t>
            </w:r>
          </w:p>
        </w:tc>
        <w:tc>
          <w:tcPr>
            <w:tcW w:w="1044" w:type="dxa"/>
          </w:tcPr>
          <w:p w14:paraId="06DFE33B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4AA90AF5" w14:textId="0B2C182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A07340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  <w:r w:rsidR="00B97343">
              <w:rPr>
                <w:rFonts w:asciiTheme="majorBidi" w:eastAsia="Times New Roman" w:hAnsiTheme="majorBidi" w:cstheme="majorBidi"/>
                <w:sz w:val="30"/>
                <w:szCs w:val="30"/>
              </w:rPr>
              <w:t>97</w:t>
            </w:r>
          </w:p>
        </w:tc>
        <w:tc>
          <w:tcPr>
            <w:tcW w:w="236" w:type="dxa"/>
          </w:tcPr>
          <w:p w14:paraId="52163A56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9C8D8AC" w14:textId="7A20A01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AE55B4"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164</w:t>
            </w:r>
          </w:p>
        </w:tc>
        <w:tc>
          <w:tcPr>
            <w:tcW w:w="270" w:type="dxa"/>
          </w:tcPr>
          <w:p w14:paraId="692D19B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41975F" w14:textId="7B23E2C1" w:rsidR="00AE55B4" w:rsidRPr="006375B5" w:rsidRDefault="00B97343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302</w:t>
            </w:r>
          </w:p>
        </w:tc>
        <w:tc>
          <w:tcPr>
            <w:tcW w:w="236" w:type="dxa"/>
          </w:tcPr>
          <w:p w14:paraId="2958C8F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E228113" w14:textId="546EBB87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275</w:t>
            </w:r>
          </w:p>
        </w:tc>
      </w:tr>
      <w:tr w:rsidR="00AE55B4" w:rsidRPr="006375B5" w14:paraId="3930BD21" w14:textId="77777777" w:rsidTr="00C03241">
        <w:tc>
          <w:tcPr>
            <w:tcW w:w="2916" w:type="dxa"/>
          </w:tcPr>
          <w:p w14:paraId="586BDD5D" w14:textId="0588677B" w:rsidR="00AE55B4" w:rsidRPr="006375B5" w:rsidRDefault="00AE55B4" w:rsidP="00AE55B4">
            <w:pPr>
              <w:spacing w:line="240" w:lineRule="auto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pacing w:val="-4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1044" w:type="dxa"/>
          </w:tcPr>
          <w:p w14:paraId="33DBF96C" w14:textId="574B5B7C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</w:t>
            </w:r>
            <w:r w:rsidR="00F211DA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8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6052CD00" w14:textId="77A006F8" w:rsidR="00AE55B4" w:rsidRPr="006375B5" w:rsidRDefault="00B97343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58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F6D1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1733186B" w14:textId="42C73203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51</w:t>
            </w:r>
          </w:p>
        </w:tc>
        <w:tc>
          <w:tcPr>
            <w:tcW w:w="270" w:type="dxa"/>
            <w:vAlign w:val="bottom"/>
          </w:tcPr>
          <w:p w14:paraId="1E3C78C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0F1E460" w14:textId="5C796D87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5406AC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vAlign w:val="bottom"/>
          </w:tcPr>
          <w:p w14:paraId="2AD3034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7C32854C" w14:textId="4630C71D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</w:tr>
      <w:tr w:rsidR="00AE55B4" w:rsidRPr="006375B5" w14:paraId="3C9FD583" w14:textId="77777777" w:rsidTr="00C03241">
        <w:tc>
          <w:tcPr>
            <w:tcW w:w="2916" w:type="dxa"/>
          </w:tcPr>
          <w:p w14:paraId="1DD47308" w14:textId="77777777" w:rsidR="00AE55B4" w:rsidRPr="006375B5" w:rsidRDefault="00AE55B4" w:rsidP="00AE55B4">
            <w:pPr>
              <w:tabs>
                <w:tab w:val="clear" w:pos="227"/>
                <w:tab w:val="clear" w:pos="2580"/>
                <w:tab w:val="left" w:pos="2498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1044" w:type="dxa"/>
          </w:tcPr>
          <w:p w14:paraId="25B1DC4A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A4DBDCA" w14:textId="77DA01C9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 w:rsidR="00B97343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76DDF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522D9EF3" w14:textId="34D3F7AD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54</w:t>
            </w:r>
          </w:p>
        </w:tc>
        <w:tc>
          <w:tcPr>
            <w:tcW w:w="270" w:type="dxa"/>
            <w:vAlign w:val="bottom"/>
          </w:tcPr>
          <w:p w14:paraId="3B37AAC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19FF168" w14:textId="721B8B4B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13</w:t>
            </w:r>
          </w:p>
        </w:tc>
        <w:tc>
          <w:tcPr>
            <w:tcW w:w="236" w:type="dxa"/>
            <w:vAlign w:val="bottom"/>
          </w:tcPr>
          <w:p w14:paraId="4FFCFD7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3793D003" w14:textId="3266B23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F211DA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</w:tr>
      <w:tr w:rsidR="00AE55B4" w:rsidRPr="006375B5" w14:paraId="60A1459A" w14:textId="77777777" w:rsidTr="00C03241">
        <w:tc>
          <w:tcPr>
            <w:tcW w:w="2916" w:type="dxa"/>
          </w:tcPr>
          <w:p w14:paraId="5ACED4EF" w14:textId="77777777" w:rsidR="00AE55B4" w:rsidRPr="006375B5" w:rsidRDefault="00AE55B4" w:rsidP="00AE55B4">
            <w:pPr>
              <w:tabs>
                <w:tab w:val="clear" w:pos="227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1044" w:type="dxa"/>
          </w:tcPr>
          <w:p w14:paraId="0881A571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4BCBC691" w14:textId="7F70D418" w:rsidR="00AE55B4" w:rsidRPr="006375B5" w:rsidRDefault="00B97343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198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D782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45482579" w14:textId="44503333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107</w:t>
            </w:r>
          </w:p>
        </w:tc>
        <w:tc>
          <w:tcPr>
            <w:tcW w:w="270" w:type="dxa"/>
            <w:vAlign w:val="bottom"/>
          </w:tcPr>
          <w:p w14:paraId="7BD2659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190AC32" w14:textId="73DD9E8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5406AC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vAlign w:val="bottom"/>
          </w:tcPr>
          <w:p w14:paraId="362ADFB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25D467DD" w14:textId="357668D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F211DA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</w:p>
        </w:tc>
      </w:tr>
      <w:tr w:rsidR="00AE55B4" w:rsidRPr="006375B5" w14:paraId="407EDF5C" w14:textId="77777777" w:rsidTr="00C03241">
        <w:tc>
          <w:tcPr>
            <w:tcW w:w="2916" w:type="dxa"/>
          </w:tcPr>
          <w:p w14:paraId="25F8074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44" w:type="dxa"/>
          </w:tcPr>
          <w:p w14:paraId="58984A37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3B0814" w14:textId="6D1E8FDC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A07340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39</w:t>
            </w:r>
            <w:r w:rsidR="00B9734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36" w:type="dxa"/>
            <w:vAlign w:val="bottom"/>
          </w:tcPr>
          <w:p w14:paraId="6EB1BB5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6CA471" w14:textId="4C17C53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AE55B4"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376</w:t>
            </w:r>
          </w:p>
        </w:tc>
        <w:tc>
          <w:tcPr>
            <w:tcW w:w="270" w:type="dxa"/>
            <w:vAlign w:val="bottom"/>
          </w:tcPr>
          <w:p w14:paraId="69ED409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D2D962" w14:textId="07A4513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B9734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51</w:t>
            </w:r>
          </w:p>
        </w:tc>
        <w:tc>
          <w:tcPr>
            <w:tcW w:w="236" w:type="dxa"/>
            <w:vAlign w:val="bottom"/>
          </w:tcPr>
          <w:p w14:paraId="2CEA753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9FBF69" w14:textId="2292746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326</w:t>
            </w:r>
          </w:p>
        </w:tc>
      </w:tr>
    </w:tbl>
    <w:p w14:paraId="259A7D80" w14:textId="77777777" w:rsidR="005A55E4" w:rsidRPr="006375B5" w:rsidRDefault="005A55E4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</w:rPr>
      </w:pPr>
    </w:p>
    <w:p w14:paraId="711F5BA4" w14:textId="77777777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40CB403C" w14:textId="6154110F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โครงการสมทบเงินที่กำหนดไว้</w:t>
      </w:r>
    </w:p>
    <w:p w14:paraId="506C245F" w14:textId="77777777" w:rsidR="00EE056E" w:rsidRPr="006375B5" w:rsidRDefault="00EE056E" w:rsidP="004526BB">
      <w:pPr>
        <w:spacing w:line="240" w:lineRule="auto"/>
        <w:rPr>
          <w:rFonts w:ascii="Angsana New" w:hAnsi="Angsana New"/>
          <w:sz w:val="14"/>
          <w:szCs w:val="14"/>
        </w:rPr>
      </w:pPr>
    </w:p>
    <w:p w14:paraId="5FBC43E6" w14:textId="7FDA4C1A" w:rsidR="00EE056E" w:rsidRPr="006375B5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5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กลุ่มบริษัทได้จัดตั้งกองทุนสำรองเลี้ยงชีพสำหรับพนักงานของกลุ่มบริษัทบนพื้นฐานความสมัครใจของพนักงานในการเป็นสมาชิกของกองทุน โดยพนักงานจ่ายเงินสะสมในอัตราร้อยละ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0E564C" w:rsidRPr="000E564C">
        <w:rPr>
          <w:rFonts w:ascii="Angsana New" w:hAnsi="Angsana New"/>
          <w:sz w:val="30"/>
          <w:szCs w:val="30"/>
        </w:rPr>
        <w:t>15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2564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3</w:t>
      </w:r>
      <w:r w:rsidR="00A80CD1"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6E9C" w:rsidRPr="006375B5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15</w:t>
      </w:r>
      <w:r w:rsidRPr="006375B5">
        <w:rPr>
          <w:rFonts w:ascii="Angsana New" w:hAnsi="Angsana New"/>
          <w:i/>
          <w:iCs/>
          <w:sz w:val="30"/>
          <w:szCs w:val="30"/>
          <w:cs/>
        </w:rPr>
        <w:t>)</w:t>
      </w:r>
      <w:r w:rsidRPr="006375B5">
        <w:rPr>
          <w:rFonts w:ascii="Angsana New" w:hAnsi="Angsana New"/>
          <w:sz w:val="30"/>
          <w:szCs w:val="30"/>
          <w:cs/>
        </w:rPr>
        <w:t xml:space="preserve"> ของเงินเดือนทุกเดือน และกลุ่มบริษัทจ่ายสมทบในอัตราร้อยละ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0E564C" w:rsidRPr="000E564C">
        <w:rPr>
          <w:rFonts w:ascii="Angsana New" w:hAnsi="Angsana New"/>
          <w:sz w:val="30"/>
          <w:szCs w:val="30"/>
        </w:rPr>
        <w:t>10</w:t>
      </w:r>
      <w:r w:rsidR="00A80CD1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(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2564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3</w:t>
      </w:r>
      <w:r w:rsidR="00A80CD1" w:rsidRPr="006375B5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10</w:t>
      </w:r>
      <w:r w:rsidRPr="006375B5">
        <w:rPr>
          <w:rFonts w:ascii="Angsana New" w:hAnsi="Angsana New"/>
          <w:i/>
          <w:iCs/>
          <w:sz w:val="30"/>
          <w:szCs w:val="30"/>
          <w:cs/>
        </w:rPr>
        <w:t>)</w:t>
      </w:r>
      <w:r w:rsidRPr="006375B5">
        <w:rPr>
          <w:rFonts w:ascii="Angsana New" w:hAnsi="Angsana New"/>
          <w:sz w:val="30"/>
          <w:szCs w:val="30"/>
          <w:cs/>
        </w:rPr>
        <w:t xml:space="preserve"> ของเงินเดือนของพนักงานทุกเดือน กองทุนสำรองเลี้ยงชีพนี้ได้จดทะเบียนเป็น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</w:p>
    <w:p w14:paraId="1357FE89" w14:textId="5B0B91B2" w:rsidR="005206E0" w:rsidRPr="006375B5" w:rsidRDefault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16"/>
          <w:szCs w:val="16"/>
          <w:lang w:val="x-none" w:eastAsia="x-none"/>
        </w:rPr>
      </w:pPr>
    </w:p>
    <w:p w14:paraId="2AC74C41" w14:textId="0D5EFDC7" w:rsidR="007A1C6E" w:rsidRPr="006375B5" w:rsidRDefault="007A1C6E" w:rsidP="00003A43">
      <w:pPr>
        <w:pStyle w:val="Heading6"/>
        <w:numPr>
          <w:ilvl w:val="0"/>
          <w:numId w:val="16"/>
        </w:numPr>
        <w:ind w:left="54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ค่าใช้จ่ายตามลักษณะ</w:t>
      </w:r>
      <w:r w:rsidR="00003A43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410C616C" w14:textId="77777777" w:rsidR="007A1C6E" w:rsidRPr="006375B5" w:rsidRDefault="007A1C6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Theme="majorBidi" w:hAnsiTheme="majorBidi" w:cstheme="majorBidi"/>
          <w:sz w:val="30"/>
          <w:szCs w:val="30"/>
        </w:rPr>
      </w:pPr>
    </w:p>
    <w:tbl>
      <w:tblPr>
        <w:tblW w:w="9108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3987"/>
        <w:gridCol w:w="1080"/>
        <w:gridCol w:w="236"/>
        <w:gridCol w:w="1114"/>
        <w:gridCol w:w="270"/>
        <w:gridCol w:w="1170"/>
        <w:gridCol w:w="236"/>
        <w:gridCol w:w="1015"/>
      </w:tblGrid>
      <w:tr w:rsidR="007A1C6E" w:rsidRPr="006375B5" w14:paraId="6FD9A6EB" w14:textId="77777777" w:rsidTr="00AE55B4">
        <w:trPr>
          <w:tblHeader/>
        </w:trPr>
        <w:tc>
          <w:tcPr>
            <w:tcW w:w="3987" w:type="dxa"/>
          </w:tcPr>
          <w:p w14:paraId="13023FB5" w14:textId="77777777" w:rsidR="007A1C6E" w:rsidRPr="006375B5" w:rsidRDefault="007A1C6E" w:rsidP="00BB1ABB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</w:tcPr>
          <w:p w14:paraId="5852C391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A257015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21" w:type="dxa"/>
            <w:gridSpan w:val="3"/>
          </w:tcPr>
          <w:p w14:paraId="0949D0BD" w14:textId="77777777" w:rsidR="007A1C6E" w:rsidRPr="006375B5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6375B5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5A032BA3" w14:textId="77777777" w:rsidTr="00AE55B4">
        <w:trPr>
          <w:tblHeader/>
        </w:trPr>
        <w:tc>
          <w:tcPr>
            <w:tcW w:w="3987" w:type="dxa"/>
          </w:tcPr>
          <w:p w14:paraId="226F41E8" w14:textId="77777777" w:rsidR="00AE55B4" w:rsidRPr="006375B5" w:rsidRDefault="00AE55B4" w:rsidP="00AE55B4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1403787" w14:textId="0410548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36" w:type="dxa"/>
          </w:tcPr>
          <w:p w14:paraId="379EEC2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</w:tcPr>
          <w:p w14:paraId="66D60076" w14:textId="743EC13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3ADC9179" w14:textId="77777777" w:rsidR="00AE55B4" w:rsidRPr="006375B5" w:rsidRDefault="00AE55B4" w:rsidP="00AE55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AC5AA4C" w14:textId="5EFC6E6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236" w:type="dxa"/>
          </w:tcPr>
          <w:p w14:paraId="4C22E93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</w:tcPr>
          <w:p w14:paraId="7258F6DB" w14:textId="5B2BC95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A80CD1" w:rsidRPr="006375B5" w14:paraId="4F730963" w14:textId="77777777" w:rsidTr="00AE55B4">
        <w:trPr>
          <w:tblHeader/>
        </w:trPr>
        <w:tc>
          <w:tcPr>
            <w:tcW w:w="3987" w:type="dxa"/>
          </w:tcPr>
          <w:p w14:paraId="62E22E2D" w14:textId="77777777" w:rsidR="00A80CD1" w:rsidRPr="006375B5" w:rsidRDefault="00A80CD1" w:rsidP="00A80CD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121" w:type="dxa"/>
            <w:gridSpan w:val="7"/>
          </w:tcPr>
          <w:p w14:paraId="1A1269D6" w14:textId="77777777" w:rsidR="00A80CD1" w:rsidRPr="006375B5" w:rsidRDefault="00A80CD1" w:rsidP="00A80C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E55B4" w:rsidRPr="006375B5" w14:paraId="3C8BE1FA" w14:textId="77777777" w:rsidTr="00AE55B4">
        <w:tc>
          <w:tcPr>
            <w:tcW w:w="3987" w:type="dxa"/>
          </w:tcPr>
          <w:p w14:paraId="6EE11044" w14:textId="63B220DC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ค่าใช้จ่ายผลประโยชน์พนักงาน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B3A02A1" w14:textId="2E452EB5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</w:t>
            </w:r>
            <w:r w:rsidR="00565496">
              <w:rPr>
                <w:rFonts w:asciiTheme="majorBidi" w:eastAsia="Times New Roman" w:hAnsiTheme="majorBidi" w:cstheme="majorBidi"/>
                <w:sz w:val="30"/>
                <w:szCs w:val="30"/>
              </w:rPr>
              <w:t>,3</w:t>
            </w:r>
            <w:r w:rsidR="00B97343">
              <w:rPr>
                <w:rFonts w:asciiTheme="majorBidi" w:eastAsia="Times New Roman" w:hAnsiTheme="majorBidi" w:cstheme="majorBidi"/>
                <w:sz w:val="30"/>
                <w:szCs w:val="30"/>
              </w:rPr>
              <w:t>99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83B32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67BCE41" w14:textId="510E118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AE55B4"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376</w:t>
            </w:r>
          </w:p>
        </w:tc>
        <w:tc>
          <w:tcPr>
            <w:tcW w:w="270" w:type="dxa"/>
            <w:vAlign w:val="bottom"/>
          </w:tcPr>
          <w:p w14:paraId="66A4889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1185DFF" w14:textId="0C38CEC0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</w:t>
            </w:r>
            <w:r w:rsidR="00B97343">
              <w:rPr>
                <w:rFonts w:asciiTheme="majorBidi" w:eastAsia="Times New Roman" w:hAnsiTheme="majorBidi" w:cstheme="majorBidi"/>
                <w:sz w:val="30"/>
                <w:szCs w:val="30"/>
              </w:rPr>
              <w:t>51</w:t>
            </w:r>
          </w:p>
        </w:tc>
        <w:tc>
          <w:tcPr>
            <w:tcW w:w="236" w:type="dxa"/>
            <w:vAlign w:val="bottom"/>
          </w:tcPr>
          <w:p w14:paraId="2EDADD6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1D6B6845" w14:textId="76E35776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326</w:t>
            </w:r>
          </w:p>
        </w:tc>
      </w:tr>
      <w:tr w:rsidR="000954F7" w:rsidRPr="006375B5" w14:paraId="27FD05E3" w14:textId="77777777" w:rsidTr="00AE55B4">
        <w:tc>
          <w:tcPr>
            <w:tcW w:w="3987" w:type="dxa"/>
          </w:tcPr>
          <w:p w14:paraId="4CF3914F" w14:textId="37106CAA" w:rsidR="000954F7" w:rsidRPr="006375B5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371A6B07" w14:textId="0C25851C" w:rsidR="000954F7" w:rsidRPr="00824F87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,053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88B188" w14:textId="77777777" w:rsidR="000954F7" w:rsidRPr="006375B5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160F548C" w14:textId="1670445D" w:rsidR="000954F7" w:rsidRPr="000E564C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980</w:t>
            </w:r>
          </w:p>
        </w:tc>
        <w:tc>
          <w:tcPr>
            <w:tcW w:w="270" w:type="dxa"/>
            <w:vAlign w:val="bottom"/>
          </w:tcPr>
          <w:p w14:paraId="652B43CB" w14:textId="77777777" w:rsidR="000954F7" w:rsidRPr="006375B5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7D4A0C8" w14:textId="6BFB584F" w:rsidR="000954F7" w:rsidRPr="00824F87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158</w:t>
            </w:r>
          </w:p>
        </w:tc>
        <w:tc>
          <w:tcPr>
            <w:tcW w:w="236" w:type="dxa"/>
            <w:vAlign w:val="bottom"/>
          </w:tcPr>
          <w:p w14:paraId="4328F0EC" w14:textId="77777777" w:rsidR="000954F7" w:rsidRPr="006375B5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14AF6687" w14:textId="2477B534" w:rsidR="000954F7" w:rsidRPr="000E564C" w:rsidRDefault="000954F7" w:rsidP="00095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133</w:t>
            </w:r>
          </w:p>
        </w:tc>
      </w:tr>
      <w:tr w:rsidR="00AE55B4" w:rsidRPr="006375B5" w14:paraId="05C57CDD" w14:textId="77777777" w:rsidTr="00AE55B4">
        <w:tc>
          <w:tcPr>
            <w:tcW w:w="3987" w:type="dxa"/>
          </w:tcPr>
          <w:p w14:paraId="0D2C3AEB" w14:textId="71446C84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ค่าใช้จ่ายในการโอนกรรมสิทธิ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74DD078F" w14:textId="231D7EE8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430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E77F00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3A3F6EB1" w14:textId="1CA811DC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467</w:t>
            </w:r>
          </w:p>
        </w:tc>
        <w:tc>
          <w:tcPr>
            <w:tcW w:w="270" w:type="dxa"/>
            <w:vAlign w:val="bottom"/>
          </w:tcPr>
          <w:p w14:paraId="2E8660B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438C283" w14:textId="621C5D35" w:rsidR="00AE55B4" w:rsidRPr="006375B5" w:rsidRDefault="00307E7B" w:rsidP="00E668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vAlign w:val="bottom"/>
          </w:tcPr>
          <w:p w14:paraId="408B15B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32CD370B" w14:textId="52B9AACF" w:rsidR="00AE55B4" w:rsidRPr="006375B5" w:rsidRDefault="00AE55B4" w:rsidP="00E668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left="-90" w:right="-110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AE55B4" w:rsidRPr="006375B5" w14:paraId="165AF002" w14:textId="77777777" w:rsidTr="00AE55B4">
        <w:tc>
          <w:tcPr>
            <w:tcW w:w="3987" w:type="dxa"/>
          </w:tcPr>
          <w:p w14:paraId="0453D1ED" w14:textId="594E6DCB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ค่าใช้จ่ายโฆษณา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1EA927F3" w14:textId="7D9495F8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365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6E474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3B0685F" w14:textId="0EA8BFD6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611</w:t>
            </w:r>
          </w:p>
        </w:tc>
        <w:tc>
          <w:tcPr>
            <w:tcW w:w="270" w:type="dxa"/>
            <w:vAlign w:val="bottom"/>
          </w:tcPr>
          <w:p w14:paraId="31A0E39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4482B51" w14:textId="66A1A40F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26</w:t>
            </w:r>
          </w:p>
        </w:tc>
        <w:tc>
          <w:tcPr>
            <w:tcW w:w="236" w:type="dxa"/>
            <w:vAlign w:val="bottom"/>
          </w:tcPr>
          <w:p w14:paraId="5FB287E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5F13D18D" w14:textId="319D9C8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</w:tr>
      <w:tr w:rsidR="00AE55B4" w:rsidRPr="006375B5" w14:paraId="366FD644" w14:textId="77777777" w:rsidTr="00AE55B4">
        <w:tc>
          <w:tcPr>
            <w:tcW w:w="3987" w:type="dxa"/>
          </w:tcPr>
          <w:p w14:paraId="60F70F17" w14:textId="6C69C89A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010ACC80" w14:textId="45FBFD1D" w:rsidR="00AE55B4" w:rsidRPr="006375B5" w:rsidRDefault="00565496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464BC0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653F76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2E463CE0" w14:textId="084C539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272</w:t>
            </w:r>
          </w:p>
        </w:tc>
        <w:tc>
          <w:tcPr>
            <w:tcW w:w="270" w:type="dxa"/>
            <w:vAlign w:val="bottom"/>
          </w:tcPr>
          <w:p w14:paraId="579A2D4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0C82BCA" w14:textId="5AF53EB9" w:rsidR="00AE55B4" w:rsidRPr="006375B5" w:rsidRDefault="00824F87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7</w:t>
            </w:r>
          </w:p>
        </w:tc>
        <w:tc>
          <w:tcPr>
            <w:tcW w:w="236" w:type="dxa"/>
            <w:vAlign w:val="bottom"/>
          </w:tcPr>
          <w:p w14:paraId="2A44B382" w14:textId="04C56385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28A754E0" w14:textId="10F2CAC2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22</w:t>
            </w:r>
          </w:p>
        </w:tc>
      </w:tr>
      <w:tr w:rsidR="00AE55B4" w:rsidRPr="006375B5" w14:paraId="68D8B780" w14:textId="77777777" w:rsidTr="00AE55B4">
        <w:tc>
          <w:tcPr>
            <w:tcW w:w="3987" w:type="dxa"/>
          </w:tcPr>
          <w:p w14:paraId="167CDB40" w14:textId="24071D7E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ค่าใช้จ่ายเกี่ยวกับสัญญาเช่า 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4EF3D1B5" w14:textId="52FD5DE0" w:rsidR="00AE55B4" w:rsidRPr="006375B5" w:rsidRDefault="0032252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C0F41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7608F9C" w14:textId="3AE37DD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70" w:type="dxa"/>
            <w:vAlign w:val="bottom"/>
          </w:tcPr>
          <w:p w14:paraId="2E7246B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10EA0CE" w14:textId="794289F3" w:rsidR="00AE55B4" w:rsidRPr="006375B5" w:rsidRDefault="0032252C" w:rsidP="003225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6" w:type="dxa"/>
            <w:vAlign w:val="bottom"/>
          </w:tcPr>
          <w:p w14:paraId="593BFAF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6D18BB5C" w14:textId="22D30C7A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ind w:right="-110"/>
              <w:rPr>
                <w:rFonts w:ascii="Angsana New" w:hAnsi="Angsana New"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</w:tr>
      <w:tr w:rsidR="00AE55B4" w:rsidRPr="006375B5" w14:paraId="0385B018" w14:textId="77777777" w:rsidTr="00AE55B4">
        <w:tc>
          <w:tcPr>
            <w:tcW w:w="3987" w:type="dxa"/>
          </w:tcPr>
          <w:p w14:paraId="7B7BADB7" w14:textId="4003382D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ผล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ขาดทุน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ด้านเครดิต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ที่คาดว่าจะเกิดขึ้น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  <w:vAlign w:val="center"/>
          </w:tcPr>
          <w:p w14:paraId="52C43C77" w14:textId="5A2B0BDC" w:rsidR="00AE55B4" w:rsidRPr="006375B5" w:rsidRDefault="00565496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D508C2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261D95BA" w14:textId="00DB005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43</w:t>
            </w:r>
          </w:p>
        </w:tc>
        <w:tc>
          <w:tcPr>
            <w:tcW w:w="270" w:type="dxa"/>
            <w:vAlign w:val="bottom"/>
          </w:tcPr>
          <w:p w14:paraId="5805C71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0B3212E" w14:textId="5CCCB7E1" w:rsidR="00AE55B4" w:rsidRPr="006375B5" w:rsidRDefault="0032252C" w:rsidP="003225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vAlign w:val="bottom"/>
          </w:tcPr>
          <w:p w14:paraId="230CD68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  <w:tab w:val="decimal" w:pos="1010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5" w:type="dxa"/>
            <w:vAlign w:val="bottom"/>
          </w:tcPr>
          <w:p w14:paraId="3E8EB36A" w14:textId="68D8A1DE" w:rsidR="00AE55B4" w:rsidRPr="006375B5" w:rsidRDefault="00AE55B4" w:rsidP="00E668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left="-90" w:right="-110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</w:tbl>
    <w:p w14:paraId="265CE086" w14:textId="3DBAA52B" w:rsidR="002818FE" w:rsidRPr="006375B5" w:rsidRDefault="002818FE" w:rsidP="00B81BF1">
      <w:pPr>
        <w:pStyle w:val="Heading6"/>
        <w:tabs>
          <w:tab w:val="left" w:pos="540"/>
        </w:tabs>
        <w:ind w:left="900"/>
        <w:jc w:val="both"/>
        <w:rPr>
          <w:rFonts w:ascii="Angsana New" w:hAnsi="Angsana New"/>
          <w:sz w:val="30"/>
          <w:szCs w:val="30"/>
        </w:rPr>
      </w:pPr>
    </w:p>
    <w:p w14:paraId="3C5F2C0D" w14:textId="77777777" w:rsidR="002818FE" w:rsidRPr="006375B5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x-none" w:eastAsia="x-none"/>
        </w:rPr>
      </w:pPr>
      <w:r w:rsidRPr="006375B5">
        <w:rPr>
          <w:rFonts w:ascii="Angsana New" w:hAnsi="Angsana New"/>
          <w:sz w:val="30"/>
          <w:szCs w:val="30"/>
        </w:rPr>
        <w:br w:type="page"/>
      </w:r>
    </w:p>
    <w:p w14:paraId="330344F3" w14:textId="5D4E77F5" w:rsidR="004B58AA" w:rsidRPr="006375B5" w:rsidRDefault="004B58AA" w:rsidP="00003A43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ภาษีเงินได้</w:t>
      </w:r>
      <w:r w:rsidR="00003A43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47061440" w14:textId="4F43AB1F" w:rsidR="00B92586" w:rsidRPr="006375B5" w:rsidRDefault="00B92586" w:rsidP="00B92586">
      <w:pPr>
        <w:rPr>
          <w:sz w:val="30"/>
          <w:szCs w:val="30"/>
          <w:lang w:val="x-none" w:eastAsia="x-none"/>
        </w:rPr>
      </w:pPr>
    </w:p>
    <w:tbl>
      <w:tblPr>
        <w:tblW w:w="9354" w:type="dxa"/>
        <w:tblInd w:w="459" w:type="dxa"/>
        <w:tblLayout w:type="fixed"/>
        <w:tblLook w:val="0000" w:firstRow="0" w:lastRow="0" w:firstColumn="0" w:lastColumn="0" w:noHBand="0" w:noVBand="0"/>
      </w:tblPr>
      <w:tblGrid>
        <w:gridCol w:w="3362"/>
        <w:gridCol w:w="1003"/>
        <w:gridCol w:w="1035"/>
        <w:gridCol w:w="236"/>
        <w:gridCol w:w="1100"/>
        <w:gridCol w:w="271"/>
        <w:gridCol w:w="982"/>
        <w:gridCol w:w="239"/>
        <w:gridCol w:w="1126"/>
      </w:tblGrid>
      <w:tr w:rsidR="00B92586" w:rsidRPr="006375B5" w14:paraId="7ABE2A63" w14:textId="77777777" w:rsidTr="004624C8">
        <w:trPr>
          <w:trHeight w:val="155"/>
          <w:tblHeader/>
        </w:trPr>
        <w:tc>
          <w:tcPr>
            <w:tcW w:w="1797" w:type="pct"/>
          </w:tcPr>
          <w:p w14:paraId="5343B379" w14:textId="0426F160" w:rsidR="00B92586" w:rsidRPr="006375B5" w:rsidRDefault="00AF69A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536" w:type="pct"/>
          </w:tcPr>
          <w:p w14:paraId="67491214" w14:textId="77777777" w:rsidR="00B92586" w:rsidRPr="006375B5" w:rsidRDefault="00B92586" w:rsidP="00984FE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267" w:type="pct"/>
            <w:gridSpan w:val="3"/>
          </w:tcPr>
          <w:p w14:paraId="79478365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5" w:type="pct"/>
          </w:tcPr>
          <w:p w14:paraId="4788BCBE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63BD9306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E55B4" w:rsidRPr="006375B5" w14:paraId="391642E3" w14:textId="77777777" w:rsidTr="006F63C2">
        <w:trPr>
          <w:trHeight w:val="419"/>
          <w:tblHeader/>
        </w:trPr>
        <w:tc>
          <w:tcPr>
            <w:tcW w:w="1797" w:type="pct"/>
          </w:tcPr>
          <w:p w14:paraId="6C6D16AB" w14:textId="1143F98F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300B7DF5" w14:textId="4F617342" w:rsidR="00AE55B4" w:rsidRPr="006375B5" w:rsidRDefault="00AE55B4" w:rsidP="00AE55B4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53" w:type="pct"/>
          </w:tcPr>
          <w:p w14:paraId="43EBDFC5" w14:textId="7722A70D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26" w:type="pct"/>
          </w:tcPr>
          <w:p w14:paraId="4AF4522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1A003D85" w14:textId="5E21B4D4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45" w:type="pct"/>
          </w:tcPr>
          <w:p w14:paraId="1644D64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25" w:type="pct"/>
          </w:tcPr>
          <w:p w14:paraId="69DC6BA1" w14:textId="32ACA0A7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28" w:type="pct"/>
          </w:tcPr>
          <w:p w14:paraId="4819EE8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2" w:type="pct"/>
          </w:tcPr>
          <w:p w14:paraId="25E0B897" w14:textId="2E799EB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B92586" w:rsidRPr="006375B5" w14:paraId="1F81ED3D" w14:textId="77777777" w:rsidTr="004624C8">
        <w:trPr>
          <w:trHeight w:val="336"/>
          <w:tblHeader/>
        </w:trPr>
        <w:tc>
          <w:tcPr>
            <w:tcW w:w="1797" w:type="pct"/>
          </w:tcPr>
          <w:p w14:paraId="2610C3A0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6C2D9DB3" w14:textId="77777777" w:rsidR="00B92586" w:rsidRPr="006375B5" w:rsidRDefault="00B92586" w:rsidP="00984FE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667" w:type="pct"/>
            <w:gridSpan w:val="7"/>
          </w:tcPr>
          <w:p w14:paraId="2D07CE4B" w14:textId="77777777" w:rsidR="00B92586" w:rsidRPr="006375B5" w:rsidRDefault="00B92586" w:rsidP="00984FEB">
            <w:pPr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92586" w:rsidRPr="006375B5" w14:paraId="39773726" w14:textId="77777777" w:rsidTr="006F63C2">
        <w:trPr>
          <w:trHeight w:val="70"/>
        </w:trPr>
        <w:tc>
          <w:tcPr>
            <w:tcW w:w="1797" w:type="pct"/>
          </w:tcPr>
          <w:p w14:paraId="5676F668" w14:textId="3BC335DE" w:rsidR="00B92586" w:rsidRPr="006375B5" w:rsidRDefault="00AF69A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536" w:type="pct"/>
          </w:tcPr>
          <w:p w14:paraId="2CD7C4EE" w14:textId="77777777" w:rsidR="00B92586" w:rsidRPr="006375B5" w:rsidRDefault="00B92586" w:rsidP="00984FE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6CAAAD6F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6ACC6665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E812043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ABF6FA5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1D2B0DD2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17BDF4F4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6D6AE8F0" w14:textId="77777777" w:rsidR="00B92586" w:rsidRPr="006375B5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E55B4" w:rsidRPr="006375B5" w14:paraId="17350749" w14:textId="77777777" w:rsidTr="006F63C2">
        <w:trPr>
          <w:trHeight w:val="70"/>
        </w:trPr>
        <w:tc>
          <w:tcPr>
            <w:tcW w:w="1797" w:type="pct"/>
          </w:tcPr>
          <w:p w14:paraId="2EAEC632" w14:textId="4BCB21B0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536" w:type="pct"/>
          </w:tcPr>
          <w:p w14:paraId="01F62869" w14:textId="77777777" w:rsidR="00AE55B4" w:rsidRPr="006375B5" w:rsidRDefault="00AE55B4" w:rsidP="00AE55B4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B78F91E" w14:textId="5EB4B43F" w:rsidR="00AE55B4" w:rsidRPr="006375B5" w:rsidRDefault="00496DC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63</w:t>
            </w:r>
            <w:r w:rsidR="00B97343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126" w:type="pct"/>
          </w:tcPr>
          <w:p w14:paraId="4AF9DDD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EC0B887" w14:textId="28248C28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419</w:t>
            </w:r>
          </w:p>
        </w:tc>
        <w:tc>
          <w:tcPr>
            <w:tcW w:w="145" w:type="pct"/>
          </w:tcPr>
          <w:p w14:paraId="7274060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68194065" w14:textId="3C8BC928" w:rsidR="00AE55B4" w:rsidRPr="006375B5" w:rsidRDefault="00E70258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="00B97343">
              <w:rPr>
                <w:rFonts w:asciiTheme="majorBidi" w:eastAsia="Times New Roman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128" w:type="pct"/>
          </w:tcPr>
          <w:p w14:paraId="2BC83F8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3C39F9E8" w14:textId="7FA5A96F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</w:tr>
      <w:tr w:rsidR="00AE55B4" w:rsidRPr="006375B5" w14:paraId="63391984" w14:textId="77777777" w:rsidTr="005206E0">
        <w:trPr>
          <w:trHeight w:val="70"/>
        </w:trPr>
        <w:tc>
          <w:tcPr>
            <w:tcW w:w="1797" w:type="pct"/>
          </w:tcPr>
          <w:p w14:paraId="1B1CDFEC" w14:textId="6F05526E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ภาษีงวดก่อนๆ</w:t>
            </w:r>
            <w:r w:rsidRPr="006375B5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 xml:space="preserve">ที่บันทึกต่ำไป </w:t>
            </w:r>
            <w:r w:rsidR="00B22EDA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(สูงไป)</w:t>
            </w:r>
          </w:p>
        </w:tc>
        <w:tc>
          <w:tcPr>
            <w:tcW w:w="536" w:type="pct"/>
          </w:tcPr>
          <w:p w14:paraId="3DC7322F" w14:textId="77777777" w:rsidR="00AE55B4" w:rsidRPr="006375B5" w:rsidRDefault="00AE55B4" w:rsidP="00AE55B4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DDCF990" w14:textId="3F107B77" w:rsidR="00AE55B4" w:rsidRPr="006375B5" w:rsidRDefault="00496DC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(5)</w:t>
            </w:r>
          </w:p>
        </w:tc>
        <w:tc>
          <w:tcPr>
            <w:tcW w:w="126" w:type="pct"/>
          </w:tcPr>
          <w:p w14:paraId="415EBD8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</w:tcPr>
          <w:p w14:paraId="6A9A21C2" w14:textId="79B62D21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23</w:t>
            </w:r>
          </w:p>
        </w:tc>
        <w:tc>
          <w:tcPr>
            <w:tcW w:w="145" w:type="pct"/>
          </w:tcPr>
          <w:p w14:paraId="360E0C6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53FDDD92" w14:textId="17C71FC0" w:rsidR="00AE55B4" w:rsidRPr="006375B5" w:rsidRDefault="00E70258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8" w:type="pct"/>
          </w:tcPr>
          <w:p w14:paraId="4D2A1F4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63FFB113" w14:textId="5C328413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AE55B4" w:rsidRPr="006375B5" w14:paraId="4FDA5481" w14:textId="77777777" w:rsidTr="005206E0">
        <w:trPr>
          <w:trHeight w:val="70"/>
        </w:trPr>
        <w:tc>
          <w:tcPr>
            <w:tcW w:w="1797" w:type="pct"/>
          </w:tcPr>
          <w:p w14:paraId="5094073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59E4B7D8" w14:textId="77777777" w:rsidR="00AE55B4" w:rsidRPr="006375B5" w:rsidRDefault="00AE55B4" w:rsidP="00AE55B4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single" w:sz="4" w:space="0" w:color="auto"/>
            </w:tcBorders>
          </w:tcPr>
          <w:p w14:paraId="366DB987" w14:textId="38E1E6AC" w:rsidR="00AE55B4" w:rsidRPr="006375B5" w:rsidRDefault="00496DC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  <w:r w:rsidR="00B9734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</w:t>
            </w:r>
          </w:p>
        </w:tc>
        <w:tc>
          <w:tcPr>
            <w:tcW w:w="126" w:type="pct"/>
          </w:tcPr>
          <w:p w14:paraId="2A7344A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31CFDD4" w14:textId="63A911EE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442</w:t>
            </w:r>
          </w:p>
        </w:tc>
        <w:tc>
          <w:tcPr>
            <w:tcW w:w="145" w:type="pct"/>
          </w:tcPr>
          <w:p w14:paraId="2A4274F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single" w:sz="4" w:space="0" w:color="auto"/>
            </w:tcBorders>
          </w:tcPr>
          <w:p w14:paraId="528E4ED2" w14:textId="6D9D000C" w:rsidR="00AE55B4" w:rsidRPr="006375B5" w:rsidRDefault="00E70258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B9734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128" w:type="pct"/>
          </w:tcPr>
          <w:p w14:paraId="3872AA6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single" w:sz="4" w:space="0" w:color="auto"/>
            </w:tcBorders>
          </w:tcPr>
          <w:p w14:paraId="21FF07C8" w14:textId="3988AE00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</w:p>
        </w:tc>
      </w:tr>
      <w:tr w:rsidR="00AE55B4" w:rsidRPr="006375B5" w14:paraId="4E157E5D" w14:textId="77777777" w:rsidTr="005206E0">
        <w:trPr>
          <w:trHeight w:val="70"/>
        </w:trPr>
        <w:tc>
          <w:tcPr>
            <w:tcW w:w="1797" w:type="pct"/>
          </w:tcPr>
          <w:p w14:paraId="7F0E5E5A" w14:textId="7BAE1EF1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536" w:type="pct"/>
          </w:tcPr>
          <w:p w14:paraId="65469110" w14:textId="77777777" w:rsidR="00AE55B4" w:rsidRPr="006375B5" w:rsidRDefault="00AE55B4" w:rsidP="00AE55B4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F38021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02B4AF5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</w:tcBorders>
          </w:tcPr>
          <w:p w14:paraId="68B7F3B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40DECD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5544669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3C1FE726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</w:tcBorders>
          </w:tcPr>
          <w:p w14:paraId="2EF37D2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E55B4" w:rsidRPr="006375B5" w14:paraId="0BC511D5" w14:textId="77777777" w:rsidTr="006F63C2">
        <w:trPr>
          <w:trHeight w:val="70"/>
        </w:trPr>
        <w:tc>
          <w:tcPr>
            <w:tcW w:w="1797" w:type="pct"/>
          </w:tcPr>
          <w:p w14:paraId="6F154ACC" w14:textId="28ABE506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536" w:type="pct"/>
          </w:tcPr>
          <w:p w14:paraId="1EE3736A" w14:textId="77777777" w:rsidR="00AE55B4" w:rsidRPr="006375B5" w:rsidRDefault="00AE55B4" w:rsidP="00AE55B4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6CF745D" w14:textId="49EC09C1" w:rsidR="00AE55B4" w:rsidRPr="006375B5" w:rsidRDefault="00496DC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(89)</w:t>
            </w:r>
          </w:p>
        </w:tc>
        <w:tc>
          <w:tcPr>
            <w:tcW w:w="126" w:type="pct"/>
          </w:tcPr>
          <w:p w14:paraId="2FAFD8D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081FA8A0" w14:textId="1C4DE146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154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45" w:type="pct"/>
          </w:tcPr>
          <w:p w14:paraId="4194ABC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7F8F178E" w14:textId="6E487D68" w:rsidR="00AE55B4" w:rsidRPr="006375B5" w:rsidRDefault="00E70258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B97343">
              <w:rPr>
                <w:rFonts w:asciiTheme="majorBidi" w:eastAsia="Times New Roman" w:hAnsiTheme="majorBidi" w:cstheme="majorBidi"/>
                <w:sz w:val="30"/>
                <w:szCs w:val="30"/>
              </w:rPr>
              <w:t>20</w:t>
            </w:r>
            <w:r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2F87A51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01D60D33" w14:textId="76003012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Pr="006375B5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AE55B4" w:rsidRPr="006375B5" w14:paraId="7FEE07DC" w14:textId="77777777" w:rsidTr="006F63C2">
        <w:trPr>
          <w:trHeight w:val="70"/>
        </w:trPr>
        <w:tc>
          <w:tcPr>
            <w:tcW w:w="1797" w:type="pct"/>
          </w:tcPr>
          <w:p w14:paraId="7A9511F6" w14:textId="4F78151D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ค่าใช้จ่าย</w:t>
            </w:r>
            <w:r w:rsidRPr="006375B5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(ผลประโยชน์)</w:t>
            </w:r>
            <w:r w:rsidR="004E7680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536" w:type="pct"/>
          </w:tcPr>
          <w:p w14:paraId="43DEF298" w14:textId="77777777" w:rsidR="00AE55B4" w:rsidRPr="006375B5" w:rsidRDefault="00AE55B4" w:rsidP="00AE55B4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double" w:sz="4" w:space="0" w:color="auto"/>
            </w:tcBorders>
          </w:tcPr>
          <w:p w14:paraId="5B0D7E2B" w14:textId="561C7390" w:rsidR="00AE55B4" w:rsidRPr="006375B5" w:rsidRDefault="00496DCB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  <w:r w:rsidR="00B9734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36</w:t>
            </w:r>
          </w:p>
        </w:tc>
        <w:tc>
          <w:tcPr>
            <w:tcW w:w="126" w:type="pct"/>
          </w:tcPr>
          <w:p w14:paraId="2FAE265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702A975" w14:textId="4D8BC8E6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288</w:t>
            </w:r>
          </w:p>
        </w:tc>
        <w:tc>
          <w:tcPr>
            <w:tcW w:w="145" w:type="pct"/>
          </w:tcPr>
          <w:p w14:paraId="4C2BC80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double" w:sz="4" w:space="0" w:color="auto"/>
            </w:tcBorders>
          </w:tcPr>
          <w:p w14:paraId="46A52B7A" w14:textId="0F8A0B05" w:rsidR="00AE55B4" w:rsidRPr="006375B5" w:rsidRDefault="00E70258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B97343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128" w:type="pct"/>
          </w:tcPr>
          <w:p w14:paraId="4981C1F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</w:tcPr>
          <w:p w14:paraId="11FBB226" w14:textId="3A5C44BD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(</w:t>
            </w:r>
            <w:r w:rsidR="000E564C" w:rsidRPr="000E564C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Pr="006375B5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61C8206E" w14:textId="5591065C" w:rsidR="00A455D7" w:rsidRPr="006375B5" w:rsidRDefault="00A455D7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Cs/>
          <w:sz w:val="30"/>
          <w:szCs w:val="30"/>
        </w:rPr>
      </w:pPr>
    </w:p>
    <w:tbl>
      <w:tblPr>
        <w:tblW w:w="9378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761"/>
        <w:gridCol w:w="922"/>
        <w:gridCol w:w="188"/>
        <w:gridCol w:w="1016"/>
        <w:gridCol w:w="188"/>
        <w:gridCol w:w="926"/>
        <w:gridCol w:w="193"/>
        <w:gridCol w:w="918"/>
        <w:gridCol w:w="188"/>
        <w:gridCol w:w="923"/>
        <w:gridCol w:w="188"/>
        <w:gridCol w:w="967"/>
      </w:tblGrid>
      <w:tr w:rsidR="007A1C6E" w:rsidRPr="006375B5" w14:paraId="304BF16B" w14:textId="77777777" w:rsidTr="00AE55B4">
        <w:trPr>
          <w:cantSplit/>
          <w:trHeight w:val="412"/>
        </w:trPr>
        <w:tc>
          <w:tcPr>
            <w:tcW w:w="2761" w:type="dxa"/>
          </w:tcPr>
          <w:p w14:paraId="36034972" w14:textId="77777777" w:rsidR="007A1C6E" w:rsidRPr="006375B5" w:rsidRDefault="007A1C6E" w:rsidP="00085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617" w:type="dxa"/>
            <w:gridSpan w:val="11"/>
          </w:tcPr>
          <w:p w14:paraId="372562CC" w14:textId="77777777" w:rsidR="007A1C6E" w:rsidRPr="006375B5" w:rsidRDefault="007A1C6E" w:rsidP="00085C9C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142B70" w:rsidRPr="006375B5" w14:paraId="574E1EB0" w14:textId="77777777" w:rsidTr="00AE55B4">
        <w:trPr>
          <w:cantSplit/>
          <w:trHeight w:val="397"/>
        </w:trPr>
        <w:tc>
          <w:tcPr>
            <w:tcW w:w="2761" w:type="dxa"/>
          </w:tcPr>
          <w:p w14:paraId="7CE065A5" w14:textId="77777777" w:rsidR="00142B70" w:rsidRPr="006375B5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40" w:type="dxa"/>
            <w:gridSpan w:val="5"/>
            <w:vAlign w:val="center"/>
          </w:tcPr>
          <w:p w14:paraId="47A85CE8" w14:textId="5DB94686" w:rsidR="00142B70" w:rsidRPr="006375B5" w:rsidRDefault="000E564C" w:rsidP="00142B70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93" w:type="dxa"/>
          </w:tcPr>
          <w:p w14:paraId="210114C3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41864692" w14:textId="76DE28D7" w:rsidR="00142B70" w:rsidRPr="006375B5" w:rsidRDefault="000E564C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142B70" w:rsidRPr="006375B5" w14:paraId="7DCDC969" w14:textId="77777777" w:rsidTr="00AE55B4">
        <w:trPr>
          <w:cantSplit/>
          <w:trHeight w:val="1192"/>
        </w:trPr>
        <w:tc>
          <w:tcPr>
            <w:tcW w:w="2761" w:type="dxa"/>
          </w:tcPr>
          <w:p w14:paraId="4BF64975" w14:textId="77777777" w:rsidR="00142B70" w:rsidRPr="006375B5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77DE66E" w14:textId="77777777" w:rsidR="0019714D" w:rsidRPr="006375B5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C6242CD" w14:textId="1C13B66E" w:rsidR="0019714D" w:rsidRPr="006375B5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22" w:type="dxa"/>
            <w:vAlign w:val="bottom"/>
          </w:tcPr>
          <w:p w14:paraId="50A970BD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0F56DA54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2028FED" w14:textId="77777777" w:rsidR="00142B70" w:rsidRPr="006375B5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07582E8C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5CFE7438" w14:textId="77777777" w:rsidR="00142B70" w:rsidRPr="006375B5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8BD6D80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061E8339" w14:textId="77777777" w:rsidR="00142B70" w:rsidRPr="006375B5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9CCC44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9552D23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43B168CA" w14:textId="77777777" w:rsidR="00142B70" w:rsidRPr="006375B5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80DD565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15C02629" w14:textId="77777777" w:rsidR="00142B70" w:rsidRPr="006375B5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0784BBA7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0A1FB775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42B70" w:rsidRPr="006375B5" w14:paraId="425BF862" w14:textId="77777777" w:rsidTr="00AE55B4">
        <w:trPr>
          <w:cantSplit/>
          <w:trHeight w:val="412"/>
        </w:trPr>
        <w:tc>
          <w:tcPr>
            <w:tcW w:w="2761" w:type="dxa"/>
          </w:tcPr>
          <w:p w14:paraId="5AB4AD0A" w14:textId="77777777" w:rsidR="00142B70" w:rsidRPr="006375B5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17" w:type="dxa"/>
            <w:gridSpan w:val="11"/>
          </w:tcPr>
          <w:p w14:paraId="605F480D" w14:textId="77777777" w:rsidR="00142B70" w:rsidRPr="006375B5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19714D" w:rsidRPr="006375B5" w14:paraId="0D946395" w14:textId="77777777" w:rsidTr="00AE55B4">
        <w:trPr>
          <w:cantSplit/>
          <w:trHeight w:val="412"/>
        </w:trPr>
        <w:tc>
          <w:tcPr>
            <w:tcW w:w="2761" w:type="dxa"/>
          </w:tcPr>
          <w:p w14:paraId="46D2D839" w14:textId="66ACEF71" w:rsidR="0019714D" w:rsidRPr="006375B5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617" w:type="dxa"/>
            <w:gridSpan w:val="11"/>
          </w:tcPr>
          <w:p w14:paraId="21BDE8B0" w14:textId="77777777" w:rsidR="0019714D" w:rsidRPr="006375B5" w:rsidRDefault="0019714D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2847D0" w:rsidRPr="006375B5" w14:paraId="7FA605EF" w14:textId="77777777" w:rsidTr="00AE55B4">
        <w:trPr>
          <w:cantSplit/>
          <w:trHeight w:val="110"/>
        </w:trPr>
        <w:tc>
          <w:tcPr>
            <w:tcW w:w="2761" w:type="dxa"/>
          </w:tcPr>
          <w:p w14:paraId="2898C061" w14:textId="77777777" w:rsidR="002847D0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ผล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กำไร (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ขาดทุน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)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จากการป้องกันความเสี่ยง</w:t>
            </w:r>
          </w:p>
          <w:p w14:paraId="5363572F" w14:textId="07190DCD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 </w:t>
            </w:r>
            <w:r w:rsidRPr="006375B5">
              <w:rPr>
                <w:rFonts w:asciiTheme="majorBidi" w:hAnsiTheme="majorBidi" w:hint="cs"/>
                <w:sz w:val="30"/>
                <w:szCs w:val="30"/>
                <w:cs/>
              </w:rPr>
              <w:t>กระแสเงินสด</w:t>
            </w:r>
          </w:p>
        </w:tc>
        <w:tc>
          <w:tcPr>
            <w:tcW w:w="922" w:type="dxa"/>
            <w:vAlign w:val="bottom"/>
          </w:tcPr>
          <w:p w14:paraId="25147B1F" w14:textId="6BF491C0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88" w:type="dxa"/>
          </w:tcPr>
          <w:p w14:paraId="1DC40DF5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0558449A" w14:textId="20887427" w:rsidR="002847D0" w:rsidRPr="006375B5" w:rsidRDefault="002847D0" w:rsidP="002847D0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264C7E32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5F920B1F" w14:textId="2DDCCA52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193" w:type="dxa"/>
          </w:tcPr>
          <w:p w14:paraId="00C17EA1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239C37" w14:textId="0A4A7094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632CA686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42FD3F07" w14:textId="64CD8780" w:rsidR="002847D0" w:rsidRPr="006375B5" w:rsidRDefault="002847D0" w:rsidP="002847D0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0867D7B2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2CA8D93" w14:textId="3BD41A02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2847D0" w:rsidRPr="006375B5" w14:paraId="70E019E6" w14:textId="77777777" w:rsidTr="00AE55B4">
        <w:trPr>
          <w:cantSplit/>
          <w:trHeight w:val="110"/>
        </w:trPr>
        <w:tc>
          <w:tcPr>
            <w:tcW w:w="2761" w:type="dxa"/>
          </w:tcPr>
          <w:p w14:paraId="31A6FF61" w14:textId="67332CAA" w:rsidR="002847D0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ผลต่างจากการแปลงค่าหน่วยงานในต่างประเทศ</w:t>
            </w:r>
          </w:p>
        </w:tc>
        <w:tc>
          <w:tcPr>
            <w:tcW w:w="922" w:type="dxa"/>
            <w:vAlign w:val="bottom"/>
          </w:tcPr>
          <w:p w14:paraId="6E9FE9E7" w14:textId="32D11DAB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283</w:t>
            </w:r>
          </w:p>
        </w:tc>
        <w:tc>
          <w:tcPr>
            <w:tcW w:w="188" w:type="dxa"/>
          </w:tcPr>
          <w:p w14:paraId="07DD2F91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4B768FD6" w14:textId="1B6BFA59" w:rsidR="002847D0" w:rsidRPr="006375B5" w:rsidRDefault="002847D0" w:rsidP="002847D0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E78ED7F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03BD211" w14:textId="186FD7EA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283</w:t>
            </w:r>
          </w:p>
        </w:tc>
        <w:tc>
          <w:tcPr>
            <w:tcW w:w="193" w:type="dxa"/>
          </w:tcPr>
          <w:p w14:paraId="31F6A11B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D8F54DC" w14:textId="15BAEC99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90</w:t>
            </w:r>
          </w:p>
        </w:tc>
        <w:tc>
          <w:tcPr>
            <w:tcW w:w="188" w:type="dxa"/>
          </w:tcPr>
          <w:p w14:paraId="5EB763C5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C7B7354" w14:textId="3F137316" w:rsidR="002847D0" w:rsidRPr="006375B5" w:rsidRDefault="002847D0" w:rsidP="002847D0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67043388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739D654" w14:textId="6832F419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90</w:t>
            </w:r>
          </w:p>
        </w:tc>
      </w:tr>
      <w:tr w:rsidR="002847D0" w:rsidRPr="006375B5" w14:paraId="4F9B9E8C" w14:textId="77777777" w:rsidTr="00AE55B4">
        <w:trPr>
          <w:cantSplit/>
          <w:trHeight w:val="110"/>
        </w:trPr>
        <w:tc>
          <w:tcPr>
            <w:tcW w:w="2761" w:type="dxa"/>
          </w:tcPr>
          <w:p w14:paraId="7540745D" w14:textId="314562A1" w:rsidR="002847D0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สินทรัพย์ทางการเงินที่วัดมูลค่าด้วยมูลค่ายุติธรรมผ่านกำไรขาดทุนเบ็ดเสร็จอื่น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922" w:type="dxa"/>
            <w:vAlign w:val="bottom"/>
          </w:tcPr>
          <w:p w14:paraId="44BCFB56" w14:textId="53DC0F75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(300)</w:t>
            </w:r>
          </w:p>
        </w:tc>
        <w:tc>
          <w:tcPr>
            <w:tcW w:w="188" w:type="dxa"/>
          </w:tcPr>
          <w:p w14:paraId="2102ED48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0855B13C" w14:textId="609E75EA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5A7D089D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09C04342" w14:textId="4D23EF64" w:rsidR="002847D0" w:rsidRPr="006375B5" w:rsidRDefault="002847D0" w:rsidP="002847D0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(300)</w:t>
            </w:r>
          </w:p>
        </w:tc>
        <w:tc>
          <w:tcPr>
            <w:tcW w:w="193" w:type="dxa"/>
          </w:tcPr>
          <w:p w14:paraId="2FE0F4BF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641A1EF2" w14:textId="3E3E5CEF" w:rsidR="002847D0" w:rsidRPr="006375B5" w:rsidRDefault="002847D0" w:rsidP="002847D0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592228C4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E82D4E7" w14:textId="7980067A" w:rsidR="002847D0" w:rsidRPr="006375B5" w:rsidRDefault="002847D0" w:rsidP="002847D0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4C2E5265" w14:textId="77777777" w:rsidR="002847D0" w:rsidRPr="006375B5" w:rsidRDefault="002847D0" w:rsidP="002847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281BDA8A" w14:textId="3F85655D" w:rsidR="002847D0" w:rsidRPr="006375B5" w:rsidRDefault="002847D0" w:rsidP="002847D0">
            <w:pPr>
              <w:pStyle w:val="acctfourfigures"/>
              <w:tabs>
                <w:tab w:val="clear" w:pos="765"/>
                <w:tab w:val="decimal" w:pos="42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0747AA" w:rsidRPr="006375B5" w14:paraId="5DF26604" w14:textId="77777777" w:rsidTr="00AE55B4">
        <w:trPr>
          <w:cantSplit/>
          <w:trHeight w:val="110"/>
        </w:trPr>
        <w:tc>
          <w:tcPr>
            <w:tcW w:w="2761" w:type="dxa"/>
          </w:tcPr>
          <w:p w14:paraId="7C1FDBA1" w14:textId="236793E5" w:rsidR="000747AA" w:rsidRDefault="000747AA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 (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)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จากการประมาณ</w:t>
            </w:r>
          </w:p>
        </w:tc>
        <w:tc>
          <w:tcPr>
            <w:tcW w:w="922" w:type="dxa"/>
            <w:vAlign w:val="bottom"/>
          </w:tcPr>
          <w:p w14:paraId="6D39A25A" w14:textId="77777777" w:rsidR="000747AA" w:rsidRPr="006375B5" w:rsidRDefault="000747AA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7164211" w14:textId="77777777" w:rsidR="000747AA" w:rsidRPr="006375B5" w:rsidRDefault="000747AA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0BF16B42" w14:textId="77777777" w:rsidR="000747AA" w:rsidRPr="006375B5" w:rsidRDefault="000747AA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7AC77BA" w14:textId="77777777" w:rsidR="000747AA" w:rsidRPr="006375B5" w:rsidRDefault="000747AA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3E79EF9D" w14:textId="77777777" w:rsidR="000747AA" w:rsidRPr="006375B5" w:rsidRDefault="000747AA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66EA3A17" w14:textId="77777777" w:rsidR="000747AA" w:rsidRPr="006375B5" w:rsidRDefault="000747AA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42C37F50" w14:textId="77777777" w:rsidR="000747AA" w:rsidRPr="006375B5" w:rsidRDefault="000747AA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0F7FCAC" w14:textId="77777777" w:rsidR="000747AA" w:rsidRPr="006375B5" w:rsidRDefault="000747AA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24A53FCF" w14:textId="77777777" w:rsidR="000747AA" w:rsidRPr="006375B5" w:rsidRDefault="000747AA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28D9C32" w14:textId="77777777" w:rsidR="000747AA" w:rsidRPr="006375B5" w:rsidRDefault="000747AA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3DAE2C9D" w14:textId="77777777" w:rsidR="000747AA" w:rsidRPr="006375B5" w:rsidRDefault="000747AA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E55B4" w:rsidRPr="006375B5" w14:paraId="26A878E2" w14:textId="77777777" w:rsidTr="00AE55B4">
        <w:trPr>
          <w:cantSplit/>
          <w:trHeight w:val="110"/>
        </w:trPr>
        <w:tc>
          <w:tcPr>
            <w:tcW w:w="2761" w:type="dxa"/>
          </w:tcPr>
          <w:p w14:paraId="31F00C8E" w14:textId="743A563C" w:rsidR="00AE55B4" w:rsidRPr="006375B5" w:rsidRDefault="00ED0758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</w:t>
            </w:r>
            <w:r w:rsidR="00AE55B4"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การตามหลักคณิตศาสตร์</w:t>
            </w:r>
          </w:p>
        </w:tc>
        <w:tc>
          <w:tcPr>
            <w:tcW w:w="922" w:type="dxa"/>
            <w:vAlign w:val="bottom"/>
          </w:tcPr>
          <w:p w14:paraId="611E66DF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65D573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25E6FF5E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9DF89B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7FB2559D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778B741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3BF0E979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439A87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52FFB697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370C99E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7978B443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E55B4" w:rsidRPr="006375B5" w14:paraId="677152EF" w14:textId="77777777" w:rsidTr="00AE55B4">
        <w:trPr>
          <w:cantSplit/>
          <w:trHeight w:val="78"/>
        </w:trPr>
        <w:tc>
          <w:tcPr>
            <w:tcW w:w="2761" w:type="dxa"/>
          </w:tcPr>
          <w:p w14:paraId="2B592D00" w14:textId="096756FE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1720188B" w14:textId="615CCBDA" w:rsidR="00AE55B4" w:rsidRPr="006375B5" w:rsidRDefault="00824F87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42</w:t>
            </w:r>
          </w:p>
        </w:tc>
        <w:tc>
          <w:tcPr>
            <w:tcW w:w="188" w:type="dxa"/>
          </w:tcPr>
          <w:p w14:paraId="455A412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  <w:vAlign w:val="bottom"/>
          </w:tcPr>
          <w:p w14:paraId="32830310" w14:textId="287B2DBA" w:rsidR="00AE55B4" w:rsidRPr="006375B5" w:rsidRDefault="00C564B1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88" w:type="dxa"/>
          </w:tcPr>
          <w:p w14:paraId="67193AA0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4DEB06B5" w14:textId="4E5BCE30" w:rsidR="00AE55B4" w:rsidRPr="006375B5" w:rsidRDefault="00C564B1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</w:p>
        </w:tc>
        <w:tc>
          <w:tcPr>
            <w:tcW w:w="193" w:type="dxa"/>
          </w:tcPr>
          <w:p w14:paraId="4C6D2DE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13863908" w14:textId="1754C47D" w:rsidR="00AE55B4" w:rsidRPr="006375B5" w:rsidRDefault="00C564B1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1F469A0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72901299" w14:textId="51EBB537" w:rsidR="00AE55B4" w:rsidRPr="006375B5" w:rsidRDefault="00C564B1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88" w:type="dxa"/>
          </w:tcPr>
          <w:p w14:paraId="1C2674C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0A5B30F1" w14:textId="401835F7" w:rsidR="00AE55B4" w:rsidRPr="006375B5" w:rsidRDefault="00C564B1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AE55B4" w:rsidRPr="006375B5" w14:paraId="3967C608" w14:textId="77777777" w:rsidTr="00AE55B4">
        <w:trPr>
          <w:cantSplit/>
          <w:trHeight w:val="78"/>
        </w:trPr>
        <w:tc>
          <w:tcPr>
            <w:tcW w:w="2761" w:type="dxa"/>
          </w:tcPr>
          <w:p w14:paraId="5C617E2F" w14:textId="3F3A2C6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32B508" w14:textId="1B92E5B9" w:rsidR="00AE55B4" w:rsidRPr="00067CAD" w:rsidRDefault="002847D0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6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27</w:t>
            </w:r>
          </w:p>
        </w:tc>
        <w:tc>
          <w:tcPr>
            <w:tcW w:w="188" w:type="dxa"/>
            <w:vAlign w:val="bottom"/>
          </w:tcPr>
          <w:p w14:paraId="6B57B338" w14:textId="77777777" w:rsidR="00AE55B4" w:rsidRPr="00067CAD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357D8" w14:textId="010678C3" w:rsidR="00AE55B4" w:rsidRPr="00067CAD" w:rsidRDefault="00C564B1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67CA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(8)</w:t>
            </w:r>
          </w:p>
        </w:tc>
        <w:tc>
          <w:tcPr>
            <w:tcW w:w="188" w:type="dxa"/>
            <w:vAlign w:val="bottom"/>
          </w:tcPr>
          <w:p w14:paraId="2FCDAD8C" w14:textId="77777777" w:rsidR="00AE55B4" w:rsidRPr="00067CAD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87908E" w14:textId="135EC631" w:rsidR="00AE55B4" w:rsidRPr="00067CAD" w:rsidRDefault="002847D0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19</w:t>
            </w:r>
          </w:p>
        </w:tc>
        <w:tc>
          <w:tcPr>
            <w:tcW w:w="193" w:type="dxa"/>
            <w:vAlign w:val="bottom"/>
          </w:tcPr>
          <w:p w14:paraId="6BC1500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272DF3" w14:textId="445392E9" w:rsidR="00AE55B4" w:rsidRPr="006375B5" w:rsidRDefault="00D739CB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-3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188" w:type="dxa"/>
            <w:vAlign w:val="bottom"/>
          </w:tcPr>
          <w:p w14:paraId="641AA4C2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-38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2F8C74" w14:textId="7592C85A" w:rsidR="00AE55B4" w:rsidRPr="006375B5" w:rsidRDefault="000E564C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88" w:type="dxa"/>
            <w:vAlign w:val="bottom"/>
          </w:tcPr>
          <w:p w14:paraId="542C2025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DA1BC2" w14:textId="17EE9CCF" w:rsidR="00AE55B4" w:rsidRPr="006375B5" w:rsidRDefault="00313763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40</w:t>
            </w:r>
          </w:p>
        </w:tc>
      </w:tr>
      <w:tr w:rsidR="00AE55B4" w:rsidRPr="006375B5" w14:paraId="02BA1A2F" w14:textId="77777777" w:rsidTr="00AE55B4">
        <w:trPr>
          <w:cantSplit/>
          <w:trHeight w:val="412"/>
        </w:trPr>
        <w:tc>
          <w:tcPr>
            <w:tcW w:w="2761" w:type="dxa"/>
          </w:tcPr>
          <w:p w14:paraId="42046C16" w14:textId="1A2046D6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617" w:type="dxa"/>
            <w:gridSpan w:val="11"/>
          </w:tcPr>
          <w:p w14:paraId="3EB361C2" w14:textId="2AFC2911" w:rsidR="00AE55B4" w:rsidRPr="006375B5" w:rsidRDefault="00AE55B4" w:rsidP="00AE55B4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</w:t>
            </w: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การเงินเฉพาะกิจการ</w:t>
            </w:r>
          </w:p>
        </w:tc>
      </w:tr>
      <w:tr w:rsidR="00AE55B4" w:rsidRPr="006375B5" w14:paraId="5DD9E253" w14:textId="77777777" w:rsidTr="00AE55B4">
        <w:trPr>
          <w:cantSplit/>
          <w:trHeight w:val="397"/>
        </w:trPr>
        <w:tc>
          <w:tcPr>
            <w:tcW w:w="2761" w:type="dxa"/>
          </w:tcPr>
          <w:p w14:paraId="388B3439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40" w:type="dxa"/>
            <w:gridSpan w:val="5"/>
            <w:vAlign w:val="center"/>
          </w:tcPr>
          <w:p w14:paraId="4F5F3C8F" w14:textId="5F305ADD" w:rsidR="00AE55B4" w:rsidRPr="006375B5" w:rsidRDefault="000E564C" w:rsidP="00AE55B4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2565</w:t>
            </w:r>
          </w:p>
        </w:tc>
        <w:tc>
          <w:tcPr>
            <w:tcW w:w="193" w:type="dxa"/>
          </w:tcPr>
          <w:p w14:paraId="13A3203B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184" w:type="dxa"/>
            <w:gridSpan w:val="5"/>
            <w:vAlign w:val="center"/>
          </w:tcPr>
          <w:p w14:paraId="74182895" w14:textId="64FFE825" w:rsidR="00AE55B4" w:rsidRPr="006375B5" w:rsidRDefault="000E564C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0E564C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</w:tr>
      <w:tr w:rsidR="00AE55B4" w:rsidRPr="006375B5" w14:paraId="57B1F3C7" w14:textId="77777777" w:rsidTr="00AE55B4">
        <w:trPr>
          <w:cantSplit/>
          <w:trHeight w:val="1192"/>
        </w:trPr>
        <w:tc>
          <w:tcPr>
            <w:tcW w:w="2761" w:type="dxa"/>
          </w:tcPr>
          <w:p w14:paraId="0ACC704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FC43B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BBF6B5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22" w:type="dxa"/>
            <w:vAlign w:val="bottom"/>
          </w:tcPr>
          <w:p w14:paraId="298700D1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3B371B95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4C29EBCF" w14:textId="77777777" w:rsidR="00AE55B4" w:rsidRPr="006375B5" w:rsidRDefault="00AE55B4" w:rsidP="00AE55B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7F484561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129A8AA2" w14:textId="77777777" w:rsidR="00AE55B4" w:rsidRPr="006375B5" w:rsidRDefault="00AE55B4" w:rsidP="00AE55B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4DC52E03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2082F5AB" w14:textId="77777777" w:rsidR="00AE55B4" w:rsidRPr="006375B5" w:rsidRDefault="00AE55B4" w:rsidP="00AE55B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176D06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CBE5918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D6CC65D" w14:textId="77777777" w:rsidR="00AE55B4" w:rsidRPr="006375B5" w:rsidRDefault="00AE55B4" w:rsidP="00AE55B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71028CB0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09DC30E7" w14:textId="77777777" w:rsidR="00AE55B4" w:rsidRPr="006375B5" w:rsidRDefault="00AE55B4" w:rsidP="00AE55B4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5F4CD639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21C32D6A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AE55B4" w:rsidRPr="006375B5" w14:paraId="2C23D380" w14:textId="77777777" w:rsidTr="00AE55B4">
        <w:trPr>
          <w:cantSplit/>
          <w:trHeight w:val="412"/>
        </w:trPr>
        <w:tc>
          <w:tcPr>
            <w:tcW w:w="2761" w:type="dxa"/>
          </w:tcPr>
          <w:p w14:paraId="60E202F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17" w:type="dxa"/>
            <w:gridSpan w:val="11"/>
          </w:tcPr>
          <w:p w14:paraId="5997B5BC" w14:textId="77777777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AE55B4" w:rsidRPr="006375B5" w14:paraId="291BB066" w14:textId="77777777" w:rsidTr="00AE55B4">
        <w:trPr>
          <w:cantSplit/>
          <w:trHeight w:val="412"/>
        </w:trPr>
        <w:tc>
          <w:tcPr>
            <w:tcW w:w="2761" w:type="dxa"/>
          </w:tcPr>
          <w:p w14:paraId="31978071" w14:textId="152DA3EA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617" w:type="dxa"/>
            <w:gridSpan w:val="11"/>
          </w:tcPr>
          <w:p w14:paraId="1C274200" w14:textId="12F602E8" w:rsidR="00AE55B4" w:rsidRPr="006375B5" w:rsidRDefault="00AE55B4" w:rsidP="00AE55B4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E55B4" w:rsidRPr="006375B5" w14:paraId="32009EF9" w14:textId="77777777" w:rsidTr="00AE55B4">
        <w:trPr>
          <w:cantSplit/>
          <w:trHeight w:val="110"/>
        </w:trPr>
        <w:tc>
          <w:tcPr>
            <w:tcW w:w="2761" w:type="dxa"/>
          </w:tcPr>
          <w:p w14:paraId="27B2453B" w14:textId="4BB32D4A" w:rsidR="00AE55B4" w:rsidRPr="006375B5" w:rsidRDefault="00C4600E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 (</w:t>
            </w:r>
            <w:r w:rsidR="00AE55B4"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) </w:t>
            </w:r>
            <w:r w:rsidR="00AE55B4"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จากการประมาณ</w:t>
            </w:r>
          </w:p>
        </w:tc>
        <w:tc>
          <w:tcPr>
            <w:tcW w:w="922" w:type="dxa"/>
            <w:vAlign w:val="bottom"/>
          </w:tcPr>
          <w:p w14:paraId="7D169E61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7C6E70C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549AA248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B5085B6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B2683FC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FA257D4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2102E77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1D36BE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DEC971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BE2D60F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683AC767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E55B4" w:rsidRPr="006375B5" w14:paraId="56B92E1F" w14:textId="77777777" w:rsidTr="00AE55B4">
        <w:trPr>
          <w:cantSplit/>
          <w:trHeight w:val="110"/>
        </w:trPr>
        <w:tc>
          <w:tcPr>
            <w:tcW w:w="2761" w:type="dxa"/>
          </w:tcPr>
          <w:p w14:paraId="3179D4B1" w14:textId="40A4A625" w:rsidR="00AE55B4" w:rsidRPr="006375B5" w:rsidRDefault="00E13AB9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 </w:t>
            </w:r>
            <w:r w:rsidR="00AE55B4"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การตามหลักคณิตศาสตร์</w:t>
            </w:r>
          </w:p>
        </w:tc>
        <w:tc>
          <w:tcPr>
            <w:tcW w:w="922" w:type="dxa"/>
            <w:vAlign w:val="bottom"/>
          </w:tcPr>
          <w:p w14:paraId="29E15874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50B1EE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56AE3A32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4FB70A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D1E4E86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EB7550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44D79D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E106A1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C3D0B3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12A27AA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vAlign w:val="bottom"/>
          </w:tcPr>
          <w:p w14:paraId="194066EC" w14:textId="77777777" w:rsidR="00AE55B4" w:rsidRPr="006375B5" w:rsidRDefault="00AE55B4" w:rsidP="00AE55B4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AE55B4" w:rsidRPr="006375B5" w14:paraId="5C311978" w14:textId="77777777" w:rsidTr="00AE55B4">
        <w:trPr>
          <w:cantSplit/>
          <w:trHeight w:val="78"/>
        </w:trPr>
        <w:tc>
          <w:tcPr>
            <w:tcW w:w="2761" w:type="dxa"/>
          </w:tcPr>
          <w:p w14:paraId="192B328E" w14:textId="4D9903A0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293F3C84" w14:textId="753B9EB9" w:rsidR="00AE55B4" w:rsidRPr="006375B5" w:rsidRDefault="00824F87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11</w:t>
            </w:r>
          </w:p>
        </w:tc>
        <w:tc>
          <w:tcPr>
            <w:tcW w:w="188" w:type="dxa"/>
          </w:tcPr>
          <w:p w14:paraId="7A01600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  <w:vAlign w:val="bottom"/>
          </w:tcPr>
          <w:p w14:paraId="21CCEE37" w14:textId="68159787" w:rsidR="00AE55B4" w:rsidRPr="006375B5" w:rsidRDefault="00C4600E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824F87"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4DDB8487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797812FE" w14:textId="0A8D9148" w:rsidR="00AE55B4" w:rsidRPr="006375B5" w:rsidRDefault="00824F87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93" w:type="dxa"/>
          </w:tcPr>
          <w:p w14:paraId="0E7DA651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056237A3" w14:textId="68E2B898" w:rsidR="00AE55B4" w:rsidRPr="006375B5" w:rsidRDefault="00C4600E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</w:tcPr>
          <w:p w14:paraId="23FD2343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413E79E9" w14:textId="4A920321" w:rsidR="00AE55B4" w:rsidRPr="006375B5" w:rsidRDefault="000E564C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88" w:type="dxa"/>
          </w:tcPr>
          <w:p w14:paraId="14D7BECE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bottom w:val="single" w:sz="4" w:space="0" w:color="auto"/>
            </w:tcBorders>
            <w:vAlign w:val="bottom"/>
          </w:tcPr>
          <w:p w14:paraId="33BFB28A" w14:textId="2C9A99ED" w:rsidR="00AE55B4" w:rsidRPr="006375B5" w:rsidRDefault="00C4600E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AE55B4" w:rsidRPr="006375B5" w14:paraId="1FF9003F" w14:textId="77777777" w:rsidTr="00AE55B4">
        <w:trPr>
          <w:cantSplit/>
          <w:trHeight w:val="78"/>
        </w:trPr>
        <w:tc>
          <w:tcPr>
            <w:tcW w:w="2761" w:type="dxa"/>
          </w:tcPr>
          <w:p w14:paraId="62AAF96B" w14:textId="24A89756" w:rsidR="00AE55B4" w:rsidRPr="006375B5" w:rsidRDefault="00AE55B4" w:rsidP="00E13AB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2F5C21" w14:textId="64EF2532" w:rsidR="00AE55B4" w:rsidRPr="00C4600E" w:rsidRDefault="00824F87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11</w:t>
            </w:r>
          </w:p>
        </w:tc>
        <w:tc>
          <w:tcPr>
            <w:tcW w:w="188" w:type="dxa"/>
            <w:vAlign w:val="bottom"/>
          </w:tcPr>
          <w:p w14:paraId="37EE4B29" w14:textId="77777777" w:rsidR="00AE55B4" w:rsidRPr="00C4600E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C63052" w14:textId="31F29EC4" w:rsidR="00AE55B4" w:rsidRPr="00C4600E" w:rsidRDefault="00C4600E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C4600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(</w:t>
            </w:r>
            <w:r w:rsidR="00824F87" w:rsidRPr="00824F87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2</w:t>
            </w:r>
            <w:r w:rsidRPr="00C4600E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  <w:vAlign w:val="bottom"/>
          </w:tcPr>
          <w:p w14:paraId="0D389E1F" w14:textId="77777777" w:rsidR="00AE55B4" w:rsidRPr="00C4600E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16C70E" w14:textId="6CE7E994" w:rsidR="00AE55B4" w:rsidRPr="00C4600E" w:rsidRDefault="00824F87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b/>
                <w:bCs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193" w:type="dxa"/>
            <w:vAlign w:val="bottom"/>
          </w:tcPr>
          <w:p w14:paraId="14DF3BFB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0CC222" w14:textId="79606D6D" w:rsidR="00AE55B4" w:rsidRPr="006375B5" w:rsidRDefault="00C4600E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)</w:t>
            </w:r>
          </w:p>
        </w:tc>
        <w:tc>
          <w:tcPr>
            <w:tcW w:w="188" w:type="dxa"/>
            <w:vAlign w:val="bottom"/>
          </w:tcPr>
          <w:p w14:paraId="2B8063CD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8173F4" w14:textId="49C64F9C" w:rsidR="00AE55B4" w:rsidRPr="006375B5" w:rsidRDefault="000E564C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88" w:type="dxa"/>
            <w:vAlign w:val="bottom"/>
          </w:tcPr>
          <w:p w14:paraId="3C4A5898" w14:textId="77777777" w:rsidR="00AE55B4" w:rsidRPr="006375B5" w:rsidRDefault="00AE55B4" w:rsidP="00AE55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6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3589ED" w14:textId="1C9C3B65" w:rsidR="00AE55B4" w:rsidRPr="006375B5" w:rsidRDefault="00C4600E" w:rsidP="00AE55B4">
            <w:pPr>
              <w:pStyle w:val="acctfourfigures"/>
              <w:tabs>
                <w:tab w:val="clear" w:pos="765"/>
                <w:tab w:val="decimal" w:pos="67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)</w:t>
            </w:r>
          </w:p>
        </w:tc>
      </w:tr>
    </w:tbl>
    <w:p w14:paraId="560BB8BC" w14:textId="0BDC3EDF" w:rsidR="00F574DF" w:rsidRPr="006375B5" w:rsidRDefault="00F574DF" w:rsidP="00F574DF">
      <w:pPr>
        <w:rPr>
          <w:sz w:val="30"/>
          <w:szCs w:val="30"/>
          <w:lang w:val="x-none" w:eastAsia="x-none"/>
        </w:rPr>
      </w:pPr>
    </w:p>
    <w:tbl>
      <w:tblPr>
        <w:tblW w:w="9669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697"/>
        <w:gridCol w:w="236"/>
        <w:gridCol w:w="687"/>
        <w:gridCol w:w="270"/>
        <w:gridCol w:w="700"/>
        <w:gridCol w:w="236"/>
        <w:gridCol w:w="785"/>
        <w:gridCol w:w="241"/>
        <w:gridCol w:w="647"/>
        <w:gridCol w:w="236"/>
        <w:gridCol w:w="720"/>
        <w:gridCol w:w="240"/>
        <w:gridCol w:w="716"/>
        <w:gridCol w:w="236"/>
        <w:gridCol w:w="772"/>
      </w:tblGrid>
      <w:tr w:rsidR="00BA3761" w:rsidRPr="006375B5" w14:paraId="6D6B202C" w14:textId="77777777" w:rsidTr="00104F47">
        <w:tc>
          <w:tcPr>
            <w:tcW w:w="2250" w:type="dxa"/>
            <w:shd w:val="clear" w:color="auto" w:fill="auto"/>
          </w:tcPr>
          <w:p w14:paraId="5329D7B5" w14:textId="77777777" w:rsidR="00BA3761" w:rsidRPr="006375B5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การกระทบยอดเพื่อหา</w:t>
            </w:r>
          </w:p>
        </w:tc>
        <w:tc>
          <w:tcPr>
            <w:tcW w:w="3611" w:type="dxa"/>
            <w:gridSpan w:val="7"/>
            <w:shd w:val="clear" w:color="auto" w:fill="auto"/>
          </w:tcPr>
          <w:p w14:paraId="07451F89" w14:textId="77777777" w:rsidR="00BA3761" w:rsidRPr="006375B5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1D78A03" w14:textId="77777777" w:rsidR="00BA3761" w:rsidRPr="006375B5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</w:p>
        </w:tc>
        <w:tc>
          <w:tcPr>
            <w:tcW w:w="3567" w:type="dxa"/>
            <w:gridSpan w:val="7"/>
          </w:tcPr>
          <w:p w14:paraId="44D65441" w14:textId="77777777" w:rsidR="00BA3761" w:rsidRPr="006375B5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DA68E3" w:rsidRPr="006375B5" w14:paraId="57328233" w14:textId="77777777" w:rsidTr="00104F47">
        <w:tc>
          <w:tcPr>
            <w:tcW w:w="2250" w:type="dxa"/>
            <w:shd w:val="clear" w:color="auto" w:fill="auto"/>
          </w:tcPr>
          <w:p w14:paraId="41BE31AB" w14:textId="77777777" w:rsidR="00DA68E3" w:rsidRPr="006375B5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4" w:right="-108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อัตราภาษีที่แท้จริง</w:t>
            </w:r>
          </w:p>
        </w:tc>
        <w:tc>
          <w:tcPr>
            <w:tcW w:w="1620" w:type="dxa"/>
            <w:gridSpan w:val="3"/>
            <w:shd w:val="clear" w:color="auto" w:fill="auto"/>
          </w:tcPr>
          <w:p w14:paraId="3884465D" w14:textId="0357A286" w:rsidR="00DA68E3" w:rsidRPr="006375B5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0E564C">
              <w:rPr>
                <w:rFonts w:ascii="Angsana New" w:hAnsi="Angsana New"/>
                <w:bCs/>
                <w:sz w:val="24"/>
                <w:szCs w:val="24"/>
              </w:rPr>
              <w:t>2565</w:t>
            </w:r>
          </w:p>
        </w:tc>
        <w:tc>
          <w:tcPr>
            <w:tcW w:w="270" w:type="dxa"/>
            <w:shd w:val="clear" w:color="auto" w:fill="auto"/>
          </w:tcPr>
          <w:p w14:paraId="458C1E13" w14:textId="77777777" w:rsidR="00DA68E3" w:rsidRPr="006375B5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1" w:type="dxa"/>
            <w:gridSpan w:val="3"/>
            <w:shd w:val="clear" w:color="auto" w:fill="auto"/>
          </w:tcPr>
          <w:p w14:paraId="2B6A92E6" w14:textId="053BBCE3" w:rsidR="00DA68E3" w:rsidRPr="006375B5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0E564C">
              <w:rPr>
                <w:rFonts w:ascii="Angsana New" w:hAnsi="Angsana New"/>
                <w:bCs/>
                <w:sz w:val="24"/>
                <w:szCs w:val="24"/>
              </w:rPr>
              <w:t>2564</w:t>
            </w:r>
          </w:p>
        </w:tc>
        <w:tc>
          <w:tcPr>
            <w:tcW w:w="241" w:type="dxa"/>
          </w:tcPr>
          <w:p w14:paraId="32924CC9" w14:textId="77777777" w:rsidR="00DA68E3" w:rsidRPr="006375B5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3" w:type="dxa"/>
            <w:gridSpan w:val="3"/>
          </w:tcPr>
          <w:p w14:paraId="31987C95" w14:textId="6395EB44" w:rsidR="00DA68E3" w:rsidRPr="006375B5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0E564C">
              <w:rPr>
                <w:rFonts w:ascii="Angsana New" w:hAnsi="Angsana New"/>
                <w:bCs/>
                <w:sz w:val="24"/>
                <w:szCs w:val="24"/>
              </w:rPr>
              <w:t>2565</w:t>
            </w:r>
          </w:p>
        </w:tc>
        <w:tc>
          <w:tcPr>
            <w:tcW w:w="240" w:type="dxa"/>
          </w:tcPr>
          <w:p w14:paraId="41F0377F" w14:textId="77777777" w:rsidR="00DA68E3" w:rsidRPr="006375B5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4" w:type="dxa"/>
            <w:gridSpan w:val="3"/>
          </w:tcPr>
          <w:p w14:paraId="378DD509" w14:textId="13365F67" w:rsidR="00DA68E3" w:rsidRPr="006375B5" w:rsidRDefault="000E564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0E564C">
              <w:rPr>
                <w:rFonts w:ascii="Angsana New" w:hAnsi="Angsana New"/>
                <w:bCs/>
                <w:sz w:val="24"/>
                <w:szCs w:val="24"/>
              </w:rPr>
              <w:t>2564</w:t>
            </w:r>
          </w:p>
        </w:tc>
      </w:tr>
      <w:tr w:rsidR="00BA3761" w:rsidRPr="006375B5" w14:paraId="12F24B55" w14:textId="77777777" w:rsidTr="00104F47">
        <w:tc>
          <w:tcPr>
            <w:tcW w:w="2250" w:type="dxa"/>
            <w:shd w:val="clear" w:color="auto" w:fill="auto"/>
          </w:tcPr>
          <w:p w14:paraId="47B9C6C1" w14:textId="77777777" w:rsidR="00BA3761" w:rsidRPr="006375B5" w:rsidRDefault="00BA3761" w:rsidP="00B55FB3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5CB51FAF" w14:textId="00EE4097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2B8D6C5E" w14:textId="77777777" w:rsidR="00BA3761" w:rsidRPr="006375B5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246DA11" w14:textId="2E93FF81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2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28873C" w14:textId="77777777" w:rsidR="00BA3761" w:rsidRPr="006375B5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A4E3481" w14:textId="311B573B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05412643" w14:textId="77777777" w:rsidR="00BA3761" w:rsidRPr="006375B5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66D115AA" w14:textId="1804D3C9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16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7E38FE09" w14:textId="77777777" w:rsidR="00BA3761" w:rsidRPr="006375B5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3EF0AC3A" w14:textId="41663216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320C0437" w14:textId="77777777" w:rsidR="00BA3761" w:rsidRPr="006375B5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5501AC1" w14:textId="39FDF347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5D1F1EDA" w14:textId="77777777" w:rsidR="00BA3761" w:rsidRPr="006375B5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348E0E15" w14:textId="21547DAE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48BEFF70" w14:textId="77777777" w:rsidR="00BA3761" w:rsidRPr="006375B5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3E60643D" w14:textId="4A4E18D4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A3761" w:rsidRPr="006375B5" w14:paraId="010A5875" w14:textId="77777777" w:rsidTr="00104F47">
        <w:tc>
          <w:tcPr>
            <w:tcW w:w="2250" w:type="dxa"/>
            <w:shd w:val="clear" w:color="auto" w:fill="auto"/>
          </w:tcPr>
          <w:p w14:paraId="1AE5F589" w14:textId="77777777" w:rsidR="00BA3761" w:rsidRPr="006375B5" w:rsidRDefault="00BA3761" w:rsidP="00BA3761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03093641" w14:textId="0C800773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137318E8" w14:textId="77777777" w:rsidR="00BA3761" w:rsidRPr="006375B5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418F4617" w14:textId="11FCA827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="Angsana New" w:hAnsi="Angsana New"/>
                <w:i/>
                <w:iCs/>
                <w:spacing w:val="-2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(</w:t>
            </w:r>
            <w:r w:rsidR="00902568" w:rsidRPr="006375B5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ล้านบาท</w:t>
            </w:r>
            <w:r w:rsidRPr="006375B5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3080A79D" w14:textId="77777777" w:rsidR="00BA3761" w:rsidRPr="006375B5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2AB01E8" w14:textId="1723A223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05751340" w14:textId="77777777" w:rsidR="00BA3761" w:rsidRPr="006375B5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77703C4A" w14:textId="0A1E7A1C" w:rsidR="00BA3761" w:rsidRPr="006375B5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1" w:type="dxa"/>
            <w:tcBorders>
              <w:bottom w:val="nil"/>
            </w:tcBorders>
          </w:tcPr>
          <w:p w14:paraId="27C5CC02" w14:textId="77777777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6A303C92" w14:textId="0036887C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579090B1" w14:textId="77777777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600BC678" w14:textId="02F19CF1" w:rsidR="00BA3761" w:rsidRPr="006375B5" w:rsidRDefault="00902568" w:rsidP="00902568">
            <w:pPr>
              <w:pStyle w:val="acctfourfigures"/>
              <w:tabs>
                <w:tab w:val="clear" w:pos="765"/>
              </w:tabs>
              <w:spacing w:line="240" w:lineRule="auto"/>
              <w:ind w:left="-95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0" w:type="dxa"/>
            <w:tcBorders>
              <w:bottom w:val="nil"/>
            </w:tcBorders>
          </w:tcPr>
          <w:p w14:paraId="3EC9C036" w14:textId="77777777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CDFB08E" w14:textId="122DAB44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0C8528BB" w14:textId="77777777" w:rsidR="00BA3761" w:rsidRPr="006375B5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6B784C0C" w14:textId="1BCC2D46" w:rsidR="00BA3761" w:rsidRPr="006375B5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652022" w:rsidRPr="006375B5" w14:paraId="15750769" w14:textId="77777777" w:rsidTr="00104F47">
        <w:tc>
          <w:tcPr>
            <w:tcW w:w="2250" w:type="dxa"/>
            <w:shd w:val="clear" w:color="auto" w:fill="auto"/>
          </w:tcPr>
          <w:p w14:paraId="7440C72E" w14:textId="77777777" w:rsidR="00652022" w:rsidRPr="006375B5" w:rsidRDefault="00652022" w:rsidP="00652022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กำไรก่อนภาษีเงินได้รวม</w:t>
            </w:r>
          </w:p>
        </w:tc>
        <w:tc>
          <w:tcPr>
            <w:tcW w:w="697" w:type="dxa"/>
            <w:shd w:val="clear" w:color="auto" w:fill="auto"/>
          </w:tcPr>
          <w:p w14:paraId="74261E9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570F38D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double" w:sz="4" w:space="0" w:color="auto"/>
            </w:tcBorders>
            <w:shd w:val="clear" w:color="auto" w:fill="auto"/>
          </w:tcPr>
          <w:p w14:paraId="093C60F0" w14:textId="3A3D48CB" w:rsidR="00652022" w:rsidRPr="006375B5" w:rsidRDefault="006013CE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3,0</w:t>
            </w:r>
            <w:r w:rsidR="00B97343">
              <w:rPr>
                <w:rFonts w:ascii="Angsana New" w:hAnsi="Angsana New"/>
                <w:sz w:val="24"/>
                <w:szCs w:val="24"/>
              </w:rPr>
              <w:t>01</w:t>
            </w:r>
          </w:p>
        </w:tc>
        <w:tc>
          <w:tcPr>
            <w:tcW w:w="270" w:type="dxa"/>
            <w:shd w:val="clear" w:color="auto" w:fill="auto"/>
          </w:tcPr>
          <w:p w14:paraId="6C5F7C46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262F8643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083E837F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double" w:sz="4" w:space="0" w:color="auto"/>
            </w:tcBorders>
            <w:shd w:val="clear" w:color="auto" w:fill="auto"/>
          </w:tcPr>
          <w:p w14:paraId="614759BB" w14:textId="4FD9DC6E" w:rsidR="00652022" w:rsidRPr="006375B5" w:rsidRDefault="000E564C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1</w:t>
            </w:r>
            <w:r w:rsidR="00652022" w:rsidRPr="006375B5">
              <w:rPr>
                <w:rFonts w:ascii="Angsana New" w:hAnsi="Angsana New"/>
                <w:sz w:val="24"/>
                <w:szCs w:val="24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855</w:t>
            </w:r>
          </w:p>
        </w:tc>
        <w:tc>
          <w:tcPr>
            <w:tcW w:w="241" w:type="dxa"/>
            <w:tcBorders>
              <w:bottom w:val="nil"/>
            </w:tcBorders>
          </w:tcPr>
          <w:p w14:paraId="094A366D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7F169EC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1D543EE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14:paraId="0D9BD802" w14:textId="7D4BBC0B" w:rsidR="00652022" w:rsidRPr="006375B5" w:rsidRDefault="00BF67A9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2,3</w:t>
            </w:r>
            <w:r w:rsidR="00B97343">
              <w:rPr>
                <w:rFonts w:ascii="Angsana New" w:hAnsi="Angsana New"/>
                <w:sz w:val="24"/>
                <w:szCs w:val="24"/>
                <w:lang w:val="en-US" w:bidi="th-TH"/>
              </w:rPr>
              <w:t>76</w:t>
            </w:r>
          </w:p>
        </w:tc>
        <w:tc>
          <w:tcPr>
            <w:tcW w:w="240" w:type="dxa"/>
            <w:tcBorders>
              <w:bottom w:val="nil"/>
            </w:tcBorders>
          </w:tcPr>
          <w:p w14:paraId="2EBA705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1746224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8E5E32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double" w:sz="4" w:space="0" w:color="auto"/>
            </w:tcBorders>
          </w:tcPr>
          <w:p w14:paraId="16494F54" w14:textId="50A73FD4" w:rsidR="00652022" w:rsidRPr="006375B5" w:rsidRDefault="000E564C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2</w:t>
            </w:r>
            <w:r w:rsidR="00652022" w:rsidRPr="006375B5">
              <w:rPr>
                <w:rFonts w:ascii="Angsana New" w:hAnsi="Angsana New"/>
                <w:sz w:val="24"/>
                <w:szCs w:val="24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37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</w:tr>
      <w:tr w:rsidR="00652022" w:rsidRPr="006375B5" w14:paraId="17EF2BCF" w14:textId="77777777" w:rsidTr="00104F47">
        <w:tc>
          <w:tcPr>
            <w:tcW w:w="2250" w:type="dxa"/>
            <w:vAlign w:val="bottom"/>
          </w:tcPr>
          <w:p w14:paraId="45A9FBF8" w14:textId="7BC9FEFE" w:rsidR="00652022" w:rsidRPr="006375B5" w:rsidRDefault="00652022" w:rsidP="00652022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จำนวนภาษีตามอัตราภาษีเงินได้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2534351C" w14:textId="5B256DDF" w:rsidR="00652022" w:rsidRPr="006375B5" w:rsidRDefault="006013CE" w:rsidP="00652022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EE628BE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EB5FC5B" w14:textId="147EDAC4" w:rsidR="00652022" w:rsidRPr="006375B5" w:rsidRDefault="006013CE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60</w:t>
            </w:r>
            <w:r w:rsidR="00B97343">
              <w:rPr>
                <w:rFonts w:ascii="Angsana New" w:hAnsi="Angsana New"/>
                <w:sz w:val="24"/>
                <w:szCs w:val="24"/>
              </w:rPr>
              <w:t>0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669F0825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7E087284" w14:textId="249D5EFC" w:rsidR="00652022" w:rsidRPr="006375B5" w:rsidRDefault="000E564C" w:rsidP="00652022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20</w:t>
            </w:r>
            <w:r w:rsidR="00652022" w:rsidRPr="006375B5">
              <w:rPr>
                <w:rFonts w:ascii="Angsana New" w:hAnsi="Angsana New"/>
                <w:sz w:val="24"/>
                <w:szCs w:val="24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51E348E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2D2F625" w14:textId="6B5F158D" w:rsidR="00652022" w:rsidRPr="006375B5" w:rsidRDefault="000E564C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tLeast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371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423992A7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nil"/>
            </w:tcBorders>
          </w:tcPr>
          <w:p w14:paraId="35BBE6C3" w14:textId="5996C96B" w:rsidR="00652022" w:rsidRPr="006375B5" w:rsidRDefault="00BF67A9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108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0490955E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nil"/>
            </w:tcBorders>
          </w:tcPr>
          <w:p w14:paraId="39BEF869" w14:textId="2A39411B" w:rsidR="00652022" w:rsidRPr="006375B5" w:rsidRDefault="00824F87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824F87">
              <w:rPr>
                <w:rFonts w:ascii="Angsana New" w:hAnsi="Angsana New" w:hint="cs"/>
                <w:sz w:val="24"/>
                <w:szCs w:val="24"/>
                <w:lang w:val="en-US" w:bidi="th-TH"/>
              </w:rPr>
              <w:t>47</w:t>
            </w:r>
            <w:r w:rsidR="00B97343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6E4CB600" w14:textId="0C13FEEE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bottom w:val="nil"/>
            </w:tcBorders>
          </w:tcPr>
          <w:p w14:paraId="0FEF0062" w14:textId="0F5474E0" w:rsidR="00652022" w:rsidRPr="006375B5" w:rsidRDefault="000E564C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20</w:t>
            </w:r>
            <w:r w:rsidR="00652022" w:rsidRPr="006375B5">
              <w:rPr>
                <w:rFonts w:ascii="Angsana New" w:hAnsi="Angsana New"/>
                <w:sz w:val="24"/>
                <w:szCs w:val="24"/>
              </w:rPr>
              <w:t>.</w:t>
            </w: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5EEE761C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double" w:sz="4" w:space="0" w:color="auto"/>
              <w:bottom w:val="nil"/>
            </w:tcBorders>
          </w:tcPr>
          <w:p w14:paraId="7D35E716" w14:textId="2FEB3FDE" w:rsidR="00652022" w:rsidRPr="006375B5" w:rsidRDefault="000E564C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474</w:t>
            </w:r>
          </w:p>
        </w:tc>
      </w:tr>
      <w:tr w:rsidR="00652022" w:rsidRPr="006375B5" w14:paraId="6EF713D9" w14:textId="77777777" w:rsidTr="00104F47">
        <w:tc>
          <w:tcPr>
            <w:tcW w:w="2250" w:type="dxa"/>
            <w:vAlign w:val="bottom"/>
          </w:tcPr>
          <w:p w14:paraId="4D705E91" w14:textId="0F486311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รายได้ที่ไม่ต้องเสียภาษี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6AE8CD9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0252AA7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CE1ECB6" w14:textId="351CE899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7242C3C1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65CAFD7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CD26DCC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CB08C6" w14:textId="1FB0A1EC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4B1C495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736EF18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17F26B0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75FC05E6" w14:textId="720C529D" w:rsidR="00652022" w:rsidRPr="006375B5" w:rsidRDefault="00652022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607B5232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60D3BED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4C0E549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7291AD5" w14:textId="674F8E20" w:rsidR="00652022" w:rsidRPr="006375B5" w:rsidRDefault="00652022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652022" w:rsidRPr="006375B5" w14:paraId="09377483" w14:textId="77777777" w:rsidTr="00104F47">
        <w:tc>
          <w:tcPr>
            <w:tcW w:w="2250" w:type="dxa"/>
            <w:vAlign w:val="bottom"/>
          </w:tcPr>
          <w:p w14:paraId="4EACCC2F" w14:textId="5B99595A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254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-  เงินปันผลรับจากบริษัท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ย่อย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6220AE1" w14:textId="3DAAE3AD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308317A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1C5F0A10" w14:textId="066E2EB9" w:rsidR="00652022" w:rsidRPr="006375B5" w:rsidRDefault="006013CE" w:rsidP="00580DFA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0511BB4B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144AD78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163C3BFA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D5B40C" w14:textId="3DC87407" w:rsidR="00652022" w:rsidRPr="006375B5" w:rsidRDefault="00652022" w:rsidP="00580DFA">
            <w:pPr>
              <w:pStyle w:val="acctfourfigures"/>
              <w:tabs>
                <w:tab w:val="clear" w:pos="765"/>
                <w:tab w:val="decimal" w:pos="308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tcBorders>
              <w:bottom w:val="nil"/>
            </w:tcBorders>
          </w:tcPr>
          <w:p w14:paraId="6468FC1C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A9CB084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82C7279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C30607A" w14:textId="74431C7C" w:rsidR="00652022" w:rsidRPr="00972319" w:rsidRDefault="00972319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(421)</w:t>
            </w:r>
          </w:p>
        </w:tc>
        <w:tc>
          <w:tcPr>
            <w:tcW w:w="240" w:type="dxa"/>
            <w:tcBorders>
              <w:bottom w:val="nil"/>
            </w:tcBorders>
          </w:tcPr>
          <w:p w14:paraId="26F1FDF7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2CA8B7C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FA05A30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5B0C30C" w14:textId="1ECBA9C5" w:rsidR="00652022" w:rsidRPr="006375B5" w:rsidRDefault="00652022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/>
              </w:rPr>
              <w:t>447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652022" w:rsidRPr="006375B5" w14:paraId="2E3375C7" w14:textId="77777777" w:rsidTr="00104F47">
        <w:tc>
          <w:tcPr>
            <w:tcW w:w="2250" w:type="dxa"/>
            <w:vAlign w:val="bottom"/>
          </w:tcPr>
          <w:p w14:paraId="65B7E010" w14:textId="77777777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12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6375B5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6375B5"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  <w:t>กำไรสุทธิที่ได้รับการส่งเสริม</w:t>
            </w:r>
          </w:p>
          <w:p w14:paraId="02F64DD9" w14:textId="07879943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pacing w:val="-12"/>
                <w:sz w:val="24"/>
                <w:szCs w:val="24"/>
              </w:rPr>
              <w:t xml:space="preserve">          </w:t>
            </w:r>
            <w:r w:rsidRPr="006375B5"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  <w:t>การลงทุน</w:t>
            </w:r>
          </w:p>
        </w:tc>
        <w:tc>
          <w:tcPr>
            <w:tcW w:w="697" w:type="dxa"/>
            <w:tcBorders>
              <w:top w:val="nil"/>
            </w:tcBorders>
            <w:shd w:val="clear" w:color="auto" w:fill="auto"/>
          </w:tcPr>
          <w:p w14:paraId="3E15313C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4E0E9581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nil"/>
            </w:tcBorders>
            <w:shd w:val="clear" w:color="auto" w:fill="auto"/>
          </w:tcPr>
          <w:p w14:paraId="3189CBE6" w14:textId="77777777" w:rsidR="00652022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208A4404" w14:textId="64666BC3" w:rsidR="006013CE" w:rsidRPr="006375B5" w:rsidRDefault="006013CE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(55)</w:t>
            </w: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7360123C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</w:tcBorders>
            <w:shd w:val="clear" w:color="auto" w:fill="auto"/>
          </w:tcPr>
          <w:p w14:paraId="47A87E42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26008A90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0B67425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DD06EF4" w14:textId="7E5556D9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48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41" w:type="dxa"/>
            <w:tcBorders>
              <w:top w:val="nil"/>
            </w:tcBorders>
          </w:tcPr>
          <w:p w14:paraId="403D9322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</w:tcBorders>
          </w:tcPr>
          <w:p w14:paraId="15424902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2AF79A69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5E8EC00C" w14:textId="77777777" w:rsidR="00652022" w:rsidRDefault="00652022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7EB68F6" w14:textId="54456533" w:rsidR="00972319" w:rsidRPr="006375B5" w:rsidRDefault="00972319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(4</w:t>
            </w:r>
            <w:r w:rsidR="00B97343">
              <w:rPr>
                <w:rFonts w:ascii="Angsana New" w:hAnsi="Angsana New"/>
                <w:sz w:val="24"/>
                <w:szCs w:val="24"/>
              </w:rPr>
              <w:t>1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40" w:type="dxa"/>
            <w:tcBorders>
              <w:top w:val="nil"/>
            </w:tcBorders>
          </w:tcPr>
          <w:p w14:paraId="1D2695C3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</w:tcBorders>
          </w:tcPr>
          <w:p w14:paraId="6C4C1EF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3F4E0F94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</w:tcBorders>
          </w:tcPr>
          <w:p w14:paraId="28B4568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30B86CD2" w14:textId="02AA5A68" w:rsidR="00652022" w:rsidRPr="006375B5" w:rsidRDefault="00652022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/>
              </w:rPr>
              <w:t>12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652022" w:rsidRPr="006375B5" w14:paraId="21796395" w14:textId="77777777" w:rsidTr="00104F47">
        <w:tc>
          <w:tcPr>
            <w:tcW w:w="2250" w:type="dxa"/>
            <w:vAlign w:val="bottom"/>
          </w:tcPr>
          <w:p w14:paraId="073A23B2" w14:textId="7E6D5328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6375B5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กำไร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จากการจำหน่ายเงินลงทุนในบริษัทร่วม</w:t>
            </w:r>
          </w:p>
        </w:tc>
        <w:tc>
          <w:tcPr>
            <w:tcW w:w="697" w:type="dxa"/>
            <w:shd w:val="clear" w:color="auto" w:fill="auto"/>
          </w:tcPr>
          <w:p w14:paraId="5C78135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589F859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</w:tcPr>
          <w:p w14:paraId="160008C3" w14:textId="77777777" w:rsidR="00652022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190933B8" w14:textId="4332A46C" w:rsidR="006013CE" w:rsidRPr="006375B5" w:rsidRDefault="00813EF7" w:rsidP="00580DFA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111D4F7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7423C744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1BA07D1B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69C81A49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  <w:p w14:paraId="76EC42F5" w14:textId="3846DDF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/>
              </w:rPr>
              <w:t>4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41" w:type="dxa"/>
          </w:tcPr>
          <w:p w14:paraId="60D19C2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</w:tcPr>
          <w:p w14:paraId="6460546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E9354F3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00DD6E0F" w14:textId="77777777" w:rsidR="00652022" w:rsidRDefault="00652022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52EE470" w14:textId="49D3E5B4" w:rsidR="00972319" w:rsidRPr="006375B5" w:rsidRDefault="00972319" w:rsidP="00580DFA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</w:tcPr>
          <w:p w14:paraId="02FE87B0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</w:tcPr>
          <w:p w14:paraId="79A82D19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43D700D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</w:tcPr>
          <w:p w14:paraId="71F5DCEE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A47D9C0" w14:textId="00299D1C" w:rsidR="00652022" w:rsidRPr="006375B5" w:rsidRDefault="00652022" w:rsidP="00580DFA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652022" w:rsidRPr="006375B5" w14:paraId="02A8A71E" w14:textId="77777777" w:rsidTr="00104F47">
        <w:tc>
          <w:tcPr>
            <w:tcW w:w="2250" w:type="dxa"/>
            <w:vAlign w:val="bottom"/>
          </w:tcPr>
          <w:p w14:paraId="707DAD40" w14:textId="0B52759F" w:rsidR="00652022" w:rsidRPr="006375B5" w:rsidRDefault="00652022" w:rsidP="00652022">
            <w:pPr>
              <w:tabs>
                <w:tab w:val="clear" w:pos="227"/>
                <w:tab w:val="clear" w:pos="2580"/>
                <w:tab w:val="left" w:pos="2412"/>
              </w:tabs>
              <w:ind w:right="-288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- อื่นๆ</w:t>
            </w:r>
          </w:p>
        </w:tc>
        <w:tc>
          <w:tcPr>
            <w:tcW w:w="697" w:type="dxa"/>
            <w:shd w:val="clear" w:color="auto" w:fill="auto"/>
          </w:tcPr>
          <w:p w14:paraId="206C5C8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78264649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6F6354E7" w14:textId="553FEB7F" w:rsidR="00652022" w:rsidRPr="006375B5" w:rsidRDefault="00B97343" w:rsidP="00B97343">
            <w:pPr>
              <w:pStyle w:val="acctfourfigures"/>
              <w:tabs>
                <w:tab w:val="clear" w:pos="765"/>
                <w:tab w:val="decimal" w:pos="22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BD21D2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02C75188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338F7286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2129474A" w14:textId="464AC72D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vAlign w:val="bottom"/>
          </w:tcPr>
          <w:p w14:paraId="47A0ACBC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A0F93BE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2A3CBF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0D5C5BD" w14:textId="61200354" w:rsidR="00652022" w:rsidRPr="006375B5" w:rsidRDefault="00972319" w:rsidP="00580DFA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440F9DCE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2625BFE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13EDEA0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33EF6955" w14:textId="7137CCD1" w:rsidR="00652022" w:rsidRPr="006375B5" w:rsidRDefault="00652022" w:rsidP="00580DFA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652022" w:rsidRPr="006375B5" w14:paraId="6B13AD82" w14:textId="77777777" w:rsidTr="00104F47">
        <w:tc>
          <w:tcPr>
            <w:tcW w:w="2250" w:type="dxa"/>
            <w:vAlign w:val="bottom"/>
          </w:tcPr>
          <w:p w14:paraId="1B1FD715" w14:textId="6ACBDE62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ค่าใช้จ่ายต้องห้ามทางภาษี</w:t>
            </w:r>
          </w:p>
        </w:tc>
        <w:tc>
          <w:tcPr>
            <w:tcW w:w="697" w:type="dxa"/>
            <w:shd w:val="clear" w:color="auto" w:fill="auto"/>
          </w:tcPr>
          <w:p w14:paraId="2F8B086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3CE9571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513FB84" w14:textId="02922333" w:rsidR="00652022" w:rsidRPr="006375B5" w:rsidRDefault="006013CE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A4A0FC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8C0DFED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2A5B7505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02EBB403" w14:textId="3A746250" w:rsidR="00652022" w:rsidRPr="006375B5" w:rsidRDefault="000E564C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43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276596A2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F50798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D53151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75E2174" w14:textId="242CAA20" w:rsidR="00652022" w:rsidRPr="006375B5" w:rsidRDefault="00972319" w:rsidP="00580DFA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13614C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52C86552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6CE3CFC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51EF7977" w14:textId="57A346AB" w:rsidR="00652022" w:rsidRPr="006375B5" w:rsidRDefault="00652022" w:rsidP="00580DFA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652022" w:rsidRPr="006375B5" w14:paraId="0847122F" w14:textId="77777777" w:rsidTr="00104F47">
        <w:tc>
          <w:tcPr>
            <w:tcW w:w="2250" w:type="dxa"/>
            <w:vAlign w:val="bottom"/>
          </w:tcPr>
          <w:p w14:paraId="79FEF908" w14:textId="67D0999B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ความ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แตกต่างในอัตราภาษีเงินได้ที่แท้จริงของส่วนแบ่งขาดทุนใน</w:t>
            </w:r>
            <w:r w:rsidRPr="006375B5">
              <w:rPr>
                <w:rFonts w:ascii="Angsana New" w:hAnsi="Angsana New"/>
                <w:spacing w:val="-6"/>
                <w:sz w:val="24"/>
                <w:szCs w:val="24"/>
                <w:cs/>
              </w:rPr>
              <w:t>เงินลงทุนในบริษัทร่วมและการร่วมค้า</w:t>
            </w:r>
          </w:p>
        </w:tc>
        <w:tc>
          <w:tcPr>
            <w:tcW w:w="697" w:type="dxa"/>
            <w:shd w:val="clear" w:color="auto" w:fill="auto"/>
          </w:tcPr>
          <w:p w14:paraId="45A4A33D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58173466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D4213B6" w14:textId="4BFE0B7D" w:rsidR="00652022" w:rsidRPr="006013CE" w:rsidRDefault="006013CE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6013CE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B97343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Pr="006013CE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FADAC0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4A6C2F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4C92D8BF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3891EEC1" w14:textId="604E093C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72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51813402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64B51F05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1373EB0B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10CD1DF" w14:textId="608743B9" w:rsidR="00652022" w:rsidRPr="00580DFA" w:rsidRDefault="00972319" w:rsidP="00580DFA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80D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3DC3FC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7387F1C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15492B4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648CCAA5" w14:textId="41803FDC" w:rsidR="00652022" w:rsidRPr="006375B5" w:rsidRDefault="00652022" w:rsidP="00580DFA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652022" w:rsidRPr="006375B5" w14:paraId="3B582046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255071FF" w14:textId="53CC4204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ภาษีงวดก่อนๆ ที่บันทึก</w:t>
            </w: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ต่ำไ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ป</w:t>
            </w:r>
            <w:r w:rsidRPr="006375B5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1A320820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C6E67DA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0292E0D4" w14:textId="166248F9" w:rsidR="00652022" w:rsidRPr="006375B5" w:rsidRDefault="00813EF7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="00B97343">
              <w:rPr>
                <w:rFonts w:ascii="Angsana New" w:hAnsi="Angsana New"/>
                <w:sz w:val="24"/>
                <w:szCs w:val="24"/>
              </w:rPr>
              <w:t>5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57C7D532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284AB124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47A719E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7865956F" w14:textId="02093BDB" w:rsidR="00652022" w:rsidRPr="006375B5" w:rsidRDefault="000E564C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23</w:t>
            </w:r>
          </w:p>
        </w:tc>
        <w:tc>
          <w:tcPr>
            <w:tcW w:w="241" w:type="dxa"/>
            <w:tcBorders>
              <w:bottom w:val="nil"/>
            </w:tcBorders>
          </w:tcPr>
          <w:p w14:paraId="6C22B7C3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0AF0982C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4B0A8BD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6EA4090D" w14:textId="4E0977CD" w:rsidR="00652022" w:rsidRPr="00580DFA" w:rsidRDefault="00972319" w:rsidP="00580DFA">
            <w:pPr>
              <w:pStyle w:val="acctfourfigures"/>
              <w:tabs>
                <w:tab w:val="clear" w:pos="765"/>
                <w:tab w:val="decimal" w:pos="284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580DFA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</w:tcPr>
          <w:p w14:paraId="25FC3647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7BB13B0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EEF353B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  <w:vAlign w:val="bottom"/>
          </w:tcPr>
          <w:p w14:paraId="79DA00A8" w14:textId="789A78D3" w:rsidR="00652022" w:rsidRPr="006375B5" w:rsidRDefault="00652022" w:rsidP="00580DFA">
            <w:pPr>
              <w:pStyle w:val="acctfourfigures"/>
              <w:tabs>
                <w:tab w:val="clear" w:pos="765"/>
                <w:tab w:val="decimal" w:pos="269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652022" w:rsidRPr="006375B5" w14:paraId="00E295DF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4485975C" w14:textId="346D9FF8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อื่นๆ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0C7737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D466E2A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single" w:sz="2" w:space="0" w:color="auto"/>
            </w:tcBorders>
            <w:shd w:val="clear" w:color="auto" w:fill="auto"/>
          </w:tcPr>
          <w:p w14:paraId="11FD44C3" w14:textId="43D83938" w:rsidR="00652022" w:rsidRPr="006375B5" w:rsidRDefault="00813EF7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E2F9C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  <w:r w:rsidR="00B97343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3C4397ED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828239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6E9E5B9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nil"/>
              <w:bottom w:val="single" w:sz="4" w:space="0" w:color="auto"/>
            </w:tcBorders>
          </w:tcPr>
          <w:p w14:paraId="561E8E79" w14:textId="329B4872" w:rsidR="00652022" w:rsidRPr="006375B5" w:rsidRDefault="00652022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</w:tcPr>
          <w:p w14:paraId="6D4C8E7F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D039679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DB06F0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749F6B67" w14:textId="411F4EDA" w:rsidR="00652022" w:rsidRPr="006375B5" w:rsidRDefault="00972319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="00B97343">
              <w:rPr>
                <w:rFonts w:ascii="Angsana New" w:hAnsi="Angsana New"/>
                <w:sz w:val="24"/>
                <w:szCs w:val="24"/>
              </w:rPr>
              <w:t>3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40" w:type="dxa"/>
            <w:tcBorders>
              <w:bottom w:val="nil"/>
            </w:tcBorders>
          </w:tcPr>
          <w:p w14:paraId="22E839F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2039F34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1FFF60C3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single" w:sz="4" w:space="0" w:color="auto"/>
            </w:tcBorders>
            <w:vAlign w:val="bottom"/>
          </w:tcPr>
          <w:p w14:paraId="232FEEA3" w14:textId="14AF263B" w:rsidR="00652022" w:rsidRPr="006375B5" w:rsidRDefault="00652022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/>
              </w:rPr>
              <w:t>18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652022" w:rsidRPr="006375B5" w14:paraId="151E0E3D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5BE0A7EF" w14:textId="03E4BE15" w:rsidR="00652022" w:rsidRPr="006375B5" w:rsidRDefault="00652022" w:rsidP="00652022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976685" w14:textId="0F3BC418" w:rsidR="00652022" w:rsidRPr="006375B5" w:rsidRDefault="004E2F9C" w:rsidP="00652022">
            <w:pPr>
              <w:pStyle w:val="acctfourfigures"/>
              <w:tabs>
                <w:tab w:val="clear" w:pos="765"/>
                <w:tab w:val="decimal" w:pos="250"/>
              </w:tabs>
              <w:spacing w:line="240" w:lineRule="auto"/>
              <w:ind w:left="-110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17.</w:t>
            </w:r>
            <w:r w:rsidR="00924C93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8</w:t>
            </w:r>
            <w:r w:rsidR="00B97343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9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4F44EF55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</w:tcPr>
          <w:p w14:paraId="229E62C0" w14:textId="2CA8DF48" w:rsidR="00652022" w:rsidRPr="006375B5" w:rsidRDefault="00BA4877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5</w:t>
            </w:r>
            <w:r w:rsidR="00B97343">
              <w:rPr>
                <w:rFonts w:ascii="Angsana New" w:hAnsi="Angsana New"/>
                <w:b/>
                <w:bCs/>
                <w:sz w:val="24"/>
                <w:szCs w:val="24"/>
              </w:rPr>
              <w:t>37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313F358B" w14:textId="798FC326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60F5EE82" w14:textId="4A194842" w:rsidR="00652022" w:rsidRPr="006375B5" w:rsidRDefault="000E564C" w:rsidP="00652022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left="-118" w:right="-130" w:firstLine="3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15</w:t>
            </w:r>
            <w:r w:rsidR="00652022" w:rsidRPr="006375B5">
              <w:rPr>
                <w:rFonts w:ascii="Angsana New" w:hAnsi="Angsana New"/>
                <w:b/>
                <w:bCs/>
                <w:sz w:val="24"/>
                <w:szCs w:val="24"/>
              </w:rPr>
              <w:t>.</w:t>
            </w: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53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5CBE956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C3689B" w14:textId="5A4DC9E7" w:rsidR="00652022" w:rsidRPr="006375B5" w:rsidRDefault="000E564C" w:rsidP="00652022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288</w:t>
            </w:r>
          </w:p>
        </w:tc>
        <w:tc>
          <w:tcPr>
            <w:tcW w:w="241" w:type="dxa"/>
            <w:tcBorders>
              <w:bottom w:val="nil"/>
            </w:tcBorders>
          </w:tcPr>
          <w:p w14:paraId="0590A60E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93F0CDA" w14:textId="2CFFCECE" w:rsidR="00652022" w:rsidRPr="006375B5" w:rsidRDefault="007039C7" w:rsidP="00652022">
            <w:pPr>
              <w:pStyle w:val="acctfourfigures"/>
              <w:tabs>
                <w:tab w:val="clear" w:pos="765"/>
                <w:tab w:val="decimal" w:pos="18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0.4</w:t>
            </w:r>
            <w:r w:rsidR="00B97343">
              <w:rPr>
                <w:rFonts w:ascii="Angsana New" w:hAnsi="Angsana New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36" w:type="dxa"/>
            <w:tcBorders>
              <w:bottom w:val="nil"/>
            </w:tcBorders>
          </w:tcPr>
          <w:p w14:paraId="22DCCFA7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1705F3" w14:textId="296C1D61" w:rsidR="00652022" w:rsidRPr="006375B5" w:rsidRDefault="00BF67A9" w:rsidP="00652022">
            <w:pPr>
              <w:pStyle w:val="acctfourfigures"/>
              <w:tabs>
                <w:tab w:val="clear" w:pos="765"/>
                <w:tab w:val="decimal" w:pos="47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1</w:t>
            </w:r>
            <w:r w:rsidR="00B97343">
              <w:rPr>
                <w:rFonts w:ascii="Angsana New" w:hAnsi="Angsana New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bottom w:val="nil"/>
            </w:tcBorders>
          </w:tcPr>
          <w:p w14:paraId="6A4BEB4E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D8EF9BB" w14:textId="4932376B" w:rsidR="00652022" w:rsidRPr="006375B5" w:rsidRDefault="000E564C" w:rsidP="00652022">
            <w:pPr>
              <w:pStyle w:val="acctfourfigures"/>
              <w:tabs>
                <w:tab w:val="clear" w:pos="765"/>
                <w:tab w:val="decimal" w:pos="230"/>
              </w:tabs>
              <w:spacing w:line="240" w:lineRule="auto"/>
              <w:ind w:left="-131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0</w:t>
            </w:r>
            <w:r w:rsidR="00652022" w:rsidRPr="006375B5">
              <w:rPr>
                <w:rFonts w:ascii="Angsana New" w:hAnsi="Angsana New"/>
                <w:b/>
                <w:bCs/>
                <w:sz w:val="24"/>
                <w:szCs w:val="24"/>
              </w:rPr>
              <w:t>.</w:t>
            </w: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11</w:t>
            </w:r>
          </w:p>
        </w:tc>
        <w:tc>
          <w:tcPr>
            <w:tcW w:w="236" w:type="dxa"/>
            <w:tcBorders>
              <w:bottom w:val="nil"/>
            </w:tcBorders>
          </w:tcPr>
          <w:p w14:paraId="710F7870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8C441D" w14:textId="0EE97D96" w:rsidR="00652022" w:rsidRPr="006375B5" w:rsidRDefault="00652022" w:rsidP="00652022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79" w:right="-1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3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</w:tr>
    </w:tbl>
    <w:p w14:paraId="5DCC4082" w14:textId="77777777" w:rsidR="00104F47" w:rsidRPr="006375B5" w:rsidRDefault="00104F47"/>
    <w:tbl>
      <w:tblPr>
        <w:tblW w:w="9706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716"/>
        <w:gridCol w:w="236"/>
        <w:gridCol w:w="771"/>
        <w:gridCol w:w="236"/>
        <w:gridCol w:w="701"/>
        <w:gridCol w:w="236"/>
        <w:gridCol w:w="795"/>
        <w:gridCol w:w="241"/>
        <w:gridCol w:w="647"/>
        <w:gridCol w:w="236"/>
        <w:gridCol w:w="721"/>
        <w:gridCol w:w="240"/>
        <w:gridCol w:w="719"/>
        <w:gridCol w:w="236"/>
        <w:gridCol w:w="725"/>
      </w:tblGrid>
      <w:tr w:rsidR="00902568" w:rsidRPr="006375B5" w14:paraId="4DFB5B06" w14:textId="77777777" w:rsidTr="00701087">
        <w:trPr>
          <w:tblHeader/>
        </w:trPr>
        <w:tc>
          <w:tcPr>
            <w:tcW w:w="2250" w:type="dxa"/>
            <w:shd w:val="clear" w:color="auto" w:fill="auto"/>
          </w:tcPr>
          <w:p w14:paraId="38ECBC78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91" w:type="dxa"/>
            <w:gridSpan w:val="7"/>
            <w:shd w:val="clear" w:color="auto" w:fill="auto"/>
            <w:vAlign w:val="bottom"/>
          </w:tcPr>
          <w:p w14:paraId="6D071BA9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  <w:vAlign w:val="bottom"/>
          </w:tcPr>
          <w:p w14:paraId="44BD1AF4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</w:p>
        </w:tc>
        <w:tc>
          <w:tcPr>
            <w:tcW w:w="3524" w:type="dxa"/>
            <w:gridSpan w:val="7"/>
            <w:vAlign w:val="bottom"/>
          </w:tcPr>
          <w:p w14:paraId="25BFE686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902568" w:rsidRPr="006375B5" w14:paraId="5186111C" w14:textId="77777777" w:rsidTr="00701087">
        <w:trPr>
          <w:tblHeader/>
        </w:trPr>
        <w:tc>
          <w:tcPr>
            <w:tcW w:w="2250" w:type="dxa"/>
            <w:shd w:val="clear" w:color="auto" w:fill="auto"/>
          </w:tcPr>
          <w:p w14:paraId="3EDFE5CC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ภาษีเงินได้รอการตัดบัญชี</w:t>
            </w:r>
          </w:p>
        </w:tc>
        <w:tc>
          <w:tcPr>
            <w:tcW w:w="1723" w:type="dxa"/>
            <w:gridSpan w:val="3"/>
            <w:shd w:val="clear" w:color="auto" w:fill="auto"/>
          </w:tcPr>
          <w:p w14:paraId="2E7F9D2D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36" w:type="dxa"/>
            <w:shd w:val="clear" w:color="auto" w:fill="auto"/>
          </w:tcPr>
          <w:p w14:paraId="70BD878F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32" w:type="dxa"/>
            <w:gridSpan w:val="3"/>
            <w:shd w:val="clear" w:color="auto" w:fill="auto"/>
          </w:tcPr>
          <w:p w14:paraId="32066C57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หนี้สิน</w:t>
            </w:r>
          </w:p>
        </w:tc>
        <w:tc>
          <w:tcPr>
            <w:tcW w:w="241" w:type="dxa"/>
          </w:tcPr>
          <w:p w14:paraId="3B7714F5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4" w:type="dxa"/>
            <w:gridSpan w:val="3"/>
          </w:tcPr>
          <w:p w14:paraId="626BBC31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40" w:type="dxa"/>
          </w:tcPr>
          <w:p w14:paraId="5A1F7EB0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80" w:type="dxa"/>
            <w:gridSpan w:val="3"/>
          </w:tcPr>
          <w:p w14:paraId="054C0C71" w14:textId="77777777" w:rsidR="00902568" w:rsidRPr="006375B5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Cs/>
                <w:sz w:val="24"/>
                <w:szCs w:val="24"/>
                <w:cs/>
              </w:rPr>
              <w:t>หนี้สิน</w:t>
            </w:r>
          </w:p>
        </w:tc>
      </w:tr>
      <w:tr w:rsidR="00652022" w:rsidRPr="006375B5" w14:paraId="31EF8731" w14:textId="77777777" w:rsidTr="00754B11">
        <w:trPr>
          <w:tblHeader/>
        </w:trPr>
        <w:tc>
          <w:tcPr>
            <w:tcW w:w="2250" w:type="dxa"/>
            <w:shd w:val="clear" w:color="auto" w:fill="auto"/>
          </w:tcPr>
          <w:p w14:paraId="1F4B32A5" w14:textId="512C2CF2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0E564C" w:rsidRPr="000E564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</w:t>
            </w:r>
          </w:p>
        </w:tc>
        <w:tc>
          <w:tcPr>
            <w:tcW w:w="716" w:type="dxa"/>
            <w:shd w:val="clear" w:color="auto" w:fill="auto"/>
          </w:tcPr>
          <w:p w14:paraId="22E2A4C2" w14:textId="3D8065C4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36" w:type="dxa"/>
            <w:shd w:val="clear" w:color="auto" w:fill="auto"/>
          </w:tcPr>
          <w:p w14:paraId="6BD75E85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71" w:type="dxa"/>
            <w:tcBorders>
              <w:bottom w:val="nil"/>
            </w:tcBorders>
            <w:shd w:val="clear" w:color="auto" w:fill="auto"/>
          </w:tcPr>
          <w:p w14:paraId="40520F6D" w14:textId="2ED6872D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27268CDC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01" w:type="dxa"/>
            <w:shd w:val="clear" w:color="auto" w:fill="auto"/>
          </w:tcPr>
          <w:p w14:paraId="0CF6999C" w14:textId="38B849D0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36" w:type="dxa"/>
            <w:shd w:val="clear" w:color="auto" w:fill="auto"/>
          </w:tcPr>
          <w:p w14:paraId="6B6FA64C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95" w:type="dxa"/>
            <w:tcBorders>
              <w:bottom w:val="nil"/>
            </w:tcBorders>
            <w:shd w:val="clear" w:color="auto" w:fill="auto"/>
          </w:tcPr>
          <w:p w14:paraId="354BAD64" w14:textId="1200D0FD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241" w:type="dxa"/>
            <w:tcBorders>
              <w:bottom w:val="nil"/>
            </w:tcBorders>
          </w:tcPr>
          <w:p w14:paraId="3347B1DE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shd w:val="clear" w:color="auto" w:fill="auto"/>
          </w:tcPr>
          <w:p w14:paraId="607F51A3" w14:textId="6BB543FF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36" w:type="dxa"/>
            <w:shd w:val="clear" w:color="auto" w:fill="auto"/>
          </w:tcPr>
          <w:p w14:paraId="0F6BB8B4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1" w:type="dxa"/>
            <w:tcBorders>
              <w:bottom w:val="nil"/>
            </w:tcBorders>
            <w:shd w:val="clear" w:color="auto" w:fill="auto"/>
          </w:tcPr>
          <w:p w14:paraId="329986BE" w14:textId="76525155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240" w:type="dxa"/>
            <w:tcBorders>
              <w:bottom w:val="nil"/>
            </w:tcBorders>
          </w:tcPr>
          <w:p w14:paraId="46D2E716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shd w:val="clear" w:color="auto" w:fill="auto"/>
          </w:tcPr>
          <w:p w14:paraId="23F81C72" w14:textId="620E4C21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2565</w:t>
            </w:r>
          </w:p>
        </w:tc>
        <w:tc>
          <w:tcPr>
            <w:tcW w:w="236" w:type="dxa"/>
            <w:shd w:val="clear" w:color="auto" w:fill="auto"/>
          </w:tcPr>
          <w:p w14:paraId="00681902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5" w:type="dxa"/>
            <w:tcBorders>
              <w:bottom w:val="nil"/>
            </w:tcBorders>
            <w:shd w:val="clear" w:color="auto" w:fill="auto"/>
          </w:tcPr>
          <w:p w14:paraId="3494222A" w14:textId="55C18EAD" w:rsidR="00652022" w:rsidRPr="006375B5" w:rsidRDefault="000E564C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</w:tr>
      <w:tr w:rsidR="00A34777" w:rsidRPr="006375B5" w14:paraId="71C27FFE" w14:textId="77777777" w:rsidTr="00701087">
        <w:trPr>
          <w:tblHeader/>
        </w:trPr>
        <w:tc>
          <w:tcPr>
            <w:tcW w:w="2250" w:type="dxa"/>
            <w:tcBorders>
              <w:bottom w:val="nil"/>
            </w:tcBorders>
            <w:shd w:val="clear" w:color="auto" w:fill="auto"/>
          </w:tcPr>
          <w:p w14:paraId="4D22342C" w14:textId="77777777" w:rsidR="00A34777" w:rsidRPr="006375B5" w:rsidRDefault="00A34777" w:rsidP="00A34777">
            <w:pPr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456" w:type="dxa"/>
            <w:gridSpan w:val="15"/>
            <w:tcBorders>
              <w:bottom w:val="nil"/>
            </w:tcBorders>
            <w:shd w:val="clear" w:color="auto" w:fill="auto"/>
          </w:tcPr>
          <w:p w14:paraId="34385FDD" w14:textId="08B70AFB" w:rsidR="00A34777" w:rsidRPr="006375B5" w:rsidRDefault="00A34777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652022" w:rsidRPr="006375B5" w14:paraId="4416BA53" w14:textId="77777777" w:rsidTr="00701087">
        <w:tc>
          <w:tcPr>
            <w:tcW w:w="2250" w:type="dxa"/>
            <w:tcBorders>
              <w:bottom w:val="nil"/>
            </w:tcBorders>
            <w:shd w:val="clear" w:color="auto" w:fill="auto"/>
          </w:tcPr>
          <w:p w14:paraId="4DB523E4" w14:textId="77777777" w:rsidR="00652022" w:rsidRPr="006375B5" w:rsidRDefault="00652022" w:rsidP="00652022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716" w:type="dxa"/>
            <w:tcBorders>
              <w:bottom w:val="nil"/>
            </w:tcBorders>
            <w:shd w:val="clear" w:color="auto" w:fill="auto"/>
          </w:tcPr>
          <w:p w14:paraId="392EBBF8" w14:textId="7399746E" w:rsidR="00652022" w:rsidRPr="006375B5" w:rsidRDefault="00556DFA" w:rsidP="00F86ABD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1,521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0EDE046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bottom w:val="nil"/>
            </w:tcBorders>
            <w:shd w:val="clear" w:color="auto" w:fill="auto"/>
          </w:tcPr>
          <w:p w14:paraId="50C1CCB3" w14:textId="2DF53602" w:rsidR="00652022" w:rsidRPr="006375B5" w:rsidRDefault="000E564C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="00652022"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498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35D6BEC1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bottom w:val="nil"/>
            </w:tcBorders>
            <w:shd w:val="clear" w:color="auto" w:fill="auto"/>
          </w:tcPr>
          <w:p w14:paraId="0A60AFC8" w14:textId="2568798C" w:rsidR="00652022" w:rsidRPr="006375B5" w:rsidRDefault="00D06E67" w:rsidP="0065202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79" w:right="-7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556DFA">
              <w:rPr>
                <w:rFonts w:ascii="Angsana New" w:hAnsi="Angsana New"/>
                <w:sz w:val="24"/>
                <w:szCs w:val="24"/>
                <w:lang w:val="en-US" w:bidi="th-TH"/>
              </w:rPr>
              <w:t>1,847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3A4451F1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95" w:type="dxa"/>
            <w:tcBorders>
              <w:bottom w:val="nil"/>
            </w:tcBorders>
            <w:shd w:val="clear" w:color="auto" w:fill="auto"/>
          </w:tcPr>
          <w:p w14:paraId="6A084C8F" w14:textId="72F84D18" w:rsidR="00652022" w:rsidRPr="006375B5" w:rsidRDefault="00652022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 w:bidi="th-TH"/>
              </w:rPr>
              <w:t>905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</w:tcPr>
          <w:p w14:paraId="5B6E0B20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7ADAA29" w14:textId="5DF15238" w:rsidR="00652022" w:rsidRPr="006375B5" w:rsidRDefault="00BB0AF2" w:rsidP="00652022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55</w:t>
            </w:r>
          </w:p>
        </w:tc>
        <w:tc>
          <w:tcPr>
            <w:tcW w:w="236" w:type="dxa"/>
            <w:tcBorders>
              <w:bottom w:val="nil"/>
            </w:tcBorders>
          </w:tcPr>
          <w:p w14:paraId="4C65B113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1" w:type="dxa"/>
            <w:tcBorders>
              <w:bottom w:val="nil"/>
            </w:tcBorders>
          </w:tcPr>
          <w:p w14:paraId="7446F8FF" w14:textId="4CA6681E" w:rsidR="00652022" w:rsidRPr="006375B5" w:rsidRDefault="000E564C" w:rsidP="00180FD8">
            <w:pPr>
              <w:pStyle w:val="acctfourfigures"/>
              <w:tabs>
                <w:tab w:val="clear" w:pos="765"/>
                <w:tab w:val="decimal" w:pos="502"/>
              </w:tabs>
              <w:spacing w:line="240" w:lineRule="auto"/>
              <w:ind w:left="-79" w:right="-157"/>
              <w:rPr>
                <w:rFonts w:ascii="Angsana New" w:hAnsi="Angsana New"/>
                <w:sz w:val="24"/>
                <w:szCs w:val="24"/>
              </w:rPr>
            </w:pPr>
            <w:r w:rsidRPr="00180FD8">
              <w:rPr>
                <w:rFonts w:ascii="Angsana New" w:hAnsi="Angsana New"/>
                <w:sz w:val="24"/>
                <w:szCs w:val="24"/>
              </w:rPr>
              <w:t>45</w:t>
            </w:r>
          </w:p>
        </w:tc>
        <w:tc>
          <w:tcPr>
            <w:tcW w:w="240" w:type="dxa"/>
            <w:tcBorders>
              <w:bottom w:val="nil"/>
            </w:tcBorders>
          </w:tcPr>
          <w:p w14:paraId="61CB3955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nil"/>
            </w:tcBorders>
            <w:vAlign w:val="bottom"/>
          </w:tcPr>
          <w:p w14:paraId="4C6364E5" w14:textId="0F89EA20" w:rsidR="00652022" w:rsidRPr="006375B5" w:rsidRDefault="00BB0AF2" w:rsidP="00180FD8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157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(146)</w:t>
            </w:r>
          </w:p>
        </w:tc>
        <w:tc>
          <w:tcPr>
            <w:tcW w:w="236" w:type="dxa"/>
            <w:tcBorders>
              <w:bottom w:val="nil"/>
            </w:tcBorders>
          </w:tcPr>
          <w:p w14:paraId="1C227811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5" w:type="dxa"/>
            <w:tcBorders>
              <w:bottom w:val="nil"/>
            </w:tcBorders>
            <w:vAlign w:val="bottom"/>
          </w:tcPr>
          <w:p w14:paraId="7164D39A" w14:textId="24B9670D" w:rsidR="00652022" w:rsidRPr="006375B5" w:rsidRDefault="00652022" w:rsidP="00652022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/>
              </w:rPr>
              <w:t>154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652022" w:rsidRPr="006375B5" w14:paraId="69725F35" w14:textId="77777777" w:rsidTr="00701087">
        <w:trPr>
          <w:trHeight w:val="317"/>
        </w:trPr>
        <w:tc>
          <w:tcPr>
            <w:tcW w:w="2250" w:type="dxa"/>
            <w:tcBorders>
              <w:top w:val="nil"/>
              <w:bottom w:val="nil"/>
            </w:tcBorders>
            <w:shd w:val="clear" w:color="auto" w:fill="auto"/>
          </w:tcPr>
          <w:p w14:paraId="36F6D3E6" w14:textId="77777777" w:rsidR="00652022" w:rsidRPr="006375B5" w:rsidRDefault="00652022" w:rsidP="00652022">
            <w:pPr>
              <w:spacing w:line="240" w:lineRule="auto"/>
              <w:ind w:right="-122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การหักกลบรายการของภาษี</w:t>
            </w:r>
          </w:p>
        </w:tc>
        <w:tc>
          <w:tcPr>
            <w:tcW w:w="71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62BFEEA" w14:textId="39894285" w:rsidR="00652022" w:rsidRPr="006375B5" w:rsidRDefault="00556DFA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(997)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50DF211C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B0621AA" w14:textId="11E0693A" w:rsidR="00652022" w:rsidRPr="006375B5" w:rsidRDefault="00652022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/>
              </w:rPr>
              <w:t>1</w:t>
            </w:r>
            <w:r w:rsidRPr="006375B5">
              <w:rPr>
                <w:rFonts w:ascii="Angsana New" w:hAnsi="Angsana New"/>
                <w:sz w:val="24"/>
                <w:szCs w:val="24"/>
              </w:rPr>
              <w:t>,</w:t>
            </w:r>
            <w:r w:rsidR="000E564C" w:rsidRPr="000E564C">
              <w:rPr>
                <w:rFonts w:ascii="Angsana New" w:hAnsi="Angsana New"/>
                <w:sz w:val="24"/>
                <w:szCs w:val="24"/>
                <w:lang w:val="en-US"/>
              </w:rPr>
              <w:t>000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55463F36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2F3ED43" w14:textId="6CF704E1" w:rsidR="00652022" w:rsidRPr="006375B5" w:rsidRDefault="00556DFA" w:rsidP="0065202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60" w:hanging="81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997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2E1D35E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C76A78D" w14:textId="6188B872" w:rsidR="00652022" w:rsidRPr="006375B5" w:rsidRDefault="000E564C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1</w:t>
            </w:r>
            <w:r w:rsidR="00652022" w:rsidRPr="006375B5">
              <w:rPr>
                <w:rFonts w:ascii="Angsana New" w:hAnsi="Angsana New"/>
                <w:sz w:val="24"/>
                <w:szCs w:val="24"/>
              </w:rPr>
              <w:t>,</w:t>
            </w: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000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3F06940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single" w:sz="4" w:space="0" w:color="auto"/>
            </w:tcBorders>
            <w:vAlign w:val="bottom"/>
          </w:tcPr>
          <w:p w14:paraId="7A68C4A6" w14:textId="36425653" w:rsidR="00652022" w:rsidRPr="006375B5" w:rsidRDefault="00BB0AF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 w:right="-30"/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(55)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04D0FCA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1" w:type="dxa"/>
            <w:tcBorders>
              <w:top w:val="nil"/>
              <w:bottom w:val="single" w:sz="4" w:space="0" w:color="auto"/>
            </w:tcBorders>
            <w:vAlign w:val="bottom"/>
          </w:tcPr>
          <w:p w14:paraId="4763790C" w14:textId="2D0EF309" w:rsidR="00652022" w:rsidRPr="006375B5" w:rsidRDefault="00652022" w:rsidP="00180FD8">
            <w:pPr>
              <w:pStyle w:val="acctfourfigures"/>
              <w:tabs>
                <w:tab w:val="clear" w:pos="765"/>
                <w:tab w:val="decimal" w:pos="502"/>
              </w:tabs>
              <w:spacing w:line="240" w:lineRule="auto"/>
              <w:ind w:left="-79" w:right="-157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="000E564C" w:rsidRPr="00180FD8">
              <w:rPr>
                <w:rFonts w:ascii="Angsana New" w:hAnsi="Angsana New"/>
                <w:sz w:val="24"/>
                <w:szCs w:val="24"/>
              </w:rPr>
              <w:t>45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4E2791D5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nil"/>
              <w:bottom w:val="single" w:sz="4" w:space="0" w:color="auto"/>
            </w:tcBorders>
            <w:vAlign w:val="bottom"/>
          </w:tcPr>
          <w:p w14:paraId="5F12755D" w14:textId="731C3DD0" w:rsidR="00652022" w:rsidRPr="006375B5" w:rsidRDefault="00BB0AF2" w:rsidP="00180FD8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79" w:right="-157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55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622D5A95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nil"/>
              <w:bottom w:val="single" w:sz="4" w:space="0" w:color="auto"/>
            </w:tcBorders>
            <w:vAlign w:val="bottom"/>
          </w:tcPr>
          <w:p w14:paraId="00F8F241" w14:textId="3F6B72D0" w:rsidR="00652022" w:rsidRPr="006375B5" w:rsidRDefault="000E564C" w:rsidP="00652022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  <w:lang w:val="en-US"/>
              </w:rPr>
              <w:t>45</w:t>
            </w:r>
          </w:p>
        </w:tc>
      </w:tr>
      <w:tr w:rsidR="00652022" w:rsidRPr="006375B5" w14:paraId="2CCBDFC5" w14:textId="77777777" w:rsidTr="00701087">
        <w:tc>
          <w:tcPr>
            <w:tcW w:w="2250" w:type="dxa"/>
            <w:tcBorders>
              <w:top w:val="nil"/>
              <w:bottom w:val="nil"/>
            </w:tcBorders>
            <w:shd w:val="clear" w:color="auto" w:fill="auto"/>
          </w:tcPr>
          <w:p w14:paraId="37DF71FB" w14:textId="3E550C6D" w:rsidR="00652022" w:rsidRPr="006375B5" w:rsidRDefault="00652022" w:rsidP="00652022">
            <w:pPr>
              <w:spacing w:line="240" w:lineRule="auto"/>
              <w:ind w:right="-12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สินทรัพย์ (หนี้สิน) ภาษีเงินได้</w:t>
            </w:r>
          </w:p>
        </w:tc>
        <w:tc>
          <w:tcPr>
            <w:tcW w:w="716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22473B1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left" w:pos="480"/>
              </w:tabs>
              <w:spacing w:line="240" w:lineRule="auto"/>
              <w:ind w:left="-79" w:right="-19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B77080C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07C776C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01FE3385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00B1B29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160" w:hanging="8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51D9CF6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C1B422A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2CC612F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auto"/>
              <w:bottom w:val="nil"/>
            </w:tcBorders>
            <w:vAlign w:val="bottom"/>
          </w:tcPr>
          <w:p w14:paraId="45D228B4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80" w:hanging="61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A706A38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1" w:type="dxa"/>
            <w:tcBorders>
              <w:top w:val="single" w:sz="4" w:space="0" w:color="auto"/>
              <w:bottom w:val="nil"/>
            </w:tcBorders>
            <w:vAlign w:val="bottom"/>
          </w:tcPr>
          <w:p w14:paraId="35A79E3E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80" w:hanging="61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7A6E7754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nil"/>
            </w:tcBorders>
            <w:vAlign w:val="bottom"/>
          </w:tcPr>
          <w:p w14:paraId="7AE4C44D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14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354BC8AA" w14:textId="77777777" w:rsidR="00652022" w:rsidRPr="006375B5" w:rsidRDefault="00652022" w:rsidP="00652022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nil"/>
            </w:tcBorders>
            <w:vAlign w:val="bottom"/>
          </w:tcPr>
          <w:p w14:paraId="375E03FD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652022" w:rsidRPr="006375B5" w14:paraId="1D263C7E" w14:textId="77777777" w:rsidTr="00701087">
        <w:tc>
          <w:tcPr>
            <w:tcW w:w="2250" w:type="dxa"/>
            <w:tcBorders>
              <w:top w:val="nil"/>
              <w:bottom w:val="nil"/>
            </w:tcBorders>
            <w:shd w:val="clear" w:color="auto" w:fill="auto"/>
          </w:tcPr>
          <w:p w14:paraId="63BB6BEA" w14:textId="6D7CBBC8" w:rsidR="00652022" w:rsidRPr="006375B5" w:rsidRDefault="00652022" w:rsidP="00652022">
            <w:pPr>
              <w:spacing w:line="240" w:lineRule="auto"/>
              <w:ind w:left="157" w:hanging="84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รอการตัดบัญชีสุทธิ </w:t>
            </w:r>
          </w:p>
        </w:tc>
        <w:tc>
          <w:tcPr>
            <w:tcW w:w="716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1BA5026B" w14:textId="7C15A480" w:rsidR="00652022" w:rsidRPr="006375B5" w:rsidRDefault="00556DFA" w:rsidP="00652022">
            <w:pPr>
              <w:pStyle w:val="acctfourfigures"/>
              <w:tabs>
                <w:tab w:val="clear" w:pos="765"/>
                <w:tab w:val="decimal" w:pos="440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524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245A7C0B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71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70899D71" w14:textId="76F14FDE" w:rsidR="00652022" w:rsidRPr="006375B5" w:rsidRDefault="000E564C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498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A69E2BF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01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7BDEBE49" w14:textId="3E188552" w:rsidR="00652022" w:rsidRPr="006375B5" w:rsidRDefault="00D06E67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ind w:left="-79" w:right="-33" w:hanging="171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  <w:t>(</w:t>
            </w:r>
            <w:r w:rsidR="00556DFA"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  <w:t>850</w:t>
            </w:r>
            <w:r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2B36F2D4" w14:textId="77777777" w:rsidR="00652022" w:rsidRPr="006375B5" w:rsidRDefault="00652022" w:rsidP="0065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95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22DF36B0" w14:textId="3272DC5B" w:rsidR="00652022" w:rsidRPr="006375B5" w:rsidRDefault="00652022" w:rsidP="00652022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="000E564C"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905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6841B4B5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left" w:pos="304"/>
                <w:tab w:val="decimal" w:pos="522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double" w:sz="4" w:space="0" w:color="auto"/>
            </w:tcBorders>
          </w:tcPr>
          <w:p w14:paraId="15944E4B" w14:textId="5B3077BB" w:rsidR="00652022" w:rsidRPr="006375B5" w:rsidRDefault="00BB0AF2" w:rsidP="008C179B">
            <w:pPr>
              <w:pStyle w:val="acctfourfigures"/>
              <w:tabs>
                <w:tab w:val="clear" w:pos="765"/>
                <w:tab w:val="decimal" w:pos="278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758C4B97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left" w:pos="304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1" w:type="dxa"/>
            <w:tcBorders>
              <w:top w:val="nil"/>
              <w:bottom w:val="double" w:sz="4" w:space="0" w:color="auto"/>
            </w:tcBorders>
          </w:tcPr>
          <w:p w14:paraId="12168C19" w14:textId="53F4CE94" w:rsidR="00652022" w:rsidRPr="006375B5" w:rsidRDefault="00652022" w:rsidP="00652022">
            <w:pPr>
              <w:pStyle w:val="acctfourfigures"/>
              <w:tabs>
                <w:tab w:val="clear" w:pos="765"/>
                <w:tab w:val="decimal" w:pos="310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06096245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left" w:pos="304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nil"/>
              <w:bottom w:val="double" w:sz="4" w:space="0" w:color="auto"/>
            </w:tcBorders>
            <w:vAlign w:val="bottom"/>
          </w:tcPr>
          <w:p w14:paraId="310B939C" w14:textId="69E44BDF" w:rsidR="00652022" w:rsidRPr="006375B5" w:rsidRDefault="00A35F4B" w:rsidP="00652022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0" w:right="-33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(</w:t>
            </w:r>
            <w:r w:rsidR="00BB0AF2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91</w:t>
            </w:r>
            <w:r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42A9766" w14:textId="77777777" w:rsidR="00652022" w:rsidRPr="006375B5" w:rsidRDefault="00652022" w:rsidP="00652022">
            <w:pPr>
              <w:pStyle w:val="acctfourfigures"/>
              <w:tabs>
                <w:tab w:val="clear" w:pos="765"/>
                <w:tab w:val="left" w:pos="304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nil"/>
              <w:bottom w:val="double" w:sz="4" w:space="0" w:color="auto"/>
            </w:tcBorders>
            <w:vAlign w:val="bottom"/>
          </w:tcPr>
          <w:p w14:paraId="10FEE1B9" w14:textId="6D21E49F" w:rsidR="00652022" w:rsidRPr="006375B5" w:rsidRDefault="00652022" w:rsidP="00652022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(</w:t>
            </w:r>
            <w:r w:rsidR="000E564C" w:rsidRPr="000E564C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109</w:t>
            </w:r>
            <w:r w:rsidRPr="006375B5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)</w:t>
            </w:r>
          </w:p>
        </w:tc>
      </w:tr>
    </w:tbl>
    <w:p w14:paraId="21579501" w14:textId="37FC0EB2" w:rsidR="00BA3761" w:rsidRPr="006375B5" w:rsidRDefault="00BA3761" w:rsidP="00F574DF">
      <w:pPr>
        <w:rPr>
          <w:lang w:val="x-none" w:eastAsia="x-none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E9413E" w:rsidRPr="006375B5" w14:paraId="6D528A61" w14:textId="77777777" w:rsidTr="00791A66">
        <w:trPr>
          <w:trHeight w:val="397"/>
          <w:tblHeader/>
        </w:trPr>
        <w:tc>
          <w:tcPr>
            <w:tcW w:w="3942" w:type="dxa"/>
          </w:tcPr>
          <w:p w14:paraId="65615DBC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6355D714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6F28F5AD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520" w:type="dxa"/>
            <w:gridSpan w:val="3"/>
          </w:tcPr>
          <w:p w14:paraId="1165DEC5" w14:textId="77777777" w:rsidR="00E9413E" w:rsidRPr="006375B5" w:rsidRDefault="00E9413E" w:rsidP="00B55FB3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0C1FD4DB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C358C42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E9413E" w:rsidRPr="006375B5" w14:paraId="3857A549" w14:textId="77777777" w:rsidTr="00791A66">
        <w:trPr>
          <w:trHeight w:val="397"/>
          <w:tblHeader/>
        </w:trPr>
        <w:tc>
          <w:tcPr>
            <w:tcW w:w="3942" w:type="dxa"/>
          </w:tcPr>
          <w:p w14:paraId="1293933E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4284697F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6CCFFAE9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520" w:type="dxa"/>
            <w:gridSpan w:val="3"/>
            <w:tcBorders>
              <w:bottom w:val="single" w:sz="4" w:space="0" w:color="auto"/>
            </w:tcBorders>
          </w:tcPr>
          <w:p w14:paraId="01D9AB51" w14:textId="3942CA4E" w:rsidR="00E9413E" w:rsidRPr="006375B5" w:rsidRDefault="00E9413E" w:rsidP="00B55FB3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บันทึกเป็น</w:t>
            </w:r>
            <w:r w:rsidR="007A0A09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(รายจ่าย)</w:t>
            </w:r>
            <w:r w:rsidR="007A0A09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="009F20DA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/ </w:t>
            </w:r>
            <w:r w:rsidR="007A0A09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รายได้</w:t>
            </w:r>
            <w:r w:rsidRPr="006375B5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ใน</w:t>
            </w:r>
          </w:p>
        </w:tc>
        <w:tc>
          <w:tcPr>
            <w:tcW w:w="270" w:type="dxa"/>
          </w:tcPr>
          <w:p w14:paraId="168E00D8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0C31DB5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E9413E" w:rsidRPr="006375B5" w14:paraId="67722902" w14:textId="77777777" w:rsidTr="00791A66">
        <w:trPr>
          <w:trHeight w:val="397"/>
          <w:tblHeader/>
        </w:trPr>
        <w:tc>
          <w:tcPr>
            <w:tcW w:w="3942" w:type="dxa"/>
          </w:tcPr>
          <w:p w14:paraId="156CB704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06B5D199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270" w:type="dxa"/>
          </w:tcPr>
          <w:p w14:paraId="08369674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13698A3" w14:textId="77777777" w:rsidR="00E9413E" w:rsidRPr="006375B5" w:rsidRDefault="00E9413E" w:rsidP="00B55FB3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168A7D69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9F9D09A" w14:textId="77777777" w:rsidR="00E9413E" w:rsidRPr="006375B5" w:rsidRDefault="00E9413E" w:rsidP="00562AA2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5FC48B45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1FC26A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</w:tr>
      <w:tr w:rsidR="00E9413E" w:rsidRPr="006375B5" w14:paraId="0CB32654" w14:textId="77777777" w:rsidTr="00791A66">
        <w:trPr>
          <w:trHeight w:val="397"/>
          <w:tblHeader/>
        </w:trPr>
        <w:tc>
          <w:tcPr>
            <w:tcW w:w="3942" w:type="dxa"/>
          </w:tcPr>
          <w:p w14:paraId="219C1D07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</w:tcPr>
          <w:p w14:paraId="7D124D36" w14:textId="50AC2B80" w:rsidR="00E9413E" w:rsidRPr="006375B5" w:rsidRDefault="00B97343" w:rsidP="00B55FB3">
            <w:pPr>
              <w:pStyle w:val="acctfourfigures"/>
              <w:tabs>
                <w:tab w:val="clear" w:pos="765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28"/>
                <w:szCs w:val="28"/>
                <w:lang w:bidi="th-TH"/>
              </w:rPr>
              <w:t xml:space="preserve">1 </w:t>
            </w:r>
            <w:r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bidi="th-TH"/>
              </w:rPr>
              <w:t>ตุลาคม</w:t>
            </w:r>
            <w:r w:rsidR="00E9413E" w:rsidRPr="006375B5">
              <w:rPr>
                <w:rFonts w:asciiTheme="majorBidi" w:hAnsiTheme="majorBidi"/>
                <w:b/>
                <w:bCs/>
                <w:sz w:val="28"/>
                <w:szCs w:val="28"/>
                <w:cs/>
                <w:lang w:bidi="th-TH"/>
              </w:rPr>
              <w:t xml:space="preserve">   </w:t>
            </w:r>
          </w:p>
        </w:tc>
        <w:tc>
          <w:tcPr>
            <w:tcW w:w="270" w:type="dxa"/>
          </w:tcPr>
          <w:p w14:paraId="42290F3F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3C3ABCD4" w14:textId="77777777" w:rsidR="00E9413E" w:rsidRPr="006375B5" w:rsidRDefault="00E9413E" w:rsidP="00B55FB3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70" w:type="dxa"/>
          </w:tcPr>
          <w:p w14:paraId="346ADBCC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027EDF3B" w14:textId="77777777" w:rsidR="00E9413E" w:rsidRPr="006375B5" w:rsidRDefault="00E9413E" w:rsidP="00562AA2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58467DCC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354F120" w14:textId="3E67A03B" w:rsidR="00E9413E" w:rsidRPr="00B97343" w:rsidRDefault="00B97343" w:rsidP="00B55FB3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E9413E" w:rsidRPr="006375B5" w14:paraId="2AE46F14" w14:textId="77777777" w:rsidTr="00791A66">
        <w:trPr>
          <w:trHeight w:val="308"/>
          <w:tblHeader/>
        </w:trPr>
        <w:tc>
          <w:tcPr>
            <w:tcW w:w="3942" w:type="dxa"/>
          </w:tcPr>
          <w:p w14:paraId="4FD225DA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19" w:type="dxa"/>
            <w:gridSpan w:val="7"/>
          </w:tcPr>
          <w:p w14:paraId="4C030505" w14:textId="7E317DEC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ล้าน</w:t>
            </w:r>
            <w:r w:rsidR="00B55FB3" w:rsidRPr="006375B5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บาท</w:t>
            </w:r>
            <w:r w:rsidRPr="006375B5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)</w:t>
            </w:r>
          </w:p>
        </w:tc>
      </w:tr>
      <w:tr w:rsidR="00E9413E" w:rsidRPr="006375B5" w14:paraId="2B050CD9" w14:textId="77777777" w:rsidTr="00791A66">
        <w:trPr>
          <w:trHeight w:val="263"/>
        </w:trPr>
        <w:tc>
          <w:tcPr>
            <w:tcW w:w="3942" w:type="dxa"/>
          </w:tcPr>
          <w:p w14:paraId="18861913" w14:textId="266B2650" w:rsidR="00E9413E" w:rsidRPr="006375B5" w:rsidRDefault="007A0A09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2564 /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2565</w:t>
            </w:r>
          </w:p>
        </w:tc>
        <w:tc>
          <w:tcPr>
            <w:tcW w:w="5419" w:type="dxa"/>
            <w:gridSpan w:val="7"/>
          </w:tcPr>
          <w:p w14:paraId="6B7CBA54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E9413E" w:rsidRPr="006375B5" w14:paraId="74D9BBC5" w14:textId="77777777" w:rsidTr="00791A66">
        <w:trPr>
          <w:trHeight w:val="397"/>
        </w:trPr>
        <w:tc>
          <w:tcPr>
            <w:tcW w:w="3942" w:type="dxa"/>
          </w:tcPr>
          <w:p w14:paraId="7BCA9CB2" w14:textId="77777777" w:rsidR="00E9413E" w:rsidRPr="006375B5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26EA5DE3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</w:tcPr>
          <w:p w14:paraId="0820A5CF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6785AF98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AE394E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4CD92C11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27C73FF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B7AE616" w14:textId="77777777" w:rsidR="00E9413E" w:rsidRPr="006375B5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190888" w:rsidRPr="006375B5" w14:paraId="684A5C60" w14:textId="77777777" w:rsidTr="00791A66">
        <w:trPr>
          <w:trHeight w:val="381"/>
        </w:trPr>
        <w:tc>
          <w:tcPr>
            <w:tcW w:w="3942" w:type="dxa"/>
          </w:tcPr>
          <w:p w14:paraId="496509C3" w14:textId="14B913C8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</w:tcPr>
          <w:p w14:paraId="443462B2" w14:textId="329C96C6" w:rsidR="00190888" w:rsidRPr="006375B5" w:rsidRDefault="006941A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80</w:t>
            </w:r>
          </w:p>
        </w:tc>
        <w:tc>
          <w:tcPr>
            <w:tcW w:w="270" w:type="dxa"/>
          </w:tcPr>
          <w:p w14:paraId="28BB0CE0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AE9A86C" w14:textId="03C84922" w:rsidR="00190888" w:rsidRPr="006375B5" w:rsidRDefault="003E11D1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60EEEFCE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97290FF" w14:textId="717EBFAF" w:rsidR="00190888" w:rsidRPr="006375B5" w:rsidRDefault="006118CF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B315456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E7D4EF2" w14:textId="6743F212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</w:tr>
      <w:tr w:rsidR="00B85A0D" w:rsidRPr="006375B5" w14:paraId="1814B30E" w14:textId="77777777" w:rsidTr="00791A66">
        <w:trPr>
          <w:trHeight w:val="381"/>
        </w:trPr>
        <w:tc>
          <w:tcPr>
            <w:tcW w:w="3942" w:type="dxa"/>
          </w:tcPr>
          <w:p w14:paraId="4E8ACDDD" w14:textId="596F6F23" w:rsidR="00B85A0D" w:rsidRPr="006375B5" w:rsidRDefault="00B85A0D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3E086450" w14:textId="43A83705" w:rsidR="00B85A0D" w:rsidRPr="006375B5" w:rsidRDefault="006941A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765</w:t>
            </w:r>
          </w:p>
        </w:tc>
        <w:tc>
          <w:tcPr>
            <w:tcW w:w="270" w:type="dxa"/>
          </w:tcPr>
          <w:p w14:paraId="62FD2069" w14:textId="77777777" w:rsidR="00B85A0D" w:rsidRPr="006375B5" w:rsidRDefault="00B85A0D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3D143B3" w14:textId="0800BB88" w:rsidR="00B85A0D" w:rsidRPr="006375B5" w:rsidRDefault="003E11D1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</w:t>
            </w:r>
            <w:r w:rsidR="00B9734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2E1EDE8E" w14:textId="77777777" w:rsidR="00B85A0D" w:rsidRPr="006375B5" w:rsidRDefault="00B85A0D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14CADB9" w14:textId="268CA133" w:rsidR="00B85A0D" w:rsidRPr="006375B5" w:rsidRDefault="006118CF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5B17EA1" w14:textId="77777777" w:rsidR="00B85A0D" w:rsidRPr="006375B5" w:rsidRDefault="00B85A0D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553BA09" w14:textId="3753E0B2" w:rsidR="00B85A0D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73</w:t>
            </w:r>
            <w:r w:rsidR="00B9734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</w:tr>
      <w:tr w:rsidR="00190888" w:rsidRPr="006375B5" w14:paraId="0CF5E694" w14:textId="77777777" w:rsidTr="00791A66">
        <w:trPr>
          <w:trHeight w:val="381"/>
        </w:trPr>
        <w:tc>
          <w:tcPr>
            <w:tcW w:w="3942" w:type="dxa"/>
          </w:tcPr>
          <w:p w14:paraId="55B2A64F" w14:textId="007BAFDC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41A3038F" w14:textId="572F8116" w:rsidR="00190888" w:rsidRPr="006375B5" w:rsidRDefault="006941A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316</w:t>
            </w:r>
          </w:p>
        </w:tc>
        <w:tc>
          <w:tcPr>
            <w:tcW w:w="270" w:type="dxa"/>
          </w:tcPr>
          <w:p w14:paraId="25CC5D24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C1DFFE7" w14:textId="08FF7739" w:rsidR="00190888" w:rsidRPr="006375B5" w:rsidRDefault="003E11D1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="00853B9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15EF01E2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D280117" w14:textId="7C10F3DF" w:rsidR="00190888" w:rsidRPr="006375B5" w:rsidRDefault="006118CF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2BE757E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FAE4E11" w14:textId="45A7C39E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853B9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29</w:t>
            </w:r>
          </w:p>
        </w:tc>
      </w:tr>
      <w:tr w:rsidR="00190888" w:rsidRPr="006375B5" w14:paraId="09D31AAB" w14:textId="77777777" w:rsidTr="00791A66">
        <w:trPr>
          <w:trHeight w:val="381"/>
        </w:trPr>
        <w:tc>
          <w:tcPr>
            <w:tcW w:w="3942" w:type="dxa"/>
          </w:tcPr>
          <w:p w14:paraId="5BFB30BC" w14:textId="7A2D15DB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4E897F80" w14:textId="1013DD22" w:rsidR="00190888" w:rsidRPr="006375B5" w:rsidRDefault="00620F7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</w:p>
        </w:tc>
        <w:tc>
          <w:tcPr>
            <w:tcW w:w="270" w:type="dxa"/>
          </w:tcPr>
          <w:p w14:paraId="0BED3E39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778D9B0" w14:textId="066C7882" w:rsidR="00190888" w:rsidRPr="006375B5" w:rsidRDefault="003E11D1" w:rsidP="003E11D1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</w:t>
            </w:r>
          </w:p>
        </w:tc>
        <w:tc>
          <w:tcPr>
            <w:tcW w:w="270" w:type="dxa"/>
          </w:tcPr>
          <w:p w14:paraId="62440BA1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77EFF65" w14:textId="3168A3C1" w:rsidR="00190888" w:rsidRPr="006375B5" w:rsidRDefault="006118CF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E18B2B7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48CD4F8" w14:textId="60F9B437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79</w:t>
            </w:r>
          </w:p>
        </w:tc>
      </w:tr>
      <w:tr w:rsidR="00190888" w:rsidRPr="006375B5" w14:paraId="1FAC0782" w14:textId="77777777" w:rsidTr="00791A66">
        <w:trPr>
          <w:trHeight w:val="381"/>
        </w:trPr>
        <w:tc>
          <w:tcPr>
            <w:tcW w:w="3942" w:type="dxa"/>
          </w:tcPr>
          <w:p w14:paraId="02B2CD2B" w14:textId="1E901925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</w:tcPr>
          <w:p w14:paraId="2075A332" w14:textId="42B1CD3D" w:rsidR="00190888" w:rsidRPr="006375B5" w:rsidRDefault="00620F7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  <w:tc>
          <w:tcPr>
            <w:tcW w:w="270" w:type="dxa"/>
          </w:tcPr>
          <w:p w14:paraId="5C026DF6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4415B12" w14:textId="0A57D7CA" w:rsidR="00190888" w:rsidRPr="006375B5" w:rsidRDefault="003E11D1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A4FA02D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BC0A1A3" w14:textId="165EF2C4" w:rsidR="00190888" w:rsidRPr="006375B5" w:rsidRDefault="006118CF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805A209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B261979" w14:textId="6150E97F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</w:t>
            </w:r>
          </w:p>
        </w:tc>
      </w:tr>
      <w:tr w:rsidR="00190888" w:rsidRPr="006375B5" w14:paraId="09CFA6E5" w14:textId="77777777" w:rsidTr="00791A66">
        <w:trPr>
          <w:trHeight w:val="381"/>
        </w:trPr>
        <w:tc>
          <w:tcPr>
            <w:tcW w:w="3942" w:type="dxa"/>
          </w:tcPr>
          <w:p w14:paraId="2E689D56" w14:textId="5C6A94E4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ต้นทุนขายอสังหาริมทรัพย์</w:t>
            </w:r>
          </w:p>
        </w:tc>
        <w:tc>
          <w:tcPr>
            <w:tcW w:w="1170" w:type="dxa"/>
          </w:tcPr>
          <w:p w14:paraId="7E68B5BE" w14:textId="49A2D8D4" w:rsidR="00190888" w:rsidRPr="006375B5" w:rsidRDefault="00620F7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  <w:tc>
          <w:tcPr>
            <w:tcW w:w="270" w:type="dxa"/>
          </w:tcPr>
          <w:p w14:paraId="1211417F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B0A6833" w14:textId="3D74C346" w:rsidR="00190888" w:rsidRPr="006375B5" w:rsidRDefault="003E11D1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</w:p>
        </w:tc>
        <w:tc>
          <w:tcPr>
            <w:tcW w:w="270" w:type="dxa"/>
          </w:tcPr>
          <w:p w14:paraId="194C35CF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BB91267" w14:textId="5393FFE6" w:rsidR="00190888" w:rsidRPr="006375B5" w:rsidRDefault="006118CF" w:rsidP="00B85A0D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603C8D8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A3CCE9F" w14:textId="2FF7B11E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94</w:t>
            </w:r>
          </w:p>
        </w:tc>
      </w:tr>
      <w:tr w:rsidR="00190888" w:rsidRPr="006375B5" w14:paraId="1D324DB2" w14:textId="77777777" w:rsidTr="00791A66">
        <w:trPr>
          <w:trHeight w:val="381"/>
        </w:trPr>
        <w:tc>
          <w:tcPr>
            <w:tcW w:w="3942" w:type="dxa"/>
          </w:tcPr>
          <w:p w14:paraId="00328BF0" w14:textId="317BC224" w:rsidR="00190888" w:rsidRPr="006375B5" w:rsidRDefault="00B96BC0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</w:tcPr>
          <w:p w14:paraId="2E2F2492" w14:textId="4CA91B8A" w:rsidR="00190888" w:rsidRPr="006375B5" w:rsidRDefault="00620F73" w:rsidP="00620F73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</w:p>
        </w:tc>
        <w:tc>
          <w:tcPr>
            <w:tcW w:w="270" w:type="dxa"/>
          </w:tcPr>
          <w:p w14:paraId="619AB939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7C0B32D" w14:textId="23F6B051" w:rsidR="00190888" w:rsidRPr="006375B5" w:rsidRDefault="003E11D1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06A6754E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AEEEE67" w14:textId="6FCD0B52" w:rsidR="00190888" w:rsidRPr="006375B5" w:rsidRDefault="006118CF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3CC0AD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4B8B630" w14:textId="195C98F5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22</w:t>
            </w:r>
          </w:p>
        </w:tc>
      </w:tr>
      <w:tr w:rsidR="00B85A0D" w:rsidRPr="006375B5" w14:paraId="55B79322" w14:textId="77777777" w:rsidTr="00791A66">
        <w:trPr>
          <w:trHeight w:val="381"/>
        </w:trPr>
        <w:tc>
          <w:tcPr>
            <w:tcW w:w="3942" w:type="dxa"/>
          </w:tcPr>
          <w:p w14:paraId="2DDB5B9D" w14:textId="541A1BDF" w:rsidR="00B85A0D" w:rsidRPr="006375B5" w:rsidRDefault="00B85A0D" w:rsidP="00B85A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</w:tcPr>
          <w:p w14:paraId="5356677B" w14:textId="12C7933F" w:rsidR="00B85A0D" w:rsidRPr="006375B5" w:rsidRDefault="00620F73" w:rsidP="00B85A0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</w:t>
            </w:r>
          </w:p>
        </w:tc>
        <w:tc>
          <w:tcPr>
            <w:tcW w:w="270" w:type="dxa"/>
          </w:tcPr>
          <w:p w14:paraId="34CCC488" w14:textId="77777777" w:rsidR="00B85A0D" w:rsidRPr="006375B5" w:rsidRDefault="00B85A0D" w:rsidP="00B85A0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E9C6FFF" w14:textId="516B08A3" w:rsidR="00B85A0D" w:rsidRPr="006375B5" w:rsidRDefault="003E11D1" w:rsidP="00B85A0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42815444" w14:textId="77777777" w:rsidR="00B85A0D" w:rsidRPr="006375B5" w:rsidRDefault="00B85A0D" w:rsidP="00B85A0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68A8B3E" w14:textId="4093C79F" w:rsidR="00B85A0D" w:rsidRPr="006375B5" w:rsidRDefault="006118CF" w:rsidP="00B85A0D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3C0CC1DC" w14:textId="77777777" w:rsidR="00B85A0D" w:rsidRPr="006375B5" w:rsidRDefault="00B85A0D" w:rsidP="00B85A0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075E3F8" w14:textId="7FB45A9C" w:rsidR="00B85A0D" w:rsidRPr="006375B5" w:rsidRDefault="006118CF" w:rsidP="00B85A0D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83</w:t>
            </w:r>
          </w:p>
        </w:tc>
      </w:tr>
      <w:tr w:rsidR="00B85A0D" w:rsidRPr="006375B5" w14:paraId="47C1D32F" w14:textId="77777777" w:rsidTr="00791A66">
        <w:trPr>
          <w:trHeight w:val="381"/>
        </w:trPr>
        <w:tc>
          <w:tcPr>
            <w:tcW w:w="3942" w:type="dxa"/>
          </w:tcPr>
          <w:p w14:paraId="1F2F0DB0" w14:textId="08AC2FBA" w:rsidR="00B85A0D" w:rsidRPr="006375B5" w:rsidRDefault="006F0669" w:rsidP="00B85A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ค่าธรรมเนีย</w:t>
            </w:r>
            <w:r w:rsidR="00C628C8"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ม</w:t>
            </w: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ค้างจ่าย</w:t>
            </w:r>
          </w:p>
        </w:tc>
        <w:tc>
          <w:tcPr>
            <w:tcW w:w="1170" w:type="dxa"/>
          </w:tcPr>
          <w:p w14:paraId="6B2CDED8" w14:textId="0077AC49" w:rsidR="00B85A0D" w:rsidRPr="006375B5" w:rsidRDefault="00620F73" w:rsidP="00B85A0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56</w:t>
            </w:r>
          </w:p>
        </w:tc>
        <w:tc>
          <w:tcPr>
            <w:tcW w:w="270" w:type="dxa"/>
          </w:tcPr>
          <w:p w14:paraId="336DF05E" w14:textId="77777777" w:rsidR="00B85A0D" w:rsidRPr="006375B5" w:rsidRDefault="00B85A0D" w:rsidP="00B85A0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BAB0F35" w14:textId="12374589" w:rsidR="00B85A0D" w:rsidRPr="006375B5" w:rsidRDefault="003E11D1" w:rsidP="00B85A0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0C731B8E" w14:textId="77777777" w:rsidR="00B85A0D" w:rsidRPr="006375B5" w:rsidRDefault="00B85A0D" w:rsidP="00B85A0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6F4CC03" w14:textId="005DE712" w:rsidR="00B85A0D" w:rsidRPr="006375B5" w:rsidRDefault="006118CF" w:rsidP="00B85A0D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843561F" w14:textId="77777777" w:rsidR="00B85A0D" w:rsidRPr="006375B5" w:rsidRDefault="00B85A0D" w:rsidP="00B85A0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A4BC497" w14:textId="6FDCDFAB" w:rsidR="00B85A0D" w:rsidRPr="006375B5" w:rsidRDefault="006118CF" w:rsidP="00B85A0D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</w:tr>
      <w:tr w:rsidR="00190888" w:rsidRPr="006375B5" w14:paraId="78468BED" w14:textId="77777777" w:rsidTr="00791A66">
        <w:trPr>
          <w:trHeight w:val="381"/>
        </w:trPr>
        <w:tc>
          <w:tcPr>
            <w:tcW w:w="3942" w:type="dxa"/>
          </w:tcPr>
          <w:p w14:paraId="6A8B4115" w14:textId="2A1BCD93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B4CA096" w14:textId="02407C0E" w:rsidR="00190888" w:rsidRPr="006375B5" w:rsidRDefault="00620F7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45B99227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B28BF27" w14:textId="5341988B" w:rsidR="00190888" w:rsidRPr="006375B5" w:rsidRDefault="00B9734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653A24F7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2A903DB" w14:textId="2D765BE2" w:rsidR="00190888" w:rsidRPr="006375B5" w:rsidRDefault="006118CF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05A028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7DDEFD4" w14:textId="2BB6CDD6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="00B9734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</w:tr>
      <w:tr w:rsidR="00190888" w:rsidRPr="006375B5" w14:paraId="1CB043E7" w14:textId="77777777" w:rsidTr="00791A66">
        <w:trPr>
          <w:trHeight w:val="381"/>
        </w:trPr>
        <w:tc>
          <w:tcPr>
            <w:tcW w:w="3942" w:type="dxa"/>
          </w:tcPr>
          <w:p w14:paraId="4573033A" w14:textId="5322B912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84F92EC" w14:textId="7E9DA8C8" w:rsidR="00190888" w:rsidRPr="006375B5" w:rsidRDefault="00620F73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1,498</w:t>
            </w:r>
          </w:p>
        </w:tc>
        <w:tc>
          <w:tcPr>
            <w:tcW w:w="270" w:type="dxa"/>
          </w:tcPr>
          <w:p w14:paraId="4FC4532E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39B7F7AF" w14:textId="1BFC13C8" w:rsidR="00190888" w:rsidRPr="006375B5" w:rsidRDefault="003E11D1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27</w:t>
            </w:r>
          </w:p>
        </w:tc>
        <w:tc>
          <w:tcPr>
            <w:tcW w:w="270" w:type="dxa"/>
          </w:tcPr>
          <w:p w14:paraId="61A5C499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F73FB1F" w14:textId="7F75453F" w:rsidR="00190888" w:rsidRPr="006375B5" w:rsidRDefault="006118CF" w:rsidP="00C97A45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0F75B06D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30FE091C" w14:textId="16409129" w:rsidR="00190888" w:rsidRPr="006375B5" w:rsidRDefault="006118CF" w:rsidP="0019088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1,521</w:t>
            </w:r>
          </w:p>
        </w:tc>
      </w:tr>
      <w:tr w:rsidR="00190888" w:rsidRPr="006375B5" w14:paraId="09E2214C" w14:textId="77777777" w:rsidTr="00791A66">
        <w:trPr>
          <w:trHeight w:val="208"/>
        </w:trPr>
        <w:tc>
          <w:tcPr>
            <w:tcW w:w="3942" w:type="dxa"/>
          </w:tcPr>
          <w:p w14:paraId="456FE3F2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08885FD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893B43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6BB35905" w14:textId="77777777" w:rsidR="00190888" w:rsidRPr="006375B5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A6B134B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8D01576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1D43B51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</w:tcPr>
          <w:p w14:paraId="05F4580A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6F0669" w:rsidRPr="006375B5" w14:paraId="7A47920A" w14:textId="77777777" w:rsidTr="00791A66">
        <w:trPr>
          <w:trHeight w:val="381"/>
        </w:trPr>
        <w:tc>
          <w:tcPr>
            <w:tcW w:w="3942" w:type="dxa"/>
          </w:tcPr>
          <w:p w14:paraId="5BFE5033" w14:textId="5E90E643" w:rsidR="006F0669" w:rsidRPr="006375B5" w:rsidRDefault="006F0669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46579735" w14:textId="77777777" w:rsidR="006F0669" w:rsidRPr="006375B5" w:rsidRDefault="006F0669" w:rsidP="0019088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950AE90" w14:textId="77777777" w:rsidR="006F0669" w:rsidRPr="006375B5" w:rsidRDefault="006F0669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74589C8" w14:textId="77777777" w:rsidR="006F0669" w:rsidRPr="006375B5" w:rsidRDefault="006F0669" w:rsidP="00190888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1C36B5C" w14:textId="77777777" w:rsidR="006F0669" w:rsidRPr="006375B5" w:rsidRDefault="006F0669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0FAA0FC" w14:textId="77777777" w:rsidR="006F0669" w:rsidRPr="006375B5" w:rsidRDefault="006F0669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9FEA0FD" w14:textId="77777777" w:rsidR="006F0669" w:rsidRPr="006375B5" w:rsidRDefault="006F0669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872E1A7" w14:textId="77777777" w:rsidR="006F0669" w:rsidRPr="006375B5" w:rsidRDefault="006F0669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190888" w:rsidRPr="006375B5" w14:paraId="764CDD67" w14:textId="77777777" w:rsidTr="00791A66">
        <w:trPr>
          <w:trHeight w:val="381"/>
        </w:trPr>
        <w:tc>
          <w:tcPr>
            <w:tcW w:w="3942" w:type="dxa"/>
          </w:tcPr>
          <w:p w14:paraId="2A3011B5" w14:textId="1E1045D5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</w:tcPr>
          <w:p w14:paraId="112409D3" w14:textId="64E68F2C" w:rsidR="00190888" w:rsidRPr="006375B5" w:rsidRDefault="00C76417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(16)</w:t>
            </w:r>
          </w:p>
        </w:tc>
        <w:tc>
          <w:tcPr>
            <w:tcW w:w="270" w:type="dxa"/>
          </w:tcPr>
          <w:p w14:paraId="2E99988E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57E3C34" w14:textId="4875BFAB" w:rsidR="00190888" w:rsidRPr="006375B5" w:rsidRDefault="002E42F3" w:rsidP="008B2610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66D86EB4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81BEB1A" w14:textId="7E52B931" w:rsidR="00190888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16F3A7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58E11C7" w14:textId="2B0CE785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(18)</w:t>
            </w:r>
          </w:p>
        </w:tc>
      </w:tr>
      <w:tr w:rsidR="0080597D" w:rsidRPr="006375B5" w14:paraId="78A60504" w14:textId="77777777" w:rsidTr="00791A66">
        <w:trPr>
          <w:trHeight w:val="381"/>
        </w:trPr>
        <w:tc>
          <w:tcPr>
            <w:tcW w:w="3942" w:type="dxa"/>
          </w:tcPr>
          <w:p w14:paraId="403D72A2" w14:textId="7AAC62A4" w:rsidR="0080597D" w:rsidRPr="006375B5" w:rsidRDefault="0080597D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10639901" w14:textId="421A5DE9" w:rsidR="0080597D" w:rsidRPr="006375B5" w:rsidRDefault="00C76417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(1,311)</w:t>
            </w:r>
          </w:p>
        </w:tc>
        <w:tc>
          <w:tcPr>
            <w:tcW w:w="270" w:type="dxa"/>
          </w:tcPr>
          <w:p w14:paraId="57F18145" w14:textId="77777777" w:rsidR="0080597D" w:rsidRPr="006375B5" w:rsidRDefault="0080597D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6F91FF6" w14:textId="3E736E45" w:rsidR="0080597D" w:rsidRPr="006375B5" w:rsidRDefault="002E42F3" w:rsidP="008B2610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="007A0A09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7E4C0FC8" w14:textId="77777777" w:rsidR="0080597D" w:rsidRPr="006375B5" w:rsidRDefault="0080597D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7066FAE" w14:textId="4697818A" w:rsidR="0080597D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CF74226" w14:textId="77777777" w:rsidR="0080597D" w:rsidRPr="006375B5" w:rsidRDefault="0080597D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4B180C7" w14:textId="034A2ACD" w:rsidR="0080597D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(1,2</w:t>
            </w:r>
            <w:r w:rsidR="007A0A09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40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190888" w:rsidRPr="006375B5" w14:paraId="1712BF50" w14:textId="77777777" w:rsidTr="00791A66">
        <w:trPr>
          <w:trHeight w:val="381"/>
        </w:trPr>
        <w:tc>
          <w:tcPr>
            <w:tcW w:w="3942" w:type="dxa"/>
          </w:tcPr>
          <w:p w14:paraId="7DD6AEA7" w14:textId="3BC1267D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</w:tcPr>
          <w:p w14:paraId="2FF72EC9" w14:textId="4DF76BA6" w:rsidR="00190888" w:rsidRPr="006375B5" w:rsidRDefault="00C76417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(245)</w:t>
            </w:r>
          </w:p>
        </w:tc>
        <w:tc>
          <w:tcPr>
            <w:tcW w:w="270" w:type="dxa"/>
          </w:tcPr>
          <w:p w14:paraId="38CAA113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0921764" w14:textId="3A3FD4FD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0F9827BB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B38E096" w14:textId="3D5164F9" w:rsidR="00190888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00CC86A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5714FE3" w14:textId="1314ECEC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(248)</w:t>
            </w:r>
          </w:p>
        </w:tc>
      </w:tr>
      <w:tr w:rsidR="00190888" w:rsidRPr="006375B5" w14:paraId="5635C409" w14:textId="77777777" w:rsidTr="00791A66">
        <w:trPr>
          <w:trHeight w:val="381"/>
        </w:trPr>
        <w:tc>
          <w:tcPr>
            <w:tcW w:w="3942" w:type="dxa"/>
          </w:tcPr>
          <w:p w14:paraId="2C2539AA" w14:textId="6ABE4695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2B220B72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884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1DE257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980F9DA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3FDD64C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C12DAA1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A5A3518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1B3B50F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190888" w:rsidRPr="006375B5" w14:paraId="38B6818F" w14:textId="77777777" w:rsidTr="00791A66">
        <w:trPr>
          <w:trHeight w:val="381"/>
        </w:trPr>
        <w:tc>
          <w:tcPr>
            <w:tcW w:w="3942" w:type="dxa"/>
          </w:tcPr>
          <w:p w14:paraId="67AE60F6" w14:textId="4957D279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</w:tcPr>
          <w:p w14:paraId="27CAB973" w14:textId="68010EAF" w:rsidR="00190888" w:rsidRPr="006375B5" w:rsidRDefault="00C76417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(76)</w:t>
            </w:r>
          </w:p>
        </w:tc>
        <w:tc>
          <w:tcPr>
            <w:tcW w:w="270" w:type="dxa"/>
          </w:tcPr>
          <w:p w14:paraId="273942D3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AC56E85" w14:textId="3DDAB65E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632DC44C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DD08B99" w14:textId="769B7620" w:rsidR="00190888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4884D50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C0AE316" w14:textId="41A9E734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(69)</w:t>
            </w:r>
          </w:p>
        </w:tc>
      </w:tr>
      <w:tr w:rsidR="00190888" w:rsidRPr="006375B5" w14:paraId="55222CCA" w14:textId="77777777" w:rsidTr="00791A66">
        <w:trPr>
          <w:trHeight w:val="381"/>
        </w:trPr>
        <w:tc>
          <w:tcPr>
            <w:tcW w:w="3942" w:type="dxa"/>
          </w:tcPr>
          <w:p w14:paraId="735E4ADB" w14:textId="324B9CD0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</w:tcPr>
          <w:p w14:paraId="036ABB7C" w14:textId="2A3C4ADA" w:rsidR="00190888" w:rsidRPr="006375B5" w:rsidRDefault="00C76417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  <w:tc>
          <w:tcPr>
            <w:tcW w:w="270" w:type="dxa"/>
          </w:tcPr>
          <w:p w14:paraId="30A72458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72A0276" w14:textId="33578933" w:rsidR="00190888" w:rsidRPr="006375B5" w:rsidRDefault="007A0A09" w:rsidP="007A0A09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1AD2F13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BF3CD50" w14:textId="450FA961" w:rsidR="00190888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3182EA2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1C1DC03" w14:textId="488A86BB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7A0A09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190888" w:rsidRPr="006375B5" w14:paraId="450FAAD5" w14:textId="77777777" w:rsidTr="00791A66">
        <w:trPr>
          <w:trHeight w:val="381"/>
        </w:trPr>
        <w:tc>
          <w:tcPr>
            <w:tcW w:w="3942" w:type="dxa"/>
          </w:tcPr>
          <w:p w14:paraId="030BB5C6" w14:textId="36705E39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รายได้ค่าเช่ารับล่วงหน้า</w:t>
            </w:r>
          </w:p>
        </w:tc>
        <w:tc>
          <w:tcPr>
            <w:tcW w:w="1170" w:type="dxa"/>
          </w:tcPr>
          <w:p w14:paraId="734924AC" w14:textId="62F9ED03" w:rsidR="00190888" w:rsidRPr="006375B5" w:rsidRDefault="001B6F2E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(182)</w:t>
            </w:r>
          </w:p>
        </w:tc>
        <w:tc>
          <w:tcPr>
            <w:tcW w:w="270" w:type="dxa"/>
          </w:tcPr>
          <w:p w14:paraId="5810E015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A71714E" w14:textId="44842BFD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D14717D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4528C12" w14:textId="04E1BC8B" w:rsidR="00190888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DD46934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8D4C17C" w14:textId="366D0447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(181)</w:t>
            </w:r>
          </w:p>
        </w:tc>
      </w:tr>
      <w:tr w:rsidR="00190888" w:rsidRPr="006375B5" w14:paraId="5B295939" w14:textId="77777777" w:rsidTr="00791A66">
        <w:trPr>
          <w:trHeight w:val="381"/>
        </w:trPr>
        <w:tc>
          <w:tcPr>
            <w:tcW w:w="3942" w:type="dxa"/>
          </w:tcPr>
          <w:p w14:paraId="5EA68CED" w14:textId="6C6F1DED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3679501E" w14:textId="16A80DCA" w:rsidR="00190888" w:rsidRPr="006375B5" w:rsidRDefault="001B6F2E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(24)</w:t>
            </w:r>
          </w:p>
        </w:tc>
        <w:tc>
          <w:tcPr>
            <w:tcW w:w="270" w:type="dxa"/>
          </w:tcPr>
          <w:p w14:paraId="67035794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643A9F4" w14:textId="336B3F76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6CDB994E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F9530DC" w14:textId="630ACCDA" w:rsidR="00190888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9803493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66DBE46" w14:textId="5DF0F6D3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(32)</w:t>
            </w:r>
          </w:p>
        </w:tc>
      </w:tr>
      <w:tr w:rsidR="00190888" w:rsidRPr="006375B5" w14:paraId="5F8FB92C" w14:textId="77777777" w:rsidTr="00791A66">
        <w:trPr>
          <w:trHeight w:val="381"/>
        </w:trPr>
        <w:tc>
          <w:tcPr>
            <w:tcW w:w="3942" w:type="dxa"/>
          </w:tcPr>
          <w:p w14:paraId="7DC199F7" w14:textId="5DD5051F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073C9BC9" w14:textId="4330FFCF" w:rsidR="00190888" w:rsidRPr="006375B5" w:rsidRDefault="001B6F2E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(14)</w:t>
            </w:r>
          </w:p>
        </w:tc>
        <w:tc>
          <w:tcPr>
            <w:tcW w:w="270" w:type="dxa"/>
          </w:tcPr>
          <w:p w14:paraId="3B3115A8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518AB3D" w14:textId="346E6650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E6E41DC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6E19B0B" w14:textId="3061B56B" w:rsidR="00190888" w:rsidRPr="006375B5" w:rsidRDefault="002E42F3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805D43A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ABB01B" w14:textId="0302B37A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</w:tr>
      <w:tr w:rsidR="00190888" w:rsidRPr="006375B5" w14:paraId="42EAFCAB" w14:textId="77777777" w:rsidTr="00791A66">
        <w:trPr>
          <w:trHeight w:val="381"/>
        </w:trPr>
        <w:tc>
          <w:tcPr>
            <w:tcW w:w="3942" w:type="dxa"/>
          </w:tcPr>
          <w:p w14:paraId="0F7940C9" w14:textId="42A793E3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9B70ADA" w14:textId="50FD64E2" w:rsidR="00190888" w:rsidRPr="006375B5" w:rsidRDefault="001B6F2E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(28)</w:t>
            </w:r>
          </w:p>
        </w:tc>
        <w:tc>
          <w:tcPr>
            <w:tcW w:w="270" w:type="dxa"/>
          </w:tcPr>
          <w:p w14:paraId="3E283100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6ECA4BE" w14:textId="2B1C7479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C748E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F78DB66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A85B1BF" w14:textId="70B9E832" w:rsidR="00190888" w:rsidRPr="006375B5" w:rsidRDefault="00DA7908" w:rsidP="00DA790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3600B01F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37176E4" w14:textId="17668FEF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</w:t>
            </w:r>
            <w:r w:rsidR="00C748E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190888" w:rsidRPr="006375B5" w14:paraId="7FED3C1E" w14:textId="77777777" w:rsidTr="00791A66">
        <w:trPr>
          <w:trHeight w:val="397"/>
        </w:trPr>
        <w:tc>
          <w:tcPr>
            <w:tcW w:w="3942" w:type="dxa"/>
          </w:tcPr>
          <w:p w14:paraId="0276C0FE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0D6766A" w14:textId="6A8B80AC" w:rsidR="00190888" w:rsidRPr="006375B5" w:rsidRDefault="001B6F2E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(1,905)</w:t>
            </w:r>
          </w:p>
        </w:tc>
        <w:tc>
          <w:tcPr>
            <w:tcW w:w="270" w:type="dxa"/>
          </w:tcPr>
          <w:p w14:paraId="5E898571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CD13516" w14:textId="155471AD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62</w:t>
            </w:r>
          </w:p>
        </w:tc>
        <w:tc>
          <w:tcPr>
            <w:tcW w:w="270" w:type="dxa"/>
          </w:tcPr>
          <w:p w14:paraId="60EE828E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9135B33" w14:textId="70583A69" w:rsidR="00190888" w:rsidRPr="006375B5" w:rsidRDefault="002E42F3" w:rsidP="00F5593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369E96A9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7D0690C8" w14:textId="6EAA0678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(1,847)</w:t>
            </w:r>
          </w:p>
        </w:tc>
      </w:tr>
      <w:tr w:rsidR="00190888" w:rsidRPr="006375B5" w14:paraId="5E2851FF" w14:textId="77777777" w:rsidTr="00791A66">
        <w:trPr>
          <w:trHeight w:val="41"/>
        </w:trPr>
        <w:tc>
          <w:tcPr>
            <w:tcW w:w="3942" w:type="dxa"/>
            <w:shd w:val="clear" w:color="auto" w:fill="auto"/>
          </w:tcPr>
          <w:p w14:paraId="4B2847A7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351BC24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AB8F30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DA103AC" w14:textId="376392AB" w:rsidR="00190888" w:rsidRPr="006375B5" w:rsidRDefault="00190888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6516B227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2BD65C0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26F53997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AF0A3B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</w:tr>
      <w:tr w:rsidR="00190888" w:rsidRPr="006375B5" w14:paraId="79BD4D46" w14:textId="77777777" w:rsidTr="00791A66">
        <w:trPr>
          <w:trHeight w:val="41"/>
        </w:trPr>
        <w:tc>
          <w:tcPr>
            <w:tcW w:w="3942" w:type="dxa"/>
            <w:shd w:val="clear" w:color="auto" w:fill="auto"/>
          </w:tcPr>
          <w:p w14:paraId="6CB982B0" w14:textId="6986E749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3D785E9" w14:textId="3F33CBBE" w:rsidR="00190888" w:rsidRPr="006375B5" w:rsidRDefault="001B6F2E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(407)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390BBF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D845889" w14:textId="1875E805" w:rsidR="00190888" w:rsidRPr="006375B5" w:rsidRDefault="002E42F3" w:rsidP="0019088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89</w:t>
            </w:r>
          </w:p>
        </w:tc>
        <w:tc>
          <w:tcPr>
            <w:tcW w:w="270" w:type="dxa"/>
            <w:shd w:val="clear" w:color="auto" w:fill="auto"/>
          </w:tcPr>
          <w:p w14:paraId="29453173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5E86CCA9" w14:textId="78A156C9" w:rsidR="00190888" w:rsidRPr="006375B5" w:rsidRDefault="00F55938" w:rsidP="00C97A45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(8)</w:t>
            </w:r>
          </w:p>
        </w:tc>
        <w:tc>
          <w:tcPr>
            <w:tcW w:w="270" w:type="dxa"/>
            <w:shd w:val="clear" w:color="auto" w:fill="auto"/>
          </w:tcPr>
          <w:p w14:paraId="74665EF6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655EEF8" w14:textId="1BE1DBCB" w:rsidR="00190888" w:rsidRPr="006375B5" w:rsidRDefault="009D66AB" w:rsidP="0019088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(326)</w:t>
            </w:r>
          </w:p>
        </w:tc>
      </w:tr>
      <w:tr w:rsidR="00190888" w:rsidRPr="006375B5" w14:paraId="24B7EA07" w14:textId="77777777" w:rsidTr="00A33E9A">
        <w:trPr>
          <w:trHeight w:val="263"/>
        </w:trPr>
        <w:tc>
          <w:tcPr>
            <w:tcW w:w="3942" w:type="dxa"/>
          </w:tcPr>
          <w:p w14:paraId="74788454" w14:textId="155216C1" w:rsidR="00190888" w:rsidRPr="006375B5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419" w:type="dxa"/>
            <w:gridSpan w:val="7"/>
          </w:tcPr>
          <w:p w14:paraId="4E797630" w14:textId="77777777" w:rsidR="00190888" w:rsidRPr="006375B5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3F66DD" w:rsidRPr="006375B5" w14:paraId="6FFE3A64" w14:textId="77777777" w:rsidTr="00384178">
        <w:trPr>
          <w:trHeight w:val="263"/>
        </w:trPr>
        <w:tc>
          <w:tcPr>
            <w:tcW w:w="3942" w:type="dxa"/>
          </w:tcPr>
          <w:p w14:paraId="5CAC4AF1" w14:textId="3D15A85B" w:rsidR="003F66DD" w:rsidRPr="006375B5" w:rsidRDefault="007A0A0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2563 /</w:t>
            </w:r>
            <w:r w:rsidR="005406A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2564</w:t>
            </w:r>
          </w:p>
        </w:tc>
        <w:tc>
          <w:tcPr>
            <w:tcW w:w="5419" w:type="dxa"/>
            <w:gridSpan w:val="7"/>
          </w:tcPr>
          <w:p w14:paraId="58C3F0E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3F66DD" w:rsidRPr="006375B5" w14:paraId="2C88BF85" w14:textId="77777777" w:rsidTr="00384178">
        <w:trPr>
          <w:trHeight w:val="397"/>
        </w:trPr>
        <w:tc>
          <w:tcPr>
            <w:tcW w:w="3942" w:type="dxa"/>
          </w:tcPr>
          <w:p w14:paraId="0712F21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7CDCFA4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</w:tcPr>
          <w:p w14:paraId="447B0F13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3FFE213F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34E437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3C7EA39D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1579C2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90E16A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F66DD" w:rsidRPr="006375B5" w14:paraId="2C4A4122" w14:textId="77777777" w:rsidTr="00384178">
        <w:trPr>
          <w:trHeight w:val="381"/>
        </w:trPr>
        <w:tc>
          <w:tcPr>
            <w:tcW w:w="3942" w:type="dxa"/>
          </w:tcPr>
          <w:p w14:paraId="15280EB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</w:tcPr>
          <w:p w14:paraId="3CC82059" w14:textId="1FD26A23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  <w:tc>
          <w:tcPr>
            <w:tcW w:w="270" w:type="dxa"/>
          </w:tcPr>
          <w:p w14:paraId="648DC8D4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E5E4655" w14:textId="1718955B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1BCF22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8A1F89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8CA849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C4E20BA" w14:textId="4069F9C1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80</w:t>
            </w:r>
          </w:p>
        </w:tc>
      </w:tr>
      <w:tr w:rsidR="003F66DD" w:rsidRPr="006375B5" w14:paraId="58968AFC" w14:textId="77777777" w:rsidTr="00384178">
        <w:trPr>
          <w:trHeight w:val="381"/>
        </w:trPr>
        <w:tc>
          <w:tcPr>
            <w:tcW w:w="3942" w:type="dxa"/>
          </w:tcPr>
          <w:p w14:paraId="37B18CB8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317040BE" w14:textId="31D0BF58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798</w:t>
            </w:r>
          </w:p>
        </w:tc>
        <w:tc>
          <w:tcPr>
            <w:tcW w:w="270" w:type="dxa"/>
          </w:tcPr>
          <w:p w14:paraId="3A7080F5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90FF8DF" w14:textId="3D455229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33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4CB298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104E17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34A0EE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B2BC0F6" w14:textId="0D21A469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765</w:t>
            </w:r>
          </w:p>
        </w:tc>
      </w:tr>
      <w:tr w:rsidR="003F66DD" w:rsidRPr="006375B5" w14:paraId="2D6FA4BC" w14:textId="77777777" w:rsidTr="00384178">
        <w:trPr>
          <w:trHeight w:val="381"/>
        </w:trPr>
        <w:tc>
          <w:tcPr>
            <w:tcW w:w="3942" w:type="dxa"/>
          </w:tcPr>
          <w:p w14:paraId="225EDBD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2C25597F" w14:textId="41412FDC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240</w:t>
            </w:r>
          </w:p>
        </w:tc>
        <w:tc>
          <w:tcPr>
            <w:tcW w:w="270" w:type="dxa"/>
          </w:tcPr>
          <w:p w14:paraId="2FE7170F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F6C5D96" w14:textId="2DDB4EA9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  <w:tc>
          <w:tcPr>
            <w:tcW w:w="270" w:type="dxa"/>
          </w:tcPr>
          <w:p w14:paraId="0B4F13B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3B5281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7D0639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08A1C61" w14:textId="5A8A6F8D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316</w:t>
            </w:r>
          </w:p>
        </w:tc>
      </w:tr>
      <w:tr w:rsidR="003F66DD" w:rsidRPr="006375B5" w14:paraId="7B4D5587" w14:textId="77777777" w:rsidTr="00384178">
        <w:trPr>
          <w:trHeight w:val="381"/>
        </w:trPr>
        <w:tc>
          <w:tcPr>
            <w:tcW w:w="3942" w:type="dxa"/>
          </w:tcPr>
          <w:p w14:paraId="2F0F7E9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007731FC" w14:textId="3E264972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</w:p>
        </w:tc>
        <w:tc>
          <w:tcPr>
            <w:tcW w:w="270" w:type="dxa"/>
          </w:tcPr>
          <w:p w14:paraId="77C5319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30C4BA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BFAE0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983D9E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24BFFF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8A84AE0" w14:textId="6A48771B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</w:p>
        </w:tc>
      </w:tr>
      <w:tr w:rsidR="003F66DD" w:rsidRPr="006375B5" w14:paraId="19B0063A" w14:textId="77777777" w:rsidTr="00384178">
        <w:trPr>
          <w:trHeight w:val="381"/>
        </w:trPr>
        <w:tc>
          <w:tcPr>
            <w:tcW w:w="3942" w:type="dxa"/>
          </w:tcPr>
          <w:p w14:paraId="60D71A4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</w:tcPr>
          <w:p w14:paraId="3718B1FF" w14:textId="33F5472D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</w:p>
        </w:tc>
        <w:tc>
          <w:tcPr>
            <w:tcW w:w="270" w:type="dxa"/>
          </w:tcPr>
          <w:p w14:paraId="49715C0D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CE54574" w14:textId="324E80B4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22A627B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B4F6B21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CDB94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F4A1FBA" w14:textId="59F24961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</w:tr>
      <w:tr w:rsidR="003F66DD" w:rsidRPr="006375B5" w14:paraId="25EC1CD6" w14:textId="77777777" w:rsidTr="00384178">
        <w:trPr>
          <w:trHeight w:val="381"/>
        </w:trPr>
        <w:tc>
          <w:tcPr>
            <w:tcW w:w="3942" w:type="dxa"/>
          </w:tcPr>
          <w:p w14:paraId="10EBA8E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ต้นทุนขายอสังหาริมทรัพย์</w:t>
            </w:r>
          </w:p>
        </w:tc>
        <w:tc>
          <w:tcPr>
            <w:tcW w:w="1170" w:type="dxa"/>
          </w:tcPr>
          <w:p w14:paraId="3BBA6FFE" w14:textId="16EE7911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66</w:t>
            </w:r>
          </w:p>
        </w:tc>
        <w:tc>
          <w:tcPr>
            <w:tcW w:w="270" w:type="dxa"/>
          </w:tcPr>
          <w:p w14:paraId="7A673C3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57DD4C2" w14:textId="417EEA9C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2757FB1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549127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F5699B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8545276" w14:textId="0BAF51E3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</w:tr>
      <w:tr w:rsidR="003F66DD" w:rsidRPr="006375B5" w14:paraId="25FE457E" w14:textId="77777777" w:rsidTr="00384178">
        <w:trPr>
          <w:trHeight w:val="381"/>
        </w:trPr>
        <w:tc>
          <w:tcPr>
            <w:tcW w:w="3942" w:type="dxa"/>
          </w:tcPr>
          <w:p w14:paraId="6E1AF869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</w:tcPr>
          <w:p w14:paraId="1BB8B69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841FF8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6F384E7" w14:textId="53758097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</w:p>
        </w:tc>
        <w:tc>
          <w:tcPr>
            <w:tcW w:w="270" w:type="dxa"/>
          </w:tcPr>
          <w:p w14:paraId="373E5C9F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E741D4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793D447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D439D80" w14:textId="03F378CD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</w:p>
        </w:tc>
      </w:tr>
      <w:tr w:rsidR="003F66DD" w:rsidRPr="006375B5" w14:paraId="4A6644D7" w14:textId="77777777" w:rsidTr="00384178">
        <w:trPr>
          <w:trHeight w:val="381"/>
        </w:trPr>
        <w:tc>
          <w:tcPr>
            <w:tcW w:w="3942" w:type="dxa"/>
          </w:tcPr>
          <w:p w14:paraId="26BCAE58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</w:tcPr>
          <w:p w14:paraId="2F7928F5" w14:textId="565DCBF7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67</w:t>
            </w:r>
          </w:p>
        </w:tc>
        <w:tc>
          <w:tcPr>
            <w:tcW w:w="270" w:type="dxa"/>
          </w:tcPr>
          <w:p w14:paraId="5625015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4B050BF" w14:textId="48A2C176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</w:t>
            </w:r>
          </w:p>
        </w:tc>
        <w:tc>
          <w:tcPr>
            <w:tcW w:w="270" w:type="dxa"/>
          </w:tcPr>
          <w:p w14:paraId="5B16A4C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EBD1827" w14:textId="7BE90C85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754552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954845A" w14:textId="69BBFA3D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</w:t>
            </w:r>
          </w:p>
        </w:tc>
      </w:tr>
      <w:tr w:rsidR="003F66DD" w:rsidRPr="006375B5" w14:paraId="3B4CFDEC" w14:textId="77777777" w:rsidTr="00384178">
        <w:trPr>
          <w:trHeight w:val="381"/>
        </w:trPr>
        <w:tc>
          <w:tcPr>
            <w:tcW w:w="3942" w:type="dxa"/>
          </w:tcPr>
          <w:p w14:paraId="506BC545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</w:tcPr>
          <w:p w14:paraId="517BC7C0" w14:textId="62C65149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</w:t>
            </w:r>
          </w:p>
        </w:tc>
        <w:tc>
          <w:tcPr>
            <w:tcW w:w="270" w:type="dxa"/>
          </w:tcPr>
          <w:p w14:paraId="14AAE8DE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BB45780" w14:textId="2C8AC45E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508DB4F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763940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32FB3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8DCD7BC" w14:textId="3E933FCE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56</w:t>
            </w:r>
          </w:p>
        </w:tc>
      </w:tr>
      <w:tr w:rsidR="003F66DD" w:rsidRPr="006375B5" w14:paraId="2AABE353" w14:textId="77777777" w:rsidTr="00384178">
        <w:trPr>
          <w:trHeight w:val="381"/>
        </w:trPr>
        <w:tc>
          <w:tcPr>
            <w:tcW w:w="3942" w:type="dxa"/>
          </w:tcPr>
          <w:p w14:paraId="13B60A2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9B0FFBE" w14:textId="23647789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</w:t>
            </w:r>
          </w:p>
        </w:tc>
        <w:tc>
          <w:tcPr>
            <w:tcW w:w="270" w:type="dxa"/>
          </w:tcPr>
          <w:p w14:paraId="264FF9F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53609D8" w14:textId="23AA006E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65248061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45DEC1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36386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51F3E75" w14:textId="7767A4F5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</w:t>
            </w:r>
          </w:p>
        </w:tc>
      </w:tr>
      <w:tr w:rsidR="003F66DD" w:rsidRPr="006375B5" w14:paraId="3FF13097" w14:textId="77777777" w:rsidTr="00384178">
        <w:trPr>
          <w:trHeight w:val="381"/>
        </w:trPr>
        <w:tc>
          <w:tcPr>
            <w:tcW w:w="3942" w:type="dxa"/>
          </w:tcPr>
          <w:p w14:paraId="1F3CB24F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76913B4A" w14:textId="7CE78BD3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428</w:t>
            </w:r>
          </w:p>
        </w:tc>
        <w:tc>
          <w:tcPr>
            <w:tcW w:w="270" w:type="dxa"/>
          </w:tcPr>
          <w:p w14:paraId="3C9C87B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C1008E4" w14:textId="0BE6B3A3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73</w:t>
            </w:r>
          </w:p>
        </w:tc>
        <w:tc>
          <w:tcPr>
            <w:tcW w:w="270" w:type="dxa"/>
          </w:tcPr>
          <w:p w14:paraId="6E320B9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10F45862" w14:textId="5759F43C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3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8EF730F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651DB68D" w14:textId="0C250FC5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498</w:t>
            </w:r>
          </w:p>
        </w:tc>
      </w:tr>
      <w:tr w:rsidR="003F66DD" w:rsidRPr="006375B5" w14:paraId="7901DEC4" w14:textId="77777777" w:rsidTr="00384178">
        <w:trPr>
          <w:trHeight w:val="208"/>
        </w:trPr>
        <w:tc>
          <w:tcPr>
            <w:tcW w:w="3942" w:type="dxa"/>
          </w:tcPr>
          <w:p w14:paraId="22E1E3E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EEFEC1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5419894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0875EA1" w14:textId="77777777" w:rsidR="003F66DD" w:rsidRPr="006375B5" w:rsidRDefault="003F66DD" w:rsidP="00384178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445F97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B7F2B5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8AD4593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</w:tcPr>
          <w:p w14:paraId="1A52E40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F66DD" w:rsidRPr="006375B5" w14:paraId="3E62DDC4" w14:textId="77777777" w:rsidTr="00384178">
        <w:trPr>
          <w:trHeight w:val="381"/>
        </w:trPr>
        <w:tc>
          <w:tcPr>
            <w:tcW w:w="3942" w:type="dxa"/>
          </w:tcPr>
          <w:p w14:paraId="57CBEE54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4582E05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8E60D14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C908212" w14:textId="77777777" w:rsidR="003F66DD" w:rsidRPr="006375B5" w:rsidRDefault="003F66DD" w:rsidP="00384178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DAC32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97DAE7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59B22B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B906AE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F66DD" w:rsidRPr="006375B5" w14:paraId="4CC60313" w14:textId="77777777" w:rsidTr="00384178">
        <w:trPr>
          <w:trHeight w:val="381"/>
        </w:trPr>
        <w:tc>
          <w:tcPr>
            <w:tcW w:w="3942" w:type="dxa"/>
          </w:tcPr>
          <w:p w14:paraId="71E26F9B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</w:tcPr>
          <w:p w14:paraId="16E0917C" w14:textId="3C18FE7F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03A0568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CEE4BF0" w14:textId="303D9387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2CE3F1E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FC42234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61055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F16123A" w14:textId="4C2533CD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16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65BEB900" w14:textId="77777777" w:rsidTr="00384178">
        <w:trPr>
          <w:trHeight w:val="381"/>
        </w:trPr>
        <w:tc>
          <w:tcPr>
            <w:tcW w:w="3942" w:type="dxa"/>
          </w:tcPr>
          <w:p w14:paraId="6370DF18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7C2B8AD6" w14:textId="6089301A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371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2D7A1BE5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08CE640" w14:textId="34D5EDB2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  <w:tc>
          <w:tcPr>
            <w:tcW w:w="270" w:type="dxa"/>
          </w:tcPr>
          <w:p w14:paraId="7869F8B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477920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A29A84D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B2A6DAF" w14:textId="784C38C5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311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737C44C8" w14:textId="77777777" w:rsidTr="00384178">
        <w:trPr>
          <w:trHeight w:val="381"/>
        </w:trPr>
        <w:tc>
          <w:tcPr>
            <w:tcW w:w="3942" w:type="dxa"/>
          </w:tcPr>
          <w:p w14:paraId="60CC1A74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</w:tcPr>
          <w:p w14:paraId="111FABBC" w14:textId="5FC09C03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242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70C0BBD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42B0D3A" w14:textId="4A84E092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2A7536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83818B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1842E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CCC44E7" w14:textId="3A63F9DF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245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627A0CF7" w14:textId="77777777" w:rsidTr="00384178">
        <w:trPr>
          <w:trHeight w:val="381"/>
        </w:trPr>
        <w:tc>
          <w:tcPr>
            <w:tcW w:w="3942" w:type="dxa"/>
          </w:tcPr>
          <w:p w14:paraId="01679808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7E40299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E8993DF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EFAD8F4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8620E1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4C34F2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3C0CAC3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62F5FC7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3F66DD" w:rsidRPr="006375B5" w14:paraId="5D4CEF97" w14:textId="77777777" w:rsidTr="00384178">
        <w:trPr>
          <w:trHeight w:val="381"/>
        </w:trPr>
        <w:tc>
          <w:tcPr>
            <w:tcW w:w="3942" w:type="dxa"/>
          </w:tcPr>
          <w:p w14:paraId="7F5037FE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</w:tcPr>
          <w:p w14:paraId="43810A6D" w14:textId="7F244F54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87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879DAE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5CEB711" w14:textId="411F0E01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</w:t>
            </w:r>
          </w:p>
        </w:tc>
        <w:tc>
          <w:tcPr>
            <w:tcW w:w="270" w:type="dxa"/>
          </w:tcPr>
          <w:p w14:paraId="6651CC0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B0D4C5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8365BA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86607FA" w14:textId="10DA97C5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6C8F04AD" w14:textId="77777777" w:rsidTr="00384178">
        <w:trPr>
          <w:trHeight w:val="381"/>
        </w:trPr>
        <w:tc>
          <w:tcPr>
            <w:tcW w:w="3942" w:type="dxa"/>
          </w:tcPr>
          <w:p w14:paraId="6B9051AA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</w:tcPr>
          <w:p w14:paraId="1A99D07C" w14:textId="1372BF02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9DFE3EA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D374AB2" w14:textId="1534E2F3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D395B7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C76C50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371DE3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2658AE9" w14:textId="56629882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156B79A1" w14:textId="77777777" w:rsidTr="00384178">
        <w:trPr>
          <w:trHeight w:val="381"/>
        </w:trPr>
        <w:tc>
          <w:tcPr>
            <w:tcW w:w="3942" w:type="dxa"/>
          </w:tcPr>
          <w:p w14:paraId="45B3609A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รายได้ค่าเช่ารับล่วงหน้า</w:t>
            </w:r>
          </w:p>
        </w:tc>
        <w:tc>
          <w:tcPr>
            <w:tcW w:w="1170" w:type="dxa"/>
          </w:tcPr>
          <w:p w14:paraId="0D8DC240" w14:textId="4A85FA65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194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261BD9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AB3D187" w14:textId="715A90C0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6F7A094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7C39FF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6DCD491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0D3B8F6" w14:textId="524DAC6F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182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056BB0B7" w14:textId="77777777" w:rsidTr="00384178">
        <w:trPr>
          <w:trHeight w:val="381"/>
        </w:trPr>
        <w:tc>
          <w:tcPr>
            <w:tcW w:w="3942" w:type="dxa"/>
          </w:tcPr>
          <w:p w14:paraId="5725DB2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6255FDF9" w14:textId="1082318B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7FD353E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7F041B2" w14:textId="4778F11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715300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2DFE7F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D1BDE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36F06FB" w14:textId="5242658A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57DF6FC4" w14:textId="77777777" w:rsidTr="00384178">
        <w:trPr>
          <w:trHeight w:val="381"/>
        </w:trPr>
        <w:tc>
          <w:tcPr>
            <w:tcW w:w="3942" w:type="dxa"/>
          </w:tcPr>
          <w:p w14:paraId="0F6714C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0093F367" w14:textId="5C5241EE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6ED6E3D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DAB005E" w14:textId="07A59141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</w:t>
            </w:r>
          </w:p>
        </w:tc>
        <w:tc>
          <w:tcPr>
            <w:tcW w:w="270" w:type="dxa"/>
          </w:tcPr>
          <w:p w14:paraId="4439CBC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84C2D0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D68FA5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F5841C1" w14:textId="6752EC29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6E60D291" w14:textId="77777777" w:rsidTr="00384178">
        <w:trPr>
          <w:trHeight w:val="381"/>
        </w:trPr>
        <w:tc>
          <w:tcPr>
            <w:tcW w:w="3942" w:type="dxa"/>
          </w:tcPr>
          <w:p w14:paraId="31CF8633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15C1DC2" w14:textId="0E87F7BE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5EE5D0A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4742000" w14:textId="319EFA53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55FC7D5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26218B3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85A628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E834E54" w14:textId="2339F1A0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28</w:t>
            </w:r>
            <w:r w:rsidRPr="006375B5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3CF1ECE5" w14:textId="77777777" w:rsidTr="00384178">
        <w:trPr>
          <w:trHeight w:val="397"/>
        </w:trPr>
        <w:tc>
          <w:tcPr>
            <w:tcW w:w="3942" w:type="dxa"/>
          </w:tcPr>
          <w:p w14:paraId="137AEDA7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DFBE593" w14:textId="1653892A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988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3A3244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4B46707" w14:textId="3E96D503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83</w:t>
            </w:r>
          </w:p>
        </w:tc>
        <w:tc>
          <w:tcPr>
            <w:tcW w:w="270" w:type="dxa"/>
          </w:tcPr>
          <w:p w14:paraId="27E1554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0A91678D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73E4F23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7C6EAD0E" w14:textId="58E01F76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,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905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)</w:t>
            </w:r>
          </w:p>
        </w:tc>
      </w:tr>
      <w:tr w:rsidR="003F66DD" w:rsidRPr="006375B5" w14:paraId="28393CA9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2819DBF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1782B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FEA25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EA6A0C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1971B8A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AC4818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1FAAFD9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DCFCEB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</w:tr>
      <w:tr w:rsidR="003F66DD" w:rsidRPr="006375B5" w14:paraId="2077BD6A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36D8E9A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A885F5F" w14:textId="5C8CF8F6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560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BF7FBA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993CF98" w14:textId="3F5AA36D" w:rsidR="003F66DD" w:rsidRPr="006375B5" w:rsidRDefault="000E564C" w:rsidP="00384178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156</w:t>
            </w:r>
          </w:p>
        </w:tc>
        <w:tc>
          <w:tcPr>
            <w:tcW w:w="270" w:type="dxa"/>
            <w:shd w:val="clear" w:color="auto" w:fill="auto"/>
          </w:tcPr>
          <w:p w14:paraId="368FEFEF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4AF46516" w14:textId="77598FDF" w:rsidR="003F66DD" w:rsidRPr="006375B5" w:rsidRDefault="003F66DD" w:rsidP="00384178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3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CD6DED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A300D36" w14:textId="2387F0C1" w:rsidR="003F66DD" w:rsidRPr="006375B5" w:rsidRDefault="003F66DD" w:rsidP="00384178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407</w:t>
            </w:r>
            <w:r w:rsidRPr="006375B5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)</w:t>
            </w:r>
          </w:p>
        </w:tc>
      </w:tr>
    </w:tbl>
    <w:p w14:paraId="1A31D182" w14:textId="605F6D0B" w:rsidR="00A70263" w:rsidRPr="003F66DD" w:rsidRDefault="00A70263">
      <w:pPr>
        <w:rPr>
          <w:sz w:val="24"/>
          <w:szCs w:val="24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08"/>
        <w:gridCol w:w="342"/>
        <w:gridCol w:w="1170"/>
        <w:gridCol w:w="270"/>
        <w:gridCol w:w="1189"/>
      </w:tblGrid>
      <w:tr w:rsidR="003A0BA4" w:rsidRPr="006375B5" w14:paraId="1530E19F" w14:textId="77777777" w:rsidTr="00B01013">
        <w:trPr>
          <w:trHeight w:val="397"/>
          <w:tblHeader/>
        </w:trPr>
        <w:tc>
          <w:tcPr>
            <w:tcW w:w="3942" w:type="dxa"/>
          </w:tcPr>
          <w:p w14:paraId="463EA3D7" w14:textId="0CB5819C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C203C0E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BACD3D5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520" w:type="dxa"/>
            <w:gridSpan w:val="3"/>
          </w:tcPr>
          <w:p w14:paraId="204757D7" w14:textId="23CCFAF3" w:rsidR="003A0BA4" w:rsidRPr="006375B5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  <w:tc>
          <w:tcPr>
            <w:tcW w:w="270" w:type="dxa"/>
          </w:tcPr>
          <w:p w14:paraId="6C019531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13C55A96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3A0BA4" w:rsidRPr="006375B5" w14:paraId="4847FB5B" w14:textId="77777777" w:rsidTr="00B01013">
        <w:trPr>
          <w:trHeight w:val="397"/>
          <w:tblHeader/>
        </w:trPr>
        <w:tc>
          <w:tcPr>
            <w:tcW w:w="3942" w:type="dxa"/>
          </w:tcPr>
          <w:p w14:paraId="0F4C3BEC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7AA3982F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1123FE7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520" w:type="dxa"/>
            <w:gridSpan w:val="3"/>
            <w:tcBorders>
              <w:bottom w:val="single" w:sz="4" w:space="0" w:color="auto"/>
            </w:tcBorders>
          </w:tcPr>
          <w:p w14:paraId="642A726F" w14:textId="0EC4F1C9" w:rsidR="003A0BA4" w:rsidRPr="009F20DA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pacing w:val="-2"/>
                <w:sz w:val="30"/>
                <w:szCs w:val="30"/>
                <w:rtl/>
                <w:cs/>
              </w:rPr>
            </w:pPr>
            <w:r w:rsidRPr="009F20DA"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บันทึกเป็น</w:t>
            </w:r>
            <w:r w:rsidR="007A0A09" w:rsidRPr="009F20DA">
              <w:rPr>
                <w:rFonts w:asciiTheme="majorBidi" w:hAnsiTheme="majorBidi" w:cstheme="majorBidi"/>
                <w:spacing w:val="-2"/>
                <w:sz w:val="30"/>
                <w:szCs w:val="30"/>
                <w:lang w:bidi="th-TH"/>
              </w:rPr>
              <w:t xml:space="preserve"> </w:t>
            </w:r>
            <w:r w:rsidRPr="009F20DA"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(รายจ่าย)</w:t>
            </w:r>
            <w:r w:rsidR="009F20DA" w:rsidRPr="009F20DA">
              <w:rPr>
                <w:rFonts w:asciiTheme="majorBidi" w:hAnsiTheme="majorBidi" w:cstheme="majorBidi"/>
                <w:spacing w:val="-2"/>
                <w:sz w:val="30"/>
                <w:szCs w:val="30"/>
                <w:lang w:bidi="th-TH"/>
              </w:rPr>
              <w:t xml:space="preserve"> /</w:t>
            </w:r>
            <w:r w:rsidR="007A0A09" w:rsidRPr="009F20DA">
              <w:rPr>
                <w:rFonts w:asciiTheme="majorBidi" w:hAnsiTheme="majorBidi" w:cstheme="majorBidi"/>
                <w:spacing w:val="-2"/>
                <w:sz w:val="30"/>
                <w:szCs w:val="30"/>
                <w:lang w:bidi="th-TH"/>
              </w:rPr>
              <w:t xml:space="preserve"> </w:t>
            </w:r>
            <w:r w:rsidR="007A0A09" w:rsidRPr="009F20DA">
              <w:rPr>
                <w:rFonts w:asciiTheme="majorBidi" w:hAnsiTheme="majorBidi" w:cstheme="majorBidi" w:hint="cs"/>
                <w:spacing w:val="-2"/>
                <w:sz w:val="30"/>
                <w:szCs w:val="30"/>
                <w:cs/>
                <w:lang w:bidi="th-TH"/>
              </w:rPr>
              <w:t>รายได้</w:t>
            </w:r>
            <w:r w:rsidRPr="009F20DA">
              <w:rPr>
                <w:rFonts w:asciiTheme="majorBidi" w:hAnsiTheme="majorBidi" w:cstheme="majorBidi"/>
                <w:spacing w:val="-2"/>
                <w:sz w:val="30"/>
                <w:szCs w:val="30"/>
                <w:cs/>
                <w:lang w:bidi="th-TH"/>
              </w:rPr>
              <w:t>ใน</w:t>
            </w:r>
          </w:p>
        </w:tc>
        <w:tc>
          <w:tcPr>
            <w:tcW w:w="270" w:type="dxa"/>
          </w:tcPr>
          <w:p w14:paraId="4B74ED5B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5FC29E83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3A0BA4" w:rsidRPr="006375B5" w14:paraId="5E5D13E1" w14:textId="77777777" w:rsidTr="00B36E9A">
        <w:trPr>
          <w:trHeight w:val="397"/>
          <w:tblHeader/>
        </w:trPr>
        <w:tc>
          <w:tcPr>
            <w:tcW w:w="3942" w:type="dxa"/>
          </w:tcPr>
          <w:p w14:paraId="0C829DE4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9EFE06A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270" w:type="dxa"/>
          </w:tcPr>
          <w:p w14:paraId="5280F8E8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</w:tcPr>
          <w:p w14:paraId="38D9B12D" w14:textId="77777777" w:rsidR="003A0BA4" w:rsidRPr="006375B5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</w:t>
            </w:r>
          </w:p>
        </w:tc>
        <w:tc>
          <w:tcPr>
            <w:tcW w:w="342" w:type="dxa"/>
            <w:tcBorders>
              <w:top w:val="single" w:sz="4" w:space="0" w:color="auto"/>
            </w:tcBorders>
          </w:tcPr>
          <w:p w14:paraId="126EDD79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233216E" w14:textId="77777777" w:rsidR="003A0BA4" w:rsidRPr="006375B5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3E9654D3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2840F0A8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</w:tr>
      <w:tr w:rsidR="003A0BA4" w:rsidRPr="006375B5" w14:paraId="5A15858B" w14:textId="77777777" w:rsidTr="00B36E9A">
        <w:trPr>
          <w:trHeight w:val="397"/>
          <w:tblHeader/>
        </w:trPr>
        <w:tc>
          <w:tcPr>
            <w:tcW w:w="3942" w:type="dxa"/>
          </w:tcPr>
          <w:p w14:paraId="33D07714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</w:tcPr>
          <w:p w14:paraId="5F751A06" w14:textId="28104505" w:rsidR="003A0BA4" w:rsidRPr="006375B5" w:rsidRDefault="007A0A09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30"/>
                <w:szCs w:val="30"/>
                <w:lang w:val="en-US" w:bidi="th-TH"/>
              </w:rPr>
              <w:t xml:space="preserve">1 </w:t>
            </w:r>
            <w:r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US" w:bidi="th-TH"/>
              </w:rPr>
              <w:t>ตุลาคม</w:t>
            </w:r>
            <w:r w:rsidR="003A0BA4"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  <w:lang w:bidi="th-TH"/>
              </w:rPr>
              <w:t xml:space="preserve"> </w:t>
            </w:r>
          </w:p>
        </w:tc>
        <w:tc>
          <w:tcPr>
            <w:tcW w:w="270" w:type="dxa"/>
          </w:tcPr>
          <w:p w14:paraId="2A743744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</w:tcPr>
          <w:p w14:paraId="4778F26F" w14:textId="77777777" w:rsidR="003A0BA4" w:rsidRPr="006375B5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342" w:type="dxa"/>
          </w:tcPr>
          <w:p w14:paraId="05F97826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</w:tcPr>
          <w:p w14:paraId="4E830BE4" w14:textId="77777777" w:rsidR="003A0BA4" w:rsidRPr="006375B5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146C0B9D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10063B16" w14:textId="6C0F0285" w:rsidR="003A0BA4" w:rsidRPr="006375B5" w:rsidRDefault="007A0A09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/>
                <w:b/>
                <w:bCs/>
                <w:sz w:val="28"/>
                <w:szCs w:val="28"/>
                <w:lang w:val="en-US" w:bidi="th-TH"/>
              </w:rPr>
              <w:t xml:space="preserve">30 </w:t>
            </w:r>
            <w:r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val="en-US" w:bidi="th-TH"/>
              </w:rPr>
              <w:t>กันยายน</w:t>
            </w:r>
          </w:p>
        </w:tc>
      </w:tr>
      <w:tr w:rsidR="003A0BA4" w:rsidRPr="006375B5" w14:paraId="7B9EA265" w14:textId="77777777" w:rsidTr="00B01013">
        <w:trPr>
          <w:trHeight w:val="397"/>
          <w:tblHeader/>
        </w:trPr>
        <w:tc>
          <w:tcPr>
            <w:tcW w:w="3942" w:type="dxa"/>
          </w:tcPr>
          <w:p w14:paraId="06B11B70" w14:textId="77777777" w:rsidR="003A0BA4" w:rsidRPr="006375B5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</w:tcPr>
          <w:p w14:paraId="5376476A" w14:textId="77777777" w:rsidR="003A0BA4" w:rsidRPr="006375B5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B8261A" w:rsidRPr="006375B5" w14:paraId="2C30EEA4" w14:textId="77777777" w:rsidTr="00B01013">
        <w:trPr>
          <w:trHeight w:val="397"/>
        </w:trPr>
        <w:tc>
          <w:tcPr>
            <w:tcW w:w="3942" w:type="dxa"/>
          </w:tcPr>
          <w:p w14:paraId="6833AC18" w14:textId="7DB60224" w:rsidR="00B8261A" w:rsidRPr="006375B5" w:rsidRDefault="007A0A09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2564 /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5419" w:type="dxa"/>
            <w:gridSpan w:val="7"/>
          </w:tcPr>
          <w:p w14:paraId="215DF29B" w14:textId="77777777" w:rsidR="00B8261A" w:rsidRPr="006375B5" w:rsidRDefault="00B8261A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B8261A" w:rsidRPr="006375B5" w14:paraId="47A913CB" w14:textId="77777777" w:rsidTr="00B01013">
        <w:trPr>
          <w:trHeight w:val="397"/>
        </w:trPr>
        <w:tc>
          <w:tcPr>
            <w:tcW w:w="3942" w:type="dxa"/>
          </w:tcPr>
          <w:p w14:paraId="35BFA1B9" w14:textId="49C99E02" w:rsidR="00B8261A" w:rsidRPr="006375B5" w:rsidRDefault="00B8261A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13ABFA2C" w14:textId="77777777" w:rsidR="00B8261A" w:rsidRPr="006375B5" w:rsidRDefault="00B8261A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190888" w:rsidRPr="006375B5" w14:paraId="11A68B6B" w14:textId="77777777" w:rsidTr="00B36E9A">
        <w:trPr>
          <w:trHeight w:val="60"/>
        </w:trPr>
        <w:tc>
          <w:tcPr>
            <w:tcW w:w="3942" w:type="dxa"/>
            <w:shd w:val="clear" w:color="auto" w:fill="auto"/>
          </w:tcPr>
          <w:p w14:paraId="6414DE1B" w14:textId="00D0453E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shd w:val="clear" w:color="auto" w:fill="auto"/>
          </w:tcPr>
          <w:p w14:paraId="0F999CCF" w14:textId="4FE2A097" w:rsidR="00190888" w:rsidRPr="006375B5" w:rsidRDefault="00DB26AC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1321735D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0553792D" w14:textId="1E9A8DDA" w:rsidR="00190888" w:rsidRPr="006375B5" w:rsidRDefault="00DB26AC" w:rsidP="0019088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342" w:type="dxa"/>
          </w:tcPr>
          <w:p w14:paraId="6E5C6446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697FC2B8" w14:textId="620542EA" w:rsidR="00190888" w:rsidRPr="006375B5" w:rsidRDefault="00DB26AC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55DFF42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62166ED3" w14:textId="5B5B8B8B" w:rsidR="00190888" w:rsidRPr="006375B5" w:rsidRDefault="00DB26AC" w:rsidP="001908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</w:tr>
      <w:tr w:rsidR="00190888" w:rsidRPr="006375B5" w14:paraId="659D32C3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742EF88C" w14:textId="1FA5D7DE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490210F7" w14:textId="22A12293" w:rsidR="00190888" w:rsidRPr="006375B5" w:rsidRDefault="00DB26AC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6F51A22E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shd w:val="clear" w:color="auto" w:fill="auto"/>
          </w:tcPr>
          <w:p w14:paraId="29C79F5F" w14:textId="7794751C" w:rsidR="00190888" w:rsidRPr="006375B5" w:rsidRDefault="007A0A09" w:rsidP="007A0A09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6A39BF46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46BD05F" w14:textId="1B2DE25F" w:rsidR="00190888" w:rsidRPr="006375B5" w:rsidRDefault="007A0A09" w:rsidP="00A46AEF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DB26A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7725B496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7C8DC3CB" w14:textId="5D9221F3" w:rsidR="00190888" w:rsidRPr="006375B5" w:rsidRDefault="00DB26AC" w:rsidP="001908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8752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</w:tr>
      <w:tr w:rsidR="00190888" w:rsidRPr="006375B5" w14:paraId="3441AC70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AB151F5" w14:textId="6B20D05D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FA20C27" w14:textId="23CC247D" w:rsidR="00190888" w:rsidRPr="006375B5" w:rsidRDefault="00DB26AC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45</w:t>
            </w:r>
          </w:p>
        </w:tc>
        <w:tc>
          <w:tcPr>
            <w:tcW w:w="270" w:type="dxa"/>
            <w:shd w:val="clear" w:color="auto" w:fill="auto"/>
          </w:tcPr>
          <w:p w14:paraId="66B92070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71E5495" w14:textId="2262FD70" w:rsidR="00190888" w:rsidRPr="006375B5" w:rsidRDefault="007A0A09" w:rsidP="0019088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342" w:type="dxa"/>
          </w:tcPr>
          <w:p w14:paraId="119FC78D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9B72385" w14:textId="4BF676CF" w:rsidR="00190888" w:rsidRPr="006375B5" w:rsidRDefault="007A0A09" w:rsidP="00A46AEF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DB26A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1DA811B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697AFD6" w14:textId="037CD256" w:rsidR="00190888" w:rsidRPr="006375B5" w:rsidRDefault="00DB26AC" w:rsidP="001908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55</w:t>
            </w:r>
          </w:p>
        </w:tc>
      </w:tr>
      <w:tr w:rsidR="00190888" w:rsidRPr="006375B5" w14:paraId="743A6B41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6811CBA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3237F5D2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7DE427F" w14:textId="77777777" w:rsidR="00190888" w:rsidRPr="006375B5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shd w:val="clear" w:color="auto" w:fill="auto"/>
          </w:tcPr>
          <w:p w14:paraId="14A9C760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50525B0E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27C163C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D6DAFB8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23FB2154" w14:textId="77777777" w:rsidR="00190888" w:rsidRPr="006375B5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11663" w:rsidRPr="006375B5" w14:paraId="2C8AD996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255386D3" w14:textId="11F83EA1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  <w:shd w:val="clear" w:color="auto" w:fill="auto"/>
          </w:tcPr>
          <w:p w14:paraId="10681809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46EBA69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26F1F6E8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2B99F4EE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C560F59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C97AEB6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2164CBE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11663" w:rsidRPr="006375B5" w14:paraId="1A107059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9B77EA3" w14:textId="58356DBD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shd w:val="clear" w:color="auto" w:fill="auto"/>
          </w:tcPr>
          <w:p w14:paraId="6F82196A" w14:textId="426AB6B5" w:rsidR="00B11663" w:rsidRPr="006375B5" w:rsidRDefault="001668F8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(123)</w:t>
            </w:r>
          </w:p>
        </w:tc>
        <w:tc>
          <w:tcPr>
            <w:tcW w:w="270" w:type="dxa"/>
            <w:shd w:val="clear" w:color="auto" w:fill="auto"/>
          </w:tcPr>
          <w:p w14:paraId="6D15EE6B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7D6862E6" w14:textId="5029C921" w:rsidR="00B11663" w:rsidRPr="006375B5" w:rsidRDefault="00416DFA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28A6FE47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2975B2DA" w14:textId="68063773" w:rsidR="00B11663" w:rsidRPr="006375B5" w:rsidRDefault="00DE745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35B0C7F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76FB198F" w14:textId="4B2740E9" w:rsidR="00B11663" w:rsidRPr="006375B5" w:rsidRDefault="00DE745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(12</w:t>
            </w:r>
            <w:r w:rsidR="00416DFA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B11663" w:rsidRPr="006375B5" w14:paraId="0B8025AB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03B2C14E" w14:textId="118F692B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  <w:shd w:val="clear" w:color="auto" w:fill="auto"/>
          </w:tcPr>
          <w:p w14:paraId="7BAE7EEF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048A077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2D40E8FF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2E374A8A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A336A0D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1782700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397D0045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11663" w:rsidRPr="006375B5" w14:paraId="5C8EFE03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4E31D95A" w14:textId="5C12F54C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shd w:val="clear" w:color="auto" w:fill="auto"/>
          </w:tcPr>
          <w:p w14:paraId="696C2F6E" w14:textId="151D4DE3" w:rsidR="00B11663" w:rsidRPr="006375B5" w:rsidRDefault="001668F8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(28)</w:t>
            </w:r>
          </w:p>
        </w:tc>
        <w:tc>
          <w:tcPr>
            <w:tcW w:w="270" w:type="dxa"/>
            <w:shd w:val="clear" w:color="auto" w:fill="auto"/>
          </w:tcPr>
          <w:p w14:paraId="766471B7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066B62C2" w14:textId="052BB4A1" w:rsidR="00B11663" w:rsidRPr="006375B5" w:rsidRDefault="008752B9" w:rsidP="00DE745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342" w:type="dxa"/>
          </w:tcPr>
          <w:p w14:paraId="60B867E5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D76979B" w14:textId="518A2958" w:rsidR="00B11663" w:rsidRPr="006375B5" w:rsidRDefault="00DE745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A2DFDC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2872F0DC" w14:textId="18A46475" w:rsidR="00B11663" w:rsidRPr="006375B5" w:rsidRDefault="00DE745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(22)</w:t>
            </w:r>
          </w:p>
        </w:tc>
      </w:tr>
      <w:tr w:rsidR="00B11663" w:rsidRPr="006375B5" w14:paraId="14214996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25C7676F" w14:textId="0310DD3F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6DD7E177" w14:textId="5C24BAE7" w:rsidR="00B11663" w:rsidRPr="006375B5" w:rsidRDefault="001668F8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(3)</w:t>
            </w:r>
          </w:p>
        </w:tc>
        <w:tc>
          <w:tcPr>
            <w:tcW w:w="270" w:type="dxa"/>
            <w:shd w:val="clear" w:color="auto" w:fill="auto"/>
          </w:tcPr>
          <w:p w14:paraId="0DF191C3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shd w:val="clear" w:color="auto" w:fill="auto"/>
          </w:tcPr>
          <w:p w14:paraId="07719F50" w14:textId="4859A385" w:rsidR="00B11663" w:rsidRPr="006375B5" w:rsidRDefault="00DE7453" w:rsidP="001F5B1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CF97FC1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AA6D1B9" w14:textId="3C60E465" w:rsidR="00B11663" w:rsidRPr="006375B5" w:rsidRDefault="00DE745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CC89267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65A55E58" w14:textId="1EFF5E83" w:rsidR="00B11663" w:rsidRPr="006375B5" w:rsidRDefault="00DE745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(3)</w:t>
            </w:r>
          </w:p>
        </w:tc>
      </w:tr>
      <w:tr w:rsidR="00B11663" w:rsidRPr="006375B5" w14:paraId="6635584A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C10BD62" w14:textId="6343FD09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93E33CB" w14:textId="4E24EAEB" w:rsidR="00B11663" w:rsidRPr="006375B5" w:rsidRDefault="001668F8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(154)</w:t>
            </w:r>
          </w:p>
        </w:tc>
        <w:tc>
          <w:tcPr>
            <w:tcW w:w="270" w:type="dxa"/>
            <w:shd w:val="clear" w:color="auto" w:fill="auto"/>
          </w:tcPr>
          <w:p w14:paraId="3255A865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B2A06A2" w14:textId="5826CD99" w:rsidR="00B11663" w:rsidRPr="006375B5" w:rsidRDefault="00416DFA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342" w:type="dxa"/>
          </w:tcPr>
          <w:p w14:paraId="364D2375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48561898" w14:textId="6C26BED8" w:rsidR="00B11663" w:rsidRPr="006375B5" w:rsidRDefault="00DE745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FA57EF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0C4811" w14:textId="332331A8" w:rsidR="00B11663" w:rsidRPr="006375B5" w:rsidRDefault="00DE745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(14</w:t>
            </w:r>
            <w:r w:rsidR="00416DFA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  <w:tr w:rsidR="00B11663" w:rsidRPr="006375B5" w14:paraId="1BBB272F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75275BC2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01F80D14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1A6573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shd w:val="clear" w:color="auto" w:fill="auto"/>
          </w:tcPr>
          <w:p w14:paraId="23B2B490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19C5C33E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2DFED93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3AA0840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5D0B7603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B11663" w:rsidRPr="006375B5" w14:paraId="2F33D5C0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75DB0499" w14:textId="7A84AF34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6E4C4935" w14:textId="55E7EA9C" w:rsidR="00B11663" w:rsidRPr="006375B5" w:rsidRDefault="001668F8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(109)</w:t>
            </w:r>
          </w:p>
        </w:tc>
        <w:tc>
          <w:tcPr>
            <w:tcW w:w="270" w:type="dxa"/>
            <w:shd w:val="clear" w:color="auto" w:fill="auto"/>
          </w:tcPr>
          <w:p w14:paraId="7FA1582E" w14:textId="77777777" w:rsidR="00B11663" w:rsidRPr="006375B5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shd w:val="clear" w:color="auto" w:fill="auto"/>
          </w:tcPr>
          <w:p w14:paraId="6BC0EC7F" w14:textId="3D3B753D" w:rsidR="00B11663" w:rsidRPr="006375B5" w:rsidRDefault="007A0A09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20</w:t>
            </w:r>
          </w:p>
        </w:tc>
        <w:tc>
          <w:tcPr>
            <w:tcW w:w="342" w:type="dxa"/>
          </w:tcPr>
          <w:p w14:paraId="633DB3DA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129ABCE" w14:textId="76CB9754" w:rsidR="00B11663" w:rsidRPr="006375B5" w:rsidRDefault="007A0A09" w:rsidP="00B11663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DE745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46B0D01B" w14:textId="77777777" w:rsidR="00B11663" w:rsidRPr="006375B5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082C8696" w14:textId="5D0CC5F4" w:rsidR="00B11663" w:rsidRPr="006375B5" w:rsidRDefault="00416DFA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8752B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91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  <w:tr w:rsidR="003F66DD" w:rsidRPr="006375B5" w14:paraId="0253F286" w14:textId="77777777" w:rsidTr="00384178">
        <w:trPr>
          <w:trHeight w:val="397"/>
        </w:trPr>
        <w:tc>
          <w:tcPr>
            <w:tcW w:w="3942" w:type="dxa"/>
          </w:tcPr>
          <w:p w14:paraId="791E3F36" w14:textId="1EC27C16" w:rsidR="003F66DD" w:rsidRPr="006375B5" w:rsidRDefault="007A0A0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lastRenderedPageBreak/>
              <w:t xml:space="preserve">2563 /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5419" w:type="dxa"/>
            <w:gridSpan w:val="7"/>
          </w:tcPr>
          <w:p w14:paraId="186C004B" w14:textId="77777777" w:rsidR="003F66DD" w:rsidRPr="006375B5" w:rsidRDefault="003F66DD" w:rsidP="00CF42FA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3F66DD" w:rsidRPr="006375B5" w14:paraId="59841315" w14:textId="77777777" w:rsidTr="00384178">
        <w:trPr>
          <w:trHeight w:val="397"/>
        </w:trPr>
        <w:tc>
          <w:tcPr>
            <w:tcW w:w="3942" w:type="dxa"/>
          </w:tcPr>
          <w:p w14:paraId="698BB7C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3016108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3F66DD" w:rsidRPr="006375B5" w14:paraId="6FAA7448" w14:textId="77777777" w:rsidTr="00384178">
        <w:trPr>
          <w:trHeight w:val="60"/>
        </w:trPr>
        <w:tc>
          <w:tcPr>
            <w:tcW w:w="3942" w:type="dxa"/>
            <w:shd w:val="clear" w:color="auto" w:fill="auto"/>
          </w:tcPr>
          <w:p w14:paraId="3ADCEDE3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shd w:val="clear" w:color="auto" w:fill="auto"/>
          </w:tcPr>
          <w:p w14:paraId="489EEE76" w14:textId="7CC137BE" w:rsidR="003F66DD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  <w:shd w:val="clear" w:color="auto" w:fill="auto"/>
          </w:tcPr>
          <w:p w14:paraId="142F0C45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6BF68004" w14:textId="6295E2DD" w:rsidR="003F66DD" w:rsidRPr="006375B5" w:rsidRDefault="003F66DD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342" w:type="dxa"/>
          </w:tcPr>
          <w:p w14:paraId="6A9A083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23951FD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C0B18FF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30CAD06B" w14:textId="1877C617" w:rsidR="003F66DD" w:rsidRPr="006375B5" w:rsidRDefault="000E564C" w:rsidP="0038417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</w:tr>
      <w:tr w:rsidR="003F66DD" w:rsidRPr="006375B5" w14:paraId="1BF29A9B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793BDF12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08E9AB8E" w14:textId="7C4539F9" w:rsidR="003F66DD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31</w:t>
            </w:r>
          </w:p>
        </w:tc>
        <w:tc>
          <w:tcPr>
            <w:tcW w:w="270" w:type="dxa"/>
            <w:shd w:val="clear" w:color="auto" w:fill="auto"/>
          </w:tcPr>
          <w:p w14:paraId="07671D5D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shd w:val="clear" w:color="auto" w:fill="auto"/>
          </w:tcPr>
          <w:p w14:paraId="19DE23CC" w14:textId="252B0A07" w:rsidR="003F66DD" w:rsidRPr="006375B5" w:rsidRDefault="000E564C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342" w:type="dxa"/>
          </w:tcPr>
          <w:p w14:paraId="7A10069F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3DB06D5" w14:textId="31121CA7" w:rsidR="003F66DD" w:rsidRPr="006375B5" w:rsidRDefault="000E564C" w:rsidP="00384178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14A20A0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276655B4" w14:textId="5126CA36" w:rsidR="003F66DD" w:rsidRPr="006375B5" w:rsidRDefault="000E564C" w:rsidP="0038417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</w:t>
            </w:r>
          </w:p>
        </w:tc>
      </w:tr>
      <w:tr w:rsidR="003F66DD" w:rsidRPr="006375B5" w14:paraId="14C932E6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4521F95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3672797" w14:textId="52C26444" w:rsidR="003F66DD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</w:t>
            </w:r>
          </w:p>
        </w:tc>
        <w:tc>
          <w:tcPr>
            <w:tcW w:w="270" w:type="dxa"/>
            <w:shd w:val="clear" w:color="auto" w:fill="auto"/>
          </w:tcPr>
          <w:p w14:paraId="6766B367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FD77AB" w14:textId="024A27FF" w:rsidR="003F66DD" w:rsidRPr="006375B5" w:rsidRDefault="000E564C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342" w:type="dxa"/>
          </w:tcPr>
          <w:p w14:paraId="3BE4C1A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51E4DD2F" w14:textId="1DCEC542" w:rsidR="003F66DD" w:rsidRPr="006375B5" w:rsidRDefault="000E564C" w:rsidP="00384178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5406278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B27E6AD" w14:textId="7AA5BA47" w:rsidR="003F66DD" w:rsidRPr="006375B5" w:rsidRDefault="000E564C" w:rsidP="0038417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45</w:t>
            </w:r>
          </w:p>
        </w:tc>
      </w:tr>
      <w:tr w:rsidR="003F66DD" w:rsidRPr="006375B5" w14:paraId="0A0BF435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05B24FF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24B16E6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5E41797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shd w:val="clear" w:color="auto" w:fill="auto"/>
          </w:tcPr>
          <w:p w14:paraId="5A69D6F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2968BD24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22CC7C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AF8CB8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35A4B04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F66DD" w:rsidRPr="006375B5" w14:paraId="7247929D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07A44942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  <w:shd w:val="clear" w:color="auto" w:fill="auto"/>
          </w:tcPr>
          <w:p w14:paraId="449B1EB3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DF59BF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226BF0AD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21FCCFF3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AC2727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0AE5397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AC9943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F66DD" w:rsidRPr="006375B5" w14:paraId="2877AAAA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3ED0775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shd w:val="clear" w:color="auto" w:fill="auto"/>
          </w:tcPr>
          <w:p w14:paraId="5E7E0FA7" w14:textId="6160C9E6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125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52B6079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0C20BD87" w14:textId="1D23C4D0" w:rsidR="003F66DD" w:rsidRPr="006375B5" w:rsidRDefault="000E564C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5F13A707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0FFBA03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33E54A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4942F32C" w14:textId="3089289C" w:rsidR="003F66DD" w:rsidRPr="006375B5" w:rsidRDefault="003F66DD" w:rsidP="003841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123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3F66DD" w:rsidRPr="006375B5" w14:paraId="012A6860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11DB00C5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  <w:shd w:val="clear" w:color="auto" w:fill="auto"/>
          </w:tcPr>
          <w:p w14:paraId="19B9443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37A7965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3C901738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7ED79F2C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1026767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4459D2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3DABC17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F66DD" w:rsidRPr="006375B5" w14:paraId="32A7376A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52F2D27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shd w:val="clear" w:color="auto" w:fill="auto"/>
          </w:tcPr>
          <w:p w14:paraId="487FE8EE" w14:textId="20F38033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28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6E17DA62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2421DF55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428191ED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FC806F6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7C011B7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5E74672E" w14:textId="1E9D2898" w:rsidR="003F66DD" w:rsidRPr="006375B5" w:rsidRDefault="003F66DD" w:rsidP="003841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3F66DD" w:rsidRPr="006375B5" w14:paraId="34755D62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54059FF8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76D6CB5A" w14:textId="0E79E920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94428DE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shd w:val="clear" w:color="auto" w:fill="auto"/>
          </w:tcPr>
          <w:p w14:paraId="36E09927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6160321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26EED7B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4995FF3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7B02C610" w14:textId="422D66A6" w:rsidR="003F66DD" w:rsidRPr="006375B5" w:rsidRDefault="003F66DD" w:rsidP="003841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3F66DD" w:rsidRPr="006375B5" w14:paraId="7AC9920D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158C3EF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0582C59" w14:textId="6787CB28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156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1AA2907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7F4AB16" w14:textId="007CDD4B" w:rsidR="003F66DD" w:rsidRPr="006375B5" w:rsidRDefault="000E564C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10545804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0EC14FF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24BD20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1782FAC" w14:textId="2D5701D3" w:rsidR="003F66DD" w:rsidRPr="006375B5" w:rsidRDefault="003F66DD" w:rsidP="003841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154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  <w:tr w:rsidR="003F66DD" w:rsidRPr="006375B5" w14:paraId="091C8F5C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21F5024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4F640420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AFF2647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shd w:val="clear" w:color="auto" w:fill="auto"/>
          </w:tcPr>
          <w:p w14:paraId="396C45CA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09BE219D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E1C459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DA6D5F2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046A9D2E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3F66DD" w:rsidRPr="006375B5" w14:paraId="52264755" w14:textId="77777777" w:rsidTr="00384178">
        <w:trPr>
          <w:trHeight w:val="41"/>
        </w:trPr>
        <w:tc>
          <w:tcPr>
            <w:tcW w:w="3942" w:type="dxa"/>
            <w:shd w:val="clear" w:color="auto" w:fill="auto"/>
          </w:tcPr>
          <w:p w14:paraId="27B45EE4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4DA91995" w14:textId="24FC58CA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115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6B475147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shd w:val="clear" w:color="auto" w:fill="auto"/>
          </w:tcPr>
          <w:p w14:paraId="2A05FD11" w14:textId="5AB5ADF4" w:rsidR="003F66DD" w:rsidRPr="006375B5" w:rsidRDefault="000E564C" w:rsidP="0038417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342" w:type="dxa"/>
          </w:tcPr>
          <w:p w14:paraId="42CA3AC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633E010B" w14:textId="56EDD497" w:rsidR="003F66DD" w:rsidRPr="006375B5" w:rsidRDefault="000E564C" w:rsidP="00384178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5CBADC89" w14:textId="77777777" w:rsidR="003F66DD" w:rsidRPr="006375B5" w:rsidRDefault="003F66DD" w:rsidP="003841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07AB4FEF" w14:textId="43322967" w:rsidR="003F66DD" w:rsidRPr="006375B5" w:rsidRDefault="003F66DD" w:rsidP="0038417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0E564C"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109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181D2A27" w14:textId="09DFAEE1" w:rsidR="00B01013" w:rsidRPr="009F20DA" w:rsidRDefault="00B01013">
      <w:pPr>
        <w:rPr>
          <w:rFonts w:ascii="Angsana New" w:hAnsi="Angsana New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8"/>
      </w:tblGrid>
      <w:tr w:rsidR="006A6D00" w:rsidRPr="006375B5" w14:paraId="32988526" w14:textId="77777777" w:rsidTr="002103E6">
        <w:trPr>
          <w:trHeight w:val="41"/>
        </w:trPr>
        <w:tc>
          <w:tcPr>
            <w:tcW w:w="6462" w:type="dxa"/>
            <w:gridSpan w:val="4"/>
            <w:shd w:val="clear" w:color="auto" w:fill="auto"/>
          </w:tcPr>
          <w:p w14:paraId="33B5B7CD" w14:textId="08F941CB" w:rsidR="006A6D00" w:rsidRPr="006375B5" w:rsidRDefault="006A6D00" w:rsidP="006A6D00">
            <w:pPr>
              <w:pStyle w:val="acctfourfigures"/>
              <w:tabs>
                <w:tab w:val="clear" w:pos="765"/>
              </w:tabs>
              <w:spacing w:line="240" w:lineRule="auto"/>
              <w:ind w:left="-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70" w:type="dxa"/>
          </w:tcPr>
          <w:p w14:paraId="5D5903CB" w14:textId="77777777" w:rsidR="006A6D00" w:rsidRPr="006375B5" w:rsidRDefault="006A6D00" w:rsidP="00BD60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28" w:type="dxa"/>
            <w:gridSpan w:val="3"/>
          </w:tcPr>
          <w:p w14:paraId="51653469" w14:textId="29153AC3" w:rsidR="006A6D00" w:rsidRPr="006375B5" w:rsidRDefault="006A6D00" w:rsidP="00BD6078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</w:tr>
      <w:tr w:rsidR="00BD6078" w:rsidRPr="006375B5" w14:paraId="4E5F8B14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CCBC97B" w14:textId="77777777" w:rsidR="00BD6078" w:rsidRPr="006375B5" w:rsidRDefault="00BD6078" w:rsidP="00BD60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10FD4F19" w14:textId="55D9E78F" w:rsidR="00BD6078" w:rsidRPr="006375B5" w:rsidRDefault="00BD6078" w:rsidP="00BD60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60D03CA2" w14:textId="77777777" w:rsidR="00BD6078" w:rsidRPr="006375B5" w:rsidRDefault="00BD6078" w:rsidP="00BD60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FB308CA" w14:textId="0B4AF65C" w:rsidR="00BD6078" w:rsidRPr="006375B5" w:rsidRDefault="00BD6078" w:rsidP="00BD6078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265037B" w14:textId="77777777" w:rsidR="00BD6078" w:rsidRPr="006375B5" w:rsidRDefault="00BD6078" w:rsidP="00BD60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78432DD8" w14:textId="3D446064" w:rsidR="00BD6078" w:rsidRPr="006375B5" w:rsidRDefault="000E564C" w:rsidP="00BD6078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2565</w:t>
            </w:r>
          </w:p>
        </w:tc>
        <w:tc>
          <w:tcPr>
            <w:tcW w:w="270" w:type="dxa"/>
            <w:vAlign w:val="center"/>
          </w:tcPr>
          <w:p w14:paraId="44429F19" w14:textId="77777777" w:rsidR="00BD6078" w:rsidRPr="006375B5" w:rsidRDefault="00BD6078" w:rsidP="00BD60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shd w:val="clear" w:color="auto" w:fill="auto"/>
            <w:vAlign w:val="center"/>
          </w:tcPr>
          <w:p w14:paraId="4ADE5494" w14:textId="49B1B63E" w:rsidR="00BD6078" w:rsidRPr="006375B5" w:rsidRDefault="000E564C" w:rsidP="00BD6078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2564</w:t>
            </w:r>
          </w:p>
        </w:tc>
      </w:tr>
      <w:tr w:rsidR="00335AD1" w:rsidRPr="006375B5" w14:paraId="3858E226" w14:textId="77777777" w:rsidTr="006574D8">
        <w:trPr>
          <w:trHeight w:val="41"/>
        </w:trPr>
        <w:tc>
          <w:tcPr>
            <w:tcW w:w="3942" w:type="dxa"/>
            <w:shd w:val="clear" w:color="auto" w:fill="auto"/>
          </w:tcPr>
          <w:p w14:paraId="5161D3E4" w14:textId="0868B6AF" w:rsidR="00335AD1" w:rsidRPr="006375B5" w:rsidRDefault="00335AD1" w:rsidP="00313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310AAAFE" w14:textId="0A92AD26" w:rsidR="00335AD1" w:rsidRPr="006375B5" w:rsidRDefault="00335AD1" w:rsidP="00B416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14EB1F6" w14:textId="77777777" w:rsidR="00335AD1" w:rsidRPr="006375B5" w:rsidRDefault="00335AD1" w:rsidP="003138FA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30DDC1F" w14:textId="0BA31614" w:rsidR="00335AD1" w:rsidRPr="006375B5" w:rsidRDefault="00335AD1" w:rsidP="00B41645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5C25C1F" w14:textId="77777777" w:rsidR="00335AD1" w:rsidRPr="006375B5" w:rsidRDefault="00335AD1" w:rsidP="003138FA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28" w:type="dxa"/>
            <w:gridSpan w:val="3"/>
          </w:tcPr>
          <w:p w14:paraId="298A43D4" w14:textId="7C8857D8" w:rsidR="00335AD1" w:rsidRPr="006375B5" w:rsidRDefault="00335AD1" w:rsidP="00335AD1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3F66DD" w:rsidRPr="006375B5" w14:paraId="79765A62" w14:textId="77777777" w:rsidTr="00335AD1">
        <w:trPr>
          <w:trHeight w:val="41"/>
        </w:trPr>
        <w:tc>
          <w:tcPr>
            <w:tcW w:w="3942" w:type="dxa"/>
            <w:shd w:val="clear" w:color="auto" w:fill="auto"/>
          </w:tcPr>
          <w:p w14:paraId="64625793" w14:textId="14C7B96C" w:rsidR="003F66DD" w:rsidRPr="006375B5" w:rsidRDefault="00D61C61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ลูกหนี้</w:t>
            </w:r>
            <w:r w:rsidRPr="00B818E1">
              <w:rPr>
                <w:rFonts w:ascii="Angsana New" w:hAnsi="Angsana New" w:hint="cs"/>
                <w:sz w:val="30"/>
                <w:szCs w:val="30"/>
                <w:cs/>
              </w:rPr>
              <w:t>ผล</w:t>
            </w:r>
            <w:r w:rsidRPr="00B818E1">
              <w:rPr>
                <w:rFonts w:ascii="Angsana New" w:hAnsi="Angsana New"/>
                <w:sz w:val="30"/>
                <w:szCs w:val="30"/>
                <w:cs/>
              </w:rPr>
              <w:t>ขาดทุน</w:t>
            </w:r>
            <w:r w:rsidRPr="00B818E1">
              <w:rPr>
                <w:rFonts w:ascii="Angsana New" w:hAnsi="Angsana New" w:hint="cs"/>
                <w:sz w:val="30"/>
                <w:szCs w:val="30"/>
                <w:cs/>
              </w:rPr>
              <w:t>ด้านเครดิต</w:t>
            </w:r>
            <w:r w:rsidRPr="00B818E1">
              <w:rPr>
                <w:rFonts w:ascii="Angsana New" w:hAnsi="Angsana New"/>
                <w:sz w:val="30"/>
                <w:szCs w:val="30"/>
                <w:cs/>
              </w:rPr>
              <w:t>ที่คาดว่าจ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ะ</w:t>
            </w:r>
            <w:r w:rsidRPr="00B818E1">
              <w:rPr>
                <w:rFonts w:ascii="Angsana New" w:hAnsi="Angsana New"/>
                <w:sz w:val="30"/>
                <w:szCs w:val="30"/>
                <w:cs/>
              </w:rPr>
              <w:t>เกิดขึ้น</w:t>
            </w:r>
          </w:p>
        </w:tc>
        <w:tc>
          <w:tcPr>
            <w:tcW w:w="1170" w:type="dxa"/>
            <w:shd w:val="clear" w:color="auto" w:fill="auto"/>
          </w:tcPr>
          <w:p w14:paraId="2BC6920C" w14:textId="586BE406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BDDA28F" w14:textId="77777777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0B23DBE" w14:textId="65571274" w:rsidR="003F66DD" w:rsidRPr="006375B5" w:rsidRDefault="003F66DD" w:rsidP="003F66DD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0F743D1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8F17FB2" w14:textId="52A9B5F5" w:rsidR="003F66DD" w:rsidRPr="006375B5" w:rsidRDefault="00D61C61" w:rsidP="00D61C61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3BC9BA5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shd w:val="clear" w:color="auto" w:fill="auto"/>
          </w:tcPr>
          <w:p w14:paraId="15ABC377" w14:textId="789EFEFA" w:rsidR="003F66DD" w:rsidRPr="006375B5" w:rsidRDefault="003F66DD" w:rsidP="003F66D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F66DD" w:rsidRPr="006375B5" w14:paraId="58EC17B5" w14:textId="77777777" w:rsidTr="00335AD1">
        <w:trPr>
          <w:trHeight w:val="41"/>
        </w:trPr>
        <w:tc>
          <w:tcPr>
            <w:tcW w:w="3942" w:type="dxa"/>
            <w:shd w:val="clear" w:color="auto" w:fill="auto"/>
          </w:tcPr>
          <w:p w14:paraId="612C0509" w14:textId="0720C8ED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ยอดขาดทุนยกไป</w:t>
            </w:r>
          </w:p>
        </w:tc>
        <w:tc>
          <w:tcPr>
            <w:tcW w:w="1170" w:type="dxa"/>
            <w:shd w:val="clear" w:color="auto" w:fill="auto"/>
          </w:tcPr>
          <w:p w14:paraId="70CA11BE" w14:textId="2D2E2C1B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317A04F" w14:textId="77777777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6DBAF6" w14:textId="3E17ABFF" w:rsidR="003F66DD" w:rsidRPr="006375B5" w:rsidRDefault="003F66DD" w:rsidP="003F66DD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8AA350C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4C20AB6" w14:textId="1C465EA6" w:rsidR="003F66DD" w:rsidRPr="006375B5" w:rsidRDefault="00D61C61" w:rsidP="003F66DD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190</w:t>
            </w:r>
          </w:p>
        </w:tc>
        <w:tc>
          <w:tcPr>
            <w:tcW w:w="270" w:type="dxa"/>
          </w:tcPr>
          <w:p w14:paraId="0321E3E7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auto"/>
          </w:tcPr>
          <w:p w14:paraId="4630CB17" w14:textId="569E72E2" w:rsidR="003F66DD" w:rsidRPr="006375B5" w:rsidRDefault="000E564C" w:rsidP="003F66DD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51</w:t>
            </w:r>
          </w:p>
        </w:tc>
      </w:tr>
      <w:tr w:rsidR="003F66DD" w:rsidRPr="006375B5" w14:paraId="5EFE15FA" w14:textId="77777777" w:rsidTr="00335AD1">
        <w:trPr>
          <w:trHeight w:val="68"/>
        </w:trPr>
        <w:tc>
          <w:tcPr>
            <w:tcW w:w="3942" w:type="dxa"/>
            <w:shd w:val="clear" w:color="auto" w:fill="auto"/>
          </w:tcPr>
          <w:p w14:paraId="79972644" w14:textId="2BF044A6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shd w:val="clear" w:color="auto" w:fill="auto"/>
          </w:tcPr>
          <w:p w14:paraId="36A4074C" w14:textId="53CA4895" w:rsidR="003F66DD" w:rsidRPr="006375B5" w:rsidRDefault="003F66DD" w:rsidP="003F66DD">
            <w:pPr>
              <w:pStyle w:val="acctfourfigures"/>
              <w:tabs>
                <w:tab w:val="clear" w:pos="765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DB8CD8B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45B22CA8" w14:textId="5F5ED2CF" w:rsidR="003F66DD" w:rsidRPr="006375B5" w:rsidRDefault="003F66DD" w:rsidP="003F66DD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8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left w:val="nil"/>
            </w:tcBorders>
          </w:tcPr>
          <w:p w14:paraId="5F67F6BB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2714BA3" w14:textId="14D8C362" w:rsidR="003F66DD" w:rsidRPr="006375B5" w:rsidRDefault="00D61C61" w:rsidP="003F66DD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191</w:t>
            </w:r>
          </w:p>
        </w:tc>
        <w:tc>
          <w:tcPr>
            <w:tcW w:w="270" w:type="dxa"/>
          </w:tcPr>
          <w:p w14:paraId="3F6F6EAD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0F5C11C" w14:textId="778B4DB3" w:rsidR="003F66DD" w:rsidRPr="006375B5" w:rsidRDefault="000E564C" w:rsidP="003F66DD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</w:t>
            </w:r>
          </w:p>
        </w:tc>
      </w:tr>
    </w:tbl>
    <w:p w14:paraId="1F682853" w14:textId="488E3974" w:rsidR="00E9413E" w:rsidRPr="006375B5" w:rsidRDefault="00E9413E">
      <w:pPr>
        <w:rPr>
          <w:rFonts w:ascii="Angsana New" w:hAnsi="Angsana New"/>
          <w:sz w:val="30"/>
          <w:szCs w:val="30"/>
        </w:rPr>
      </w:pPr>
    </w:p>
    <w:p w14:paraId="133EEA17" w14:textId="4A20A858" w:rsidR="00C50104" w:rsidRPr="006375B5" w:rsidRDefault="00C50104" w:rsidP="00B04ABC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ขาดทุนทางภาษีจะสิ้นอายุในปี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3D0B1B">
        <w:rPr>
          <w:rFonts w:ascii="Angsana New" w:hAnsi="Angsana New"/>
          <w:sz w:val="30"/>
          <w:szCs w:val="30"/>
        </w:rPr>
        <w:t>5</w:t>
      </w:r>
      <w:r w:rsidR="00616F03" w:rsidRPr="006375B5">
        <w:rPr>
          <w:rFonts w:ascii="Angsana New" w:hAnsi="Angsana New"/>
          <w:sz w:val="30"/>
          <w:szCs w:val="30"/>
        </w:rPr>
        <w:t xml:space="preserve"> </w:t>
      </w:r>
      <w:r w:rsidR="00D7448F" w:rsidRPr="006375B5">
        <w:rPr>
          <w:rFonts w:ascii="Angsana New" w:hAnsi="Angsana New"/>
          <w:sz w:val="30"/>
          <w:szCs w:val="30"/>
        </w:rPr>
        <w:t xml:space="preserve">-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3D0B1B">
        <w:rPr>
          <w:rFonts w:ascii="Angsana New" w:hAnsi="Angsana New"/>
          <w:sz w:val="30"/>
          <w:szCs w:val="30"/>
        </w:rPr>
        <w:t>9</w:t>
      </w:r>
      <w:r w:rsidR="00616F03"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ผลแตกต่างชั่วคราวที่ใช้หักภาษีที่ยังไม่สิ้นอายุตามกฎหมายเกี่ยวกับภาษีเงินได้ปัจจุบันนั้น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ยังมิได้รับรู้รายการดังกล่าวเป็นสินทรัพย์ภาษีเงินได้รอการตัดบัญชีเนื่องจากยังไม่มีความเป็นได้ค่อนข้างแน่ว่ากลุ่มบริษัทจะมีกำไรทางภาษีเพียงพอที่จะใช้ประโยชน์ทางภาษีดังกล่าว</w:t>
      </w:r>
      <w:r w:rsidRPr="006375B5">
        <w:rPr>
          <w:rFonts w:ascii="Angsana New" w:hAnsi="Angsana New"/>
          <w:sz w:val="30"/>
          <w:szCs w:val="30"/>
          <w:cs/>
        </w:rPr>
        <w:t xml:space="preserve">  </w:t>
      </w:r>
    </w:p>
    <w:p w14:paraId="2EF52B54" w14:textId="532E2616" w:rsidR="00511737" w:rsidRPr="006375B5" w:rsidRDefault="00511737" w:rsidP="00AB6457">
      <w:pPr>
        <w:rPr>
          <w:rFonts w:ascii="Angsana New" w:hAnsi="Angsana New"/>
          <w:sz w:val="30"/>
          <w:szCs w:val="30"/>
        </w:rPr>
      </w:pPr>
    </w:p>
    <w:p w14:paraId="0E8BFF40" w14:textId="133B0EFF" w:rsidR="004B58AA" w:rsidRPr="006375B5" w:rsidRDefault="00CB6CF4" w:rsidP="00B04AB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lastRenderedPageBreak/>
        <w:t>กำไรต่อหุ้น</w:t>
      </w:r>
      <w:r w:rsidR="003649D6" w:rsidRPr="006375B5">
        <w:rPr>
          <w:rFonts w:ascii="Angsana New" w:hAnsi="Angsana New" w:hint="cs"/>
          <w:sz w:val="30"/>
          <w:szCs w:val="30"/>
          <w:cs/>
        </w:rPr>
        <w:t>ขั้นพื้นฐาน</w:t>
      </w:r>
    </w:p>
    <w:p w14:paraId="0C725455" w14:textId="1919E838" w:rsidR="0040072F" w:rsidRPr="006375B5" w:rsidRDefault="0040072F" w:rsidP="00F96062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A7019E" w:rsidRPr="006375B5" w14:paraId="5273AAE2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4DFC85DD" w14:textId="5DB40DC6" w:rsidR="00A7019E" w:rsidRPr="006375B5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79" w:firstLine="2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  <w:shd w:val="clear" w:color="auto" w:fill="auto"/>
          </w:tcPr>
          <w:p w14:paraId="6BA8558F" w14:textId="77777777" w:rsidR="00A7019E" w:rsidRPr="006375B5" w:rsidRDefault="00A7019E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33E74CD4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29" w:type="dxa"/>
            <w:gridSpan w:val="3"/>
          </w:tcPr>
          <w:p w14:paraId="4B7B40D9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A7019E" w:rsidRPr="006375B5" w14:paraId="0D6C706F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3A6F8914" w14:textId="5F815446" w:rsidR="00A7019E" w:rsidRPr="006375B5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0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63EA8A19" w14:textId="2EC73CAC" w:rsidR="00A7019E" w:rsidRPr="006375B5" w:rsidRDefault="000E564C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7C0C603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9792E43" w14:textId="49EEDA13" w:rsidR="00A7019E" w:rsidRPr="006375B5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2564</w:t>
            </w:r>
          </w:p>
        </w:tc>
        <w:tc>
          <w:tcPr>
            <w:tcW w:w="270" w:type="dxa"/>
          </w:tcPr>
          <w:p w14:paraId="38F0C3FD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079BA04C" w14:textId="4D09471A" w:rsidR="00A7019E" w:rsidRPr="006375B5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2565</w:t>
            </w:r>
          </w:p>
        </w:tc>
        <w:tc>
          <w:tcPr>
            <w:tcW w:w="270" w:type="dxa"/>
            <w:vAlign w:val="center"/>
          </w:tcPr>
          <w:p w14:paraId="78613FD9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  <w:vAlign w:val="center"/>
          </w:tcPr>
          <w:p w14:paraId="45DB6988" w14:textId="3B12A601" w:rsidR="00A7019E" w:rsidRPr="006375B5" w:rsidRDefault="000E564C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2564</w:t>
            </w:r>
          </w:p>
        </w:tc>
      </w:tr>
      <w:tr w:rsidR="00A7019E" w:rsidRPr="006375B5" w14:paraId="54CD00A1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142206A1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  <w:shd w:val="clear" w:color="auto" w:fill="auto"/>
          </w:tcPr>
          <w:p w14:paraId="7864F9B8" w14:textId="548B9849" w:rsidR="00A7019E" w:rsidRPr="006375B5" w:rsidRDefault="00A7019E" w:rsidP="008C6434">
            <w:pPr>
              <w:pStyle w:val="acctfourfigures"/>
              <w:tabs>
                <w:tab w:val="clear" w:pos="765"/>
                <w:tab w:val="decimal" w:pos="603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="0073713D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 xml:space="preserve"> / </w:t>
            </w:r>
            <w:r w:rsidR="0073713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ล้านหุ้น</w:t>
            </w: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A7019E" w:rsidRPr="006375B5" w14:paraId="26354A7D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6EDC9604" w14:textId="60CF3450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</w:t>
            </w:r>
          </w:p>
        </w:tc>
        <w:tc>
          <w:tcPr>
            <w:tcW w:w="1170" w:type="dxa"/>
            <w:shd w:val="clear" w:color="auto" w:fill="auto"/>
          </w:tcPr>
          <w:p w14:paraId="1F7400F4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5560E4" w14:textId="77777777" w:rsidR="00A7019E" w:rsidRPr="006375B5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72D2E9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E120472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4414E0D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85C0AE2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E1A68DB" w14:textId="77777777" w:rsidR="00A7019E" w:rsidRPr="006375B5" w:rsidRDefault="00A7019E" w:rsidP="00A7019E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3F66DD" w:rsidRPr="006375B5" w14:paraId="788059A9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73331B99" w14:textId="4AC6C641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hint="cs"/>
                <w:b/>
                <w:bCs/>
                <w:sz w:val="30"/>
                <w:szCs w:val="30"/>
                <w:cs/>
              </w:rPr>
              <w:t>ของบริษัท</w:t>
            </w:r>
            <w:r w:rsidRPr="006375B5">
              <w:rPr>
                <w:b/>
                <w:bCs/>
                <w:sz w:val="30"/>
                <w:szCs w:val="30"/>
                <w:cs/>
              </w:rPr>
              <w:t xml:space="preserve"> (</w:t>
            </w:r>
            <w:r w:rsidRPr="006375B5">
              <w:rPr>
                <w:rFonts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6375B5">
              <w:rPr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0AB6B658" w14:textId="680F53CD" w:rsidR="003F66DD" w:rsidRPr="006375B5" w:rsidRDefault="000E564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29228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7A0A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</w:t>
            </w:r>
          </w:p>
        </w:tc>
        <w:tc>
          <w:tcPr>
            <w:tcW w:w="270" w:type="dxa"/>
            <w:shd w:val="clear" w:color="auto" w:fill="auto"/>
          </w:tcPr>
          <w:p w14:paraId="1E7E07E4" w14:textId="77777777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40178F6" w14:textId="431D6065" w:rsidR="003F66DD" w:rsidRPr="006375B5" w:rsidRDefault="000E564C" w:rsidP="003F66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1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586</w:t>
            </w:r>
          </w:p>
        </w:tc>
        <w:tc>
          <w:tcPr>
            <w:tcW w:w="270" w:type="dxa"/>
          </w:tcPr>
          <w:p w14:paraId="278A6BFB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45D4445" w14:textId="7667C9A5" w:rsidR="003F66DD" w:rsidRPr="006375B5" w:rsidRDefault="000E564C" w:rsidP="003F66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29228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  <w:r w:rsidR="007A0A0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66</w:t>
            </w:r>
          </w:p>
        </w:tc>
        <w:tc>
          <w:tcPr>
            <w:tcW w:w="270" w:type="dxa"/>
          </w:tcPr>
          <w:p w14:paraId="0910B481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0E97D7F" w14:textId="44D30A01" w:rsidR="003F66DD" w:rsidRPr="006375B5" w:rsidRDefault="000E564C" w:rsidP="003F66DD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374</w:t>
            </w:r>
          </w:p>
        </w:tc>
      </w:tr>
      <w:tr w:rsidR="003F66DD" w:rsidRPr="006375B5" w14:paraId="135E9CB6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BD99CE1" w14:textId="342EE70D" w:rsidR="003F66DD" w:rsidRPr="0073713D" w:rsidRDefault="0073713D" w:rsidP="007371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3713D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46644EF6" w14:textId="4FBE9DBA" w:rsidR="003F66DD" w:rsidRPr="006375B5" w:rsidRDefault="000E564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29228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270" w:type="dxa"/>
            <w:shd w:val="clear" w:color="auto" w:fill="auto"/>
          </w:tcPr>
          <w:p w14:paraId="11360A70" w14:textId="77777777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13B20B6" w14:textId="7E6BA240" w:rsidR="003F66DD" w:rsidRPr="006375B5" w:rsidRDefault="000E564C" w:rsidP="003F66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319</w:t>
            </w:r>
          </w:p>
        </w:tc>
        <w:tc>
          <w:tcPr>
            <w:tcW w:w="270" w:type="dxa"/>
          </w:tcPr>
          <w:p w14:paraId="3462BE89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4B344E22" w14:textId="65F8885E" w:rsidR="003F66DD" w:rsidRPr="006375B5" w:rsidRDefault="000E564C" w:rsidP="003F66DD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29228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319</w:t>
            </w:r>
          </w:p>
        </w:tc>
        <w:tc>
          <w:tcPr>
            <w:tcW w:w="270" w:type="dxa"/>
          </w:tcPr>
          <w:p w14:paraId="30A64951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76576F88" w14:textId="7BF16030" w:rsidR="003F66DD" w:rsidRPr="006375B5" w:rsidRDefault="000E564C" w:rsidP="003F66DD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319</w:t>
            </w:r>
          </w:p>
        </w:tc>
      </w:tr>
      <w:tr w:rsidR="003F66DD" w:rsidRPr="006375B5" w14:paraId="3B5697BC" w14:textId="77777777" w:rsidTr="00B04ABC">
        <w:trPr>
          <w:trHeight w:val="68"/>
        </w:trPr>
        <w:tc>
          <w:tcPr>
            <w:tcW w:w="3942" w:type="dxa"/>
            <w:shd w:val="clear" w:color="auto" w:fill="auto"/>
          </w:tcPr>
          <w:p w14:paraId="371DE0E6" w14:textId="5D0CD46C" w:rsidR="003F66DD" w:rsidRPr="006375B5" w:rsidRDefault="003F66D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กำไรต่อหุ้น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(</w:t>
            </w:r>
            <w:r w:rsidRPr="006375B5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6375B5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(</w:t>
            </w:r>
            <w:r w:rsidRPr="006375B5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บาท</w:t>
            </w:r>
            <w:r w:rsidRPr="006375B5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10499B25" w14:textId="63EAB818" w:rsidR="003F66DD" w:rsidRPr="006375B5" w:rsidRDefault="000E564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29228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="007A0A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72D187C5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B528CA5" w14:textId="3468A3D0" w:rsidR="003F66DD" w:rsidRPr="006375B5" w:rsidRDefault="000E564C" w:rsidP="003F66D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0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68</w:t>
            </w:r>
          </w:p>
        </w:tc>
        <w:tc>
          <w:tcPr>
            <w:tcW w:w="270" w:type="dxa"/>
            <w:tcBorders>
              <w:left w:val="nil"/>
            </w:tcBorders>
          </w:tcPr>
          <w:p w14:paraId="58EA8E5A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3963E8A4" w14:textId="56F76DAF" w:rsidR="003F66DD" w:rsidRPr="006375B5" w:rsidRDefault="000E564C" w:rsidP="003F66DD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292289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.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</w:t>
            </w:r>
            <w:r w:rsidR="00DA317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48E09C2B" w14:textId="77777777" w:rsidR="003F66DD" w:rsidRPr="006375B5" w:rsidRDefault="003F66DD" w:rsidP="003F66DD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BD3E720" w14:textId="6A62B431" w:rsidR="003F66DD" w:rsidRPr="006375B5" w:rsidRDefault="000E564C" w:rsidP="003F66DD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3F66DD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.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02</w:t>
            </w:r>
          </w:p>
        </w:tc>
      </w:tr>
    </w:tbl>
    <w:p w14:paraId="11EE6DAF" w14:textId="02F2950A" w:rsidR="0040072F" w:rsidRPr="006375B5" w:rsidRDefault="0040072F" w:rsidP="00F96062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4C306D3B" w14:textId="75D5D96A" w:rsidR="00BE5689" w:rsidRPr="006375B5" w:rsidRDefault="00B9403F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เงินปันผล</w:t>
      </w:r>
    </w:p>
    <w:p w14:paraId="1A1D1210" w14:textId="77777777" w:rsidR="0030172E" w:rsidRPr="006375B5" w:rsidRDefault="0030172E" w:rsidP="0030172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78DB4BEB" w14:textId="5FF5C37B" w:rsidR="007A4764" w:rsidRPr="006375B5" w:rsidRDefault="007165EF" w:rsidP="00F261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</w:tabs>
        <w:ind w:left="549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hint="cs"/>
          <w:sz w:val="30"/>
          <w:szCs w:val="30"/>
          <w:cs/>
        </w:rPr>
        <w:t>รายละเอียดเงินปันผลในระหว่างปี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2565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และ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="000E564C" w:rsidRPr="000E564C">
        <w:rPr>
          <w:rFonts w:asciiTheme="majorBidi" w:hAnsiTheme="majorBidi"/>
          <w:sz w:val="30"/>
          <w:szCs w:val="30"/>
        </w:rPr>
        <w:t>2564</w:t>
      </w:r>
      <w:r w:rsidRPr="006375B5">
        <w:rPr>
          <w:rFonts w:asciiTheme="majorBidi" w:hAnsi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hint="cs"/>
          <w:sz w:val="30"/>
          <w:szCs w:val="30"/>
          <w:cs/>
        </w:rPr>
        <w:t>มีดังนี้</w:t>
      </w:r>
    </w:p>
    <w:p w14:paraId="44666C47" w14:textId="60E42C03" w:rsidR="0030172E" w:rsidRPr="006375B5" w:rsidRDefault="0030172E" w:rsidP="007A4764">
      <w:pPr>
        <w:rPr>
          <w:rFonts w:asciiTheme="majorBidi" w:hAnsiTheme="majorBidi" w:cstheme="majorBidi"/>
          <w:color w:val="2E74B5"/>
          <w:sz w:val="30"/>
          <w:szCs w:val="30"/>
        </w:rPr>
      </w:pPr>
    </w:p>
    <w:tbl>
      <w:tblPr>
        <w:tblStyle w:val="TableGrid"/>
        <w:tblW w:w="9387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77"/>
        <w:gridCol w:w="1980"/>
        <w:gridCol w:w="1980"/>
        <w:gridCol w:w="1440"/>
        <w:gridCol w:w="236"/>
        <w:gridCol w:w="1474"/>
      </w:tblGrid>
      <w:tr w:rsidR="0030172E" w:rsidRPr="006375B5" w:rsidDel="00D43E7A" w14:paraId="5A0FA5B0" w14:textId="77777777" w:rsidTr="004474D7">
        <w:tc>
          <w:tcPr>
            <w:tcW w:w="2277" w:type="dxa"/>
            <w:vAlign w:val="bottom"/>
          </w:tcPr>
          <w:p w14:paraId="492E07BD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  <w:vAlign w:val="bottom"/>
          </w:tcPr>
          <w:p w14:paraId="05EBB0A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980" w:type="dxa"/>
            <w:vAlign w:val="bottom"/>
          </w:tcPr>
          <w:p w14:paraId="37D97C53" w14:textId="52C0FC6F" w:rsidR="0030172E" w:rsidRPr="006375B5" w:rsidRDefault="0030172E" w:rsidP="00716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440" w:type="dxa"/>
            <w:vAlign w:val="bottom"/>
          </w:tcPr>
          <w:p w14:paraId="2D834EA6" w14:textId="677370F3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</w:tcPr>
          <w:p w14:paraId="216D0F9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4" w:type="dxa"/>
            <w:vAlign w:val="bottom"/>
          </w:tcPr>
          <w:p w14:paraId="6FFD0E04" w14:textId="77777777" w:rsidR="0030172E" w:rsidRPr="006375B5" w:rsidDel="00D43E7A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30172E" w:rsidRPr="006375B5" w14:paraId="477317B9" w14:textId="77777777" w:rsidTr="004474D7">
        <w:tc>
          <w:tcPr>
            <w:tcW w:w="2277" w:type="dxa"/>
          </w:tcPr>
          <w:p w14:paraId="2554430E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C9D3C11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271612B2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40" w:type="dxa"/>
          </w:tcPr>
          <w:p w14:paraId="14D80B30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</w:tcPr>
          <w:p w14:paraId="3F31DFB8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74" w:type="dxa"/>
          </w:tcPr>
          <w:p w14:paraId="776060EB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172E" w:rsidRPr="006375B5" w14:paraId="7CE86765" w14:textId="77777777" w:rsidTr="004474D7">
        <w:tc>
          <w:tcPr>
            <w:tcW w:w="2277" w:type="dxa"/>
          </w:tcPr>
          <w:p w14:paraId="2561F3E4" w14:textId="60ADC2C1" w:rsidR="0030172E" w:rsidRPr="00A30CEE" w:rsidRDefault="000E564C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30CE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980" w:type="dxa"/>
          </w:tcPr>
          <w:p w14:paraId="39D649F2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CDF93C4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834B1A6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90196C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4B2C488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B42EF" w:rsidRPr="006375B5" w14:paraId="531264C5" w14:textId="77777777" w:rsidTr="004474D7">
        <w:tc>
          <w:tcPr>
            <w:tcW w:w="2277" w:type="dxa"/>
          </w:tcPr>
          <w:p w14:paraId="7AD37889" w14:textId="20A47ABE" w:rsidR="006B42EF" w:rsidRPr="006375B5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980" w:type="dxa"/>
          </w:tcPr>
          <w:p w14:paraId="1DC420E0" w14:textId="1E34636E" w:rsidR="006B42EF" w:rsidRPr="006375B5" w:rsidRDefault="000E564C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="00576233"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576233"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มกราคม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980" w:type="dxa"/>
          </w:tcPr>
          <w:p w14:paraId="082DE3A8" w14:textId="0FC4307E" w:rsidR="006B42EF" w:rsidRPr="006375B5" w:rsidRDefault="000E564C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6B7A9B"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6B7A9B"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440" w:type="dxa"/>
          </w:tcPr>
          <w:p w14:paraId="638352EF" w14:textId="2443F952" w:rsidR="006B42EF" w:rsidRPr="006375B5" w:rsidRDefault="000E564C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="004D6850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34</w:t>
            </w:r>
          </w:p>
        </w:tc>
        <w:tc>
          <w:tcPr>
            <w:tcW w:w="236" w:type="dxa"/>
          </w:tcPr>
          <w:p w14:paraId="40118FCA" w14:textId="77777777" w:rsidR="006B42EF" w:rsidRPr="006375B5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CC6009C" w14:textId="039B3044" w:rsidR="006B42EF" w:rsidRPr="006375B5" w:rsidRDefault="000E564C" w:rsidP="00FD4253">
            <w:pPr>
              <w:pStyle w:val="acctfourfigures"/>
              <w:tabs>
                <w:tab w:val="clear" w:pos="765"/>
                <w:tab w:val="decimal" w:pos="74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788</w:t>
            </w:r>
            <w:r w:rsidR="004D6850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55</w:t>
            </w:r>
          </w:p>
        </w:tc>
      </w:tr>
      <w:tr w:rsidR="0030172E" w:rsidRPr="006375B5" w14:paraId="609B1FEF" w14:textId="77777777" w:rsidTr="004474D7">
        <w:tc>
          <w:tcPr>
            <w:tcW w:w="2277" w:type="dxa"/>
          </w:tcPr>
          <w:p w14:paraId="03B0BC67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980" w:type="dxa"/>
          </w:tcPr>
          <w:p w14:paraId="2E385EE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439ED469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F4794F7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2A92E2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5451C90F" w14:textId="77777777" w:rsidR="0030172E" w:rsidRPr="006375B5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F66DD" w:rsidRPr="006375B5" w14:paraId="2372C865" w14:textId="77777777" w:rsidTr="004474D7">
        <w:tc>
          <w:tcPr>
            <w:tcW w:w="2277" w:type="dxa"/>
          </w:tcPr>
          <w:p w14:paraId="34F2DE02" w14:textId="317FD362" w:rsidR="003F66DD" w:rsidRPr="00A30CEE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A30CE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980" w:type="dxa"/>
          </w:tcPr>
          <w:p w14:paraId="643BB87C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80" w:type="dxa"/>
          </w:tcPr>
          <w:p w14:paraId="62214B0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2475D0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6C88C16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06B33131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F66DD" w:rsidRPr="006375B5" w14:paraId="0C9EA089" w14:textId="77777777" w:rsidTr="004474D7">
        <w:tc>
          <w:tcPr>
            <w:tcW w:w="2277" w:type="dxa"/>
          </w:tcPr>
          <w:p w14:paraId="057E88E3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980" w:type="dxa"/>
          </w:tcPr>
          <w:p w14:paraId="625616CC" w14:textId="3375B247" w:rsidR="003F66DD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13</w:t>
            </w:r>
            <w:r w:rsidR="003F66DD"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F66DD"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มกราคม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980" w:type="dxa"/>
          </w:tcPr>
          <w:p w14:paraId="1BB58201" w14:textId="04E6B361" w:rsidR="003F66DD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3F66DD"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F66DD"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440" w:type="dxa"/>
          </w:tcPr>
          <w:p w14:paraId="1D491770" w14:textId="06D0107B" w:rsidR="003F66DD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="003F66DD" w:rsidRPr="006375B5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60</w:t>
            </w:r>
          </w:p>
        </w:tc>
        <w:tc>
          <w:tcPr>
            <w:tcW w:w="236" w:type="dxa"/>
          </w:tcPr>
          <w:p w14:paraId="1814EA93" w14:textId="77777777" w:rsidR="003F66DD" w:rsidRPr="006375B5" w:rsidRDefault="003F66DD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4" w:type="dxa"/>
          </w:tcPr>
          <w:p w14:paraId="7577B66E" w14:textId="156A8F39" w:rsidR="003F66DD" w:rsidRPr="006375B5" w:rsidRDefault="000E564C" w:rsidP="00FD4253">
            <w:pPr>
              <w:pStyle w:val="acctfourfigures"/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  <w:r w:rsidR="003F66DD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391</w:t>
            </w:r>
            <w:r w:rsidR="003F66DD" w:rsidRPr="006375B5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0E564C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57</w:t>
            </w:r>
          </w:p>
        </w:tc>
      </w:tr>
    </w:tbl>
    <w:p w14:paraId="7B4F86CA" w14:textId="7EBFA04F" w:rsidR="003F66DD" w:rsidRDefault="003F66DD" w:rsidP="003F66DD">
      <w:pPr>
        <w:rPr>
          <w:rFonts w:ascii="Angsana New" w:hAnsi="Angsana New"/>
          <w:sz w:val="30"/>
          <w:szCs w:val="30"/>
          <w:lang w:val="x-none" w:eastAsia="x-none"/>
        </w:rPr>
      </w:pPr>
    </w:p>
    <w:p w14:paraId="187602F8" w14:textId="458FEC7B" w:rsidR="00907871" w:rsidRDefault="00907871" w:rsidP="003F66DD">
      <w:pPr>
        <w:rPr>
          <w:rFonts w:ascii="Angsana New" w:hAnsi="Angsana New"/>
          <w:sz w:val="30"/>
          <w:szCs w:val="30"/>
          <w:lang w:val="x-none" w:eastAsia="x-none"/>
        </w:rPr>
      </w:pPr>
      <w:r>
        <w:rPr>
          <w:rFonts w:ascii="Angsana New" w:hAnsi="Angsana New"/>
          <w:sz w:val="30"/>
          <w:szCs w:val="30"/>
          <w:lang w:val="x-none" w:eastAsia="x-none"/>
        </w:rPr>
        <w:br w:type="page"/>
      </w:r>
    </w:p>
    <w:p w14:paraId="2A6BF3F3" w14:textId="3C0A0DD1" w:rsidR="00541AE6" w:rsidRPr="006375B5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เครื่องมือทางการเงิน</w:t>
      </w:r>
    </w:p>
    <w:p w14:paraId="68C0E80F" w14:textId="4B937F2F" w:rsidR="00541AE6" w:rsidRPr="003F66DD" w:rsidRDefault="00541AE6" w:rsidP="00541AE6">
      <w:pPr>
        <w:rPr>
          <w:rFonts w:ascii="Angsana New" w:hAnsi="Angsana New"/>
          <w:sz w:val="24"/>
          <w:szCs w:val="24"/>
          <w:lang w:val="x-none" w:eastAsia="x-none"/>
        </w:rPr>
      </w:pPr>
    </w:p>
    <w:p w14:paraId="16BA6D7C" w14:textId="49CF2360" w:rsidR="00F01C29" w:rsidRPr="006375B5" w:rsidRDefault="00A8593F" w:rsidP="001F5B13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มูลค่าตามบัญชีและมูลค่ายุติธรรม</w:t>
      </w:r>
      <w:r w:rsidRPr="006375B5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27545545" w14:textId="34AAC7A9" w:rsidR="00A8593F" w:rsidRPr="006375B5" w:rsidRDefault="00A8593F" w:rsidP="00F01C2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252FC828" w14:textId="69580457" w:rsidR="00541AE6" w:rsidRPr="006375B5" w:rsidRDefault="00541AE6" w:rsidP="00A8593F">
      <w:pPr>
        <w:tabs>
          <w:tab w:val="clear" w:pos="227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47"/>
        <w:jc w:val="both"/>
        <w:rPr>
          <w:rFonts w:asciiTheme="majorBidi" w:hAnsiTheme="majorBidi"/>
          <w:sz w:val="30"/>
          <w:szCs w:val="30"/>
          <w:cs/>
        </w:rPr>
      </w:pPr>
    </w:p>
    <w:tbl>
      <w:tblPr>
        <w:tblW w:w="9247" w:type="dxa"/>
        <w:tblInd w:w="432" w:type="dxa"/>
        <w:tblLayout w:type="fixed"/>
        <w:tblLook w:val="04A0" w:firstRow="1" w:lastRow="0" w:firstColumn="1" w:lastColumn="0" w:noHBand="0" w:noVBand="1"/>
      </w:tblPr>
      <w:tblGrid>
        <w:gridCol w:w="3150"/>
        <w:gridCol w:w="1124"/>
        <w:gridCol w:w="243"/>
        <w:gridCol w:w="927"/>
        <w:gridCol w:w="236"/>
        <w:gridCol w:w="1013"/>
        <w:gridCol w:w="239"/>
        <w:gridCol w:w="934"/>
        <w:gridCol w:w="236"/>
        <w:gridCol w:w="1145"/>
      </w:tblGrid>
      <w:tr w:rsidR="00541AE6" w:rsidRPr="006375B5" w14:paraId="5BAE58D6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351E5C7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68CEAC2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41AE6" w:rsidRPr="006375B5" w14:paraId="1339866C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4A92E45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004E5B83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591960C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DA2378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541AE6" w:rsidRPr="006375B5" w14:paraId="6A45C902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20E6962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491C3E5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5B90BBC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5A811DF5" w14:textId="09B682AE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2667173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5BF2A9AA" w14:textId="3E8FD67A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0763D54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1BFA85B9" w14:textId="76779752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74E8DE2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249E5C4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541AE6" w:rsidRPr="006375B5" w14:paraId="58558EB5" w14:textId="77777777" w:rsidTr="004474D7">
        <w:trPr>
          <w:tblHeader/>
        </w:trPr>
        <w:tc>
          <w:tcPr>
            <w:tcW w:w="3150" w:type="dxa"/>
            <w:shd w:val="clear" w:color="auto" w:fill="auto"/>
          </w:tcPr>
          <w:p w14:paraId="123D2FB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505B443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41AE6" w:rsidRPr="006375B5" w14:paraId="1EDFEB03" w14:textId="77777777" w:rsidTr="00670381">
        <w:tc>
          <w:tcPr>
            <w:tcW w:w="3150" w:type="dxa"/>
            <w:shd w:val="clear" w:color="auto" w:fill="auto"/>
          </w:tcPr>
          <w:p w14:paraId="65509895" w14:textId="79FC9C2B" w:rsidR="00541AE6" w:rsidRPr="006375B5" w:rsidRDefault="000E564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541AE6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124" w:type="dxa"/>
            <w:shd w:val="clear" w:color="auto" w:fill="auto"/>
          </w:tcPr>
          <w:p w14:paraId="5FFA7C5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782261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FC61E7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B44A61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A3E17E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10EA09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934EBB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E43EAB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E8FD4B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66EA9F10" w14:textId="77777777" w:rsidTr="00670381">
        <w:tc>
          <w:tcPr>
            <w:tcW w:w="3150" w:type="dxa"/>
            <w:shd w:val="clear" w:color="auto" w:fill="auto"/>
          </w:tcPr>
          <w:p w14:paraId="0F47A20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4A202C3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F4CA72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  <w:shd w:val="clear" w:color="auto" w:fill="auto"/>
          </w:tcPr>
          <w:p w14:paraId="4AB62C7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9D5614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A0268B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9771E1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19CA901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B0637C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8972923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A11D4A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91788E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342A375F" w14:textId="77777777" w:rsidTr="00670381">
        <w:tc>
          <w:tcPr>
            <w:tcW w:w="3150" w:type="dxa"/>
            <w:shd w:val="clear" w:color="auto" w:fill="auto"/>
          </w:tcPr>
          <w:p w14:paraId="51E510A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  <w:shd w:val="clear" w:color="auto" w:fill="auto"/>
          </w:tcPr>
          <w:p w14:paraId="5BBD1A28" w14:textId="247371A7" w:rsidR="00541AE6" w:rsidRPr="006375B5" w:rsidRDefault="00091C78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196</w:t>
            </w:r>
          </w:p>
        </w:tc>
        <w:tc>
          <w:tcPr>
            <w:tcW w:w="243" w:type="dxa"/>
            <w:shd w:val="clear" w:color="auto" w:fill="auto"/>
          </w:tcPr>
          <w:p w14:paraId="00A1468E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1C56C7" w14:textId="515D41D2" w:rsidR="00541AE6" w:rsidRPr="006375B5" w:rsidRDefault="008C535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839FC0A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86F893" w14:textId="01B2F1D4" w:rsidR="00541AE6" w:rsidRPr="006375B5" w:rsidRDefault="008C535C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1BFB23A7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C938813" w14:textId="4BBF2DBD" w:rsidR="00541AE6" w:rsidRPr="006375B5" w:rsidRDefault="00091C78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196</w:t>
            </w:r>
          </w:p>
        </w:tc>
        <w:tc>
          <w:tcPr>
            <w:tcW w:w="236" w:type="dxa"/>
            <w:shd w:val="clear" w:color="auto" w:fill="auto"/>
          </w:tcPr>
          <w:p w14:paraId="12D8028B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3E64679" w14:textId="7CCAF40C" w:rsidR="00541AE6" w:rsidRPr="006375B5" w:rsidRDefault="00091C78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196</w:t>
            </w:r>
          </w:p>
        </w:tc>
      </w:tr>
      <w:tr w:rsidR="00541AE6" w:rsidRPr="006375B5" w14:paraId="0B7E4FA1" w14:textId="77777777" w:rsidTr="00670381">
        <w:tc>
          <w:tcPr>
            <w:tcW w:w="3150" w:type="dxa"/>
            <w:shd w:val="clear" w:color="auto" w:fill="auto"/>
          </w:tcPr>
          <w:p w14:paraId="152DD420" w14:textId="565EBF03" w:rsidR="00541AE6" w:rsidRPr="006375B5" w:rsidRDefault="008E6C23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  <w:shd w:val="clear" w:color="auto" w:fill="auto"/>
          </w:tcPr>
          <w:p w14:paraId="1A2F92EA" w14:textId="51499EE1" w:rsidR="00541AE6" w:rsidRPr="006375B5" w:rsidRDefault="008C535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EA2AAB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43" w:type="dxa"/>
            <w:shd w:val="clear" w:color="auto" w:fill="auto"/>
          </w:tcPr>
          <w:p w14:paraId="2E23D2D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2F5BF538" w14:textId="446C0D8C" w:rsidR="00541AE6" w:rsidRPr="006375B5" w:rsidRDefault="008C535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75DB35E4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5AF4FC8" w14:textId="7417CE26" w:rsidR="00541AE6" w:rsidRPr="006375B5" w:rsidRDefault="008C535C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EA2AAB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9" w:type="dxa"/>
            <w:shd w:val="clear" w:color="auto" w:fill="auto"/>
          </w:tcPr>
          <w:p w14:paraId="6194917B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B9E1632" w14:textId="35C3E285" w:rsidR="00541AE6" w:rsidRPr="006375B5" w:rsidRDefault="008C535C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AC62EF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004996A" w14:textId="21CB74C1" w:rsidR="00541AE6" w:rsidRPr="006375B5" w:rsidRDefault="008C535C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EA2AAB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F4506D" w:rsidRPr="006375B5" w14:paraId="68A46707" w14:textId="77777777" w:rsidTr="00670381">
        <w:tc>
          <w:tcPr>
            <w:tcW w:w="3150" w:type="dxa"/>
            <w:shd w:val="clear" w:color="auto" w:fill="auto"/>
          </w:tcPr>
          <w:p w14:paraId="7432534C" w14:textId="77777777" w:rsidR="00F4506D" w:rsidRDefault="00F4506D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49B2735C" w14:textId="77777777" w:rsidR="00F4506D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5E0067DD" w14:textId="77777777" w:rsidR="00F4506D" w:rsidRPr="006375B5" w:rsidRDefault="00F4506D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09D6226" w14:textId="77777777" w:rsidR="00F4506D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0CB35FA" w14:textId="77777777" w:rsidR="00F4506D" w:rsidRPr="006375B5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EE2A06B" w14:textId="77777777" w:rsidR="00F4506D" w:rsidRDefault="00F4506D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67311896" w14:textId="77777777" w:rsidR="00F4506D" w:rsidRPr="006375B5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1892C06" w14:textId="77777777" w:rsidR="00F4506D" w:rsidRDefault="00F4506D" w:rsidP="008C5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66AD3D8" w14:textId="77777777" w:rsidR="00F4506D" w:rsidRPr="006375B5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2B4DF45D" w14:textId="77777777" w:rsidR="00F4506D" w:rsidRDefault="00F4506D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08573EB8" w14:textId="77777777" w:rsidTr="00670381">
        <w:tc>
          <w:tcPr>
            <w:tcW w:w="3150" w:type="dxa"/>
            <w:shd w:val="clear" w:color="auto" w:fill="auto"/>
          </w:tcPr>
          <w:p w14:paraId="07C177FB" w14:textId="44C85FC9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</w:t>
            </w:r>
            <w:r w:rsidR="00D6364B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</w:t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ด้วั</w:t>
            </w:r>
            <w:r w:rsidR="00715443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</w:t>
            </w:r>
            <w:r w:rsidR="005C2C1E"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="005C2C1E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</w:tcPr>
          <w:p w14:paraId="24249D45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BB225AD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6C5C2DDE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7589D8E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A10676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581A75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9FDC9F1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838D679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788DB70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3A21E298" w14:textId="77777777" w:rsidTr="00670381">
        <w:tc>
          <w:tcPr>
            <w:tcW w:w="3150" w:type="dxa"/>
            <w:shd w:val="clear" w:color="auto" w:fill="auto"/>
          </w:tcPr>
          <w:p w14:paraId="160DC2F5" w14:textId="74CD77DB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="00104F47"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104F47"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</w:tcPr>
          <w:p w14:paraId="7F68A0B0" w14:textId="77777777" w:rsidR="00D37001" w:rsidRDefault="00D37001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8FCE7A1" w14:textId="16D138E3" w:rsidR="003D2650" w:rsidRPr="006375B5" w:rsidRDefault="00F74BC9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585</w:t>
            </w:r>
          </w:p>
        </w:tc>
        <w:tc>
          <w:tcPr>
            <w:tcW w:w="243" w:type="dxa"/>
            <w:shd w:val="clear" w:color="auto" w:fill="auto"/>
          </w:tcPr>
          <w:p w14:paraId="094ECEED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7A301C70" w14:textId="77777777" w:rsidR="00541AE6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651FDB" w14:textId="738011A9" w:rsidR="003D2650" w:rsidRPr="006375B5" w:rsidRDefault="00F74BC9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583F285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A9E0F81" w14:textId="77777777" w:rsidR="00D37001" w:rsidRDefault="00D37001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FBA99D" w14:textId="13327F40" w:rsidR="003D2650" w:rsidRPr="006375B5" w:rsidRDefault="00F74BC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EA6C8F2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4CAE8B6" w14:textId="77777777" w:rsidR="00541AE6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F77CEBF" w14:textId="07A50CD5" w:rsidR="003D2650" w:rsidRPr="006375B5" w:rsidRDefault="00F74BC9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447</w:t>
            </w:r>
          </w:p>
        </w:tc>
        <w:tc>
          <w:tcPr>
            <w:tcW w:w="236" w:type="dxa"/>
            <w:shd w:val="clear" w:color="auto" w:fill="auto"/>
          </w:tcPr>
          <w:p w14:paraId="02433F5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333C731A" w14:textId="77777777" w:rsidR="00D37001" w:rsidRDefault="00D37001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E1D128" w14:textId="70ABA74F" w:rsidR="003D2650" w:rsidRPr="006375B5" w:rsidRDefault="00F74BC9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447</w:t>
            </w:r>
          </w:p>
        </w:tc>
      </w:tr>
      <w:tr w:rsidR="00541AE6" w:rsidRPr="006375B5" w14:paraId="2CE0AFFA" w14:textId="77777777" w:rsidTr="00670381">
        <w:tc>
          <w:tcPr>
            <w:tcW w:w="3150" w:type="dxa"/>
            <w:shd w:val="clear" w:color="auto" w:fill="auto"/>
          </w:tcPr>
          <w:p w14:paraId="40FEC3C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8A8711F" w14:textId="55312DF2" w:rsidR="00541AE6" w:rsidRPr="006375B5" w:rsidRDefault="00824F87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="004474D7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3903B4">
              <w:rPr>
                <w:rFonts w:asciiTheme="majorBidi" w:hAnsiTheme="majorBidi" w:cstheme="majorBidi"/>
                <w:sz w:val="30"/>
                <w:szCs w:val="30"/>
              </w:rPr>
              <w:t>,500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410879F8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7D3BF269" w14:textId="428245D9" w:rsidR="00541AE6" w:rsidRPr="006375B5" w:rsidRDefault="003903B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FCFA5BE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5C16771D" w14:textId="6520ACD6" w:rsidR="00541AE6" w:rsidRPr="006375B5" w:rsidRDefault="003903B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4474D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4474D7">
              <w:rPr>
                <w:rFonts w:asciiTheme="majorBidi" w:hAnsiTheme="majorBidi" w:cstheme="majorBidi"/>
                <w:sz w:val="30"/>
                <w:szCs w:val="30"/>
              </w:rPr>
              <w:t>975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4E46E92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A72CB7B" w14:textId="130B980D" w:rsidR="00541AE6" w:rsidRPr="006375B5" w:rsidRDefault="003903B4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F4EB81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1EFB61B9" w14:textId="08FAB3A4" w:rsidR="00541AE6" w:rsidRPr="006375B5" w:rsidRDefault="003903B4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4474D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4474D7">
              <w:rPr>
                <w:rFonts w:asciiTheme="majorBidi" w:hAnsiTheme="majorBidi" w:cstheme="majorBidi"/>
                <w:sz w:val="30"/>
                <w:szCs w:val="30"/>
              </w:rPr>
              <w:t>975</w:t>
            </w:r>
          </w:p>
        </w:tc>
      </w:tr>
      <w:tr w:rsidR="00541AE6" w:rsidRPr="006375B5" w14:paraId="52F2ECAA" w14:textId="77777777" w:rsidTr="00670381">
        <w:tc>
          <w:tcPr>
            <w:tcW w:w="3150" w:type="dxa"/>
            <w:shd w:val="clear" w:color="auto" w:fill="auto"/>
          </w:tcPr>
          <w:p w14:paraId="42CBE56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2BB918" w14:textId="77EDF785" w:rsidR="00541AE6" w:rsidRPr="006375B5" w:rsidRDefault="00824F87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562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F68950D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A2AEA90" w14:textId="29BE9C8F" w:rsidR="00541AE6" w:rsidRPr="006375B5" w:rsidRDefault="003D2650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758428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165BD750" w14:textId="1088D9A4" w:rsidR="00541AE6" w:rsidRPr="006375B5" w:rsidRDefault="003D2650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C5FD760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63D66A5F" w14:textId="5D2B471A" w:rsidR="00541AE6" w:rsidRPr="006375B5" w:rsidRDefault="00824F87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5</w:t>
            </w:r>
            <w:r w:rsidR="00EA2AAB">
              <w:rPr>
                <w:rFonts w:asciiTheme="majorBidi" w:hAnsiTheme="majorBidi" w:cstheme="majorBidi"/>
                <w:sz w:val="30"/>
                <w:szCs w:val="30"/>
              </w:rPr>
              <w:t>35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3BB98F4" w14:textId="77777777" w:rsidR="00541AE6" w:rsidRPr="006375B5" w:rsidRDefault="00541AE6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3EE78555" w14:textId="008DDCF4" w:rsidR="00541AE6" w:rsidRPr="006375B5" w:rsidRDefault="00824F87" w:rsidP="003F66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5</w:t>
            </w:r>
            <w:r w:rsidR="00EA2AAB">
              <w:rPr>
                <w:rFonts w:asciiTheme="majorBidi" w:hAnsiTheme="majorBidi" w:cstheme="majorBidi"/>
                <w:sz w:val="30"/>
                <w:szCs w:val="30"/>
              </w:rPr>
              <w:t>35</w:t>
            </w:r>
          </w:p>
        </w:tc>
      </w:tr>
      <w:tr w:rsidR="00541AE6" w:rsidRPr="006375B5" w14:paraId="3AFDC741" w14:textId="77777777" w:rsidTr="00670381">
        <w:tc>
          <w:tcPr>
            <w:tcW w:w="3150" w:type="dxa"/>
            <w:shd w:val="clear" w:color="auto" w:fill="auto"/>
          </w:tcPr>
          <w:p w14:paraId="4C6E06F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340EA12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0482F9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C560A4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BD4DA2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5FC2B368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B698C8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B3FDDA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C27DAC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30013FE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0222F" w:rsidRPr="006375B5" w14:paraId="6FDE2457" w14:textId="77777777" w:rsidTr="00670381">
        <w:tc>
          <w:tcPr>
            <w:tcW w:w="3150" w:type="dxa"/>
            <w:shd w:val="clear" w:color="auto" w:fill="auto"/>
          </w:tcPr>
          <w:p w14:paraId="46DF91DA" w14:textId="7AB3A55E" w:rsidR="0060222F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60222F"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124" w:type="dxa"/>
            <w:shd w:val="clear" w:color="auto" w:fill="auto"/>
          </w:tcPr>
          <w:p w14:paraId="09EB3256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1EF6D46D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E402280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D787E95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129D2486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18EEF0A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3751B9D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EB12CBA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E0DBB7A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0222F" w:rsidRPr="006375B5" w14:paraId="39F9FA23" w14:textId="77777777" w:rsidTr="00670381">
        <w:tc>
          <w:tcPr>
            <w:tcW w:w="3150" w:type="dxa"/>
            <w:shd w:val="clear" w:color="auto" w:fill="auto"/>
          </w:tcPr>
          <w:p w14:paraId="38250289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7EDF0F04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E501712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  <w:shd w:val="clear" w:color="auto" w:fill="auto"/>
          </w:tcPr>
          <w:p w14:paraId="7191E8E0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059FC354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D151AFF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DB98C4B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2247E30D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ADE4057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B57228B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8D51FA3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32B94D9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0222F" w:rsidRPr="006375B5" w14:paraId="3CEEDEE8" w14:textId="77777777" w:rsidTr="00670381">
        <w:tc>
          <w:tcPr>
            <w:tcW w:w="3150" w:type="dxa"/>
            <w:shd w:val="clear" w:color="auto" w:fill="auto"/>
          </w:tcPr>
          <w:p w14:paraId="45FDD820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  <w:shd w:val="clear" w:color="auto" w:fill="auto"/>
          </w:tcPr>
          <w:p w14:paraId="36591213" w14:textId="49A6826E" w:rsidR="0060222F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496</w:t>
            </w:r>
          </w:p>
        </w:tc>
        <w:tc>
          <w:tcPr>
            <w:tcW w:w="243" w:type="dxa"/>
            <w:shd w:val="clear" w:color="auto" w:fill="auto"/>
          </w:tcPr>
          <w:p w14:paraId="12174390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2187AAEE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CB5281A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CD05DC2" w14:textId="77777777" w:rsidR="0060222F" w:rsidRPr="006375B5" w:rsidRDefault="0060222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right="-18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0A9E678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0FB6155" w14:textId="1110272A" w:rsidR="0060222F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496</w:t>
            </w:r>
          </w:p>
        </w:tc>
        <w:tc>
          <w:tcPr>
            <w:tcW w:w="236" w:type="dxa"/>
            <w:shd w:val="clear" w:color="auto" w:fill="auto"/>
          </w:tcPr>
          <w:p w14:paraId="76D1EE9D" w14:textId="77777777" w:rsidR="0060222F" w:rsidRPr="006375B5" w:rsidRDefault="0060222F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EBBFD3C" w14:textId="2CAA7513" w:rsidR="0060222F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496</w:t>
            </w:r>
          </w:p>
        </w:tc>
      </w:tr>
      <w:tr w:rsidR="008E6C23" w:rsidRPr="006375B5" w14:paraId="1354FC05" w14:textId="77777777" w:rsidTr="00670381">
        <w:tc>
          <w:tcPr>
            <w:tcW w:w="3150" w:type="dxa"/>
            <w:shd w:val="clear" w:color="auto" w:fill="auto"/>
          </w:tcPr>
          <w:p w14:paraId="5A03F569" w14:textId="35E61274" w:rsidR="008E6C23" w:rsidRPr="006375B5" w:rsidRDefault="008E6C23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สินทรัพย์อนุพันธ์</w:t>
            </w:r>
          </w:p>
        </w:tc>
        <w:tc>
          <w:tcPr>
            <w:tcW w:w="1124" w:type="dxa"/>
            <w:shd w:val="clear" w:color="auto" w:fill="auto"/>
          </w:tcPr>
          <w:p w14:paraId="64EAA85D" w14:textId="0A526D9F" w:rsidR="008E6C23" w:rsidRPr="006375B5" w:rsidRDefault="000E564C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43" w:type="dxa"/>
            <w:shd w:val="clear" w:color="auto" w:fill="auto"/>
          </w:tcPr>
          <w:p w14:paraId="1949F538" w14:textId="77777777" w:rsidR="008E6C23" w:rsidRPr="006375B5" w:rsidRDefault="008E6C23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5511B5E" w14:textId="559349AD" w:rsidR="008E6C23" w:rsidRPr="006375B5" w:rsidRDefault="008E6C23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393BD90" w14:textId="77777777" w:rsidR="008E6C23" w:rsidRPr="006375B5" w:rsidRDefault="008E6C23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5DC240A" w14:textId="2B2B3A9E" w:rsidR="008E6C23" w:rsidRPr="006375B5" w:rsidRDefault="000E564C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39" w:type="dxa"/>
            <w:shd w:val="clear" w:color="auto" w:fill="auto"/>
          </w:tcPr>
          <w:p w14:paraId="495F6E98" w14:textId="77777777" w:rsidR="008E6C23" w:rsidRPr="006375B5" w:rsidRDefault="008E6C23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D22AAB0" w14:textId="1D081DAC" w:rsidR="008E6C23" w:rsidRPr="006375B5" w:rsidRDefault="008E6C23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65FB0A3C" w14:textId="77777777" w:rsidR="008E6C23" w:rsidRPr="006375B5" w:rsidRDefault="008E6C23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AC49A01" w14:textId="77F0ED49" w:rsidR="008E6C23" w:rsidRPr="006375B5" w:rsidRDefault="000E564C" w:rsidP="008E6C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20</w:t>
            </w:r>
          </w:p>
        </w:tc>
      </w:tr>
      <w:tr w:rsidR="00E8100A" w:rsidRPr="006375B5" w14:paraId="0893E72B" w14:textId="77777777" w:rsidTr="00670381">
        <w:tc>
          <w:tcPr>
            <w:tcW w:w="3150" w:type="dxa"/>
            <w:shd w:val="clear" w:color="auto" w:fill="auto"/>
          </w:tcPr>
          <w:p w14:paraId="0ACE5934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2940D624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763EA09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0F1635A3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21463F0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34AD118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8445691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0B9D223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BF8445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542390F" w14:textId="77777777" w:rsidR="00E8100A" w:rsidRPr="006375B5" w:rsidRDefault="00E8100A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474D7" w:rsidRPr="006375B5" w14:paraId="5632B7A4" w14:textId="77777777" w:rsidTr="00670381">
        <w:tc>
          <w:tcPr>
            <w:tcW w:w="3150" w:type="dxa"/>
            <w:shd w:val="clear" w:color="auto" w:fill="auto"/>
          </w:tcPr>
          <w:p w14:paraId="16B54EF3" w14:textId="140C80A5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หนี้สินทางการเงินที่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</w:tcPr>
          <w:p w14:paraId="44A28ACB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AB36D05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06A1DC0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2042CC9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536F349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18201050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11E89E8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B9D4FA4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D050F8F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474D7" w:rsidRPr="006375B5" w14:paraId="3E1DF912" w14:textId="77777777" w:rsidTr="006759DF">
        <w:tc>
          <w:tcPr>
            <w:tcW w:w="3150" w:type="dxa"/>
            <w:shd w:val="clear" w:color="auto" w:fill="auto"/>
          </w:tcPr>
          <w:p w14:paraId="2E6F963A" w14:textId="3EAFED0B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6375B5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</w:tcPr>
          <w:p w14:paraId="7E259430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E2E88B" w14:textId="02B2E370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  <w:tc>
          <w:tcPr>
            <w:tcW w:w="243" w:type="dxa"/>
            <w:shd w:val="clear" w:color="auto" w:fill="auto"/>
          </w:tcPr>
          <w:p w14:paraId="60FFDC2F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52AEE00C" w14:textId="23CBE5AE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9D6188F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036FB36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578E484" w14:textId="38501D89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49E36921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444F446" w14:textId="7489DF3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519</w:t>
            </w:r>
          </w:p>
        </w:tc>
        <w:tc>
          <w:tcPr>
            <w:tcW w:w="236" w:type="dxa"/>
            <w:shd w:val="clear" w:color="auto" w:fill="auto"/>
          </w:tcPr>
          <w:p w14:paraId="545C00BD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8454800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952E4C" w14:textId="44E80E21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519</w:t>
            </w:r>
          </w:p>
        </w:tc>
      </w:tr>
      <w:tr w:rsidR="004474D7" w:rsidRPr="006375B5" w14:paraId="2BD0147E" w14:textId="77777777" w:rsidTr="006759DF">
        <w:tc>
          <w:tcPr>
            <w:tcW w:w="3150" w:type="dxa"/>
            <w:shd w:val="clear" w:color="auto" w:fill="auto"/>
          </w:tcPr>
          <w:p w14:paraId="74B94C3B" w14:textId="1572D192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3AE73DD" w14:textId="70DE8FC0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40,800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69FA5A6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5A2AC45" w14:textId="253D9E0E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B79A2D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7AA27248" w14:textId="47E548BE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41,183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45072E5D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F8A8984" w14:textId="422469B4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0CA5DBA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2E7A7B11" w14:textId="09F7FF94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41,183</w:t>
            </w:r>
          </w:p>
        </w:tc>
      </w:tr>
      <w:tr w:rsidR="004474D7" w:rsidRPr="006375B5" w14:paraId="3518A1FD" w14:textId="77777777" w:rsidTr="006759DF">
        <w:tc>
          <w:tcPr>
            <w:tcW w:w="3150" w:type="dxa"/>
            <w:shd w:val="clear" w:color="auto" w:fill="auto"/>
          </w:tcPr>
          <w:p w14:paraId="36354F76" w14:textId="0A14746F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36362441" w14:textId="4DC38B7C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574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619A8E7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31719736" w14:textId="61CAE09F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DC2BEAB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3198DF8" w14:textId="3F18260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6685A01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4C51BC51" w14:textId="1C77B476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549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6B2551A" w14:textId="77777777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3277B2F1" w14:textId="3752C525" w:rsidR="004474D7" w:rsidRPr="006375B5" w:rsidRDefault="004474D7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549</w:t>
            </w:r>
          </w:p>
        </w:tc>
      </w:tr>
      <w:tr w:rsidR="004474D7" w:rsidRPr="006375B5" w14:paraId="302EC572" w14:textId="77777777" w:rsidTr="00670381">
        <w:tc>
          <w:tcPr>
            <w:tcW w:w="3150" w:type="dxa"/>
            <w:shd w:val="clear" w:color="auto" w:fill="auto"/>
          </w:tcPr>
          <w:p w14:paraId="25E70F81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2C4A7DBD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0C68624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B14DBB0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A3CA2CB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533DED88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9CE658F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E1AC8AF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491C214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6CF77AC" w14:textId="77777777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6375B5" w14:paraId="1F14CEF6" w14:textId="77777777" w:rsidTr="00670381">
        <w:tc>
          <w:tcPr>
            <w:tcW w:w="3150" w:type="dxa"/>
            <w:shd w:val="clear" w:color="auto" w:fill="auto"/>
          </w:tcPr>
          <w:p w14:paraId="63B2116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4152C32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541AE6" w:rsidRPr="006375B5" w14:paraId="3AF726F2" w14:textId="77777777" w:rsidTr="00670381">
        <w:tc>
          <w:tcPr>
            <w:tcW w:w="3150" w:type="dxa"/>
            <w:shd w:val="clear" w:color="auto" w:fill="auto"/>
          </w:tcPr>
          <w:p w14:paraId="7C548483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516C8AED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4C1A915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245CDD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541AE6" w:rsidRPr="006375B5" w14:paraId="213FFEC6" w14:textId="77777777" w:rsidTr="00670381">
        <w:tc>
          <w:tcPr>
            <w:tcW w:w="3150" w:type="dxa"/>
            <w:shd w:val="clear" w:color="auto" w:fill="auto"/>
          </w:tcPr>
          <w:p w14:paraId="369DEA5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63337F3E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49A5487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64DAAA84" w14:textId="154358FC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33CC724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4547FB75" w14:textId="67523CC1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75869B28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47FB3DB3" w14:textId="74ADF04B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="000E564C" w:rsidRPr="000E564C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0C7AD2B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5EF2BCC0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541AE6" w:rsidRPr="006375B5" w14:paraId="7A400174" w14:textId="77777777" w:rsidTr="00670381">
        <w:tc>
          <w:tcPr>
            <w:tcW w:w="3150" w:type="dxa"/>
            <w:shd w:val="clear" w:color="auto" w:fill="auto"/>
          </w:tcPr>
          <w:p w14:paraId="2F1DB06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2105E57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41AE6" w:rsidRPr="006375B5" w14:paraId="624FC4C0" w14:textId="77777777" w:rsidTr="00670381">
        <w:tc>
          <w:tcPr>
            <w:tcW w:w="3150" w:type="dxa"/>
            <w:shd w:val="clear" w:color="auto" w:fill="auto"/>
          </w:tcPr>
          <w:p w14:paraId="0484C471" w14:textId="5EC8EE16" w:rsidR="00541AE6" w:rsidRPr="006375B5" w:rsidRDefault="000E564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="00541AE6"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1124" w:type="dxa"/>
            <w:shd w:val="clear" w:color="auto" w:fill="auto"/>
          </w:tcPr>
          <w:p w14:paraId="7470DBE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8B1C168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557026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6BC329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CED2A44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17B25A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C60654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91A97C2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C3CC49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1AE6" w:rsidRPr="006375B5" w14:paraId="17024459" w14:textId="77777777" w:rsidTr="00670381">
        <w:tc>
          <w:tcPr>
            <w:tcW w:w="3150" w:type="dxa"/>
            <w:shd w:val="clear" w:color="auto" w:fill="auto"/>
          </w:tcPr>
          <w:p w14:paraId="293BF469" w14:textId="58F39934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สินทรัพย์และ</w:t>
            </w:r>
            <w:r w:rsidRPr="006375B5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="00D55CB4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</w:t>
            </w:r>
            <w:r w:rsidR="00D63934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D55CB4"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ด้วยมูลค่ายุติธรรม</w:t>
            </w:r>
          </w:p>
        </w:tc>
        <w:tc>
          <w:tcPr>
            <w:tcW w:w="1124" w:type="dxa"/>
            <w:shd w:val="clear" w:color="auto" w:fill="auto"/>
          </w:tcPr>
          <w:p w14:paraId="7C1C20E1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5E26558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FAC8E6F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9E12978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E009EDB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8DB3597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CA3A969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DA70CE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CA66875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1AE6" w:rsidRPr="006375B5" w14:paraId="7C16EB74" w14:textId="77777777" w:rsidTr="00670381">
        <w:tc>
          <w:tcPr>
            <w:tcW w:w="3150" w:type="dxa"/>
            <w:shd w:val="clear" w:color="auto" w:fill="auto"/>
          </w:tcPr>
          <w:p w14:paraId="4D04B6EA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8EA0BC5" w14:textId="461C1B7B" w:rsidR="00541AE6" w:rsidRPr="006375B5" w:rsidRDefault="00824F87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824F87">
              <w:rPr>
                <w:rFonts w:ascii="Angsana New" w:hAnsi="Angsana New" w:hint="cs"/>
                <w:sz w:val="30"/>
                <w:szCs w:val="30"/>
              </w:rPr>
              <w:t>2</w:t>
            </w:r>
            <w:r w:rsidR="00EA2AAB">
              <w:rPr>
                <w:rFonts w:ascii="Angsana New" w:hAnsi="Angsana New"/>
                <w:sz w:val="30"/>
                <w:szCs w:val="30"/>
              </w:rPr>
              <w:t>8</w:t>
            </w:r>
            <w:r w:rsidR="00EB77F9">
              <w:rPr>
                <w:rFonts w:ascii="Angsana New" w:hAnsi="Angsana New"/>
                <w:sz w:val="30"/>
                <w:szCs w:val="30"/>
              </w:rPr>
              <w:t>,000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5D25976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1BED5FE" w14:textId="2DEED08D" w:rsidR="00541AE6" w:rsidRPr="006375B5" w:rsidRDefault="00EB77F9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2427C0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3315A641" w14:textId="7346F8EA" w:rsidR="00541AE6" w:rsidRPr="006375B5" w:rsidRDefault="00EB77F9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EA2AAB">
              <w:rPr>
                <w:rFonts w:ascii="Angsana New" w:hAnsi="Angsana New"/>
                <w:sz w:val="30"/>
                <w:szCs w:val="30"/>
              </w:rPr>
              <w:t>7</w:t>
            </w:r>
            <w:r>
              <w:rPr>
                <w:rFonts w:ascii="Angsana New" w:hAnsi="Angsana New"/>
                <w:sz w:val="30"/>
                <w:szCs w:val="30"/>
              </w:rPr>
              <w:t>,5</w:t>
            </w:r>
            <w:r w:rsidR="00EA2AAB">
              <w:rPr>
                <w:rFonts w:ascii="Angsana New" w:hAnsi="Angsana New"/>
                <w:sz w:val="30"/>
                <w:szCs w:val="30"/>
              </w:rPr>
              <w:t>06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097CA40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A36F3C2" w14:textId="41772377" w:rsidR="00541AE6" w:rsidRPr="006375B5" w:rsidRDefault="00EB77F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93232A4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5CD9D43" w14:textId="66721857" w:rsidR="00541AE6" w:rsidRPr="006375B5" w:rsidRDefault="00EB77F9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</w:t>
            </w:r>
            <w:r w:rsidR="00EA2AAB">
              <w:rPr>
                <w:rFonts w:ascii="Angsana New" w:hAnsi="Angsana New"/>
                <w:sz w:val="30"/>
                <w:szCs w:val="30"/>
              </w:rPr>
              <w:t>7</w:t>
            </w:r>
            <w:r>
              <w:rPr>
                <w:rFonts w:ascii="Angsana New" w:hAnsi="Angsana New"/>
                <w:sz w:val="30"/>
                <w:szCs w:val="30"/>
              </w:rPr>
              <w:t>,5</w:t>
            </w:r>
            <w:r w:rsidR="00EA2AAB">
              <w:rPr>
                <w:rFonts w:ascii="Angsana New" w:hAnsi="Angsana New"/>
                <w:sz w:val="30"/>
                <w:szCs w:val="30"/>
              </w:rPr>
              <w:t>06</w:t>
            </w:r>
          </w:p>
        </w:tc>
      </w:tr>
      <w:tr w:rsidR="00541AE6" w:rsidRPr="006375B5" w14:paraId="44233A8C" w14:textId="77777777" w:rsidTr="00670381">
        <w:tc>
          <w:tcPr>
            <w:tcW w:w="3150" w:type="dxa"/>
            <w:shd w:val="clear" w:color="auto" w:fill="auto"/>
          </w:tcPr>
          <w:p w14:paraId="1653B25C" w14:textId="77777777" w:rsidR="00541AE6" w:rsidRPr="006375B5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EE3895" w14:textId="296CB525" w:rsidR="00541AE6" w:rsidRPr="006375B5" w:rsidRDefault="00EB77F9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102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04FD78B6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B0C83A9" w14:textId="4A6E1B27" w:rsidR="00541AE6" w:rsidRPr="006375B5" w:rsidRDefault="00EB77F9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239DF1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436F258E" w14:textId="7D148D08" w:rsidR="00541AE6" w:rsidRPr="006375B5" w:rsidRDefault="00EB77F9" w:rsidP="004474D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A008DEF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251B908" w14:textId="1BCE44F6" w:rsidR="00541AE6" w:rsidRPr="006375B5" w:rsidRDefault="00EB77F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4342C04" w14:textId="77777777" w:rsidR="00541AE6" w:rsidRPr="006375B5" w:rsidRDefault="00541AE6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0897390" w14:textId="356A4DF4" w:rsidR="00541AE6" w:rsidRPr="006375B5" w:rsidRDefault="00EB77F9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96</w:t>
            </w:r>
          </w:p>
        </w:tc>
      </w:tr>
      <w:tr w:rsidR="00501BDC" w:rsidRPr="006375B5" w14:paraId="72D768A5" w14:textId="77777777" w:rsidTr="00670381">
        <w:tc>
          <w:tcPr>
            <w:tcW w:w="3150" w:type="dxa"/>
            <w:shd w:val="clear" w:color="auto" w:fill="auto"/>
          </w:tcPr>
          <w:p w14:paraId="3DC44C7C" w14:textId="77777777" w:rsidR="00501BDC" w:rsidRPr="006375B5" w:rsidRDefault="00501BDC" w:rsidP="008B5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0" w:hanging="180"/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  <w:vAlign w:val="bottom"/>
          </w:tcPr>
          <w:p w14:paraId="2EB70C03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  <w:vAlign w:val="bottom"/>
          </w:tcPr>
          <w:p w14:paraId="3F549632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B12E477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ED37D14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272258E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5017A8C1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6B1CABB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DBB40DF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73B49C27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01BDC" w:rsidRPr="006375B5" w14:paraId="5B371FFD" w14:textId="77777777" w:rsidTr="00670381">
        <w:tc>
          <w:tcPr>
            <w:tcW w:w="3150" w:type="dxa"/>
            <w:shd w:val="clear" w:color="auto" w:fill="auto"/>
          </w:tcPr>
          <w:p w14:paraId="71105478" w14:textId="2F455AE9" w:rsidR="00501BDC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="00501BDC" w:rsidRPr="006375B5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0E564C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124" w:type="dxa"/>
            <w:shd w:val="clear" w:color="auto" w:fill="auto"/>
          </w:tcPr>
          <w:p w14:paraId="1A856D84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0BC7266A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2197298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54E1300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2F3BC27D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2A106EF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693CA48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EC3DC43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AE5C157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01BDC" w:rsidRPr="006375B5" w14:paraId="42DCACEB" w14:textId="77777777" w:rsidTr="00670381">
        <w:tc>
          <w:tcPr>
            <w:tcW w:w="3150" w:type="dxa"/>
            <w:shd w:val="clear" w:color="auto" w:fill="auto"/>
          </w:tcPr>
          <w:p w14:paraId="6CD310A3" w14:textId="77777777" w:rsidR="00501BDC" w:rsidRPr="006375B5" w:rsidRDefault="00501BD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สินทรัพย์และ</w:t>
            </w:r>
            <w:r w:rsidRPr="006375B5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Pr="006375B5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ไม่ได้วัดด้วยมูลค่ายุติธรรม</w:t>
            </w:r>
          </w:p>
        </w:tc>
        <w:tc>
          <w:tcPr>
            <w:tcW w:w="1124" w:type="dxa"/>
            <w:shd w:val="clear" w:color="auto" w:fill="auto"/>
          </w:tcPr>
          <w:p w14:paraId="78323459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90F3358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73177EF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FD2D1CE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5C7BEB4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AEBC453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1D78230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3AA43B4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5F4292E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01BDC" w:rsidRPr="006375B5" w14:paraId="7D85F255" w14:textId="77777777" w:rsidTr="00670381">
        <w:tc>
          <w:tcPr>
            <w:tcW w:w="3150" w:type="dxa"/>
            <w:shd w:val="clear" w:color="auto" w:fill="auto"/>
          </w:tcPr>
          <w:p w14:paraId="26E279BB" w14:textId="77777777" w:rsidR="00501BDC" w:rsidRPr="006375B5" w:rsidRDefault="00501BD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6375B5">
              <w:rPr>
                <w:rFonts w:ascii="Angsana New" w:hAnsi="Angsana New"/>
                <w:sz w:val="30"/>
                <w:szCs w:val="30"/>
              </w:rPr>
              <w:t>(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5964C3EA" w14:textId="33A7F5A5" w:rsidR="00501BDC" w:rsidRPr="006375B5" w:rsidRDefault="000E564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31</w:t>
            </w:r>
            <w:r w:rsidR="00501BDC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09BCBEB4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8ECB8F0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C7F95D9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65A46452" w14:textId="0F571977" w:rsidR="00501BDC" w:rsidRPr="006375B5" w:rsidRDefault="000E564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31</w:t>
            </w:r>
            <w:r w:rsidR="00501BDC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636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EA98A5C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792DCCD3" w14:textId="77777777" w:rsidR="00501BDC" w:rsidRPr="006375B5" w:rsidRDefault="00501BDC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D17BFF3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32BAC83" w14:textId="3C35E9A1" w:rsidR="00501BDC" w:rsidRPr="006375B5" w:rsidRDefault="000E564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31</w:t>
            </w:r>
            <w:r w:rsidR="00501BDC" w:rsidRPr="006375B5">
              <w:rPr>
                <w:rFonts w:ascii="Angsana New" w:hAnsi="Angsana New"/>
                <w:sz w:val="30"/>
                <w:szCs w:val="30"/>
              </w:rPr>
              <w:t>,</w:t>
            </w:r>
            <w:r w:rsidRPr="000E564C">
              <w:rPr>
                <w:rFonts w:ascii="Angsana New" w:hAnsi="Angsana New"/>
                <w:sz w:val="30"/>
                <w:szCs w:val="30"/>
              </w:rPr>
              <w:t>636</w:t>
            </w:r>
          </w:p>
        </w:tc>
      </w:tr>
      <w:tr w:rsidR="00501BDC" w:rsidRPr="006375B5" w14:paraId="1F5D4985" w14:textId="77777777" w:rsidTr="00670381">
        <w:tc>
          <w:tcPr>
            <w:tcW w:w="3150" w:type="dxa"/>
            <w:shd w:val="clear" w:color="auto" w:fill="auto"/>
          </w:tcPr>
          <w:p w14:paraId="16AE916E" w14:textId="77777777" w:rsidR="00501BDC" w:rsidRPr="006375B5" w:rsidRDefault="00501BD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20DE7D3" w14:textId="08C29DCB" w:rsidR="00501BDC" w:rsidRPr="006375B5" w:rsidRDefault="000E564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135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2A8372B4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left="-18" w:right="-170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FD43032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49A89B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56D63639" w14:textId="77777777" w:rsidR="00501BDC" w:rsidRPr="006375B5" w:rsidRDefault="00501BDC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189"/>
              <w:rPr>
                <w:rFonts w:ascii="Angsana New" w:hAnsi="Angsana New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72EB0278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CCAA6A9" w14:textId="79A80FE2" w:rsidR="00501BDC" w:rsidRPr="006375B5" w:rsidRDefault="000E564C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129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5687EFB" w14:textId="77777777" w:rsidR="00501BDC" w:rsidRPr="006375B5" w:rsidRDefault="00501BD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4DC3800" w14:textId="3623113A" w:rsidR="00501BDC" w:rsidRPr="006375B5" w:rsidRDefault="000E564C" w:rsidP="00501B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ind w:right="-170"/>
              <w:rPr>
                <w:rFonts w:ascii="Angsana New" w:hAnsi="Angsana New"/>
                <w:sz w:val="30"/>
                <w:szCs w:val="30"/>
              </w:rPr>
            </w:pPr>
            <w:r w:rsidRPr="000E564C">
              <w:rPr>
                <w:rFonts w:ascii="Angsana New" w:hAnsi="Angsana New"/>
                <w:sz w:val="30"/>
                <w:szCs w:val="30"/>
              </w:rPr>
              <w:t>129</w:t>
            </w:r>
          </w:p>
        </w:tc>
      </w:tr>
    </w:tbl>
    <w:p w14:paraId="724C3814" w14:textId="77777777" w:rsidR="00501BDC" w:rsidRPr="006375B5" w:rsidRDefault="00501BDC" w:rsidP="00541AE6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5E7273E9" w14:textId="77777777" w:rsidR="00541AE6" w:rsidRPr="006375B5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6375B5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มูลค่ายุติธรรมของสินทรัพย์และหนี้สินทางการเงินส่วนที่หมุนเวียน</w:t>
      </w:r>
      <w:r w:rsidRPr="006375B5">
        <w:rPr>
          <w:rFonts w:ascii="Angsana New" w:hAnsi="Angsana New" w:hint="cs"/>
          <w:sz w:val="30"/>
          <w:szCs w:val="30"/>
          <w:cs/>
          <w:lang w:bidi="th-TH"/>
        </w:rPr>
        <w:t>อื่น</w:t>
      </w:r>
      <w:r w:rsidRPr="006375B5">
        <w:rPr>
          <w:rFonts w:ascii="Angsana New" w:hAnsi="Angsana New"/>
          <w:sz w:val="30"/>
          <w:szCs w:val="30"/>
          <w:cs/>
          <w:lang w:bidi="th-TH"/>
        </w:rPr>
        <w:t>เป็นมูลค่าที่ใกล้เคียงกับมูลค่าตามบัญชีเนื่องจากเครื่องมือทางการเงินเหล่านั้นจะครบกำหนดในระยะเวลาอันสั้น</w:t>
      </w:r>
    </w:p>
    <w:p w14:paraId="67D58902" w14:textId="77777777" w:rsidR="00541AE6" w:rsidRPr="006375B5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05F609FE" w14:textId="77777777" w:rsidR="00541AE6" w:rsidRPr="006375B5" w:rsidRDefault="00541AE6" w:rsidP="00541AE6">
      <w:pPr>
        <w:pStyle w:val="block"/>
        <w:spacing w:after="0" w:line="240" w:lineRule="auto"/>
        <w:ind w:right="-7"/>
        <w:jc w:val="thaiDistribute"/>
        <w:rPr>
          <w:rFonts w:ascii="Angsana New" w:hAnsi="Angsana New"/>
          <w:spacing w:val="-2"/>
          <w:sz w:val="30"/>
          <w:szCs w:val="30"/>
          <w:lang w:val="en-US" w:bidi="th-TH"/>
        </w:rPr>
      </w:pPr>
      <w:r w:rsidRPr="006375B5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ไม่หมุนเวียนอื่นนอกจากตารางข้างต้นเป็นมูลค่าที่</w:t>
      </w:r>
      <w:r w:rsidRPr="006375B5">
        <w:rPr>
          <w:rFonts w:ascii="Angsana New" w:hAnsi="Angsana New"/>
          <w:spacing w:val="-2"/>
          <w:sz w:val="30"/>
          <w:szCs w:val="30"/>
          <w:cs/>
          <w:lang w:bidi="th-TH"/>
        </w:rPr>
        <w:t>ใกล้เคียงกับมูลค่าตามบัญชี เนื่องจากเครื่องมือทางการเงินเหล่านั้นมีอัตราดอกเบี้ย</w:t>
      </w:r>
      <w:r w:rsidRPr="006375B5">
        <w:rPr>
          <w:rFonts w:ascii="Angsana New" w:hAnsi="Angsana New"/>
          <w:spacing w:val="-2"/>
          <w:sz w:val="30"/>
          <w:szCs w:val="30"/>
          <w:cs/>
          <w:lang w:val="en-US" w:bidi="th-TH"/>
        </w:rPr>
        <w:t>ใกล้เคียงกับอัตราดอกเบี้ยในตลาด</w:t>
      </w:r>
    </w:p>
    <w:p w14:paraId="0CAF7E56" w14:textId="55A0A596" w:rsidR="00541AE6" w:rsidRPr="006375B5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bookmarkStart w:id="16" w:name="_Hlk83239031"/>
      <w:r w:rsidRPr="006375B5">
        <w:rPr>
          <w:rFonts w:ascii="Angsana New" w:hAnsi="Angsana New"/>
          <w:b/>
          <w:bCs/>
          <w:sz w:val="30"/>
          <w:szCs w:val="30"/>
          <w:cs/>
          <w:lang w:bidi="th-TH"/>
        </w:rPr>
        <w:lastRenderedPageBreak/>
        <w:t xml:space="preserve">การวัดมูลค่ายุติธรรม </w:t>
      </w:r>
    </w:p>
    <w:p w14:paraId="438E4FC1" w14:textId="77777777" w:rsidR="00541AE6" w:rsidRPr="006375B5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sz w:val="20"/>
          <w:lang w:bidi="th-TH"/>
        </w:rPr>
      </w:pPr>
    </w:p>
    <w:p w14:paraId="459686E4" w14:textId="77777777" w:rsidR="00541AE6" w:rsidRPr="006375B5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i/>
          <w:iCs/>
          <w:sz w:val="30"/>
          <w:szCs w:val="30"/>
          <w:lang w:bidi="th-TH"/>
        </w:rPr>
      </w:pPr>
      <w:r w:rsidRPr="006375B5">
        <w:rPr>
          <w:rFonts w:ascii="Angsana New" w:hAnsi="Angsana New"/>
          <w:b/>
          <w:bCs/>
          <w:i/>
          <w:iCs/>
          <w:sz w:val="30"/>
          <w:szCs w:val="30"/>
          <w:cs/>
          <w:lang w:bidi="th-TH"/>
        </w:rPr>
        <w:t>เทคนิคการประเมินมูลค่าและข้อมูลที่ไม่สามารถสังเกตได้ที่มีนัยสำคัญ</w:t>
      </w:r>
    </w:p>
    <w:bookmarkEnd w:id="16"/>
    <w:p w14:paraId="3AC1A242" w14:textId="6B0FCCB5" w:rsidR="00541AE6" w:rsidRPr="008E1AB1" w:rsidRDefault="00541AE6" w:rsidP="008E1AB1">
      <w:pPr>
        <w:pStyle w:val="block"/>
        <w:spacing w:after="0" w:line="240" w:lineRule="auto"/>
        <w:ind w:right="-7"/>
        <w:jc w:val="both"/>
        <w:rPr>
          <w:rFonts w:ascii="Angsana New" w:hAnsi="Angsana New"/>
          <w:sz w:val="20"/>
          <w:lang w:bidi="th-TH"/>
        </w:rPr>
      </w:pPr>
    </w:p>
    <w:p w14:paraId="317A981E" w14:textId="08DCEDFB" w:rsidR="00541AE6" w:rsidRPr="006375B5" w:rsidRDefault="00541AE6" w:rsidP="008E1AB1">
      <w:pPr>
        <w:pStyle w:val="block"/>
        <w:spacing w:after="0" w:line="240" w:lineRule="atLeast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r w:rsidRPr="006375B5">
        <w:rPr>
          <w:rFonts w:ascii="Angsana New" w:hAnsi="Angsana New" w:hint="cs"/>
          <w:b/>
          <w:bCs/>
          <w:sz w:val="30"/>
          <w:szCs w:val="30"/>
          <w:cs/>
          <w:lang w:bidi="th-TH"/>
        </w:rPr>
        <w:t>เครื่องมือทางการเงินที่ไม่ได้วัดด้วยมูลค่ายุติธรรม</w:t>
      </w:r>
    </w:p>
    <w:p w14:paraId="472A7E15" w14:textId="77777777" w:rsidR="00541AE6" w:rsidRPr="009F20DA" w:rsidRDefault="00541AE6" w:rsidP="00541AE6">
      <w:pPr>
        <w:pStyle w:val="block"/>
        <w:spacing w:after="0" w:line="240" w:lineRule="atLeast"/>
        <w:ind w:left="0" w:right="-7"/>
        <w:jc w:val="both"/>
        <w:rPr>
          <w:rFonts w:ascii="Angsana New" w:hAnsi="Angsana New"/>
          <w:sz w:val="20"/>
          <w:lang w:bidi="th-TH"/>
        </w:rPr>
      </w:pPr>
    </w:p>
    <w:tbl>
      <w:tblPr>
        <w:tblW w:w="9360" w:type="dxa"/>
        <w:tblInd w:w="450" w:type="dxa"/>
        <w:tblLook w:val="04A0" w:firstRow="1" w:lastRow="0" w:firstColumn="1" w:lastColumn="0" w:noHBand="0" w:noVBand="1"/>
      </w:tblPr>
      <w:tblGrid>
        <w:gridCol w:w="5490"/>
        <w:gridCol w:w="3870"/>
      </w:tblGrid>
      <w:tr w:rsidR="00541AE6" w:rsidRPr="006375B5" w14:paraId="15FF091F" w14:textId="77777777" w:rsidTr="00BB522E">
        <w:tc>
          <w:tcPr>
            <w:tcW w:w="5490" w:type="dxa"/>
            <w:shd w:val="clear" w:color="auto" w:fill="auto"/>
          </w:tcPr>
          <w:p w14:paraId="4433B489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ประเภท</w:t>
            </w:r>
          </w:p>
        </w:tc>
        <w:tc>
          <w:tcPr>
            <w:tcW w:w="3870" w:type="dxa"/>
            <w:shd w:val="clear" w:color="auto" w:fill="auto"/>
          </w:tcPr>
          <w:p w14:paraId="0EA1BB7F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เทคนิคการประเมินมูลค่า</w:t>
            </w:r>
          </w:p>
        </w:tc>
      </w:tr>
      <w:tr w:rsidR="00541AE6" w:rsidRPr="006375B5" w14:paraId="22E71FC7" w14:textId="77777777" w:rsidTr="00BB522E">
        <w:tc>
          <w:tcPr>
            <w:tcW w:w="5490" w:type="dxa"/>
            <w:shd w:val="clear" w:color="auto" w:fill="auto"/>
          </w:tcPr>
          <w:p w14:paraId="740DAC6C" w14:textId="78A5EA19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เงินกู้ยืมระยะยาว</w:t>
            </w: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และเงินให้กู้ยืม</w:t>
            </w:r>
            <w:r w:rsidR="00BB522E" w:rsidRPr="006375B5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ระยะยาวแก่กิจการที่เกี่ยวข้องกัน</w:t>
            </w:r>
          </w:p>
        </w:tc>
        <w:tc>
          <w:tcPr>
            <w:tcW w:w="3870" w:type="dxa"/>
            <w:shd w:val="clear" w:color="auto" w:fill="auto"/>
          </w:tcPr>
          <w:p w14:paraId="4B9C93FC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  <w:tr w:rsidR="00906584" w:rsidRPr="006375B5" w14:paraId="1ADBD733" w14:textId="77777777" w:rsidTr="00BB522E">
        <w:tc>
          <w:tcPr>
            <w:tcW w:w="5490" w:type="dxa"/>
            <w:shd w:val="clear" w:color="auto" w:fill="auto"/>
          </w:tcPr>
          <w:p w14:paraId="3BDB9E03" w14:textId="1E53F912" w:rsidR="00906584" w:rsidRPr="006375B5" w:rsidRDefault="00906584" w:rsidP="00906584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หุ้นกู้</w:t>
            </w:r>
          </w:p>
        </w:tc>
        <w:tc>
          <w:tcPr>
            <w:tcW w:w="3870" w:type="dxa"/>
            <w:shd w:val="clear" w:color="auto" w:fill="auto"/>
          </w:tcPr>
          <w:p w14:paraId="7349A870" w14:textId="6026AA18" w:rsidR="00906584" w:rsidRPr="006375B5" w:rsidRDefault="00906584" w:rsidP="00BB522E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ราคาตลาดและวิธีคิดลดกระแสเงินสด</w:t>
            </w:r>
          </w:p>
        </w:tc>
      </w:tr>
      <w:tr w:rsidR="00541AE6" w:rsidRPr="006375B5" w14:paraId="51B1892C" w14:textId="77777777" w:rsidTr="00BB522E">
        <w:tc>
          <w:tcPr>
            <w:tcW w:w="5490" w:type="dxa"/>
            <w:shd w:val="clear" w:color="auto" w:fill="auto"/>
          </w:tcPr>
          <w:p w14:paraId="3EB3C0D8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เงินมัดจำจากลูกค้า</w:t>
            </w:r>
          </w:p>
        </w:tc>
        <w:tc>
          <w:tcPr>
            <w:tcW w:w="3870" w:type="dxa"/>
            <w:shd w:val="clear" w:color="auto" w:fill="auto"/>
          </w:tcPr>
          <w:p w14:paraId="10F9E2E2" w14:textId="77777777" w:rsidR="00541AE6" w:rsidRPr="006375B5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</w:tbl>
    <w:p w14:paraId="613D4AB6" w14:textId="77777777" w:rsidR="009F20DA" w:rsidRDefault="009F20DA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30"/>
          <w:szCs w:val="30"/>
          <w:lang w:bidi="th-TH"/>
        </w:rPr>
      </w:pPr>
    </w:p>
    <w:p w14:paraId="40FF34A9" w14:textId="6E12C5DB" w:rsidR="00541AE6" w:rsidRPr="006375B5" w:rsidRDefault="00541AE6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30"/>
          <w:szCs w:val="30"/>
          <w:cs/>
          <w:lang w:bidi="th-TH"/>
        </w:rPr>
      </w:pPr>
      <w:r w:rsidRPr="006375B5">
        <w:rPr>
          <w:rFonts w:ascii="Angsana New" w:hAnsi="Angsana New"/>
          <w:sz w:val="30"/>
          <w:szCs w:val="30"/>
          <w:cs/>
          <w:lang w:bidi="th-TH"/>
        </w:rPr>
        <w:t>ตราสารทุนที่วัดมูลค่าด้วยมูลค่ายุติธรรมผ่านกำไรขาดทุนเบ็ดเสร็จอื่น</w:t>
      </w:r>
      <w:r w:rsidRPr="006375B5">
        <w:rPr>
          <w:rFonts w:ascii="Angsana New" w:hAnsi="Angsana New"/>
          <w:sz w:val="30"/>
          <w:szCs w:val="30"/>
          <w:lang w:bidi="th-TH"/>
        </w:rPr>
        <w:t xml:space="preserve"> </w:t>
      </w:r>
    </w:p>
    <w:p w14:paraId="19941AE7" w14:textId="77777777" w:rsidR="00541AE6" w:rsidRPr="006375B5" w:rsidRDefault="00541AE6" w:rsidP="00541AE6">
      <w:pPr>
        <w:pStyle w:val="block"/>
        <w:spacing w:after="0" w:line="240" w:lineRule="auto"/>
        <w:ind w:left="540" w:right="-7"/>
        <w:jc w:val="both"/>
        <w:rPr>
          <w:rFonts w:ascii="Angsana New" w:hAnsi="Angsana New"/>
          <w:szCs w:val="22"/>
          <w:lang w:bidi="th-TH"/>
        </w:rPr>
      </w:pPr>
    </w:p>
    <w:tbl>
      <w:tblPr>
        <w:tblW w:w="9094" w:type="dxa"/>
        <w:tblInd w:w="450" w:type="dxa"/>
        <w:tblLook w:val="04A0" w:firstRow="1" w:lastRow="0" w:firstColumn="1" w:lastColumn="0" w:noHBand="0" w:noVBand="1"/>
      </w:tblPr>
      <w:tblGrid>
        <w:gridCol w:w="1710"/>
        <w:gridCol w:w="236"/>
        <w:gridCol w:w="2284"/>
        <w:gridCol w:w="236"/>
        <w:gridCol w:w="2016"/>
        <w:gridCol w:w="236"/>
        <w:gridCol w:w="2376"/>
      </w:tblGrid>
      <w:tr w:rsidR="00541AE6" w:rsidRPr="006375B5" w14:paraId="473A2A50" w14:textId="77777777" w:rsidTr="00CA13C9">
        <w:trPr>
          <w:tblHeader/>
        </w:trPr>
        <w:tc>
          <w:tcPr>
            <w:tcW w:w="1710" w:type="dxa"/>
            <w:shd w:val="clear" w:color="auto" w:fill="auto"/>
            <w:vAlign w:val="bottom"/>
          </w:tcPr>
          <w:p w14:paraId="61D8CBC9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50EBCE1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  <w:vAlign w:val="bottom"/>
          </w:tcPr>
          <w:p w14:paraId="3170DBEE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1B20B48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  <w:vAlign w:val="bottom"/>
          </w:tcPr>
          <w:p w14:paraId="3667B07C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</w:t>
            </w:r>
          </w:p>
          <w:p w14:paraId="42EA4B08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14D3E69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  <w:vAlign w:val="bottom"/>
          </w:tcPr>
          <w:p w14:paraId="7B600713" w14:textId="77777777" w:rsidR="00541AE6" w:rsidRPr="006375B5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ความสัมพันธ์ระหว่าง</w:t>
            </w:r>
          </w:p>
          <w:p w14:paraId="2DFC684D" w14:textId="77777777" w:rsidR="00541AE6" w:rsidRPr="006375B5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541AE6" w:rsidRPr="006375B5" w14:paraId="176BDD84" w14:textId="77777777" w:rsidTr="00CA13C9">
        <w:tc>
          <w:tcPr>
            <w:tcW w:w="1710" w:type="dxa"/>
            <w:shd w:val="clear" w:color="auto" w:fill="auto"/>
          </w:tcPr>
          <w:p w14:paraId="1D761ED3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เงินลงทุนอื่น </w:t>
            </w:r>
            <w:r w:rsidRPr="006375B5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-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ตราสารทุนที่ไม่อยู่ในความต้องการของตลาด</w:t>
            </w:r>
          </w:p>
        </w:tc>
        <w:tc>
          <w:tcPr>
            <w:tcW w:w="236" w:type="dxa"/>
            <w:shd w:val="clear" w:color="auto" w:fill="auto"/>
          </w:tcPr>
          <w:p w14:paraId="57893D5F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</w:tcPr>
          <w:p w14:paraId="4704529B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i/>
                <w:iCs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eastAsia="en-US" w:bidi="th-TH"/>
              </w:rPr>
              <w:t>วิธีคิดลดกระแสเงินสด</w:t>
            </w:r>
          </w:p>
        </w:tc>
        <w:tc>
          <w:tcPr>
            <w:tcW w:w="236" w:type="dxa"/>
            <w:shd w:val="clear" w:color="auto" w:fill="auto"/>
          </w:tcPr>
          <w:p w14:paraId="0BE1F022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</w:tcPr>
          <w:p w14:paraId="75C60A6F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</w:t>
            </w:r>
          </w:p>
          <w:p w14:paraId="498B4C78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  <w:shd w:val="clear" w:color="auto" w:fill="auto"/>
          </w:tcPr>
          <w:p w14:paraId="00017316" w14:textId="77777777" w:rsidR="00541AE6" w:rsidRPr="006375B5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</w:tcPr>
          <w:p w14:paraId="52A8BE26" w14:textId="77777777" w:rsidR="00541AE6" w:rsidRPr="006375B5" w:rsidRDefault="00541AE6" w:rsidP="00CA13C9">
            <w:pPr>
              <w:pStyle w:val="block"/>
              <w:spacing w:after="0" w:line="240" w:lineRule="auto"/>
              <w:ind w:left="0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มูลค่ายุติธรรมที่ประมาณการไว้จะเพิ่มขึ้น (ลดลง) หาก</w:t>
            </w:r>
          </w:p>
          <w:p w14:paraId="2E93A9A0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อัตราการเติบโตของกระแสเงินสดหลังจากช่วงระยะเวลาประมาณการสูงขึ้น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 (ต่ำลง)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หรือ</w:t>
            </w:r>
          </w:p>
          <w:p w14:paraId="71DF1D17" w14:textId="77777777" w:rsidR="00541AE6" w:rsidRPr="006375B5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อัตรา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คิดลด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ต่ำลง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(</w:t>
            </w:r>
            <w:r w:rsidRPr="006375B5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สูงขึ้น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)</w:t>
            </w:r>
          </w:p>
        </w:tc>
      </w:tr>
    </w:tbl>
    <w:p w14:paraId="201DC2A2" w14:textId="77777777" w:rsidR="00541AE6" w:rsidRPr="009F20DA" w:rsidRDefault="00541AE6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0"/>
          <w:szCs w:val="20"/>
          <w:lang w:eastAsia="x-none"/>
        </w:rPr>
      </w:pPr>
    </w:p>
    <w:p w14:paraId="30C084BD" w14:textId="66986AA5" w:rsidR="00541AE6" w:rsidRDefault="00541AE6" w:rsidP="00621153">
      <w:pPr>
        <w:pStyle w:val="block"/>
        <w:spacing w:after="0" w:line="240" w:lineRule="atLeast"/>
        <w:ind w:left="0" w:right="-7" w:firstLine="567"/>
        <w:jc w:val="both"/>
        <w:rPr>
          <w:rFonts w:ascii="Angsana New" w:hAnsi="Angsana New"/>
          <w:i/>
          <w:iCs/>
          <w:sz w:val="30"/>
          <w:szCs w:val="30"/>
          <w:lang w:bidi="th-TH"/>
        </w:rPr>
      </w:pPr>
      <w:bookmarkStart w:id="17" w:name="_Hlk66816455"/>
      <w:r w:rsidRPr="006375B5">
        <w:rPr>
          <w:rFonts w:ascii="Angsana New" w:hAnsi="Angsana New"/>
          <w:i/>
          <w:iCs/>
          <w:sz w:val="30"/>
          <w:szCs w:val="30"/>
          <w:cs/>
          <w:lang w:bidi="th-TH"/>
        </w:rPr>
        <w:t>การวิเคราะห์ความอ่อนไหว</w:t>
      </w:r>
      <w:bookmarkEnd w:id="17"/>
    </w:p>
    <w:p w14:paraId="00401CAE" w14:textId="77777777" w:rsidR="00621153" w:rsidRPr="009F20DA" w:rsidRDefault="00621153" w:rsidP="00621153">
      <w:pPr>
        <w:pStyle w:val="block"/>
        <w:spacing w:after="0" w:line="240" w:lineRule="atLeast"/>
        <w:ind w:left="0" w:right="-7" w:firstLine="567"/>
        <w:jc w:val="both"/>
        <w:rPr>
          <w:rFonts w:ascii="Angsana New" w:hAnsi="Angsana New"/>
          <w:sz w:val="20"/>
          <w:lang w:bidi="th-TH"/>
        </w:rPr>
      </w:pPr>
    </w:p>
    <w:p w14:paraId="64B10FDD" w14:textId="5EEB3C12" w:rsidR="00541AE6" w:rsidRPr="006375B5" w:rsidRDefault="00541AE6" w:rsidP="0086593F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cs/>
        </w:rPr>
      </w:pPr>
      <w:r w:rsidRPr="006375B5">
        <w:rPr>
          <w:rFonts w:ascii="Angsana New" w:hAnsi="Angsana New"/>
          <w:sz w:val="30"/>
          <w:szCs w:val="30"/>
          <w:cs/>
        </w:rPr>
        <w:t>การเปลี่ยนแปลงในข้อมูลที่ไม่สามารถสังเกตได้เพียงหนึ่งอย่างซึ่งอาจเป็นไปได้อย่างมีเหตุผล ณ วันที่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CA1BDE" w:rsidRPr="006375B5">
        <w:rPr>
          <w:rFonts w:ascii="Angsana New" w:hAnsi="Angsana New" w:hint="cs"/>
          <w:sz w:val="30"/>
          <w:szCs w:val="30"/>
          <w:cs/>
        </w:rPr>
        <w:t>กันยายน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โดยถือว่าข้อมูลอื่นๆ</w:t>
      </w:r>
      <w:r w:rsidR="0086593F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คงที่จะมีผลกระทบต่อมูลค่ายุติธรรมของตราสารทุนที่วัดมูลค่าด้วยมูลค่ายุติธรรมผ่านกำไรขาดทุนเบ็ดเสร็จอื่นดังต่อไปนี้</w:t>
      </w:r>
    </w:p>
    <w:p w14:paraId="77BA7CE1" w14:textId="77777777" w:rsidR="00541AE6" w:rsidRPr="006375B5" w:rsidRDefault="00541AE6" w:rsidP="00541AE6">
      <w:pPr>
        <w:rPr>
          <w:sz w:val="10"/>
          <w:szCs w:val="10"/>
        </w:rPr>
      </w:pPr>
    </w:p>
    <w:tbl>
      <w:tblPr>
        <w:tblW w:w="9032" w:type="dxa"/>
        <w:tblInd w:w="468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87"/>
        <w:gridCol w:w="1097"/>
        <w:gridCol w:w="180"/>
        <w:gridCol w:w="980"/>
        <w:gridCol w:w="182"/>
        <w:gridCol w:w="1100"/>
        <w:gridCol w:w="182"/>
        <w:gridCol w:w="1124"/>
      </w:tblGrid>
      <w:tr w:rsidR="00541AE6" w:rsidRPr="006375B5" w14:paraId="74883A58" w14:textId="77777777" w:rsidTr="00CA13C9">
        <w:trPr>
          <w:cantSplit/>
          <w:trHeight w:val="279"/>
          <w:tblHeader/>
        </w:trPr>
        <w:tc>
          <w:tcPr>
            <w:tcW w:w="4187" w:type="dxa"/>
            <w:vMerge w:val="restart"/>
          </w:tcPr>
          <w:p w14:paraId="4855BDA5" w14:textId="77777777" w:rsidR="00541AE6" w:rsidRPr="006375B5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left="182" w:right="-79" w:hanging="18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bidi="th-TH"/>
              </w:rPr>
            </w:pPr>
          </w:p>
          <w:p w14:paraId="1C59512A" w14:textId="44696381" w:rsidR="00541AE6" w:rsidRPr="006375B5" w:rsidDel="00EC3B9E" w:rsidRDefault="00541AE6" w:rsidP="00CA13C9">
            <w:pPr>
              <w:pStyle w:val="acctfourfigures"/>
              <w:tabs>
                <w:tab w:val="decimal" w:pos="171"/>
              </w:tabs>
              <w:spacing w:line="240" w:lineRule="auto"/>
              <w:ind w:left="261" w:hanging="261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ตราสารทุนที่วัดมูลค่าด้วยมูลค่ายุติธรรมผ่านกำไรขาดทุนเบ็ดเสร็จอื่น</w:t>
            </w:r>
            <w:r w:rsidR="00174E41"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 </w:t>
            </w:r>
            <w:r w:rsidR="00174E41" w:rsidRPr="006375B5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val="en-US" w:bidi="th-TH"/>
              </w:rPr>
              <w:t>-</w:t>
            </w:r>
            <w:r w:rsidR="00174E41" w:rsidRPr="006375B5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t xml:space="preserve"> สุทธิจากภาษีเงินได้</w:t>
            </w:r>
          </w:p>
        </w:tc>
        <w:tc>
          <w:tcPr>
            <w:tcW w:w="2257" w:type="dxa"/>
            <w:gridSpan w:val="3"/>
            <w:vAlign w:val="bottom"/>
          </w:tcPr>
          <w:p w14:paraId="298B7327" w14:textId="77777777" w:rsidR="00541AE6" w:rsidRPr="006375B5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val="en-US" w:bidi="th-TH"/>
              </w:rPr>
            </w:pPr>
            <w:r w:rsidRPr="006375B5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  <w:r w:rsidRPr="006375B5">
              <w:rPr>
                <w:rFonts w:ascii="Angsana New" w:hAnsi="Angsana New" w:cs="Angsana New"/>
                <w:b w:val="0"/>
                <w:bCs/>
                <w:color w:val="FF0000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182" w:type="dxa"/>
            <w:vAlign w:val="bottom"/>
          </w:tcPr>
          <w:p w14:paraId="65CD702A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06" w:type="dxa"/>
            <w:gridSpan w:val="3"/>
            <w:shd w:val="clear" w:color="auto" w:fill="auto"/>
            <w:vAlign w:val="bottom"/>
          </w:tcPr>
          <w:p w14:paraId="1554E2A9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</w:pPr>
            <w:r w:rsidRPr="006375B5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541AE6" w:rsidRPr="006375B5" w14:paraId="560074CA" w14:textId="77777777" w:rsidTr="00CA13C9">
        <w:trPr>
          <w:cantSplit/>
          <w:trHeight w:val="862"/>
          <w:tblHeader/>
        </w:trPr>
        <w:tc>
          <w:tcPr>
            <w:tcW w:w="4187" w:type="dxa"/>
            <w:vMerge/>
          </w:tcPr>
          <w:p w14:paraId="293330B7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1097" w:type="dxa"/>
            <w:vAlign w:val="bottom"/>
          </w:tcPr>
          <w:p w14:paraId="2BE0A1F1" w14:textId="043BB54E" w:rsidR="00541AE6" w:rsidRPr="006375B5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0" w:type="dxa"/>
          </w:tcPr>
          <w:p w14:paraId="63B15CA3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80" w:type="dxa"/>
            <w:vAlign w:val="bottom"/>
          </w:tcPr>
          <w:p w14:paraId="263BBB00" w14:textId="05AC00AF" w:rsidR="00541AE6" w:rsidRPr="006375B5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ข้อสมมติลดลงร้อยละ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vAlign w:val="bottom"/>
          </w:tcPr>
          <w:p w14:paraId="5C81A40C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747F5146" w14:textId="30CB991D" w:rsidR="00541AE6" w:rsidRPr="006375B5" w:rsidRDefault="00541AE6" w:rsidP="00CA13C9">
            <w:pPr>
              <w:pStyle w:val="acctmergecolhdg"/>
              <w:spacing w:line="240" w:lineRule="auto"/>
              <w:ind w:left="-80" w:right="-8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shd w:val="clear" w:color="auto" w:fill="auto"/>
            <w:vAlign w:val="bottom"/>
          </w:tcPr>
          <w:p w14:paraId="535DE05E" w14:textId="77777777" w:rsidR="00541AE6" w:rsidRPr="006375B5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24" w:type="dxa"/>
            <w:shd w:val="clear" w:color="auto" w:fill="auto"/>
            <w:vAlign w:val="bottom"/>
          </w:tcPr>
          <w:p w14:paraId="53754C64" w14:textId="44F6CB37" w:rsidR="00541AE6" w:rsidRPr="006375B5" w:rsidRDefault="00541AE6" w:rsidP="00CA13C9">
            <w:pPr>
              <w:pStyle w:val="acctmergecolhdg"/>
              <w:spacing w:line="240" w:lineRule="auto"/>
              <w:ind w:left="-50" w:right="-78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6375B5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ข้อสมมติดลงร้อยละ </w:t>
            </w:r>
            <w:r w:rsidR="000E564C" w:rsidRPr="000E564C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</w:tr>
      <w:tr w:rsidR="00541AE6" w:rsidRPr="006375B5" w14:paraId="6E410589" w14:textId="77777777" w:rsidTr="00CA13C9">
        <w:trPr>
          <w:cantSplit/>
          <w:trHeight w:val="268"/>
          <w:tblHeader/>
        </w:trPr>
        <w:tc>
          <w:tcPr>
            <w:tcW w:w="4187" w:type="dxa"/>
          </w:tcPr>
          <w:p w14:paraId="6A8D48C4" w14:textId="77777777" w:rsidR="00541AE6" w:rsidRPr="006375B5" w:rsidRDefault="00541AE6" w:rsidP="00CA13C9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845" w:type="dxa"/>
            <w:gridSpan w:val="7"/>
            <w:vAlign w:val="bottom"/>
          </w:tcPr>
          <w:p w14:paraId="492D69CF" w14:textId="77777777" w:rsidR="00541AE6" w:rsidRPr="006375B5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541AE6" w:rsidRPr="006375B5" w14:paraId="6F8250A7" w14:textId="77777777" w:rsidTr="00CA13C9">
        <w:trPr>
          <w:cantSplit/>
          <w:trHeight w:val="279"/>
        </w:trPr>
        <w:tc>
          <w:tcPr>
            <w:tcW w:w="4187" w:type="dxa"/>
          </w:tcPr>
          <w:p w14:paraId="4F7E42B8" w14:textId="0CF56857" w:rsidR="00541AE6" w:rsidRPr="00E9492B" w:rsidRDefault="000E564C" w:rsidP="00CA13C9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E9492B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="00541AE6" w:rsidRPr="00E9492B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CA1BDE" w:rsidRPr="00E9492B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  <w:r w:rsidR="00541AE6" w:rsidRPr="00E9492B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Pr="00E9492B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2565</w:t>
            </w:r>
          </w:p>
        </w:tc>
        <w:tc>
          <w:tcPr>
            <w:tcW w:w="1097" w:type="dxa"/>
            <w:vAlign w:val="bottom"/>
          </w:tcPr>
          <w:p w14:paraId="39D260B0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0" w:type="dxa"/>
          </w:tcPr>
          <w:p w14:paraId="56D42397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3664806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25E5E4CC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7F873F0C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028AA081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1B3C3322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6375B5" w14:paraId="09ED20B3" w14:textId="77777777" w:rsidTr="00CA13C9">
        <w:trPr>
          <w:cantSplit/>
          <w:trHeight w:val="60"/>
        </w:trPr>
        <w:tc>
          <w:tcPr>
            <w:tcW w:w="4187" w:type="dxa"/>
          </w:tcPr>
          <w:p w14:paraId="755D1B70" w14:textId="77777777" w:rsidR="00541AE6" w:rsidRPr="006375B5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อัตราการ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เติบโตของกระแสเงินสดหลังจากช่วงระยะเวลา</w:t>
            </w:r>
          </w:p>
        </w:tc>
        <w:tc>
          <w:tcPr>
            <w:tcW w:w="1097" w:type="dxa"/>
            <w:vAlign w:val="bottom"/>
          </w:tcPr>
          <w:p w14:paraId="0FF292CC" w14:textId="174DAD3D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180" w:type="dxa"/>
          </w:tcPr>
          <w:p w14:paraId="67F6605E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1DBE231" w14:textId="1DBDD97F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1B816F29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F922706" w14:textId="284FF02E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34EFF4AF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748ABFCD" w14:textId="52C69BB2" w:rsidR="00541AE6" w:rsidRPr="006375B5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6375B5" w14:paraId="364FB387" w14:textId="77777777" w:rsidTr="00CA13C9">
        <w:trPr>
          <w:cantSplit/>
          <w:trHeight w:val="279"/>
        </w:trPr>
        <w:tc>
          <w:tcPr>
            <w:tcW w:w="4187" w:type="dxa"/>
          </w:tcPr>
          <w:p w14:paraId="690C2501" w14:textId="77777777" w:rsidR="00541AE6" w:rsidRPr="006375B5" w:rsidRDefault="00541AE6" w:rsidP="00CA13C9">
            <w:pPr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 xml:space="preserve">   ประมาณการ</w:t>
            </w:r>
          </w:p>
        </w:tc>
        <w:tc>
          <w:tcPr>
            <w:tcW w:w="1097" w:type="dxa"/>
            <w:vAlign w:val="bottom"/>
          </w:tcPr>
          <w:p w14:paraId="11F47720" w14:textId="21CDB04D" w:rsidR="00541AE6" w:rsidRPr="006375B5" w:rsidRDefault="002847D0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180" w:type="dxa"/>
          </w:tcPr>
          <w:p w14:paraId="6A8ABF58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7DB8010" w14:textId="7BD06A36" w:rsidR="00541AE6" w:rsidRPr="006375B5" w:rsidRDefault="007B2EE2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2847D0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ACCD1A2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E931C4D" w14:textId="6862CEBD" w:rsidR="00541AE6" w:rsidRPr="006375B5" w:rsidRDefault="006838B9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7CB197E7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441D6244" w14:textId="31A20E30" w:rsidR="00541AE6" w:rsidRPr="006375B5" w:rsidRDefault="006838B9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541AE6" w:rsidRPr="006375B5" w14:paraId="6DA4F3A0" w14:textId="77777777" w:rsidTr="00CA13C9">
        <w:trPr>
          <w:cantSplit/>
          <w:trHeight w:val="279"/>
        </w:trPr>
        <w:tc>
          <w:tcPr>
            <w:tcW w:w="4187" w:type="dxa"/>
          </w:tcPr>
          <w:p w14:paraId="2AA7204E" w14:textId="77777777" w:rsidR="00541AE6" w:rsidRPr="006375B5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อัตราคิดลด</w:t>
            </w:r>
            <w:r w:rsidRPr="006375B5">
              <w:rPr>
                <w:rFonts w:ascii="Angsana New" w:hAnsi="Angsana New"/>
                <w:sz w:val="24"/>
                <w:szCs w:val="24"/>
              </w:rPr>
              <w:t xml:space="preserve"> </w:t>
            </w:r>
          </w:p>
        </w:tc>
        <w:tc>
          <w:tcPr>
            <w:tcW w:w="1097" w:type="dxa"/>
            <w:vAlign w:val="bottom"/>
          </w:tcPr>
          <w:p w14:paraId="688F1724" w14:textId="79A06F4A" w:rsidR="00541AE6" w:rsidRPr="006375B5" w:rsidRDefault="007B2EE2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2847D0">
              <w:rPr>
                <w:rFonts w:ascii="Angsana New" w:hAnsi="Angsana New"/>
                <w:sz w:val="24"/>
                <w:szCs w:val="24"/>
                <w:lang w:val="en-US" w:bidi="th-TH"/>
              </w:rPr>
              <w:t>17)</w:t>
            </w:r>
          </w:p>
        </w:tc>
        <w:tc>
          <w:tcPr>
            <w:tcW w:w="180" w:type="dxa"/>
          </w:tcPr>
          <w:p w14:paraId="5477B2DE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F15D2FB" w14:textId="1EA0EB1A" w:rsidR="00541AE6" w:rsidRPr="006375B5" w:rsidRDefault="002847D0" w:rsidP="007B2EE2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20</w:t>
            </w:r>
          </w:p>
        </w:tc>
        <w:tc>
          <w:tcPr>
            <w:tcW w:w="182" w:type="dxa"/>
            <w:vAlign w:val="bottom"/>
          </w:tcPr>
          <w:p w14:paraId="534BA2FA" w14:textId="77777777" w:rsidR="00541AE6" w:rsidRPr="006375B5" w:rsidRDefault="00541AE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100" w:type="dxa"/>
            <w:vAlign w:val="bottom"/>
          </w:tcPr>
          <w:p w14:paraId="17B828B7" w14:textId="62AC1640" w:rsidR="00541AE6" w:rsidRPr="006375B5" w:rsidRDefault="006838B9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0EFEAA6F" w14:textId="77777777" w:rsidR="00541AE6" w:rsidRPr="006375B5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5ADD0F68" w14:textId="58432143" w:rsidR="00541AE6" w:rsidRPr="006375B5" w:rsidRDefault="006838B9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</w:tbl>
    <w:p w14:paraId="21C03324" w14:textId="77777777" w:rsidR="00A8593F" w:rsidRPr="006375B5" w:rsidRDefault="00A8593F" w:rsidP="00074552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Theme="majorBidi" w:hAnsiTheme="majorBidi" w:cstheme="majorBidi"/>
          <w:b/>
          <w:bCs/>
          <w:color w:val="000000"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lastRenderedPageBreak/>
        <w:t>นโยบาย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การจัดการความเสี่ยงทางด้านการเงิน</w:t>
      </w:r>
    </w:p>
    <w:p w14:paraId="6576B6EE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contextualSpacing/>
        <w:jc w:val="thaiDistribute"/>
        <w:rPr>
          <w:rFonts w:asciiTheme="majorBidi" w:hAnsiTheme="majorBidi" w:cstheme="majorBidi"/>
          <w:b/>
          <w:bCs/>
          <w:color w:val="000000"/>
          <w:sz w:val="14"/>
          <w:szCs w:val="14"/>
        </w:rPr>
      </w:pPr>
    </w:p>
    <w:p w14:paraId="4A86B741" w14:textId="34A779AB" w:rsidR="00A8593F" w:rsidRPr="006375B5" w:rsidRDefault="00A8593F" w:rsidP="00A8593F">
      <w:pPr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  <w:cs/>
        </w:rPr>
        <w:t>กรอบการบริหารจัดการความเสี่ยง</w:t>
      </w:r>
      <w:r w:rsidRPr="006375B5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2D3108A3" w14:textId="77777777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4662DF65" w14:textId="77777777" w:rsidR="006C025E" w:rsidRPr="006375B5" w:rsidRDefault="006C025E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267F7E47" w14:textId="6D722D30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41C2D4F" w14:textId="77777777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4802D610" w14:textId="77777777" w:rsidR="00A8593F" w:rsidRPr="006375B5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2FDAFDA7" w14:textId="251D4534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7C5B117A" w14:textId="61419F4E" w:rsidR="007069F4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6375B5">
        <w:rPr>
          <w:rFonts w:ascii="Angsana New" w:hAnsi="Angsana New"/>
          <w:i/>
          <w:iCs/>
          <w:sz w:val="30"/>
          <w:szCs w:val="30"/>
        </w:rPr>
        <w:t>(</w:t>
      </w:r>
      <w:r w:rsidR="009671F1" w:rsidRPr="006375B5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6375B5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1</w:t>
      </w:r>
      <w:r w:rsidRPr="006375B5">
        <w:rPr>
          <w:rFonts w:ascii="Angsana New" w:hAnsi="Angsana New"/>
          <w:i/>
          <w:iCs/>
          <w:sz w:val="30"/>
          <w:szCs w:val="30"/>
        </w:rPr>
        <w:t>)</w:t>
      </w:r>
      <w:r w:rsidR="00B02D2B" w:rsidRPr="006375B5">
        <w:rPr>
          <w:rFonts w:ascii="Angsana New" w:hAnsi="Angsana New"/>
          <w:i/>
          <w:iCs/>
          <w:sz w:val="30"/>
          <w:szCs w:val="30"/>
        </w:rPr>
        <w:t xml:space="preserve">    </w:t>
      </w:r>
      <w:r w:rsidRPr="006375B5">
        <w:rPr>
          <w:rFonts w:ascii="Angsana New" w:hAnsi="Angsana New"/>
          <w:i/>
          <w:iCs/>
          <w:sz w:val="30"/>
          <w:szCs w:val="30"/>
        </w:rPr>
        <w:t xml:space="preserve">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ความเสี่ยงด้านเครดิต</w:t>
      </w:r>
    </w:p>
    <w:p w14:paraId="4043A7F0" w14:textId="77777777" w:rsidR="00A8593F" w:rsidRPr="006375B5" w:rsidRDefault="00A8593F" w:rsidP="007E1928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ซึ่งโดยส่วนใหญ่เกิดจากลูกหนี้ที่เป็นลูกค้าและเงินลงทุนในตราสารหนี้ของกลุ่มบริษัท</w:t>
      </w:r>
    </w:p>
    <w:p w14:paraId="7E8E74E8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EF24F92" w14:textId="192E85B3" w:rsidR="009F65B4" w:rsidRPr="008E1AB1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8E1AB1">
        <w:rPr>
          <w:rFonts w:asciiTheme="majorBidi" w:hAnsiTheme="majorBidi" w:cstheme="majorBidi"/>
          <w:sz w:val="30"/>
          <w:szCs w:val="30"/>
        </w:rPr>
        <w:t>(</w:t>
      </w:r>
      <w:r w:rsidR="009671F1" w:rsidRPr="008E1AB1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8E1AB1">
        <w:rPr>
          <w:rFonts w:asciiTheme="majorBidi" w:hAnsiTheme="majorBidi" w:cstheme="majorBidi"/>
          <w:sz w:val="30"/>
          <w:szCs w:val="30"/>
        </w:rPr>
        <w:t>.</w:t>
      </w:r>
      <w:r w:rsidR="000E564C" w:rsidRPr="008E1AB1">
        <w:rPr>
          <w:rFonts w:asciiTheme="majorBidi" w:hAnsiTheme="majorBidi" w:cstheme="majorBidi"/>
          <w:sz w:val="30"/>
          <w:szCs w:val="30"/>
        </w:rPr>
        <w:t>1</w:t>
      </w:r>
      <w:r w:rsidRPr="008E1AB1">
        <w:rPr>
          <w:rFonts w:asciiTheme="majorBidi" w:hAnsiTheme="majorBidi" w:cstheme="majorBidi"/>
          <w:sz w:val="30"/>
          <w:szCs w:val="30"/>
        </w:rPr>
        <w:t>.</w:t>
      </w:r>
      <w:r w:rsidR="000E564C" w:rsidRPr="008E1AB1">
        <w:rPr>
          <w:rFonts w:asciiTheme="majorBidi" w:hAnsiTheme="majorBidi" w:cstheme="majorBidi"/>
          <w:sz w:val="30"/>
          <w:szCs w:val="30"/>
        </w:rPr>
        <w:t>1</w:t>
      </w:r>
      <w:r w:rsidRPr="008E1AB1">
        <w:rPr>
          <w:rFonts w:asciiTheme="majorBidi" w:hAnsiTheme="majorBidi" w:cstheme="majorBidi"/>
          <w:sz w:val="30"/>
          <w:szCs w:val="30"/>
        </w:rPr>
        <w:t xml:space="preserve">) </w:t>
      </w:r>
      <w:r w:rsidRPr="008E1AB1">
        <w:rPr>
          <w:rFonts w:asciiTheme="majorBidi" w:hAnsiTheme="majorBidi" w:cstheme="majorBidi"/>
          <w:sz w:val="30"/>
          <w:szCs w:val="30"/>
          <w:cs/>
        </w:rPr>
        <w:t>ลูกหนี้การค้า</w:t>
      </w:r>
    </w:p>
    <w:p w14:paraId="6AE51269" w14:textId="2FBF38B3" w:rsidR="009F65B4" w:rsidRPr="007B4C86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 จะเสนอระยะเวลาและเงื่อนไขทางการค้า กลุ่มบริษัทจะทบทวนวงเงินยอดขายจะกำหนดไว้สำหรับลูกค้าแต่ละรายและจะทบทวนเป็นราย</w:t>
      </w:r>
      <w:r w:rsidR="00CF0B4A"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ปี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 xml:space="preserve"> </w:t>
      </w:r>
    </w:p>
    <w:p w14:paraId="71002719" w14:textId="42DB8689" w:rsidR="009F65B4" w:rsidRDefault="009F65B4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AC51586" w14:textId="77777777" w:rsidR="004474D7" w:rsidRPr="006375B5" w:rsidRDefault="004474D7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DE8EC16" w14:textId="77777777" w:rsidR="009F65B4" w:rsidRPr="007B4C86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lastRenderedPageBreak/>
        <w:t>กลุ่มบริษัทมีการติดตามยอดคงค้างของลูกหนี้การค้าอย่างสม่ำเสมอ 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ลูกหนี้แต่ละราย และสะท้อนผลแตกต่างระหว่างสภาวะเศรษฐกิจในอดีตที่ผ่านมา 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5BB5C129" w14:textId="77777777" w:rsidR="009F65B4" w:rsidRPr="006375B5" w:rsidRDefault="009F65B4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6C0326F" w14:textId="743C37C1" w:rsidR="009F65B4" w:rsidRPr="007B4C86" w:rsidRDefault="009F65B4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bookmarkStart w:id="18" w:name="_Hlk83751453"/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="007B4C86">
        <w:rPr>
          <w:rFonts w:asciiTheme="majorBidi" w:hAnsiTheme="majorBidi" w:cstheme="majorBidi"/>
          <w:spacing w:val="-4"/>
          <w:sz w:val="30"/>
          <w:szCs w:val="30"/>
        </w:rPr>
        <w:br/>
      </w:r>
      <w:r w:rsidR="00B963D3" w:rsidRPr="007B4C86">
        <w:rPr>
          <w:rFonts w:asciiTheme="majorBidi" w:hAnsiTheme="majorBidi" w:cstheme="majorBidi"/>
          <w:spacing w:val="-4"/>
          <w:sz w:val="30"/>
          <w:szCs w:val="30"/>
        </w:rPr>
        <w:t>30</w:t>
      </w:r>
      <w:r w:rsidRPr="007B4C86">
        <w:rPr>
          <w:rFonts w:asciiTheme="majorBidi" w:hAnsiTheme="majorBidi" w:cstheme="majorBidi"/>
          <w:spacing w:val="-4"/>
          <w:sz w:val="30"/>
          <w:szCs w:val="30"/>
        </w:rPr>
        <w:t xml:space="preserve"> - </w:t>
      </w:r>
      <w:r w:rsidR="00B963D3" w:rsidRPr="007B4C86">
        <w:rPr>
          <w:rFonts w:asciiTheme="majorBidi" w:hAnsiTheme="majorBidi" w:cstheme="majorBidi"/>
          <w:spacing w:val="-4"/>
          <w:sz w:val="30"/>
          <w:szCs w:val="30"/>
        </w:rPr>
        <w:t>60</w:t>
      </w:r>
      <w:r w:rsidRPr="007B4C86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วัน 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  <w:cs/>
        </w:rPr>
        <w:t>(</w:t>
      </w:r>
      <w:r w:rsidR="000E564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2564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: </w:t>
      </w:r>
      <w:r w:rsidR="000E564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30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="00501BD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-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="000E564C"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60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 xml:space="preserve"> 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  <w:cs/>
        </w:rPr>
        <w:t>วัน</w:t>
      </w:r>
      <w:r w:rsidRPr="00E9492B">
        <w:rPr>
          <w:rFonts w:asciiTheme="majorBidi" w:hAnsiTheme="majorBidi" w:cstheme="majorBidi"/>
          <w:i/>
          <w:iCs/>
          <w:spacing w:val="-4"/>
          <w:sz w:val="30"/>
          <w:szCs w:val="30"/>
        </w:rPr>
        <w:t>)</w:t>
      </w:r>
    </w:p>
    <w:p w14:paraId="1A4D6B97" w14:textId="77777777" w:rsidR="00CF0B4A" w:rsidRPr="006375B5" w:rsidRDefault="00CF0B4A" w:rsidP="009F65B4">
      <w:pPr>
        <w:tabs>
          <w:tab w:val="clear" w:pos="454"/>
          <w:tab w:val="clear" w:pos="907"/>
          <w:tab w:val="left" w:pos="1170"/>
          <w:tab w:val="left" w:pos="1350"/>
        </w:tabs>
        <w:spacing w:line="240" w:lineRule="auto"/>
        <w:ind w:left="1170"/>
        <w:jc w:val="thaiDistribute"/>
        <w:rPr>
          <w:rFonts w:ascii="Angsana New" w:hAnsi="Angsana New"/>
          <w:i/>
          <w:iCs/>
        </w:rPr>
      </w:pPr>
    </w:p>
    <w:bookmarkEnd w:id="18"/>
    <w:p w14:paraId="349890C0" w14:textId="3D9F9902" w:rsidR="00786E79" w:rsidRPr="007B4C86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7B4C86">
        <w:rPr>
          <w:rFonts w:asciiTheme="majorBidi" w:hAnsiTheme="majorBidi" w:cstheme="majorBidi"/>
          <w:sz w:val="30"/>
          <w:szCs w:val="30"/>
        </w:rPr>
        <w:t>(</w:t>
      </w:r>
      <w:r w:rsidR="00E97A29" w:rsidRPr="007B4C86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1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2</w:t>
      </w:r>
      <w:r w:rsidRPr="007B4C86">
        <w:rPr>
          <w:rFonts w:asciiTheme="majorBidi" w:hAnsiTheme="majorBidi" w:cstheme="majorBidi"/>
          <w:sz w:val="30"/>
          <w:szCs w:val="30"/>
        </w:rPr>
        <w:t>)</w:t>
      </w:r>
      <w:r w:rsidR="007B4C86">
        <w:rPr>
          <w:rFonts w:asciiTheme="majorBidi" w:hAnsiTheme="majorBidi" w:cstheme="majorBidi"/>
          <w:sz w:val="30"/>
          <w:szCs w:val="30"/>
        </w:rPr>
        <w:t xml:space="preserve"> </w:t>
      </w:r>
      <w:r w:rsidRPr="007B4C86">
        <w:rPr>
          <w:rFonts w:asciiTheme="majorBidi" w:hAnsiTheme="majorBidi" w:cstheme="majorBidi"/>
          <w:sz w:val="30"/>
          <w:szCs w:val="30"/>
          <w:cs/>
        </w:rPr>
        <w:t xml:space="preserve">เงินสดและรายการเทียบเท่าเงินสด </w:t>
      </w:r>
    </w:p>
    <w:p w14:paraId="05212B1F" w14:textId="77777777" w:rsidR="00A8593F" w:rsidRPr="007B4C86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ความเสี่ยงด้านเครดิตของ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ที่เกิดจากเงินสดและรายการเทียบเท่าเงินสด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มี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จำกัดเนื่องจากคู่สัญญาเป็นธนาคารและสถาบันการเงิน ซึ่ง</w:t>
      </w:r>
      <w:r w:rsidRPr="007B4C86">
        <w:rPr>
          <w:rFonts w:asciiTheme="majorBidi" w:hAnsiTheme="majorBidi" w:cstheme="majorBidi" w:hint="cs"/>
          <w:spacing w:val="-4"/>
          <w:sz w:val="30"/>
          <w:szCs w:val="30"/>
          <w:cs/>
        </w:rPr>
        <w:t>กลุ่มบริษัท</w:t>
      </w:r>
      <w:r w:rsidRPr="007B4C86">
        <w:rPr>
          <w:rFonts w:asciiTheme="majorBidi" w:hAnsiTheme="majorBidi" w:cstheme="majorBidi"/>
          <w:spacing w:val="-4"/>
          <w:sz w:val="30"/>
          <w:szCs w:val="30"/>
          <w:cs/>
        </w:rPr>
        <w:t>พิจารณาว่ามีความเสี่ยงด้านเครดิตต่ำ</w:t>
      </w:r>
    </w:p>
    <w:p w14:paraId="647FE8E6" w14:textId="77777777" w:rsidR="00A8593F" w:rsidRPr="006375B5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0"/>
          <w:szCs w:val="20"/>
        </w:rPr>
      </w:pPr>
    </w:p>
    <w:p w14:paraId="74C1B2EA" w14:textId="792C2195" w:rsidR="00A8593F" w:rsidRPr="007B4C86" w:rsidRDefault="00A8593F" w:rsidP="007B4C86">
      <w:pPr>
        <w:pStyle w:val="block"/>
        <w:spacing w:after="0" w:line="240" w:lineRule="auto"/>
        <w:ind w:left="1260" w:right="-7" w:hanging="450"/>
        <w:jc w:val="both"/>
        <w:rPr>
          <w:rFonts w:asciiTheme="majorBidi" w:hAnsiTheme="majorBidi" w:cstheme="majorBidi"/>
          <w:sz w:val="30"/>
          <w:szCs w:val="30"/>
        </w:rPr>
      </w:pPr>
      <w:r w:rsidRPr="007B4C86">
        <w:rPr>
          <w:rFonts w:asciiTheme="majorBidi" w:hAnsiTheme="majorBidi" w:cstheme="majorBidi"/>
          <w:sz w:val="30"/>
          <w:szCs w:val="30"/>
        </w:rPr>
        <w:t>(</w:t>
      </w:r>
      <w:r w:rsidR="00E97A29" w:rsidRPr="007B4C86">
        <w:rPr>
          <w:rFonts w:asciiTheme="majorBidi" w:hAnsiTheme="majorBidi" w:cstheme="majorBidi" w:hint="cs"/>
          <w:sz w:val="30"/>
          <w:szCs w:val="30"/>
          <w:cs/>
        </w:rPr>
        <w:t>ข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1</w:t>
      </w:r>
      <w:r w:rsidRPr="007B4C86">
        <w:rPr>
          <w:rFonts w:asciiTheme="majorBidi" w:hAnsiTheme="majorBidi" w:cstheme="majorBidi"/>
          <w:sz w:val="30"/>
          <w:szCs w:val="30"/>
        </w:rPr>
        <w:t>.</w:t>
      </w:r>
      <w:r w:rsidR="000E564C" w:rsidRPr="007B4C86">
        <w:rPr>
          <w:rFonts w:asciiTheme="majorBidi" w:hAnsiTheme="majorBidi" w:cstheme="majorBidi"/>
          <w:sz w:val="30"/>
          <w:szCs w:val="30"/>
        </w:rPr>
        <w:t>3</w:t>
      </w:r>
      <w:r w:rsidRPr="007B4C86">
        <w:rPr>
          <w:rFonts w:asciiTheme="majorBidi" w:hAnsiTheme="majorBidi" w:cstheme="majorBidi"/>
          <w:sz w:val="30"/>
          <w:szCs w:val="30"/>
        </w:rPr>
        <w:t xml:space="preserve">) </w:t>
      </w:r>
      <w:r w:rsidRPr="007B4C86">
        <w:rPr>
          <w:rFonts w:asciiTheme="majorBidi" w:hAnsiTheme="majorBidi" w:cstheme="majorBidi"/>
          <w:sz w:val="30"/>
          <w:szCs w:val="30"/>
          <w:cs/>
        </w:rPr>
        <w:t>การค้ำประกัน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 </w:t>
      </w:r>
    </w:p>
    <w:p w14:paraId="45F9B225" w14:textId="16502130" w:rsidR="00A8593F" w:rsidRPr="007B4C86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z w:val="30"/>
          <w:szCs w:val="30"/>
        </w:rPr>
      </w:pP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กลุ่มบริษัทมีนโยบายให้การค้ำประกันทางการเงินแก่หนี้สินของบริษัทย่อยเท่านั้น ณ วันที่ </w:t>
      </w:r>
      <w:r w:rsidR="000E564C" w:rsidRPr="007B4C86">
        <w:rPr>
          <w:rFonts w:asciiTheme="majorBidi" w:hAnsiTheme="majorBidi" w:cstheme="majorBidi" w:hint="cs"/>
          <w:sz w:val="30"/>
          <w:szCs w:val="30"/>
        </w:rPr>
        <w:t>30</w:t>
      </w:r>
      <w:r w:rsidRPr="007B4C86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7B4C86">
        <w:rPr>
          <w:rFonts w:asciiTheme="majorBidi" w:hAnsiTheme="majorBidi" w:cstheme="majorBidi" w:hint="cs"/>
          <w:sz w:val="30"/>
          <w:szCs w:val="30"/>
        </w:rPr>
        <w:t>256</w:t>
      </w:r>
      <w:r w:rsidR="000E564C" w:rsidRPr="007B4C86">
        <w:rPr>
          <w:rFonts w:asciiTheme="majorBidi" w:hAnsiTheme="majorBidi" w:cstheme="majorBidi"/>
          <w:sz w:val="30"/>
          <w:szCs w:val="30"/>
        </w:rPr>
        <w:t>5</w:t>
      </w:r>
      <w:r w:rsidRPr="007B4C86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>กลุ่มบริษัทออกหนังสือค้ำประกันวงเงินสินเชื่อกับธนาคารสำหรับบริษัทย่อย</w:t>
      </w:r>
      <w:r w:rsidR="009D1C95" w:rsidRPr="007B4C86">
        <w:rPr>
          <w:rFonts w:asciiTheme="majorBidi" w:hAnsiTheme="majorBidi" w:cstheme="majorBidi" w:hint="cs"/>
          <w:sz w:val="30"/>
          <w:szCs w:val="30"/>
          <w:cs/>
        </w:rPr>
        <w:t>หลาย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 xml:space="preserve">แห่ง </w:t>
      </w:r>
      <w:r w:rsidR="007B4C86">
        <w:rPr>
          <w:rFonts w:asciiTheme="majorBidi" w:hAnsiTheme="majorBidi" w:cstheme="majorBidi"/>
          <w:sz w:val="30"/>
          <w:szCs w:val="30"/>
        </w:rPr>
        <w:br/>
      </w:r>
      <w:r w:rsidRPr="007B4C86">
        <w:rPr>
          <w:rFonts w:asciiTheme="majorBidi" w:hAnsiTheme="majorBidi" w:cstheme="majorBidi" w:hint="cs"/>
          <w:sz w:val="30"/>
          <w:szCs w:val="30"/>
        </w:rPr>
        <w:t>(</w:t>
      </w:r>
      <w:r w:rsidRPr="007B4C86">
        <w:rPr>
          <w:rFonts w:asciiTheme="majorBidi" w:hAnsiTheme="majorBidi" w:cstheme="majorBidi" w:hint="cs"/>
          <w:sz w:val="30"/>
          <w:szCs w:val="30"/>
          <w:cs/>
        </w:rPr>
        <w:t>ดูหมายเหตุ ข้อ</w:t>
      </w:r>
      <w:r w:rsidRPr="007B4C86">
        <w:rPr>
          <w:rFonts w:asciiTheme="majorBidi" w:hAnsiTheme="majorBidi" w:cstheme="majorBidi"/>
          <w:sz w:val="30"/>
          <w:szCs w:val="30"/>
        </w:rPr>
        <w:t xml:space="preserve"> </w:t>
      </w:r>
      <w:r w:rsidR="008854FE" w:rsidRPr="007B4C86">
        <w:rPr>
          <w:rFonts w:asciiTheme="majorBidi" w:hAnsiTheme="majorBidi" w:cstheme="majorBidi"/>
          <w:sz w:val="30"/>
          <w:szCs w:val="30"/>
        </w:rPr>
        <w:t>6</w:t>
      </w:r>
      <w:r w:rsidRPr="007B4C86">
        <w:rPr>
          <w:rFonts w:asciiTheme="majorBidi" w:hAnsiTheme="majorBidi" w:cstheme="majorBidi"/>
          <w:sz w:val="30"/>
          <w:szCs w:val="30"/>
        </w:rPr>
        <w:t>)</w:t>
      </w:r>
    </w:p>
    <w:p w14:paraId="17340817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left" w:pos="720"/>
        </w:tabs>
        <w:ind w:left="540" w:right="-25" w:hanging="9"/>
        <w:jc w:val="thaiDistribute"/>
        <w:rPr>
          <w:rFonts w:ascii="Angsana New" w:hAnsi="Angsana New"/>
          <w:sz w:val="16"/>
          <w:szCs w:val="16"/>
        </w:rPr>
      </w:pPr>
    </w:p>
    <w:p w14:paraId="714CFEE6" w14:textId="1FFB35BE" w:rsidR="00A8593F" w:rsidRPr="007B4C86" w:rsidRDefault="00A8593F" w:rsidP="007B4C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7B4C86">
        <w:rPr>
          <w:rFonts w:ascii="Angsana New" w:hAnsi="Angsana New"/>
          <w:i/>
          <w:iCs/>
          <w:sz w:val="30"/>
          <w:szCs w:val="30"/>
        </w:rPr>
        <w:t>(</w:t>
      </w:r>
      <w:r w:rsidR="00E97A29" w:rsidRPr="006375B5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6375B5">
        <w:rPr>
          <w:rFonts w:ascii="Angsana New" w:hAnsi="Angsana New"/>
          <w:i/>
          <w:iCs/>
          <w:sz w:val="30"/>
          <w:szCs w:val="30"/>
        </w:rPr>
        <w:t>.</w:t>
      </w:r>
      <w:r w:rsidR="000E564C" w:rsidRPr="000E564C">
        <w:rPr>
          <w:rFonts w:ascii="Angsana New" w:hAnsi="Angsana New"/>
          <w:i/>
          <w:iCs/>
          <w:sz w:val="30"/>
          <w:szCs w:val="30"/>
        </w:rPr>
        <w:t>2</w:t>
      </w:r>
      <w:r w:rsidRPr="006375B5">
        <w:rPr>
          <w:rFonts w:ascii="Angsana New" w:hAnsi="Angsana New"/>
          <w:i/>
          <w:iCs/>
          <w:sz w:val="30"/>
          <w:szCs w:val="30"/>
        </w:rPr>
        <w:t>)</w:t>
      </w:r>
      <w:r w:rsidR="00B02D2B" w:rsidRPr="006375B5">
        <w:rPr>
          <w:rFonts w:ascii="Angsana New" w:hAnsi="Angsana New"/>
          <w:i/>
          <w:iCs/>
          <w:sz w:val="30"/>
          <w:szCs w:val="30"/>
        </w:rPr>
        <w:t xml:space="preserve">   </w:t>
      </w:r>
      <w:r w:rsidR="007B4C86">
        <w:rPr>
          <w:rFonts w:ascii="Angsana New" w:hAnsi="Angsana New"/>
          <w:i/>
          <w:iCs/>
          <w:sz w:val="30"/>
          <w:szCs w:val="30"/>
        </w:rPr>
        <w:t xml:space="preserve">  </w:t>
      </w:r>
      <w:r w:rsidRPr="006375B5">
        <w:rPr>
          <w:rFonts w:ascii="Angsana New" w:hAnsi="Angsana New"/>
          <w:i/>
          <w:iCs/>
          <w:sz w:val="30"/>
          <w:szCs w:val="30"/>
          <w:cs/>
        </w:rPr>
        <w:t>ความเสี่ยงด้านสภาพคล่อง</w:t>
      </w:r>
      <w:r w:rsidRPr="007B4C86">
        <w:rPr>
          <w:rFonts w:ascii="Angsana New" w:hAnsi="Angsana New"/>
          <w:i/>
          <w:iCs/>
          <w:sz w:val="30"/>
          <w:szCs w:val="30"/>
          <w:cs/>
        </w:rPr>
        <w:t xml:space="preserve"> </w:t>
      </w:r>
    </w:p>
    <w:p w14:paraId="31DBB48B" w14:textId="77777777" w:rsidR="00A8593F" w:rsidRPr="006375B5" w:rsidRDefault="00A8593F" w:rsidP="007B4C86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กำกับดูแลความเสี่ยง</w:t>
      </w:r>
      <w:r w:rsidRPr="006375B5">
        <w:rPr>
          <w:rFonts w:ascii="Angsana New" w:hAnsi="Angsana New" w:hint="cs"/>
          <w:sz w:val="30"/>
          <w:szCs w:val="30"/>
          <w:cs/>
        </w:rPr>
        <w:t>ด้าน</w:t>
      </w:r>
      <w:r w:rsidRPr="006375B5">
        <w:rPr>
          <w:rFonts w:ascii="Angsana New" w:hAnsi="Angsana New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</w:t>
      </w:r>
      <w:r w:rsidRPr="006375B5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6375B5">
        <w:rPr>
          <w:rFonts w:ascii="Angsana New" w:hAnsi="Angsana New"/>
          <w:sz w:val="30"/>
          <w:szCs w:val="30"/>
          <w:cs/>
        </w:rPr>
        <w:t>และลดผลกระทบจากความผันผวนในกระแสเงินสด</w:t>
      </w:r>
      <w:r w:rsidRPr="006375B5">
        <w:rPr>
          <w:rFonts w:ascii="Angsana New" w:hAnsi="Angsana New" w:hint="cs"/>
          <w:sz w:val="30"/>
          <w:szCs w:val="30"/>
          <w:cs/>
        </w:rPr>
        <w:t xml:space="preserve"> </w:t>
      </w:r>
    </w:p>
    <w:p w14:paraId="54A9FD0E" w14:textId="77777777" w:rsidR="00A8593F" w:rsidRPr="007B4C86" w:rsidRDefault="00A8593F" w:rsidP="00AB342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rPr>
          <w:rFonts w:ascii="Angsana New" w:hAnsi="Angsana New"/>
          <w:sz w:val="22"/>
          <w:szCs w:val="22"/>
        </w:rPr>
      </w:pPr>
    </w:p>
    <w:p w14:paraId="185DE3A5" w14:textId="77777777" w:rsidR="00A8593F" w:rsidRPr="006375B5" w:rsidRDefault="00A8593F" w:rsidP="00E7493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ณ วันที่รายงาน</w:t>
      </w:r>
      <w:r w:rsidRPr="006375B5">
        <w:rPr>
          <w:rFonts w:ascii="Angsana New" w:hAnsi="Angsana New" w:hint="cs"/>
          <w:sz w:val="30"/>
          <w:szCs w:val="30"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โดยจำนวนเงินเป็นจำนวนขั้นต้นซึ่งไม่ได้คิดลด รวมดอกเบี้ยตามสัญญาและไม่รวมผลกระทบหาก</w:t>
      </w:r>
      <w:r w:rsidRPr="006375B5">
        <w:rPr>
          <w:rFonts w:ascii="Angsana New" w:hAnsi="Angsana New"/>
          <w:sz w:val="30"/>
          <w:szCs w:val="30"/>
          <w:cs/>
        </w:rPr>
        <w:t>หักกลบตามสัญญา</w:t>
      </w:r>
    </w:p>
    <w:p w14:paraId="64F2F772" w14:textId="5DAE5D64" w:rsidR="004474D7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2"/>
          <w:szCs w:val="22"/>
        </w:rPr>
      </w:pPr>
      <w:r>
        <w:rPr>
          <w:rFonts w:ascii="Angsana New" w:hAnsi="Angsana New"/>
          <w:sz w:val="22"/>
          <w:szCs w:val="22"/>
        </w:rPr>
        <w:br w:type="page"/>
      </w:r>
    </w:p>
    <w:tbl>
      <w:tblPr>
        <w:tblStyle w:val="TableGrid"/>
        <w:tblW w:w="9410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A8593F" w:rsidRPr="006375B5" w14:paraId="1F47DD32" w14:textId="77777777" w:rsidTr="007B4C86">
        <w:tc>
          <w:tcPr>
            <w:tcW w:w="2975" w:type="dxa"/>
            <w:vAlign w:val="bottom"/>
          </w:tcPr>
          <w:p w14:paraId="580BCDB1" w14:textId="77777777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57DEF41D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A8593F" w:rsidRPr="006375B5" w14:paraId="65E8944F" w14:textId="77777777" w:rsidTr="007B4C86">
        <w:tc>
          <w:tcPr>
            <w:tcW w:w="2975" w:type="dxa"/>
          </w:tcPr>
          <w:p w14:paraId="22FD86C8" w14:textId="77777777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328624C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F4FEDED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686781B9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6375B5" w14:paraId="4B212C9F" w14:textId="77777777" w:rsidTr="007B4C86">
        <w:tc>
          <w:tcPr>
            <w:tcW w:w="2975" w:type="dxa"/>
            <w:vAlign w:val="bottom"/>
            <w:hideMark/>
          </w:tcPr>
          <w:p w14:paraId="268E8F70" w14:textId="0EFE8CAA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990" w:type="dxa"/>
            <w:vAlign w:val="bottom"/>
            <w:hideMark/>
          </w:tcPr>
          <w:p w14:paraId="46219560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116C6DFA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07C3CB18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7D52FED4" w14:textId="5384102F" w:rsidR="00A8593F" w:rsidRPr="006375B5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7407042C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4C38013F" w14:textId="5B15C369" w:rsidR="00A8593F" w:rsidRPr="006375B5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1B94B212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32800A65" w14:textId="48660730" w:rsidR="00A8593F" w:rsidRPr="006375B5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751BA4D2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408F0E37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6375B5" w14:paraId="20F02D76" w14:textId="77777777" w:rsidTr="007B4C86">
        <w:tc>
          <w:tcPr>
            <w:tcW w:w="2975" w:type="dxa"/>
          </w:tcPr>
          <w:p w14:paraId="52B9A508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36FCF282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20DE1" w:rsidRPr="006375B5" w14:paraId="70228D3C" w14:textId="77777777" w:rsidTr="007B4C86">
        <w:tc>
          <w:tcPr>
            <w:tcW w:w="2975" w:type="dxa"/>
          </w:tcPr>
          <w:p w14:paraId="593AF9DE" w14:textId="3883B56A" w:rsidR="00620DE1" w:rsidRPr="006375B5" w:rsidRDefault="00620DE1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4690A10D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357F3CAD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6D47813A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6B3579BD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7D8C489C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09CA79BE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7AD253F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087AB6B6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66C008E8" w14:textId="77777777" w:rsidR="00620DE1" w:rsidRPr="006375B5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6375B5" w14:paraId="7A814039" w14:textId="77777777" w:rsidTr="007B4C86">
        <w:tc>
          <w:tcPr>
            <w:tcW w:w="2975" w:type="dxa"/>
            <w:vAlign w:val="bottom"/>
            <w:hideMark/>
          </w:tcPr>
          <w:p w14:paraId="64248DA1" w14:textId="77777777" w:rsidR="00A8593F" w:rsidRPr="006375B5" w:rsidRDefault="00A8593F" w:rsidP="0062672E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695A41C9" w14:textId="13BEBEE4" w:rsidR="00BB461D" w:rsidRPr="006375B5" w:rsidRDefault="00EF46AA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3,810</w:t>
            </w:r>
          </w:p>
        </w:tc>
        <w:tc>
          <w:tcPr>
            <w:tcW w:w="272" w:type="dxa"/>
            <w:vAlign w:val="bottom"/>
          </w:tcPr>
          <w:p w14:paraId="469AB63A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384DB2BA" w14:textId="4EBF2509" w:rsidR="00A8593F" w:rsidRPr="006375B5" w:rsidRDefault="00D27FEC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EF46AA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EF46AA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2" w:type="dxa"/>
            <w:vAlign w:val="bottom"/>
          </w:tcPr>
          <w:p w14:paraId="17CE536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161607E" w14:textId="60A886F6" w:rsidR="00BB461D" w:rsidRPr="006375B5" w:rsidRDefault="00EF46AA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4"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6FBF9AB6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49F2943" w14:textId="3C4E6282" w:rsidR="00BB461D" w:rsidRPr="006375B5" w:rsidRDefault="00EF46AA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vAlign w:val="bottom"/>
          </w:tcPr>
          <w:p w14:paraId="08FEAD9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2D56EAFA" w14:textId="166C50AB" w:rsidR="00A8593F" w:rsidRPr="006375B5" w:rsidRDefault="00D27FEC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27FEC">
              <w:rPr>
                <w:rFonts w:asciiTheme="majorBidi" w:hAnsiTheme="majorBidi" w:cstheme="majorBidi"/>
                <w:sz w:val="30"/>
                <w:szCs w:val="30"/>
              </w:rPr>
              <w:t>3,862</w:t>
            </w:r>
          </w:p>
        </w:tc>
      </w:tr>
      <w:tr w:rsidR="00A8593F" w:rsidRPr="006375B5" w14:paraId="3B677859" w14:textId="77777777" w:rsidTr="007B4C86">
        <w:tc>
          <w:tcPr>
            <w:tcW w:w="2975" w:type="dxa"/>
            <w:vAlign w:val="bottom"/>
            <w:hideMark/>
          </w:tcPr>
          <w:p w14:paraId="3202C789" w14:textId="77777777" w:rsidR="00A8593F" w:rsidRPr="006375B5" w:rsidRDefault="00A8593F" w:rsidP="0062672E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2FADB274" w14:textId="77777777" w:rsidR="00A8593F" w:rsidRPr="006375B5" w:rsidRDefault="00A8593F" w:rsidP="0062672E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35A3E442" w14:textId="6434080A" w:rsidR="00BB461D" w:rsidRPr="006375B5" w:rsidRDefault="000A727C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10,961</w:t>
            </w:r>
          </w:p>
        </w:tc>
        <w:tc>
          <w:tcPr>
            <w:tcW w:w="272" w:type="dxa"/>
            <w:vAlign w:val="bottom"/>
          </w:tcPr>
          <w:p w14:paraId="6B7882D4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093FEA77" w14:textId="631F92A1" w:rsidR="00BB461D" w:rsidRPr="006375B5" w:rsidRDefault="000A727C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2,147</w:t>
            </w:r>
          </w:p>
        </w:tc>
        <w:tc>
          <w:tcPr>
            <w:tcW w:w="272" w:type="dxa"/>
            <w:vAlign w:val="bottom"/>
          </w:tcPr>
          <w:p w14:paraId="74129CF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091D73E0" w14:textId="58DA1B6C" w:rsidR="00BB461D" w:rsidRPr="006375B5" w:rsidRDefault="000A727C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7,937</w:t>
            </w:r>
          </w:p>
        </w:tc>
        <w:tc>
          <w:tcPr>
            <w:tcW w:w="241" w:type="dxa"/>
            <w:vAlign w:val="bottom"/>
          </w:tcPr>
          <w:p w14:paraId="49F30375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0AD88A5B" w14:textId="4B63CCC5" w:rsidR="00BB461D" w:rsidRPr="006375B5" w:rsidRDefault="000A727C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1,628</w:t>
            </w:r>
          </w:p>
        </w:tc>
        <w:tc>
          <w:tcPr>
            <w:tcW w:w="263" w:type="dxa"/>
            <w:vAlign w:val="bottom"/>
          </w:tcPr>
          <w:p w14:paraId="30407949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3479B026" w14:textId="0EB6C4C4" w:rsidR="00A8593F" w:rsidRPr="006375B5" w:rsidRDefault="000A727C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11,712</w:t>
            </w:r>
          </w:p>
        </w:tc>
      </w:tr>
      <w:tr w:rsidR="00A8593F" w:rsidRPr="006375B5" w14:paraId="67DD76CD" w14:textId="77777777" w:rsidTr="007B4C86">
        <w:trPr>
          <w:trHeight w:val="119"/>
        </w:trPr>
        <w:tc>
          <w:tcPr>
            <w:tcW w:w="2975" w:type="dxa"/>
            <w:vAlign w:val="bottom"/>
            <w:hideMark/>
          </w:tcPr>
          <w:p w14:paraId="64441854" w14:textId="5D6B132B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990" w:type="dxa"/>
            <w:vAlign w:val="bottom"/>
          </w:tcPr>
          <w:p w14:paraId="236646DA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25B8E819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41ACC4D3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1C079FE8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B8E452B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4C00842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4ADB6812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5E345D7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19F1AF44" w14:textId="6E9DEFAC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8593F" w:rsidRPr="006375B5" w14:paraId="7FD710B0" w14:textId="77777777" w:rsidTr="007B4C86">
        <w:tc>
          <w:tcPr>
            <w:tcW w:w="2975" w:type="dxa"/>
            <w:vAlign w:val="bottom"/>
            <w:hideMark/>
          </w:tcPr>
          <w:p w14:paraId="36239208" w14:textId="4C72188D" w:rsidR="00BB259E" w:rsidRPr="006375B5" w:rsidRDefault="00A8593F" w:rsidP="007A0A09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="00E20C03"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0DA6048B" w14:textId="6CFD4CA4" w:rsidR="00BB461D" w:rsidRPr="006375B5" w:rsidRDefault="007A0A09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585</w:t>
            </w:r>
          </w:p>
        </w:tc>
        <w:tc>
          <w:tcPr>
            <w:tcW w:w="272" w:type="dxa"/>
            <w:vAlign w:val="bottom"/>
          </w:tcPr>
          <w:p w14:paraId="3508EE7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vAlign w:val="bottom"/>
          </w:tcPr>
          <w:p w14:paraId="32B1E869" w14:textId="00B5B065" w:rsidR="00BB461D" w:rsidRPr="006375B5" w:rsidRDefault="00931BA7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vAlign w:val="bottom"/>
          </w:tcPr>
          <w:p w14:paraId="6E2DC40E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vAlign w:val="bottom"/>
          </w:tcPr>
          <w:p w14:paraId="6CC74AF7" w14:textId="553CCC76" w:rsidR="00A8593F" w:rsidRPr="006375B5" w:rsidRDefault="00931BA7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3493C59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vAlign w:val="bottom"/>
          </w:tcPr>
          <w:p w14:paraId="240F0B71" w14:textId="65698C06" w:rsidR="00BB461D" w:rsidRPr="006375B5" w:rsidRDefault="009F20DA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1,065</w:t>
            </w:r>
          </w:p>
        </w:tc>
        <w:tc>
          <w:tcPr>
            <w:tcW w:w="263" w:type="dxa"/>
            <w:vAlign w:val="bottom"/>
          </w:tcPr>
          <w:p w14:paraId="7036B7A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vAlign w:val="bottom"/>
          </w:tcPr>
          <w:p w14:paraId="7E2F838F" w14:textId="1A8F8CE6" w:rsidR="00BB461D" w:rsidRPr="006375B5" w:rsidRDefault="009F20DA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1,065</w:t>
            </w:r>
          </w:p>
        </w:tc>
      </w:tr>
      <w:tr w:rsidR="00A8593F" w:rsidRPr="006375B5" w14:paraId="5007172A" w14:textId="77777777" w:rsidTr="007B4C86">
        <w:tc>
          <w:tcPr>
            <w:tcW w:w="2975" w:type="dxa"/>
          </w:tcPr>
          <w:p w14:paraId="78A826FF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65ECF69A" w14:textId="3A5C36AC" w:rsidR="00A8593F" w:rsidRPr="006375B5" w:rsidRDefault="00824F87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34</w:t>
            </w:r>
            <w:r w:rsidR="00655B98">
              <w:rPr>
                <w:rFonts w:asciiTheme="majorBidi" w:hAnsiTheme="majorBidi" w:cstheme="majorBidi"/>
                <w:sz w:val="30"/>
                <w:szCs w:val="30"/>
              </w:rPr>
              <w:t>,483</w:t>
            </w:r>
          </w:p>
        </w:tc>
        <w:tc>
          <w:tcPr>
            <w:tcW w:w="272" w:type="dxa"/>
          </w:tcPr>
          <w:p w14:paraId="4EBD566C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50A95D54" w14:textId="6877B0F6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12,594</w:t>
            </w:r>
          </w:p>
        </w:tc>
        <w:tc>
          <w:tcPr>
            <w:tcW w:w="272" w:type="dxa"/>
          </w:tcPr>
          <w:p w14:paraId="0C6E2F2B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A143B51" w14:textId="427A1501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20,709</w:t>
            </w:r>
          </w:p>
        </w:tc>
        <w:tc>
          <w:tcPr>
            <w:tcW w:w="241" w:type="dxa"/>
          </w:tcPr>
          <w:p w14:paraId="7534833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7A99D6DF" w14:textId="261033E0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3,019</w:t>
            </w:r>
          </w:p>
        </w:tc>
        <w:tc>
          <w:tcPr>
            <w:tcW w:w="263" w:type="dxa"/>
          </w:tcPr>
          <w:p w14:paraId="7AD534C0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6055A0CF" w14:textId="53741F6A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36,322</w:t>
            </w:r>
          </w:p>
        </w:tc>
      </w:tr>
      <w:tr w:rsidR="00A8593F" w:rsidRPr="006375B5" w14:paraId="4BB83670" w14:textId="77777777" w:rsidTr="007B4C86">
        <w:tc>
          <w:tcPr>
            <w:tcW w:w="2975" w:type="dxa"/>
          </w:tcPr>
          <w:p w14:paraId="3B108AAA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04A45E86" w14:textId="6525F5F7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3,622</w:t>
            </w:r>
          </w:p>
        </w:tc>
        <w:tc>
          <w:tcPr>
            <w:tcW w:w="272" w:type="dxa"/>
          </w:tcPr>
          <w:p w14:paraId="30CAE816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733670AD" w14:textId="4077E0E1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307</w:t>
            </w:r>
          </w:p>
        </w:tc>
        <w:tc>
          <w:tcPr>
            <w:tcW w:w="272" w:type="dxa"/>
          </w:tcPr>
          <w:p w14:paraId="0A8D9124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405C1F4" w14:textId="01B7C75A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909</w:t>
            </w:r>
          </w:p>
        </w:tc>
        <w:tc>
          <w:tcPr>
            <w:tcW w:w="241" w:type="dxa"/>
          </w:tcPr>
          <w:p w14:paraId="1BEEB078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2EF4A4C4" w14:textId="15FD0FA0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6,751</w:t>
            </w:r>
          </w:p>
        </w:tc>
        <w:tc>
          <w:tcPr>
            <w:tcW w:w="263" w:type="dxa"/>
          </w:tcPr>
          <w:p w14:paraId="7A61BD61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12AB2BB3" w14:textId="4DD7604E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7,967</w:t>
            </w:r>
          </w:p>
        </w:tc>
      </w:tr>
      <w:tr w:rsidR="00A8593F" w:rsidRPr="006375B5" w14:paraId="6F983466" w14:textId="77777777" w:rsidTr="007B4C86">
        <w:tc>
          <w:tcPr>
            <w:tcW w:w="2975" w:type="dxa"/>
          </w:tcPr>
          <w:p w14:paraId="750D3A4E" w14:textId="17E71A05" w:rsidR="00A8593F" w:rsidRPr="006375B5" w:rsidRDefault="00104F47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82B774" w14:textId="740CE2A7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53,</w:t>
            </w:r>
            <w:r w:rsidR="003C1F9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461</w:t>
            </w:r>
          </w:p>
        </w:tc>
        <w:tc>
          <w:tcPr>
            <w:tcW w:w="272" w:type="dxa"/>
          </w:tcPr>
          <w:p w14:paraId="0CC48D06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62D547" w14:textId="2268DDC1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D27F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D27F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D27F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72" w:type="dxa"/>
          </w:tcPr>
          <w:p w14:paraId="499CE42D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2EA7508" w14:textId="1D104DD9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29,555</w:t>
            </w:r>
          </w:p>
        </w:tc>
        <w:tc>
          <w:tcPr>
            <w:tcW w:w="241" w:type="dxa"/>
          </w:tcPr>
          <w:p w14:paraId="17986FDA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07BDA9" w14:textId="68C07289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9F20D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2,463</w:t>
            </w:r>
          </w:p>
        </w:tc>
        <w:tc>
          <w:tcPr>
            <w:tcW w:w="263" w:type="dxa"/>
          </w:tcPr>
          <w:p w14:paraId="1A03D077" w14:textId="77777777" w:rsidR="00A8593F" w:rsidRPr="006375B5" w:rsidRDefault="00A8593F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61376E" w14:textId="78573616" w:rsidR="00A8593F" w:rsidRPr="006375B5" w:rsidRDefault="00655B98" w:rsidP="00444F0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="00D27FE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9F20D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928</w:t>
            </w:r>
          </w:p>
        </w:tc>
      </w:tr>
    </w:tbl>
    <w:p w14:paraId="7D7B6F99" w14:textId="77777777" w:rsidR="004474D7" w:rsidRPr="00616615" w:rsidRDefault="004474D7">
      <w:pPr>
        <w:rPr>
          <w:rFonts w:ascii="Angsana New" w:hAnsi="Angsana New"/>
          <w:sz w:val="30"/>
          <w:szCs w:val="30"/>
        </w:rPr>
      </w:pPr>
    </w:p>
    <w:tbl>
      <w:tblPr>
        <w:tblStyle w:val="TableGrid"/>
        <w:tblW w:w="9410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4474D7" w:rsidRPr="006375B5" w14:paraId="3E6E3800" w14:textId="77777777" w:rsidTr="007B4C86">
        <w:tc>
          <w:tcPr>
            <w:tcW w:w="2975" w:type="dxa"/>
            <w:vAlign w:val="bottom"/>
          </w:tcPr>
          <w:p w14:paraId="625C099C" w14:textId="77777777" w:rsidR="004474D7" w:rsidRPr="006375B5" w:rsidRDefault="004474D7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7FE9910A" w14:textId="0927F9FF" w:rsidR="004474D7" w:rsidRPr="006375B5" w:rsidRDefault="004474D7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A8593F" w:rsidRPr="006375B5" w14:paraId="187AFB68" w14:textId="77777777" w:rsidTr="007B4C86">
        <w:tc>
          <w:tcPr>
            <w:tcW w:w="2975" w:type="dxa"/>
          </w:tcPr>
          <w:p w14:paraId="54F85131" w14:textId="77777777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54FACE0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CA7F2AD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0215C6DF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6375B5" w14:paraId="4CD9897B" w14:textId="77777777" w:rsidTr="007B4C86">
        <w:tc>
          <w:tcPr>
            <w:tcW w:w="2975" w:type="dxa"/>
            <w:vAlign w:val="bottom"/>
            <w:hideMark/>
          </w:tcPr>
          <w:p w14:paraId="410B8692" w14:textId="494D3ACE" w:rsidR="00A8593F" w:rsidRPr="006375B5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990" w:type="dxa"/>
            <w:vAlign w:val="bottom"/>
            <w:hideMark/>
          </w:tcPr>
          <w:p w14:paraId="72366BF3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2CD82C1C" w14:textId="77777777" w:rsidR="00A8593F" w:rsidRPr="006375B5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7C20F81F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17DBC82E" w14:textId="0C87BE59" w:rsidR="00A8593F" w:rsidRPr="006375B5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59B5D8E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1461106B" w14:textId="4315ACFE" w:rsidR="00A8593F" w:rsidRPr="006375B5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6ABF87B3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50C5CC05" w14:textId="0C156F28" w:rsidR="00A8593F" w:rsidRPr="006375B5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4F30CE88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1E7014C5" w14:textId="77777777" w:rsidR="00A8593F" w:rsidRPr="006375B5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6375B5" w14:paraId="77AA4679" w14:textId="77777777" w:rsidTr="007B4C86">
        <w:tc>
          <w:tcPr>
            <w:tcW w:w="2975" w:type="dxa"/>
          </w:tcPr>
          <w:p w14:paraId="507C0B33" w14:textId="77777777" w:rsidR="00A8593F" w:rsidRPr="006375B5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41C6835C" w14:textId="77777777" w:rsidR="00A8593F" w:rsidRPr="006375B5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B4F6E" w:rsidRPr="006375B5" w14:paraId="0FB2626C" w14:textId="77777777" w:rsidTr="007B4C86">
        <w:tc>
          <w:tcPr>
            <w:tcW w:w="2975" w:type="dxa"/>
          </w:tcPr>
          <w:p w14:paraId="51D8B879" w14:textId="15D1F1B6" w:rsidR="008B4F6E" w:rsidRPr="006375B5" w:rsidRDefault="008B4F6E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0229E02A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1B895572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7E9FB401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4FC9870B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014E946E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3EA0F4DC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FDE7EE7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55B74732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73333CDA" w14:textId="77777777" w:rsidR="008B4F6E" w:rsidRPr="006375B5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6375B5" w14:paraId="41D6E8A8" w14:textId="77777777" w:rsidTr="007B4C86">
        <w:tc>
          <w:tcPr>
            <w:tcW w:w="2975" w:type="dxa"/>
            <w:vAlign w:val="bottom"/>
            <w:hideMark/>
          </w:tcPr>
          <w:p w14:paraId="3B52F198" w14:textId="77777777" w:rsidR="00A8593F" w:rsidRPr="006375B5" w:rsidRDefault="00A8593F" w:rsidP="00D577D9">
            <w:pPr>
              <w:tabs>
                <w:tab w:val="left" w:pos="162"/>
              </w:tabs>
              <w:spacing w:line="240" w:lineRule="auto"/>
              <w:ind w:left="261" w:right="-88" w:hanging="26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780B2F1B" w14:textId="6D04FF40" w:rsidR="00837C2C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3,295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01B054F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07A79420" w14:textId="6100AE4E" w:rsidR="00837C2C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3,341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42EA3CBB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2F28B91C" w14:textId="722BD2E7" w:rsidR="00837C2C" w:rsidRPr="006375B5" w:rsidRDefault="009C419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48524595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174439E0" w14:textId="1646EFB1" w:rsidR="00837C2C" w:rsidRPr="006375B5" w:rsidRDefault="009C419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2F6D0A90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053AF508" w14:textId="43E4E320" w:rsidR="00837C2C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3,341</w:t>
            </w:r>
          </w:p>
        </w:tc>
      </w:tr>
      <w:tr w:rsidR="00A8593F" w:rsidRPr="006375B5" w14:paraId="2E61B049" w14:textId="77777777" w:rsidTr="007B4C86">
        <w:tc>
          <w:tcPr>
            <w:tcW w:w="2975" w:type="dxa"/>
            <w:vAlign w:val="bottom"/>
            <w:hideMark/>
          </w:tcPr>
          <w:p w14:paraId="6CA84A13" w14:textId="77777777" w:rsidR="00A8593F" w:rsidRPr="006375B5" w:rsidRDefault="00A8593F" w:rsidP="00D577D9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F2E9AF7" w14:textId="5EB3234D" w:rsidR="00837C2C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E9492B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9FBA41D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15D3B0B9" w14:textId="4CAFD2C8" w:rsidR="00F453DC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E9492B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752F67EB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36B2A3D9" w14:textId="11F6807D" w:rsidR="00F453DC" w:rsidRPr="006375B5" w:rsidRDefault="009C419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E4490DF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2776C16F" w14:textId="38ABEFDC" w:rsidR="00F453DC" w:rsidRPr="006375B5" w:rsidRDefault="009C419F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11E79412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7C283AB8" w14:textId="08FB2E46" w:rsidR="00F453DC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E9492B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</w:tr>
      <w:tr w:rsidR="009C419F" w:rsidRPr="006375B5" w14:paraId="4A4E1FB4" w14:textId="77777777" w:rsidTr="007B4C86">
        <w:tc>
          <w:tcPr>
            <w:tcW w:w="2975" w:type="dxa"/>
            <w:vAlign w:val="bottom"/>
          </w:tcPr>
          <w:p w14:paraId="7A46359B" w14:textId="77777777" w:rsidR="009C419F" w:rsidRPr="006375B5" w:rsidRDefault="009C419F" w:rsidP="009C419F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17BEE381" w14:textId="341B2264" w:rsidR="009C419F" w:rsidRPr="006375B5" w:rsidRDefault="009C419F" w:rsidP="009C419F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 xml:space="preserve">    </w:t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12A9C0A" w14:textId="038387C8" w:rsidR="009C419F" w:rsidRDefault="00FD2A53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800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2AB0ECBF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60772F4E" w14:textId="2635586C" w:rsidR="009C419F" w:rsidRDefault="00016EE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215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575EADF5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66447C0C" w14:textId="5314D6E8" w:rsidR="009C419F" w:rsidRDefault="00016EE7" w:rsidP="00016E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605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6C57D5B6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00AEA2E7" w14:textId="618566AF" w:rsidR="009C419F" w:rsidRDefault="00016EE7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46AC2E17" w14:textId="77777777" w:rsidR="009C419F" w:rsidRPr="006375B5" w:rsidRDefault="009C419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56710EB5" w14:textId="20556CCC" w:rsidR="009C419F" w:rsidRDefault="00016EE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820</w:t>
            </w:r>
          </w:p>
        </w:tc>
      </w:tr>
      <w:tr w:rsidR="00A8593F" w:rsidRPr="006375B5" w14:paraId="0A7D2344" w14:textId="77777777" w:rsidTr="007B4C86">
        <w:tc>
          <w:tcPr>
            <w:tcW w:w="2975" w:type="dxa"/>
          </w:tcPr>
          <w:p w14:paraId="020D6EE1" w14:textId="77777777" w:rsidR="00A8593F" w:rsidRPr="006375B5" w:rsidRDefault="00A8593F" w:rsidP="00D577D9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634F9B" w14:textId="63D896C6" w:rsidR="00A8593F" w:rsidRPr="006375B5" w:rsidRDefault="00016EE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27,985</w:t>
            </w:r>
          </w:p>
        </w:tc>
        <w:tc>
          <w:tcPr>
            <w:tcW w:w="272" w:type="dxa"/>
            <w:shd w:val="clear" w:color="auto" w:fill="auto"/>
          </w:tcPr>
          <w:p w14:paraId="74F1CB0B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B075EC0" w14:textId="36876E80" w:rsidR="00A8593F" w:rsidRPr="006375B5" w:rsidRDefault="00016EE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7,560</w:t>
            </w:r>
          </w:p>
        </w:tc>
        <w:tc>
          <w:tcPr>
            <w:tcW w:w="272" w:type="dxa"/>
            <w:shd w:val="clear" w:color="auto" w:fill="auto"/>
          </w:tcPr>
          <w:p w14:paraId="64CAF265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C1F644" w14:textId="096DC797" w:rsidR="00A8593F" w:rsidRPr="006375B5" w:rsidRDefault="00016EE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19,175</w:t>
            </w:r>
          </w:p>
        </w:tc>
        <w:tc>
          <w:tcPr>
            <w:tcW w:w="241" w:type="dxa"/>
            <w:shd w:val="clear" w:color="auto" w:fill="auto"/>
          </w:tcPr>
          <w:p w14:paraId="241165EC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A7FD2B2" w14:textId="3C3EB6BF" w:rsidR="00A8593F" w:rsidRPr="006375B5" w:rsidRDefault="00016EE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3,019</w:t>
            </w:r>
          </w:p>
        </w:tc>
        <w:tc>
          <w:tcPr>
            <w:tcW w:w="263" w:type="dxa"/>
            <w:shd w:val="clear" w:color="auto" w:fill="auto"/>
          </w:tcPr>
          <w:p w14:paraId="24C2C6D7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F52E737" w14:textId="0B4430EE" w:rsidR="00A8593F" w:rsidRPr="006375B5" w:rsidRDefault="00016EE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29,754</w:t>
            </w:r>
          </w:p>
        </w:tc>
      </w:tr>
      <w:tr w:rsidR="00A8593F" w:rsidRPr="006375B5" w14:paraId="638076B8" w14:textId="77777777" w:rsidTr="007B4C86">
        <w:tc>
          <w:tcPr>
            <w:tcW w:w="2975" w:type="dxa"/>
          </w:tcPr>
          <w:p w14:paraId="7DBEABF6" w14:textId="77777777" w:rsidR="00A8593F" w:rsidRPr="006375B5" w:rsidRDefault="00A8593F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6D7E86B" w14:textId="4DE83F2C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202</w:t>
            </w:r>
          </w:p>
        </w:tc>
        <w:tc>
          <w:tcPr>
            <w:tcW w:w="272" w:type="dxa"/>
            <w:shd w:val="clear" w:color="auto" w:fill="auto"/>
          </w:tcPr>
          <w:p w14:paraId="73FC01A6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5D820A9" w14:textId="7A7F6A8C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40</w:t>
            </w:r>
          </w:p>
        </w:tc>
        <w:tc>
          <w:tcPr>
            <w:tcW w:w="272" w:type="dxa"/>
            <w:shd w:val="clear" w:color="auto" w:fill="auto"/>
          </w:tcPr>
          <w:p w14:paraId="6F69C7D6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82451C8" w14:textId="57163025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107</w:t>
            </w:r>
          </w:p>
        </w:tc>
        <w:tc>
          <w:tcPr>
            <w:tcW w:w="241" w:type="dxa"/>
            <w:shd w:val="clear" w:color="auto" w:fill="auto"/>
          </w:tcPr>
          <w:p w14:paraId="34623502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6984EEA" w14:textId="57276DE0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184</w:t>
            </w:r>
          </w:p>
        </w:tc>
        <w:tc>
          <w:tcPr>
            <w:tcW w:w="263" w:type="dxa"/>
            <w:shd w:val="clear" w:color="auto" w:fill="auto"/>
          </w:tcPr>
          <w:p w14:paraId="0C1841E6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9A4D4B2" w14:textId="1607AB5E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331</w:t>
            </w:r>
          </w:p>
        </w:tc>
      </w:tr>
      <w:tr w:rsidR="00A8593F" w:rsidRPr="006375B5" w14:paraId="17007BED" w14:textId="77777777" w:rsidTr="007B4C86">
        <w:tc>
          <w:tcPr>
            <w:tcW w:w="2975" w:type="dxa"/>
          </w:tcPr>
          <w:p w14:paraId="52576AAD" w14:textId="39026547" w:rsidR="00A8593F" w:rsidRPr="006375B5" w:rsidRDefault="00104F47" w:rsidP="00D577D9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EA45605" w14:textId="51572F65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32,699</w:t>
            </w:r>
          </w:p>
        </w:tc>
        <w:tc>
          <w:tcPr>
            <w:tcW w:w="272" w:type="dxa"/>
            <w:shd w:val="clear" w:color="auto" w:fill="auto"/>
          </w:tcPr>
          <w:p w14:paraId="01850298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6C12F99" w14:textId="1A75F302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11,573</w:t>
            </w:r>
          </w:p>
        </w:tc>
        <w:tc>
          <w:tcPr>
            <w:tcW w:w="272" w:type="dxa"/>
            <w:shd w:val="clear" w:color="auto" w:fill="auto"/>
          </w:tcPr>
          <w:p w14:paraId="1C4BEB22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7884188" w14:textId="79682FC4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19,887</w:t>
            </w:r>
          </w:p>
        </w:tc>
        <w:tc>
          <w:tcPr>
            <w:tcW w:w="241" w:type="dxa"/>
            <w:shd w:val="clear" w:color="auto" w:fill="auto"/>
          </w:tcPr>
          <w:p w14:paraId="3146D181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4E00634" w14:textId="659ED64C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3,203</w:t>
            </w:r>
          </w:p>
        </w:tc>
        <w:tc>
          <w:tcPr>
            <w:tcW w:w="263" w:type="dxa"/>
            <w:shd w:val="clear" w:color="auto" w:fill="auto"/>
          </w:tcPr>
          <w:p w14:paraId="215A9F2E" w14:textId="77777777" w:rsidR="00A8593F" w:rsidRPr="006375B5" w:rsidRDefault="00A8593F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C997A95" w14:textId="6EEA577E" w:rsidR="00A8593F" w:rsidRPr="006375B5" w:rsidRDefault="00A84DE2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34,663</w:t>
            </w:r>
          </w:p>
        </w:tc>
      </w:tr>
    </w:tbl>
    <w:p w14:paraId="602846B7" w14:textId="25783FB8" w:rsidR="00D577D9" w:rsidRDefault="00D577D9" w:rsidP="00D577D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4"/>
          <w:szCs w:val="24"/>
        </w:rPr>
      </w:pPr>
    </w:p>
    <w:p w14:paraId="11314173" w14:textId="77777777" w:rsidR="00EE1722" w:rsidRDefault="00EE1722" w:rsidP="00D577D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4"/>
          <w:szCs w:val="24"/>
        </w:rPr>
      </w:pPr>
    </w:p>
    <w:tbl>
      <w:tblPr>
        <w:tblStyle w:val="TableGrid"/>
        <w:tblW w:w="9410" w:type="dxa"/>
        <w:tblInd w:w="4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D577D9" w:rsidRPr="006375B5" w14:paraId="0E20778E" w14:textId="77777777" w:rsidTr="00D577D9">
        <w:tc>
          <w:tcPr>
            <w:tcW w:w="2975" w:type="dxa"/>
            <w:vAlign w:val="bottom"/>
          </w:tcPr>
          <w:p w14:paraId="042DD5D1" w14:textId="77777777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6D707409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D577D9" w:rsidRPr="006375B5" w14:paraId="7744546A" w14:textId="77777777" w:rsidTr="00D577D9">
        <w:tc>
          <w:tcPr>
            <w:tcW w:w="2975" w:type="dxa"/>
          </w:tcPr>
          <w:p w14:paraId="0E9746D9" w14:textId="77777777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C85B884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110476F3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7353F75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D577D9" w:rsidRPr="006375B5" w14:paraId="48C4F006" w14:textId="77777777" w:rsidTr="00D577D9">
        <w:tc>
          <w:tcPr>
            <w:tcW w:w="2975" w:type="dxa"/>
            <w:vAlign w:val="bottom"/>
            <w:hideMark/>
          </w:tcPr>
          <w:p w14:paraId="13674CF0" w14:textId="503FEFD6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990" w:type="dxa"/>
            <w:vAlign w:val="bottom"/>
            <w:hideMark/>
          </w:tcPr>
          <w:p w14:paraId="7CFF5259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A072541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2F2D1172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6F030C4A" w14:textId="2580BA9C" w:rsidR="00D577D9" w:rsidRPr="006375B5" w:rsidRDefault="00D577D9" w:rsidP="00384178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2FB76D4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640A9E45" w14:textId="3CF6154E" w:rsidR="00D577D9" w:rsidRPr="006375B5" w:rsidRDefault="00D577D9" w:rsidP="00384178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0666B58E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2D4FBF0F" w14:textId="4AE6C967" w:rsidR="00D577D9" w:rsidRPr="006375B5" w:rsidRDefault="00D577D9" w:rsidP="00384178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67617E4F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22379111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D577D9" w:rsidRPr="006375B5" w14:paraId="10F76BFD" w14:textId="77777777" w:rsidTr="00D577D9">
        <w:tc>
          <w:tcPr>
            <w:tcW w:w="2975" w:type="dxa"/>
          </w:tcPr>
          <w:p w14:paraId="4638EE85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1123441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577D9" w:rsidRPr="006375B5" w14:paraId="70A90946" w14:textId="77777777" w:rsidTr="00D577D9">
        <w:tc>
          <w:tcPr>
            <w:tcW w:w="2975" w:type="dxa"/>
          </w:tcPr>
          <w:p w14:paraId="7EF68FA4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53F17266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70BE9B94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5B636584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0F3A5066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4B2B0B8E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4D6730C2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0AC66B14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906A79E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0F5951EF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D577D9" w:rsidRPr="006375B5" w14:paraId="7DE67F65" w14:textId="77777777" w:rsidTr="00D577D9">
        <w:tc>
          <w:tcPr>
            <w:tcW w:w="2975" w:type="dxa"/>
            <w:vAlign w:val="bottom"/>
            <w:hideMark/>
          </w:tcPr>
          <w:p w14:paraId="1FD5BF43" w14:textId="77777777" w:rsidR="00D577D9" w:rsidRPr="006375B5" w:rsidRDefault="00D577D9" w:rsidP="00384178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6617387E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3DF1ABC" w14:textId="6FCD3A27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991</w:t>
            </w:r>
          </w:p>
        </w:tc>
        <w:tc>
          <w:tcPr>
            <w:tcW w:w="272" w:type="dxa"/>
            <w:vAlign w:val="bottom"/>
          </w:tcPr>
          <w:p w14:paraId="4111536C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50BA27C1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09408EF" w14:textId="2CBCC323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016</w:t>
            </w:r>
          </w:p>
        </w:tc>
        <w:tc>
          <w:tcPr>
            <w:tcW w:w="272" w:type="dxa"/>
            <w:vAlign w:val="bottom"/>
          </w:tcPr>
          <w:p w14:paraId="1A2768EE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74F13D76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5CFD140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709B67FA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14F0D8F6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6C001A6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vAlign w:val="bottom"/>
          </w:tcPr>
          <w:p w14:paraId="3F0C248E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4FE3411D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C45D418" w14:textId="183D5A19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016</w:t>
            </w:r>
          </w:p>
        </w:tc>
      </w:tr>
      <w:tr w:rsidR="00D577D9" w:rsidRPr="006375B5" w14:paraId="411A0CA4" w14:textId="77777777" w:rsidTr="00D577D9">
        <w:tc>
          <w:tcPr>
            <w:tcW w:w="2975" w:type="dxa"/>
            <w:vAlign w:val="bottom"/>
            <w:hideMark/>
          </w:tcPr>
          <w:p w14:paraId="0EB24E5D" w14:textId="77777777" w:rsidR="00D577D9" w:rsidRPr="006375B5" w:rsidRDefault="00D577D9" w:rsidP="00384178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6975053F" w14:textId="77777777" w:rsidR="00D577D9" w:rsidRPr="006375B5" w:rsidRDefault="00D577D9" w:rsidP="00384178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vAlign w:val="bottom"/>
          </w:tcPr>
          <w:p w14:paraId="49573C52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B1E7FD" w14:textId="0CCD3C82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112</w:t>
            </w:r>
          </w:p>
        </w:tc>
        <w:tc>
          <w:tcPr>
            <w:tcW w:w="272" w:type="dxa"/>
            <w:vAlign w:val="bottom"/>
          </w:tcPr>
          <w:p w14:paraId="6E1D9259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7F845E6F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427BD24" w14:textId="4CF2A789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798</w:t>
            </w:r>
          </w:p>
        </w:tc>
        <w:tc>
          <w:tcPr>
            <w:tcW w:w="272" w:type="dxa"/>
            <w:vAlign w:val="bottom"/>
          </w:tcPr>
          <w:p w14:paraId="538FC872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4E09AA5C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3D9694E" w14:textId="1E49EF71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171</w:t>
            </w:r>
          </w:p>
        </w:tc>
        <w:tc>
          <w:tcPr>
            <w:tcW w:w="241" w:type="dxa"/>
            <w:vAlign w:val="bottom"/>
          </w:tcPr>
          <w:p w14:paraId="26A9C608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5A1EDB9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CDA78DB" w14:textId="16630CDA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294</w:t>
            </w:r>
          </w:p>
        </w:tc>
        <w:tc>
          <w:tcPr>
            <w:tcW w:w="263" w:type="dxa"/>
            <w:vAlign w:val="bottom"/>
          </w:tcPr>
          <w:p w14:paraId="145B5D5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1018050F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486C401" w14:textId="1C376ACD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263</w:t>
            </w:r>
          </w:p>
        </w:tc>
      </w:tr>
      <w:tr w:rsidR="00D577D9" w:rsidRPr="006375B5" w14:paraId="320D435A" w14:textId="77777777" w:rsidTr="00D577D9">
        <w:trPr>
          <w:trHeight w:val="119"/>
        </w:trPr>
        <w:tc>
          <w:tcPr>
            <w:tcW w:w="2975" w:type="dxa"/>
            <w:vAlign w:val="bottom"/>
            <w:hideMark/>
          </w:tcPr>
          <w:p w14:paraId="1F63C4D9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990" w:type="dxa"/>
            <w:vAlign w:val="bottom"/>
          </w:tcPr>
          <w:p w14:paraId="5183876E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3DEF758E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267DA65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3D627A8C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06040FC6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64DDDA45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E0B83E0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0ACEF70E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40E87CEC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77D9" w:rsidRPr="006375B5" w14:paraId="69297DCF" w14:textId="77777777" w:rsidTr="00D577D9">
        <w:tc>
          <w:tcPr>
            <w:tcW w:w="2975" w:type="dxa"/>
            <w:vAlign w:val="bottom"/>
            <w:hideMark/>
          </w:tcPr>
          <w:p w14:paraId="6BFBE49E" w14:textId="43E137F0" w:rsidR="00D577D9" w:rsidRPr="006375B5" w:rsidRDefault="00D577D9" w:rsidP="007A0A09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กิจการที่เกี่ยวข้องกัน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vAlign w:val="bottom"/>
          </w:tcPr>
          <w:p w14:paraId="435618AD" w14:textId="3636DCCF" w:rsidR="00D577D9" w:rsidRPr="006375B5" w:rsidRDefault="005406A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  <w:tc>
          <w:tcPr>
            <w:tcW w:w="272" w:type="dxa"/>
            <w:vAlign w:val="bottom"/>
          </w:tcPr>
          <w:p w14:paraId="58FD8F3F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vAlign w:val="bottom"/>
          </w:tcPr>
          <w:p w14:paraId="037E5EE7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  <w:vAlign w:val="bottom"/>
          </w:tcPr>
          <w:p w14:paraId="220B71DA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vAlign w:val="bottom"/>
          </w:tcPr>
          <w:p w14:paraId="34FB4044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vAlign w:val="bottom"/>
          </w:tcPr>
          <w:p w14:paraId="25DD4992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vAlign w:val="bottom"/>
          </w:tcPr>
          <w:p w14:paraId="2BBE526F" w14:textId="5D6B53AD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 w:firstLine="107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  <w:tc>
          <w:tcPr>
            <w:tcW w:w="263" w:type="dxa"/>
            <w:vAlign w:val="bottom"/>
          </w:tcPr>
          <w:p w14:paraId="3F6D35AE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vAlign w:val="bottom"/>
          </w:tcPr>
          <w:p w14:paraId="3640A5E8" w14:textId="3ECA0C7A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</w:tr>
      <w:tr w:rsidR="00D577D9" w:rsidRPr="006375B5" w14:paraId="43340F6E" w14:textId="77777777" w:rsidTr="00D577D9">
        <w:tc>
          <w:tcPr>
            <w:tcW w:w="2975" w:type="dxa"/>
          </w:tcPr>
          <w:p w14:paraId="77CC67CE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77B74278" w14:textId="7FB43F26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40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781</w:t>
            </w:r>
          </w:p>
        </w:tc>
        <w:tc>
          <w:tcPr>
            <w:tcW w:w="272" w:type="dxa"/>
          </w:tcPr>
          <w:p w14:paraId="4C7DE08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141B0996" w14:textId="20D4C211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14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299</w:t>
            </w:r>
          </w:p>
        </w:tc>
        <w:tc>
          <w:tcPr>
            <w:tcW w:w="272" w:type="dxa"/>
          </w:tcPr>
          <w:p w14:paraId="6C4B8CF7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296BD8E4" w14:textId="24D0BEA9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24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875</w:t>
            </w:r>
          </w:p>
        </w:tc>
        <w:tc>
          <w:tcPr>
            <w:tcW w:w="241" w:type="dxa"/>
          </w:tcPr>
          <w:p w14:paraId="296C71BB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4053D0AD" w14:textId="23727FDA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174</w:t>
            </w:r>
          </w:p>
        </w:tc>
        <w:tc>
          <w:tcPr>
            <w:tcW w:w="263" w:type="dxa"/>
          </w:tcPr>
          <w:p w14:paraId="6A794A19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4A1C8556" w14:textId="65C25984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43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348</w:t>
            </w:r>
          </w:p>
        </w:tc>
      </w:tr>
      <w:tr w:rsidR="00D577D9" w:rsidRPr="006375B5" w14:paraId="0259531A" w14:textId="77777777" w:rsidTr="00D577D9">
        <w:tc>
          <w:tcPr>
            <w:tcW w:w="2975" w:type="dxa"/>
          </w:tcPr>
          <w:p w14:paraId="3F40CAF9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33B78E65" w14:textId="4F7D5D3B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898</w:t>
            </w:r>
          </w:p>
        </w:tc>
        <w:tc>
          <w:tcPr>
            <w:tcW w:w="272" w:type="dxa"/>
          </w:tcPr>
          <w:p w14:paraId="23DE8DAA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2BED657C" w14:textId="1015766C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310</w:t>
            </w:r>
          </w:p>
        </w:tc>
        <w:tc>
          <w:tcPr>
            <w:tcW w:w="272" w:type="dxa"/>
          </w:tcPr>
          <w:p w14:paraId="4D5B1EC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3BB7FB14" w14:textId="212182AE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030</w:t>
            </w:r>
          </w:p>
        </w:tc>
        <w:tc>
          <w:tcPr>
            <w:tcW w:w="241" w:type="dxa"/>
          </w:tcPr>
          <w:p w14:paraId="1C27F8BF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447E7FFE" w14:textId="047DDF4C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519</w:t>
            </w:r>
          </w:p>
        </w:tc>
        <w:tc>
          <w:tcPr>
            <w:tcW w:w="263" w:type="dxa"/>
          </w:tcPr>
          <w:p w14:paraId="44010D7D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776F428F" w14:textId="58BAB1CE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859</w:t>
            </w:r>
          </w:p>
        </w:tc>
      </w:tr>
      <w:tr w:rsidR="00D577D9" w:rsidRPr="006375B5" w14:paraId="5CA0638A" w14:textId="77777777" w:rsidTr="00D577D9">
        <w:tc>
          <w:tcPr>
            <w:tcW w:w="2975" w:type="dxa"/>
          </w:tcPr>
          <w:p w14:paraId="37D5B655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CC0A2F7" w14:textId="418F8ACC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3C1F9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352</w:t>
            </w:r>
          </w:p>
        </w:tc>
        <w:tc>
          <w:tcPr>
            <w:tcW w:w="272" w:type="dxa"/>
          </w:tcPr>
          <w:p w14:paraId="25389E2C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818B98E" w14:textId="75F86565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423</w:t>
            </w:r>
          </w:p>
        </w:tc>
        <w:tc>
          <w:tcPr>
            <w:tcW w:w="272" w:type="dxa"/>
          </w:tcPr>
          <w:p w14:paraId="37933F9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6FAACB7" w14:textId="418C24A7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28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076</w:t>
            </w:r>
          </w:p>
        </w:tc>
        <w:tc>
          <w:tcPr>
            <w:tcW w:w="241" w:type="dxa"/>
          </w:tcPr>
          <w:p w14:paraId="79C0B8CD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17E85E2" w14:textId="02F3AF4F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-202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557</w:t>
            </w:r>
          </w:p>
        </w:tc>
        <w:tc>
          <w:tcPr>
            <w:tcW w:w="263" w:type="dxa"/>
          </w:tcPr>
          <w:p w14:paraId="1DE32138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7E2D66" w14:textId="5FE75A99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57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056</w:t>
            </w:r>
          </w:p>
        </w:tc>
      </w:tr>
      <w:tr w:rsidR="00D577D9" w:rsidRPr="006375B5" w14:paraId="2FF7BD2D" w14:textId="77777777" w:rsidTr="00D577D9">
        <w:tc>
          <w:tcPr>
            <w:tcW w:w="2975" w:type="dxa"/>
            <w:vAlign w:val="bottom"/>
          </w:tcPr>
          <w:p w14:paraId="10179BE6" w14:textId="77777777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74C47635" w14:textId="7CE82783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4474D7" w:rsidRPr="006375B5" w14:paraId="079F72F2" w14:textId="77777777" w:rsidTr="00D577D9">
        <w:tc>
          <w:tcPr>
            <w:tcW w:w="2975" w:type="dxa"/>
            <w:vAlign w:val="bottom"/>
          </w:tcPr>
          <w:p w14:paraId="311B7C52" w14:textId="77777777" w:rsidR="004474D7" w:rsidRPr="006375B5" w:rsidRDefault="004474D7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067D151B" w14:textId="7140C42D" w:rsidR="004474D7" w:rsidRPr="006375B5" w:rsidRDefault="004474D7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D577D9" w:rsidRPr="006375B5" w14:paraId="7DD00284" w14:textId="77777777" w:rsidTr="00D577D9">
        <w:tc>
          <w:tcPr>
            <w:tcW w:w="2975" w:type="dxa"/>
          </w:tcPr>
          <w:p w14:paraId="4E212CCE" w14:textId="77777777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69C0C349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2310A94E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513BCA62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D577D9" w:rsidRPr="006375B5" w14:paraId="734908AD" w14:textId="77777777" w:rsidTr="00D577D9">
        <w:tc>
          <w:tcPr>
            <w:tcW w:w="2975" w:type="dxa"/>
            <w:vAlign w:val="bottom"/>
            <w:hideMark/>
          </w:tcPr>
          <w:p w14:paraId="2FFD77E4" w14:textId="070012EF" w:rsidR="00D577D9" w:rsidRPr="006375B5" w:rsidRDefault="00D577D9" w:rsidP="00384178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990" w:type="dxa"/>
            <w:vAlign w:val="bottom"/>
            <w:hideMark/>
          </w:tcPr>
          <w:p w14:paraId="29ED3C12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0D265B01" w14:textId="77777777" w:rsidR="00D577D9" w:rsidRPr="006375B5" w:rsidRDefault="00D577D9" w:rsidP="00384178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137DEE63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612F0835" w14:textId="2D952AD7" w:rsidR="00D577D9" w:rsidRPr="006375B5" w:rsidRDefault="00D577D9" w:rsidP="00384178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45AB497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06CEEECF" w14:textId="7C02C520" w:rsidR="00D577D9" w:rsidRPr="006375B5" w:rsidRDefault="00D577D9" w:rsidP="00384178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4BAC2888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269BBF20" w14:textId="799F5FF8" w:rsidR="00D577D9" w:rsidRPr="006375B5" w:rsidRDefault="00D577D9" w:rsidP="00384178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400000AC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5B269C5A" w14:textId="77777777" w:rsidR="00D577D9" w:rsidRPr="006375B5" w:rsidRDefault="00D577D9" w:rsidP="00384178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D577D9" w:rsidRPr="006375B5" w14:paraId="31F200E7" w14:textId="77777777" w:rsidTr="00D577D9">
        <w:tc>
          <w:tcPr>
            <w:tcW w:w="2975" w:type="dxa"/>
          </w:tcPr>
          <w:p w14:paraId="53DEC8D6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24CB9A7A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577D9" w:rsidRPr="006375B5" w14:paraId="0A5429AC" w14:textId="77777777" w:rsidTr="00D577D9">
        <w:tc>
          <w:tcPr>
            <w:tcW w:w="2975" w:type="dxa"/>
          </w:tcPr>
          <w:p w14:paraId="2C197BCE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68AF582A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29D6244B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173B0D57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4F7B9001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5250688E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71C7E287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1C4A582C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B253EAA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0EE1DFD2" w14:textId="77777777" w:rsidR="00D577D9" w:rsidRPr="006375B5" w:rsidRDefault="00D577D9" w:rsidP="00384178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D577D9" w:rsidRPr="006375B5" w14:paraId="2579C8B8" w14:textId="77777777" w:rsidTr="00D577D9">
        <w:tc>
          <w:tcPr>
            <w:tcW w:w="2975" w:type="dxa"/>
            <w:vAlign w:val="bottom"/>
            <w:hideMark/>
          </w:tcPr>
          <w:p w14:paraId="59CF6FAB" w14:textId="77777777" w:rsidR="00D577D9" w:rsidRPr="006375B5" w:rsidRDefault="00D577D9" w:rsidP="00384178">
            <w:pPr>
              <w:tabs>
                <w:tab w:val="left" w:pos="162"/>
              </w:tabs>
              <w:spacing w:line="240" w:lineRule="auto"/>
              <w:ind w:left="261" w:right="-88" w:hanging="26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5FBD83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9A1F7A4" w14:textId="079FF83F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491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45A6239F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11B16AD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E5BCEE2" w14:textId="2CA22F60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510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031C90B8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79E8836F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073A0D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84AF7E2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6F14A045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5556AFC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8F5F906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  <w:hideMark/>
          </w:tcPr>
          <w:p w14:paraId="4F5F2CDA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1488097" w14:textId="553EB0D6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510</w:t>
            </w:r>
          </w:p>
        </w:tc>
      </w:tr>
      <w:tr w:rsidR="00D577D9" w:rsidRPr="006375B5" w14:paraId="57DA078D" w14:textId="77777777" w:rsidTr="00D577D9">
        <w:tc>
          <w:tcPr>
            <w:tcW w:w="2975" w:type="dxa"/>
            <w:vAlign w:val="bottom"/>
            <w:hideMark/>
          </w:tcPr>
          <w:p w14:paraId="4C160699" w14:textId="77777777" w:rsidR="00D577D9" w:rsidRPr="006375B5" w:rsidRDefault="00D577D9" w:rsidP="00384178">
            <w:pPr>
              <w:tabs>
                <w:tab w:val="left" w:pos="162"/>
              </w:tabs>
              <w:spacing w:line="240" w:lineRule="auto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6375B5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407E790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E4B39D5" w14:textId="2D420080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550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66F674E5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  <w:vAlign w:val="bottom"/>
          </w:tcPr>
          <w:p w14:paraId="17EF713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7D67C9B" w14:textId="74B41D57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550</w:t>
            </w:r>
          </w:p>
        </w:tc>
        <w:tc>
          <w:tcPr>
            <w:tcW w:w="272" w:type="dxa"/>
            <w:shd w:val="clear" w:color="auto" w:fill="auto"/>
            <w:vAlign w:val="bottom"/>
          </w:tcPr>
          <w:p w14:paraId="5A77204C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  <w:vAlign w:val="bottom"/>
          </w:tcPr>
          <w:p w14:paraId="271EE338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FFAC7D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  <w:vAlign w:val="bottom"/>
          </w:tcPr>
          <w:p w14:paraId="79892CBF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  <w:vAlign w:val="bottom"/>
          </w:tcPr>
          <w:p w14:paraId="1E868676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9E12613" w14:textId="77777777" w:rsidR="00D577D9" w:rsidRPr="006375B5" w:rsidRDefault="00D577D9" w:rsidP="004D11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  <w:vAlign w:val="bottom"/>
          </w:tcPr>
          <w:p w14:paraId="3D7E6C2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vAlign w:val="bottom"/>
          </w:tcPr>
          <w:p w14:paraId="36074E4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152281F" w14:textId="100FB243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550</w:t>
            </w:r>
          </w:p>
        </w:tc>
      </w:tr>
      <w:tr w:rsidR="00D577D9" w:rsidRPr="006375B5" w14:paraId="3FF96762" w14:textId="77777777" w:rsidTr="00D577D9">
        <w:tc>
          <w:tcPr>
            <w:tcW w:w="2975" w:type="dxa"/>
          </w:tcPr>
          <w:p w14:paraId="62608157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6375B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B4ECDA2" w14:textId="4AD9C62D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284</w:t>
            </w:r>
          </w:p>
        </w:tc>
        <w:tc>
          <w:tcPr>
            <w:tcW w:w="272" w:type="dxa"/>
            <w:shd w:val="clear" w:color="auto" w:fill="auto"/>
          </w:tcPr>
          <w:p w14:paraId="0933905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A349D24" w14:textId="525C388E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064</w:t>
            </w:r>
          </w:p>
        </w:tc>
        <w:tc>
          <w:tcPr>
            <w:tcW w:w="272" w:type="dxa"/>
            <w:shd w:val="clear" w:color="auto" w:fill="auto"/>
          </w:tcPr>
          <w:p w14:paraId="6F7D318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0E15AB6" w14:textId="10A76B13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18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207</w:t>
            </w:r>
          </w:p>
        </w:tc>
        <w:tc>
          <w:tcPr>
            <w:tcW w:w="241" w:type="dxa"/>
            <w:shd w:val="clear" w:color="auto" w:fill="auto"/>
          </w:tcPr>
          <w:p w14:paraId="5061D627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4616E6F" w14:textId="09542F5E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174</w:t>
            </w:r>
          </w:p>
        </w:tc>
        <w:tc>
          <w:tcPr>
            <w:tcW w:w="263" w:type="dxa"/>
            <w:shd w:val="clear" w:color="auto" w:fill="auto"/>
          </w:tcPr>
          <w:p w14:paraId="38D6711D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5BE48BE" w14:textId="601ABFE9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33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445</w:t>
            </w:r>
          </w:p>
        </w:tc>
      </w:tr>
      <w:tr w:rsidR="00D577D9" w:rsidRPr="006375B5" w14:paraId="487EDC16" w14:textId="77777777" w:rsidTr="00D577D9">
        <w:tc>
          <w:tcPr>
            <w:tcW w:w="2975" w:type="dxa"/>
          </w:tcPr>
          <w:p w14:paraId="5DFFE395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CCAA1D2" w14:textId="7ACC1D69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173</w:t>
            </w:r>
          </w:p>
        </w:tc>
        <w:tc>
          <w:tcPr>
            <w:tcW w:w="272" w:type="dxa"/>
            <w:shd w:val="clear" w:color="auto" w:fill="auto"/>
          </w:tcPr>
          <w:p w14:paraId="44AED533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235CC30" w14:textId="774943E6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28</w:t>
            </w:r>
          </w:p>
        </w:tc>
        <w:tc>
          <w:tcPr>
            <w:tcW w:w="272" w:type="dxa"/>
            <w:shd w:val="clear" w:color="auto" w:fill="auto"/>
          </w:tcPr>
          <w:p w14:paraId="64E70BED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0EC16FAD" w14:textId="4284C06E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87</w:t>
            </w:r>
          </w:p>
        </w:tc>
        <w:tc>
          <w:tcPr>
            <w:tcW w:w="241" w:type="dxa"/>
            <w:shd w:val="clear" w:color="auto" w:fill="auto"/>
          </w:tcPr>
          <w:p w14:paraId="2DE5EB88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68899646" w14:textId="582FE47A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193</w:t>
            </w:r>
          </w:p>
        </w:tc>
        <w:tc>
          <w:tcPr>
            <w:tcW w:w="263" w:type="dxa"/>
            <w:shd w:val="clear" w:color="auto" w:fill="auto"/>
          </w:tcPr>
          <w:p w14:paraId="0156DB6B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C2C3F21" w14:textId="3F436DB3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308</w:t>
            </w:r>
          </w:p>
        </w:tc>
      </w:tr>
      <w:tr w:rsidR="00D577D9" w:rsidRPr="006375B5" w14:paraId="54185393" w14:textId="77777777" w:rsidTr="00D577D9">
        <w:tc>
          <w:tcPr>
            <w:tcW w:w="2975" w:type="dxa"/>
          </w:tcPr>
          <w:p w14:paraId="45CE0A30" w14:textId="77777777" w:rsidR="00D577D9" w:rsidRPr="006375B5" w:rsidRDefault="00D577D9" w:rsidP="00384178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C69B73F" w14:textId="49FD4D53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498</w:t>
            </w:r>
          </w:p>
        </w:tc>
        <w:tc>
          <w:tcPr>
            <w:tcW w:w="272" w:type="dxa"/>
            <w:shd w:val="clear" w:color="auto" w:fill="auto"/>
          </w:tcPr>
          <w:p w14:paraId="4EA79D4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F490815" w14:textId="4BDEA051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152</w:t>
            </w:r>
          </w:p>
        </w:tc>
        <w:tc>
          <w:tcPr>
            <w:tcW w:w="272" w:type="dxa"/>
            <w:shd w:val="clear" w:color="auto" w:fill="auto"/>
          </w:tcPr>
          <w:p w14:paraId="7FC7C0F4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D423ABE" w14:textId="40CA9DC2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294</w:t>
            </w:r>
          </w:p>
        </w:tc>
        <w:tc>
          <w:tcPr>
            <w:tcW w:w="241" w:type="dxa"/>
            <w:shd w:val="clear" w:color="auto" w:fill="auto"/>
          </w:tcPr>
          <w:p w14:paraId="60D4464A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4A9978B9" w14:textId="2CBF107E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367</w:t>
            </w:r>
          </w:p>
        </w:tc>
        <w:tc>
          <w:tcPr>
            <w:tcW w:w="263" w:type="dxa"/>
            <w:shd w:val="clear" w:color="auto" w:fill="auto"/>
          </w:tcPr>
          <w:p w14:paraId="7CB92400" w14:textId="77777777" w:rsidR="00D577D9" w:rsidRPr="006375B5" w:rsidRDefault="00D577D9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5A70930" w14:textId="21B5B52E" w:rsidR="00D577D9" w:rsidRPr="006375B5" w:rsidRDefault="000E564C" w:rsidP="003841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813</w:t>
            </w:r>
          </w:p>
        </w:tc>
      </w:tr>
    </w:tbl>
    <w:p w14:paraId="0BDB169B" w14:textId="77777777" w:rsidR="00444F0A" w:rsidRPr="00D577D9" w:rsidRDefault="00444F0A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16"/>
          <w:szCs w:val="16"/>
        </w:rPr>
      </w:pPr>
    </w:p>
    <w:p w14:paraId="3DB0F9DC" w14:textId="5CA3BEDE" w:rsidR="00A8593F" w:rsidRPr="006375B5" w:rsidRDefault="00EE1722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jc w:val="thaiDistribute"/>
        <w:rPr>
          <w:rFonts w:ascii="Angsana New" w:hAnsi="Angsana New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  <w:cs/>
        </w:rPr>
        <w:br w:type="column"/>
      </w:r>
      <w:r w:rsidR="00A8593F" w:rsidRPr="006375B5">
        <w:rPr>
          <w:rFonts w:asciiTheme="majorBidi" w:hAnsiTheme="majorBidi" w:cstheme="majorBidi" w:hint="cs"/>
          <w:sz w:val="30"/>
          <w:szCs w:val="30"/>
          <w:cs/>
        </w:rPr>
        <w:lastRenderedPageBreak/>
        <w:t>กระแสเงินสดออกซึ่งเปิดเผยไว้ในตารางด้านบนเป็นกระแสเงินสดตามสัญญาที่ไม่มีการคิดลดซึ่ง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="00A8593F" w:rsidRPr="006375B5">
        <w:rPr>
          <w:rFonts w:asciiTheme="majorBidi" w:hAnsiTheme="majorBidi" w:cstheme="majorBidi" w:hint="cs"/>
          <w:sz w:val="30"/>
          <w:szCs w:val="30"/>
        </w:rPr>
        <w:t xml:space="preserve"> </w:t>
      </w:r>
      <w:r w:rsidR="00A8593F" w:rsidRPr="006375B5">
        <w:rPr>
          <w:rFonts w:asciiTheme="majorBidi" w:hAnsiTheme="majorBidi" w:cstheme="majorBidi" w:hint="cs"/>
          <w:sz w:val="30"/>
          <w:szCs w:val="30"/>
          <w:cs/>
        </w:rPr>
        <w:t>การเปิดเผยแสดงให้เห็น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ซึ่งชำระเป็นเงินสดด้วยจำนวนขั้นต้นพร้อมกัน</w:t>
      </w:r>
    </w:p>
    <w:p w14:paraId="496E2F4F" w14:textId="77777777" w:rsidR="00A8593F" w:rsidRPr="00616615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30"/>
          <w:szCs w:val="30"/>
        </w:rPr>
      </w:pPr>
    </w:p>
    <w:p w14:paraId="2E0D9B34" w14:textId="3A7055D2" w:rsidR="00A8593F" w:rsidRPr="006375B5" w:rsidRDefault="00A8593F" w:rsidP="000943F3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0943F3"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3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ความเสี่ยงด้านตลาด</w:t>
      </w:r>
    </w:p>
    <w:p w14:paraId="3D9DE05C" w14:textId="12E4FA41" w:rsidR="00027217" w:rsidRPr="006375B5" w:rsidRDefault="00027217" w:rsidP="000272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bookmarkStart w:id="19" w:name="_Hlk87316787"/>
      <w:r w:rsidRPr="006375B5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ฐานะเปิดต่อความเสี่ยงจากธุรกิจปกติซึ่งมาจากการเปลี่ยนแปลงของอัตราดอกเบี้ยในตลาดและอัตราแลกเปลี่ยนและจากภาระผูกพันตามสัญญาที่ไม่สามารถปฏิบัติได้ของคู่สัญญา </w:t>
      </w:r>
      <w:r w:rsidR="00E802C6" w:rsidRPr="006375B5">
        <w:rPr>
          <w:rFonts w:asciiTheme="majorBidi" w:hAnsiTheme="majorBidi" w:cstheme="majorBidi" w:hint="cs"/>
          <w:sz w:val="30"/>
          <w:szCs w:val="30"/>
          <w:cs/>
        </w:rPr>
        <w:t>กลุ่ม</w:t>
      </w:r>
      <w:r w:rsidRPr="006375B5">
        <w:rPr>
          <w:rFonts w:asciiTheme="majorBidi" w:hAnsiTheme="majorBidi" w:cstheme="majorBidi" w:hint="cs"/>
          <w:sz w:val="30"/>
          <w:szCs w:val="30"/>
          <w:cs/>
        </w:rPr>
        <w:t xml:space="preserve">บริษัทไม่ได้ถือหรือออกอนุพันธ์เพื่อการเก็งกำไรหรือเพื่อการค้า </w:t>
      </w:r>
    </w:p>
    <w:bookmarkEnd w:id="19"/>
    <w:p w14:paraId="1F493FF5" w14:textId="77777777" w:rsidR="007751B7" w:rsidRPr="00616615" w:rsidRDefault="007751B7" w:rsidP="007751B7">
      <w:pPr>
        <w:pStyle w:val="block"/>
        <w:spacing w:after="0" w:line="240" w:lineRule="auto"/>
        <w:ind w:left="0" w:right="-7"/>
        <w:jc w:val="both"/>
        <w:rPr>
          <w:rFonts w:asciiTheme="majorBidi" w:hAnsiTheme="majorBidi" w:cstheme="majorBidi"/>
          <w:sz w:val="30"/>
          <w:szCs w:val="30"/>
        </w:rPr>
      </w:pPr>
    </w:p>
    <w:p w14:paraId="582766F4" w14:textId="472F0E7C" w:rsidR="007751B7" w:rsidRPr="006375B5" w:rsidRDefault="007751B7" w:rsidP="007751B7">
      <w:pPr>
        <w:pStyle w:val="block"/>
        <w:spacing w:after="0" w:line="240" w:lineRule="auto"/>
        <w:ind w:left="1350" w:right="-7" w:hanging="450"/>
        <w:jc w:val="both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</w:rPr>
        <w:t>(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/>
        </w:rPr>
        <w:t>1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ความเสี่ยงด้านอัตราดอกเบี้ย</w:t>
      </w:r>
      <w:r w:rsidRPr="006375B5">
        <w:rPr>
          <w:rFonts w:asciiTheme="majorBidi" w:hAnsiTheme="majorBidi" w:cstheme="majorBidi"/>
          <w:b/>
          <w:bCs/>
          <w:color w:val="0000FF"/>
          <w:sz w:val="30"/>
          <w:szCs w:val="30"/>
        </w:rPr>
        <w:t xml:space="preserve"> </w:t>
      </w:r>
    </w:p>
    <w:p w14:paraId="2B17F672" w14:textId="28609185" w:rsidR="007751B7" w:rsidRDefault="00385669" w:rsidP="003856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385669">
        <w:rPr>
          <w:rFonts w:ascii="Angsana New" w:hAnsi="Angsana New" w:hint="cs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</w:t>
      </w:r>
      <w:r w:rsidR="00C106ED">
        <w:rPr>
          <w:rFonts w:ascii="Angsana New" w:hAnsi="Angsana New" w:hint="cs"/>
          <w:sz w:val="30"/>
          <w:szCs w:val="30"/>
          <w:cs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ซึ่งส่งผลกระทบต่อผลการดำเนินงานและกระแสเงินสดของกลุ่มบริษัท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เนื่องจาก</w:t>
      </w:r>
      <w:r>
        <w:rPr>
          <w:rFonts w:ascii="Angsana New" w:hAnsi="Angsana New" w:hint="cs"/>
          <w:sz w:val="30"/>
          <w:szCs w:val="30"/>
          <w:cs/>
        </w:rPr>
        <w:t>หุ้นกู้</w:t>
      </w:r>
      <w:r w:rsidRPr="00385669">
        <w:rPr>
          <w:rFonts w:ascii="Angsana New" w:hAnsi="Angsana New" w:hint="cs"/>
          <w:sz w:val="30"/>
          <w:szCs w:val="30"/>
          <w:cs/>
        </w:rPr>
        <w:t>และเงินกู้ยืม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(</w:t>
      </w:r>
      <w:r w:rsidRPr="00385669">
        <w:rPr>
          <w:rFonts w:ascii="Angsana New" w:hAnsi="Angsana New" w:hint="cs"/>
          <w:sz w:val="30"/>
          <w:szCs w:val="30"/>
          <w:cs/>
        </w:rPr>
        <w:t>ดูหมายเหตุข้อ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 w:rsidR="00824F87" w:rsidRPr="00824F87">
        <w:rPr>
          <w:rFonts w:ascii="Angsana New" w:hAnsi="Angsana New"/>
          <w:sz w:val="30"/>
          <w:szCs w:val="30"/>
        </w:rPr>
        <w:t>1</w:t>
      </w:r>
      <w:r>
        <w:rPr>
          <w:rFonts w:ascii="Angsana New" w:hAnsi="Angsana New"/>
          <w:sz w:val="30"/>
          <w:szCs w:val="30"/>
        </w:rPr>
        <w:t>5</w:t>
      </w:r>
      <w:r w:rsidRPr="00385669">
        <w:rPr>
          <w:rFonts w:ascii="Angsana New" w:hAnsi="Angsana New"/>
          <w:sz w:val="30"/>
          <w:szCs w:val="30"/>
          <w:cs/>
        </w:rPr>
        <w:t>)</w:t>
      </w:r>
      <w:r>
        <w:rPr>
          <w:rFonts w:ascii="Angsana New" w:hAnsi="Angsana New"/>
          <w:sz w:val="30"/>
          <w:szCs w:val="30"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ส่วนใหญ่มีอัตราดอกเบี้ยคงที่ทำให้กลุ่มบริษั</w:t>
      </w:r>
      <w:r>
        <w:rPr>
          <w:rFonts w:ascii="Angsana New" w:hAnsi="Angsana New" w:hint="cs"/>
          <w:sz w:val="30"/>
          <w:szCs w:val="30"/>
          <w:cs/>
        </w:rPr>
        <w:t>ท</w:t>
      </w:r>
      <w:r w:rsidRPr="00385669">
        <w:rPr>
          <w:rFonts w:ascii="Angsana New" w:hAnsi="Angsana New" w:hint="cs"/>
          <w:sz w:val="30"/>
          <w:szCs w:val="30"/>
          <w:cs/>
        </w:rPr>
        <w:t>มีความเสี่ยงต่ำจากการเปลี่ยนแปลงของอัตราดอกเบี้ย</w:t>
      </w:r>
      <w:r w:rsidRPr="00385669">
        <w:rPr>
          <w:rFonts w:ascii="Angsana New" w:hAnsi="Angsana New"/>
          <w:sz w:val="30"/>
          <w:szCs w:val="30"/>
          <w:cs/>
        </w:rPr>
        <w:t xml:space="preserve"> </w:t>
      </w:r>
      <w:r w:rsidRPr="00385669">
        <w:rPr>
          <w:rFonts w:ascii="Angsana New" w:hAnsi="Angsana New" w:hint="cs"/>
          <w:sz w:val="30"/>
          <w:szCs w:val="30"/>
          <w:cs/>
        </w:rPr>
        <w:t>ความอ่อนไหวต่อการเพิ่มขึ้นหรือลดลงในค่าใช้จ่ายดอกเบี้ยจากเงินกู้ยืมซึ่งเป็นผลจากการเปลี่ยนแปลงในอัตราดอกเบี้ยจึงไม่มีผลกระทบอย่างเป็นสาระสำคัญต่องบการเงินของกลุ่มบริษัท</w:t>
      </w:r>
    </w:p>
    <w:p w14:paraId="0CABA13F" w14:textId="77777777" w:rsidR="00385669" w:rsidRPr="00616615" w:rsidRDefault="00385669" w:rsidP="003856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515649F5" w14:textId="10DE42E9" w:rsidR="007751B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กลุ่มบริษัทมิได้ใช้ตราสารอนุพันธ์ทางการเงินเพื่อป้องกันความเสี่ยงด้านอัตราดอกเบี้ย</w:t>
      </w:r>
    </w:p>
    <w:p w14:paraId="39B9AC94" w14:textId="77777777" w:rsidR="00616615" w:rsidRDefault="00616615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5945EED2" w14:textId="31BD5215" w:rsidR="007751B7" w:rsidRPr="006375B5" w:rsidRDefault="007751B7" w:rsidP="007751B7">
      <w:pPr>
        <w:pStyle w:val="block"/>
        <w:spacing w:after="0" w:line="240" w:lineRule="auto"/>
        <w:ind w:right="-7" w:firstLine="333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6375B5">
        <w:rPr>
          <w:rFonts w:asciiTheme="majorBidi" w:hAnsiTheme="majorBidi" w:cstheme="majorBidi"/>
          <w:sz w:val="30"/>
          <w:szCs w:val="30"/>
        </w:rPr>
        <w:t>(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/>
        </w:rPr>
        <w:t>3</w:t>
      </w:r>
      <w:r w:rsidRPr="006375B5">
        <w:rPr>
          <w:rFonts w:asciiTheme="majorBidi" w:hAnsiTheme="majorBidi" w:cstheme="majorBidi"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sz w:val="30"/>
          <w:szCs w:val="30"/>
          <w:lang w:val="en-US" w:bidi="th-TH"/>
        </w:rPr>
        <w:t>2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ความเสี่ยงด้านอัตราแลกเปลี่ยนเงินตราต่างประเทศ 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>(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“อัตราแลกเปลี่ยน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>”)</w:t>
      </w:r>
    </w:p>
    <w:p w14:paraId="6AE7E174" w14:textId="77777777" w:rsidR="007751B7" w:rsidRPr="00616615" w:rsidRDefault="007751B7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616615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กลุ่มบริษัทมีความเสี่ยงด้านอัตราแลกเปลี่ยน</w:t>
      </w:r>
      <w:r w:rsidRPr="00616615">
        <w:rPr>
          <w:rFonts w:ascii="Angsana New" w:hAnsi="Angsana New" w:hint="cs"/>
          <w:sz w:val="30"/>
          <w:szCs w:val="30"/>
          <w:cs/>
        </w:rPr>
        <w:t>โดยส่วนใหญ่</w:t>
      </w:r>
      <w:r w:rsidRPr="00616615">
        <w:rPr>
          <w:rFonts w:ascii="Angsana New" w:hAnsi="Angsana New"/>
          <w:sz w:val="30"/>
          <w:szCs w:val="30"/>
          <w:cs/>
        </w:rPr>
        <w:t>จากการไม่สามารถจับคู่กันได้ระหว่างอัตราแลกเปลี่ยนของเงินกู้ยืมที่เป็นสกุลเงินต่างประเทศกับสกุลเงินที่ใช้ในการดำเนินงาน</w:t>
      </w:r>
      <w:r w:rsidRPr="00616615">
        <w:rPr>
          <w:rFonts w:ascii="Angsana New" w:hAnsi="Angsana New" w:hint="cs"/>
          <w:sz w:val="30"/>
          <w:szCs w:val="30"/>
          <w:cs/>
        </w:rPr>
        <w:t xml:space="preserve"> โดยกลุ่มบริษัทได้ทำสัญญาแลกเปลี่ยนสกุลเงินตราต่างประเทศ </w:t>
      </w:r>
      <w:r w:rsidRPr="00616615">
        <w:rPr>
          <w:rFonts w:ascii="Angsana New" w:hAnsi="Angsana New"/>
          <w:sz w:val="30"/>
          <w:szCs w:val="30"/>
        </w:rPr>
        <w:t xml:space="preserve">(cross currency swap) </w:t>
      </w:r>
      <w:r w:rsidRPr="00616615">
        <w:rPr>
          <w:rFonts w:ascii="Angsana New" w:hAnsi="Angsana New" w:hint="cs"/>
          <w:sz w:val="30"/>
          <w:szCs w:val="30"/>
          <w:cs/>
        </w:rPr>
        <w:t>เพื่อป้องกันความเสี่ยงในกระแสเงินสด</w:t>
      </w:r>
    </w:p>
    <w:p w14:paraId="622E9792" w14:textId="00B46EB1" w:rsidR="00600592" w:rsidRPr="00616615" w:rsidRDefault="00600592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  <w:cs/>
        </w:rPr>
      </w:pPr>
    </w:p>
    <w:p w14:paraId="7327DAD3" w14:textId="7FA7C49C" w:rsidR="007751B7" w:rsidRPr="00616615" w:rsidRDefault="007751B7" w:rsidP="006166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  <w:cs/>
        </w:rPr>
      </w:pPr>
      <w:r w:rsidRPr="0061661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0E564C" w:rsidRPr="00616615">
        <w:rPr>
          <w:rFonts w:ascii="Angsana New" w:hAnsi="Angsana New"/>
          <w:sz w:val="30"/>
          <w:szCs w:val="30"/>
        </w:rPr>
        <w:t>30</w:t>
      </w:r>
      <w:r w:rsidRPr="00616615">
        <w:rPr>
          <w:rFonts w:ascii="Angsana New" w:hAnsi="Angsana New"/>
          <w:sz w:val="30"/>
          <w:szCs w:val="30"/>
        </w:rPr>
        <w:t xml:space="preserve"> </w:t>
      </w:r>
      <w:r w:rsidRPr="00616615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616615">
        <w:rPr>
          <w:rFonts w:ascii="Angsana New" w:hAnsi="Angsana New"/>
          <w:sz w:val="30"/>
          <w:szCs w:val="30"/>
          <w:cs/>
        </w:rPr>
        <w:t>กลุ่มบริษัทมีความเสี่ยงจากอัตราแลกเปลี่ยนจากการมีสินทรัพย์และหนี้สินที่เป็นเงินตราต่างประเทศดังนี้</w:t>
      </w:r>
    </w:p>
    <w:tbl>
      <w:tblPr>
        <w:tblW w:w="9360" w:type="dxa"/>
        <w:tblInd w:w="810" w:type="dxa"/>
        <w:tblLayout w:type="fixed"/>
        <w:tblLook w:val="01E0" w:firstRow="1" w:lastRow="1" w:firstColumn="1" w:lastColumn="1" w:noHBand="0" w:noVBand="0"/>
      </w:tblPr>
      <w:tblGrid>
        <w:gridCol w:w="2430"/>
        <w:gridCol w:w="990"/>
        <w:gridCol w:w="268"/>
        <w:gridCol w:w="992"/>
        <w:gridCol w:w="266"/>
        <w:gridCol w:w="904"/>
        <w:gridCol w:w="266"/>
        <w:gridCol w:w="994"/>
        <w:gridCol w:w="268"/>
        <w:gridCol w:w="902"/>
        <w:gridCol w:w="266"/>
        <w:gridCol w:w="814"/>
      </w:tblGrid>
      <w:tr w:rsidR="00D77F58" w:rsidRPr="006375B5" w14:paraId="61D2F3EF" w14:textId="77777777" w:rsidTr="002A32F9">
        <w:trPr>
          <w:tblHeader/>
        </w:trPr>
        <w:tc>
          <w:tcPr>
            <w:tcW w:w="2430" w:type="dxa"/>
            <w:vAlign w:val="bottom"/>
          </w:tcPr>
          <w:p w14:paraId="628C4ED9" w14:textId="544516D8" w:rsidR="00D77F58" w:rsidRPr="006375B5" w:rsidRDefault="007A0A09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lastRenderedPageBreak/>
              <w:br w:type="column"/>
            </w:r>
            <w:r>
              <w:rPr>
                <w:rFonts w:asciiTheme="majorBidi" w:hAnsiTheme="majorBidi" w:cstheme="majorBidi"/>
                <w:sz w:val="30"/>
                <w:szCs w:val="30"/>
              </w:rPr>
              <w:br w:type="column"/>
            </w:r>
          </w:p>
        </w:tc>
        <w:tc>
          <w:tcPr>
            <w:tcW w:w="6930" w:type="dxa"/>
            <w:gridSpan w:val="11"/>
          </w:tcPr>
          <w:p w14:paraId="3BB9CBF9" w14:textId="77777777" w:rsidR="00D77F58" w:rsidRPr="006375B5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D77F58" w:rsidRPr="006375B5" w14:paraId="459946F8" w14:textId="77777777" w:rsidTr="002A32F9">
        <w:trPr>
          <w:tblHeader/>
        </w:trPr>
        <w:tc>
          <w:tcPr>
            <w:tcW w:w="2430" w:type="dxa"/>
            <w:vAlign w:val="bottom"/>
          </w:tcPr>
          <w:p w14:paraId="74E507EA" w14:textId="77777777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gridSpan w:val="5"/>
          </w:tcPr>
          <w:p w14:paraId="116D9206" w14:textId="1AA7F40B" w:rsidR="00D77F58" w:rsidRPr="006375B5" w:rsidRDefault="000E564C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</w:rPr>
              <w:t>2565</w:t>
            </w:r>
          </w:p>
        </w:tc>
        <w:tc>
          <w:tcPr>
            <w:tcW w:w="266" w:type="dxa"/>
          </w:tcPr>
          <w:p w14:paraId="3387A6F4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3244" w:type="dxa"/>
            <w:gridSpan w:val="5"/>
          </w:tcPr>
          <w:p w14:paraId="761CB003" w14:textId="0E1A0841" w:rsidR="00D77F58" w:rsidRPr="006375B5" w:rsidRDefault="000E564C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</w:rPr>
              <w:t>2564</w:t>
            </w:r>
          </w:p>
        </w:tc>
      </w:tr>
      <w:tr w:rsidR="00D77F58" w:rsidRPr="006375B5" w14:paraId="6E9F0C2F" w14:textId="77777777" w:rsidTr="002A32F9">
        <w:trPr>
          <w:tblHeader/>
        </w:trPr>
        <w:tc>
          <w:tcPr>
            <w:tcW w:w="2430" w:type="dxa"/>
            <w:vAlign w:val="bottom"/>
            <w:hideMark/>
          </w:tcPr>
          <w:p w14:paraId="244476E1" w14:textId="77777777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ฐานะเปิดต่อความเสี่ยงจากเงินตราต่างประเทศ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  <w:p w14:paraId="719166F5" w14:textId="1862998E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990" w:type="dxa"/>
            <w:hideMark/>
          </w:tcPr>
          <w:p w14:paraId="7227C14F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7A2FDAB9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18E6E21F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C7D7CED" w14:textId="77777777" w:rsidR="00D77F58" w:rsidRPr="006375B5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52E7CBF" w14:textId="77777777" w:rsidR="00D77F58" w:rsidRPr="006375B5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3746D8D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</w:tcPr>
          <w:p w14:paraId="249B7C9C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C0843F6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2425A8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266" w:type="dxa"/>
          </w:tcPr>
          <w:p w14:paraId="59C59072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994" w:type="dxa"/>
            <w:hideMark/>
          </w:tcPr>
          <w:p w14:paraId="0B434D45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2FF7FA1A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57428D76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</w:tcPr>
          <w:p w14:paraId="2F39D5CA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8CB6BC4" w14:textId="77777777" w:rsidR="00D77F58" w:rsidRPr="006375B5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EF21FB0" w14:textId="77777777" w:rsidR="00D77F58" w:rsidRPr="006375B5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</w:tcPr>
          <w:p w14:paraId="79B66279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ECBD5B" w14:textId="77777777" w:rsidR="00D77F58" w:rsidRPr="006375B5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9294092" w14:textId="77777777" w:rsidR="00D77F58" w:rsidRPr="006375B5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D77F58" w:rsidRPr="006375B5" w14:paraId="009A28B5" w14:textId="77777777" w:rsidTr="002A32F9">
        <w:trPr>
          <w:trHeight w:val="20"/>
          <w:tblHeader/>
        </w:trPr>
        <w:tc>
          <w:tcPr>
            <w:tcW w:w="2430" w:type="dxa"/>
            <w:vAlign w:val="bottom"/>
          </w:tcPr>
          <w:p w14:paraId="66A35D89" w14:textId="77777777" w:rsidR="00D77F58" w:rsidRPr="006375B5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930" w:type="dxa"/>
            <w:gridSpan w:val="11"/>
          </w:tcPr>
          <w:p w14:paraId="2448315B" w14:textId="77777777" w:rsidR="00D77F58" w:rsidRPr="006375B5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>(</w:t>
            </w:r>
            <w:r w:rsidRPr="006375B5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ล้านบาท</w:t>
            </w:r>
            <w:r w:rsidRPr="006375B5">
              <w:rPr>
                <w:rFonts w:ascii="Angsana New" w:hAnsi="Angsana New"/>
                <w:i/>
                <w:iCs/>
                <w:sz w:val="24"/>
                <w:szCs w:val="24"/>
              </w:rPr>
              <w:t>)</w:t>
            </w:r>
          </w:p>
        </w:tc>
      </w:tr>
      <w:tr w:rsidR="00D577D9" w:rsidRPr="006375B5" w14:paraId="4D9D277D" w14:textId="77777777" w:rsidTr="008F3C85">
        <w:tc>
          <w:tcPr>
            <w:tcW w:w="2430" w:type="dxa"/>
            <w:shd w:val="clear" w:color="auto" w:fill="auto"/>
            <w:hideMark/>
          </w:tcPr>
          <w:p w14:paraId="5E6F9EC4" w14:textId="77777777" w:rsidR="00D577D9" w:rsidRPr="006375B5" w:rsidRDefault="00D577D9" w:rsidP="00D577D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เงินสดและรายการ</w:t>
            </w:r>
          </w:p>
          <w:p w14:paraId="7B2AB927" w14:textId="77777777" w:rsidR="00D577D9" w:rsidRPr="006375B5" w:rsidRDefault="00D577D9" w:rsidP="00D577D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เทียบเท่าเงินสด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10DFD90" w14:textId="3F498B46" w:rsidR="00D577D9" w:rsidRPr="006375B5" w:rsidRDefault="00824F87" w:rsidP="001B4CF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824F87">
              <w:rPr>
                <w:rFonts w:ascii="Angsana New" w:hAnsi="Angsana New" w:hint="cs"/>
                <w:sz w:val="24"/>
                <w:szCs w:val="24"/>
              </w:rPr>
              <w:t>9</w:t>
            </w:r>
            <w:r w:rsidR="0056388E"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268" w:type="dxa"/>
            <w:shd w:val="clear" w:color="auto" w:fill="auto"/>
          </w:tcPr>
          <w:p w14:paraId="00C5427A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7D9EDAA0" w14:textId="77777777" w:rsidR="00356A2F" w:rsidRDefault="00356A2F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074C9BAD" w14:textId="245C4178" w:rsidR="00D577D9" w:rsidRPr="006375B5" w:rsidRDefault="00AD7B01" w:rsidP="00AD7B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66" w:type="dxa"/>
            <w:shd w:val="clear" w:color="auto" w:fill="auto"/>
          </w:tcPr>
          <w:p w14:paraId="20FCFAE7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43230D8" w14:textId="4467C4BA" w:rsidR="00D577D9" w:rsidRPr="006375B5" w:rsidRDefault="00824F87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824F87">
              <w:rPr>
                <w:rFonts w:ascii="Angsana New" w:hAnsi="Angsana New" w:hint="cs"/>
                <w:sz w:val="24"/>
                <w:szCs w:val="24"/>
              </w:rPr>
              <w:t>9</w:t>
            </w:r>
            <w:r w:rsidR="00AD7B01">
              <w:rPr>
                <w:rFonts w:ascii="Angsana New" w:hAnsi="Angsana New"/>
                <w:sz w:val="24"/>
                <w:szCs w:val="24"/>
              </w:rPr>
              <w:t>9</w:t>
            </w:r>
          </w:p>
        </w:tc>
        <w:tc>
          <w:tcPr>
            <w:tcW w:w="266" w:type="dxa"/>
            <w:shd w:val="clear" w:color="auto" w:fill="auto"/>
          </w:tcPr>
          <w:p w14:paraId="3488A426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90E278C" w14:textId="2B4D9968" w:rsidR="00D577D9" w:rsidRPr="006375B5" w:rsidRDefault="000E564C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</w:rPr>
              <w:t>32</w:t>
            </w:r>
          </w:p>
        </w:tc>
        <w:tc>
          <w:tcPr>
            <w:tcW w:w="268" w:type="dxa"/>
            <w:shd w:val="clear" w:color="auto" w:fill="auto"/>
          </w:tcPr>
          <w:p w14:paraId="2F1010F9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25A95F2D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</w:p>
          <w:p w14:paraId="1667D9EE" w14:textId="6DB4F9EB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29203F27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55237DC7" w14:textId="1E39B4E9" w:rsidR="00D577D9" w:rsidRPr="006375B5" w:rsidRDefault="000E564C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0E564C">
              <w:rPr>
                <w:rFonts w:ascii="Angsana New" w:hAnsi="Angsana New"/>
                <w:sz w:val="24"/>
                <w:szCs w:val="24"/>
              </w:rPr>
              <w:t>32</w:t>
            </w:r>
          </w:p>
        </w:tc>
      </w:tr>
      <w:tr w:rsidR="008E02D3" w:rsidRPr="006375B5" w14:paraId="4F7A9E64" w14:textId="77777777" w:rsidTr="008F3C85">
        <w:tc>
          <w:tcPr>
            <w:tcW w:w="2430" w:type="dxa"/>
            <w:shd w:val="clear" w:color="auto" w:fill="auto"/>
          </w:tcPr>
          <w:p w14:paraId="2100CB57" w14:textId="77777777" w:rsidR="008E02D3" w:rsidRPr="006375B5" w:rsidRDefault="008E02D3" w:rsidP="008E02D3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เจ้าหนี้</w:t>
            </w:r>
            <w:r w:rsidRPr="006375B5">
              <w:rPr>
                <w:rFonts w:ascii="Angsana New" w:hAnsi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68595C8" w14:textId="0F3235F2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</w:rPr>
              <w:t>(63)</w:t>
            </w:r>
          </w:p>
        </w:tc>
        <w:tc>
          <w:tcPr>
            <w:tcW w:w="268" w:type="dxa"/>
            <w:shd w:val="clear" w:color="auto" w:fill="auto"/>
          </w:tcPr>
          <w:p w14:paraId="3DCFF6F1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E415ADB" w14:textId="368589A1" w:rsidR="008E02D3" w:rsidRPr="006375B5" w:rsidRDefault="00AD7B01" w:rsidP="00AD7B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(10)</w:t>
            </w:r>
          </w:p>
        </w:tc>
        <w:tc>
          <w:tcPr>
            <w:tcW w:w="266" w:type="dxa"/>
            <w:shd w:val="clear" w:color="auto" w:fill="auto"/>
          </w:tcPr>
          <w:p w14:paraId="5C47858F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EDB9E7C" w14:textId="4A6E4CC2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="00AD7B01">
              <w:rPr>
                <w:rFonts w:ascii="Angsana New" w:hAnsi="Angsana New"/>
                <w:sz w:val="24"/>
                <w:szCs w:val="24"/>
              </w:rPr>
              <w:t>7</w:t>
            </w:r>
            <w:r>
              <w:rPr>
                <w:rFonts w:ascii="Angsana New" w:hAnsi="Angsana New"/>
                <w:sz w:val="24"/>
                <w:szCs w:val="24"/>
              </w:rPr>
              <w:t>3)</w:t>
            </w:r>
          </w:p>
        </w:tc>
        <w:tc>
          <w:tcPr>
            <w:tcW w:w="266" w:type="dxa"/>
            <w:shd w:val="clear" w:color="auto" w:fill="auto"/>
          </w:tcPr>
          <w:p w14:paraId="0A5BC53B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DAA152A" w14:textId="6AB71CD5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8" w:type="dxa"/>
            <w:shd w:val="clear" w:color="auto" w:fill="auto"/>
          </w:tcPr>
          <w:p w14:paraId="00FAD6F6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321541A8" w14:textId="1D1ED86A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0E564C">
              <w:rPr>
                <w:rFonts w:ascii="Angsana New" w:hAnsi="Angsana New"/>
                <w:sz w:val="24"/>
                <w:szCs w:val="24"/>
              </w:rPr>
              <w:t>30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74849CE6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1E842B37" w14:textId="7CBB95B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0E564C">
              <w:rPr>
                <w:rFonts w:ascii="Angsana New" w:hAnsi="Angsana New"/>
                <w:sz w:val="24"/>
                <w:szCs w:val="24"/>
              </w:rPr>
              <w:t>30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8E02D3" w:rsidRPr="006375B5" w14:paraId="535E07CF" w14:textId="77777777" w:rsidTr="008F3C85">
        <w:tc>
          <w:tcPr>
            <w:tcW w:w="2430" w:type="dxa"/>
            <w:shd w:val="clear" w:color="auto" w:fill="auto"/>
            <w:hideMark/>
          </w:tcPr>
          <w:p w14:paraId="2E1B521F" w14:textId="77777777" w:rsidR="008E02D3" w:rsidRPr="006375B5" w:rsidRDefault="008E02D3" w:rsidP="008E02D3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92A4966" w14:textId="0195DBB8" w:rsidR="008E02D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="00824F87" w:rsidRPr="00824F87">
              <w:rPr>
                <w:rFonts w:ascii="Angsana New" w:hAnsi="Angsana New" w:hint="cs"/>
                <w:sz w:val="24"/>
                <w:szCs w:val="24"/>
              </w:rPr>
              <w:t>40</w:t>
            </w:r>
            <w:r w:rsidR="00C62A50">
              <w:rPr>
                <w:rFonts w:ascii="Angsana New" w:hAnsi="Angsana New"/>
                <w:sz w:val="24"/>
                <w:szCs w:val="24"/>
              </w:rPr>
              <w:t>6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164EBB9A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57FCBD9" w14:textId="08534DBD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11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2BC39EB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A06D067" w14:textId="49190FA8" w:rsidR="008E02D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(</w:t>
            </w:r>
            <w:r w:rsidR="00824F87" w:rsidRPr="00824F87">
              <w:rPr>
                <w:rFonts w:ascii="Angsana New" w:hAnsi="Angsana New" w:hint="cs"/>
                <w:sz w:val="24"/>
                <w:szCs w:val="24"/>
              </w:rPr>
              <w:t>40</w:t>
            </w:r>
            <w:r w:rsidR="00B77A42">
              <w:rPr>
                <w:rFonts w:ascii="Angsana New" w:hAnsi="Angsana New"/>
                <w:sz w:val="24"/>
                <w:szCs w:val="24"/>
              </w:rPr>
              <w:t>6</w:t>
            </w:r>
            <w:r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3275C5C7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6B312C45" w14:textId="476E97B9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0E564C">
              <w:rPr>
                <w:rFonts w:ascii="Angsana New" w:hAnsi="Angsana New"/>
                <w:sz w:val="24"/>
                <w:szCs w:val="24"/>
              </w:rPr>
              <w:t>389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587C501F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</w:tcPr>
          <w:p w14:paraId="341A953F" w14:textId="1ABF694E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ADC5F82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73490552" w14:textId="6274D976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6375B5">
              <w:rPr>
                <w:rFonts w:ascii="Angsana New" w:hAnsi="Angsana New"/>
                <w:sz w:val="24"/>
                <w:szCs w:val="24"/>
              </w:rPr>
              <w:t>(</w:t>
            </w:r>
            <w:r w:rsidRPr="000E564C">
              <w:rPr>
                <w:rFonts w:ascii="Angsana New" w:hAnsi="Angsana New"/>
                <w:sz w:val="24"/>
                <w:szCs w:val="24"/>
              </w:rPr>
              <w:t>389</w:t>
            </w:r>
            <w:r w:rsidRPr="006375B5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8E02D3" w:rsidRPr="006375B5" w14:paraId="21BA1EA0" w14:textId="77777777" w:rsidTr="004B64F3">
        <w:tc>
          <w:tcPr>
            <w:tcW w:w="2430" w:type="dxa"/>
            <w:shd w:val="clear" w:color="auto" w:fill="auto"/>
            <w:hideMark/>
          </w:tcPr>
          <w:p w14:paraId="595E7520" w14:textId="77777777" w:rsidR="008E02D3" w:rsidRPr="006375B5" w:rsidRDefault="008E02D3" w:rsidP="008E02D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ยอดบัญชีในงบแสดงฐานะ</w:t>
            </w:r>
          </w:p>
          <w:p w14:paraId="17C0402B" w14:textId="77777777" w:rsidR="008E02D3" w:rsidRPr="006375B5" w:rsidRDefault="008E02D3" w:rsidP="008E02D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การเงินที่มีความเสี่ยง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         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56A688B" w14:textId="386288E1" w:rsidR="008E02D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(37</w:t>
            </w:r>
            <w:r w:rsidR="00C62A50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1E397BCF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53185D" w14:textId="77777777" w:rsidR="0095087D" w:rsidRDefault="0095087D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78E266A" w14:textId="26B7DD00" w:rsidR="008E02D3" w:rsidRPr="006375B5" w:rsidRDefault="00AD7B01" w:rsidP="00AD7B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(7)</w:t>
            </w:r>
          </w:p>
        </w:tc>
        <w:tc>
          <w:tcPr>
            <w:tcW w:w="266" w:type="dxa"/>
            <w:shd w:val="clear" w:color="auto" w:fill="auto"/>
          </w:tcPr>
          <w:p w14:paraId="53649A15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77EED8" w14:textId="2157FD41" w:rsidR="008E02D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(3</w:t>
            </w:r>
            <w:r w:rsidR="00C62A50">
              <w:rPr>
                <w:rFonts w:ascii="Angsana New" w:hAnsi="Angsana New"/>
                <w:b/>
                <w:bCs/>
                <w:sz w:val="24"/>
                <w:szCs w:val="24"/>
              </w:rPr>
              <w:t>80</w:t>
            </w:r>
            <w:r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7512BECA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B2E41EB" w14:textId="486CA3CF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Pr="000E564C">
              <w:rPr>
                <w:rFonts w:ascii="Angsana New" w:hAnsi="Angsana New"/>
                <w:b/>
                <w:bCs/>
                <w:sz w:val="24"/>
                <w:szCs w:val="24"/>
              </w:rPr>
              <w:t>357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8" w:type="dxa"/>
            <w:shd w:val="clear" w:color="auto" w:fill="auto"/>
          </w:tcPr>
          <w:p w14:paraId="68A3BBFF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5B4BA1C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C700791" w14:textId="116935D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Pr="000E564C">
              <w:rPr>
                <w:rFonts w:ascii="Angsana New" w:hAnsi="Angsana New"/>
                <w:b/>
                <w:bCs/>
                <w:sz w:val="24"/>
                <w:szCs w:val="24"/>
              </w:rPr>
              <w:t>30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66" w:type="dxa"/>
            <w:shd w:val="clear" w:color="auto" w:fill="auto"/>
          </w:tcPr>
          <w:p w14:paraId="20DF2F07" w14:textId="77777777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D1BE201" w14:textId="70609723" w:rsidR="008E02D3" w:rsidRPr="006375B5" w:rsidRDefault="008E02D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(</w:t>
            </w:r>
            <w:r w:rsidRPr="000E564C">
              <w:rPr>
                <w:rFonts w:ascii="Angsana New" w:hAnsi="Angsana New"/>
                <w:b/>
                <w:bCs/>
                <w:sz w:val="24"/>
                <w:szCs w:val="24"/>
              </w:rPr>
              <w:t>387</w:t>
            </w:r>
            <w:r w:rsidRPr="006375B5">
              <w:rPr>
                <w:rFonts w:ascii="Angsana New" w:hAnsi="Angsana New"/>
                <w:b/>
                <w:bCs/>
                <w:sz w:val="24"/>
                <w:szCs w:val="24"/>
              </w:rPr>
              <w:t>)</w:t>
            </w:r>
          </w:p>
        </w:tc>
      </w:tr>
      <w:tr w:rsidR="004B64F3" w:rsidRPr="006375B5" w14:paraId="58F7A4E7" w14:textId="77777777" w:rsidTr="004B64F3">
        <w:tc>
          <w:tcPr>
            <w:tcW w:w="2430" w:type="dxa"/>
            <w:shd w:val="clear" w:color="auto" w:fill="auto"/>
          </w:tcPr>
          <w:p w14:paraId="28ADD3A2" w14:textId="5D442C8E" w:rsidR="004B64F3" w:rsidRPr="004B64F3" w:rsidRDefault="004B64F3" w:rsidP="008E02D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4B64F3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สัญญาแลกเปลี่ยนสกุลเงินตราต่างประเทศ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F9CBB8E" w14:textId="5E0E0ED2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 w:rsidRPr="004B64F3">
              <w:rPr>
                <w:rFonts w:ascii="Angsana New" w:hAnsi="Angsana New"/>
                <w:sz w:val="24"/>
                <w:szCs w:val="24"/>
              </w:rPr>
              <w:t>40</w:t>
            </w:r>
            <w:r w:rsidR="00C62A50"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268" w:type="dxa"/>
            <w:shd w:val="clear" w:color="auto" w:fill="auto"/>
          </w:tcPr>
          <w:p w14:paraId="2AD3F7ED" w14:textId="77777777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CAABE72" w14:textId="77777777" w:rsid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20DB0190" w14:textId="7D58DCE6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0CD7A936" w14:textId="77777777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883436D" w14:textId="2F0F8831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40</w:t>
            </w:r>
            <w:r w:rsidR="00C62A50"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266" w:type="dxa"/>
            <w:shd w:val="clear" w:color="auto" w:fill="auto"/>
          </w:tcPr>
          <w:p w14:paraId="6EBE7906" w14:textId="77777777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C35BF83" w14:textId="2CD5B0C4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389</w:t>
            </w:r>
          </w:p>
        </w:tc>
        <w:tc>
          <w:tcPr>
            <w:tcW w:w="268" w:type="dxa"/>
            <w:shd w:val="clear" w:color="auto" w:fill="auto"/>
          </w:tcPr>
          <w:p w14:paraId="5500C075" w14:textId="77777777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1A9DE2B" w14:textId="77777777" w:rsid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sz w:val="24"/>
                <w:szCs w:val="24"/>
              </w:rPr>
            </w:pPr>
          </w:p>
          <w:p w14:paraId="18E4275E" w14:textId="6CBCC3D4" w:rsidR="004B64F3" w:rsidRPr="004B64F3" w:rsidRDefault="004B64F3" w:rsidP="004B64F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03C6F2FB" w14:textId="77777777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26432A5" w14:textId="537928A3" w:rsidR="004B64F3" w:rsidRPr="004B64F3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389</w:t>
            </w:r>
          </w:p>
        </w:tc>
      </w:tr>
      <w:tr w:rsidR="004B64F3" w:rsidRPr="006375B5" w14:paraId="77DE3398" w14:textId="77777777" w:rsidTr="004B64F3">
        <w:tc>
          <w:tcPr>
            <w:tcW w:w="2430" w:type="dxa"/>
            <w:shd w:val="clear" w:color="auto" w:fill="auto"/>
          </w:tcPr>
          <w:p w14:paraId="60A9CE43" w14:textId="5CDA005A" w:rsidR="004B64F3" w:rsidRPr="006375B5" w:rsidRDefault="007A0A09" w:rsidP="008E02D3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ยอด</w:t>
            </w:r>
            <w:r w:rsidR="00524363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ความเสี่ยงคงเหลือสุทธิ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D5ACC9C" w14:textId="3FC68751" w:rsidR="004B64F3" w:rsidRPr="00824F87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33</w:t>
            </w:r>
          </w:p>
        </w:tc>
        <w:tc>
          <w:tcPr>
            <w:tcW w:w="268" w:type="dxa"/>
            <w:shd w:val="clear" w:color="auto" w:fill="auto"/>
          </w:tcPr>
          <w:p w14:paraId="4F686891" w14:textId="77777777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3807217" w14:textId="7A76CE55" w:rsidR="004B64F3" w:rsidRDefault="00AD7B01" w:rsidP="00AD7B0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12" w:right="-11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(7)</w:t>
            </w:r>
          </w:p>
        </w:tc>
        <w:tc>
          <w:tcPr>
            <w:tcW w:w="266" w:type="dxa"/>
            <w:shd w:val="clear" w:color="auto" w:fill="auto"/>
          </w:tcPr>
          <w:p w14:paraId="21A5E062" w14:textId="77777777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39DC52C" w14:textId="426B3ED9" w:rsidR="004B64F3" w:rsidRPr="00824F87" w:rsidRDefault="00AD7B01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26</w:t>
            </w:r>
          </w:p>
        </w:tc>
        <w:tc>
          <w:tcPr>
            <w:tcW w:w="266" w:type="dxa"/>
            <w:shd w:val="clear" w:color="auto" w:fill="auto"/>
          </w:tcPr>
          <w:p w14:paraId="06A22452" w14:textId="77777777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05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55810AB" w14:textId="0E9513BE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268" w:type="dxa"/>
            <w:shd w:val="clear" w:color="auto" w:fill="auto"/>
          </w:tcPr>
          <w:p w14:paraId="6E843068" w14:textId="77777777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0420023" w14:textId="7A6AB67F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2" w:right="-30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(30)</w:t>
            </w:r>
          </w:p>
        </w:tc>
        <w:tc>
          <w:tcPr>
            <w:tcW w:w="266" w:type="dxa"/>
            <w:shd w:val="clear" w:color="auto" w:fill="auto"/>
          </w:tcPr>
          <w:p w14:paraId="5F0C3061" w14:textId="77777777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1A8E821" w14:textId="3E41F6A8" w:rsidR="004B64F3" w:rsidRPr="006375B5" w:rsidRDefault="004B64F3" w:rsidP="008E02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spacing w:after="0"/>
              <w:ind w:right="-46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</w:rPr>
              <w:t>2</w:t>
            </w:r>
          </w:p>
        </w:tc>
      </w:tr>
    </w:tbl>
    <w:p w14:paraId="757A405B" w14:textId="272AF7B1" w:rsidR="00D77F58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p w14:paraId="2EB4C394" w14:textId="77777777" w:rsidR="00D77F58" w:rsidRPr="006375B5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สัญญาแลกเปลี่ยนสกุลเงินตราต่างประเทศ</w:t>
      </w:r>
    </w:p>
    <w:p w14:paraId="35E509C6" w14:textId="77777777" w:rsidR="00D77F58" w:rsidRPr="006375B5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40274" w14:textId="4D060B7B" w:rsidR="00D608F9" w:rsidRPr="006375B5" w:rsidRDefault="00D608F9" w:rsidP="00D608F9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  <w:lang w:val="en-US" w:bidi="th-TH"/>
        </w:rPr>
        <w:t>30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กันยายน </w:t>
      </w:r>
      <w:r w:rsidR="000E564C" w:rsidRPr="000E564C">
        <w:rPr>
          <w:rFonts w:asciiTheme="majorBidi" w:hAnsiTheme="majorBidi" w:cstheme="majorBidi"/>
          <w:sz w:val="30"/>
          <w:szCs w:val="30"/>
          <w:lang w:val="en-US" w:bidi="th-TH"/>
        </w:rPr>
        <w:t>2565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บริษัทย่อยแห่งหนึ่งมีสัญญาแลกเปลี่ยนสกุลเงินตราต่างประเทศ</w:t>
      </w:r>
      <w:r w:rsidRPr="006375B5">
        <w:rPr>
          <w:rFonts w:asciiTheme="majorBidi" w:hAnsiTheme="majorBidi" w:cstheme="majorBidi"/>
          <w:sz w:val="30"/>
          <w:szCs w:val="30"/>
        </w:rPr>
        <w:t xml:space="preserve"> (cross currency swap)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กับธนาคารในประเทศแห่งหนึ่งสำหรับเงินกู้ยืมระยะยาวคงเหลือจำนวนเงิน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="00824F87" w:rsidRPr="00824F87">
        <w:rPr>
          <w:rFonts w:asciiTheme="majorBidi" w:hAnsiTheme="majorBidi" w:cstheme="majorBidi" w:hint="cs"/>
          <w:sz w:val="30"/>
          <w:szCs w:val="30"/>
          <w:lang w:val="en-US" w:bidi="th-TH"/>
        </w:rPr>
        <w:t>10</w:t>
      </w:r>
      <w:r w:rsidR="00356A2F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.</w:t>
      </w:r>
      <w:r w:rsidR="00824F87" w:rsidRPr="00824F87">
        <w:rPr>
          <w:rFonts w:asciiTheme="majorBidi" w:hAnsiTheme="majorBidi" w:cstheme="majorBidi" w:hint="cs"/>
          <w:sz w:val="30"/>
          <w:szCs w:val="30"/>
          <w:lang w:val="en-US" w:bidi="th-TH"/>
        </w:rPr>
        <w:t>63</w:t>
      </w:r>
      <w:r w:rsidRPr="006375B5">
        <w:rPr>
          <w:rFonts w:asciiTheme="majorBidi" w:hAnsiTheme="majorBidi" w:cstheme="majorBidi"/>
          <w:sz w:val="30"/>
          <w:szCs w:val="30"/>
          <w:lang w:val="en-US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ล้านเหรียญสหรัฐอเมริกา </w:t>
      </w:r>
      <w:r w:rsidR="001D08FD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1D08FD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2564: 11.42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โดยบริษัทมีภาระผูกพันที่ต้องจ่ายเงินต้นจำนวน </w:t>
      </w:r>
      <w:r w:rsidR="00115E3D">
        <w:rPr>
          <w:rFonts w:asciiTheme="majorBidi" w:hAnsiTheme="majorBidi" w:cstheme="majorBidi"/>
          <w:sz w:val="30"/>
          <w:szCs w:val="30"/>
          <w:lang w:val="en-US" w:bidi="th-TH"/>
        </w:rPr>
        <w:t>340.56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</w:t>
      </w:r>
      <w:r w:rsidR="00714114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2564: </w:t>
      </w:r>
      <w:r w:rsid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>366.00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</w:t>
      </w:r>
      <w:r w:rsid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บาท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และดอกเบี้ย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>อัตราลอยตัวใน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สกุลเงินบาท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เพื่อแลกเปลี่ยนกับ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เงินต้นจำนวน </w:t>
      </w:r>
      <w:r w:rsidR="00824F87" w:rsidRPr="00824F87">
        <w:rPr>
          <w:rFonts w:asciiTheme="majorBidi" w:hAnsiTheme="majorBidi" w:cstheme="majorBidi" w:hint="cs"/>
          <w:sz w:val="30"/>
          <w:szCs w:val="30"/>
          <w:lang w:val="en-US" w:bidi="th-TH"/>
        </w:rPr>
        <w:t>10</w:t>
      </w:r>
      <w:r w:rsidR="00356A2F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>.</w:t>
      </w:r>
      <w:r w:rsidR="00824F87" w:rsidRPr="00824F87">
        <w:rPr>
          <w:rFonts w:asciiTheme="majorBidi" w:hAnsiTheme="majorBidi" w:cstheme="majorBidi" w:hint="cs"/>
          <w:sz w:val="30"/>
          <w:szCs w:val="30"/>
          <w:lang w:val="en-US" w:bidi="th-TH"/>
        </w:rPr>
        <w:t>63</w:t>
      </w:r>
      <w:r w:rsidRPr="006375B5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ล้านเหรียญสหรัฐอเมริกา</w:t>
      </w:r>
      <w:r w:rsidR="00714114">
        <w:rPr>
          <w:rFonts w:asciiTheme="majorBidi" w:hAnsiTheme="majorBidi" w:cstheme="majorBidi" w:hint="cs"/>
          <w:sz w:val="30"/>
          <w:szCs w:val="30"/>
          <w:cs/>
          <w:lang w:val="en-US" w:bidi="th-TH"/>
        </w:rPr>
        <w:t xml:space="preserve"> 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(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lang w:val="en-US" w:bidi="th-TH"/>
        </w:rPr>
        <w:t xml:space="preserve">2564: 11.42 </w:t>
      </w:r>
      <w:r w:rsidR="00714114" w:rsidRPr="00714114">
        <w:rPr>
          <w:rFonts w:asciiTheme="majorBidi" w:hAnsiTheme="majorBidi" w:cstheme="majorBidi"/>
          <w:i/>
          <w:iCs/>
          <w:sz w:val="30"/>
          <w:szCs w:val="30"/>
          <w:cs/>
          <w:lang w:val="en-US" w:bidi="th-TH"/>
        </w:rPr>
        <w:t>ล้านเหรียญสหรัฐอเมริกา</w:t>
      </w:r>
      <w:r w:rsidR="00714114" w:rsidRP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>)</w:t>
      </w:r>
      <w:r w:rsidR="00714114">
        <w:rPr>
          <w:rFonts w:asciiTheme="majorBidi" w:hAnsiTheme="majorBidi" w:cstheme="majorBidi" w:hint="cs"/>
          <w:i/>
          <w:iCs/>
          <w:sz w:val="30"/>
          <w:szCs w:val="30"/>
          <w:cs/>
          <w:lang w:val="en-US" w:bidi="th-TH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  <w:lang w:bidi="th-TH"/>
        </w:rPr>
        <w:t xml:space="preserve">และดอกเบี้ยอัตราลอยตัวในสกุลเงินเหรียญสหรัฐอเมริกา </w:t>
      </w:r>
    </w:p>
    <w:p w14:paraId="409401D0" w14:textId="77777777" w:rsidR="00D77F58" w:rsidRPr="006375B5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900" w:right="-565"/>
        <w:jc w:val="thaiDistribute"/>
        <w:rPr>
          <w:rFonts w:asciiTheme="majorBidi" w:hAnsiTheme="majorBidi" w:cstheme="majorBidi"/>
          <w:sz w:val="30"/>
          <w:szCs w:val="30"/>
        </w:rPr>
      </w:pPr>
    </w:p>
    <w:p w14:paraId="4FB548BA" w14:textId="3052B823" w:rsidR="00A8593F" w:rsidRPr="006375B5" w:rsidRDefault="00A8593F" w:rsidP="00A8593F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  <w:r w:rsidRPr="006375B5">
        <w:rPr>
          <w:rFonts w:asciiTheme="majorBidi" w:hAnsiTheme="majorBidi" w:cstheme="majorBidi" w:hint="cs"/>
          <w:b/>
          <w:bCs/>
          <w:color w:val="0000FF"/>
          <w:sz w:val="30"/>
          <w:szCs w:val="30"/>
          <w:cs/>
        </w:rPr>
        <w:t xml:space="preserve"> </w:t>
      </w:r>
    </w:p>
    <w:p w14:paraId="78B3DBB6" w14:textId="77777777" w:rsidR="00A8593F" w:rsidRPr="006375B5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1440"/>
        <w:jc w:val="thaiDistribute"/>
        <w:rPr>
          <w:rFonts w:asciiTheme="majorBidi" w:hAnsiTheme="majorBidi" w:cstheme="majorBidi"/>
          <w:sz w:val="20"/>
          <w:szCs w:val="20"/>
        </w:rPr>
      </w:pPr>
    </w:p>
    <w:p w14:paraId="65EA9DC6" w14:textId="334AC0E8" w:rsidR="00A8593F" w:rsidRPr="006375B5" w:rsidRDefault="00A8593F" w:rsidP="00630CA4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pacing w:val="-4"/>
          <w:sz w:val="30"/>
          <w:szCs w:val="30"/>
          <w:lang w:val="en-US" w:bidi="th-TH"/>
        </w:rPr>
      </w:pP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การแข็งค่า</w:t>
      </w:r>
      <w:r w:rsidR="00630CA4" w:rsidRPr="006375B5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(การอ่อนค่า) ที่เป็นไปได้อย่างสมเหตุสมผลของ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เงินเหรียญสหรัฐอเมริกา</w:t>
      </w:r>
      <w:r w:rsidR="00770708"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 xml:space="preserve"> และเงิน</w:t>
      </w:r>
      <w:r w:rsidR="00D34D50"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สิงคโปร์</w:t>
      </w:r>
      <w:r w:rsidR="00630CA4" w:rsidRPr="006375B5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ดอลลาร์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ที่มีต่อเงินสกุลอื่นๆ ณ วันที่ </w:t>
      </w:r>
      <w:r w:rsidR="000E564C" w:rsidRPr="000E564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30</w:t>
      </w:r>
      <w:r w:rsidR="00630CA4" w:rsidRPr="006375B5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="00630CA4"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กันยายน </w:t>
      </w:r>
      <w:r w:rsidR="000E564C" w:rsidRPr="000E564C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2565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lang w:val="en-US" w:bidi="th-TH"/>
        </w:rPr>
        <w:t xml:space="preserve"> </w:t>
      </w:r>
      <w:r w:rsidRPr="006375B5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ที่ส่งผลกระทบต่อการวัดมูลค่าของเครื่องมือทางการเงินในสกุลเงินตราต่างประเทศ และส่งผลกระทบต่อส่วนของผู้ถือหุ้นและกำไรหรือขาดทุนเป็นจำนวนเงินตามที่แสดงไว้ด้านล่าง การวิเคราะห์ข้างต้นตั้งอยู่บนข้อสมมติที่ว่าตัวแปรอื่นโดยเฉพาะอัตราดอกเบี้ยเป็นอัตราคงที่ และไม่คำนึงถึงผลกระทบที่มีต่อยอดขายและยอดซื้อที่คาดการณ์ไว้ </w:t>
      </w:r>
    </w:p>
    <w:p w14:paraId="09E40B7D" w14:textId="4BC74382" w:rsidR="004474D7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  <w:r>
        <w:br w:type="page"/>
      </w:r>
    </w:p>
    <w:tbl>
      <w:tblPr>
        <w:tblW w:w="8315" w:type="dxa"/>
        <w:tblInd w:w="13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89"/>
        <w:gridCol w:w="990"/>
        <w:gridCol w:w="180"/>
        <w:gridCol w:w="1030"/>
        <w:gridCol w:w="180"/>
        <w:gridCol w:w="1073"/>
        <w:gridCol w:w="180"/>
        <w:gridCol w:w="993"/>
      </w:tblGrid>
      <w:tr w:rsidR="00D77F58" w:rsidRPr="006375B5" w14:paraId="47F9ADE9" w14:textId="77777777" w:rsidTr="002A32F9">
        <w:trPr>
          <w:tblHeader/>
        </w:trPr>
        <w:tc>
          <w:tcPr>
            <w:tcW w:w="2700" w:type="dxa"/>
          </w:tcPr>
          <w:p w14:paraId="69C63025" w14:textId="533A97F2" w:rsidR="00D77F58" w:rsidRPr="006375B5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989" w:type="dxa"/>
          </w:tcPr>
          <w:p w14:paraId="7331E77C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626" w:type="dxa"/>
            <w:gridSpan w:val="7"/>
            <w:hideMark/>
          </w:tcPr>
          <w:p w14:paraId="5C8A7D67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D77F58" w:rsidRPr="006375B5" w14:paraId="422E5BAA" w14:textId="77777777" w:rsidTr="002A32F9">
        <w:trPr>
          <w:trHeight w:val="218"/>
          <w:tblHeader/>
        </w:trPr>
        <w:tc>
          <w:tcPr>
            <w:tcW w:w="2700" w:type="dxa"/>
          </w:tcPr>
          <w:p w14:paraId="5091A726" w14:textId="42EC354E" w:rsidR="00D77F58" w:rsidRPr="006375B5" w:rsidRDefault="00D77F58" w:rsidP="002A32F9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  <w:lang w:bidi="ar-SA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6375B5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="000E564C" w:rsidRPr="000E564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2565</w:t>
            </w:r>
          </w:p>
        </w:tc>
        <w:tc>
          <w:tcPr>
            <w:tcW w:w="989" w:type="dxa"/>
          </w:tcPr>
          <w:p w14:paraId="7EC63F0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อัตราการ</w:t>
            </w:r>
          </w:p>
        </w:tc>
        <w:tc>
          <w:tcPr>
            <w:tcW w:w="2200" w:type="dxa"/>
            <w:gridSpan w:val="3"/>
            <w:hideMark/>
          </w:tcPr>
          <w:p w14:paraId="166D1B22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72B6995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246" w:type="dxa"/>
            <w:gridSpan w:val="3"/>
            <w:hideMark/>
          </w:tcPr>
          <w:p w14:paraId="62250B46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D77F58" w:rsidRPr="006375B5" w14:paraId="0FF13495" w14:textId="77777777" w:rsidTr="002A32F9">
        <w:trPr>
          <w:tblHeader/>
        </w:trPr>
        <w:tc>
          <w:tcPr>
            <w:tcW w:w="2700" w:type="dxa"/>
          </w:tcPr>
          <w:p w14:paraId="077F5D6E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9" w:type="dxa"/>
            <w:hideMark/>
          </w:tcPr>
          <w:p w14:paraId="3C30022E" w14:textId="77777777" w:rsidR="00D77F58" w:rsidRPr="006375B5" w:rsidRDefault="00D77F58" w:rsidP="002A32F9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เปลี่ยนแปลง</w:t>
            </w:r>
          </w:p>
        </w:tc>
        <w:tc>
          <w:tcPr>
            <w:tcW w:w="990" w:type="dxa"/>
            <w:hideMark/>
          </w:tcPr>
          <w:p w14:paraId="18D0618D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D3B129A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hideMark/>
          </w:tcPr>
          <w:p w14:paraId="2E455026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3420901B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hideMark/>
          </w:tcPr>
          <w:p w14:paraId="60452E87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5916DF43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D7FEE98" w14:textId="77777777" w:rsidR="00D77F58" w:rsidRPr="006375B5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</w:tr>
      <w:tr w:rsidR="00D77F58" w:rsidRPr="006375B5" w14:paraId="295AA254" w14:textId="77777777" w:rsidTr="002A32F9">
        <w:trPr>
          <w:tblHeader/>
        </w:trPr>
        <w:tc>
          <w:tcPr>
            <w:tcW w:w="2700" w:type="dxa"/>
          </w:tcPr>
          <w:p w14:paraId="337AF92B" w14:textId="77777777" w:rsidR="00D77F58" w:rsidRPr="006375B5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89" w:type="dxa"/>
          </w:tcPr>
          <w:p w14:paraId="0FB5B393" w14:textId="77777777" w:rsidR="00D77F58" w:rsidRPr="006375B5" w:rsidRDefault="00D77F58" w:rsidP="002A32F9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</w:pP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(ร้</w:t>
            </w: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อยละ</w:t>
            </w:r>
            <w:r w:rsidRPr="006375B5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4626" w:type="dxa"/>
            <w:gridSpan w:val="7"/>
            <w:hideMark/>
          </w:tcPr>
          <w:p w14:paraId="48B6D6C8" w14:textId="77777777" w:rsidR="00D77F58" w:rsidRPr="006375B5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D77F58" w:rsidRPr="006375B5" w14:paraId="498BABE6" w14:textId="77777777" w:rsidTr="00D77F58">
        <w:tc>
          <w:tcPr>
            <w:tcW w:w="2700" w:type="dxa"/>
            <w:shd w:val="clear" w:color="auto" w:fill="auto"/>
            <w:hideMark/>
          </w:tcPr>
          <w:p w14:paraId="15124B08" w14:textId="77777777" w:rsidR="00D77F58" w:rsidRPr="006375B5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เ</w:t>
            </w:r>
            <w:r w:rsidRPr="006375B5">
              <w:rPr>
                <w:rFonts w:asciiTheme="majorBidi" w:hAnsiTheme="majorBidi" w:cstheme="majorBidi"/>
                <w:sz w:val="24"/>
                <w:szCs w:val="24"/>
                <w:cs/>
              </w:rPr>
              <w:t>งิน</w:t>
            </w:r>
            <w:r w:rsidRPr="006375B5">
              <w:rPr>
                <w:rFonts w:ascii="Angsana New" w:hAnsi="Angsana New"/>
                <w:sz w:val="24"/>
                <w:szCs w:val="24"/>
                <w:cs/>
              </w:rPr>
              <w:t>เหรียญสหรัฐอเมริกา</w:t>
            </w:r>
          </w:p>
        </w:tc>
        <w:tc>
          <w:tcPr>
            <w:tcW w:w="989" w:type="dxa"/>
            <w:shd w:val="clear" w:color="auto" w:fill="auto"/>
          </w:tcPr>
          <w:p w14:paraId="79D53590" w14:textId="4200CF1D" w:rsidR="00D77F58" w:rsidRPr="006375B5" w:rsidRDefault="00824F87" w:rsidP="002A32F9">
            <w:pPr>
              <w:pStyle w:val="acctfourfigures"/>
              <w:tabs>
                <w:tab w:val="clear" w:pos="765"/>
              </w:tabs>
              <w:spacing w:line="240" w:lineRule="auto"/>
              <w:ind w:left="-83" w:right="10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824F87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13</w:t>
            </w:r>
            <w:r w:rsidR="00EA4951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.</w:t>
            </w:r>
            <w:r w:rsidRPr="00824F87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35</w:t>
            </w:r>
          </w:p>
        </w:tc>
        <w:tc>
          <w:tcPr>
            <w:tcW w:w="990" w:type="dxa"/>
            <w:shd w:val="clear" w:color="auto" w:fill="auto"/>
          </w:tcPr>
          <w:p w14:paraId="0374D658" w14:textId="318568E6" w:rsidR="00D77F58" w:rsidRPr="006375B5" w:rsidRDefault="00B77A42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180" w:type="dxa"/>
            <w:shd w:val="clear" w:color="auto" w:fill="auto"/>
          </w:tcPr>
          <w:p w14:paraId="344F995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6CBAF20D" w14:textId="7926A5DE" w:rsidR="00D77F58" w:rsidRPr="006375B5" w:rsidRDefault="00EA4951" w:rsidP="00D577D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B77A42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80" w:type="dxa"/>
            <w:shd w:val="clear" w:color="auto" w:fill="auto"/>
          </w:tcPr>
          <w:p w14:paraId="5AE4CD30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16A09D01" w14:textId="55BDAA9D" w:rsidR="00D77F58" w:rsidRPr="006375B5" w:rsidRDefault="00AC24E6" w:rsidP="00D577D9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3</w:t>
            </w:r>
          </w:p>
        </w:tc>
        <w:tc>
          <w:tcPr>
            <w:tcW w:w="180" w:type="dxa"/>
            <w:shd w:val="clear" w:color="auto" w:fill="auto"/>
          </w:tcPr>
          <w:p w14:paraId="2AB3FECA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5642538A" w14:textId="0E4243D5" w:rsidR="00D77F58" w:rsidRPr="006375B5" w:rsidRDefault="00EA4951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AC24E6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D77F58" w:rsidRPr="006375B5" w14:paraId="293C171E" w14:textId="77777777" w:rsidTr="00D77F58">
        <w:tc>
          <w:tcPr>
            <w:tcW w:w="2700" w:type="dxa"/>
            <w:shd w:val="clear" w:color="auto" w:fill="auto"/>
          </w:tcPr>
          <w:p w14:paraId="0E4E7D6F" w14:textId="77777777" w:rsidR="00D77F58" w:rsidRPr="006375B5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6375B5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สิงคโปร์ดอลลาร์</w:t>
            </w:r>
          </w:p>
        </w:tc>
        <w:tc>
          <w:tcPr>
            <w:tcW w:w="989" w:type="dxa"/>
            <w:shd w:val="clear" w:color="auto" w:fill="auto"/>
          </w:tcPr>
          <w:p w14:paraId="742ECDDC" w14:textId="198A984A" w:rsidR="00D77F58" w:rsidRPr="006375B5" w:rsidRDefault="00824F87" w:rsidP="002A32F9">
            <w:pPr>
              <w:pStyle w:val="acctfourfigures"/>
              <w:tabs>
                <w:tab w:val="clear" w:pos="765"/>
              </w:tabs>
              <w:spacing w:line="240" w:lineRule="auto"/>
              <w:ind w:left="-83" w:right="10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824F87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8</w:t>
            </w:r>
            <w:r w:rsidR="00EA4951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.</w:t>
            </w:r>
            <w:r w:rsidRPr="00824F87">
              <w:rPr>
                <w:rFonts w:asciiTheme="majorBidi" w:hAnsiTheme="majorBidi" w:cstheme="majorBidi" w:hint="cs"/>
                <w:sz w:val="24"/>
                <w:szCs w:val="24"/>
                <w:lang w:val="en-US" w:bidi="th-TH"/>
              </w:rPr>
              <w:t>03</w:t>
            </w:r>
          </w:p>
        </w:tc>
        <w:tc>
          <w:tcPr>
            <w:tcW w:w="990" w:type="dxa"/>
            <w:shd w:val="clear" w:color="auto" w:fill="auto"/>
          </w:tcPr>
          <w:p w14:paraId="429C5626" w14:textId="727B0B45" w:rsidR="00D77F58" w:rsidRPr="00EA4951" w:rsidRDefault="00EA4951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(1)</w:t>
            </w:r>
          </w:p>
        </w:tc>
        <w:tc>
          <w:tcPr>
            <w:tcW w:w="180" w:type="dxa"/>
            <w:shd w:val="clear" w:color="auto" w:fill="auto"/>
          </w:tcPr>
          <w:p w14:paraId="02A1D8EF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160BF63C" w14:textId="5B22157B" w:rsidR="00D77F58" w:rsidRPr="006375B5" w:rsidRDefault="00EA4951" w:rsidP="00D577D9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180" w:type="dxa"/>
            <w:shd w:val="clear" w:color="auto" w:fill="auto"/>
          </w:tcPr>
          <w:p w14:paraId="63F2121F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58AE1430" w14:textId="100645C4" w:rsidR="00D77F58" w:rsidRPr="006375B5" w:rsidRDefault="00EA4951" w:rsidP="00D577D9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(1)</w:t>
            </w:r>
          </w:p>
        </w:tc>
        <w:tc>
          <w:tcPr>
            <w:tcW w:w="180" w:type="dxa"/>
            <w:shd w:val="clear" w:color="auto" w:fill="auto"/>
          </w:tcPr>
          <w:p w14:paraId="294968FB" w14:textId="77777777" w:rsidR="00D77F58" w:rsidRPr="006375B5" w:rsidRDefault="00D77F58" w:rsidP="00D577D9">
            <w:pPr>
              <w:pStyle w:val="acctfourfigures"/>
              <w:tabs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004D1C1C" w14:textId="5BAF3150" w:rsidR="00D77F58" w:rsidRPr="006375B5" w:rsidRDefault="00EA4951" w:rsidP="00D577D9">
            <w:pPr>
              <w:pStyle w:val="acctfourfigures"/>
              <w:tabs>
                <w:tab w:val="clear" w:pos="765"/>
                <w:tab w:val="decimal" w:pos="640"/>
              </w:tabs>
              <w:spacing w:line="240" w:lineRule="auto"/>
              <w:ind w:right="-8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</w:p>
        </w:tc>
      </w:tr>
    </w:tbl>
    <w:p w14:paraId="37673F7C" w14:textId="0B270D73" w:rsidR="001B5323" w:rsidRPr="00347AFD" w:rsidRDefault="001B5323" w:rsidP="00541AE6">
      <w:pPr>
        <w:rPr>
          <w:rFonts w:ascii="Angsana New" w:hAnsi="Angsana New"/>
          <w:sz w:val="30"/>
          <w:szCs w:val="30"/>
          <w:lang w:eastAsia="x-none"/>
        </w:rPr>
      </w:pPr>
    </w:p>
    <w:p w14:paraId="212B7C9F" w14:textId="238F1549" w:rsidR="00D608F9" w:rsidRPr="006375B5" w:rsidRDefault="00D608F9" w:rsidP="00D608F9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6375B5">
        <w:rPr>
          <w:rFonts w:asciiTheme="majorBidi" w:hAnsiTheme="majorBidi" w:cstheme="majorBidi"/>
          <w:i/>
          <w:iCs/>
          <w:sz w:val="30"/>
          <w:szCs w:val="30"/>
        </w:rPr>
        <w:t>(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0E564C" w:rsidRPr="000E564C">
        <w:rPr>
          <w:rFonts w:asciiTheme="majorBidi" w:hAnsiTheme="majorBidi" w:cstheme="majorBidi"/>
          <w:i/>
          <w:iCs/>
          <w:sz w:val="30"/>
          <w:szCs w:val="30"/>
        </w:rPr>
        <w:t>4</w:t>
      </w:r>
      <w:r w:rsidRPr="006375B5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6375B5">
        <w:rPr>
          <w:rFonts w:asciiTheme="majorBidi" w:hAnsiTheme="majorBidi" w:cstheme="majorBidi" w:hint="cs"/>
          <w:i/>
          <w:iCs/>
          <w:sz w:val="30"/>
          <w:szCs w:val="30"/>
          <w:cs/>
        </w:rPr>
        <w:t>การป้องกันความเสี่ยงในกระแสเงินสด</w:t>
      </w:r>
    </w:p>
    <w:p w14:paraId="103FF85E" w14:textId="68A35342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t>กลุ่มบริษัทมีการนำการบัญชีป้องกันความเสี่ยงมาถือปฏิบัติสำหรับสัญญาแลกเปลี่ยนสกุลเงินต่างประเทศ (</w:t>
      </w:r>
      <w:r w:rsidRPr="00347AFD">
        <w:rPr>
          <w:rFonts w:asciiTheme="majorBidi" w:hAnsiTheme="majorBidi" w:cstheme="majorBidi"/>
          <w:sz w:val="30"/>
          <w:szCs w:val="30"/>
        </w:rPr>
        <w:t>cross currency swap)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ซึ่งเข้าเงื่อนไขการเป็นเครื่องมือป้องกันความเสี่ยงกระแสเงินสดและ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กำหนดอัตราส่วนการป้องกันความเสี่ยงที่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/>
          <w:sz w:val="30"/>
          <w:szCs w:val="30"/>
        </w:rPr>
        <w:t>:</w:t>
      </w:r>
      <w:r w:rsidR="000E564C" w:rsidRPr="00347AFD">
        <w:rPr>
          <w:rFonts w:asciiTheme="majorBidi" w:hAnsiTheme="majorBidi" w:cstheme="majorBidi"/>
          <w:sz w:val="30"/>
          <w:szCs w:val="30"/>
        </w:rPr>
        <w:t>1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และกำหนดให้ระยะเวลาของสัญญาดังกล่าวสอดคล้องกับรายการที่ต้องการป้องกันความเสี่ยง</w:t>
      </w:r>
    </w:p>
    <w:p w14:paraId="0127D5F1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</w:p>
    <w:p w14:paraId="70471CF8" w14:textId="77777777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กลุ่มบริษัทพิจารณาการมีอยู่ของความสัมพันธ์ทางเศรษฐกิจระหว่างเครื่องมือที่ใช้ในการป้องกันความเสี่ยงและรายการที่ต้องการป้องกันความเสี่ยงโดยใช้สกุลเงิน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จำนวนเงินและระยะเวลาที่เกี่ยวข้องกับกระแสเงินสดกลุ่มบริษัทประเมินว่าอนุพันธ์ที่กำหนดในแต่ละความสัมพันธ์ของการป้องกันความเสี่ยงจะมีประสิทธิผลในการหักกลบการเปลี่ยนแปลงในกระแสเงินสดของรายการที่ต้องการป้องกันความเสี่ยงโดยใช้วิธีการจับคู่เงื่อนไขสำคัญ</w:t>
      </w:r>
      <w:r w:rsidRPr="00347AFD">
        <w:rPr>
          <w:rFonts w:asciiTheme="majorBidi" w:hAnsiTheme="majorBidi" w:cstheme="majorBidi"/>
          <w:sz w:val="30"/>
          <w:szCs w:val="30"/>
        </w:rPr>
        <w:t xml:space="preserve"> (critical terms match)</w:t>
      </w:r>
    </w:p>
    <w:p w14:paraId="732F4C8E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</w:p>
    <w:p w14:paraId="7898CFB4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/>
          <w:sz w:val="30"/>
          <w:szCs w:val="30"/>
          <w:cs/>
        </w:rPr>
        <w:t>ในความสัมพันธ์ของการป้องกันความเสี่ยง ความไม่มีประสิทธิผลส่วนใหญ่อาจเกิดจาก ผลกระทบจากความเสี่ยงด้านเครดิตของคู่สัญญาและของกลุ่มบริษัทที่มีต่อมูลค่ายุติธรรมของสัญญาดังกล่าว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แลกเปลี่ยน</w:t>
      </w:r>
    </w:p>
    <w:p w14:paraId="196530CB" w14:textId="77777777" w:rsidR="00D608F9" w:rsidRPr="00347AFD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5A0D8DB9" w14:textId="181D0DB3" w:rsidR="00D608F9" w:rsidRPr="006375B5" w:rsidRDefault="00D608F9" w:rsidP="00347A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r w:rsidRPr="00347AFD">
        <w:rPr>
          <w:rFonts w:asciiTheme="majorBidi" w:hAnsiTheme="majorBidi" w:cstheme="majorBidi" w:hint="cs"/>
          <w:sz w:val="30"/>
          <w:szCs w:val="30"/>
          <w:cs/>
        </w:rPr>
        <w:t>ณ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วันที่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0E564C" w:rsidRPr="00347AFD">
        <w:rPr>
          <w:rFonts w:asciiTheme="majorBidi" w:hAnsiTheme="majorBidi" w:cstheme="majorBidi"/>
          <w:sz w:val="30"/>
          <w:szCs w:val="30"/>
        </w:rPr>
        <w:t>30</w:t>
      </w:r>
      <w:r w:rsidRPr="00347AFD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0E564C" w:rsidRPr="00347AFD">
        <w:rPr>
          <w:rFonts w:asciiTheme="majorBidi" w:hAnsiTheme="majorBidi" w:cstheme="majorBidi"/>
          <w:sz w:val="30"/>
          <w:szCs w:val="30"/>
        </w:rPr>
        <w:t>2565</w:t>
      </w:r>
      <w:r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กลุ่มบริษัทมีสัญญาแลกเปลี่ยนสกุลเงินต่างประเทศ </w:t>
      </w:r>
      <w:r w:rsidRPr="00347AFD">
        <w:rPr>
          <w:rFonts w:asciiTheme="majorBidi" w:hAnsiTheme="majorBidi" w:cstheme="majorBidi"/>
          <w:sz w:val="30"/>
          <w:szCs w:val="30"/>
        </w:rPr>
        <w:t>(cross currency swap)</w:t>
      </w:r>
      <w:r w:rsidR="00472392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แสดงเป็นสินทรัพย์อนุพันธ์จำนวน </w:t>
      </w:r>
      <w:r w:rsidR="007419F1" w:rsidRPr="00347AFD">
        <w:rPr>
          <w:rFonts w:asciiTheme="majorBidi" w:hAnsiTheme="majorBidi" w:cstheme="majorBidi"/>
          <w:sz w:val="30"/>
          <w:szCs w:val="30"/>
        </w:rPr>
        <w:t>63.55</w:t>
      </w:r>
      <w:r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2564: 19.67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และมีสำรองการป้องกันความเสี่ยง</w:t>
      </w:r>
      <w:r w:rsidR="002847D0">
        <w:rPr>
          <w:rFonts w:asciiTheme="majorBidi" w:hAnsiTheme="majorBidi" w:cstheme="majorBidi"/>
          <w:sz w:val="30"/>
          <w:szCs w:val="30"/>
        </w:rPr>
        <w:br/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ในกระแสเงินสดที่แสดงอยู่ในองค์ประกอบอื่นของส่วนของผู้ถือหุ้นจำนวน </w:t>
      </w:r>
      <w:r w:rsidR="007419F1" w:rsidRPr="00347AFD">
        <w:rPr>
          <w:rFonts w:asciiTheme="majorBidi" w:hAnsiTheme="majorBidi" w:cstheme="majorBidi"/>
          <w:sz w:val="30"/>
          <w:szCs w:val="30"/>
        </w:rPr>
        <w:t>1.98</w:t>
      </w:r>
      <w:r w:rsidRPr="00347AFD">
        <w:rPr>
          <w:rFonts w:asciiTheme="majorBidi" w:hAnsiTheme="majorBidi" w:cstheme="majorBidi"/>
          <w:sz w:val="30"/>
          <w:szCs w:val="30"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1D08FD">
        <w:rPr>
          <w:rFonts w:asciiTheme="majorBidi" w:hAnsiTheme="majorBidi" w:cstheme="majorBidi"/>
          <w:sz w:val="30"/>
          <w:szCs w:val="30"/>
        </w:rPr>
        <w:br/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2564: </w:t>
      </w:r>
      <w:r w:rsidR="001D08FD">
        <w:rPr>
          <w:rFonts w:asciiTheme="majorBidi" w:hAnsiTheme="majorBidi" w:cstheme="majorBidi"/>
          <w:i/>
          <w:iCs/>
          <w:sz w:val="30"/>
          <w:szCs w:val="30"/>
        </w:rPr>
        <w:t>3.76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  <w:r w:rsidR="001D08FD" w:rsidRPr="00347AFD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Pr="00347AFD">
        <w:rPr>
          <w:rFonts w:asciiTheme="majorBidi" w:hAnsiTheme="majorBidi" w:cstheme="majorBidi" w:hint="cs"/>
          <w:sz w:val="30"/>
          <w:szCs w:val="30"/>
          <w:cs/>
        </w:rPr>
        <w:t xml:space="preserve"> เพื่อป้องกันความเสี่ยงอัตราแลกเปลี่ยนของ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เงินกู้ยืมระยะยาวมูลค่า </w:t>
      </w:r>
      <w:r w:rsidR="007419F1">
        <w:rPr>
          <w:rFonts w:asciiTheme="majorBidi" w:hAnsiTheme="majorBidi" w:cstheme="majorBidi"/>
          <w:sz w:val="30"/>
          <w:szCs w:val="30"/>
        </w:rPr>
        <w:t>340.56</w:t>
      </w:r>
      <w:r w:rsidRPr="006375B5">
        <w:rPr>
          <w:rFonts w:asciiTheme="majorBidi" w:hAnsiTheme="majorBidi" w:cstheme="majorBidi"/>
          <w:sz w:val="30"/>
          <w:szCs w:val="30"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ล้านบาท</w:t>
      </w:r>
      <w:r w:rsidR="001D08FD">
        <w:rPr>
          <w:rFonts w:asciiTheme="majorBidi" w:hAnsiTheme="majorBidi" w:cstheme="majorBidi"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(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2564: </w:t>
      </w:r>
      <w:r w:rsidR="001D08FD">
        <w:rPr>
          <w:rFonts w:asciiTheme="majorBidi" w:hAnsiTheme="majorBidi" w:cstheme="majorBidi"/>
          <w:i/>
          <w:iCs/>
          <w:sz w:val="30"/>
          <w:szCs w:val="30"/>
        </w:rPr>
        <w:t>366</w:t>
      </w:r>
      <w:r w:rsidR="007422ED">
        <w:rPr>
          <w:rFonts w:asciiTheme="majorBidi" w:hAnsiTheme="majorBidi" w:cstheme="majorBidi"/>
          <w:i/>
          <w:iCs/>
          <w:sz w:val="30"/>
          <w:szCs w:val="30"/>
        </w:rPr>
        <w:t>.00</w:t>
      </w:r>
      <w:r w:rsidR="001D08FD" w:rsidRPr="001D08FD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1D08FD" w:rsidRPr="001D08FD">
        <w:rPr>
          <w:rFonts w:asciiTheme="majorBidi" w:hAnsiTheme="majorBidi" w:cstheme="majorBidi" w:hint="cs"/>
          <w:i/>
          <w:iCs/>
          <w:sz w:val="30"/>
          <w:szCs w:val="30"/>
          <w:cs/>
        </w:rPr>
        <w:t>ล้านบาท)</w:t>
      </w:r>
    </w:p>
    <w:p w14:paraId="57DF8404" w14:textId="69E09784" w:rsidR="00D34D50" w:rsidRDefault="00D34D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</w:p>
    <w:p w14:paraId="68219178" w14:textId="77777777" w:rsidR="004474D7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</w:p>
    <w:p w14:paraId="439F2DCF" w14:textId="4CAD4453" w:rsidR="004474D7" w:rsidRDefault="004474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</w:p>
    <w:p w14:paraId="25F8BBEB" w14:textId="77777777" w:rsidR="00CD1425" w:rsidRDefault="00CD14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  <w:r>
        <w:rPr>
          <w:rFonts w:ascii="Angsana New" w:hAnsi="Angsana New"/>
          <w:sz w:val="30"/>
          <w:szCs w:val="30"/>
          <w:cs/>
        </w:rPr>
        <w:br w:type="page"/>
      </w:r>
    </w:p>
    <w:p w14:paraId="5AF14A00" w14:textId="7F882B79" w:rsidR="00BE5689" w:rsidRPr="006375B5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lastRenderedPageBreak/>
        <w:t>การบริหารจัดการทุน</w:t>
      </w:r>
    </w:p>
    <w:p w14:paraId="2CCA31D1" w14:textId="5ADF25C7" w:rsidR="007A5CC1" w:rsidRPr="006375B5" w:rsidRDefault="007A5CC1" w:rsidP="00310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Theme="majorBidi" w:hAnsiTheme="majorBidi"/>
          <w:sz w:val="16"/>
          <w:szCs w:val="16"/>
        </w:rPr>
      </w:pPr>
    </w:p>
    <w:p w14:paraId="5CBDA431" w14:textId="6EB58723" w:rsidR="00484548" w:rsidRPr="006375B5" w:rsidRDefault="007E426B" w:rsidP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ซึ่งกลุ่มบริษัท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6C034BB2" w14:textId="6D91320F" w:rsidR="00B36F9B" w:rsidRPr="006375B5" w:rsidRDefault="00B36F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34971BD4" w14:textId="45615846" w:rsidR="006719AD" w:rsidRPr="006375B5" w:rsidRDefault="00C35F8B" w:rsidP="00A02046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t>ภาระผูกพันกับ</w:t>
      </w:r>
      <w:r w:rsidR="006A2FA8" w:rsidRPr="006375B5">
        <w:rPr>
          <w:rFonts w:asciiTheme="majorBidi" w:hAnsiTheme="majorBidi" w:cstheme="majorBidi" w:hint="cs"/>
          <w:sz w:val="30"/>
          <w:szCs w:val="30"/>
          <w:cs/>
        </w:rPr>
        <w:t>บุคคลหรือ</w:t>
      </w:r>
      <w:r w:rsidRPr="006375B5">
        <w:rPr>
          <w:rFonts w:asciiTheme="majorBidi" w:hAnsiTheme="majorBidi" w:cstheme="majorBidi"/>
          <w:sz w:val="30"/>
          <w:szCs w:val="30"/>
          <w:cs/>
        </w:rPr>
        <w:t>กิจการที่ไม่เกี่ยวข้องกัน</w:t>
      </w:r>
    </w:p>
    <w:p w14:paraId="24137161" w14:textId="77777777" w:rsidR="003C2AB8" w:rsidRPr="00472392" w:rsidRDefault="003C2AB8" w:rsidP="003C2AB8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52" w:type="dxa"/>
        <w:tblInd w:w="432" w:type="dxa"/>
        <w:tblLayout w:type="fixed"/>
        <w:tblLook w:val="0000" w:firstRow="0" w:lastRow="0" w:firstColumn="0" w:lastColumn="0" w:noHBand="0" w:noVBand="0"/>
      </w:tblPr>
      <w:tblGrid>
        <w:gridCol w:w="4249"/>
        <w:gridCol w:w="988"/>
        <w:gridCol w:w="269"/>
        <w:gridCol w:w="1040"/>
        <w:gridCol w:w="276"/>
        <w:gridCol w:w="1005"/>
        <w:gridCol w:w="287"/>
        <w:gridCol w:w="1038"/>
      </w:tblGrid>
      <w:tr w:rsidR="003C2AB8" w:rsidRPr="006375B5" w14:paraId="18A8A53A" w14:textId="77777777" w:rsidTr="00D577D9">
        <w:trPr>
          <w:tblHeader/>
        </w:trPr>
        <w:tc>
          <w:tcPr>
            <w:tcW w:w="2321" w:type="pct"/>
          </w:tcPr>
          <w:p w14:paraId="18F15628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7D82EDAE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1" w:type="pct"/>
          </w:tcPr>
          <w:p w14:paraId="22E53269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3" w:type="pct"/>
            <w:gridSpan w:val="3"/>
          </w:tcPr>
          <w:p w14:paraId="4DCBA5E8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C2AB8" w:rsidRPr="006375B5" w14:paraId="04471EEF" w14:textId="77777777" w:rsidTr="00D577D9">
        <w:trPr>
          <w:trHeight w:val="344"/>
          <w:tblHeader/>
        </w:trPr>
        <w:tc>
          <w:tcPr>
            <w:tcW w:w="2321" w:type="pct"/>
          </w:tcPr>
          <w:p w14:paraId="18D763C9" w14:textId="77777777" w:rsidR="003C2AB8" w:rsidRPr="006375B5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0" w:type="pct"/>
          </w:tcPr>
          <w:p w14:paraId="1A1BD4F6" w14:textId="5ECDC655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47" w:type="pct"/>
          </w:tcPr>
          <w:p w14:paraId="38C5AB06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23ECDDD" w14:textId="555F2E0A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51" w:type="pct"/>
          </w:tcPr>
          <w:p w14:paraId="0E6C521B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C969FD6" w14:textId="30E2F39F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57" w:type="pct"/>
          </w:tcPr>
          <w:p w14:paraId="697EC043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EA2BD5B" w14:textId="211F1EC6" w:rsidR="003C2AB8" w:rsidRPr="006375B5" w:rsidRDefault="000E564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</w:tr>
      <w:tr w:rsidR="003C2AB8" w:rsidRPr="006375B5" w14:paraId="5305863C" w14:textId="77777777" w:rsidTr="00D577D9">
        <w:trPr>
          <w:tblHeader/>
        </w:trPr>
        <w:tc>
          <w:tcPr>
            <w:tcW w:w="2321" w:type="pct"/>
          </w:tcPr>
          <w:p w14:paraId="377A6641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79" w:type="pct"/>
            <w:gridSpan w:val="7"/>
          </w:tcPr>
          <w:p w14:paraId="6DB1A4A0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C2AB8" w:rsidRPr="006375B5" w14:paraId="550158CB" w14:textId="77777777" w:rsidTr="00D577D9">
        <w:tc>
          <w:tcPr>
            <w:tcW w:w="2321" w:type="pct"/>
          </w:tcPr>
          <w:p w14:paraId="15FB8C3C" w14:textId="77777777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40" w:type="pct"/>
          </w:tcPr>
          <w:p w14:paraId="6E3F8481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15CB373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3012C1B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5A9DE61D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7691CA90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5214E2F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53B988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C2AB8" w:rsidRPr="006375B5" w14:paraId="3BAF8AA2" w14:textId="77777777" w:rsidTr="00D577D9">
        <w:tc>
          <w:tcPr>
            <w:tcW w:w="2321" w:type="pct"/>
          </w:tcPr>
          <w:p w14:paraId="2FB83B0A" w14:textId="0560DF4F" w:rsidR="003C2AB8" w:rsidRPr="006375B5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  <w:r w:rsidR="0016360F" w:rsidRPr="006375B5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="0016360F" w:rsidRPr="006375B5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:</w:t>
            </w:r>
          </w:p>
        </w:tc>
        <w:tc>
          <w:tcPr>
            <w:tcW w:w="540" w:type="pct"/>
          </w:tcPr>
          <w:p w14:paraId="49BDB990" w14:textId="052C7FDA" w:rsidR="003C2AB8" w:rsidRPr="006375B5" w:rsidRDefault="003C2AB8" w:rsidP="00B81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0E84955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0F62F8A4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62E9559C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2C863E0E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350766A5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77F98D52" w14:textId="77777777" w:rsidR="003C2AB8" w:rsidRPr="006375B5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577D9" w:rsidRPr="006375B5" w14:paraId="57F27923" w14:textId="77777777" w:rsidTr="00D577D9">
        <w:tc>
          <w:tcPr>
            <w:tcW w:w="2321" w:type="pct"/>
          </w:tcPr>
          <w:p w14:paraId="58664ED4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สัญญาจ้างผู้รับเหมาก่อสร้าง</w:t>
            </w:r>
          </w:p>
        </w:tc>
        <w:tc>
          <w:tcPr>
            <w:tcW w:w="540" w:type="pct"/>
          </w:tcPr>
          <w:p w14:paraId="67EAFD05" w14:textId="0B8A3D37" w:rsidR="00D577D9" w:rsidRPr="006375B5" w:rsidRDefault="00824F8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 w:rsidR="0091358A">
              <w:rPr>
                <w:rFonts w:asciiTheme="majorBidi" w:hAnsiTheme="majorBidi" w:cstheme="majorBidi"/>
                <w:sz w:val="30"/>
                <w:szCs w:val="30"/>
              </w:rPr>
              <w:t>69</w:t>
            </w:r>
          </w:p>
        </w:tc>
        <w:tc>
          <w:tcPr>
            <w:tcW w:w="147" w:type="pct"/>
          </w:tcPr>
          <w:p w14:paraId="3CF99922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4E7491E8" w14:textId="0683270F" w:rsidR="00D577D9" w:rsidRPr="006375B5" w:rsidRDefault="000E564C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D577D9"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097</w:t>
            </w:r>
          </w:p>
        </w:tc>
        <w:tc>
          <w:tcPr>
            <w:tcW w:w="151" w:type="pct"/>
          </w:tcPr>
          <w:p w14:paraId="690E41FA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30605B6" w14:textId="621342CA" w:rsidR="00D577D9" w:rsidRPr="006375B5" w:rsidRDefault="00D34FE6" w:rsidP="00D34F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57" w:type="pct"/>
          </w:tcPr>
          <w:p w14:paraId="7915F48D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5A53B278" w14:textId="20FB8F46" w:rsidR="00D577D9" w:rsidRPr="006375B5" w:rsidRDefault="000E564C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65</w:t>
            </w:r>
          </w:p>
        </w:tc>
      </w:tr>
      <w:tr w:rsidR="00D577D9" w:rsidRPr="006375B5" w14:paraId="1B165DF1" w14:textId="77777777" w:rsidTr="00D577D9">
        <w:tc>
          <w:tcPr>
            <w:tcW w:w="2321" w:type="pct"/>
          </w:tcPr>
          <w:p w14:paraId="0C1E21DD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สัญญาบริการที่ปรึกษา</w:t>
            </w:r>
          </w:p>
        </w:tc>
        <w:tc>
          <w:tcPr>
            <w:tcW w:w="540" w:type="pct"/>
          </w:tcPr>
          <w:p w14:paraId="7B05CF35" w14:textId="049E3F33" w:rsidR="00D577D9" w:rsidRPr="006375B5" w:rsidRDefault="00824F8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10</w:t>
            </w:r>
          </w:p>
        </w:tc>
        <w:tc>
          <w:tcPr>
            <w:tcW w:w="147" w:type="pct"/>
          </w:tcPr>
          <w:p w14:paraId="28EB1FBD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5F2D5652" w14:textId="310FA19E" w:rsidR="00D577D9" w:rsidRPr="006375B5" w:rsidRDefault="000E564C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151" w:type="pct"/>
          </w:tcPr>
          <w:p w14:paraId="69557EA0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0FE79D1D" w14:textId="17F61BD9" w:rsidR="00D577D9" w:rsidRPr="006375B5" w:rsidRDefault="00D34FE6" w:rsidP="00D34F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157" w:type="pct"/>
          </w:tcPr>
          <w:p w14:paraId="438324F9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192E2A38" w14:textId="6FF72789" w:rsidR="00D577D9" w:rsidRPr="006375B5" w:rsidRDefault="00D577D9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577D9" w:rsidRPr="006375B5" w14:paraId="7C900C1E" w14:textId="77777777" w:rsidTr="00D577D9">
        <w:tc>
          <w:tcPr>
            <w:tcW w:w="2321" w:type="pct"/>
          </w:tcPr>
          <w:p w14:paraId="15696EAE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C7C010" w14:textId="323D67B5" w:rsidR="00D577D9" w:rsidRPr="006375B5" w:rsidRDefault="00824F87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824F87">
              <w:rPr>
                <w:rFonts w:asciiTheme="majorBidi" w:hAnsiTheme="majorBidi" w:cstheme="majorBidi" w:hint="cs"/>
                <w:b/>
                <w:bCs/>
                <w:sz w:val="30"/>
                <w:szCs w:val="30"/>
              </w:rPr>
              <w:t>2</w:t>
            </w:r>
            <w:r w:rsidR="0091358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79</w:t>
            </w:r>
          </w:p>
        </w:tc>
        <w:tc>
          <w:tcPr>
            <w:tcW w:w="147" w:type="pct"/>
          </w:tcPr>
          <w:p w14:paraId="721FD7C9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4AA64024" w14:textId="3FB7BD82" w:rsidR="00D577D9" w:rsidRPr="006375B5" w:rsidRDefault="000E564C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D577D9"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127</w:t>
            </w:r>
          </w:p>
        </w:tc>
        <w:tc>
          <w:tcPr>
            <w:tcW w:w="151" w:type="pct"/>
          </w:tcPr>
          <w:p w14:paraId="66F7844F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409BC5BB" w14:textId="58D4E9CD" w:rsidR="00D577D9" w:rsidRPr="006375B5" w:rsidRDefault="00D34FE6" w:rsidP="00D34F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57" w:type="pct"/>
          </w:tcPr>
          <w:p w14:paraId="32FD7A84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4151DCCA" w14:textId="34E61507" w:rsidR="00D577D9" w:rsidRPr="006375B5" w:rsidRDefault="000E564C" w:rsidP="00D577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</w:t>
            </w:r>
          </w:p>
        </w:tc>
      </w:tr>
      <w:tr w:rsidR="00D577D9" w:rsidRPr="006375B5" w14:paraId="0B50D796" w14:textId="77777777" w:rsidTr="00D577D9">
        <w:trPr>
          <w:trHeight w:val="380"/>
        </w:trPr>
        <w:tc>
          <w:tcPr>
            <w:tcW w:w="2321" w:type="pct"/>
          </w:tcPr>
          <w:p w14:paraId="0FEBB1FB" w14:textId="7356D1EF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0" w:type="pct"/>
          </w:tcPr>
          <w:p w14:paraId="6017ADEB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0777F202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F8BDDD7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53CA53E6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40193BF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1B8DBD29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279E9F45" w14:textId="77777777" w:rsidR="00D577D9" w:rsidRPr="006375B5" w:rsidRDefault="00D577D9" w:rsidP="00D577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728A3" w:rsidRPr="006375B5" w14:paraId="58CD6964" w14:textId="77777777" w:rsidTr="001D30A8">
        <w:trPr>
          <w:trHeight w:val="380"/>
        </w:trPr>
        <w:tc>
          <w:tcPr>
            <w:tcW w:w="2321" w:type="pct"/>
          </w:tcPr>
          <w:p w14:paraId="793BA9B2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</w:tc>
        <w:tc>
          <w:tcPr>
            <w:tcW w:w="540" w:type="pct"/>
          </w:tcPr>
          <w:p w14:paraId="00E9FD0A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2B9D2759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46FB5C72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341661F6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59B8E2B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24DFA510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2CC0AF7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728A3" w:rsidRPr="006375B5" w14:paraId="42D5E252" w14:textId="77777777" w:rsidTr="001D30A8">
        <w:tc>
          <w:tcPr>
            <w:tcW w:w="2321" w:type="pct"/>
          </w:tcPr>
          <w:p w14:paraId="5B50FBFD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ภายใต้สัญญาเช่าดำเนินงานที่บอกเลิกไม่ได้</w:t>
            </w:r>
          </w:p>
        </w:tc>
        <w:tc>
          <w:tcPr>
            <w:tcW w:w="540" w:type="pct"/>
          </w:tcPr>
          <w:p w14:paraId="4CE010D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7" w:type="pct"/>
          </w:tcPr>
          <w:p w14:paraId="4AF40D6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0FB42DAC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0E48EADE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E66EFC9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6E09C124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7437B17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728A3" w:rsidRPr="006375B5" w14:paraId="12862968" w14:textId="77777777" w:rsidTr="001D30A8">
        <w:tc>
          <w:tcPr>
            <w:tcW w:w="2321" w:type="pct"/>
            <w:shd w:val="clear" w:color="auto" w:fill="auto"/>
          </w:tcPr>
          <w:p w14:paraId="225829C6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="Angsana New" w:hAnsi="Angsana New"/>
                <w:sz w:val="30"/>
                <w:szCs w:val="30"/>
                <w:cs/>
              </w:rPr>
              <w:t>ภายใน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หนึ่งปี</w:t>
            </w:r>
          </w:p>
        </w:tc>
        <w:tc>
          <w:tcPr>
            <w:tcW w:w="540" w:type="pct"/>
            <w:shd w:val="clear" w:color="auto" w:fill="auto"/>
          </w:tcPr>
          <w:p w14:paraId="2B475D6F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</w:t>
            </w:r>
          </w:p>
        </w:tc>
        <w:tc>
          <w:tcPr>
            <w:tcW w:w="147" w:type="pct"/>
          </w:tcPr>
          <w:p w14:paraId="6BD83042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5FC03203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51" w:type="pct"/>
          </w:tcPr>
          <w:p w14:paraId="6B4B756E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48E4DCB8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57" w:type="pct"/>
          </w:tcPr>
          <w:p w14:paraId="0EF45E15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4FC9F9EF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728A3" w:rsidRPr="006375B5" w14:paraId="761AFA86" w14:textId="77777777" w:rsidTr="001D30A8">
        <w:tc>
          <w:tcPr>
            <w:tcW w:w="2321" w:type="pct"/>
            <w:shd w:val="clear" w:color="auto" w:fill="auto"/>
          </w:tcPr>
          <w:p w14:paraId="3FEF3D9E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หลังจากหนึ่งปีแต่ไม่เกินห้าปี</w:t>
            </w:r>
          </w:p>
        </w:tc>
        <w:tc>
          <w:tcPr>
            <w:tcW w:w="540" w:type="pct"/>
            <w:shd w:val="clear" w:color="auto" w:fill="auto"/>
          </w:tcPr>
          <w:p w14:paraId="581BB123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47" w:type="pct"/>
          </w:tcPr>
          <w:p w14:paraId="39676448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4E7EEC75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51" w:type="pct"/>
          </w:tcPr>
          <w:p w14:paraId="76421739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081D3ED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57" w:type="pct"/>
          </w:tcPr>
          <w:p w14:paraId="6FAC0C6D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665AFED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</w:tr>
      <w:tr w:rsidR="00F728A3" w:rsidRPr="006375B5" w14:paraId="5AAA1090" w14:textId="77777777" w:rsidTr="001D30A8">
        <w:tc>
          <w:tcPr>
            <w:tcW w:w="2321" w:type="pct"/>
          </w:tcPr>
          <w:p w14:paraId="0409E84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21DB78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</w:t>
            </w:r>
          </w:p>
        </w:tc>
        <w:tc>
          <w:tcPr>
            <w:tcW w:w="147" w:type="pct"/>
          </w:tcPr>
          <w:p w14:paraId="2CED49FC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263C15A6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</w:t>
            </w:r>
          </w:p>
        </w:tc>
        <w:tc>
          <w:tcPr>
            <w:tcW w:w="151" w:type="pct"/>
          </w:tcPr>
          <w:p w14:paraId="6A17579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26"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1C895232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57" w:type="pct"/>
          </w:tcPr>
          <w:p w14:paraId="5B22FD10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685331CA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</w:tr>
      <w:tr w:rsidR="00F728A3" w:rsidRPr="006375B5" w14:paraId="48F5E715" w14:textId="77777777" w:rsidTr="001D30A8">
        <w:trPr>
          <w:trHeight w:val="296"/>
        </w:trPr>
        <w:tc>
          <w:tcPr>
            <w:tcW w:w="2321" w:type="pct"/>
          </w:tcPr>
          <w:p w14:paraId="494A39A8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0" w:type="pct"/>
          </w:tcPr>
          <w:p w14:paraId="3F92B79A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A9A530D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0D711E33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47A04366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6A4674B9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2BF8C0CA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108C839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728A3" w:rsidRPr="006375B5" w14:paraId="26D3AAD8" w14:textId="77777777" w:rsidTr="001D30A8">
        <w:tc>
          <w:tcPr>
            <w:tcW w:w="2321" w:type="pct"/>
          </w:tcPr>
          <w:p w14:paraId="1CAEE933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</w:p>
        </w:tc>
        <w:tc>
          <w:tcPr>
            <w:tcW w:w="540" w:type="pct"/>
          </w:tcPr>
          <w:p w14:paraId="7D34FCED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7" w:type="pct"/>
          </w:tcPr>
          <w:p w14:paraId="74D80129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1DB185D8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1" w:type="pct"/>
          </w:tcPr>
          <w:p w14:paraId="3E68845D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4AAAB5E8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</w:tcPr>
          <w:p w14:paraId="1211621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3FEDF4C3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728A3" w:rsidRPr="006375B5" w14:paraId="3E8E0E6A" w14:textId="77777777" w:rsidTr="001D30A8">
        <w:tc>
          <w:tcPr>
            <w:tcW w:w="2321" w:type="pct"/>
          </w:tcPr>
          <w:p w14:paraId="214DD752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ซื้อ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ขายที่ดิน</w:t>
            </w:r>
          </w:p>
        </w:tc>
        <w:tc>
          <w:tcPr>
            <w:tcW w:w="540" w:type="pct"/>
          </w:tcPr>
          <w:p w14:paraId="424A16C4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824F87">
              <w:rPr>
                <w:rFonts w:asciiTheme="majorBidi" w:hAnsiTheme="majorBidi" w:cstheme="majorBidi" w:hint="cs"/>
                <w:sz w:val="30"/>
                <w:szCs w:val="30"/>
              </w:rPr>
              <w:t>475</w:t>
            </w:r>
          </w:p>
        </w:tc>
        <w:tc>
          <w:tcPr>
            <w:tcW w:w="147" w:type="pct"/>
          </w:tcPr>
          <w:p w14:paraId="2F583CF6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67278873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855</w:t>
            </w:r>
          </w:p>
        </w:tc>
        <w:tc>
          <w:tcPr>
            <w:tcW w:w="151" w:type="pct"/>
          </w:tcPr>
          <w:p w14:paraId="72AA90D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1484A6D6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400121E7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067E83AC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728A3" w:rsidRPr="006375B5" w14:paraId="048444CA" w14:textId="77777777" w:rsidTr="001D30A8">
        <w:tc>
          <w:tcPr>
            <w:tcW w:w="2321" w:type="pct"/>
          </w:tcPr>
          <w:p w14:paraId="6ACBC36F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หนังสือค้ำประกันจากธนาคาร</w:t>
            </w:r>
          </w:p>
        </w:tc>
        <w:tc>
          <w:tcPr>
            <w:tcW w:w="540" w:type="pct"/>
          </w:tcPr>
          <w:p w14:paraId="26156BBE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4,173</w:t>
            </w:r>
          </w:p>
        </w:tc>
        <w:tc>
          <w:tcPr>
            <w:tcW w:w="147" w:type="pct"/>
          </w:tcPr>
          <w:p w14:paraId="1ED31997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</w:tcPr>
          <w:p w14:paraId="238966DC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402</w:t>
            </w:r>
          </w:p>
        </w:tc>
        <w:tc>
          <w:tcPr>
            <w:tcW w:w="151" w:type="pct"/>
          </w:tcPr>
          <w:p w14:paraId="693BD7D1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</w:tcPr>
          <w:p w14:paraId="37D35B39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57" w:type="pct"/>
          </w:tcPr>
          <w:p w14:paraId="425F5B92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</w:tcPr>
          <w:p w14:paraId="5F48BCEA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</w:tr>
      <w:tr w:rsidR="00F728A3" w:rsidRPr="006375B5" w14:paraId="49F0ACA1" w14:textId="77777777" w:rsidTr="001D30A8">
        <w:trPr>
          <w:trHeight w:val="68"/>
        </w:trPr>
        <w:tc>
          <w:tcPr>
            <w:tcW w:w="2321" w:type="pct"/>
          </w:tcPr>
          <w:p w14:paraId="614F9C73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85" w:right="-131" w:hanging="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สัญญาจ้างเพื่องานอสังหาริมทรัพย์พัฒนา</w:t>
            </w:r>
            <w:r w:rsidRPr="006375B5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เพื่อขาย</w:t>
            </w:r>
          </w:p>
        </w:tc>
        <w:tc>
          <w:tcPr>
            <w:tcW w:w="540" w:type="pct"/>
            <w:tcBorders>
              <w:bottom w:val="single" w:sz="4" w:space="0" w:color="auto"/>
            </w:tcBorders>
          </w:tcPr>
          <w:p w14:paraId="4631C1EB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1,333</w:t>
            </w:r>
          </w:p>
        </w:tc>
        <w:tc>
          <w:tcPr>
            <w:tcW w:w="147" w:type="pct"/>
          </w:tcPr>
          <w:p w14:paraId="7DE91B8D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tcBorders>
              <w:bottom w:val="single" w:sz="4" w:space="0" w:color="auto"/>
            </w:tcBorders>
          </w:tcPr>
          <w:p w14:paraId="72D2DF7D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6375B5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sz w:val="30"/>
                <w:szCs w:val="30"/>
              </w:rPr>
              <w:t>141</w:t>
            </w:r>
          </w:p>
        </w:tc>
        <w:tc>
          <w:tcPr>
            <w:tcW w:w="151" w:type="pct"/>
          </w:tcPr>
          <w:p w14:paraId="1ED4B493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9" w:type="pct"/>
            <w:tcBorders>
              <w:bottom w:val="single" w:sz="4" w:space="0" w:color="auto"/>
            </w:tcBorders>
          </w:tcPr>
          <w:p w14:paraId="6120301C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</w:tcPr>
          <w:p w14:paraId="2AE291AB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after="0" w:line="240" w:lineRule="auto"/>
              <w:ind w:left="-108" w:right="-6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</w:tcPr>
          <w:p w14:paraId="50FB0B63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ind w:right="-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375B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F728A3" w:rsidRPr="006375B5" w14:paraId="1BE4B559" w14:textId="77777777" w:rsidTr="001D30A8">
        <w:tc>
          <w:tcPr>
            <w:tcW w:w="2321" w:type="pct"/>
          </w:tcPr>
          <w:p w14:paraId="311B8A42" w14:textId="77777777" w:rsidR="00F728A3" w:rsidRPr="006375B5" w:rsidRDefault="00F728A3" w:rsidP="001D30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40" w:type="pct"/>
            <w:tcBorders>
              <w:top w:val="single" w:sz="4" w:space="0" w:color="auto"/>
              <w:bottom w:val="double" w:sz="4" w:space="0" w:color="auto"/>
            </w:tcBorders>
          </w:tcPr>
          <w:p w14:paraId="0893E3CA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5,981</w:t>
            </w:r>
          </w:p>
        </w:tc>
        <w:tc>
          <w:tcPr>
            <w:tcW w:w="147" w:type="pct"/>
          </w:tcPr>
          <w:p w14:paraId="2C967FBF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24AF812E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Pr="006375B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398</w:t>
            </w:r>
          </w:p>
        </w:tc>
        <w:tc>
          <w:tcPr>
            <w:tcW w:w="151" w:type="pct"/>
          </w:tcPr>
          <w:p w14:paraId="7BFB7D6D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9" w:type="pct"/>
            <w:tcBorders>
              <w:top w:val="single" w:sz="4" w:space="0" w:color="auto"/>
              <w:bottom w:val="double" w:sz="4" w:space="0" w:color="auto"/>
            </w:tcBorders>
          </w:tcPr>
          <w:p w14:paraId="7A07B5E1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</w:t>
            </w:r>
          </w:p>
        </w:tc>
        <w:tc>
          <w:tcPr>
            <w:tcW w:w="157" w:type="pct"/>
          </w:tcPr>
          <w:p w14:paraId="14D97F8A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spacing w:line="240" w:lineRule="auto"/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  <w:bottom w:val="double" w:sz="4" w:space="0" w:color="auto"/>
            </w:tcBorders>
          </w:tcPr>
          <w:p w14:paraId="76FE7BEA" w14:textId="77777777" w:rsidR="00F728A3" w:rsidRPr="006375B5" w:rsidRDefault="00F728A3" w:rsidP="001D30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right="-6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564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</w:t>
            </w:r>
          </w:p>
        </w:tc>
      </w:tr>
    </w:tbl>
    <w:p w14:paraId="1E23E40F" w14:textId="458187CE" w:rsidR="00F728A3" w:rsidRDefault="00F728A3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1543B8E3" w14:textId="6218A824" w:rsidR="00F728A3" w:rsidRDefault="00F728A3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66F75873" w14:textId="3A0918C8" w:rsidR="00F728A3" w:rsidRDefault="00F728A3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0A0884CE" w14:textId="77777777" w:rsidR="00F728A3" w:rsidRDefault="00F728A3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4832304E" w14:textId="77ABE89C" w:rsidR="00530D9E" w:rsidRPr="006375B5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6375B5">
        <w:rPr>
          <w:rFonts w:asciiTheme="majorBidi" w:hAnsiTheme="majorBidi" w:cstheme="majorBidi"/>
          <w:sz w:val="30"/>
          <w:szCs w:val="30"/>
          <w:cs/>
        </w:rPr>
        <w:lastRenderedPageBreak/>
        <w:t xml:space="preserve">ณ วันที่ </w:t>
      </w:r>
      <w:r w:rsidR="000E564C" w:rsidRPr="000E564C">
        <w:rPr>
          <w:rFonts w:asciiTheme="majorBidi" w:hAnsiTheme="majorBidi" w:cstheme="majorBidi"/>
          <w:sz w:val="30"/>
          <w:szCs w:val="30"/>
        </w:rPr>
        <w:t>30</w:t>
      </w:r>
      <w:r w:rsidRPr="006375B5">
        <w:rPr>
          <w:rFonts w:asciiTheme="majorBidi" w:hAnsiTheme="majorBidi" w:cstheme="majorBidi"/>
          <w:sz w:val="30"/>
          <w:szCs w:val="30"/>
          <w:cs/>
        </w:rPr>
        <w:t xml:space="preserve"> กันยายน </w:t>
      </w:r>
      <w:r w:rsidR="000E564C" w:rsidRPr="000E564C">
        <w:rPr>
          <w:rFonts w:asciiTheme="majorBidi" w:hAnsiTheme="majorBidi" w:cstheme="majorBidi"/>
          <w:sz w:val="30"/>
          <w:szCs w:val="30"/>
        </w:rPr>
        <w:t>2565</w:t>
      </w:r>
      <w:r w:rsidR="00BC0CE0" w:rsidRPr="006375B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6375B5">
        <w:rPr>
          <w:rFonts w:asciiTheme="majorBidi" w:hAnsiTheme="majorBidi" w:cstheme="majorBidi"/>
          <w:sz w:val="30"/>
          <w:szCs w:val="30"/>
          <w:cs/>
        </w:rPr>
        <w:t>สัญญาสำคัญที่ทำกับบุคคลหรือกิจการที่ไม่เกี่ยวข้องกัน มีดังต่อไปนี้</w:t>
      </w:r>
    </w:p>
    <w:p w14:paraId="4873EC50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7334009" w14:textId="44CF47F7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สัญญาเช่าอุปกรณ์สำนักงาน</w:t>
      </w:r>
    </w:p>
    <w:p w14:paraId="442C6313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left" w:pos="990"/>
        </w:tabs>
        <w:ind w:left="450"/>
        <w:jc w:val="thaiDistribute"/>
        <w:rPr>
          <w:rFonts w:ascii="Angsana New" w:hAnsi="Angsana New"/>
          <w:sz w:val="30"/>
          <w:szCs w:val="30"/>
        </w:rPr>
      </w:pPr>
    </w:p>
    <w:p w14:paraId="75E1A684" w14:textId="56CC60C6" w:rsidR="00530D9E" w:rsidRPr="006375B5" w:rsidRDefault="00530D9E" w:rsidP="00530D9E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0E564C" w:rsidRPr="000E564C">
        <w:rPr>
          <w:rFonts w:ascii="Angsana New" w:hAnsi="Angsana New"/>
          <w:sz w:val="30"/>
          <w:szCs w:val="30"/>
        </w:rPr>
        <w:t>30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กันยายน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Pr="006375B5">
        <w:rPr>
          <w:rFonts w:ascii="Angsana New" w:hAnsi="Angsana New"/>
          <w:sz w:val="30"/>
          <w:szCs w:val="30"/>
          <w:cs/>
        </w:rPr>
        <w:t xml:space="preserve"> กลุ่มบริษัทมีสัญญาเช่าดำเนินงานหลายฉบับเพื่อเช่าอุปกรณ์สำนักงาน โดยสัญญา</w:t>
      </w:r>
      <w:r w:rsidR="00EF75DE" w:rsidRPr="006375B5">
        <w:rPr>
          <w:rFonts w:ascii="Angsana New" w:hAnsi="Angsana New"/>
          <w:sz w:val="30"/>
          <w:szCs w:val="30"/>
        </w:rPr>
        <w:br/>
      </w:r>
      <w:r w:rsidRPr="006375B5">
        <w:rPr>
          <w:rFonts w:ascii="Angsana New" w:hAnsi="Angsana New"/>
          <w:sz w:val="30"/>
          <w:szCs w:val="30"/>
          <w:cs/>
        </w:rPr>
        <w:t xml:space="preserve">มีระยะเวลาตั้งแต่ </w:t>
      </w:r>
      <w:r w:rsidR="000E564C" w:rsidRPr="000E564C">
        <w:rPr>
          <w:rFonts w:ascii="Angsana New" w:hAnsi="Angsana New"/>
          <w:sz w:val="30"/>
          <w:szCs w:val="30"/>
        </w:rPr>
        <w:t>1</w:t>
      </w:r>
      <w:r w:rsidRPr="006375B5">
        <w:rPr>
          <w:rFonts w:ascii="Angsana New" w:hAnsi="Angsana New"/>
          <w:sz w:val="30"/>
          <w:szCs w:val="30"/>
          <w:cs/>
        </w:rPr>
        <w:t xml:space="preserve"> ปี ถึง </w:t>
      </w:r>
      <w:r w:rsidR="000E564C" w:rsidRPr="000E564C">
        <w:rPr>
          <w:rFonts w:ascii="Angsana New" w:hAnsi="Angsana New"/>
          <w:sz w:val="30"/>
          <w:szCs w:val="30"/>
        </w:rPr>
        <w:t>6</w:t>
      </w:r>
      <w:r w:rsidRPr="006375B5">
        <w:rPr>
          <w:rFonts w:ascii="Angsana New" w:hAnsi="Angsana New"/>
          <w:sz w:val="30"/>
          <w:szCs w:val="30"/>
          <w:cs/>
        </w:rPr>
        <w:t xml:space="preserve"> ปี ภายใต้เงื่อนไขของสัญญา กลุ่มบริษัทมีภาระผูกพันที่จะต้องจ่ายค่าเช่ารายเดือนตามเงื่อนไขที่กำหนดในสัญญาแต่ละปีซึ่งจะสิ้นสุดในเดือนต่างๆจนถึงเดือน</w:t>
      </w:r>
      <w:r w:rsidR="007B43B7" w:rsidRPr="006375B5">
        <w:rPr>
          <w:rFonts w:ascii="Angsana New" w:hAnsi="Angsana New" w:hint="cs"/>
          <w:sz w:val="30"/>
          <w:szCs w:val="30"/>
          <w:cs/>
        </w:rPr>
        <w:t>กุมภาพันธ์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2568</w:t>
      </w:r>
    </w:p>
    <w:p w14:paraId="53424FD4" w14:textId="77777777" w:rsidR="00530D9E" w:rsidRPr="006375B5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สัญญาบริหารโครงการ</w:t>
      </w:r>
    </w:p>
    <w:p w14:paraId="31FD638A" w14:textId="77777777" w:rsidR="00530D9E" w:rsidRPr="00733D10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48496A8" w14:textId="7B67BD15" w:rsidR="00B36F9B" w:rsidRPr="006375B5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บริษัทย่อยแห่งหนึ่งได้เข้าท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สัญญาจ้างบริหารโครงการอาคารเพื่อการพาณิชย์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มีก</w:t>
      </w:r>
      <w:r w:rsidR="001D08FD">
        <w:rPr>
          <w:rFonts w:ascii="Angsana New" w:hAnsi="Angsana New" w:hint="cs"/>
          <w:sz w:val="30"/>
          <w:szCs w:val="30"/>
          <w:cs/>
        </w:rPr>
        <w:t>ำ</w:t>
      </w:r>
      <w:r w:rsidRPr="006375B5">
        <w:rPr>
          <w:rFonts w:ascii="Angsana New" w:hAnsi="Angsana New" w:hint="cs"/>
          <w:sz w:val="30"/>
          <w:szCs w:val="30"/>
          <w:cs/>
        </w:rPr>
        <w:t>หนด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ปี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31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ตุลาคม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hAnsi="Angsana New"/>
          <w:sz w:val="30"/>
          <w:szCs w:val="30"/>
        </w:rPr>
        <w:t>256</w:t>
      </w:r>
      <w:r w:rsidR="001D08FD">
        <w:rPr>
          <w:rFonts w:ascii="Angsana New" w:hAnsi="Angsana New"/>
          <w:sz w:val="30"/>
          <w:szCs w:val="30"/>
        </w:rPr>
        <w:t>7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บริษัทดังกล่าวจะให้บริการด้านบริหารโครงการอาคารพาณิชย์</w:t>
      </w:r>
      <w:r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 w:hint="cs"/>
          <w:sz w:val="30"/>
          <w:szCs w:val="30"/>
          <w:cs/>
        </w:rPr>
        <w:t>และบริษัทจะต้องจ่ายค่าบริการตามที่ระบุในสัญญา</w:t>
      </w:r>
    </w:p>
    <w:p w14:paraId="1389A9E8" w14:textId="77777777" w:rsidR="00B36F9B" w:rsidRPr="00733D10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509A59BD" w14:textId="55CDD6B3" w:rsidR="005D7FFC" w:rsidRPr="000A7FBA" w:rsidRDefault="00530D9E" w:rsidP="000A7FB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6375B5">
        <w:rPr>
          <w:rFonts w:ascii="Angsana New" w:hAnsi="Angsana New"/>
          <w:sz w:val="30"/>
          <w:szCs w:val="30"/>
          <w:cs/>
        </w:rPr>
        <w:t>บริษัทย่อย</w:t>
      </w:r>
      <w:r w:rsidR="00B02B8F" w:rsidRPr="006375B5">
        <w:rPr>
          <w:rFonts w:ascii="Angsana New" w:hAnsi="Angsana New" w:hint="cs"/>
          <w:sz w:val="30"/>
          <w:szCs w:val="30"/>
          <w:cs/>
        </w:rPr>
        <w:t>กลุ่ม</w:t>
      </w:r>
      <w:r w:rsidRPr="006375B5">
        <w:rPr>
          <w:rFonts w:ascii="Angsana New" w:hAnsi="Angsana New"/>
          <w:sz w:val="30"/>
          <w:szCs w:val="30"/>
          <w:cs/>
        </w:rPr>
        <w:t>หนึ่งได้เข้าทำสัญญาจ้างบริหารโครงการอาคารเพื่อการพาณิชย์</w:t>
      </w:r>
      <w:r w:rsidR="00B02B8F" w:rsidRPr="006375B5">
        <w:rPr>
          <w:rFonts w:ascii="Angsana New" w:hAnsi="Angsana New" w:hint="cs"/>
          <w:sz w:val="30"/>
          <w:szCs w:val="30"/>
          <w:cs/>
        </w:rPr>
        <w:t>หลาย</w:t>
      </w:r>
      <w:r w:rsidRPr="006375B5">
        <w:rPr>
          <w:rFonts w:ascii="Angsana New" w:hAnsi="Angsana New"/>
          <w:sz w:val="30"/>
          <w:szCs w:val="30"/>
          <w:cs/>
        </w:rPr>
        <w:t xml:space="preserve">แห่ง มีกำหนด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ปี สิ้นสุดวันที่ </w:t>
      </w:r>
      <w:r w:rsidR="000E564C" w:rsidRPr="000E564C">
        <w:rPr>
          <w:rFonts w:ascii="Angsana New" w:hAnsi="Angsana New"/>
          <w:sz w:val="30"/>
          <w:szCs w:val="30"/>
        </w:rPr>
        <w:t>28</w:t>
      </w:r>
      <w:r w:rsidR="0016360F" w:rsidRPr="006375B5">
        <w:rPr>
          <w:rFonts w:ascii="Angsana New" w:hAnsi="Angsana New"/>
          <w:sz w:val="30"/>
          <w:szCs w:val="30"/>
        </w:rPr>
        <w:t xml:space="preserve"> 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1D08FD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และ </w:t>
      </w:r>
      <w:r w:rsidR="000E564C" w:rsidRPr="000E564C">
        <w:rPr>
          <w:rFonts w:ascii="Angsana New" w:hAnsi="Angsana New"/>
          <w:sz w:val="30"/>
          <w:szCs w:val="30"/>
        </w:rPr>
        <w:t>31</w:t>
      </w:r>
      <w:r w:rsidR="0016360F" w:rsidRPr="006375B5">
        <w:rPr>
          <w:rFonts w:ascii="Angsana New" w:hAnsi="Angsana New"/>
          <w:sz w:val="30"/>
          <w:szCs w:val="30"/>
        </w:rPr>
        <w:t xml:space="preserve"> 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กรกฏาคม </w:t>
      </w:r>
      <w:r w:rsidR="000E564C" w:rsidRPr="000E564C">
        <w:rPr>
          <w:rFonts w:ascii="Angsana New" w:hAnsi="Angsana New"/>
          <w:sz w:val="30"/>
          <w:szCs w:val="30"/>
        </w:rPr>
        <w:t>2565</w:t>
      </w:r>
      <w:r w:rsidR="0016360F" w:rsidRPr="006375B5">
        <w:rPr>
          <w:rFonts w:ascii="Angsana New" w:hAnsi="Angsana New"/>
          <w:sz w:val="30"/>
          <w:szCs w:val="30"/>
          <w:cs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 xml:space="preserve"> และสามารถต่ออายุสัญญาได้อีกเป็นเวลา </w:t>
      </w:r>
      <w:r w:rsidR="000E564C" w:rsidRPr="000E564C">
        <w:rPr>
          <w:rFonts w:ascii="Angsana New" w:hAnsi="Angsana New"/>
          <w:sz w:val="30"/>
          <w:szCs w:val="30"/>
        </w:rPr>
        <w:t>3</w:t>
      </w:r>
      <w:r w:rsidRPr="006375B5">
        <w:rPr>
          <w:rFonts w:ascii="Angsana New" w:hAnsi="Angsana New"/>
          <w:sz w:val="30"/>
          <w:szCs w:val="30"/>
        </w:rPr>
        <w:t xml:space="preserve"> </w:t>
      </w:r>
      <w:r w:rsidRPr="006375B5">
        <w:rPr>
          <w:rFonts w:ascii="Angsana New" w:hAnsi="Angsana New"/>
          <w:sz w:val="30"/>
          <w:szCs w:val="30"/>
          <w:cs/>
        </w:rPr>
        <w:t>ป</w:t>
      </w:r>
      <w:r w:rsidR="00934FD7" w:rsidRPr="006375B5">
        <w:rPr>
          <w:rFonts w:ascii="Angsana New" w:hAnsi="Angsana New" w:hint="cs"/>
          <w:sz w:val="30"/>
          <w:szCs w:val="30"/>
          <w:cs/>
        </w:rPr>
        <w:t xml:space="preserve">ี </w:t>
      </w:r>
      <w:r w:rsidR="00B02B8F" w:rsidRPr="006375B5">
        <w:rPr>
          <w:rFonts w:ascii="Angsana New" w:hAnsi="Angsana New"/>
          <w:sz w:val="30"/>
          <w:szCs w:val="30"/>
          <w:cs/>
        </w:rPr>
        <w:br/>
      </w:r>
      <w:r w:rsidR="00934FD7" w:rsidRPr="006375B5">
        <w:rPr>
          <w:rFonts w:ascii="Angsana New" w:hAnsi="Angsana New" w:hint="cs"/>
          <w:sz w:val="30"/>
          <w:szCs w:val="30"/>
          <w:cs/>
        </w:rPr>
        <w:t>บริษัท</w:t>
      </w:r>
      <w:r w:rsidRPr="006375B5">
        <w:rPr>
          <w:rFonts w:ascii="Angsana New" w:hAnsi="Angsana New"/>
          <w:sz w:val="30"/>
          <w:szCs w:val="30"/>
          <w:cs/>
        </w:rPr>
        <w:t>ดังกล่าวจะให้บริการด้านบริหารโครงการอาคารพาณิชย์ และบริษัทย่อยจะต้องจ่ายค่าบริการตามที่ระบุในสัญญา</w:t>
      </w:r>
    </w:p>
    <w:p w14:paraId="3B172AF0" w14:textId="77777777" w:rsidR="005D7FFC" w:rsidRPr="00733D10" w:rsidRDefault="005D7FFC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4053AC2D" w14:textId="77777777" w:rsidR="00516F71" w:rsidRPr="006375B5" w:rsidRDefault="003E0F03" w:rsidP="00074552">
      <w:pPr>
        <w:pStyle w:val="ListParagraph"/>
        <w:numPr>
          <w:ilvl w:val="0"/>
          <w:numId w:val="27"/>
        </w:numPr>
        <w:tabs>
          <w:tab w:val="clear" w:pos="227"/>
          <w:tab w:val="clear" w:pos="907"/>
        </w:tabs>
        <w:spacing w:line="240" w:lineRule="auto"/>
        <w:ind w:left="1008" w:hanging="468"/>
        <w:rPr>
          <w:rFonts w:ascii="Angsana New" w:eastAsia="MS Mincho" w:hAnsi="Angsana New"/>
          <w:sz w:val="30"/>
          <w:szCs w:val="30"/>
        </w:rPr>
      </w:pPr>
      <w:r w:rsidRPr="006375B5">
        <w:rPr>
          <w:rFonts w:ascii="Angsana New" w:eastAsia="MS Mincho" w:hAnsi="Angsana New"/>
          <w:sz w:val="30"/>
          <w:szCs w:val="30"/>
          <w:cs/>
        </w:rPr>
        <w:t>สัญญาบริการ</w:t>
      </w:r>
    </w:p>
    <w:p w14:paraId="65010F04" w14:textId="77777777" w:rsidR="008A3239" w:rsidRPr="00733D10" w:rsidRDefault="008A3239" w:rsidP="00C35F8B">
      <w:pPr>
        <w:tabs>
          <w:tab w:val="clear" w:pos="227"/>
          <w:tab w:val="clear" w:pos="907"/>
        </w:tabs>
        <w:spacing w:line="240" w:lineRule="auto"/>
        <w:ind w:left="540"/>
        <w:rPr>
          <w:rFonts w:ascii="Angsana New" w:eastAsia="MS Mincho" w:hAnsi="Angsana New"/>
          <w:sz w:val="30"/>
          <w:szCs w:val="30"/>
        </w:rPr>
      </w:pPr>
    </w:p>
    <w:p w14:paraId="74A9F008" w14:textId="78506C35" w:rsidR="00C35F8B" w:rsidRPr="006375B5" w:rsidRDefault="008A3239" w:rsidP="00993B2A">
      <w:pPr>
        <w:tabs>
          <w:tab w:val="clear" w:pos="227"/>
          <w:tab w:val="clear" w:pos="454"/>
          <w:tab w:val="clear" w:pos="907"/>
        </w:tabs>
        <w:spacing w:line="240" w:lineRule="auto"/>
        <w:ind w:left="990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853C1C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Pr="006375B5">
        <w:rPr>
          <w:rFonts w:ascii="Angsana New" w:eastAsia="MS Mincho" w:hAnsi="Angsana New"/>
          <w:sz w:val="30"/>
          <w:szCs w:val="30"/>
          <w:cs/>
        </w:rPr>
        <w:t>ได้ทำสัญญาบริการกับ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บริษัทแห่งหนึ่ง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เพื่อรับบริการที่ปรึกษาในการบริหารโครงการ เพื่อประกอบการสร้า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>งคลังสินค้าตามม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าตรฐานให้เช่า 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บริษัท</w:t>
      </w:r>
      <w:r w:rsidR="00963435" w:rsidRPr="006375B5">
        <w:rPr>
          <w:rFonts w:ascii="Angsana New" w:eastAsia="MS Mincho" w:hAnsi="Angsana New"/>
          <w:sz w:val="30"/>
          <w:szCs w:val="30"/>
          <w:cs/>
        </w:rPr>
        <w:t>ย่อย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>ตกลงที่จะ</w:t>
      </w:r>
      <w:r w:rsidRPr="006375B5">
        <w:rPr>
          <w:rFonts w:ascii="Angsana New" w:eastAsia="MS Mincho" w:hAnsi="Angsana New"/>
          <w:sz w:val="30"/>
          <w:szCs w:val="30"/>
          <w:cs/>
        </w:rPr>
        <w:t>จ่ายค่าบริการตามที่กำหนดในสัญญา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เป็นระยะเวลา </w:t>
      </w:r>
      <w:r w:rsidR="000E564C" w:rsidRPr="000E564C">
        <w:rPr>
          <w:rFonts w:ascii="Angsana New" w:eastAsia="MS Mincho" w:hAnsi="Angsana New"/>
          <w:sz w:val="30"/>
          <w:szCs w:val="30"/>
        </w:rPr>
        <w:t>10</w:t>
      </w:r>
      <w:r w:rsidR="00A11551" w:rsidRPr="006375B5">
        <w:rPr>
          <w:rFonts w:ascii="Angsana New" w:eastAsia="MS Mincho" w:hAnsi="Angsana New" w:hint="cs"/>
          <w:sz w:val="30"/>
          <w:szCs w:val="30"/>
          <w:cs/>
        </w:rPr>
        <w:t xml:space="preserve"> ปี </w:t>
      </w:r>
      <w:r w:rsidRPr="006375B5">
        <w:rPr>
          <w:rFonts w:ascii="Angsana New" w:eastAsia="MS Mincho" w:hAnsi="Angsana New"/>
          <w:sz w:val="30"/>
          <w:szCs w:val="30"/>
          <w:cs/>
        </w:rPr>
        <w:t>โดยมีมูลค่ารวม</w:t>
      </w:r>
      <w:r w:rsidR="0038491B" w:rsidRPr="006375B5">
        <w:rPr>
          <w:rFonts w:ascii="Angsana New" w:eastAsia="MS Mincho" w:hAnsi="Angsana New"/>
          <w:sz w:val="30"/>
          <w:szCs w:val="30"/>
          <w:cs/>
        </w:rPr>
        <w:t xml:space="preserve"> </w:t>
      </w:r>
      <w:r w:rsidR="000E564C" w:rsidRPr="000E564C">
        <w:rPr>
          <w:rFonts w:ascii="Angsana New" w:eastAsia="MS Mincho" w:hAnsi="Angsana New"/>
          <w:sz w:val="30"/>
          <w:szCs w:val="30"/>
        </w:rPr>
        <w:t>40</w:t>
      </w:r>
      <w:r w:rsidRPr="006375B5">
        <w:rPr>
          <w:rFonts w:ascii="Angsana New" w:eastAsia="MS Mincho" w:hAnsi="Angsana New"/>
          <w:sz w:val="30"/>
          <w:szCs w:val="30"/>
          <w:cs/>
        </w:rPr>
        <w:t xml:space="preserve"> ล้านบาท</w:t>
      </w:r>
    </w:p>
    <w:p w14:paraId="2C0C7988" w14:textId="28FBDA40" w:rsidR="002241B4" w:rsidRPr="006375B5" w:rsidRDefault="002241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</w:p>
    <w:p w14:paraId="2F7D30B9" w14:textId="7877EEAE" w:rsidR="007062C0" w:rsidRPr="006375B5" w:rsidRDefault="00C35F8B" w:rsidP="00003A43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lang w:val="en-US"/>
        </w:rPr>
      </w:pPr>
      <w:r w:rsidRPr="006375B5">
        <w:rPr>
          <w:rFonts w:ascii="Angsana New" w:hAnsi="Angsana New"/>
          <w:sz w:val="30"/>
          <w:szCs w:val="30"/>
          <w:cs/>
        </w:rPr>
        <w:t>เหตุการณ์ภายหลังรอบระยะเวลารายงาน</w:t>
      </w:r>
      <w:r w:rsidR="00934FD7" w:rsidRPr="006375B5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0E6E133A" w14:textId="40DC1522" w:rsidR="0046362C" w:rsidRDefault="0046362C" w:rsidP="0046362C">
      <w:pPr>
        <w:rPr>
          <w:sz w:val="30"/>
          <w:szCs w:val="30"/>
          <w:lang w:eastAsia="x-none"/>
        </w:rPr>
      </w:pPr>
    </w:p>
    <w:p w14:paraId="56238C99" w14:textId="02AA1667" w:rsidR="005A21E4" w:rsidRPr="00AA2FCF" w:rsidRDefault="00AA2FCF" w:rsidP="00AA2F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 w:hint="cs"/>
          <w:sz w:val="30"/>
          <w:szCs w:val="30"/>
        </w:rPr>
      </w:pPr>
      <w:r w:rsidRPr="007777A7">
        <w:rPr>
          <w:rFonts w:asciiTheme="majorBidi" w:hAnsiTheme="majorBidi" w:cstheme="majorBidi" w:hint="cs"/>
          <w:sz w:val="30"/>
          <w:szCs w:val="30"/>
          <w:cs/>
        </w:rPr>
        <w:t xml:space="preserve">ในการประชุมคณะกรรมการของบริษัท เมื่อวันที่ </w:t>
      </w:r>
      <w:r w:rsidRPr="007777A7">
        <w:rPr>
          <w:rFonts w:asciiTheme="majorBidi" w:hAnsiTheme="majorBidi" w:cstheme="majorBidi"/>
          <w:sz w:val="30"/>
          <w:szCs w:val="30"/>
        </w:rPr>
        <w:t xml:space="preserve">8 </w:t>
      </w:r>
      <w:r w:rsidRPr="007777A7">
        <w:rPr>
          <w:rFonts w:asciiTheme="majorBidi" w:hAnsiTheme="majorBidi" w:cstheme="majorBidi" w:hint="cs"/>
          <w:sz w:val="30"/>
          <w:szCs w:val="30"/>
          <w:cs/>
        </w:rPr>
        <w:t xml:space="preserve">พฤศจิกายน </w:t>
      </w:r>
      <w:r w:rsidRPr="007777A7">
        <w:rPr>
          <w:rFonts w:asciiTheme="majorBidi" w:hAnsiTheme="majorBidi" w:cstheme="majorBidi"/>
          <w:sz w:val="30"/>
          <w:szCs w:val="30"/>
        </w:rPr>
        <w:t xml:space="preserve">2565 </w:t>
      </w:r>
      <w:r w:rsidRPr="007777A7">
        <w:rPr>
          <w:rFonts w:asciiTheme="majorBidi" w:hAnsiTheme="majorBidi" w:cstheme="majorBidi" w:hint="cs"/>
          <w:sz w:val="30"/>
          <w:szCs w:val="30"/>
          <w:cs/>
        </w:rPr>
        <w:t>ที่ประชุมมีมติเห็นควรให้เสนอต่อที่ประชุมสามัญผู้ถือหุ้นเพื่อพิจารณาอนุมัติ</w:t>
      </w:r>
      <w:r>
        <w:rPr>
          <w:rFonts w:asciiTheme="majorBidi" w:hAnsiTheme="majorBidi" w:cstheme="majorBidi" w:hint="cs"/>
          <w:sz w:val="30"/>
          <w:szCs w:val="30"/>
          <w:cs/>
        </w:rPr>
        <w:t>การจ่าย</w:t>
      </w:r>
      <w:r w:rsidRPr="007777A7">
        <w:rPr>
          <w:rFonts w:asciiTheme="majorBidi" w:hAnsiTheme="majorBidi" w:cstheme="majorBidi" w:hint="cs"/>
          <w:sz w:val="30"/>
          <w:szCs w:val="30"/>
          <w:cs/>
        </w:rPr>
        <w:t xml:space="preserve">เงินปันผลในอัตราหุ้นละ </w:t>
      </w:r>
      <w:r w:rsidRPr="007777A7">
        <w:rPr>
          <w:rFonts w:asciiTheme="majorBidi" w:hAnsiTheme="majorBidi" w:cstheme="majorBidi"/>
          <w:sz w:val="30"/>
          <w:szCs w:val="30"/>
        </w:rPr>
        <w:t xml:space="preserve">0.43 </w:t>
      </w:r>
      <w:r w:rsidRPr="007777A7">
        <w:rPr>
          <w:rFonts w:asciiTheme="majorBidi" w:hAnsiTheme="majorBidi" w:cstheme="majorBidi" w:hint="cs"/>
          <w:sz w:val="30"/>
          <w:szCs w:val="30"/>
          <w:cs/>
        </w:rPr>
        <w:t xml:space="preserve">บาท สำหรับหุ้นสามัญจำนวน </w:t>
      </w:r>
      <w:r w:rsidRPr="0006282E">
        <w:rPr>
          <w:rFonts w:asciiTheme="majorBidi" w:hAnsiTheme="majorBidi" w:cstheme="majorBidi"/>
          <w:sz w:val="30"/>
          <w:szCs w:val="30"/>
        </w:rPr>
        <w:t xml:space="preserve">2,319.28 </w:t>
      </w:r>
      <w:r w:rsidRPr="007777A7">
        <w:rPr>
          <w:rFonts w:asciiTheme="majorBidi" w:hAnsiTheme="majorBidi" w:cstheme="majorBidi" w:hint="cs"/>
          <w:sz w:val="30"/>
          <w:szCs w:val="30"/>
          <w:cs/>
        </w:rPr>
        <w:t xml:space="preserve">ล้านหุ้น เป็นจำนวนเงินรวม </w:t>
      </w:r>
      <w:r w:rsidRPr="007777A7">
        <w:rPr>
          <w:rFonts w:asciiTheme="majorBidi" w:hAnsiTheme="majorBidi" w:cstheme="majorBidi"/>
          <w:sz w:val="30"/>
          <w:szCs w:val="30"/>
        </w:rPr>
        <w:t xml:space="preserve">997.29 </w:t>
      </w:r>
      <w:r w:rsidRPr="007777A7">
        <w:rPr>
          <w:rFonts w:asciiTheme="majorBidi" w:hAnsiTheme="majorBidi" w:cstheme="majorBidi" w:hint="cs"/>
          <w:sz w:val="30"/>
          <w:szCs w:val="30"/>
          <w:cs/>
        </w:rPr>
        <w:t xml:space="preserve">ล้านบาท โดยกำหนดจ่ายเงินปันผลในเดือนกุมภาพันธ์ </w:t>
      </w:r>
      <w:r w:rsidRPr="007777A7">
        <w:rPr>
          <w:rFonts w:asciiTheme="majorBidi" w:hAnsiTheme="majorBidi" w:cstheme="majorBidi"/>
          <w:sz w:val="30"/>
          <w:szCs w:val="30"/>
        </w:rPr>
        <w:t>2566</w:t>
      </w:r>
    </w:p>
    <w:sectPr w:rsidR="005A21E4" w:rsidRPr="00AA2FCF" w:rsidSect="005462CF">
      <w:pgSz w:w="11909" w:h="16834" w:code="9"/>
      <w:pgMar w:top="691" w:right="1152" w:bottom="576" w:left="1152" w:header="720" w:footer="720" w:gutter="0"/>
      <w:paperSrc w:first="7" w:other="7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36FEAF" w14:textId="77777777" w:rsidR="00836CBC" w:rsidRDefault="00836CBC" w:rsidP="00900EE2">
      <w:r>
        <w:separator/>
      </w:r>
    </w:p>
  </w:endnote>
  <w:endnote w:type="continuationSeparator" w:id="0">
    <w:p w14:paraId="602739EB" w14:textId="77777777" w:rsidR="00836CBC" w:rsidRDefault="00836CBC" w:rsidP="00900EE2">
      <w:r>
        <w:continuationSeparator/>
      </w:r>
    </w:p>
  </w:endnote>
  <w:endnote w:type="continuationNotice" w:id="1">
    <w:p w14:paraId="1ABDC299" w14:textId="77777777" w:rsidR="00836CBC" w:rsidRDefault="00836CB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esco">
    <w:altName w:val="Tesc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EucrosiaUPCBold">
    <w:altName w:val="EucrosiaUPC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1F3D21" w14:textId="77777777" w:rsidR="00AA2FCF" w:rsidRDefault="00AA2FC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202446598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C2CA54" w14:textId="2427FAA7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514FB" w14:textId="77777777" w:rsidR="00AA2FCF" w:rsidRDefault="00AA2FCF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11627752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B0B567" w14:textId="494B80DA" w:rsidR="007F40F3" w:rsidRPr="00721ED0" w:rsidRDefault="007F40F3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="000E564C" w:rsidRPr="000E564C">
          <w:rPr>
            <w:rFonts w:asciiTheme="majorBidi" w:hAnsiTheme="majorBidi" w:cstheme="majorBidi"/>
            <w:noProof/>
            <w:sz w:val="30"/>
            <w:szCs w:val="30"/>
            <w:lang w:val="en-US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F18EBE" w14:textId="461C86DB" w:rsidR="007F40F3" w:rsidRPr="00E26638" w:rsidRDefault="007F40F3">
    <w:pPr>
      <w:pStyle w:val="Footer"/>
      <w:jc w:val="center"/>
      <w:rPr>
        <w:rFonts w:ascii="Angsana New" w:hAnsi="Angsana New"/>
        <w:sz w:val="30"/>
        <w:szCs w:val="30"/>
      </w:rPr>
    </w:pPr>
    <w:r w:rsidRPr="00E26638">
      <w:rPr>
        <w:rFonts w:ascii="Angsana New" w:hAnsi="Angsana New"/>
        <w:sz w:val="30"/>
        <w:szCs w:val="30"/>
      </w:rPr>
      <w:fldChar w:fldCharType="begin"/>
    </w:r>
    <w:r w:rsidRPr="00E26638">
      <w:rPr>
        <w:rFonts w:ascii="Angsana New" w:hAnsi="Angsana New"/>
        <w:sz w:val="30"/>
        <w:szCs w:val="30"/>
      </w:rPr>
      <w:instrText xml:space="preserve"> PAGE   \</w:instrText>
    </w:r>
    <w:r w:rsidRPr="00E26638">
      <w:rPr>
        <w:rFonts w:ascii="Angsana New" w:hAnsi="Angsana New"/>
        <w:sz w:val="30"/>
        <w:szCs w:val="30"/>
        <w:cs/>
      </w:rPr>
      <w:instrText xml:space="preserve">* </w:instrText>
    </w:r>
    <w:r w:rsidRPr="00E26638">
      <w:rPr>
        <w:rFonts w:ascii="Angsana New" w:hAnsi="Angsana New"/>
        <w:sz w:val="30"/>
        <w:szCs w:val="30"/>
      </w:rPr>
      <w:instrText xml:space="preserve">MERGEFORMAT </w:instrText>
    </w:r>
    <w:r w:rsidRPr="00E26638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16</w:t>
    </w:r>
    <w:r w:rsidR="000E564C" w:rsidRPr="000E564C">
      <w:rPr>
        <w:rFonts w:ascii="Angsana New" w:hAnsi="Angsana New"/>
        <w:noProof/>
        <w:sz w:val="30"/>
        <w:szCs w:val="30"/>
        <w:lang w:val="en-US"/>
      </w:rPr>
      <w:t>3</w:t>
    </w:r>
    <w:r w:rsidRPr="00E26638">
      <w:rPr>
        <w:rFonts w:ascii="Angsana New" w:hAnsi="Angsana New"/>
        <w:noProof/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7E55AD" w14:textId="77777777" w:rsidR="00836CBC" w:rsidRDefault="00836CBC" w:rsidP="00900EE2">
      <w:r>
        <w:separator/>
      </w:r>
    </w:p>
  </w:footnote>
  <w:footnote w:type="continuationSeparator" w:id="0">
    <w:p w14:paraId="571FE1C8" w14:textId="77777777" w:rsidR="00836CBC" w:rsidRDefault="00836CBC" w:rsidP="00900EE2">
      <w:r>
        <w:continuationSeparator/>
      </w:r>
    </w:p>
  </w:footnote>
  <w:footnote w:type="continuationNotice" w:id="1">
    <w:p w14:paraId="26A279EE" w14:textId="77777777" w:rsidR="00836CBC" w:rsidRDefault="00836CBC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0EC4F0" w14:textId="77777777" w:rsidR="00AA2FCF" w:rsidRDefault="00AA2FC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6754C" w14:textId="77777777" w:rsidR="007F40F3" w:rsidRPr="004F256C" w:rsidRDefault="007F40F3" w:rsidP="004F256C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31A1A8C6" w14:textId="77777777" w:rsidR="007F40F3" w:rsidRPr="00E669A5" w:rsidRDefault="007F40F3" w:rsidP="00E26280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E669A5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8187514" w14:textId="0C017E8D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  <w:r w:rsidRPr="004D2A74">
      <w:rPr>
        <w:rFonts w:ascii="Angsana New" w:hAnsi="Angsana New"/>
        <w:b/>
        <w:bCs/>
        <w:sz w:val="32"/>
        <w:szCs w:val="32"/>
        <w:cs/>
      </w:rPr>
      <w:t>สำหรับ</w:t>
    </w:r>
    <w:r>
      <w:rPr>
        <w:rFonts w:ascii="Angsana New" w:hAnsi="Angsana New" w:hint="cs"/>
        <w:b/>
        <w:bCs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b/>
        <w:bCs/>
        <w:sz w:val="32"/>
        <w:szCs w:val="32"/>
      </w:rPr>
      <w:t>30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</w:rPr>
      <w:t>2565</w:t>
    </w:r>
  </w:p>
  <w:p w14:paraId="51B4C4D5" w14:textId="77777777" w:rsidR="007F40F3" w:rsidRPr="00313F64" w:rsidRDefault="007F40F3">
    <w:pPr>
      <w:rPr>
        <w:rFonts w:ascii="Angsana New" w:hAnsi="Angsana New"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4A94C2" w14:textId="77777777" w:rsidR="00AA2FCF" w:rsidRDefault="00AA2FCF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E6972" w14:textId="77777777" w:rsidR="007F40F3" w:rsidRPr="004F256C" w:rsidRDefault="007F40F3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1AA4B96C" w14:textId="77777777" w:rsidR="007F40F3" w:rsidRPr="00D933A3" w:rsidRDefault="007F40F3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D933A3">
      <w:rPr>
        <w:rFonts w:ascii="Angsana New" w:hAnsi="Angsana New" w:hint="cs"/>
        <w:sz w:val="32"/>
        <w:szCs w:val="32"/>
        <w:cs/>
      </w:rPr>
      <w:t>หมายเหตุประกอบงบการเงิน</w:t>
    </w:r>
  </w:p>
  <w:p w14:paraId="3C6A2B0B" w14:textId="069145E4" w:rsidR="007F40F3" w:rsidRPr="00CC1C75" w:rsidRDefault="007F40F3" w:rsidP="007C21DD">
    <w:pPr>
      <w:pStyle w:val="Heading6"/>
      <w:jc w:val="both"/>
      <w:rPr>
        <w:rFonts w:ascii="Angsana New" w:hAnsi="Angsana New"/>
        <w:sz w:val="32"/>
        <w:szCs w:val="32"/>
        <w:lang w:val="en-US"/>
      </w:rPr>
    </w:pPr>
    <w:r w:rsidRPr="00D933A3">
      <w:rPr>
        <w:rFonts w:ascii="Angsana New" w:hAnsi="Angsana New"/>
        <w:sz w:val="32"/>
        <w:szCs w:val="32"/>
        <w:cs/>
      </w:rPr>
      <w:t>สำหรับ</w:t>
    </w:r>
    <w:r w:rsidRPr="00D933A3">
      <w:rPr>
        <w:rFonts w:ascii="Angsana New" w:hAnsi="Angsana New" w:hint="cs"/>
        <w:sz w:val="32"/>
        <w:szCs w:val="32"/>
        <w:cs/>
      </w:rPr>
      <w:t xml:space="preserve">ปีสิ้นสุดวันที่ </w:t>
    </w:r>
    <w:r w:rsidR="000E564C" w:rsidRPr="000E564C">
      <w:rPr>
        <w:rFonts w:ascii="Angsana New" w:hAnsi="Angsana New"/>
        <w:sz w:val="32"/>
        <w:szCs w:val="32"/>
        <w:lang w:val="en-US"/>
      </w:rPr>
      <w:t>30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D933A3">
      <w:rPr>
        <w:rFonts w:ascii="Angsana New" w:hAnsi="Angsana New" w:hint="cs"/>
        <w:sz w:val="32"/>
        <w:szCs w:val="32"/>
        <w:cs/>
      </w:rPr>
      <w:t>กันยายน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sz w:val="32"/>
        <w:szCs w:val="32"/>
        <w:lang w:val="en-US"/>
      </w:rPr>
      <w:t>2565</w:t>
    </w:r>
  </w:p>
  <w:p w14:paraId="5002116C" w14:textId="77777777" w:rsidR="007F40F3" w:rsidRDefault="007F40F3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269C5A" w14:textId="3B220729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7BCD0714" w14:textId="77777777" w:rsidR="007F40F3" w:rsidRPr="002B7FDF" w:rsidRDefault="007F40F3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03958FF1" w14:textId="5335D374" w:rsidR="007F40F3" w:rsidRPr="00327035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2565</w:t>
    </w:r>
  </w:p>
  <w:p w14:paraId="1BBFC5D4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75F77" w14:textId="77777777" w:rsidR="007F40F3" w:rsidRPr="002B7FDF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55D54CBB" w14:textId="77777777" w:rsidR="007F40F3" w:rsidRPr="002B7FDF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2ED88CF" w14:textId="74FE9A8E" w:rsidR="007F40F3" w:rsidRPr="003174D5" w:rsidRDefault="007F40F3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2565</w:t>
    </w:r>
  </w:p>
  <w:p w14:paraId="1DA6561A" w14:textId="77777777" w:rsidR="007F40F3" w:rsidRPr="002C759B" w:rsidRDefault="007F40F3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EEAD1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0BC932CD" w14:textId="77777777" w:rsidR="007F40F3" w:rsidRPr="002B7FDF" w:rsidRDefault="007F40F3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40AEA54F" w14:textId="440FEB2B" w:rsidR="007F40F3" w:rsidRPr="00124E5E" w:rsidRDefault="007F40F3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="000E564C" w:rsidRPr="000E564C">
      <w:rPr>
        <w:rFonts w:ascii="Angsana New" w:hAnsi="Angsana New"/>
        <w:b/>
        <w:bCs/>
        <w:sz w:val="32"/>
        <w:szCs w:val="32"/>
        <w:lang w:val="en-US"/>
      </w:rPr>
      <w:t>2565</w:t>
    </w:r>
  </w:p>
  <w:p w14:paraId="0708A271" w14:textId="77777777" w:rsidR="007F40F3" w:rsidRPr="007A2371" w:rsidRDefault="007F40F3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222"/>
        </w:tabs>
        <w:ind w:left="122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6214525"/>
    <w:multiLevelType w:val="hybridMultilevel"/>
    <w:tmpl w:val="012077FC"/>
    <w:lvl w:ilvl="0" w:tplc="718455E8">
      <w:start w:val="1"/>
      <w:numFmt w:val="thaiLetters"/>
      <w:lvlText w:val="(%1)"/>
      <w:lvlJc w:val="left"/>
      <w:pPr>
        <w:ind w:left="90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08194B9E"/>
    <w:multiLevelType w:val="hybridMultilevel"/>
    <w:tmpl w:val="868E72CC"/>
    <w:lvl w:ilvl="0" w:tplc="0F22D908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5307B48"/>
    <w:multiLevelType w:val="hybridMultilevel"/>
    <w:tmpl w:val="EB14DEE8"/>
    <w:lvl w:ilvl="0" w:tplc="C2C21416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85C3160"/>
    <w:multiLevelType w:val="multilevel"/>
    <w:tmpl w:val="FA482B2A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 w15:restartNumberingAfterBreak="0">
    <w:nsid w:val="1A4A4FD5"/>
    <w:multiLevelType w:val="hybridMultilevel"/>
    <w:tmpl w:val="81F06C4E"/>
    <w:lvl w:ilvl="0" w:tplc="72C69772">
      <w:start w:val="218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C0EB8"/>
    <w:multiLevelType w:val="hybridMultilevel"/>
    <w:tmpl w:val="D66ED012"/>
    <w:lvl w:ilvl="0" w:tplc="C2629ED8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66D59DD"/>
    <w:multiLevelType w:val="hybridMultilevel"/>
    <w:tmpl w:val="7CE4D1BA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29026CF1"/>
    <w:multiLevelType w:val="hybridMultilevel"/>
    <w:tmpl w:val="8DF2F8A8"/>
    <w:lvl w:ilvl="0" w:tplc="53D0B462">
      <w:start w:val="45"/>
      <w:numFmt w:val="bullet"/>
      <w:lvlText w:val="-"/>
      <w:lvlJc w:val="left"/>
      <w:pPr>
        <w:ind w:left="34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2" w:hanging="360"/>
      </w:pPr>
      <w:rPr>
        <w:rFonts w:ascii="Wingdings" w:hAnsi="Wingdings" w:hint="default"/>
      </w:rPr>
    </w:lvl>
  </w:abstractNum>
  <w:abstractNum w:abstractNumId="21" w15:restartNumberingAfterBreak="0">
    <w:nsid w:val="2E6A6736"/>
    <w:multiLevelType w:val="hybridMultilevel"/>
    <w:tmpl w:val="C5BC563C"/>
    <w:lvl w:ilvl="0" w:tplc="E1D2D332">
      <w:numFmt w:val="bullet"/>
      <w:lvlText w:val="•"/>
      <w:lvlJc w:val="left"/>
      <w:pPr>
        <w:ind w:left="90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 w15:restartNumberingAfterBreak="0">
    <w:nsid w:val="2E8D1A72"/>
    <w:multiLevelType w:val="singleLevel"/>
    <w:tmpl w:val="BE80B264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3" w15:restartNumberingAfterBreak="0">
    <w:nsid w:val="2E8E35BD"/>
    <w:multiLevelType w:val="multilevel"/>
    <w:tmpl w:val="81C02F94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hint="default"/>
        <w:color w:val="auto"/>
        <w:sz w:val="22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24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5" w15:restartNumberingAfterBreak="0">
    <w:nsid w:val="30A61E0A"/>
    <w:multiLevelType w:val="hybridMultilevel"/>
    <w:tmpl w:val="2DD49CDE"/>
    <w:lvl w:ilvl="0" w:tplc="87F0676C">
      <w:start w:val="1"/>
      <w:numFmt w:val="thaiLetters"/>
      <w:lvlText w:val="%1."/>
      <w:lvlJc w:val="left"/>
      <w:pPr>
        <w:ind w:left="7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6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7" w15:restartNumberingAfterBreak="0">
    <w:nsid w:val="335040EB"/>
    <w:multiLevelType w:val="singleLevel"/>
    <w:tmpl w:val="5A92EACE"/>
    <w:lvl w:ilvl="0">
      <w:start w:val="1"/>
      <w:numFmt w:val="bullet"/>
      <w:pStyle w:val="Style2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8" w15:restartNumberingAfterBreak="0">
    <w:nsid w:val="33C95A57"/>
    <w:multiLevelType w:val="hybridMultilevel"/>
    <w:tmpl w:val="1A68566E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 w15:restartNumberingAfterBreak="0">
    <w:nsid w:val="33F21038"/>
    <w:multiLevelType w:val="hybridMultilevel"/>
    <w:tmpl w:val="3D8A4DFE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cs="Times New Roman" w:hint="default"/>
        <w:color w:val="auto"/>
        <w:sz w:val="22"/>
      </w:rPr>
    </w:lvl>
    <w:lvl w:ilvl="1" w:tplc="F0EC0C2E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B4489ED8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40AA49C8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D70A5610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3B3E1318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D1D6AEBA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A7DE5874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B6B6F36C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357163A5"/>
    <w:multiLevelType w:val="hybridMultilevel"/>
    <w:tmpl w:val="B5A899C4"/>
    <w:lvl w:ilvl="0" w:tplc="86C241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8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9BC24B9"/>
    <w:multiLevelType w:val="hybridMultilevel"/>
    <w:tmpl w:val="A5CE4C66"/>
    <w:lvl w:ilvl="0" w:tplc="9B882A7E">
      <w:start w:val="1"/>
      <w:numFmt w:val="decimal"/>
      <w:lvlText w:val="(%1)"/>
      <w:lvlJc w:val="left"/>
      <w:pPr>
        <w:ind w:left="13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2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3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4" w15:restartNumberingAfterBreak="0">
    <w:nsid w:val="44547D8C"/>
    <w:multiLevelType w:val="hybridMultilevel"/>
    <w:tmpl w:val="92D6CA74"/>
    <w:lvl w:ilvl="0" w:tplc="DC9E449C">
      <w:start w:val="1"/>
      <w:numFmt w:val="decimal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5" w15:restartNumberingAfterBreak="0">
    <w:nsid w:val="47BE1946"/>
    <w:multiLevelType w:val="hybridMultilevel"/>
    <w:tmpl w:val="C30AEA56"/>
    <w:lvl w:ilvl="0" w:tplc="143E0BEC">
      <w:start w:val="32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C146537"/>
    <w:multiLevelType w:val="multilevel"/>
    <w:tmpl w:val="58A649DA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37" w15:restartNumberingAfterBreak="0">
    <w:nsid w:val="4F135D2E"/>
    <w:multiLevelType w:val="hybridMultilevel"/>
    <w:tmpl w:val="6E5C61A6"/>
    <w:lvl w:ilvl="0" w:tplc="97D2E36C">
      <w:start w:val="1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8" w15:restartNumberingAfterBreak="0">
    <w:nsid w:val="518A6421"/>
    <w:multiLevelType w:val="hybridMultilevel"/>
    <w:tmpl w:val="0CCC4C7E"/>
    <w:lvl w:ilvl="0" w:tplc="87F0676C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1AE4E26"/>
    <w:multiLevelType w:val="hybridMultilevel"/>
    <w:tmpl w:val="84900BA2"/>
    <w:lvl w:ilvl="0" w:tplc="43CC59EE">
      <w:start w:val="2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ascii="Angsana New" w:hAnsi="Angsana New" w:cs="Angsana New" w:hint="default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2E2248E">
      <w:start w:val="1"/>
      <w:numFmt w:val="thaiLetters"/>
      <w:lvlText w:val="(%3)"/>
      <w:lvlJc w:val="left"/>
      <w:pPr>
        <w:ind w:left="2520" w:hanging="54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52264662"/>
    <w:multiLevelType w:val="multilevel"/>
    <w:tmpl w:val="BA1683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54C00034"/>
    <w:multiLevelType w:val="hybridMultilevel"/>
    <w:tmpl w:val="6FEC4912"/>
    <w:lvl w:ilvl="0" w:tplc="BDD63DF6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2" w15:restartNumberingAfterBreak="0">
    <w:nsid w:val="54D24BBF"/>
    <w:multiLevelType w:val="hybridMultilevel"/>
    <w:tmpl w:val="E9CA6726"/>
    <w:lvl w:ilvl="0" w:tplc="918A0090">
      <w:start w:val="1"/>
      <w:numFmt w:val="thaiLetters"/>
      <w:lvlText w:val="(%1)"/>
      <w:lvlJc w:val="left"/>
      <w:pPr>
        <w:ind w:left="135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3" w15:restartNumberingAfterBreak="0">
    <w:nsid w:val="602075C8"/>
    <w:multiLevelType w:val="hybridMultilevel"/>
    <w:tmpl w:val="3B0A70C0"/>
    <w:lvl w:ilvl="0" w:tplc="DC54459C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2"/>
        <w:szCs w:val="22"/>
      </w:rPr>
    </w:lvl>
    <w:lvl w:ilvl="1" w:tplc="E1D2D332">
      <w:numFmt w:val="bullet"/>
      <w:lvlText w:val="•"/>
      <w:lvlJc w:val="left"/>
      <w:pPr>
        <w:ind w:left="1710" w:hanging="360"/>
      </w:pPr>
      <w:rPr>
        <w:rFonts w:ascii="Angsana New" w:eastAsia="SimSu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4" w15:restartNumberingAfterBreak="0">
    <w:nsid w:val="64E20BB7"/>
    <w:multiLevelType w:val="hybridMultilevel"/>
    <w:tmpl w:val="301E5F7A"/>
    <w:lvl w:ilvl="0" w:tplc="4EDE3426">
      <w:start w:val="4"/>
      <w:numFmt w:val="bullet"/>
      <w:lvlText w:val="-"/>
      <w:lvlJc w:val="left"/>
      <w:pPr>
        <w:ind w:left="900" w:hanging="360"/>
      </w:pPr>
      <w:rPr>
        <w:rFonts w:asciiTheme="majorBidi" w:eastAsia="Times New Roman" w:hAnsiTheme="majorBidi" w:cstheme="majorBidi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5" w15:restartNumberingAfterBreak="0">
    <w:nsid w:val="665C1C30"/>
    <w:multiLevelType w:val="hybridMultilevel"/>
    <w:tmpl w:val="A9EA05F0"/>
    <w:lvl w:ilvl="0" w:tplc="057E0252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47" w15:restartNumberingAfterBreak="0">
    <w:nsid w:val="6AD70E17"/>
    <w:multiLevelType w:val="hybridMultilevel"/>
    <w:tmpl w:val="8F1C934C"/>
    <w:lvl w:ilvl="0" w:tplc="FD788264">
      <w:start w:val="1"/>
      <w:numFmt w:val="thaiLetter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82131A"/>
    <w:multiLevelType w:val="multilevel"/>
    <w:tmpl w:val="5F34B01A"/>
    <w:lvl w:ilvl="0">
      <w:start w:val="1"/>
      <w:numFmt w:val="thaiLetters"/>
      <w:lvlText w:val="(%1)"/>
      <w:lvlJc w:val="left"/>
      <w:pPr>
        <w:tabs>
          <w:tab w:val="num" w:pos="340"/>
        </w:tabs>
        <w:ind w:left="340" w:hanging="340"/>
      </w:p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49" w15:restartNumberingAfterBreak="0">
    <w:nsid w:val="75047C97"/>
    <w:multiLevelType w:val="hybridMultilevel"/>
    <w:tmpl w:val="92843CFC"/>
    <w:lvl w:ilvl="0" w:tplc="240AE634">
      <w:start w:val="1"/>
      <w:numFmt w:val="thaiLetters"/>
      <w:lvlText w:val="(%1)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auto"/>
        <w:sz w:val="30"/>
        <w:szCs w:val="30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AA902AE"/>
    <w:multiLevelType w:val="hybridMultilevel"/>
    <w:tmpl w:val="033E9A60"/>
    <w:lvl w:ilvl="0" w:tplc="E1681834">
      <w:start w:val="1"/>
      <w:numFmt w:val="decimal"/>
      <w:lvlText w:val="%1."/>
      <w:lvlJc w:val="left"/>
      <w:pPr>
        <w:ind w:left="1260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1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32"/>
  </w:num>
  <w:num w:numId="12">
    <w:abstractNumId w:val="17"/>
  </w:num>
  <w:num w:numId="13">
    <w:abstractNumId w:val="46"/>
  </w:num>
  <w:num w:numId="14">
    <w:abstractNumId w:val="26"/>
  </w:num>
  <w:num w:numId="15">
    <w:abstractNumId w:val="33"/>
  </w:num>
  <w:num w:numId="16">
    <w:abstractNumId w:val="39"/>
  </w:num>
  <w:num w:numId="17">
    <w:abstractNumId w:val="27"/>
  </w:num>
  <w:num w:numId="18">
    <w:abstractNumId w:val="40"/>
  </w:num>
  <w:num w:numId="19">
    <w:abstractNumId w:val="41"/>
  </w:num>
  <w:num w:numId="20">
    <w:abstractNumId w:val="14"/>
  </w:num>
  <w:num w:numId="21">
    <w:abstractNumId w:val="15"/>
  </w:num>
  <w:num w:numId="22">
    <w:abstractNumId w:val="10"/>
  </w:num>
  <w:num w:numId="23">
    <w:abstractNumId w:val="49"/>
  </w:num>
  <w:num w:numId="24">
    <w:abstractNumId w:val="31"/>
  </w:num>
  <w:num w:numId="25">
    <w:abstractNumId w:val="42"/>
  </w:num>
  <w:num w:numId="26">
    <w:abstractNumId w:val="11"/>
  </w:num>
  <w:num w:numId="27">
    <w:abstractNumId w:val="13"/>
  </w:num>
  <w:num w:numId="28">
    <w:abstractNumId w:val="50"/>
  </w:num>
  <w:num w:numId="29">
    <w:abstractNumId w:val="48"/>
  </w:num>
  <w:num w:numId="30">
    <w:abstractNumId w:val="18"/>
  </w:num>
  <w:num w:numId="31">
    <w:abstractNumId w:val="23"/>
  </w:num>
  <w:num w:numId="32">
    <w:abstractNumId w:val="22"/>
  </w:num>
  <w:num w:numId="33">
    <w:abstractNumId w:val="28"/>
  </w:num>
  <w:num w:numId="34">
    <w:abstractNumId w:val="43"/>
  </w:num>
  <w:num w:numId="35">
    <w:abstractNumId w:val="12"/>
  </w:num>
  <w:num w:numId="36">
    <w:abstractNumId w:val="24"/>
  </w:num>
  <w:num w:numId="37">
    <w:abstractNumId w:val="20"/>
  </w:num>
  <w:num w:numId="38">
    <w:abstractNumId w:val="21"/>
  </w:num>
  <w:num w:numId="39">
    <w:abstractNumId w:val="16"/>
  </w:num>
  <w:num w:numId="40">
    <w:abstractNumId w:val="45"/>
  </w:num>
  <w:num w:numId="41">
    <w:abstractNumId w:val="37"/>
  </w:num>
  <w:num w:numId="42">
    <w:abstractNumId w:val="34"/>
  </w:num>
  <w:num w:numId="43">
    <w:abstractNumId w:val="29"/>
  </w:num>
  <w:num w:numId="44">
    <w:abstractNumId w:val="51"/>
  </w:num>
  <w:num w:numId="45">
    <w:abstractNumId w:val="30"/>
  </w:num>
  <w:num w:numId="46">
    <w:abstractNumId w:val="36"/>
  </w:num>
  <w:num w:numId="47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9"/>
  </w:num>
  <w:num w:numId="49">
    <w:abstractNumId w:val="44"/>
  </w:num>
  <w:num w:numId="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5"/>
  </w:num>
  <w:num w:numId="52">
    <w:abstractNumId w:val="38"/>
  </w:num>
  <w:num w:numId="53">
    <w:abstractNumId w:val="25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C2"/>
    <w:rsid w:val="00000220"/>
    <w:rsid w:val="000002D5"/>
    <w:rsid w:val="0000050C"/>
    <w:rsid w:val="00000519"/>
    <w:rsid w:val="0000072B"/>
    <w:rsid w:val="0000095D"/>
    <w:rsid w:val="00000D60"/>
    <w:rsid w:val="00000D88"/>
    <w:rsid w:val="00000DA9"/>
    <w:rsid w:val="00000E85"/>
    <w:rsid w:val="000010B0"/>
    <w:rsid w:val="0000111C"/>
    <w:rsid w:val="0000113A"/>
    <w:rsid w:val="00001335"/>
    <w:rsid w:val="000013E3"/>
    <w:rsid w:val="0000143B"/>
    <w:rsid w:val="0000144D"/>
    <w:rsid w:val="00001454"/>
    <w:rsid w:val="0000155D"/>
    <w:rsid w:val="000015FB"/>
    <w:rsid w:val="00001689"/>
    <w:rsid w:val="00001771"/>
    <w:rsid w:val="00001A22"/>
    <w:rsid w:val="00001F9D"/>
    <w:rsid w:val="00002198"/>
    <w:rsid w:val="00002240"/>
    <w:rsid w:val="000022B1"/>
    <w:rsid w:val="00002377"/>
    <w:rsid w:val="00002378"/>
    <w:rsid w:val="00002620"/>
    <w:rsid w:val="000027DB"/>
    <w:rsid w:val="0000291C"/>
    <w:rsid w:val="00002B1F"/>
    <w:rsid w:val="00002E24"/>
    <w:rsid w:val="00002F34"/>
    <w:rsid w:val="0000308E"/>
    <w:rsid w:val="000030BE"/>
    <w:rsid w:val="00003212"/>
    <w:rsid w:val="000033B7"/>
    <w:rsid w:val="000034C3"/>
    <w:rsid w:val="000036F9"/>
    <w:rsid w:val="00003903"/>
    <w:rsid w:val="000039A8"/>
    <w:rsid w:val="00003A43"/>
    <w:rsid w:val="00003A8F"/>
    <w:rsid w:val="00003BFC"/>
    <w:rsid w:val="00003C70"/>
    <w:rsid w:val="00003D90"/>
    <w:rsid w:val="00003FDD"/>
    <w:rsid w:val="000040F6"/>
    <w:rsid w:val="000042C5"/>
    <w:rsid w:val="00004570"/>
    <w:rsid w:val="0000460F"/>
    <w:rsid w:val="00004681"/>
    <w:rsid w:val="0000468B"/>
    <w:rsid w:val="00004CF2"/>
    <w:rsid w:val="00004F0C"/>
    <w:rsid w:val="00005193"/>
    <w:rsid w:val="00005444"/>
    <w:rsid w:val="00005497"/>
    <w:rsid w:val="000055B8"/>
    <w:rsid w:val="000056C3"/>
    <w:rsid w:val="00005B19"/>
    <w:rsid w:val="00005BE0"/>
    <w:rsid w:val="00005EA5"/>
    <w:rsid w:val="00005FD3"/>
    <w:rsid w:val="00005FF5"/>
    <w:rsid w:val="00006838"/>
    <w:rsid w:val="0000690E"/>
    <w:rsid w:val="000069FA"/>
    <w:rsid w:val="00006B43"/>
    <w:rsid w:val="00006BE7"/>
    <w:rsid w:val="00006BFA"/>
    <w:rsid w:val="00006C60"/>
    <w:rsid w:val="00006C91"/>
    <w:rsid w:val="00006DA1"/>
    <w:rsid w:val="00006E4F"/>
    <w:rsid w:val="00006F01"/>
    <w:rsid w:val="00007172"/>
    <w:rsid w:val="0000721C"/>
    <w:rsid w:val="00007242"/>
    <w:rsid w:val="00007598"/>
    <w:rsid w:val="00007657"/>
    <w:rsid w:val="00007694"/>
    <w:rsid w:val="0000777D"/>
    <w:rsid w:val="000078C6"/>
    <w:rsid w:val="000079AB"/>
    <w:rsid w:val="00007BC8"/>
    <w:rsid w:val="00007C5E"/>
    <w:rsid w:val="00007EAA"/>
    <w:rsid w:val="00007F2C"/>
    <w:rsid w:val="0001004E"/>
    <w:rsid w:val="000101FF"/>
    <w:rsid w:val="0001035F"/>
    <w:rsid w:val="00010522"/>
    <w:rsid w:val="00010809"/>
    <w:rsid w:val="0001083E"/>
    <w:rsid w:val="00010897"/>
    <w:rsid w:val="0001089D"/>
    <w:rsid w:val="000108FE"/>
    <w:rsid w:val="00010959"/>
    <w:rsid w:val="00010B65"/>
    <w:rsid w:val="00010E30"/>
    <w:rsid w:val="00010FA3"/>
    <w:rsid w:val="000110AC"/>
    <w:rsid w:val="00011134"/>
    <w:rsid w:val="000113BE"/>
    <w:rsid w:val="00011421"/>
    <w:rsid w:val="000114BE"/>
    <w:rsid w:val="00011526"/>
    <w:rsid w:val="00011546"/>
    <w:rsid w:val="00011572"/>
    <w:rsid w:val="000115BF"/>
    <w:rsid w:val="00011751"/>
    <w:rsid w:val="0001176F"/>
    <w:rsid w:val="00011A10"/>
    <w:rsid w:val="00011A4E"/>
    <w:rsid w:val="00011C53"/>
    <w:rsid w:val="00011E4B"/>
    <w:rsid w:val="00011F78"/>
    <w:rsid w:val="00011FE4"/>
    <w:rsid w:val="00011FFA"/>
    <w:rsid w:val="00012299"/>
    <w:rsid w:val="000125B8"/>
    <w:rsid w:val="0001260E"/>
    <w:rsid w:val="0001268F"/>
    <w:rsid w:val="00012695"/>
    <w:rsid w:val="000126EA"/>
    <w:rsid w:val="00012C5A"/>
    <w:rsid w:val="00012F16"/>
    <w:rsid w:val="00012F48"/>
    <w:rsid w:val="0001306B"/>
    <w:rsid w:val="000131A8"/>
    <w:rsid w:val="00013278"/>
    <w:rsid w:val="000132ED"/>
    <w:rsid w:val="00013415"/>
    <w:rsid w:val="000134A8"/>
    <w:rsid w:val="00013792"/>
    <w:rsid w:val="00013883"/>
    <w:rsid w:val="00013B9E"/>
    <w:rsid w:val="00013BEE"/>
    <w:rsid w:val="00013C9D"/>
    <w:rsid w:val="00013D2E"/>
    <w:rsid w:val="0001419E"/>
    <w:rsid w:val="0001433C"/>
    <w:rsid w:val="0001445F"/>
    <w:rsid w:val="00014601"/>
    <w:rsid w:val="0001462F"/>
    <w:rsid w:val="000146CB"/>
    <w:rsid w:val="00014733"/>
    <w:rsid w:val="00014B0F"/>
    <w:rsid w:val="00014BB5"/>
    <w:rsid w:val="00014CC0"/>
    <w:rsid w:val="00015022"/>
    <w:rsid w:val="0001508A"/>
    <w:rsid w:val="00015115"/>
    <w:rsid w:val="000152F6"/>
    <w:rsid w:val="00015351"/>
    <w:rsid w:val="000153B8"/>
    <w:rsid w:val="0001574B"/>
    <w:rsid w:val="000157B7"/>
    <w:rsid w:val="000157D6"/>
    <w:rsid w:val="0001587F"/>
    <w:rsid w:val="000159CD"/>
    <w:rsid w:val="00015A45"/>
    <w:rsid w:val="00015C25"/>
    <w:rsid w:val="00015E87"/>
    <w:rsid w:val="0001622C"/>
    <w:rsid w:val="0001630E"/>
    <w:rsid w:val="00016437"/>
    <w:rsid w:val="00016576"/>
    <w:rsid w:val="000167C2"/>
    <w:rsid w:val="00016856"/>
    <w:rsid w:val="00016CE0"/>
    <w:rsid w:val="00016D35"/>
    <w:rsid w:val="00016D82"/>
    <w:rsid w:val="00016EE7"/>
    <w:rsid w:val="00017105"/>
    <w:rsid w:val="00017361"/>
    <w:rsid w:val="00017399"/>
    <w:rsid w:val="000174CB"/>
    <w:rsid w:val="00017622"/>
    <w:rsid w:val="0001769A"/>
    <w:rsid w:val="000176C6"/>
    <w:rsid w:val="000176D0"/>
    <w:rsid w:val="00017AED"/>
    <w:rsid w:val="00017F57"/>
    <w:rsid w:val="00017FC4"/>
    <w:rsid w:val="000200D7"/>
    <w:rsid w:val="0002025E"/>
    <w:rsid w:val="00020346"/>
    <w:rsid w:val="0002044F"/>
    <w:rsid w:val="00020696"/>
    <w:rsid w:val="000207DE"/>
    <w:rsid w:val="000208BB"/>
    <w:rsid w:val="000208CF"/>
    <w:rsid w:val="00020BF1"/>
    <w:rsid w:val="00020D4A"/>
    <w:rsid w:val="000210E2"/>
    <w:rsid w:val="000210EB"/>
    <w:rsid w:val="000212EB"/>
    <w:rsid w:val="00021364"/>
    <w:rsid w:val="000214E7"/>
    <w:rsid w:val="000216E8"/>
    <w:rsid w:val="00021763"/>
    <w:rsid w:val="00021999"/>
    <w:rsid w:val="000219FD"/>
    <w:rsid w:val="00021B0B"/>
    <w:rsid w:val="00021F18"/>
    <w:rsid w:val="00022155"/>
    <w:rsid w:val="0002234D"/>
    <w:rsid w:val="000225D0"/>
    <w:rsid w:val="000225F3"/>
    <w:rsid w:val="0002263F"/>
    <w:rsid w:val="000226BF"/>
    <w:rsid w:val="000226E4"/>
    <w:rsid w:val="000227E9"/>
    <w:rsid w:val="000228E5"/>
    <w:rsid w:val="0002294B"/>
    <w:rsid w:val="00022A1A"/>
    <w:rsid w:val="00022B6D"/>
    <w:rsid w:val="00022BE3"/>
    <w:rsid w:val="00022CA1"/>
    <w:rsid w:val="00022DA5"/>
    <w:rsid w:val="0002316D"/>
    <w:rsid w:val="000233A3"/>
    <w:rsid w:val="000235ED"/>
    <w:rsid w:val="000237A3"/>
    <w:rsid w:val="00023855"/>
    <w:rsid w:val="0002389C"/>
    <w:rsid w:val="000238D0"/>
    <w:rsid w:val="000239AD"/>
    <w:rsid w:val="00023AA6"/>
    <w:rsid w:val="00023C68"/>
    <w:rsid w:val="00024242"/>
    <w:rsid w:val="0002435A"/>
    <w:rsid w:val="000244E0"/>
    <w:rsid w:val="000245AD"/>
    <w:rsid w:val="000247AE"/>
    <w:rsid w:val="00024AA2"/>
    <w:rsid w:val="00024B77"/>
    <w:rsid w:val="0002524D"/>
    <w:rsid w:val="0002528B"/>
    <w:rsid w:val="0002559B"/>
    <w:rsid w:val="000256B1"/>
    <w:rsid w:val="0002578B"/>
    <w:rsid w:val="0002579F"/>
    <w:rsid w:val="00025A41"/>
    <w:rsid w:val="00025AFC"/>
    <w:rsid w:val="00025B5E"/>
    <w:rsid w:val="00025B71"/>
    <w:rsid w:val="00025BD4"/>
    <w:rsid w:val="00025D4B"/>
    <w:rsid w:val="00025E9F"/>
    <w:rsid w:val="00026206"/>
    <w:rsid w:val="00026249"/>
    <w:rsid w:val="0002629D"/>
    <w:rsid w:val="000262E0"/>
    <w:rsid w:val="000263BA"/>
    <w:rsid w:val="000264D2"/>
    <w:rsid w:val="000267DC"/>
    <w:rsid w:val="0002694E"/>
    <w:rsid w:val="00026BA9"/>
    <w:rsid w:val="00026BEF"/>
    <w:rsid w:val="00026C38"/>
    <w:rsid w:val="00027008"/>
    <w:rsid w:val="00027217"/>
    <w:rsid w:val="00027305"/>
    <w:rsid w:val="00027407"/>
    <w:rsid w:val="000274F4"/>
    <w:rsid w:val="000275C7"/>
    <w:rsid w:val="00027607"/>
    <w:rsid w:val="0002788B"/>
    <w:rsid w:val="000279E0"/>
    <w:rsid w:val="00027A08"/>
    <w:rsid w:val="00027A7E"/>
    <w:rsid w:val="00027B07"/>
    <w:rsid w:val="00027C4A"/>
    <w:rsid w:val="00027DF9"/>
    <w:rsid w:val="00027EBF"/>
    <w:rsid w:val="00027F49"/>
    <w:rsid w:val="000300BB"/>
    <w:rsid w:val="000300D9"/>
    <w:rsid w:val="0003016A"/>
    <w:rsid w:val="00030199"/>
    <w:rsid w:val="000301CD"/>
    <w:rsid w:val="000302C1"/>
    <w:rsid w:val="00030443"/>
    <w:rsid w:val="0003047E"/>
    <w:rsid w:val="000304DD"/>
    <w:rsid w:val="00030548"/>
    <w:rsid w:val="0003063B"/>
    <w:rsid w:val="0003064E"/>
    <w:rsid w:val="00030661"/>
    <w:rsid w:val="000306FD"/>
    <w:rsid w:val="000307C9"/>
    <w:rsid w:val="00030ABC"/>
    <w:rsid w:val="00030D77"/>
    <w:rsid w:val="00030E00"/>
    <w:rsid w:val="00031270"/>
    <w:rsid w:val="000312F7"/>
    <w:rsid w:val="00031300"/>
    <w:rsid w:val="0003137A"/>
    <w:rsid w:val="000313B6"/>
    <w:rsid w:val="00031408"/>
    <w:rsid w:val="000314FA"/>
    <w:rsid w:val="000316F0"/>
    <w:rsid w:val="00031791"/>
    <w:rsid w:val="00031A0D"/>
    <w:rsid w:val="00031A1F"/>
    <w:rsid w:val="00031C46"/>
    <w:rsid w:val="00031CD2"/>
    <w:rsid w:val="00031E90"/>
    <w:rsid w:val="00032003"/>
    <w:rsid w:val="0003221E"/>
    <w:rsid w:val="0003241F"/>
    <w:rsid w:val="0003247B"/>
    <w:rsid w:val="000324CA"/>
    <w:rsid w:val="000324EF"/>
    <w:rsid w:val="00032588"/>
    <w:rsid w:val="000325DE"/>
    <w:rsid w:val="000326A9"/>
    <w:rsid w:val="000326C6"/>
    <w:rsid w:val="00032786"/>
    <w:rsid w:val="00032825"/>
    <w:rsid w:val="00032852"/>
    <w:rsid w:val="00032C93"/>
    <w:rsid w:val="000330D2"/>
    <w:rsid w:val="000330EB"/>
    <w:rsid w:val="00033183"/>
    <w:rsid w:val="00033211"/>
    <w:rsid w:val="0003331E"/>
    <w:rsid w:val="000335B5"/>
    <w:rsid w:val="0003363D"/>
    <w:rsid w:val="000338A5"/>
    <w:rsid w:val="0003392B"/>
    <w:rsid w:val="0003394B"/>
    <w:rsid w:val="00033A1F"/>
    <w:rsid w:val="00033B45"/>
    <w:rsid w:val="00033D66"/>
    <w:rsid w:val="00034195"/>
    <w:rsid w:val="00034675"/>
    <w:rsid w:val="0003476B"/>
    <w:rsid w:val="00034776"/>
    <w:rsid w:val="000348A0"/>
    <w:rsid w:val="000348CF"/>
    <w:rsid w:val="00034C01"/>
    <w:rsid w:val="00034C7C"/>
    <w:rsid w:val="00034DB1"/>
    <w:rsid w:val="00034F14"/>
    <w:rsid w:val="000351F3"/>
    <w:rsid w:val="0003541D"/>
    <w:rsid w:val="000354ED"/>
    <w:rsid w:val="000359B5"/>
    <w:rsid w:val="00036023"/>
    <w:rsid w:val="0003631F"/>
    <w:rsid w:val="00036333"/>
    <w:rsid w:val="000369DC"/>
    <w:rsid w:val="00036A39"/>
    <w:rsid w:val="00036C21"/>
    <w:rsid w:val="00036CA8"/>
    <w:rsid w:val="00036CBF"/>
    <w:rsid w:val="00037095"/>
    <w:rsid w:val="000370C0"/>
    <w:rsid w:val="000370DF"/>
    <w:rsid w:val="0003723C"/>
    <w:rsid w:val="0003724C"/>
    <w:rsid w:val="00037303"/>
    <w:rsid w:val="000375C6"/>
    <w:rsid w:val="00037665"/>
    <w:rsid w:val="00037861"/>
    <w:rsid w:val="000379FF"/>
    <w:rsid w:val="00037A46"/>
    <w:rsid w:val="00037A91"/>
    <w:rsid w:val="00037AB6"/>
    <w:rsid w:val="00037B93"/>
    <w:rsid w:val="00037D3B"/>
    <w:rsid w:val="00037FFB"/>
    <w:rsid w:val="000401B2"/>
    <w:rsid w:val="00040379"/>
    <w:rsid w:val="000404D2"/>
    <w:rsid w:val="000409DC"/>
    <w:rsid w:val="00040B06"/>
    <w:rsid w:val="00040B37"/>
    <w:rsid w:val="00040C52"/>
    <w:rsid w:val="00040C5A"/>
    <w:rsid w:val="00040DB4"/>
    <w:rsid w:val="00041068"/>
    <w:rsid w:val="0004108C"/>
    <w:rsid w:val="0004111B"/>
    <w:rsid w:val="00041431"/>
    <w:rsid w:val="00041482"/>
    <w:rsid w:val="000415EC"/>
    <w:rsid w:val="00041636"/>
    <w:rsid w:val="0004180A"/>
    <w:rsid w:val="0004185A"/>
    <w:rsid w:val="00041939"/>
    <w:rsid w:val="000419E6"/>
    <w:rsid w:val="00041D33"/>
    <w:rsid w:val="00041E6F"/>
    <w:rsid w:val="00041ED0"/>
    <w:rsid w:val="00042070"/>
    <w:rsid w:val="00042162"/>
    <w:rsid w:val="00042447"/>
    <w:rsid w:val="00042511"/>
    <w:rsid w:val="0004262B"/>
    <w:rsid w:val="0004266B"/>
    <w:rsid w:val="00042674"/>
    <w:rsid w:val="00042709"/>
    <w:rsid w:val="00042863"/>
    <w:rsid w:val="00042884"/>
    <w:rsid w:val="00042A22"/>
    <w:rsid w:val="00042A66"/>
    <w:rsid w:val="00042AD2"/>
    <w:rsid w:val="00042B68"/>
    <w:rsid w:val="00042DE0"/>
    <w:rsid w:val="00042E4B"/>
    <w:rsid w:val="00043034"/>
    <w:rsid w:val="00043058"/>
    <w:rsid w:val="000431AE"/>
    <w:rsid w:val="000434FE"/>
    <w:rsid w:val="00043598"/>
    <w:rsid w:val="000436D1"/>
    <w:rsid w:val="00043804"/>
    <w:rsid w:val="000438E8"/>
    <w:rsid w:val="00043982"/>
    <w:rsid w:val="00043A44"/>
    <w:rsid w:val="00043CAB"/>
    <w:rsid w:val="00043CB9"/>
    <w:rsid w:val="00043ED8"/>
    <w:rsid w:val="00043FFE"/>
    <w:rsid w:val="0004400F"/>
    <w:rsid w:val="0004404F"/>
    <w:rsid w:val="00044137"/>
    <w:rsid w:val="00044269"/>
    <w:rsid w:val="0004435F"/>
    <w:rsid w:val="000447B7"/>
    <w:rsid w:val="000447E8"/>
    <w:rsid w:val="00044817"/>
    <w:rsid w:val="0004481C"/>
    <w:rsid w:val="00044868"/>
    <w:rsid w:val="00044937"/>
    <w:rsid w:val="000449F5"/>
    <w:rsid w:val="00044CBA"/>
    <w:rsid w:val="00044F70"/>
    <w:rsid w:val="00045091"/>
    <w:rsid w:val="00045178"/>
    <w:rsid w:val="000452BC"/>
    <w:rsid w:val="000454C9"/>
    <w:rsid w:val="00045543"/>
    <w:rsid w:val="00045556"/>
    <w:rsid w:val="00045722"/>
    <w:rsid w:val="00045783"/>
    <w:rsid w:val="000458EE"/>
    <w:rsid w:val="00045E3F"/>
    <w:rsid w:val="00045ECF"/>
    <w:rsid w:val="000460B9"/>
    <w:rsid w:val="00046369"/>
    <w:rsid w:val="000467AE"/>
    <w:rsid w:val="000467C8"/>
    <w:rsid w:val="00046AE8"/>
    <w:rsid w:val="00046D35"/>
    <w:rsid w:val="00046D85"/>
    <w:rsid w:val="00046E6B"/>
    <w:rsid w:val="00046F0D"/>
    <w:rsid w:val="00046F93"/>
    <w:rsid w:val="00046FBD"/>
    <w:rsid w:val="000470B1"/>
    <w:rsid w:val="0004733E"/>
    <w:rsid w:val="00047543"/>
    <w:rsid w:val="000477E5"/>
    <w:rsid w:val="00047A35"/>
    <w:rsid w:val="00047A85"/>
    <w:rsid w:val="00047C69"/>
    <w:rsid w:val="00047DE4"/>
    <w:rsid w:val="00047DF2"/>
    <w:rsid w:val="00047F4E"/>
    <w:rsid w:val="00047F60"/>
    <w:rsid w:val="0005043C"/>
    <w:rsid w:val="00050592"/>
    <w:rsid w:val="0005075E"/>
    <w:rsid w:val="0005088E"/>
    <w:rsid w:val="00050DC6"/>
    <w:rsid w:val="00050DD4"/>
    <w:rsid w:val="000510B4"/>
    <w:rsid w:val="00051206"/>
    <w:rsid w:val="0005136E"/>
    <w:rsid w:val="000513E5"/>
    <w:rsid w:val="000514C7"/>
    <w:rsid w:val="00051727"/>
    <w:rsid w:val="00051782"/>
    <w:rsid w:val="00051816"/>
    <w:rsid w:val="0005182E"/>
    <w:rsid w:val="000518DA"/>
    <w:rsid w:val="00051920"/>
    <w:rsid w:val="0005196C"/>
    <w:rsid w:val="00051994"/>
    <w:rsid w:val="00051A41"/>
    <w:rsid w:val="00051A50"/>
    <w:rsid w:val="00051BC0"/>
    <w:rsid w:val="00051BCD"/>
    <w:rsid w:val="00051BDE"/>
    <w:rsid w:val="00051DCA"/>
    <w:rsid w:val="000521E9"/>
    <w:rsid w:val="00052416"/>
    <w:rsid w:val="00052547"/>
    <w:rsid w:val="00052C9F"/>
    <w:rsid w:val="00052E75"/>
    <w:rsid w:val="00052F4F"/>
    <w:rsid w:val="00053079"/>
    <w:rsid w:val="000530A6"/>
    <w:rsid w:val="000530F4"/>
    <w:rsid w:val="000530F8"/>
    <w:rsid w:val="000534BE"/>
    <w:rsid w:val="00053892"/>
    <w:rsid w:val="000538FC"/>
    <w:rsid w:val="00053938"/>
    <w:rsid w:val="000539A7"/>
    <w:rsid w:val="000539F9"/>
    <w:rsid w:val="00053A33"/>
    <w:rsid w:val="00053AB1"/>
    <w:rsid w:val="00053D9E"/>
    <w:rsid w:val="00054102"/>
    <w:rsid w:val="0005449C"/>
    <w:rsid w:val="0005457E"/>
    <w:rsid w:val="00054691"/>
    <w:rsid w:val="00054896"/>
    <w:rsid w:val="000548BD"/>
    <w:rsid w:val="00054B6D"/>
    <w:rsid w:val="00054C08"/>
    <w:rsid w:val="00054CF1"/>
    <w:rsid w:val="00054D73"/>
    <w:rsid w:val="000552C1"/>
    <w:rsid w:val="000554B1"/>
    <w:rsid w:val="000556E7"/>
    <w:rsid w:val="000556FF"/>
    <w:rsid w:val="0005574E"/>
    <w:rsid w:val="00055B7A"/>
    <w:rsid w:val="00055BAB"/>
    <w:rsid w:val="00055C40"/>
    <w:rsid w:val="00055CC3"/>
    <w:rsid w:val="00055EBA"/>
    <w:rsid w:val="000560BA"/>
    <w:rsid w:val="0005650E"/>
    <w:rsid w:val="00056831"/>
    <w:rsid w:val="000569D6"/>
    <w:rsid w:val="00056B99"/>
    <w:rsid w:val="00056BF6"/>
    <w:rsid w:val="00056C79"/>
    <w:rsid w:val="00056CFF"/>
    <w:rsid w:val="00056DBF"/>
    <w:rsid w:val="00056FF4"/>
    <w:rsid w:val="00057179"/>
    <w:rsid w:val="000572B9"/>
    <w:rsid w:val="0005746E"/>
    <w:rsid w:val="000575A5"/>
    <w:rsid w:val="000575C9"/>
    <w:rsid w:val="00057604"/>
    <w:rsid w:val="0005765D"/>
    <w:rsid w:val="0005774C"/>
    <w:rsid w:val="000577F5"/>
    <w:rsid w:val="00057B71"/>
    <w:rsid w:val="00057C88"/>
    <w:rsid w:val="0006009D"/>
    <w:rsid w:val="000600D5"/>
    <w:rsid w:val="0006026A"/>
    <w:rsid w:val="0006026D"/>
    <w:rsid w:val="0006048E"/>
    <w:rsid w:val="00060696"/>
    <w:rsid w:val="000606AF"/>
    <w:rsid w:val="000606CB"/>
    <w:rsid w:val="000609DE"/>
    <w:rsid w:val="00060AC3"/>
    <w:rsid w:val="00060F41"/>
    <w:rsid w:val="000610F9"/>
    <w:rsid w:val="00061355"/>
    <w:rsid w:val="0006142D"/>
    <w:rsid w:val="0006158D"/>
    <w:rsid w:val="0006180C"/>
    <w:rsid w:val="000618C7"/>
    <w:rsid w:val="0006192F"/>
    <w:rsid w:val="00061B8F"/>
    <w:rsid w:val="00061CBB"/>
    <w:rsid w:val="00061DF6"/>
    <w:rsid w:val="00061E63"/>
    <w:rsid w:val="00062009"/>
    <w:rsid w:val="000621FA"/>
    <w:rsid w:val="000621FD"/>
    <w:rsid w:val="00062202"/>
    <w:rsid w:val="00062455"/>
    <w:rsid w:val="000624ED"/>
    <w:rsid w:val="00062794"/>
    <w:rsid w:val="000628D2"/>
    <w:rsid w:val="00062ADC"/>
    <w:rsid w:val="00062B9A"/>
    <w:rsid w:val="00062D5F"/>
    <w:rsid w:val="00062F23"/>
    <w:rsid w:val="000630AE"/>
    <w:rsid w:val="00063164"/>
    <w:rsid w:val="0006335F"/>
    <w:rsid w:val="000633B0"/>
    <w:rsid w:val="0006367C"/>
    <w:rsid w:val="00063750"/>
    <w:rsid w:val="000637A9"/>
    <w:rsid w:val="00063A4E"/>
    <w:rsid w:val="00063BD8"/>
    <w:rsid w:val="0006432D"/>
    <w:rsid w:val="00064391"/>
    <w:rsid w:val="0006448C"/>
    <w:rsid w:val="00064632"/>
    <w:rsid w:val="000647C0"/>
    <w:rsid w:val="00064971"/>
    <w:rsid w:val="00064A0B"/>
    <w:rsid w:val="00064A31"/>
    <w:rsid w:val="00064C0D"/>
    <w:rsid w:val="00064F19"/>
    <w:rsid w:val="00064FAB"/>
    <w:rsid w:val="0006508B"/>
    <w:rsid w:val="0006511B"/>
    <w:rsid w:val="000652DA"/>
    <w:rsid w:val="0006543F"/>
    <w:rsid w:val="00065508"/>
    <w:rsid w:val="000655C4"/>
    <w:rsid w:val="00065637"/>
    <w:rsid w:val="00065841"/>
    <w:rsid w:val="000658B0"/>
    <w:rsid w:val="000659A9"/>
    <w:rsid w:val="00065C59"/>
    <w:rsid w:val="00065C67"/>
    <w:rsid w:val="00065CF3"/>
    <w:rsid w:val="00065F11"/>
    <w:rsid w:val="00065FAD"/>
    <w:rsid w:val="00066130"/>
    <w:rsid w:val="00066147"/>
    <w:rsid w:val="00066607"/>
    <w:rsid w:val="00066636"/>
    <w:rsid w:val="000666E2"/>
    <w:rsid w:val="000668FF"/>
    <w:rsid w:val="00066C32"/>
    <w:rsid w:val="00066D22"/>
    <w:rsid w:val="00066ECE"/>
    <w:rsid w:val="00066FC3"/>
    <w:rsid w:val="000670F6"/>
    <w:rsid w:val="00067752"/>
    <w:rsid w:val="00067942"/>
    <w:rsid w:val="0006794E"/>
    <w:rsid w:val="00067CAD"/>
    <w:rsid w:val="00067D44"/>
    <w:rsid w:val="00067D8E"/>
    <w:rsid w:val="00067DE5"/>
    <w:rsid w:val="00067E7E"/>
    <w:rsid w:val="00067ED2"/>
    <w:rsid w:val="00067F1A"/>
    <w:rsid w:val="00067F25"/>
    <w:rsid w:val="0007005E"/>
    <w:rsid w:val="000701DE"/>
    <w:rsid w:val="00070235"/>
    <w:rsid w:val="000702C9"/>
    <w:rsid w:val="000702D3"/>
    <w:rsid w:val="00070773"/>
    <w:rsid w:val="000708C1"/>
    <w:rsid w:val="00070A79"/>
    <w:rsid w:val="00070E1E"/>
    <w:rsid w:val="0007104E"/>
    <w:rsid w:val="000714E2"/>
    <w:rsid w:val="00071553"/>
    <w:rsid w:val="000716E4"/>
    <w:rsid w:val="00071775"/>
    <w:rsid w:val="00071904"/>
    <w:rsid w:val="0007199D"/>
    <w:rsid w:val="00071A30"/>
    <w:rsid w:val="00071E21"/>
    <w:rsid w:val="00072162"/>
    <w:rsid w:val="0007217C"/>
    <w:rsid w:val="00072261"/>
    <w:rsid w:val="00072310"/>
    <w:rsid w:val="00072311"/>
    <w:rsid w:val="00072490"/>
    <w:rsid w:val="000726C1"/>
    <w:rsid w:val="000728DA"/>
    <w:rsid w:val="000728E7"/>
    <w:rsid w:val="00072983"/>
    <w:rsid w:val="000729E3"/>
    <w:rsid w:val="00072C16"/>
    <w:rsid w:val="00072C70"/>
    <w:rsid w:val="00072D9D"/>
    <w:rsid w:val="00072FDB"/>
    <w:rsid w:val="0007310B"/>
    <w:rsid w:val="00073165"/>
    <w:rsid w:val="00073353"/>
    <w:rsid w:val="000733C7"/>
    <w:rsid w:val="00073597"/>
    <w:rsid w:val="000736F9"/>
    <w:rsid w:val="0007370E"/>
    <w:rsid w:val="00073A0F"/>
    <w:rsid w:val="00073BB5"/>
    <w:rsid w:val="00073C53"/>
    <w:rsid w:val="00073D91"/>
    <w:rsid w:val="00073FE1"/>
    <w:rsid w:val="00074018"/>
    <w:rsid w:val="00074247"/>
    <w:rsid w:val="00074264"/>
    <w:rsid w:val="0007432E"/>
    <w:rsid w:val="000743C3"/>
    <w:rsid w:val="00074552"/>
    <w:rsid w:val="000746A1"/>
    <w:rsid w:val="0007477B"/>
    <w:rsid w:val="000747AA"/>
    <w:rsid w:val="00074AF0"/>
    <w:rsid w:val="00074B91"/>
    <w:rsid w:val="00074BDE"/>
    <w:rsid w:val="00074C0D"/>
    <w:rsid w:val="00074D9C"/>
    <w:rsid w:val="00075084"/>
    <w:rsid w:val="00075523"/>
    <w:rsid w:val="0007560D"/>
    <w:rsid w:val="000756BA"/>
    <w:rsid w:val="0007592F"/>
    <w:rsid w:val="00075981"/>
    <w:rsid w:val="00075A46"/>
    <w:rsid w:val="00075C00"/>
    <w:rsid w:val="000761A3"/>
    <w:rsid w:val="000761DA"/>
    <w:rsid w:val="0007637D"/>
    <w:rsid w:val="00076524"/>
    <w:rsid w:val="0007685B"/>
    <w:rsid w:val="000768D2"/>
    <w:rsid w:val="0007697F"/>
    <w:rsid w:val="000769EC"/>
    <w:rsid w:val="00076A80"/>
    <w:rsid w:val="00076AAB"/>
    <w:rsid w:val="00076B9B"/>
    <w:rsid w:val="00076BEB"/>
    <w:rsid w:val="00076F29"/>
    <w:rsid w:val="0007703A"/>
    <w:rsid w:val="00077132"/>
    <w:rsid w:val="000771E5"/>
    <w:rsid w:val="0007721C"/>
    <w:rsid w:val="000772D4"/>
    <w:rsid w:val="000775BF"/>
    <w:rsid w:val="000779B4"/>
    <w:rsid w:val="00077B8E"/>
    <w:rsid w:val="00077C7D"/>
    <w:rsid w:val="00077CC7"/>
    <w:rsid w:val="00077FB5"/>
    <w:rsid w:val="000800C8"/>
    <w:rsid w:val="00080165"/>
    <w:rsid w:val="000802E6"/>
    <w:rsid w:val="0008040B"/>
    <w:rsid w:val="00080420"/>
    <w:rsid w:val="000804E9"/>
    <w:rsid w:val="000804FA"/>
    <w:rsid w:val="000807D0"/>
    <w:rsid w:val="000808DA"/>
    <w:rsid w:val="00080904"/>
    <w:rsid w:val="00080C0A"/>
    <w:rsid w:val="00080E88"/>
    <w:rsid w:val="00080F30"/>
    <w:rsid w:val="00081212"/>
    <w:rsid w:val="000812A3"/>
    <w:rsid w:val="000817C9"/>
    <w:rsid w:val="000817D7"/>
    <w:rsid w:val="00081898"/>
    <w:rsid w:val="00081A10"/>
    <w:rsid w:val="00081B55"/>
    <w:rsid w:val="00081BBB"/>
    <w:rsid w:val="00081C49"/>
    <w:rsid w:val="00081CC7"/>
    <w:rsid w:val="00081D3F"/>
    <w:rsid w:val="00081F86"/>
    <w:rsid w:val="0008214C"/>
    <w:rsid w:val="00082307"/>
    <w:rsid w:val="0008238D"/>
    <w:rsid w:val="0008241A"/>
    <w:rsid w:val="00082562"/>
    <w:rsid w:val="000825EF"/>
    <w:rsid w:val="0008283A"/>
    <w:rsid w:val="00082A47"/>
    <w:rsid w:val="00082ABB"/>
    <w:rsid w:val="00082B53"/>
    <w:rsid w:val="00082C94"/>
    <w:rsid w:val="00082D5D"/>
    <w:rsid w:val="00082E17"/>
    <w:rsid w:val="00082FBE"/>
    <w:rsid w:val="00083049"/>
    <w:rsid w:val="00083313"/>
    <w:rsid w:val="00083408"/>
    <w:rsid w:val="00083489"/>
    <w:rsid w:val="00083532"/>
    <w:rsid w:val="0008356C"/>
    <w:rsid w:val="000836D3"/>
    <w:rsid w:val="000837A8"/>
    <w:rsid w:val="00083988"/>
    <w:rsid w:val="00083B42"/>
    <w:rsid w:val="00083B65"/>
    <w:rsid w:val="00083CC4"/>
    <w:rsid w:val="00083DDB"/>
    <w:rsid w:val="00083DF7"/>
    <w:rsid w:val="0008412A"/>
    <w:rsid w:val="00084434"/>
    <w:rsid w:val="0008455B"/>
    <w:rsid w:val="00084866"/>
    <w:rsid w:val="00084A7D"/>
    <w:rsid w:val="00084CFB"/>
    <w:rsid w:val="00084D0B"/>
    <w:rsid w:val="00084ED8"/>
    <w:rsid w:val="00084F84"/>
    <w:rsid w:val="0008520B"/>
    <w:rsid w:val="000853C5"/>
    <w:rsid w:val="00085A22"/>
    <w:rsid w:val="00085B99"/>
    <w:rsid w:val="00085C9C"/>
    <w:rsid w:val="00085E28"/>
    <w:rsid w:val="00085E61"/>
    <w:rsid w:val="000861E5"/>
    <w:rsid w:val="0008657B"/>
    <w:rsid w:val="00086678"/>
    <w:rsid w:val="0008671F"/>
    <w:rsid w:val="00086792"/>
    <w:rsid w:val="00086840"/>
    <w:rsid w:val="000868ED"/>
    <w:rsid w:val="00086A4B"/>
    <w:rsid w:val="00086AB5"/>
    <w:rsid w:val="00086D91"/>
    <w:rsid w:val="00086E8C"/>
    <w:rsid w:val="0008706D"/>
    <w:rsid w:val="000870D6"/>
    <w:rsid w:val="0008721D"/>
    <w:rsid w:val="00087449"/>
    <w:rsid w:val="0008760C"/>
    <w:rsid w:val="0008792E"/>
    <w:rsid w:val="00087AA5"/>
    <w:rsid w:val="00087B8A"/>
    <w:rsid w:val="00087B9C"/>
    <w:rsid w:val="00087CFD"/>
    <w:rsid w:val="00087D3E"/>
    <w:rsid w:val="000901F2"/>
    <w:rsid w:val="0009032A"/>
    <w:rsid w:val="0009036C"/>
    <w:rsid w:val="000904CB"/>
    <w:rsid w:val="0009077F"/>
    <w:rsid w:val="0009079D"/>
    <w:rsid w:val="00090916"/>
    <w:rsid w:val="000909FC"/>
    <w:rsid w:val="00090AC3"/>
    <w:rsid w:val="00090FDB"/>
    <w:rsid w:val="00091052"/>
    <w:rsid w:val="000911E1"/>
    <w:rsid w:val="000912CF"/>
    <w:rsid w:val="0009140D"/>
    <w:rsid w:val="00091495"/>
    <w:rsid w:val="00091619"/>
    <w:rsid w:val="00091751"/>
    <w:rsid w:val="000917E2"/>
    <w:rsid w:val="0009185E"/>
    <w:rsid w:val="00091879"/>
    <w:rsid w:val="000919FC"/>
    <w:rsid w:val="00091AE1"/>
    <w:rsid w:val="00091C78"/>
    <w:rsid w:val="00091D1A"/>
    <w:rsid w:val="00092553"/>
    <w:rsid w:val="0009260C"/>
    <w:rsid w:val="0009267B"/>
    <w:rsid w:val="000926A0"/>
    <w:rsid w:val="00092730"/>
    <w:rsid w:val="000927A7"/>
    <w:rsid w:val="000929F8"/>
    <w:rsid w:val="00092BA3"/>
    <w:rsid w:val="00092CF9"/>
    <w:rsid w:val="00092DDC"/>
    <w:rsid w:val="00092E1B"/>
    <w:rsid w:val="00092FFE"/>
    <w:rsid w:val="00093021"/>
    <w:rsid w:val="0009318F"/>
    <w:rsid w:val="00093274"/>
    <w:rsid w:val="000932C3"/>
    <w:rsid w:val="000933BA"/>
    <w:rsid w:val="000933DA"/>
    <w:rsid w:val="00093537"/>
    <w:rsid w:val="0009353E"/>
    <w:rsid w:val="00093609"/>
    <w:rsid w:val="00093651"/>
    <w:rsid w:val="00093655"/>
    <w:rsid w:val="000936A8"/>
    <w:rsid w:val="00093844"/>
    <w:rsid w:val="000938FB"/>
    <w:rsid w:val="00093912"/>
    <w:rsid w:val="000939F5"/>
    <w:rsid w:val="00093A3B"/>
    <w:rsid w:val="00093DDA"/>
    <w:rsid w:val="00093EB6"/>
    <w:rsid w:val="00093F3E"/>
    <w:rsid w:val="000943EA"/>
    <w:rsid w:val="000943F3"/>
    <w:rsid w:val="000944E9"/>
    <w:rsid w:val="00094502"/>
    <w:rsid w:val="00094772"/>
    <w:rsid w:val="0009478E"/>
    <w:rsid w:val="000948B7"/>
    <w:rsid w:val="00094B90"/>
    <w:rsid w:val="00094B99"/>
    <w:rsid w:val="00094BCB"/>
    <w:rsid w:val="000950AD"/>
    <w:rsid w:val="00095238"/>
    <w:rsid w:val="00095354"/>
    <w:rsid w:val="00095444"/>
    <w:rsid w:val="0009546C"/>
    <w:rsid w:val="000954F7"/>
    <w:rsid w:val="00095510"/>
    <w:rsid w:val="0009569B"/>
    <w:rsid w:val="00095B11"/>
    <w:rsid w:val="00095CBA"/>
    <w:rsid w:val="00095CC4"/>
    <w:rsid w:val="00095CD4"/>
    <w:rsid w:val="00095CDA"/>
    <w:rsid w:val="00095F2F"/>
    <w:rsid w:val="00096015"/>
    <w:rsid w:val="00096028"/>
    <w:rsid w:val="000964EC"/>
    <w:rsid w:val="0009652B"/>
    <w:rsid w:val="00096575"/>
    <w:rsid w:val="000965EA"/>
    <w:rsid w:val="00096630"/>
    <w:rsid w:val="000967BD"/>
    <w:rsid w:val="000968BA"/>
    <w:rsid w:val="00096A47"/>
    <w:rsid w:val="00096A5E"/>
    <w:rsid w:val="00096C9E"/>
    <w:rsid w:val="0009734D"/>
    <w:rsid w:val="00097413"/>
    <w:rsid w:val="00097552"/>
    <w:rsid w:val="000976FF"/>
    <w:rsid w:val="0009789D"/>
    <w:rsid w:val="000979F9"/>
    <w:rsid w:val="00097A83"/>
    <w:rsid w:val="00097B31"/>
    <w:rsid w:val="00097CFD"/>
    <w:rsid w:val="00097DAE"/>
    <w:rsid w:val="00097E01"/>
    <w:rsid w:val="00097E2C"/>
    <w:rsid w:val="00097FEF"/>
    <w:rsid w:val="000A0432"/>
    <w:rsid w:val="000A06B0"/>
    <w:rsid w:val="000A08BF"/>
    <w:rsid w:val="000A0A40"/>
    <w:rsid w:val="000A0A90"/>
    <w:rsid w:val="000A0BBA"/>
    <w:rsid w:val="000A0D40"/>
    <w:rsid w:val="000A0E77"/>
    <w:rsid w:val="000A0F4D"/>
    <w:rsid w:val="000A117F"/>
    <w:rsid w:val="000A1486"/>
    <w:rsid w:val="000A163E"/>
    <w:rsid w:val="000A16AB"/>
    <w:rsid w:val="000A18A1"/>
    <w:rsid w:val="000A19F3"/>
    <w:rsid w:val="000A1BA6"/>
    <w:rsid w:val="000A1E55"/>
    <w:rsid w:val="000A2141"/>
    <w:rsid w:val="000A22B8"/>
    <w:rsid w:val="000A2516"/>
    <w:rsid w:val="000A256C"/>
    <w:rsid w:val="000A2605"/>
    <w:rsid w:val="000A2637"/>
    <w:rsid w:val="000A2640"/>
    <w:rsid w:val="000A2683"/>
    <w:rsid w:val="000A2696"/>
    <w:rsid w:val="000A2885"/>
    <w:rsid w:val="000A2A21"/>
    <w:rsid w:val="000A2AC4"/>
    <w:rsid w:val="000A2B1D"/>
    <w:rsid w:val="000A2C1E"/>
    <w:rsid w:val="000A2C8E"/>
    <w:rsid w:val="000A2CAE"/>
    <w:rsid w:val="000A2F64"/>
    <w:rsid w:val="000A3065"/>
    <w:rsid w:val="000A3104"/>
    <w:rsid w:val="000A31D7"/>
    <w:rsid w:val="000A3220"/>
    <w:rsid w:val="000A3407"/>
    <w:rsid w:val="000A36C3"/>
    <w:rsid w:val="000A36C7"/>
    <w:rsid w:val="000A3970"/>
    <w:rsid w:val="000A3C04"/>
    <w:rsid w:val="000A3D1F"/>
    <w:rsid w:val="000A3D75"/>
    <w:rsid w:val="000A3D90"/>
    <w:rsid w:val="000A409E"/>
    <w:rsid w:val="000A416E"/>
    <w:rsid w:val="000A41B1"/>
    <w:rsid w:val="000A44BB"/>
    <w:rsid w:val="000A44D6"/>
    <w:rsid w:val="000A45EB"/>
    <w:rsid w:val="000A4668"/>
    <w:rsid w:val="000A46FC"/>
    <w:rsid w:val="000A47A5"/>
    <w:rsid w:val="000A4968"/>
    <w:rsid w:val="000A4A91"/>
    <w:rsid w:val="000A4B20"/>
    <w:rsid w:val="000A4C1F"/>
    <w:rsid w:val="000A4C67"/>
    <w:rsid w:val="000A4DBC"/>
    <w:rsid w:val="000A4EF9"/>
    <w:rsid w:val="000A4FC7"/>
    <w:rsid w:val="000A504E"/>
    <w:rsid w:val="000A50D6"/>
    <w:rsid w:val="000A5277"/>
    <w:rsid w:val="000A527F"/>
    <w:rsid w:val="000A532E"/>
    <w:rsid w:val="000A5409"/>
    <w:rsid w:val="000A542A"/>
    <w:rsid w:val="000A55BB"/>
    <w:rsid w:val="000A55FD"/>
    <w:rsid w:val="000A5734"/>
    <w:rsid w:val="000A574D"/>
    <w:rsid w:val="000A599A"/>
    <w:rsid w:val="000A5C7B"/>
    <w:rsid w:val="000A5D30"/>
    <w:rsid w:val="000A5FF6"/>
    <w:rsid w:val="000A6127"/>
    <w:rsid w:val="000A6216"/>
    <w:rsid w:val="000A6270"/>
    <w:rsid w:val="000A6396"/>
    <w:rsid w:val="000A657B"/>
    <w:rsid w:val="000A665A"/>
    <w:rsid w:val="000A681F"/>
    <w:rsid w:val="000A683F"/>
    <w:rsid w:val="000A6913"/>
    <w:rsid w:val="000A6D49"/>
    <w:rsid w:val="000A6E37"/>
    <w:rsid w:val="000A711B"/>
    <w:rsid w:val="000A727C"/>
    <w:rsid w:val="000A727E"/>
    <w:rsid w:val="000A7365"/>
    <w:rsid w:val="000A761E"/>
    <w:rsid w:val="000A7961"/>
    <w:rsid w:val="000A79D8"/>
    <w:rsid w:val="000A7C66"/>
    <w:rsid w:val="000A7C7D"/>
    <w:rsid w:val="000A7D6E"/>
    <w:rsid w:val="000A7E5A"/>
    <w:rsid w:val="000A7F7A"/>
    <w:rsid w:val="000A7F7F"/>
    <w:rsid w:val="000A7FBA"/>
    <w:rsid w:val="000B00E6"/>
    <w:rsid w:val="000B03AC"/>
    <w:rsid w:val="000B0706"/>
    <w:rsid w:val="000B07E0"/>
    <w:rsid w:val="000B0820"/>
    <w:rsid w:val="000B0A2B"/>
    <w:rsid w:val="000B0AB6"/>
    <w:rsid w:val="000B0B6E"/>
    <w:rsid w:val="000B10E5"/>
    <w:rsid w:val="000B1116"/>
    <w:rsid w:val="000B1463"/>
    <w:rsid w:val="000B161F"/>
    <w:rsid w:val="000B16A4"/>
    <w:rsid w:val="000B171F"/>
    <w:rsid w:val="000B177F"/>
    <w:rsid w:val="000B17D3"/>
    <w:rsid w:val="000B1928"/>
    <w:rsid w:val="000B1BC3"/>
    <w:rsid w:val="000B1C92"/>
    <w:rsid w:val="000B1E0A"/>
    <w:rsid w:val="000B1EF8"/>
    <w:rsid w:val="000B20C4"/>
    <w:rsid w:val="000B2444"/>
    <w:rsid w:val="000B25AE"/>
    <w:rsid w:val="000B2A3D"/>
    <w:rsid w:val="000B2A77"/>
    <w:rsid w:val="000B2AB6"/>
    <w:rsid w:val="000B2ABA"/>
    <w:rsid w:val="000B30AE"/>
    <w:rsid w:val="000B30DC"/>
    <w:rsid w:val="000B34A9"/>
    <w:rsid w:val="000B3653"/>
    <w:rsid w:val="000B3869"/>
    <w:rsid w:val="000B39B6"/>
    <w:rsid w:val="000B3ABB"/>
    <w:rsid w:val="000B3CFB"/>
    <w:rsid w:val="000B3D7A"/>
    <w:rsid w:val="000B3F90"/>
    <w:rsid w:val="000B4031"/>
    <w:rsid w:val="000B4141"/>
    <w:rsid w:val="000B4171"/>
    <w:rsid w:val="000B4237"/>
    <w:rsid w:val="000B4410"/>
    <w:rsid w:val="000B4821"/>
    <w:rsid w:val="000B49DA"/>
    <w:rsid w:val="000B4D7C"/>
    <w:rsid w:val="000B4F3F"/>
    <w:rsid w:val="000B507D"/>
    <w:rsid w:val="000B53DE"/>
    <w:rsid w:val="000B54B4"/>
    <w:rsid w:val="000B5540"/>
    <w:rsid w:val="000B56C5"/>
    <w:rsid w:val="000B580E"/>
    <w:rsid w:val="000B5955"/>
    <w:rsid w:val="000B5A72"/>
    <w:rsid w:val="000B5AE7"/>
    <w:rsid w:val="000B5B72"/>
    <w:rsid w:val="000B5BEB"/>
    <w:rsid w:val="000B5BEC"/>
    <w:rsid w:val="000B5D80"/>
    <w:rsid w:val="000B5DE5"/>
    <w:rsid w:val="000B5F4A"/>
    <w:rsid w:val="000B5F86"/>
    <w:rsid w:val="000B60B5"/>
    <w:rsid w:val="000B64BB"/>
    <w:rsid w:val="000B65DC"/>
    <w:rsid w:val="000B67CE"/>
    <w:rsid w:val="000B67D1"/>
    <w:rsid w:val="000B681B"/>
    <w:rsid w:val="000B68B2"/>
    <w:rsid w:val="000B6B51"/>
    <w:rsid w:val="000B6C8E"/>
    <w:rsid w:val="000B6E36"/>
    <w:rsid w:val="000B7131"/>
    <w:rsid w:val="000B74C5"/>
    <w:rsid w:val="000B76DB"/>
    <w:rsid w:val="000B771B"/>
    <w:rsid w:val="000B7854"/>
    <w:rsid w:val="000B7869"/>
    <w:rsid w:val="000B78AA"/>
    <w:rsid w:val="000B79BF"/>
    <w:rsid w:val="000C005E"/>
    <w:rsid w:val="000C023C"/>
    <w:rsid w:val="000C024F"/>
    <w:rsid w:val="000C025A"/>
    <w:rsid w:val="000C04CE"/>
    <w:rsid w:val="000C0541"/>
    <w:rsid w:val="000C06FD"/>
    <w:rsid w:val="000C09B2"/>
    <w:rsid w:val="000C0A74"/>
    <w:rsid w:val="000C0B99"/>
    <w:rsid w:val="000C0BE3"/>
    <w:rsid w:val="000C0EFF"/>
    <w:rsid w:val="000C1015"/>
    <w:rsid w:val="000C10CD"/>
    <w:rsid w:val="000C115B"/>
    <w:rsid w:val="000C12A9"/>
    <w:rsid w:val="000C1302"/>
    <w:rsid w:val="000C14D3"/>
    <w:rsid w:val="000C1959"/>
    <w:rsid w:val="000C19F3"/>
    <w:rsid w:val="000C1C51"/>
    <w:rsid w:val="000C1CF8"/>
    <w:rsid w:val="000C1D28"/>
    <w:rsid w:val="000C1D94"/>
    <w:rsid w:val="000C21C9"/>
    <w:rsid w:val="000C24F0"/>
    <w:rsid w:val="000C259D"/>
    <w:rsid w:val="000C25C8"/>
    <w:rsid w:val="000C2603"/>
    <w:rsid w:val="000C26D8"/>
    <w:rsid w:val="000C2723"/>
    <w:rsid w:val="000C2839"/>
    <w:rsid w:val="000C298E"/>
    <w:rsid w:val="000C2A19"/>
    <w:rsid w:val="000C2F60"/>
    <w:rsid w:val="000C317E"/>
    <w:rsid w:val="000C3889"/>
    <w:rsid w:val="000C3917"/>
    <w:rsid w:val="000C39B3"/>
    <w:rsid w:val="000C3A48"/>
    <w:rsid w:val="000C3AD4"/>
    <w:rsid w:val="000C3BA8"/>
    <w:rsid w:val="000C416B"/>
    <w:rsid w:val="000C4194"/>
    <w:rsid w:val="000C43CD"/>
    <w:rsid w:val="000C4414"/>
    <w:rsid w:val="000C4428"/>
    <w:rsid w:val="000C44C2"/>
    <w:rsid w:val="000C4506"/>
    <w:rsid w:val="000C47F8"/>
    <w:rsid w:val="000C4BEF"/>
    <w:rsid w:val="000C4DFC"/>
    <w:rsid w:val="000C4E44"/>
    <w:rsid w:val="000C527E"/>
    <w:rsid w:val="000C5287"/>
    <w:rsid w:val="000C550E"/>
    <w:rsid w:val="000C55AB"/>
    <w:rsid w:val="000C58A4"/>
    <w:rsid w:val="000C5A7F"/>
    <w:rsid w:val="000C5EF3"/>
    <w:rsid w:val="000C5F7B"/>
    <w:rsid w:val="000C6099"/>
    <w:rsid w:val="000C61BC"/>
    <w:rsid w:val="000C6377"/>
    <w:rsid w:val="000C63F0"/>
    <w:rsid w:val="000C64C2"/>
    <w:rsid w:val="000C64C9"/>
    <w:rsid w:val="000C655B"/>
    <w:rsid w:val="000C6786"/>
    <w:rsid w:val="000C69F2"/>
    <w:rsid w:val="000C6CEA"/>
    <w:rsid w:val="000C6D23"/>
    <w:rsid w:val="000C6DDF"/>
    <w:rsid w:val="000C6DE9"/>
    <w:rsid w:val="000C6E70"/>
    <w:rsid w:val="000C6F6E"/>
    <w:rsid w:val="000C6FE9"/>
    <w:rsid w:val="000C724F"/>
    <w:rsid w:val="000C76FE"/>
    <w:rsid w:val="000C77EB"/>
    <w:rsid w:val="000C794F"/>
    <w:rsid w:val="000C7A74"/>
    <w:rsid w:val="000C7B47"/>
    <w:rsid w:val="000C7CFF"/>
    <w:rsid w:val="000C7DC2"/>
    <w:rsid w:val="000D0245"/>
    <w:rsid w:val="000D0466"/>
    <w:rsid w:val="000D04C7"/>
    <w:rsid w:val="000D05A9"/>
    <w:rsid w:val="000D06A0"/>
    <w:rsid w:val="000D06C9"/>
    <w:rsid w:val="000D075B"/>
    <w:rsid w:val="000D0A81"/>
    <w:rsid w:val="000D0B19"/>
    <w:rsid w:val="000D0C5C"/>
    <w:rsid w:val="000D0CB7"/>
    <w:rsid w:val="000D0DA2"/>
    <w:rsid w:val="000D10EC"/>
    <w:rsid w:val="000D14B5"/>
    <w:rsid w:val="000D1546"/>
    <w:rsid w:val="000D18D7"/>
    <w:rsid w:val="000D198F"/>
    <w:rsid w:val="000D1C3D"/>
    <w:rsid w:val="000D1C4D"/>
    <w:rsid w:val="000D1CCF"/>
    <w:rsid w:val="000D1E86"/>
    <w:rsid w:val="000D2162"/>
    <w:rsid w:val="000D2190"/>
    <w:rsid w:val="000D21B9"/>
    <w:rsid w:val="000D2389"/>
    <w:rsid w:val="000D23A5"/>
    <w:rsid w:val="000D23DB"/>
    <w:rsid w:val="000D2434"/>
    <w:rsid w:val="000D2462"/>
    <w:rsid w:val="000D24FB"/>
    <w:rsid w:val="000D2751"/>
    <w:rsid w:val="000D2773"/>
    <w:rsid w:val="000D27CB"/>
    <w:rsid w:val="000D29E4"/>
    <w:rsid w:val="000D2A07"/>
    <w:rsid w:val="000D2CD8"/>
    <w:rsid w:val="000D2D5F"/>
    <w:rsid w:val="000D2E4F"/>
    <w:rsid w:val="000D2EB0"/>
    <w:rsid w:val="000D2FC6"/>
    <w:rsid w:val="000D303F"/>
    <w:rsid w:val="000D304D"/>
    <w:rsid w:val="000D3175"/>
    <w:rsid w:val="000D3240"/>
    <w:rsid w:val="000D3393"/>
    <w:rsid w:val="000D33CC"/>
    <w:rsid w:val="000D340E"/>
    <w:rsid w:val="000D3580"/>
    <w:rsid w:val="000D36FB"/>
    <w:rsid w:val="000D3706"/>
    <w:rsid w:val="000D382B"/>
    <w:rsid w:val="000D3919"/>
    <w:rsid w:val="000D3A65"/>
    <w:rsid w:val="000D3CE6"/>
    <w:rsid w:val="000D407C"/>
    <w:rsid w:val="000D4190"/>
    <w:rsid w:val="000D428B"/>
    <w:rsid w:val="000D43C2"/>
    <w:rsid w:val="000D44CE"/>
    <w:rsid w:val="000D484A"/>
    <w:rsid w:val="000D48A0"/>
    <w:rsid w:val="000D4AAC"/>
    <w:rsid w:val="000D4D69"/>
    <w:rsid w:val="000D4EE9"/>
    <w:rsid w:val="000D4F15"/>
    <w:rsid w:val="000D55C4"/>
    <w:rsid w:val="000D561E"/>
    <w:rsid w:val="000D56D8"/>
    <w:rsid w:val="000D580D"/>
    <w:rsid w:val="000D5910"/>
    <w:rsid w:val="000D596B"/>
    <w:rsid w:val="000D5A35"/>
    <w:rsid w:val="000D5AC3"/>
    <w:rsid w:val="000D5ADB"/>
    <w:rsid w:val="000D5B58"/>
    <w:rsid w:val="000D5C72"/>
    <w:rsid w:val="000D5D2D"/>
    <w:rsid w:val="000D5EF6"/>
    <w:rsid w:val="000D5FDD"/>
    <w:rsid w:val="000D605F"/>
    <w:rsid w:val="000D62E4"/>
    <w:rsid w:val="000D62FF"/>
    <w:rsid w:val="000D6426"/>
    <w:rsid w:val="000D645B"/>
    <w:rsid w:val="000D64A0"/>
    <w:rsid w:val="000D65F2"/>
    <w:rsid w:val="000D6636"/>
    <w:rsid w:val="000D6ABB"/>
    <w:rsid w:val="000D6BB0"/>
    <w:rsid w:val="000D6DFD"/>
    <w:rsid w:val="000D6F7D"/>
    <w:rsid w:val="000D7002"/>
    <w:rsid w:val="000D7361"/>
    <w:rsid w:val="000D7378"/>
    <w:rsid w:val="000D769C"/>
    <w:rsid w:val="000D7BFE"/>
    <w:rsid w:val="000D7C4F"/>
    <w:rsid w:val="000D7C80"/>
    <w:rsid w:val="000D7D09"/>
    <w:rsid w:val="000D7FD2"/>
    <w:rsid w:val="000E00E0"/>
    <w:rsid w:val="000E01EF"/>
    <w:rsid w:val="000E03F3"/>
    <w:rsid w:val="000E0555"/>
    <w:rsid w:val="000E0807"/>
    <w:rsid w:val="000E082B"/>
    <w:rsid w:val="000E0AE5"/>
    <w:rsid w:val="000E0DE6"/>
    <w:rsid w:val="000E0E22"/>
    <w:rsid w:val="000E0E46"/>
    <w:rsid w:val="000E0FCF"/>
    <w:rsid w:val="000E1159"/>
    <w:rsid w:val="000E131E"/>
    <w:rsid w:val="000E16A8"/>
    <w:rsid w:val="000E1BDF"/>
    <w:rsid w:val="000E1C67"/>
    <w:rsid w:val="000E1D13"/>
    <w:rsid w:val="000E1E18"/>
    <w:rsid w:val="000E26EE"/>
    <w:rsid w:val="000E2A02"/>
    <w:rsid w:val="000E2A3B"/>
    <w:rsid w:val="000E2B23"/>
    <w:rsid w:val="000E2B2A"/>
    <w:rsid w:val="000E2E17"/>
    <w:rsid w:val="000E2E82"/>
    <w:rsid w:val="000E307C"/>
    <w:rsid w:val="000E32C2"/>
    <w:rsid w:val="000E352B"/>
    <w:rsid w:val="000E3569"/>
    <w:rsid w:val="000E3592"/>
    <w:rsid w:val="000E3691"/>
    <w:rsid w:val="000E3770"/>
    <w:rsid w:val="000E37CA"/>
    <w:rsid w:val="000E387B"/>
    <w:rsid w:val="000E3E14"/>
    <w:rsid w:val="000E4058"/>
    <w:rsid w:val="000E4137"/>
    <w:rsid w:val="000E415C"/>
    <w:rsid w:val="000E432E"/>
    <w:rsid w:val="000E435C"/>
    <w:rsid w:val="000E43A0"/>
    <w:rsid w:val="000E4512"/>
    <w:rsid w:val="000E4581"/>
    <w:rsid w:val="000E4847"/>
    <w:rsid w:val="000E48CD"/>
    <w:rsid w:val="000E4999"/>
    <w:rsid w:val="000E4DBE"/>
    <w:rsid w:val="000E4E0B"/>
    <w:rsid w:val="000E4F05"/>
    <w:rsid w:val="000E5399"/>
    <w:rsid w:val="000E558D"/>
    <w:rsid w:val="000E5648"/>
    <w:rsid w:val="000E564C"/>
    <w:rsid w:val="000E58DB"/>
    <w:rsid w:val="000E5942"/>
    <w:rsid w:val="000E5A9C"/>
    <w:rsid w:val="000E5C43"/>
    <w:rsid w:val="000E5E39"/>
    <w:rsid w:val="000E6186"/>
    <w:rsid w:val="000E626A"/>
    <w:rsid w:val="000E626B"/>
    <w:rsid w:val="000E6305"/>
    <w:rsid w:val="000E6337"/>
    <w:rsid w:val="000E66A9"/>
    <w:rsid w:val="000E671D"/>
    <w:rsid w:val="000E682E"/>
    <w:rsid w:val="000E6862"/>
    <w:rsid w:val="000E6909"/>
    <w:rsid w:val="000E6E2C"/>
    <w:rsid w:val="000E6F12"/>
    <w:rsid w:val="000E6FF4"/>
    <w:rsid w:val="000E7218"/>
    <w:rsid w:val="000E7219"/>
    <w:rsid w:val="000E73C3"/>
    <w:rsid w:val="000E7420"/>
    <w:rsid w:val="000E76A7"/>
    <w:rsid w:val="000E7AD9"/>
    <w:rsid w:val="000E7B40"/>
    <w:rsid w:val="000E7BF5"/>
    <w:rsid w:val="000E7CDF"/>
    <w:rsid w:val="000E7D89"/>
    <w:rsid w:val="000F0021"/>
    <w:rsid w:val="000F0154"/>
    <w:rsid w:val="000F0273"/>
    <w:rsid w:val="000F05E9"/>
    <w:rsid w:val="000F066A"/>
    <w:rsid w:val="000F06C7"/>
    <w:rsid w:val="000F0C14"/>
    <w:rsid w:val="000F0FD2"/>
    <w:rsid w:val="000F1208"/>
    <w:rsid w:val="000F12BE"/>
    <w:rsid w:val="000F1342"/>
    <w:rsid w:val="000F1630"/>
    <w:rsid w:val="000F16C4"/>
    <w:rsid w:val="000F16D0"/>
    <w:rsid w:val="000F1774"/>
    <w:rsid w:val="000F19F9"/>
    <w:rsid w:val="000F1A4E"/>
    <w:rsid w:val="000F1C0A"/>
    <w:rsid w:val="000F1F5D"/>
    <w:rsid w:val="000F2320"/>
    <w:rsid w:val="000F24BC"/>
    <w:rsid w:val="000F253C"/>
    <w:rsid w:val="000F25CD"/>
    <w:rsid w:val="000F26F4"/>
    <w:rsid w:val="000F29E1"/>
    <w:rsid w:val="000F2E48"/>
    <w:rsid w:val="000F2EC5"/>
    <w:rsid w:val="000F2F2E"/>
    <w:rsid w:val="000F2FCE"/>
    <w:rsid w:val="000F3200"/>
    <w:rsid w:val="000F327B"/>
    <w:rsid w:val="000F353A"/>
    <w:rsid w:val="000F35C5"/>
    <w:rsid w:val="000F35C9"/>
    <w:rsid w:val="000F35CB"/>
    <w:rsid w:val="000F35F1"/>
    <w:rsid w:val="000F371B"/>
    <w:rsid w:val="000F37CA"/>
    <w:rsid w:val="000F3A8A"/>
    <w:rsid w:val="000F3B00"/>
    <w:rsid w:val="000F3CA3"/>
    <w:rsid w:val="000F3E09"/>
    <w:rsid w:val="000F4153"/>
    <w:rsid w:val="000F4174"/>
    <w:rsid w:val="000F4179"/>
    <w:rsid w:val="000F4448"/>
    <w:rsid w:val="000F4510"/>
    <w:rsid w:val="000F461D"/>
    <w:rsid w:val="000F4B4F"/>
    <w:rsid w:val="000F4C0E"/>
    <w:rsid w:val="000F4DAF"/>
    <w:rsid w:val="000F4ED4"/>
    <w:rsid w:val="000F5127"/>
    <w:rsid w:val="000F5155"/>
    <w:rsid w:val="000F522B"/>
    <w:rsid w:val="000F5626"/>
    <w:rsid w:val="000F5759"/>
    <w:rsid w:val="000F58B4"/>
    <w:rsid w:val="000F5D4C"/>
    <w:rsid w:val="000F5E2D"/>
    <w:rsid w:val="000F5F75"/>
    <w:rsid w:val="000F605C"/>
    <w:rsid w:val="000F60D5"/>
    <w:rsid w:val="000F62D5"/>
    <w:rsid w:val="000F630C"/>
    <w:rsid w:val="000F63E2"/>
    <w:rsid w:val="000F6430"/>
    <w:rsid w:val="000F644E"/>
    <w:rsid w:val="000F6616"/>
    <w:rsid w:val="000F6776"/>
    <w:rsid w:val="000F680B"/>
    <w:rsid w:val="000F6BD9"/>
    <w:rsid w:val="000F6C4A"/>
    <w:rsid w:val="000F6F35"/>
    <w:rsid w:val="000F6FAE"/>
    <w:rsid w:val="000F74DE"/>
    <w:rsid w:val="000F75D4"/>
    <w:rsid w:val="000F7B3D"/>
    <w:rsid w:val="000F7DA0"/>
    <w:rsid w:val="000F7F4A"/>
    <w:rsid w:val="000F7FE2"/>
    <w:rsid w:val="00100100"/>
    <w:rsid w:val="001001C3"/>
    <w:rsid w:val="001004BD"/>
    <w:rsid w:val="001005A7"/>
    <w:rsid w:val="00100804"/>
    <w:rsid w:val="00100866"/>
    <w:rsid w:val="00100A72"/>
    <w:rsid w:val="00100DC3"/>
    <w:rsid w:val="00101003"/>
    <w:rsid w:val="001011DB"/>
    <w:rsid w:val="001012E0"/>
    <w:rsid w:val="0010140E"/>
    <w:rsid w:val="001014A1"/>
    <w:rsid w:val="00101513"/>
    <w:rsid w:val="00101539"/>
    <w:rsid w:val="0010154A"/>
    <w:rsid w:val="001015DD"/>
    <w:rsid w:val="00101739"/>
    <w:rsid w:val="00101C17"/>
    <w:rsid w:val="00101DB0"/>
    <w:rsid w:val="00101F54"/>
    <w:rsid w:val="0010204A"/>
    <w:rsid w:val="001021CD"/>
    <w:rsid w:val="001021DB"/>
    <w:rsid w:val="0010243D"/>
    <w:rsid w:val="0010280E"/>
    <w:rsid w:val="001028B3"/>
    <w:rsid w:val="00102BE6"/>
    <w:rsid w:val="00103466"/>
    <w:rsid w:val="00103548"/>
    <w:rsid w:val="00103954"/>
    <w:rsid w:val="00103C3B"/>
    <w:rsid w:val="00103D0D"/>
    <w:rsid w:val="00103D70"/>
    <w:rsid w:val="00103DB7"/>
    <w:rsid w:val="0010412B"/>
    <w:rsid w:val="0010426F"/>
    <w:rsid w:val="001042B5"/>
    <w:rsid w:val="0010437D"/>
    <w:rsid w:val="00104435"/>
    <w:rsid w:val="0010445E"/>
    <w:rsid w:val="00104A69"/>
    <w:rsid w:val="00104D13"/>
    <w:rsid w:val="00104D5E"/>
    <w:rsid w:val="00104D62"/>
    <w:rsid w:val="00104D74"/>
    <w:rsid w:val="00104E62"/>
    <w:rsid w:val="00104F47"/>
    <w:rsid w:val="00104F93"/>
    <w:rsid w:val="00104FD4"/>
    <w:rsid w:val="00105004"/>
    <w:rsid w:val="001050C3"/>
    <w:rsid w:val="001051C9"/>
    <w:rsid w:val="0010531C"/>
    <w:rsid w:val="001054F2"/>
    <w:rsid w:val="00105653"/>
    <w:rsid w:val="00105680"/>
    <w:rsid w:val="001056B4"/>
    <w:rsid w:val="00105705"/>
    <w:rsid w:val="001057F9"/>
    <w:rsid w:val="00105BB0"/>
    <w:rsid w:val="00105C5A"/>
    <w:rsid w:val="00105E19"/>
    <w:rsid w:val="00105E54"/>
    <w:rsid w:val="00106554"/>
    <w:rsid w:val="00106615"/>
    <w:rsid w:val="0010675B"/>
    <w:rsid w:val="001067D7"/>
    <w:rsid w:val="00106847"/>
    <w:rsid w:val="00106C37"/>
    <w:rsid w:val="00106C38"/>
    <w:rsid w:val="00106CF8"/>
    <w:rsid w:val="00106F0E"/>
    <w:rsid w:val="00106F3E"/>
    <w:rsid w:val="00107211"/>
    <w:rsid w:val="0010723E"/>
    <w:rsid w:val="00107286"/>
    <w:rsid w:val="00107300"/>
    <w:rsid w:val="00107341"/>
    <w:rsid w:val="001073FD"/>
    <w:rsid w:val="0010741E"/>
    <w:rsid w:val="0010750E"/>
    <w:rsid w:val="001075BD"/>
    <w:rsid w:val="00107774"/>
    <w:rsid w:val="001078F4"/>
    <w:rsid w:val="00107999"/>
    <w:rsid w:val="00107AEB"/>
    <w:rsid w:val="00107B48"/>
    <w:rsid w:val="00107B61"/>
    <w:rsid w:val="00107EF3"/>
    <w:rsid w:val="00107FC8"/>
    <w:rsid w:val="00110013"/>
    <w:rsid w:val="001102E4"/>
    <w:rsid w:val="00110357"/>
    <w:rsid w:val="0011042C"/>
    <w:rsid w:val="0011071B"/>
    <w:rsid w:val="0011079A"/>
    <w:rsid w:val="00110868"/>
    <w:rsid w:val="00110B51"/>
    <w:rsid w:val="00110BEA"/>
    <w:rsid w:val="00110CE7"/>
    <w:rsid w:val="00110D42"/>
    <w:rsid w:val="00110DF5"/>
    <w:rsid w:val="001110AD"/>
    <w:rsid w:val="001110ED"/>
    <w:rsid w:val="00111159"/>
    <w:rsid w:val="001113D1"/>
    <w:rsid w:val="001114B4"/>
    <w:rsid w:val="00111532"/>
    <w:rsid w:val="0011156B"/>
    <w:rsid w:val="001115B9"/>
    <w:rsid w:val="0011163A"/>
    <w:rsid w:val="001117F0"/>
    <w:rsid w:val="00111814"/>
    <w:rsid w:val="001118F6"/>
    <w:rsid w:val="00111983"/>
    <w:rsid w:val="00111C4C"/>
    <w:rsid w:val="00111CA6"/>
    <w:rsid w:val="00111DAB"/>
    <w:rsid w:val="00111E0A"/>
    <w:rsid w:val="00112039"/>
    <w:rsid w:val="001122B3"/>
    <w:rsid w:val="001123C4"/>
    <w:rsid w:val="00112751"/>
    <w:rsid w:val="00112802"/>
    <w:rsid w:val="00112A0D"/>
    <w:rsid w:val="00112A49"/>
    <w:rsid w:val="00112B86"/>
    <w:rsid w:val="00112E68"/>
    <w:rsid w:val="00112F62"/>
    <w:rsid w:val="00112FFF"/>
    <w:rsid w:val="0011315E"/>
    <w:rsid w:val="0011318B"/>
    <w:rsid w:val="001131F1"/>
    <w:rsid w:val="001133A1"/>
    <w:rsid w:val="00113524"/>
    <w:rsid w:val="00113691"/>
    <w:rsid w:val="001136D5"/>
    <w:rsid w:val="001137F8"/>
    <w:rsid w:val="00113B64"/>
    <w:rsid w:val="00113D8B"/>
    <w:rsid w:val="00113F4B"/>
    <w:rsid w:val="00113FF8"/>
    <w:rsid w:val="00114004"/>
    <w:rsid w:val="001142D8"/>
    <w:rsid w:val="0011445A"/>
    <w:rsid w:val="0011447D"/>
    <w:rsid w:val="001144A8"/>
    <w:rsid w:val="001144BF"/>
    <w:rsid w:val="00114C93"/>
    <w:rsid w:val="00114CF3"/>
    <w:rsid w:val="00114FC0"/>
    <w:rsid w:val="00115162"/>
    <w:rsid w:val="001151A4"/>
    <w:rsid w:val="001151B0"/>
    <w:rsid w:val="00115384"/>
    <w:rsid w:val="0011547B"/>
    <w:rsid w:val="00115759"/>
    <w:rsid w:val="00115817"/>
    <w:rsid w:val="00115990"/>
    <w:rsid w:val="00115A91"/>
    <w:rsid w:val="00115D12"/>
    <w:rsid w:val="00115D8E"/>
    <w:rsid w:val="00115E3D"/>
    <w:rsid w:val="0011640E"/>
    <w:rsid w:val="00116475"/>
    <w:rsid w:val="00116583"/>
    <w:rsid w:val="001167C7"/>
    <w:rsid w:val="00116838"/>
    <w:rsid w:val="00116A17"/>
    <w:rsid w:val="00116BFD"/>
    <w:rsid w:val="00116EED"/>
    <w:rsid w:val="00116F01"/>
    <w:rsid w:val="00116F8D"/>
    <w:rsid w:val="00116FDC"/>
    <w:rsid w:val="001170FC"/>
    <w:rsid w:val="001171F4"/>
    <w:rsid w:val="00117205"/>
    <w:rsid w:val="00117260"/>
    <w:rsid w:val="00117290"/>
    <w:rsid w:val="001172E8"/>
    <w:rsid w:val="001174EA"/>
    <w:rsid w:val="001175C6"/>
    <w:rsid w:val="0011762C"/>
    <w:rsid w:val="00117716"/>
    <w:rsid w:val="00117776"/>
    <w:rsid w:val="00117797"/>
    <w:rsid w:val="001177A4"/>
    <w:rsid w:val="00117AE7"/>
    <w:rsid w:val="00117AEE"/>
    <w:rsid w:val="00117B8B"/>
    <w:rsid w:val="00117D16"/>
    <w:rsid w:val="00117D98"/>
    <w:rsid w:val="00117DF1"/>
    <w:rsid w:val="0012004C"/>
    <w:rsid w:val="00120083"/>
    <w:rsid w:val="00120158"/>
    <w:rsid w:val="001203CA"/>
    <w:rsid w:val="001203DF"/>
    <w:rsid w:val="0012040D"/>
    <w:rsid w:val="00120423"/>
    <w:rsid w:val="00120434"/>
    <w:rsid w:val="00120ABB"/>
    <w:rsid w:val="00120CF4"/>
    <w:rsid w:val="00120D8A"/>
    <w:rsid w:val="00120E21"/>
    <w:rsid w:val="00120FF3"/>
    <w:rsid w:val="0012107D"/>
    <w:rsid w:val="001211E9"/>
    <w:rsid w:val="001214BC"/>
    <w:rsid w:val="001217BA"/>
    <w:rsid w:val="00121986"/>
    <w:rsid w:val="001219D7"/>
    <w:rsid w:val="00121EFE"/>
    <w:rsid w:val="00121F95"/>
    <w:rsid w:val="00121FB8"/>
    <w:rsid w:val="001221E7"/>
    <w:rsid w:val="00122731"/>
    <w:rsid w:val="00122952"/>
    <w:rsid w:val="0012298A"/>
    <w:rsid w:val="001229B2"/>
    <w:rsid w:val="00122BF7"/>
    <w:rsid w:val="00122C0A"/>
    <w:rsid w:val="00122C21"/>
    <w:rsid w:val="00122C55"/>
    <w:rsid w:val="00122D60"/>
    <w:rsid w:val="00122F49"/>
    <w:rsid w:val="00122FCE"/>
    <w:rsid w:val="00123046"/>
    <w:rsid w:val="00123080"/>
    <w:rsid w:val="0012315E"/>
    <w:rsid w:val="00123264"/>
    <w:rsid w:val="00123577"/>
    <w:rsid w:val="0012386C"/>
    <w:rsid w:val="00123996"/>
    <w:rsid w:val="00123B0A"/>
    <w:rsid w:val="00123B93"/>
    <w:rsid w:val="00123BF7"/>
    <w:rsid w:val="00123DFA"/>
    <w:rsid w:val="00123E86"/>
    <w:rsid w:val="00123F38"/>
    <w:rsid w:val="00123FA0"/>
    <w:rsid w:val="0012404C"/>
    <w:rsid w:val="00124222"/>
    <w:rsid w:val="0012423F"/>
    <w:rsid w:val="00124309"/>
    <w:rsid w:val="001244D4"/>
    <w:rsid w:val="00124517"/>
    <w:rsid w:val="001246C7"/>
    <w:rsid w:val="001246F6"/>
    <w:rsid w:val="001246FB"/>
    <w:rsid w:val="001249FE"/>
    <w:rsid w:val="00124E5E"/>
    <w:rsid w:val="00124E81"/>
    <w:rsid w:val="00125263"/>
    <w:rsid w:val="00125355"/>
    <w:rsid w:val="00125487"/>
    <w:rsid w:val="00125908"/>
    <w:rsid w:val="00125963"/>
    <w:rsid w:val="00125B9F"/>
    <w:rsid w:val="00125BA5"/>
    <w:rsid w:val="00125BC2"/>
    <w:rsid w:val="00125CE4"/>
    <w:rsid w:val="00125F8A"/>
    <w:rsid w:val="00125FEE"/>
    <w:rsid w:val="001260C3"/>
    <w:rsid w:val="00126190"/>
    <w:rsid w:val="00126413"/>
    <w:rsid w:val="0012674B"/>
    <w:rsid w:val="00126860"/>
    <w:rsid w:val="00126B0C"/>
    <w:rsid w:val="00126C38"/>
    <w:rsid w:val="00126C96"/>
    <w:rsid w:val="00126D98"/>
    <w:rsid w:val="00126E6B"/>
    <w:rsid w:val="0012729C"/>
    <w:rsid w:val="001272CE"/>
    <w:rsid w:val="0012774C"/>
    <w:rsid w:val="0012790B"/>
    <w:rsid w:val="00127975"/>
    <w:rsid w:val="00127B2C"/>
    <w:rsid w:val="0013000F"/>
    <w:rsid w:val="0013004A"/>
    <w:rsid w:val="00130207"/>
    <w:rsid w:val="00130241"/>
    <w:rsid w:val="0013031B"/>
    <w:rsid w:val="0013034C"/>
    <w:rsid w:val="00130890"/>
    <w:rsid w:val="001308AC"/>
    <w:rsid w:val="0013096C"/>
    <w:rsid w:val="00130975"/>
    <w:rsid w:val="001309B4"/>
    <w:rsid w:val="00130CDA"/>
    <w:rsid w:val="00130D97"/>
    <w:rsid w:val="001310ED"/>
    <w:rsid w:val="00131239"/>
    <w:rsid w:val="001312B5"/>
    <w:rsid w:val="0013160A"/>
    <w:rsid w:val="001316C2"/>
    <w:rsid w:val="0013175C"/>
    <w:rsid w:val="001318AB"/>
    <w:rsid w:val="00131AA4"/>
    <w:rsid w:val="00131EFD"/>
    <w:rsid w:val="00132040"/>
    <w:rsid w:val="001322EF"/>
    <w:rsid w:val="00132427"/>
    <w:rsid w:val="001324B3"/>
    <w:rsid w:val="0013260C"/>
    <w:rsid w:val="0013284A"/>
    <w:rsid w:val="0013292F"/>
    <w:rsid w:val="0013293B"/>
    <w:rsid w:val="00132A52"/>
    <w:rsid w:val="00132E4A"/>
    <w:rsid w:val="00132E9B"/>
    <w:rsid w:val="0013311E"/>
    <w:rsid w:val="001331D2"/>
    <w:rsid w:val="001332BE"/>
    <w:rsid w:val="0013358D"/>
    <w:rsid w:val="00133721"/>
    <w:rsid w:val="00133850"/>
    <w:rsid w:val="00133A9C"/>
    <w:rsid w:val="00133C46"/>
    <w:rsid w:val="00133C48"/>
    <w:rsid w:val="00133C66"/>
    <w:rsid w:val="00133CE7"/>
    <w:rsid w:val="00133E67"/>
    <w:rsid w:val="00133ED6"/>
    <w:rsid w:val="001341E4"/>
    <w:rsid w:val="001342CB"/>
    <w:rsid w:val="001343EB"/>
    <w:rsid w:val="0013464F"/>
    <w:rsid w:val="00134A28"/>
    <w:rsid w:val="00134DCE"/>
    <w:rsid w:val="0013518D"/>
    <w:rsid w:val="001352AD"/>
    <w:rsid w:val="001352C2"/>
    <w:rsid w:val="00135AC9"/>
    <w:rsid w:val="00135C3C"/>
    <w:rsid w:val="0013608B"/>
    <w:rsid w:val="00136150"/>
    <w:rsid w:val="0013624F"/>
    <w:rsid w:val="00136269"/>
    <w:rsid w:val="001365F0"/>
    <w:rsid w:val="00136624"/>
    <w:rsid w:val="0013667B"/>
    <w:rsid w:val="00136A5D"/>
    <w:rsid w:val="00136B7F"/>
    <w:rsid w:val="00136C59"/>
    <w:rsid w:val="00136DC2"/>
    <w:rsid w:val="00136E09"/>
    <w:rsid w:val="00136E1E"/>
    <w:rsid w:val="00136EED"/>
    <w:rsid w:val="00136F73"/>
    <w:rsid w:val="00137276"/>
    <w:rsid w:val="001372BE"/>
    <w:rsid w:val="00137605"/>
    <w:rsid w:val="001377D7"/>
    <w:rsid w:val="001378D3"/>
    <w:rsid w:val="001379A3"/>
    <w:rsid w:val="00137B74"/>
    <w:rsid w:val="00137DB1"/>
    <w:rsid w:val="00140077"/>
    <w:rsid w:val="001401D4"/>
    <w:rsid w:val="001403D1"/>
    <w:rsid w:val="0014040D"/>
    <w:rsid w:val="0014058C"/>
    <w:rsid w:val="001405DF"/>
    <w:rsid w:val="001405E4"/>
    <w:rsid w:val="00140670"/>
    <w:rsid w:val="0014069A"/>
    <w:rsid w:val="001407B8"/>
    <w:rsid w:val="00140BF0"/>
    <w:rsid w:val="00140D56"/>
    <w:rsid w:val="00140E89"/>
    <w:rsid w:val="00140F4C"/>
    <w:rsid w:val="00140FCA"/>
    <w:rsid w:val="00141184"/>
    <w:rsid w:val="00141215"/>
    <w:rsid w:val="001412F0"/>
    <w:rsid w:val="001413B0"/>
    <w:rsid w:val="0014148C"/>
    <w:rsid w:val="00141583"/>
    <w:rsid w:val="00141626"/>
    <w:rsid w:val="00141954"/>
    <w:rsid w:val="00141AA7"/>
    <w:rsid w:val="00141BC6"/>
    <w:rsid w:val="00141CD5"/>
    <w:rsid w:val="00141CEB"/>
    <w:rsid w:val="00141F9E"/>
    <w:rsid w:val="00141FB5"/>
    <w:rsid w:val="00141FE0"/>
    <w:rsid w:val="0014226C"/>
    <w:rsid w:val="00142348"/>
    <w:rsid w:val="00142B70"/>
    <w:rsid w:val="00142D55"/>
    <w:rsid w:val="00142E76"/>
    <w:rsid w:val="001431ED"/>
    <w:rsid w:val="001431F0"/>
    <w:rsid w:val="001434B9"/>
    <w:rsid w:val="00143563"/>
    <w:rsid w:val="00143638"/>
    <w:rsid w:val="001437A2"/>
    <w:rsid w:val="001437E2"/>
    <w:rsid w:val="001437E8"/>
    <w:rsid w:val="001437F6"/>
    <w:rsid w:val="00143866"/>
    <w:rsid w:val="00143A19"/>
    <w:rsid w:val="00143B08"/>
    <w:rsid w:val="00143B5D"/>
    <w:rsid w:val="00143D8D"/>
    <w:rsid w:val="00144137"/>
    <w:rsid w:val="0014419E"/>
    <w:rsid w:val="0014429B"/>
    <w:rsid w:val="001442EB"/>
    <w:rsid w:val="00144413"/>
    <w:rsid w:val="001444C1"/>
    <w:rsid w:val="0014464A"/>
    <w:rsid w:val="00144AB0"/>
    <w:rsid w:val="00144BB8"/>
    <w:rsid w:val="00144BE2"/>
    <w:rsid w:val="00144CE0"/>
    <w:rsid w:val="00144D9D"/>
    <w:rsid w:val="00144E77"/>
    <w:rsid w:val="00144F3C"/>
    <w:rsid w:val="00145062"/>
    <w:rsid w:val="0014564F"/>
    <w:rsid w:val="001457EB"/>
    <w:rsid w:val="00145A89"/>
    <w:rsid w:val="00145AAC"/>
    <w:rsid w:val="00145B14"/>
    <w:rsid w:val="00145B81"/>
    <w:rsid w:val="00145BB9"/>
    <w:rsid w:val="00145D8C"/>
    <w:rsid w:val="00145E40"/>
    <w:rsid w:val="00145E52"/>
    <w:rsid w:val="0014630F"/>
    <w:rsid w:val="00146387"/>
    <w:rsid w:val="001466CB"/>
    <w:rsid w:val="00146938"/>
    <w:rsid w:val="00146BC1"/>
    <w:rsid w:val="00146C2B"/>
    <w:rsid w:val="00146CFB"/>
    <w:rsid w:val="00146D3C"/>
    <w:rsid w:val="00146EFF"/>
    <w:rsid w:val="00146F37"/>
    <w:rsid w:val="0014707D"/>
    <w:rsid w:val="001474B1"/>
    <w:rsid w:val="00147506"/>
    <w:rsid w:val="00147671"/>
    <w:rsid w:val="00147681"/>
    <w:rsid w:val="0014776C"/>
    <w:rsid w:val="001477AD"/>
    <w:rsid w:val="00147858"/>
    <w:rsid w:val="00147AF2"/>
    <w:rsid w:val="00147C7B"/>
    <w:rsid w:val="00147C86"/>
    <w:rsid w:val="00147EED"/>
    <w:rsid w:val="00150102"/>
    <w:rsid w:val="00150589"/>
    <w:rsid w:val="001506B9"/>
    <w:rsid w:val="001509EE"/>
    <w:rsid w:val="00150B37"/>
    <w:rsid w:val="00150B6C"/>
    <w:rsid w:val="00150C62"/>
    <w:rsid w:val="00150CED"/>
    <w:rsid w:val="00150D96"/>
    <w:rsid w:val="00150D9B"/>
    <w:rsid w:val="00150DCA"/>
    <w:rsid w:val="001511D6"/>
    <w:rsid w:val="00151312"/>
    <w:rsid w:val="0015174A"/>
    <w:rsid w:val="00151758"/>
    <w:rsid w:val="001517DF"/>
    <w:rsid w:val="001517EB"/>
    <w:rsid w:val="0015186F"/>
    <w:rsid w:val="00151A18"/>
    <w:rsid w:val="00151A5F"/>
    <w:rsid w:val="00151A6D"/>
    <w:rsid w:val="00151BF1"/>
    <w:rsid w:val="00151D3C"/>
    <w:rsid w:val="00151E4C"/>
    <w:rsid w:val="001521A1"/>
    <w:rsid w:val="00152455"/>
    <w:rsid w:val="0015247A"/>
    <w:rsid w:val="00152528"/>
    <w:rsid w:val="00152831"/>
    <w:rsid w:val="00152B5D"/>
    <w:rsid w:val="00152B90"/>
    <w:rsid w:val="00152EED"/>
    <w:rsid w:val="00153013"/>
    <w:rsid w:val="00153156"/>
    <w:rsid w:val="00153402"/>
    <w:rsid w:val="00153553"/>
    <w:rsid w:val="0015358B"/>
    <w:rsid w:val="00153639"/>
    <w:rsid w:val="00153650"/>
    <w:rsid w:val="0015377A"/>
    <w:rsid w:val="00153830"/>
    <w:rsid w:val="00153A79"/>
    <w:rsid w:val="00153BFE"/>
    <w:rsid w:val="00153C82"/>
    <w:rsid w:val="00153D1F"/>
    <w:rsid w:val="001540AA"/>
    <w:rsid w:val="0015422A"/>
    <w:rsid w:val="0015428D"/>
    <w:rsid w:val="001544E1"/>
    <w:rsid w:val="00154549"/>
    <w:rsid w:val="001545A9"/>
    <w:rsid w:val="00154978"/>
    <w:rsid w:val="001549AB"/>
    <w:rsid w:val="00154A9E"/>
    <w:rsid w:val="00154BDB"/>
    <w:rsid w:val="00154D47"/>
    <w:rsid w:val="00154F49"/>
    <w:rsid w:val="0015501A"/>
    <w:rsid w:val="001552AF"/>
    <w:rsid w:val="001552DC"/>
    <w:rsid w:val="00155302"/>
    <w:rsid w:val="00155554"/>
    <w:rsid w:val="0015584D"/>
    <w:rsid w:val="00155906"/>
    <w:rsid w:val="001559A7"/>
    <w:rsid w:val="00155A52"/>
    <w:rsid w:val="00155ACB"/>
    <w:rsid w:val="00155AD9"/>
    <w:rsid w:val="00155C46"/>
    <w:rsid w:val="00155C9B"/>
    <w:rsid w:val="00155D0A"/>
    <w:rsid w:val="00155E23"/>
    <w:rsid w:val="00155E41"/>
    <w:rsid w:val="0015600F"/>
    <w:rsid w:val="00156017"/>
    <w:rsid w:val="00156162"/>
    <w:rsid w:val="00156323"/>
    <w:rsid w:val="00156428"/>
    <w:rsid w:val="00156477"/>
    <w:rsid w:val="001565E1"/>
    <w:rsid w:val="00156746"/>
    <w:rsid w:val="0015692E"/>
    <w:rsid w:val="00156C48"/>
    <w:rsid w:val="00156C82"/>
    <w:rsid w:val="00156D0F"/>
    <w:rsid w:val="00156E71"/>
    <w:rsid w:val="00156E80"/>
    <w:rsid w:val="00156F20"/>
    <w:rsid w:val="00156F97"/>
    <w:rsid w:val="00157044"/>
    <w:rsid w:val="0015783A"/>
    <w:rsid w:val="0015785B"/>
    <w:rsid w:val="00157897"/>
    <w:rsid w:val="001579DB"/>
    <w:rsid w:val="00157A82"/>
    <w:rsid w:val="00157D3A"/>
    <w:rsid w:val="00157E38"/>
    <w:rsid w:val="00157EB3"/>
    <w:rsid w:val="00157EF3"/>
    <w:rsid w:val="00160058"/>
    <w:rsid w:val="001600F2"/>
    <w:rsid w:val="0016027D"/>
    <w:rsid w:val="001603F3"/>
    <w:rsid w:val="001604AB"/>
    <w:rsid w:val="001607F8"/>
    <w:rsid w:val="00160835"/>
    <w:rsid w:val="00160A62"/>
    <w:rsid w:val="00160A78"/>
    <w:rsid w:val="00160BD0"/>
    <w:rsid w:val="00160CBB"/>
    <w:rsid w:val="00160E3A"/>
    <w:rsid w:val="00160EF1"/>
    <w:rsid w:val="00160F08"/>
    <w:rsid w:val="001611A0"/>
    <w:rsid w:val="001612F6"/>
    <w:rsid w:val="00161304"/>
    <w:rsid w:val="00161415"/>
    <w:rsid w:val="00161439"/>
    <w:rsid w:val="001614B9"/>
    <w:rsid w:val="0016168B"/>
    <w:rsid w:val="001618A0"/>
    <w:rsid w:val="001618C0"/>
    <w:rsid w:val="0016196B"/>
    <w:rsid w:val="00161BCB"/>
    <w:rsid w:val="00161C39"/>
    <w:rsid w:val="00161C51"/>
    <w:rsid w:val="00161D31"/>
    <w:rsid w:val="00161EEF"/>
    <w:rsid w:val="00161FED"/>
    <w:rsid w:val="001621B9"/>
    <w:rsid w:val="001621D7"/>
    <w:rsid w:val="00162514"/>
    <w:rsid w:val="00162728"/>
    <w:rsid w:val="00162790"/>
    <w:rsid w:val="00162B9C"/>
    <w:rsid w:val="00162BC2"/>
    <w:rsid w:val="00162CA4"/>
    <w:rsid w:val="00162D58"/>
    <w:rsid w:val="00162DB4"/>
    <w:rsid w:val="00162DBC"/>
    <w:rsid w:val="00162F49"/>
    <w:rsid w:val="00162F82"/>
    <w:rsid w:val="00162FC5"/>
    <w:rsid w:val="00162FDA"/>
    <w:rsid w:val="00163196"/>
    <w:rsid w:val="00163200"/>
    <w:rsid w:val="00163235"/>
    <w:rsid w:val="001632FE"/>
    <w:rsid w:val="00163519"/>
    <w:rsid w:val="0016360F"/>
    <w:rsid w:val="00163735"/>
    <w:rsid w:val="001637C0"/>
    <w:rsid w:val="00163811"/>
    <w:rsid w:val="00163960"/>
    <w:rsid w:val="00163A37"/>
    <w:rsid w:val="00163AA6"/>
    <w:rsid w:val="00163AF7"/>
    <w:rsid w:val="00163BB2"/>
    <w:rsid w:val="00163D55"/>
    <w:rsid w:val="00163FF3"/>
    <w:rsid w:val="001640AE"/>
    <w:rsid w:val="00164237"/>
    <w:rsid w:val="001642F4"/>
    <w:rsid w:val="001642F8"/>
    <w:rsid w:val="00164500"/>
    <w:rsid w:val="00164740"/>
    <w:rsid w:val="001647FC"/>
    <w:rsid w:val="00164899"/>
    <w:rsid w:val="00164A0A"/>
    <w:rsid w:val="00164A5E"/>
    <w:rsid w:val="00164A66"/>
    <w:rsid w:val="00164D13"/>
    <w:rsid w:val="00164D16"/>
    <w:rsid w:val="00164E37"/>
    <w:rsid w:val="00164E55"/>
    <w:rsid w:val="00164E59"/>
    <w:rsid w:val="00164EA7"/>
    <w:rsid w:val="00165330"/>
    <w:rsid w:val="00165745"/>
    <w:rsid w:val="001657F4"/>
    <w:rsid w:val="0016597B"/>
    <w:rsid w:val="001659BB"/>
    <w:rsid w:val="00165AFE"/>
    <w:rsid w:val="00165BFD"/>
    <w:rsid w:val="00165C0D"/>
    <w:rsid w:val="00165C5D"/>
    <w:rsid w:val="00165E02"/>
    <w:rsid w:val="0016607F"/>
    <w:rsid w:val="0016610F"/>
    <w:rsid w:val="0016611B"/>
    <w:rsid w:val="0016629B"/>
    <w:rsid w:val="001664CE"/>
    <w:rsid w:val="00166559"/>
    <w:rsid w:val="00166567"/>
    <w:rsid w:val="0016656E"/>
    <w:rsid w:val="001668F8"/>
    <w:rsid w:val="00166CA9"/>
    <w:rsid w:val="00166F45"/>
    <w:rsid w:val="00167072"/>
    <w:rsid w:val="001671E0"/>
    <w:rsid w:val="001673B4"/>
    <w:rsid w:val="001673D2"/>
    <w:rsid w:val="00167499"/>
    <w:rsid w:val="00167649"/>
    <w:rsid w:val="00167A50"/>
    <w:rsid w:val="00167C2B"/>
    <w:rsid w:val="00167CF1"/>
    <w:rsid w:val="00167EEC"/>
    <w:rsid w:val="00167F05"/>
    <w:rsid w:val="001702F3"/>
    <w:rsid w:val="001706BB"/>
    <w:rsid w:val="00170772"/>
    <w:rsid w:val="00170A9C"/>
    <w:rsid w:val="00170B23"/>
    <w:rsid w:val="00170C90"/>
    <w:rsid w:val="00170CB8"/>
    <w:rsid w:val="00170D6A"/>
    <w:rsid w:val="00170F8A"/>
    <w:rsid w:val="00171218"/>
    <w:rsid w:val="00171351"/>
    <w:rsid w:val="0017135F"/>
    <w:rsid w:val="0017160C"/>
    <w:rsid w:val="001716DD"/>
    <w:rsid w:val="00171765"/>
    <w:rsid w:val="0017199F"/>
    <w:rsid w:val="00171A06"/>
    <w:rsid w:val="00171AAB"/>
    <w:rsid w:val="00171AF4"/>
    <w:rsid w:val="00171D30"/>
    <w:rsid w:val="00171D9E"/>
    <w:rsid w:val="00171EC4"/>
    <w:rsid w:val="00171EF9"/>
    <w:rsid w:val="00171F8C"/>
    <w:rsid w:val="00172030"/>
    <w:rsid w:val="00172067"/>
    <w:rsid w:val="001721C5"/>
    <w:rsid w:val="001723F1"/>
    <w:rsid w:val="00172544"/>
    <w:rsid w:val="001727C0"/>
    <w:rsid w:val="001729EC"/>
    <w:rsid w:val="00172AC3"/>
    <w:rsid w:val="00172CC3"/>
    <w:rsid w:val="00172CC6"/>
    <w:rsid w:val="00172DDF"/>
    <w:rsid w:val="00172EFB"/>
    <w:rsid w:val="00173358"/>
    <w:rsid w:val="001733BD"/>
    <w:rsid w:val="00173518"/>
    <w:rsid w:val="00173696"/>
    <w:rsid w:val="001736DD"/>
    <w:rsid w:val="00173750"/>
    <w:rsid w:val="0017376B"/>
    <w:rsid w:val="0017389C"/>
    <w:rsid w:val="00173B5C"/>
    <w:rsid w:val="00173CAA"/>
    <w:rsid w:val="00173D66"/>
    <w:rsid w:val="00174085"/>
    <w:rsid w:val="001740D1"/>
    <w:rsid w:val="00174137"/>
    <w:rsid w:val="00174146"/>
    <w:rsid w:val="001742C4"/>
    <w:rsid w:val="001742C6"/>
    <w:rsid w:val="00174497"/>
    <w:rsid w:val="001744CD"/>
    <w:rsid w:val="00174701"/>
    <w:rsid w:val="00174726"/>
    <w:rsid w:val="0017490B"/>
    <w:rsid w:val="0017495D"/>
    <w:rsid w:val="00174A73"/>
    <w:rsid w:val="00174D69"/>
    <w:rsid w:val="00174E41"/>
    <w:rsid w:val="00175464"/>
    <w:rsid w:val="0017595C"/>
    <w:rsid w:val="00175A42"/>
    <w:rsid w:val="00175A54"/>
    <w:rsid w:val="00175F78"/>
    <w:rsid w:val="001760FB"/>
    <w:rsid w:val="00176149"/>
    <w:rsid w:val="001763C2"/>
    <w:rsid w:val="001765A6"/>
    <w:rsid w:val="0017668B"/>
    <w:rsid w:val="00176978"/>
    <w:rsid w:val="001769F1"/>
    <w:rsid w:val="00176A76"/>
    <w:rsid w:val="00176CFE"/>
    <w:rsid w:val="00176D1B"/>
    <w:rsid w:val="00176D8F"/>
    <w:rsid w:val="00176DB6"/>
    <w:rsid w:val="00176E9C"/>
    <w:rsid w:val="00176EA7"/>
    <w:rsid w:val="00177167"/>
    <w:rsid w:val="0017724C"/>
    <w:rsid w:val="001772DF"/>
    <w:rsid w:val="00177383"/>
    <w:rsid w:val="00177636"/>
    <w:rsid w:val="0017768B"/>
    <w:rsid w:val="001776CC"/>
    <w:rsid w:val="0017788F"/>
    <w:rsid w:val="00177981"/>
    <w:rsid w:val="00177A58"/>
    <w:rsid w:val="00177AD1"/>
    <w:rsid w:val="00177AFD"/>
    <w:rsid w:val="00177C02"/>
    <w:rsid w:val="00177CE4"/>
    <w:rsid w:val="00177DBE"/>
    <w:rsid w:val="00177DF2"/>
    <w:rsid w:val="00177E1E"/>
    <w:rsid w:val="00180024"/>
    <w:rsid w:val="0018020D"/>
    <w:rsid w:val="001803BC"/>
    <w:rsid w:val="00180583"/>
    <w:rsid w:val="0018087B"/>
    <w:rsid w:val="001808DA"/>
    <w:rsid w:val="0018095E"/>
    <w:rsid w:val="001809DD"/>
    <w:rsid w:val="00180DFE"/>
    <w:rsid w:val="00180E93"/>
    <w:rsid w:val="00180FD8"/>
    <w:rsid w:val="001810B2"/>
    <w:rsid w:val="00181107"/>
    <w:rsid w:val="00181192"/>
    <w:rsid w:val="00181348"/>
    <w:rsid w:val="001813DE"/>
    <w:rsid w:val="00181454"/>
    <w:rsid w:val="001815BA"/>
    <w:rsid w:val="00181604"/>
    <w:rsid w:val="0018176D"/>
    <w:rsid w:val="00181964"/>
    <w:rsid w:val="00181C77"/>
    <w:rsid w:val="00181E5A"/>
    <w:rsid w:val="00182057"/>
    <w:rsid w:val="001820D1"/>
    <w:rsid w:val="001821BB"/>
    <w:rsid w:val="0018223A"/>
    <w:rsid w:val="001823F9"/>
    <w:rsid w:val="00182473"/>
    <w:rsid w:val="00182587"/>
    <w:rsid w:val="001825AE"/>
    <w:rsid w:val="001825DB"/>
    <w:rsid w:val="00182697"/>
    <w:rsid w:val="00182710"/>
    <w:rsid w:val="00182766"/>
    <w:rsid w:val="00182CBF"/>
    <w:rsid w:val="00182E3A"/>
    <w:rsid w:val="00182ED3"/>
    <w:rsid w:val="00182FA5"/>
    <w:rsid w:val="001830EB"/>
    <w:rsid w:val="0018312F"/>
    <w:rsid w:val="001831B4"/>
    <w:rsid w:val="001838B5"/>
    <w:rsid w:val="001839AA"/>
    <w:rsid w:val="00183A44"/>
    <w:rsid w:val="00183AB4"/>
    <w:rsid w:val="00183DC0"/>
    <w:rsid w:val="00184086"/>
    <w:rsid w:val="001841EB"/>
    <w:rsid w:val="001843DD"/>
    <w:rsid w:val="00184485"/>
    <w:rsid w:val="001845DE"/>
    <w:rsid w:val="00184AC3"/>
    <w:rsid w:val="00184D50"/>
    <w:rsid w:val="00184DF8"/>
    <w:rsid w:val="00184F8D"/>
    <w:rsid w:val="00185397"/>
    <w:rsid w:val="001854CE"/>
    <w:rsid w:val="00185576"/>
    <w:rsid w:val="00185871"/>
    <w:rsid w:val="0018588C"/>
    <w:rsid w:val="00185902"/>
    <w:rsid w:val="00185C16"/>
    <w:rsid w:val="00185C8A"/>
    <w:rsid w:val="00185D50"/>
    <w:rsid w:val="00185DCB"/>
    <w:rsid w:val="00185DFD"/>
    <w:rsid w:val="00186042"/>
    <w:rsid w:val="001860D5"/>
    <w:rsid w:val="001863F6"/>
    <w:rsid w:val="001866F1"/>
    <w:rsid w:val="00186744"/>
    <w:rsid w:val="001867B6"/>
    <w:rsid w:val="00186B8B"/>
    <w:rsid w:val="00186C47"/>
    <w:rsid w:val="00186C98"/>
    <w:rsid w:val="00186D42"/>
    <w:rsid w:val="00186EC7"/>
    <w:rsid w:val="00186EFF"/>
    <w:rsid w:val="00187056"/>
    <w:rsid w:val="00187167"/>
    <w:rsid w:val="00187307"/>
    <w:rsid w:val="00187387"/>
    <w:rsid w:val="001873D4"/>
    <w:rsid w:val="001875A7"/>
    <w:rsid w:val="00187B10"/>
    <w:rsid w:val="00187B83"/>
    <w:rsid w:val="00187E54"/>
    <w:rsid w:val="00190182"/>
    <w:rsid w:val="001903F0"/>
    <w:rsid w:val="00190783"/>
    <w:rsid w:val="001907F0"/>
    <w:rsid w:val="00190888"/>
    <w:rsid w:val="00190E97"/>
    <w:rsid w:val="00191004"/>
    <w:rsid w:val="001911D6"/>
    <w:rsid w:val="00191321"/>
    <w:rsid w:val="0019132F"/>
    <w:rsid w:val="001915E4"/>
    <w:rsid w:val="0019161A"/>
    <w:rsid w:val="00191661"/>
    <w:rsid w:val="00191692"/>
    <w:rsid w:val="00191C63"/>
    <w:rsid w:val="00191C8E"/>
    <w:rsid w:val="00191D93"/>
    <w:rsid w:val="00191F31"/>
    <w:rsid w:val="00192259"/>
    <w:rsid w:val="00192316"/>
    <w:rsid w:val="0019240C"/>
    <w:rsid w:val="00192548"/>
    <w:rsid w:val="00192559"/>
    <w:rsid w:val="00192578"/>
    <w:rsid w:val="001927E0"/>
    <w:rsid w:val="001929D8"/>
    <w:rsid w:val="00192D1C"/>
    <w:rsid w:val="00192F3A"/>
    <w:rsid w:val="00192F42"/>
    <w:rsid w:val="0019300C"/>
    <w:rsid w:val="00193420"/>
    <w:rsid w:val="00193537"/>
    <w:rsid w:val="00193656"/>
    <w:rsid w:val="00193A50"/>
    <w:rsid w:val="00193AA3"/>
    <w:rsid w:val="00193B14"/>
    <w:rsid w:val="00193C7B"/>
    <w:rsid w:val="00193DA7"/>
    <w:rsid w:val="00193E9B"/>
    <w:rsid w:val="00193F97"/>
    <w:rsid w:val="00193FA8"/>
    <w:rsid w:val="00194102"/>
    <w:rsid w:val="001945C9"/>
    <w:rsid w:val="001947FC"/>
    <w:rsid w:val="00194845"/>
    <w:rsid w:val="0019489D"/>
    <w:rsid w:val="00194DBC"/>
    <w:rsid w:val="00194E69"/>
    <w:rsid w:val="0019503D"/>
    <w:rsid w:val="00195513"/>
    <w:rsid w:val="001958EF"/>
    <w:rsid w:val="00195A31"/>
    <w:rsid w:val="00195B76"/>
    <w:rsid w:val="00195CDD"/>
    <w:rsid w:val="00195E66"/>
    <w:rsid w:val="00195E78"/>
    <w:rsid w:val="00195F31"/>
    <w:rsid w:val="00196012"/>
    <w:rsid w:val="00196124"/>
    <w:rsid w:val="00196AAD"/>
    <w:rsid w:val="00196AC6"/>
    <w:rsid w:val="00196BE8"/>
    <w:rsid w:val="00196D0B"/>
    <w:rsid w:val="00196DF5"/>
    <w:rsid w:val="00197083"/>
    <w:rsid w:val="0019714D"/>
    <w:rsid w:val="00197489"/>
    <w:rsid w:val="0019760D"/>
    <w:rsid w:val="00197671"/>
    <w:rsid w:val="001976D2"/>
    <w:rsid w:val="001977F1"/>
    <w:rsid w:val="001977FF"/>
    <w:rsid w:val="00197858"/>
    <w:rsid w:val="0019787D"/>
    <w:rsid w:val="00197979"/>
    <w:rsid w:val="001979A0"/>
    <w:rsid w:val="00197A5C"/>
    <w:rsid w:val="00197DFA"/>
    <w:rsid w:val="00197EAF"/>
    <w:rsid w:val="00197F6B"/>
    <w:rsid w:val="00197FC2"/>
    <w:rsid w:val="001A0164"/>
    <w:rsid w:val="001A021D"/>
    <w:rsid w:val="001A0245"/>
    <w:rsid w:val="001A02AC"/>
    <w:rsid w:val="001A03BB"/>
    <w:rsid w:val="001A0532"/>
    <w:rsid w:val="001A057B"/>
    <w:rsid w:val="001A0599"/>
    <w:rsid w:val="001A05FE"/>
    <w:rsid w:val="001A0700"/>
    <w:rsid w:val="001A0754"/>
    <w:rsid w:val="001A07E9"/>
    <w:rsid w:val="001A0B2A"/>
    <w:rsid w:val="001A0E1C"/>
    <w:rsid w:val="001A0F1B"/>
    <w:rsid w:val="001A10CC"/>
    <w:rsid w:val="001A111B"/>
    <w:rsid w:val="001A11D9"/>
    <w:rsid w:val="001A1262"/>
    <w:rsid w:val="001A1311"/>
    <w:rsid w:val="001A1BB1"/>
    <w:rsid w:val="001A1D41"/>
    <w:rsid w:val="001A226A"/>
    <w:rsid w:val="001A2271"/>
    <w:rsid w:val="001A2291"/>
    <w:rsid w:val="001A24B0"/>
    <w:rsid w:val="001A258C"/>
    <w:rsid w:val="001A25DC"/>
    <w:rsid w:val="001A26C1"/>
    <w:rsid w:val="001A29D4"/>
    <w:rsid w:val="001A2A5C"/>
    <w:rsid w:val="001A2C88"/>
    <w:rsid w:val="001A2D85"/>
    <w:rsid w:val="001A3265"/>
    <w:rsid w:val="001A3398"/>
    <w:rsid w:val="001A33EB"/>
    <w:rsid w:val="001A3491"/>
    <w:rsid w:val="001A3549"/>
    <w:rsid w:val="001A3692"/>
    <w:rsid w:val="001A3880"/>
    <w:rsid w:val="001A38F6"/>
    <w:rsid w:val="001A3975"/>
    <w:rsid w:val="001A39A0"/>
    <w:rsid w:val="001A3BEE"/>
    <w:rsid w:val="001A4036"/>
    <w:rsid w:val="001A406E"/>
    <w:rsid w:val="001A455B"/>
    <w:rsid w:val="001A4693"/>
    <w:rsid w:val="001A4A3D"/>
    <w:rsid w:val="001A4ACF"/>
    <w:rsid w:val="001A4B59"/>
    <w:rsid w:val="001A4BD8"/>
    <w:rsid w:val="001A4C5B"/>
    <w:rsid w:val="001A4D06"/>
    <w:rsid w:val="001A4DC4"/>
    <w:rsid w:val="001A4DEF"/>
    <w:rsid w:val="001A50AE"/>
    <w:rsid w:val="001A5109"/>
    <w:rsid w:val="001A5213"/>
    <w:rsid w:val="001A5331"/>
    <w:rsid w:val="001A5430"/>
    <w:rsid w:val="001A549F"/>
    <w:rsid w:val="001A568D"/>
    <w:rsid w:val="001A56E7"/>
    <w:rsid w:val="001A57CB"/>
    <w:rsid w:val="001A592E"/>
    <w:rsid w:val="001A598B"/>
    <w:rsid w:val="001A5A47"/>
    <w:rsid w:val="001A5B84"/>
    <w:rsid w:val="001A5DBC"/>
    <w:rsid w:val="001A5E9A"/>
    <w:rsid w:val="001A6039"/>
    <w:rsid w:val="001A6090"/>
    <w:rsid w:val="001A613A"/>
    <w:rsid w:val="001A61E4"/>
    <w:rsid w:val="001A626A"/>
    <w:rsid w:val="001A647E"/>
    <w:rsid w:val="001A64A8"/>
    <w:rsid w:val="001A65F0"/>
    <w:rsid w:val="001A6697"/>
    <w:rsid w:val="001A66D8"/>
    <w:rsid w:val="001A66E7"/>
    <w:rsid w:val="001A66F6"/>
    <w:rsid w:val="001A6869"/>
    <w:rsid w:val="001A69FD"/>
    <w:rsid w:val="001A6A43"/>
    <w:rsid w:val="001A6BEE"/>
    <w:rsid w:val="001A6CEC"/>
    <w:rsid w:val="001A6D47"/>
    <w:rsid w:val="001A6E05"/>
    <w:rsid w:val="001A6E8F"/>
    <w:rsid w:val="001A6FC1"/>
    <w:rsid w:val="001A6FCA"/>
    <w:rsid w:val="001A7468"/>
    <w:rsid w:val="001A7510"/>
    <w:rsid w:val="001A7576"/>
    <w:rsid w:val="001A76CE"/>
    <w:rsid w:val="001A76FC"/>
    <w:rsid w:val="001A79E5"/>
    <w:rsid w:val="001A7D31"/>
    <w:rsid w:val="001A7D4D"/>
    <w:rsid w:val="001A7D84"/>
    <w:rsid w:val="001A7D98"/>
    <w:rsid w:val="001A7DAB"/>
    <w:rsid w:val="001A7FCE"/>
    <w:rsid w:val="001B00ED"/>
    <w:rsid w:val="001B0347"/>
    <w:rsid w:val="001B03ED"/>
    <w:rsid w:val="001B0491"/>
    <w:rsid w:val="001B0716"/>
    <w:rsid w:val="001B08FF"/>
    <w:rsid w:val="001B0974"/>
    <w:rsid w:val="001B097C"/>
    <w:rsid w:val="001B1087"/>
    <w:rsid w:val="001B10A2"/>
    <w:rsid w:val="001B11FC"/>
    <w:rsid w:val="001B155D"/>
    <w:rsid w:val="001B17CB"/>
    <w:rsid w:val="001B192D"/>
    <w:rsid w:val="001B19C2"/>
    <w:rsid w:val="001B1E01"/>
    <w:rsid w:val="001B1F6B"/>
    <w:rsid w:val="001B1FCF"/>
    <w:rsid w:val="001B1FF4"/>
    <w:rsid w:val="001B1FF7"/>
    <w:rsid w:val="001B20F9"/>
    <w:rsid w:val="001B2448"/>
    <w:rsid w:val="001B27AD"/>
    <w:rsid w:val="001B283A"/>
    <w:rsid w:val="001B2955"/>
    <w:rsid w:val="001B2E69"/>
    <w:rsid w:val="001B2FD6"/>
    <w:rsid w:val="001B308F"/>
    <w:rsid w:val="001B313F"/>
    <w:rsid w:val="001B338A"/>
    <w:rsid w:val="001B33C9"/>
    <w:rsid w:val="001B3925"/>
    <w:rsid w:val="001B3C8B"/>
    <w:rsid w:val="001B4044"/>
    <w:rsid w:val="001B441C"/>
    <w:rsid w:val="001B451C"/>
    <w:rsid w:val="001B4605"/>
    <w:rsid w:val="001B4624"/>
    <w:rsid w:val="001B465F"/>
    <w:rsid w:val="001B47A2"/>
    <w:rsid w:val="001B4814"/>
    <w:rsid w:val="001B487C"/>
    <w:rsid w:val="001B491A"/>
    <w:rsid w:val="001B4B32"/>
    <w:rsid w:val="001B4B9E"/>
    <w:rsid w:val="001B4C26"/>
    <w:rsid w:val="001B4CB2"/>
    <w:rsid w:val="001B4CF2"/>
    <w:rsid w:val="001B4D07"/>
    <w:rsid w:val="001B5022"/>
    <w:rsid w:val="001B51E8"/>
    <w:rsid w:val="001B529F"/>
    <w:rsid w:val="001B5323"/>
    <w:rsid w:val="001B5591"/>
    <w:rsid w:val="001B55E4"/>
    <w:rsid w:val="001B568B"/>
    <w:rsid w:val="001B56F9"/>
    <w:rsid w:val="001B5752"/>
    <w:rsid w:val="001B59C0"/>
    <w:rsid w:val="001B5CAC"/>
    <w:rsid w:val="001B5D78"/>
    <w:rsid w:val="001B6170"/>
    <w:rsid w:val="001B6200"/>
    <w:rsid w:val="001B62A3"/>
    <w:rsid w:val="001B64A9"/>
    <w:rsid w:val="001B6542"/>
    <w:rsid w:val="001B6695"/>
    <w:rsid w:val="001B67E5"/>
    <w:rsid w:val="001B6837"/>
    <w:rsid w:val="001B687C"/>
    <w:rsid w:val="001B6D4A"/>
    <w:rsid w:val="001B6E1E"/>
    <w:rsid w:val="001B6F2E"/>
    <w:rsid w:val="001B6FBC"/>
    <w:rsid w:val="001B70D2"/>
    <w:rsid w:val="001B732B"/>
    <w:rsid w:val="001B797F"/>
    <w:rsid w:val="001B7A8D"/>
    <w:rsid w:val="001B7B8B"/>
    <w:rsid w:val="001B7CF7"/>
    <w:rsid w:val="001C0094"/>
    <w:rsid w:val="001C00C0"/>
    <w:rsid w:val="001C02CF"/>
    <w:rsid w:val="001C0484"/>
    <w:rsid w:val="001C083A"/>
    <w:rsid w:val="001C0872"/>
    <w:rsid w:val="001C0A2E"/>
    <w:rsid w:val="001C0A4A"/>
    <w:rsid w:val="001C0B36"/>
    <w:rsid w:val="001C0BB4"/>
    <w:rsid w:val="001C0BDB"/>
    <w:rsid w:val="001C0D86"/>
    <w:rsid w:val="001C0F69"/>
    <w:rsid w:val="001C12E3"/>
    <w:rsid w:val="001C1514"/>
    <w:rsid w:val="001C1A27"/>
    <w:rsid w:val="001C1A28"/>
    <w:rsid w:val="001C1E51"/>
    <w:rsid w:val="001C1F46"/>
    <w:rsid w:val="001C1F52"/>
    <w:rsid w:val="001C2174"/>
    <w:rsid w:val="001C224B"/>
    <w:rsid w:val="001C2306"/>
    <w:rsid w:val="001C2359"/>
    <w:rsid w:val="001C23E4"/>
    <w:rsid w:val="001C2431"/>
    <w:rsid w:val="001C2541"/>
    <w:rsid w:val="001C255F"/>
    <w:rsid w:val="001C258D"/>
    <w:rsid w:val="001C2A69"/>
    <w:rsid w:val="001C2C34"/>
    <w:rsid w:val="001C2CDF"/>
    <w:rsid w:val="001C2E2D"/>
    <w:rsid w:val="001C2E49"/>
    <w:rsid w:val="001C2FDD"/>
    <w:rsid w:val="001C2FEB"/>
    <w:rsid w:val="001C30D3"/>
    <w:rsid w:val="001C32BE"/>
    <w:rsid w:val="001C34F9"/>
    <w:rsid w:val="001C37EF"/>
    <w:rsid w:val="001C38C4"/>
    <w:rsid w:val="001C3AD9"/>
    <w:rsid w:val="001C3B54"/>
    <w:rsid w:val="001C3C42"/>
    <w:rsid w:val="001C3CF4"/>
    <w:rsid w:val="001C3D07"/>
    <w:rsid w:val="001C3D50"/>
    <w:rsid w:val="001C3DE6"/>
    <w:rsid w:val="001C40BD"/>
    <w:rsid w:val="001C41C3"/>
    <w:rsid w:val="001C43AB"/>
    <w:rsid w:val="001C4647"/>
    <w:rsid w:val="001C48C6"/>
    <w:rsid w:val="001C4990"/>
    <w:rsid w:val="001C4C2D"/>
    <w:rsid w:val="001C5324"/>
    <w:rsid w:val="001C5E30"/>
    <w:rsid w:val="001C5EFB"/>
    <w:rsid w:val="001C63EC"/>
    <w:rsid w:val="001C6451"/>
    <w:rsid w:val="001C6A29"/>
    <w:rsid w:val="001C6AE4"/>
    <w:rsid w:val="001C6B04"/>
    <w:rsid w:val="001C6B5A"/>
    <w:rsid w:val="001C6C21"/>
    <w:rsid w:val="001C6C55"/>
    <w:rsid w:val="001C6D65"/>
    <w:rsid w:val="001C6FFD"/>
    <w:rsid w:val="001C71F2"/>
    <w:rsid w:val="001C7436"/>
    <w:rsid w:val="001C77F9"/>
    <w:rsid w:val="001C7804"/>
    <w:rsid w:val="001C780F"/>
    <w:rsid w:val="001C7950"/>
    <w:rsid w:val="001C79B9"/>
    <w:rsid w:val="001C7B38"/>
    <w:rsid w:val="001C7D4B"/>
    <w:rsid w:val="001C7D7E"/>
    <w:rsid w:val="001C7D99"/>
    <w:rsid w:val="001C7F3D"/>
    <w:rsid w:val="001C7FE6"/>
    <w:rsid w:val="001D0146"/>
    <w:rsid w:val="001D0227"/>
    <w:rsid w:val="001D0842"/>
    <w:rsid w:val="001D08FD"/>
    <w:rsid w:val="001D0918"/>
    <w:rsid w:val="001D0A8F"/>
    <w:rsid w:val="001D0B77"/>
    <w:rsid w:val="001D0EFE"/>
    <w:rsid w:val="001D10F3"/>
    <w:rsid w:val="001D1102"/>
    <w:rsid w:val="001D11D1"/>
    <w:rsid w:val="001D12FC"/>
    <w:rsid w:val="001D1609"/>
    <w:rsid w:val="001D1711"/>
    <w:rsid w:val="001D1995"/>
    <w:rsid w:val="001D1A07"/>
    <w:rsid w:val="001D1BB0"/>
    <w:rsid w:val="001D1BD8"/>
    <w:rsid w:val="001D1E13"/>
    <w:rsid w:val="001D1FB6"/>
    <w:rsid w:val="001D2003"/>
    <w:rsid w:val="001D201C"/>
    <w:rsid w:val="001D2061"/>
    <w:rsid w:val="001D220A"/>
    <w:rsid w:val="001D2213"/>
    <w:rsid w:val="001D28B7"/>
    <w:rsid w:val="001D28CD"/>
    <w:rsid w:val="001D2A44"/>
    <w:rsid w:val="001D2D65"/>
    <w:rsid w:val="001D2D6D"/>
    <w:rsid w:val="001D3145"/>
    <w:rsid w:val="001D334D"/>
    <w:rsid w:val="001D3425"/>
    <w:rsid w:val="001D34D6"/>
    <w:rsid w:val="001D3504"/>
    <w:rsid w:val="001D37F8"/>
    <w:rsid w:val="001D3808"/>
    <w:rsid w:val="001D384E"/>
    <w:rsid w:val="001D40A9"/>
    <w:rsid w:val="001D4468"/>
    <w:rsid w:val="001D4470"/>
    <w:rsid w:val="001D475D"/>
    <w:rsid w:val="001D49A2"/>
    <w:rsid w:val="001D4C8D"/>
    <w:rsid w:val="001D4DE5"/>
    <w:rsid w:val="001D5002"/>
    <w:rsid w:val="001D517D"/>
    <w:rsid w:val="001D544A"/>
    <w:rsid w:val="001D5683"/>
    <w:rsid w:val="001D5AFF"/>
    <w:rsid w:val="001D5BD1"/>
    <w:rsid w:val="001D5C15"/>
    <w:rsid w:val="001D5CBD"/>
    <w:rsid w:val="001D5E9E"/>
    <w:rsid w:val="001D5EAF"/>
    <w:rsid w:val="001D5F1F"/>
    <w:rsid w:val="001D6022"/>
    <w:rsid w:val="001D639B"/>
    <w:rsid w:val="001D66B2"/>
    <w:rsid w:val="001D6724"/>
    <w:rsid w:val="001D67A7"/>
    <w:rsid w:val="001D6814"/>
    <w:rsid w:val="001D68A6"/>
    <w:rsid w:val="001D69B1"/>
    <w:rsid w:val="001D6A98"/>
    <w:rsid w:val="001D6D6F"/>
    <w:rsid w:val="001D6D75"/>
    <w:rsid w:val="001D721F"/>
    <w:rsid w:val="001D72DE"/>
    <w:rsid w:val="001D7354"/>
    <w:rsid w:val="001D7454"/>
    <w:rsid w:val="001D7598"/>
    <w:rsid w:val="001D7716"/>
    <w:rsid w:val="001D7892"/>
    <w:rsid w:val="001D78D8"/>
    <w:rsid w:val="001D7B14"/>
    <w:rsid w:val="001D7D9E"/>
    <w:rsid w:val="001D7DD9"/>
    <w:rsid w:val="001E00E6"/>
    <w:rsid w:val="001E0285"/>
    <w:rsid w:val="001E0466"/>
    <w:rsid w:val="001E05A7"/>
    <w:rsid w:val="001E0675"/>
    <w:rsid w:val="001E0744"/>
    <w:rsid w:val="001E09C4"/>
    <w:rsid w:val="001E0A58"/>
    <w:rsid w:val="001E0A98"/>
    <w:rsid w:val="001E0BCC"/>
    <w:rsid w:val="001E0BD5"/>
    <w:rsid w:val="001E0C6F"/>
    <w:rsid w:val="001E0CA3"/>
    <w:rsid w:val="001E0D78"/>
    <w:rsid w:val="001E0FFB"/>
    <w:rsid w:val="001E10FC"/>
    <w:rsid w:val="001E11A9"/>
    <w:rsid w:val="001E124F"/>
    <w:rsid w:val="001E13E0"/>
    <w:rsid w:val="001E14AB"/>
    <w:rsid w:val="001E16E7"/>
    <w:rsid w:val="001E1706"/>
    <w:rsid w:val="001E1770"/>
    <w:rsid w:val="001E187A"/>
    <w:rsid w:val="001E18EA"/>
    <w:rsid w:val="001E19A1"/>
    <w:rsid w:val="001E19CE"/>
    <w:rsid w:val="001E1A5D"/>
    <w:rsid w:val="001E1AEC"/>
    <w:rsid w:val="001E1BD4"/>
    <w:rsid w:val="001E1C96"/>
    <w:rsid w:val="001E1E02"/>
    <w:rsid w:val="001E202C"/>
    <w:rsid w:val="001E2319"/>
    <w:rsid w:val="001E24A4"/>
    <w:rsid w:val="001E261D"/>
    <w:rsid w:val="001E2635"/>
    <w:rsid w:val="001E279C"/>
    <w:rsid w:val="001E2867"/>
    <w:rsid w:val="001E2CF0"/>
    <w:rsid w:val="001E2DBE"/>
    <w:rsid w:val="001E2F97"/>
    <w:rsid w:val="001E33FE"/>
    <w:rsid w:val="001E367A"/>
    <w:rsid w:val="001E3842"/>
    <w:rsid w:val="001E3A29"/>
    <w:rsid w:val="001E3CCE"/>
    <w:rsid w:val="001E3D14"/>
    <w:rsid w:val="001E3EE6"/>
    <w:rsid w:val="001E3F13"/>
    <w:rsid w:val="001E422F"/>
    <w:rsid w:val="001E445C"/>
    <w:rsid w:val="001E4674"/>
    <w:rsid w:val="001E46F4"/>
    <w:rsid w:val="001E4737"/>
    <w:rsid w:val="001E484C"/>
    <w:rsid w:val="001E4B4F"/>
    <w:rsid w:val="001E4B62"/>
    <w:rsid w:val="001E4EAF"/>
    <w:rsid w:val="001E4EEC"/>
    <w:rsid w:val="001E4F1C"/>
    <w:rsid w:val="001E506F"/>
    <w:rsid w:val="001E51DE"/>
    <w:rsid w:val="001E5345"/>
    <w:rsid w:val="001E538C"/>
    <w:rsid w:val="001E5568"/>
    <w:rsid w:val="001E59DC"/>
    <w:rsid w:val="001E59EB"/>
    <w:rsid w:val="001E5BAE"/>
    <w:rsid w:val="001E5BDA"/>
    <w:rsid w:val="001E5D47"/>
    <w:rsid w:val="001E5D9B"/>
    <w:rsid w:val="001E61CB"/>
    <w:rsid w:val="001E68B2"/>
    <w:rsid w:val="001E6E00"/>
    <w:rsid w:val="001E6EAC"/>
    <w:rsid w:val="001E6EC0"/>
    <w:rsid w:val="001E7089"/>
    <w:rsid w:val="001E7279"/>
    <w:rsid w:val="001E731C"/>
    <w:rsid w:val="001E74C5"/>
    <w:rsid w:val="001E753C"/>
    <w:rsid w:val="001E75D3"/>
    <w:rsid w:val="001E76AB"/>
    <w:rsid w:val="001E773F"/>
    <w:rsid w:val="001E7833"/>
    <w:rsid w:val="001E7956"/>
    <w:rsid w:val="001E795E"/>
    <w:rsid w:val="001E7986"/>
    <w:rsid w:val="001E79C7"/>
    <w:rsid w:val="001E7A1B"/>
    <w:rsid w:val="001E7E41"/>
    <w:rsid w:val="001E7F43"/>
    <w:rsid w:val="001F00B5"/>
    <w:rsid w:val="001F015D"/>
    <w:rsid w:val="001F0162"/>
    <w:rsid w:val="001F0240"/>
    <w:rsid w:val="001F0536"/>
    <w:rsid w:val="001F0553"/>
    <w:rsid w:val="001F05A7"/>
    <w:rsid w:val="001F063A"/>
    <w:rsid w:val="001F06BF"/>
    <w:rsid w:val="001F07D0"/>
    <w:rsid w:val="001F0AF2"/>
    <w:rsid w:val="001F0B4A"/>
    <w:rsid w:val="001F0BD7"/>
    <w:rsid w:val="001F0CA5"/>
    <w:rsid w:val="001F0EB6"/>
    <w:rsid w:val="001F115C"/>
    <w:rsid w:val="001F1366"/>
    <w:rsid w:val="001F1508"/>
    <w:rsid w:val="001F1616"/>
    <w:rsid w:val="001F188A"/>
    <w:rsid w:val="001F1AD5"/>
    <w:rsid w:val="001F1C42"/>
    <w:rsid w:val="001F1C4A"/>
    <w:rsid w:val="001F1E37"/>
    <w:rsid w:val="001F1E80"/>
    <w:rsid w:val="001F1E89"/>
    <w:rsid w:val="001F204B"/>
    <w:rsid w:val="001F20FE"/>
    <w:rsid w:val="001F23C9"/>
    <w:rsid w:val="001F24CE"/>
    <w:rsid w:val="001F2577"/>
    <w:rsid w:val="001F2743"/>
    <w:rsid w:val="001F2864"/>
    <w:rsid w:val="001F287A"/>
    <w:rsid w:val="001F28C5"/>
    <w:rsid w:val="001F2A28"/>
    <w:rsid w:val="001F2B36"/>
    <w:rsid w:val="001F2F27"/>
    <w:rsid w:val="001F31D7"/>
    <w:rsid w:val="001F3229"/>
    <w:rsid w:val="001F32CE"/>
    <w:rsid w:val="001F3370"/>
    <w:rsid w:val="001F3372"/>
    <w:rsid w:val="001F3466"/>
    <w:rsid w:val="001F3498"/>
    <w:rsid w:val="001F34F4"/>
    <w:rsid w:val="001F3565"/>
    <w:rsid w:val="001F35F3"/>
    <w:rsid w:val="001F379F"/>
    <w:rsid w:val="001F38DB"/>
    <w:rsid w:val="001F3CA4"/>
    <w:rsid w:val="001F3E02"/>
    <w:rsid w:val="001F3FA7"/>
    <w:rsid w:val="001F40FA"/>
    <w:rsid w:val="001F4243"/>
    <w:rsid w:val="001F42B8"/>
    <w:rsid w:val="001F44A1"/>
    <w:rsid w:val="001F4584"/>
    <w:rsid w:val="001F46F1"/>
    <w:rsid w:val="001F48C3"/>
    <w:rsid w:val="001F4C34"/>
    <w:rsid w:val="001F4DD0"/>
    <w:rsid w:val="001F4E8F"/>
    <w:rsid w:val="001F50E7"/>
    <w:rsid w:val="001F5148"/>
    <w:rsid w:val="001F545A"/>
    <w:rsid w:val="001F571A"/>
    <w:rsid w:val="001F57FF"/>
    <w:rsid w:val="001F5859"/>
    <w:rsid w:val="001F592C"/>
    <w:rsid w:val="001F5A67"/>
    <w:rsid w:val="001F5B13"/>
    <w:rsid w:val="001F5BF5"/>
    <w:rsid w:val="001F5D01"/>
    <w:rsid w:val="001F5E0C"/>
    <w:rsid w:val="001F5FDD"/>
    <w:rsid w:val="001F6225"/>
    <w:rsid w:val="001F6284"/>
    <w:rsid w:val="001F63AB"/>
    <w:rsid w:val="001F6511"/>
    <w:rsid w:val="001F65C8"/>
    <w:rsid w:val="001F65E5"/>
    <w:rsid w:val="001F6699"/>
    <w:rsid w:val="001F6966"/>
    <w:rsid w:val="001F69CD"/>
    <w:rsid w:val="001F6B9D"/>
    <w:rsid w:val="001F6BD6"/>
    <w:rsid w:val="001F6D38"/>
    <w:rsid w:val="001F7126"/>
    <w:rsid w:val="001F73D5"/>
    <w:rsid w:val="001F766D"/>
    <w:rsid w:val="001F76BC"/>
    <w:rsid w:val="001F78CE"/>
    <w:rsid w:val="001F7949"/>
    <w:rsid w:val="001F7AE5"/>
    <w:rsid w:val="001F7C5E"/>
    <w:rsid w:val="001F7D44"/>
    <w:rsid w:val="00200173"/>
    <w:rsid w:val="00200537"/>
    <w:rsid w:val="00200603"/>
    <w:rsid w:val="0020082C"/>
    <w:rsid w:val="00200B90"/>
    <w:rsid w:val="00200FA4"/>
    <w:rsid w:val="002012A1"/>
    <w:rsid w:val="002013A1"/>
    <w:rsid w:val="002014CA"/>
    <w:rsid w:val="00201976"/>
    <w:rsid w:val="0020199F"/>
    <w:rsid w:val="00201BD7"/>
    <w:rsid w:val="00201DE3"/>
    <w:rsid w:val="00201E33"/>
    <w:rsid w:val="00201E60"/>
    <w:rsid w:val="00201F86"/>
    <w:rsid w:val="00201F96"/>
    <w:rsid w:val="002020B5"/>
    <w:rsid w:val="00202357"/>
    <w:rsid w:val="002024B1"/>
    <w:rsid w:val="00202602"/>
    <w:rsid w:val="0020266B"/>
    <w:rsid w:val="00202BB3"/>
    <w:rsid w:val="0020302C"/>
    <w:rsid w:val="002030C1"/>
    <w:rsid w:val="00203176"/>
    <w:rsid w:val="002032D0"/>
    <w:rsid w:val="0020331B"/>
    <w:rsid w:val="00203429"/>
    <w:rsid w:val="0020360F"/>
    <w:rsid w:val="0020372D"/>
    <w:rsid w:val="00204284"/>
    <w:rsid w:val="00204366"/>
    <w:rsid w:val="002046B0"/>
    <w:rsid w:val="00204804"/>
    <w:rsid w:val="00204914"/>
    <w:rsid w:val="00204B48"/>
    <w:rsid w:val="00204C43"/>
    <w:rsid w:val="00204C7B"/>
    <w:rsid w:val="00204E57"/>
    <w:rsid w:val="00205051"/>
    <w:rsid w:val="002050FA"/>
    <w:rsid w:val="002054AB"/>
    <w:rsid w:val="002054D9"/>
    <w:rsid w:val="00205637"/>
    <w:rsid w:val="00205763"/>
    <w:rsid w:val="002058D9"/>
    <w:rsid w:val="002058DE"/>
    <w:rsid w:val="0020599C"/>
    <w:rsid w:val="00205B13"/>
    <w:rsid w:val="00206048"/>
    <w:rsid w:val="002062E3"/>
    <w:rsid w:val="002063EF"/>
    <w:rsid w:val="002064F5"/>
    <w:rsid w:val="0020669B"/>
    <w:rsid w:val="002066D8"/>
    <w:rsid w:val="00206750"/>
    <w:rsid w:val="0020685C"/>
    <w:rsid w:val="00206926"/>
    <w:rsid w:val="0020696D"/>
    <w:rsid w:val="00206A08"/>
    <w:rsid w:val="00206DCE"/>
    <w:rsid w:val="00206FB3"/>
    <w:rsid w:val="00206FC1"/>
    <w:rsid w:val="0020705D"/>
    <w:rsid w:val="002070A4"/>
    <w:rsid w:val="00207108"/>
    <w:rsid w:val="00207175"/>
    <w:rsid w:val="00207187"/>
    <w:rsid w:val="002073BD"/>
    <w:rsid w:val="002073BE"/>
    <w:rsid w:val="00207D75"/>
    <w:rsid w:val="00210026"/>
    <w:rsid w:val="002101E6"/>
    <w:rsid w:val="00210229"/>
    <w:rsid w:val="00210396"/>
    <w:rsid w:val="002103E6"/>
    <w:rsid w:val="00210495"/>
    <w:rsid w:val="002104A3"/>
    <w:rsid w:val="00210534"/>
    <w:rsid w:val="002105D2"/>
    <w:rsid w:val="00210A96"/>
    <w:rsid w:val="00210AB4"/>
    <w:rsid w:val="00210B08"/>
    <w:rsid w:val="00210CD3"/>
    <w:rsid w:val="002111D1"/>
    <w:rsid w:val="002113AE"/>
    <w:rsid w:val="00211500"/>
    <w:rsid w:val="0021158B"/>
    <w:rsid w:val="002117D6"/>
    <w:rsid w:val="00211939"/>
    <w:rsid w:val="00211A68"/>
    <w:rsid w:val="00211AC0"/>
    <w:rsid w:val="00211AC7"/>
    <w:rsid w:val="00211B52"/>
    <w:rsid w:val="00211BF0"/>
    <w:rsid w:val="00211C3A"/>
    <w:rsid w:val="00211CD1"/>
    <w:rsid w:val="00211E9E"/>
    <w:rsid w:val="00211EED"/>
    <w:rsid w:val="00211F56"/>
    <w:rsid w:val="0021210B"/>
    <w:rsid w:val="0021211B"/>
    <w:rsid w:val="00212590"/>
    <w:rsid w:val="002125C8"/>
    <w:rsid w:val="00212606"/>
    <w:rsid w:val="002129A2"/>
    <w:rsid w:val="00212A76"/>
    <w:rsid w:val="0021301D"/>
    <w:rsid w:val="00213188"/>
    <w:rsid w:val="0021333C"/>
    <w:rsid w:val="002133CA"/>
    <w:rsid w:val="00213649"/>
    <w:rsid w:val="0021387D"/>
    <w:rsid w:val="0021388A"/>
    <w:rsid w:val="002139B2"/>
    <w:rsid w:val="00213DDC"/>
    <w:rsid w:val="00213DFB"/>
    <w:rsid w:val="00213E81"/>
    <w:rsid w:val="0021417A"/>
    <w:rsid w:val="002141AF"/>
    <w:rsid w:val="00214203"/>
    <w:rsid w:val="0021425A"/>
    <w:rsid w:val="0021432B"/>
    <w:rsid w:val="0021454A"/>
    <w:rsid w:val="00214665"/>
    <w:rsid w:val="0021479E"/>
    <w:rsid w:val="00214A3A"/>
    <w:rsid w:val="00214A8A"/>
    <w:rsid w:val="00214B3A"/>
    <w:rsid w:val="002150FF"/>
    <w:rsid w:val="0021515B"/>
    <w:rsid w:val="002151D6"/>
    <w:rsid w:val="00215567"/>
    <w:rsid w:val="002157EB"/>
    <w:rsid w:val="00215AD7"/>
    <w:rsid w:val="00215ADE"/>
    <w:rsid w:val="00215C29"/>
    <w:rsid w:val="00215DF7"/>
    <w:rsid w:val="00216258"/>
    <w:rsid w:val="0021629B"/>
    <w:rsid w:val="002164D2"/>
    <w:rsid w:val="0021657E"/>
    <w:rsid w:val="00216598"/>
    <w:rsid w:val="00216622"/>
    <w:rsid w:val="002166C0"/>
    <w:rsid w:val="00216773"/>
    <w:rsid w:val="00216802"/>
    <w:rsid w:val="00216BDE"/>
    <w:rsid w:val="00216CC9"/>
    <w:rsid w:val="00216EA2"/>
    <w:rsid w:val="00216EC6"/>
    <w:rsid w:val="00216FB2"/>
    <w:rsid w:val="00217034"/>
    <w:rsid w:val="0021704F"/>
    <w:rsid w:val="00217057"/>
    <w:rsid w:val="0021708D"/>
    <w:rsid w:val="002171C9"/>
    <w:rsid w:val="0021720A"/>
    <w:rsid w:val="00217385"/>
    <w:rsid w:val="00217453"/>
    <w:rsid w:val="002176E2"/>
    <w:rsid w:val="00217C08"/>
    <w:rsid w:val="00217DFD"/>
    <w:rsid w:val="00217E94"/>
    <w:rsid w:val="00220079"/>
    <w:rsid w:val="002200BC"/>
    <w:rsid w:val="002205E5"/>
    <w:rsid w:val="0022070E"/>
    <w:rsid w:val="002207BF"/>
    <w:rsid w:val="002209C7"/>
    <w:rsid w:val="002209DD"/>
    <w:rsid w:val="00220AAB"/>
    <w:rsid w:val="00220DEF"/>
    <w:rsid w:val="00220ED1"/>
    <w:rsid w:val="00220F11"/>
    <w:rsid w:val="0022101F"/>
    <w:rsid w:val="002212F4"/>
    <w:rsid w:val="002213D3"/>
    <w:rsid w:val="002213DD"/>
    <w:rsid w:val="00221784"/>
    <w:rsid w:val="0022190A"/>
    <w:rsid w:val="0022194A"/>
    <w:rsid w:val="00221C89"/>
    <w:rsid w:val="00221CD6"/>
    <w:rsid w:val="00221DF0"/>
    <w:rsid w:val="00221F2D"/>
    <w:rsid w:val="002220FC"/>
    <w:rsid w:val="002220FE"/>
    <w:rsid w:val="00222113"/>
    <w:rsid w:val="00222140"/>
    <w:rsid w:val="00222154"/>
    <w:rsid w:val="00222236"/>
    <w:rsid w:val="00222544"/>
    <w:rsid w:val="00222792"/>
    <w:rsid w:val="00222976"/>
    <w:rsid w:val="00222A69"/>
    <w:rsid w:val="00222AEC"/>
    <w:rsid w:val="00222BDD"/>
    <w:rsid w:val="00222CE3"/>
    <w:rsid w:val="00222D03"/>
    <w:rsid w:val="0022327E"/>
    <w:rsid w:val="002232C9"/>
    <w:rsid w:val="0022343D"/>
    <w:rsid w:val="00223995"/>
    <w:rsid w:val="00223BE0"/>
    <w:rsid w:val="00223CE6"/>
    <w:rsid w:val="00223DBF"/>
    <w:rsid w:val="00223F02"/>
    <w:rsid w:val="00223F08"/>
    <w:rsid w:val="00223F6A"/>
    <w:rsid w:val="0022407F"/>
    <w:rsid w:val="0022416A"/>
    <w:rsid w:val="002241B4"/>
    <w:rsid w:val="00224232"/>
    <w:rsid w:val="00224448"/>
    <w:rsid w:val="00224567"/>
    <w:rsid w:val="0022458C"/>
    <w:rsid w:val="0022476A"/>
    <w:rsid w:val="00224939"/>
    <w:rsid w:val="00224B94"/>
    <w:rsid w:val="00224BA4"/>
    <w:rsid w:val="00224BB5"/>
    <w:rsid w:val="00224CB1"/>
    <w:rsid w:val="00224CFC"/>
    <w:rsid w:val="00224D75"/>
    <w:rsid w:val="00224DEC"/>
    <w:rsid w:val="00224FA4"/>
    <w:rsid w:val="00225280"/>
    <w:rsid w:val="002252A0"/>
    <w:rsid w:val="0022538C"/>
    <w:rsid w:val="002255F7"/>
    <w:rsid w:val="00225744"/>
    <w:rsid w:val="002257B0"/>
    <w:rsid w:val="002257F9"/>
    <w:rsid w:val="00225DB2"/>
    <w:rsid w:val="00225EEC"/>
    <w:rsid w:val="002262DC"/>
    <w:rsid w:val="00226384"/>
    <w:rsid w:val="002263A8"/>
    <w:rsid w:val="002263F6"/>
    <w:rsid w:val="0022647F"/>
    <w:rsid w:val="0022656E"/>
    <w:rsid w:val="00226637"/>
    <w:rsid w:val="002266FB"/>
    <w:rsid w:val="002267A8"/>
    <w:rsid w:val="002267F6"/>
    <w:rsid w:val="00226A3C"/>
    <w:rsid w:val="00226B70"/>
    <w:rsid w:val="00226BDA"/>
    <w:rsid w:val="00226F80"/>
    <w:rsid w:val="00226F98"/>
    <w:rsid w:val="002271C5"/>
    <w:rsid w:val="00227201"/>
    <w:rsid w:val="00227342"/>
    <w:rsid w:val="0022736E"/>
    <w:rsid w:val="002276EB"/>
    <w:rsid w:val="002278B1"/>
    <w:rsid w:val="00227D01"/>
    <w:rsid w:val="00227D3B"/>
    <w:rsid w:val="00227D5C"/>
    <w:rsid w:val="00227DBA"/>
    <w:rsid w:val="00227EF9"/>
    <w:rsid w:val="00227F69"/>
    <w:rsid w:val="002303A6"/>
    <w:rsid w:val="00230544"/>
    <w:rsid w:val="002305EC"/>
    <w:rsid w:val="002309DE"/>
    <w:rsid w:val="00230AA3"/>
    <w:rsid w:val="00230BA0"/>
    <w:rsid w:val="00230C7F"/>
    <w:rsid w:val="00230F2E"/>
    <w:rsid w:val="00230F67"/>
    <w:rsid w:val="00231060"/>
    <w:rsid w:val="0023148E"/>
    <w:rsid w:val="002317FB"/>
    <w:rsid w:val="002317FE"/>
    <w:rsid w:val="002318D9"/>
    <w:rsid w:val="00231919"/>
    <w:rsid w:val="00231A48"/>
    <w:rsid w:val="00231B41"/>
    <w:rsid w:val="00231CC7"/>
    <w:rsid w:val="00231DD4"/>
    <w:rsid w:val="00231DDB"/>
    <w:rsid w:val="00231F31"/>
    <w:rsid w:val="00231F90"/>
    <w:rsid w:val="00231FC0"/>
    <w:rsid w:val="00232065"/>
    <w:rsid w:val="00232089"/>
    <w:rsid w:val="0023218C"/>
    <w:rsid w:val="00232345"/>
    <w:rsid w:val="00232346"/>
    <w:rsid w:val="00232732"/>
    <w:rsid w:val="002327B5"/>
    <w:rsid w:val="0023280F"/>
    <w:rsid w:val="0023281F"/>
    <w:rsid w:val="00232863"/>
    <w:rsid w:val="0023299F"/>
    <w:rsid w:val="00232CB0"/>
    <w:rsid w:val="00232E63"/>
    <w:rsid w:val="00232EF9"/>
    <w:rsid w:val="0023320D"/>
    <w:rsid w:val="00233228"/>
    <w:rsid w:val="00233289"/>
    <w:rsid w:val="002335B1"/>
    <w:rsid w:val="002335FE"/>
    <w:rsid w:val="0023367B"/>
    <w:rsid w:val="002337C3"/>
    <w:rsid w:val="00233806"/>
    <w:rsid w:val="00233831"/>
    <w:rsid w:val="002338AC"/>
    <w:rsid w:val="002339F3"/>
    <w:rsid w:val="00233B76"/>
    <w:rsid w:val="00233BD4"/>
    <w:rsid w:val="00233CA6"/>
    <w:rsid w:val="00233CFB"/>
    <w:rsid w:val="00233D65"/>
    <w:rsid w:val="00233E71"/>
    <w:rsid w:val="0023434D"/>
    <w:rsid w:val="00234353"/>
    <w:rsid w:val="00234429"/>
    <w:rsid w:val="00234466"/>
    <w:rsid w:val="0023489F"/>
    <w:rsid w:val="0023495C"/>
    <w:rsid w:val="00234A7A"/>
    <w:rsid w:val="00234B79"/>
    <w:rsid w:val="00234CB7"/>
    <w:rsid w:val="00234F47"/>
    <w:rsid w:val="002353EC"/>
    <w:rsid w:val="00235582"/>
    <w:rsid w:val="00235686"/>
    <w:rsid w:val="00235770"/>
    <w:rsid w:val="00235840"/>
    <w:rsid w:val="00235A78"/>
    <w:rsid w:val="00235AF6"/>
    <w:rsid w:val="00235B65"/>
    <w:rsid w:val="00235C3E"/>
    <w:rsid w:val="00235C4B"/>
    <w:rsid w:val="00235E92"/>
    <w:rsid w:val="00235F36"/>
    <w:rsid w:val="00235F43"/>
    <w:rsid w:val="0023610A"/>
    <w:rsid w:val="00236284"/>
    <w:rsid w:val="0023636D"/>
    <w:rsid w:val="00236442"/>
    <w:rsid w:val="00236528"/>
    <w:rsid w:val="002366A9"/>
    <w:rsid w:val="0023677E"/>
    <w:rsid w:val="00236832"/>
    <w:rsid w:val="00236834"/>
    <w:rsid w:val="0023697B"/>
    <w:rsid w:val="002369C8"/>
    <w:rsid w:val="00236B9A"/>
    <w:rsid w:val="00236F1A"/>
    <w:rsid w:val="00237057"/>
    <w:rsid w:val="0023721F"/>
    <w:rsid w:val="002374CB"/>
    <w:rsid w:val="002375DD"/>
    <w:rsid w:val="00237620"/>
    <w:rsid w:val="00237B6C"/>
    <w:rsid w:val="00237B8D"/>
    <w:rsid w:val="00237CE9"/>
    <w:rsid w:val="00237E65"/>
    <w:rsid w:val="002400F0"/>
    <w:rsid w:val="00240179"/>
    <w:rsid w:val="002401B0"/>
    <w:rsid w:val="002401D2"/>
    <w:rsid w:val="002402C1"/>
    <w:rsid w:val="002402F1"/>
    <w:rsid w:val="0024034B"/>
    <w:rsid w:val="002405F1"/>
    <w:rsid w:val="00240628"/>
    <w:rsid w:val="002406BE"/>
    <w:rsid w:val="00240739"/>
    <w:rsid w:val="00240783"/>
    <w:rsid w:val="00240D72"/>
    <w:rsid w:val="00240DB9"/>
    <w:rsid w:val="00240E7A"/>
    <w:rsid w:val="00240F84"/>
    <w:rsid w:val="002410B0"/>
    <w:rsid w:val="002411BC"/>
    <w:rsid w:val="002415F8"/>
    <w:rsid w:val="00241625"/>
    <w:rsid w:val="00241681"/>
    <w:rsid w:val="002417C5"/>
    <w:rsid w:val="00241862"/>
    <w:rsid w:val="002419A4"/>
    <w:rsid w:val="00241ABD"/>
    <w:rsid w:val="00241B22"/>
    <w:rsid w:val="00241D66"/>
    <w:rsid w:val="00241FB5"/>
    <w:rsid w:val="002420F4"/>
    <w:rsid w:val="00242149"/>
    <w:rsid w:val="00242226"/>
    <w:rsid w:val="0024223C"/>
    <w:rsid w:val="0024228E"/>
    <w:rsid w:val="00242598"/>
    <w:rsid w:val="002426E0"/>
    <w:rsid w:val="002427C6"/>
    <w:rsid w:val="0024288E"/>
    <w:rsid w:val="00242C5A"/>
    <w:rsid w:val="00242D47"/>
    <w:rsid w:val="00242F6C"/>
    <w:rsid w:val="00243089"/>
    <w:rsid w:val="00243203"/>
    <w:rsid w:val="002434BB"/>
    <w:rsid w:val="002437A0"/>
    <w:rsid w:val="0024390E"/>
    <w:rsid w:val="00243959"/>
    <w:rsid w:val="00243E02"/>
    <w:rsid w:val="00243E79"/>
    <w:rsid w:val="00243E96"/>
    <w:rsid w:val="00244117"/>
    <w:rsid w:val="00244291"/>
    <w:rsid w:val="002446B7"/>
    <w:rsid w:val="00244868"/>
    <w:rsid w:val="0024491F"/>
    <w:rsid w:val="00244A4C"/>
    <w:rsid w:val="00244C09"/>
    <w:rsid w:val="00244C3C"/>
    <w:rsid w:val="00244D04"/>
    <w:rsid w:val="00244D1B"/>
    <w:rsid w:val="00244EF0"/>
    <w:rsid w:val="00245099"/>
    <w:rsid w:val="002453AC"/>
    <w:rsid w:val="002455E9"/>
    <w:rsid w:val="00245743"/>
    <w:rsid w:val="0024577A"/>
    <w:rsid w:val="00245840"/>
    <w:rsid w:val="00245995"/>
    <w:rsid w:val="002459B1"/>
    <w:rsid w:val="00245CF8"/>
    <w:rsid w:val="00245DC2"/>
    <w:rsid w:val="00245F6D"/>
    <w:rsid w:val="002462CB"/>
    <w:rsid w:val="00246426"/>
    <w:rsid w:val="002464A3"/>
    <w:rsid w:val="00246C60"/>
    <w:rsid w:val="00246FBB"/>
    <w:rsid w:val="00247271"/>
    <w:rsid w:val="002472CF"/>
    <w:rsid w:val="002473B7"/>
    <w:rsid w:val="002479AF"/>
    <w:rsid w:val="00247AB0"/>
    <w:rsid w:val="00247B11"/>
    <w:rsid w:val="00247BCC"/>
    <w:rsid w:val="00247D2C"/>
    <w:rsid w:val="00247E7D"/>
    <w:rsid w:val="00247F2D"/>
    <w:rsid w:val="00247F9E"/>
    <w:rsid w:val="00247FD4"/>
    <w:rsid w:val="00247FE0"/>
    <w:rsid w:val="0025000F"/>
    <w:rsid w:val="0025024B"/>
    <w:rsid w:val="0025036C"/>
    <w:rsid w:val="002503DE"/>
    <w:rsid w:val="002503F7"/>
    <w:rsid w:val="0025088C"/>
    <w:rsid w:val="002508D5"/>
    <w:rsid w:val="00250AF2"/>
    <w:rsid w:val="00250DDF"/>
    <w:rsid w:val="00250E30"/>
    <w:rsid w:val="00250FE3"/>
    <w:rsid w:val="002510F6"/>
    <w:rsid w:val="002511FB"/>
    <w:rsid w:val="00251241"/>
    <w:rsid w:val="0025133F"/>
    <w:rsid w:val="00251444"/>
    <w:rsid w:val="00251615"/>
    <w:rsid w:val="00251657"/>
    <w:rsid w:val="0025165D"/>
    <w:rsid w:val="00251901"/>
    <w:rsid w:val="00251916"/>
    <w:rsid w:val="00251CA4"/>
    <w:rsid w:val="00251D50"/>
    <w:rsid w:val="00251D9B"/>
    <w:rsid w:val="00251F6C"/>
    <w:rsid w:val="00252102"/>
    <w:rsid w:val="00252405"/>
    <w:rsid w:val="00252625"/>
    <w:rsid w:val="0025262D"/>
    <w:rsid w:val="002526AF"/>
    <w:rsid w:val="002526B2"/>
    <w:rsid w:val="002526BD"/>
    <w:rsid w:val="002526D9"/>
    <w:rsid w:val="00252738"/>
    <w:rsid w:val="002527C3"/>
    <w:rsid w:val="002528DD"/>
    <w:rsid w:val="002528DF"/>
    <w:rsid w:val="00252A4B"/>
    <w:rsid w:val="00252AF1"/>
    <w:rsid w:val="00252CE0"/>
    <w:rsid w:val="0025313C"/>
    <w:rsid w:val="00253180"/>
    <w:rsid w:val="00253238"/>
    <w:rsid w:val="00253677"/>
    <w:rsid w:val="00253761"/>
    <w:rsid w:val="002538F5"/>
    <w:rsid w:val="0025393E"/>
    <w:rsid w:val="00253B32"/>
    <w:rsid w:val="00253BA5"/>
    <w:rsid w:val="00253BB7"/>
    <w:rsid w:val="00253C14"/>
    <w:rsid w:val="00253E38"/>
    <w:rsid w:val="00253EB9"/>
    <w:rsid w:val="00254026"/>
    <w:rsid w:val="002541F2"/>
    <w:rsid w:val="002545F5"/>
    <w:rsid w:val="00254669"/>
    <w:rsid w:val="00254785"/>
    <w:rsid w:val="002547FA"/>
    <w:rsid w:val="00254DE5"/>
    <w:rsid w:val="002552A2"/>
    <w:rsid w:val="002552FB"/>
    <w:rsid w:val="00255375"/>
    <w:rsid w:val="002555F0"/>
    <w:rsid w:val="00255605"/>
    <w:rsid w:val="0025598F"/>
    <w:rsid w:val="002559ED"/>
    <w:rsid w:val="00255B60"/>
    <w:rsid w:val="00255B68"/>
    <w:rsid w:val="00255D7E"/>
    <w:rsid w:val="00255F13"/>
    <w:rsid w:val="00255F15"/>
    <w:rsid w:val="00255F69"/>
    <w:rsid w:val="00255FCB"/>
    <w:rsid w:val="002565F8"/>
    <w:rsid w:val="00256646"/>
    <w:rsid w:val="002568BC"/>
    <w:rsid w:val="00256B02"/>
    <w:rsid w:val="00256DE1"/>
    <w:rsid w:val="002571A3"/>
    <w:rsid w:val="002571D8"/>
    <w:rsid w:val="00257236"/>
    <w:rsid w:val="0025730C"/>
    <w:rsid w:val="002574EB"/>
    <w:rsid w:val="00257545"/>
    <w:rsid w:val="002575D3"/>
    <w:rsid w:val="00257629"/>
    <w:rsid w:val="00257654"/>
    <w:rsid w:val="0025767D"/>
    <w:rsid w:val="0025787B"/>
    <w:rsid w:val="0025792D"/>
    <w:rsid w:val="0026001A"/>
    <w:rsid w:val="0026020D"/>
    <w:rsid w:val="0026038F"/>
    <w:rsid w:val="00260526"/>
    <w:rsid w:val="002609A8"/>
    <w:rsid w:val="00260F99"/>
    <w:rsid w:val="00260FBA"/>
    <w:rsid w:val="0026109F"/>
    <w:rsid w:val="00261256"/>
    <w:rsid w:val="00261326"/>
    <w:rsid w:val="00261349"/>
    <w:rsid w:val="002615EC"/>
    <w:rsid w:val="00261817"/>
    <w:rsid w:val="0026186A"/>
    <w:rsid w:val="00261A0A"/>
    <w:rsid w:val="00261EC9"/>
    <w:rsid w:val="0026218C"/>
    <w:rsid w:val="002622D8"/>
    <w:rsid w:val="002623DB"/>
    <w:rsid w:val="00262A58"/>
    <w:rsid w:val="00262C06"/>
    <w:rsid w:val="002633C8"/>
    <w:rsid w:val="0026350B"/>
    <w:rsid w:val="00263586"/>
    <w:rsid w:val="00263671"/>
    <w:rsid w:val="00263699"/>
    <w:rsid w:val="002636E0"/>
    <w:rsid w:val="00263C1E"/>
    <w:rsid w:val="00263D37"/>
    <w:rsid w:val="00263E29"/>
    <w:rsid w:val="00263EA3"/>
    <w:rsid w:val="00263F65"/>
    <w:rsid w:val="00263F95"/>
    <w:rsid w:val="0026411C"/>
    <w:rsid w:val="00264297"/>
    <w:rsid w:val="002644DC"/>
    <w:rsid w:val="002645A2"/>
    <w:rsid w:val="00264701"/>
    <w:rsid w:val="00264A04"/>
    <w:rsid w:val="00264A4B"/>
    <w:rsid w:val="00264B45"/>
    <w:rsid w:val="00264CF9"/>
    <w:rsid w:val="00264D75"/>
    <w:rsid w:val="00264DA4"/>
    <w:rsid w:val="00265012"/>
    <w:rsid w:val="00265096"/>
    <w:rsid w:val="00265121"/>
    <w:rsid w:val="002651F2"/>
    <w:rsid w:val="002654D9"/>
    <w:rsid w:val="002657AA"/>
    <w:rsid w:val="002657EF"/>
    <w:rsid w:val="00265A56"/>
    <w:rsid w:val="00265F1E"/>
    <w:rsid w:val="00266066"/>
    <w:rsid w:val="0026610D"/>
    <w:rsid w:val="0026618F"/>
    <w:rsid w:val="00266299"/>
    <w:rsid w:val="0026630F"/>
    <w:rsid w:val="002663A0"/>
    <w:rsid w:val="002667DE"/>
    <w:rsid w:val="002668F7"/>
    <w:rsid w:val="00266A78"/>
    <w:rsid w:val="00266A8D"/>
    <w:rsid w:val="00266B08"/>
    <w:rsid w:val="00266CC8"/>
    <w:rsid w:val="00266D37"/>
    <w:rsid w:val="00266D72"/>
    <w:rsid w:val="00266E17"/>
    <w:rsid w:val="00267197"/>
    <w:rsid w:val="002671AC"/>
    <w:rsid w:val="002671B8"/>
    <w:rsid w:val="00267338"/>
    <w:rsid w:val="002673FD"/>
    <w:rsid w:val="0026741A"/>
    <w:rsid w:val="002675E2"/>
    <w:rsid w:val="002677EC"/>
    <w:rsid w:val="00267960"/>
    <w:rsid w:val="002679C4"/>
    <w:rsid w:val="00267A01"/>
    <w:rsid w:val="00267BE3"/>
    <w:rsid w:val="00267C55"/>
    <w:rsid w:val="00267DFA"/>
    <w:rsid w:val="00267F95"/>
    <w:rsid w:val="00270301"/>
    <w:rsid w:val="00270418"/>
    <w:rsid w:val="00270454"/>
    <w:rsid w:val="00270663"/>
    <w:rsid w:val="00270781"/>
    <w:rsid w:val="00270820"/>
    <w:rsid w:val="002709A7"/>
    <w:rsid w:val="00270C81"/>
    <w:rsid w:val="00270CA7"/>
    <w:rsid w:val="00270EB7"/>
    <w:rsid w:val="00270F05"/>
    <w:rsid w:val="002710F7"/>
    <w:rsid w:val="0027113F"/>
    <w:rsid w:val="002712FF"/>
    <w:rsid w:val="002715F0"/>
    <w:rsid w:val="002717A4"/>
    <w:rsid w:val="002718B3"/>
    <w:rsid w:val="00271948"/>
    <w:rsid w:val="002719AF"/>
    <w:rsid w:val="00271A16"/>
    <w:rsid w:val="0027212B"/>
    <w:rsid w:val="0027221B"/>
    <w:rsid w:val="00272431"/>
    <w:rsid w:val="002724DF"/>
    <w:rsid w:val="00272A86"/>
    <w:rsid w:val="00272EB5"/>
    <w:rsid w:val="00272F02"/>
    <w:rsid w:val="002730CA"/>
    <w:rsid w:val="002730DE"/>
    <w:rsid w:val="002731D7"/>
    <w:rsid w:val="0027344C"/>
    <w:rsid w:val="00273691"/>
    <w:rsid w:val="002736DB"/>
    <w:rsid w:val="002738A9"/>
    <w:rsid w:val="00273B58"/>
    <w:rsid w:val="00273D90"/>
    <w:rsid w:val="00273EE9"/>
    <w:rsid w:val="00273F92"/>
    <w:rsid w:val="00273FCA"/>
    <w:rsid w:val="00274097"/>
    <w:rsid w:val="0027413B"/>
    <w:rsid w:val="002743E2"/>
    <w:rsid w:val="00274797"/>
    <w:rsid w:val="0027479D"/>
    <w:rsid w:val="0027483A"/>
    <w:rsid w:val="00274928"/>
    <w:rsid w:val="00274A55"/>
    <w:rsid w:val="00274CAD"/>
    <w:rsid w:val="00274D60"/>
    <w:rsid w:val="00274F3B"/>
    <w:rsid w:val="00275221"/>
    <w:rsid w:val="00275258"/>
    <w:rsid w:val="00275290"/>
    <w:rsid w:val="002753FE"/>
    <w:rsid w:val="00275527"/>
    <w:rsid w:val="002756A8"/>
    <w:rsid w:val="002757BB"/>
    <w:rsid w:val="002758E5"/>
    <w:rsid w:val="00275B33"/>
    <w:rsid w:val="00275F40"/>
    <w:rsid w:val="00276049"/>
    <w:rsid w:val="002765CD"/>
    <w:rsid w:val="00276613"/>
    <w:rsid w:val="002767E6"/>
    <w:rsid w:val="002768B0"/>
    <w:rsid w:val="00276919"/>
    <w:rsid w:val="00276A7C"/>
    <w:rsid w:val="00276AFC"/>
    <w:rsid w:val="00276CB1"/>
    <w:rsid w:val="00276DAA"/>
    <w:rsid w:val="00276DE6"/>
    <w:rsid w:val="0027704B"/>
    <w:rsid w:val="00277431"/>
    <w:rsid w:val="00277672"/>
    <w:rsid w:val="0027778B"/>
    <w:rsid w:val="00277AAD"/>
    <w:rsid w:val="00277C76"/>
    <w:rsid w:val="00277C8A"/>
    <w:rsid w:val="00277DA7"/>
    <w:rsid w:val="00277E3C"/>
    <w:rsid w:val="00277F65"/>
    <w:rsid w:val="002805BF"/>
    <w:rsid w:val="00280676"/>
    <w:rsid w:val="0028082E"/>
    <w:rsid w:val="002808E9"/>
    <w:rsid w:val="00280F69"/>
    <w:rsid w:val="002810A5"/>
    <w:rsid w:val="0028119D"/>
    <w:rsid w:val="002812AB"/>
    <w:rsid w:val="00281326"/>
    <w:rsid w:val="0028185C"/>
    <w:rsid w:val="002818A7"/>
    <w:rsid w:val="002818FE"/>
    <w:rsid w:val="00281978"/>
    <w:rsid w:val="0028198E"/>
    <w:rsid w:val="00281A09"/>
    <w:rsid w:val="00281AF4"/>
    <w:rsid w:val="00281F24"/>
    <w:rsid w:val="00281FFC"/>
    <w:rsid w:val="002820B3"/>
    <w:rsid w:val="0028221C"/>
    <w:rsid w:val="0028225E"/>
    <w:rsid w:val="0028240D"/>
    <w:rsid w:val="0028243C"/>
    <w:rsid w:val="002824A7"/>
    <w:rsid w:val="002827AE"/>
    <w:rsid w:val="002827DB"/>
    <w:rsid w:val="00282BD6"/>
    <w:rsid w:val="00282BF5"/>
    <w:rsid w:val="00282C02"/>
    <w:rsid w:val="00282D74"/>
    <w:rsid w:val="00282EB2"/>
    <w:rsid w:val="00282FEA"/>
    <w:rsid w:val="002832A0"/>
    <w:rsid w:val="002834CA"/>
    <w:rsid w:val="0028353A"/>
    <w:rsid w:val="00283688"/>
    <w:rsid w:val="0028386B"/>
    <w:rsid w:val="00283B84"/>
    <w:rsid w:val="00283BF2"/>
    <w:rsid w:val="00283CA9"/>
    <w:rsid w:val="00283D49"/>
    <w:rsid w:val="00283D6A"/>
    <w:rsid w:val="00283DA4"/>
    <w:rsid w:val="00283DF1"/>
    <w:rsid w:val="00284099"/>
    <w:rsid w:val="0028435B"/>
    <w:rsid w:val="002847D0"/>
    <w:rsid w:val="00284B27"/>
    <w:rsid w:val="00284DBC"/>
    <w:rsid w:val="00285138"/>
    <w:rsid w:val="0028522D"/>
    <w:rsid w:val="002852B0"/>
    <w:rsid w:val="0028554F"/>
    <w:rsid w:val="002856C4"/>
    <w:rsid w:val="00285719"/>
    <w:rsid w:val="002859D0"/>
    <w:rsid w:val="00285A30"/>
    <w:rsid w:val="00285A5C"/>
    <w:rsid w:val="00285DA0"/>
    <w:rsid w:val="00285E2C"/>
    <w:rsid w:val="00285E84"/>
    <w:rsid w:val="00285F36"/>
    <w:rsid w:val="00285F63"/>
    <w:rsid w:val="002860DA"/>
    <w:rsid w:val="002860F4"/>
    <w:rsid w:val="0028616F"/>
    <w:rsid w:val="0028626F"/>
    <w:rsid w:val="00286368"/>
    <w:rsid w:val="00286698"/>
    <w:rsid w:val="00286996"/>
    <w:rsid w:val="00286A6B"/>
    <w:rsid w:val="00286F5D"/>
    <w:rsid w:val="00287028"/>
    <w:rsid w:val="0028722D"/>
    <w:rsid w:val="00287288"/>
    <w:rsid w:val="002873C5"/>
    <w:rsid w:val="00287507"/>
    <w:rsid w:val="00287667"/>
    <w:rsid w:val="00287790"/>
    <w:rsid w:val="0028780B"/>
    <w:rsid w:val="002878AE"/>
    <w:rsid w:val="002878D4"/>
    <w:rsid w:val="002878E1"/>
    <w:rsid w:val="002879BC"/>
    <w:rsid w:val="00287B81"/>
    <w:rsid w:val="00287BB1"/>
    <w:rsid w:val="00287CFE"/>
    <w:rsid w:val="00287D64"/>
    <w:rsid w:val="002900B7"/>
    <w:rsid w:val="00290269"/>
    <w:rsid w:val="002906E3"/>
    <w:rsid w:val="0029073C"/>
    <w:rsid w:val="002908D5"/>
    <w:rsid w:val="002908EF"/>
    <w:rsid w:val="00290C76"/>
    <w:rsid w:val="00290CAA"/>
    <w:rsid w:val="00290D15"/>
    <w:rsid w:val="00290DD9"/>
    <w:rsid w:val="00290E73"/>
    <w:rsid w:val="00290EBD"/>
    <w:rsid w:val="00291238"/>
    <w:rsid w:val="00291337"/>
    <w:rsid w:val="002914DE"/>
    <w:rsid w:val="0029155A"/>
    <w:rsid w:val="002915E0"/>
    <w:rsid w:val="002916A5"/>
    <w:rsid w:val="00291894"/>
    <w:rsid w:val="00291968"/>
    <w:rsid w:val="00291D01"/>
    <w:rsid w:val="00291F3B"/>
    <w:rsid w:val="00291FF4"/>
    <w:rsid w:val="00291FFA"/>
    <w:rsid w:val="00292064"/>
    <w:rsid w:val="00292232"/>
    <w:rsid w:val="00292289"/>
    <w:rsid w:val="002923C0"/>
    <w:rsid w:val="00292460"/>
    <w:rsid w:val="002924DE"/>
    <w:rsid w:val="002926C0"/>
    <w:rsid w:val="00292745"/>
    <w:rsid w:val="0029274E"/>
    <w:rsid w:val="002928C5"/>
    <w:rsid w:val="002929AD"/>
    <w:rsid w:val="00292B20"/>
    <w:rsid w:val="00292B52"/>
    <w:rsid w:val="00292BDD"/>
    <w:rsid w:val="00292C22"/>
    <w:rsid w:val="00292C4E"/>
    <w:rsid w:val="00292EDC"/>
    <w:rsid w:val="0029323A"/>
    <w:rsid w:val="002934D1"/>
    <w:rsid w:val="002934E0"/>
    <w:rsid w:val="0029361D"/>
    <w:rsid w:val="0029391B"/>
    <w:rsid w:val="00293961"/>
    <w:rsid w:val="002939B1"/>
    <w:rsid w:val="00293A22"/>
    <w:rsid w:val="00293D68"/>
    <w:rsid w:val="00293DDA"/>
    <w:rsid w:val="00293F9F"/>
    <w:rsid w:val="00294018"/>
    <w:rsid w:val="0029414D"/>
    <w:rsid w:val="00294496"/>
    <w:rsid w:val="00294498"/>
    <w:rsid w:val="00294582"/>
    <w:rsid w:val="0029459B"/>
    <w:rsid w:val="00294C31"/>
    <w:rsid w:val="00294EB0"/>
    <w:rsid w:val="00294F1C"/>
    <w:rsid w:val="00294F71"/>
    <w:rsid w:val="002952CF"/>
    <w:rsid w:val="0029549E"/>
    <w:rsid w:val="0029549F"/>
    <w:rsid w:val="00295555"/>
    <w:rsid w:val="0029560F"/>
    <w:rsid w:val="002959B5"/>
    <w:rsid w:val="00295ACD"/>
    <w:rsid w:val="00295AD1"/>
    <w:rsid w:val="00295CF0"/>
    <w:rsid w:val="00296144"/>
    <w:rsid w:val="002961ED"/>
    <w:rsid w:val="002962F4"/>
    <w:rsid w:val="0029654D"/>
    <w:rsid w:val="00296B2D"/>
    <w:rsid w:val="00296CAE"/>
    <w:rsid w:val="00296D2A"/>
    <w:rsid w:val="00296F59"/>
    <w:rsid w:val="0029714E"/>
    <w:rsid w:val="00297356"/>
    <w:rsid w:val="00297483"/>
    <w:rsid w:val="002974CA"/>
    <w:rsid w:val="00297796"/>
    <w:rsid w:val="002978B3"/>
    <w:rsid w:val="002979A7"/>
    <w:rsid w:val="00297A25"/>
    <w:rsid w:val="00297A81"/>
    <w:rsid w:val="00297B32"/>
    <w:rsid w:val="00297E63"/>
    <w:rsid w:val="00297EA2"/>
    <w:rsid w:val="002A0040"/>
    <w:rsid w:val="002A01A3"/>
    <w:rsid w:val="002A030F"/>
    <w:rsid w:val="002A0336"/>
    <w:rsid w:val="002A04C2"/>
    <w:rsid w:val="002A0530"/>
    <w:rsid w:val="002A0627"/>
    <w:rsid w:val="002A0754"/>
    <w:rsid w:val="002A0928"/>
    <w:rsid w:val="002A0D71"/>
    <w:rsid w:val="002A0E90"/>
    <w:rsid w:val="002A111D"/>
    <w:rsid w:val="002A1135"/>
    <w:rsid w:val="002A11F9"/>
    <w:rsid w:val="002A1249"/>
    <w:rsid w:val="002A16B7"/>
    <w:rsid w:val="002A18C3"/>
    <w:rsid w:val="002A18EE"/>
    <w:rsid w:val="002A1A59"/>
    <w:rsid w:val="002A1B5D"/>
    <w:rsid w:val="002A1C89"/>
    <w:rsid w:val="002A2172"/>
    <w:rsid w:val="002A249B"/>
    <w:rsid w:val="002A24DC"/>
    <w:rsid w:val="002A25CC"/>
    <w:rsid w:val="002A2729"/>
    <w:rsid w:val="002A2C5A"/>
    <w:rsid w:val="002A2DA1"/>
    <w:rsid w:val="002A2FAF"/>
    <w:rsid w:val="002A30E8"/>
    <w:rsid w:val="002A32F9"/>
    <w:rsid w:val="002A33A1"/>
    <w:rsid w:val="002A342E"/>
    <w:rsid w:val="002A346D"/>
    <w:rsid w:val="002A3673"/>
    <w:rsid w:val="002A36A5"/>
    <w:rsid w:val="002A3799"/>
    <w:rsid w:val="002A384B"/>
    <w:rsid w:val="002A38B9"/>
    <w:rsid w:val="002A38C9"/>
    <w:rsid w:val="002A391D"/>
    <w:rsid w:val="002A3B27"/>
    <w:rsid w:val="002A424B"/>
    <w:rsid w:val="002A4400"/>
    <w:rsid w:val="002A444E"/>
    <w:rsid w:val="002A4510"/>
    <w:rsid w:val="002A49C6"/>
    <w:rsid w:val="002A4A92"/>
    <w:rsid w:val="002A4AB4"/>
    <w:rsid w:val="002A4B37"/>
    <w:rsid w:val="002A4ED6"/>
    <w:rsid w:val="002A5046"/>
    <w:rsid w:val="002A50C4"/>
    <w:rsid w:val="002A5145"/>
    <w:rsid w:val="002A5221"/>
    <w:rsid w:val="002A5294"/>
    <w:rsid w:val="002A5365"/>
    <w:rsid w:val="002A58CA"/>
    <w:rsid w:val="002A5A4B"/>
    <w:rsid w:val="002A5B56"/>
    <w:rsid w:val="002A5BA3"/>
    <w:rsid w:val="002A5C3E"/>
    <w:rsid w:val="002A5EFE"/>
    <w:rsid w:val="002A5F0B"/>
    <w:rsid w:val="002A637F"/>
    <w:rsid w:val="002A6581"/>
    <w:rsid w:val="002A6C19"/>
    <w:rsid w:val="002A6CBB"/>
    <w:rsid w:val="002A6DE7"/>
    <w:rsid w:val="002A70E5"/>
    <w:rsid w:val="002A7189"/>
    <w:rsid w:val="002A726E"/>
    <w:rsid w:val="002A72F3"/>
    <w:rsid w:val="002A73C1"/>
    <w:rsid w:val="002A7403"/>
    <w:rsid w:val="002A743C"/>
    <w:rsid w:val="002A75BD"/>
    <w:rsid w:val="002A763C"/>
    <w:rsid w:val="002A7828"/>
    <w:rsid w:val="002A7974"/>
    <w:rsid w:val="002A7DF9"/>
    <w:rsid w:val="002B0006"/>
    <w:rsid w:val="002B0127"/>
    <w:rsid w:val="002B029F"/>
    <w:rsid w:val="002B0506"/>
    <w:rsid w:val="002B05B2"/>
    <w:rsid w:val="002B090A"/>
    <w:rsid w:val="002B09D8"/>
    <w:rsid w:val="002B0C69"/>
    <w:rsid w:val="002B0CCB"/>
    <w:rsid w:val="002B0E46"/>
    <w:rsid w:val="002B0E7A"/>
    <w:rsid w:val="002B0EC9"/>
    <w:rsid w:val="002B1013"/>
    <w:rsid w:val="002B1284"/>
    <w:rsid w:val="002B155B"/>
    <w:rsid w:val="002B1585"/>
    <w:rsid w:val="002B1659"/>
    <w:rsid w:val="002B1812"/>
    <w:rsid w:val="002B19D2"/>
    <w:rsid w:val="002B1C79"/>
    <w:rsid w:val="002B1D98"/>
    <w:rsid w:val="002B1F5E"/>
    <w:rsid w:val="002B1FC7"/>
    <w:rsid w:val="002B2023"/>
    <w:rsid w:val="002B213B"/>
    <w:rsid w:val="002B23D1"/>
    <w:rsid w:val="002B23E4"/>
    <w:rsid w:val="002B2488"/>
    <w:rsid w:val="002B24DB"/>
    <w:rsid w:val="002B2761"/>
    <w:rsid w:val="002B295D"/>
    <w:rsid w:val="002B29E8"/>
    <w:rsid w:val="002B2A4B"/>
    <w:rsid w:val="002B2B2A"/>
    <w:rsid w:val="002B2B30"/>
    <w:rsid w:val="002B2E0E"/>
    <w:rsid w:val="002B30B9"/>
    <w:rsid w:val="002B3138"/>
    <w:rsid w:val="002B31F8"/>
    <w:rsid w:val="002B321B"/>
    <w:rsid w:val="002B33B7"/>
    <w:rsid w:val="002B359A"/>
    <w:rsid w:val="002B3784"/>
    <w:rsid w:val="002B3818"/>
    <w:rsid w:val="002B38BE"/>
    <w:rsid w:val="002B397F"/>
    <w:rsid w:val="002B3C54"/>
    <w:rsid w:val="002B3FF5"/>
    <w:rsid w:val="002B44EB"/>
    <w:rsid w:val="002B4587"/>
    <w:rsid w:val="002B468B"/>
    <w:rsid w:val="002B4797"/>
    <w:rsid w:val="002B483B"/>
    <w:rsid w:val="002B487E"/>
    <w:rsid w:val="002B4941"/>
    <w:rsid w:val="002B4AB5"/>
    <w:rsid w:val="002B4ABA"/>
    <w:rsid w:val="002B4BB5"/>
    <w:rsid w:val="002B4C7B"/>
    <w:rsid w:val="002B4DF6"/>
    <w:rsid w:val="002B5003"/>
    <w:rsid w:val="002B5146"/>
    <w:rsid w:val="002B5186"/>
    <w:rsid w:val="002B526B"/>
    <w:rsid w:val="002B55ED"/>
    <w:rsid w:val="002B5A69"/>
    <w:rsid w:val="002B5AF3"/>
    <w:rsid w:val="002B5B8F"/>
    <w:rsid w:val="002B5D2D"/>
    <w:rsid w:val="002B5E80"/>
    <w:rsid w:val="002B615B"/>
    <w:rsid w:val="002B6450"/>
    <w:rsid w:val="002B64EC"/>
    <w:rsid w:val="002B6A0B"/>
    <w:rsid w:val="002B6A2B"/>
    <w:rsid w:val="002B6F17"/>
    <w:rsid w:val="002B6FAD"/>
    <w:rsid w:val="002B737E"/>
    <w:rsid w:val="002B7803"/>
    <w:rsid w:val="002B780A"/>
    <w:rsid w:val="002B798B"/>
    <w:rsid w:val="002B7B7D"/>
    <w:rsid w:val="002B7E40"/>
    <w:rsid w:val="002B7E72"/>
    <w:rsid w:val="002B7FA5"/>
    <w:rsid w:val="002B7FDF"/>
    <w:rsid w:val="002C019A"/>
    <w:rsid w:val="002C0243"/>
    <w:rsid w:val="002C035E"/>
    <w:rsid w:val="002C051C"/>
    <w:rsid w:val="002C0520"/>
    <w:rsid w:val="002C0738"/>
    <w:rsid w:val="002C080B"/>
    <w:rsid w:val="002C0860"/>
    <w:rsid w:val="002C0B87"/>
    <w:rsid w:val="002C0C0C"/>
    <w:rsid w:val="002C10AA"/>
    <w:rsid w:val="002C1131"/>
    <w:rsid w:val="002C1259"/>
    <w:rsid w:val="002C129B"/>
    <w:rsid w:val="002C1585"/>
    <w:rsid w:val="002C17D3"/>
    <w:rsid w:val="002C18F3"/>
    <w:rsid w:val="002C1977"/>
    <w:rsid w:val="002C1A74"/>
    <w:rsid w:val="002C1B97"/>
    <w:rsid w:val="002C222A"/>
    <w:rsid w:val="002C233B"/>
    <w:rsid w:val="002C2355"/>
    <w:rsid w:val="002C252F"/>
    <w:rsid w:val="002C2652"/>
    <w:rsid w:val="002C275A"/>
    <w:rsid w:val="002C298E"/>
    <w:rsid w:val="002C2993"/>
    <w:rsid w:val="002C299E"/>
    <w:rsid w:val="002C2B0E"/>
    <w:rsid w:val="002C2BFF"/>
    <w:rsid w:val="002C2D81"/>
    <w:rsid w:val="002C31A9"/>
    <w:rsid w:val="002C320F"/>
    <w:rsid w:val="002C3246"/>
    <w:rsid w:val="002C3400"/>
    <w:rsid w:val="002C340D"/>
    <w:rsid w:val="002C34D5"/>
    <w:rsid w:val="002C3534"/>
    <w:rsid w:val="002C3594"/>
    <w:rsid w:val="002C37E3"/>
    <w:rsid w:val="002C38A4"/>
    <w:rsid w:val="002C3A00"/>
    <w:rsid w:val="002C3AA8"/>
    <w:rsid w:val="002C3CAC"/>
    <w:rsid w:val="002C3CDC"/>
    <w:rsid w:val="002C3DC5"/>
    <w:rsid w:val="002C3EC5"/>
    <w:rsid w:val="002C3F43"/>
    <w:rsid w:val="002C41DD"/>
    <w:rsid w:val="002C4252"/>
    <w:rsid w:val="002C4446"/>
    <w:rsid w:val="002C49AF"/>
    <w:rsid w:val="002C4F2F"/>
    <w:rsid w:val="002C51DF"/>
    <w:rsid w:val="002C5224"/>
    <w:rsid w:val="002C5476"/>
    <w:rsid w:val="002C54D2"/>
    <w:rsid w:val="002C54F6"/>
    <w:rsid w:val="002C5555"/>
    <w:rsid w:val="002C55DA"/>
    <w:rsid w:val="002C5612"/>
    <w:rsid w:val="002C59C4"/>
    <w:rsid w:val="002C5A97"/>
    <w:rsid w:val="002C5AEB"/>
    <w:rsid w:val="002C5BC1"/>
    <w:rsid w:val="002C5F8E"/>
    <w:rsid w:val="002C6424"/>
    <w:rsid w:val="002C648C"/>
    <w:rsid w:val="002C64C4"/>
    <w:rsid w:val="002C6578"/>
    <w:rsid w:val="002C65BC"/>
    <w:rsid w:val="002C6737"/>
    <w:rsid w:val="002C68AF"/>
    <w:rsid w:val="002C691D"/>
    <w:rsid w:val="002C6946"/>
    <w:rsid w:val="002C6A93"/>
    <w:rsid w:val="002C6BB1"/>
    <w:rsid w:val="002C6C3B"/>
    <w:rsid w:val="002C6CCF"/>
    <w:rsid w:val="002C6CD8"/>
    <w:rsid w:val="002C6CFB"/>
    <w:rsid w:val="002C7165"/>
    <w:rsid w:val="002C722B"/>
    <w:rsid w:val="002C72CE"/>
    <w:rsid w:val="002C738D"/>
    <w:rsid w:val="002C759B"/>
    <w:rsid w:val="002C7999"/>
    <w:rsid w:val="002C7B09"/>
    <w:rsid w:val="002C7C20"/>
    <w:rsid w:val="002C7DAC"/>
    <w:rsid w:val="002C7DF7"/>
    <w:rsid w:val="002C7E3D"/>
    <w:rsid w:val="002D022E"/>
    <w:rsid w:val="002D0520"/>
    <w:rsid w:val="002D06B5"/>
    <w:rsid w:val="002D07D5"/>
    <w:rsid w:val="002D07DE"/>
    <w:rsid w:val="002D0819"/>
    <w:rsid w:val="002D08D5"/>
    <w:rsid w:val="002D094E"/>
    <w:rsid w:val="002D0A02"/>
    <w:rsid w:val="002D0C28"/>
    <w:rsid w:val="002D0DCF"/>
    <w:rsid w:val="002D106A"/>
    <w:rsid w:val="002D11EF"/>
    <w:rsid w:val="002D11F3"/>
    <w:rsid w:val="002D14C7"/>
    <w:rsid w:val="002D1590"/>
    <w:rsid w:val="002D16F1"/>
    <w:rsid w:val="002D1E85"/>
    <w:rsid w:val="002D1FEB"/>
    <w:rsid w:val="002D2218"/>
    <w:rsid w:val="002D2414"/>
    <w:rsid w:val="002D2932"/>
    <w:rsid w:val="002D2975"/>
    <w:rsid w:val="002D2A92"/>
    <w:rsid w:val="002D2C1E"/>
    <w:rsid w:val="002D2CD1"/>
    <w:rsid w:val="002D2E24"/>
    <w:rsid w:val="002D2F2D"/>
    <w:rsid w:val="002D2F9D"/>
    <w:rsid w:val="002D2FEF"/>
    <w:rsid w:val="002D30AB"/>
    <w:rsid w:val="002D3136"/>
    <w:rsid w:val="002D32FA"/>
    <w:rsid w:val="002D3301"/>
    <w:rsid w:val="002D332D"/>
    <w:rsid w:val="002D3633"/>
    <w:rsid w:val="002D3711"/>
    <w:rsid w:val="002D3A4D"/>
    <w:rsid w:val="002D3C95"/>
    <w:rsid w:val="002D3CF6"/>
    <w:rsid w:val="002D3EA4"/>
    <w:rsid w:val="002D3F54"/>
    <w:rsid w:val="002D3F6F"/>
    <w:rsid w:val="002D3FEC"/>
    <w:rsid w:val="002D40FC"/>
    <w:rsid w:val="002D4120"/>
    <w:rsid w:val="002D4171"/>
    <w:rsid w:val="002D4307"/>
    <w:rsid w:val="002D4361"/>
    <w:rsid w:val="002D4374"/>
    <w:rsid w:val="002D4450"/>
    <w:rsid w:val="002D450D"/>
    <w:rsid w:val="002D4554"/>
    <w:rsid w:val="002D46AA"/>
    <w:rsid w:val="002D4733"/>
    <w:rsid w:val="002D4758"/>
    <w:rsid w:val="002D47BA"/>
    <w:rsid w:val="002D494A"/>
    <w:rsid w:val="002D4C0A"/>
    <w:rsid w:val="002D507E"/>
    <w:rsid w:val="002D50DC"/>
    <w:rsid w:val="002D5325"/>
    <w:rsid w:val="002D533D"/>
    <w:rsid w:val="002D5402"/>
    <w:rsid w:val="002D552B"/>
    <w:rsid w:val="002D55E9"/>
    <w:rsid w:val="002D55ED"/>
    <w:rsid w:val="002D5635"/>
    <w:rsid w:val="002D5843"/>
    <w:rsid w:val="002D5AB5"/>
    <w:rsid w:val="002D5B46"/>
    <w:rsid w:val="002D5D70"/>
    <w:rsid w:val="002D5F34"/>
    <w:rsid w:val="002D62EB"/>
    <w:rsid w:val="002D6396"/>
    <w:rsid w:val="002D6847"/>
    <w:rsid w:val="002D6883"/>
    <w:rsid w:val="002D6958"/>
    <w:rsid w:val="002D6BA6"/>
    <w:rsid w:val="002D6C76"/>
    <w:rsid w:val="002D7405"/>
    <w:rsid w:val="002D75CE"/>
    <w:rsid w:val="002D77ED"/>
    <w:rsid w:val="002D7B97"/>
    <w:rsid w:val="002D7CA2"/>
    <w:rsid w:val="002D7CE5"/>
    <w:rsid w:val="002D7D64"/>
    <w:rsid w:val="002D7DBB"/>
    <w:rsid w:val="002D7E53"/>
    <w:rsid w:val="002D7EEE"/>
    <w:rsid w:val="002D7FE6"/>
    <w:rsid w:val="002E00DA"/>
    <w:rsid w:val="002E0145"/>
    <w:rsid w:val="002E0436"/>
    <w:rsid w:val="002E0697"/>
    <w:rsid w:val="002E08F6"/>
    <w:rsid w:val="002E0C96"/>
    <w:rsid w:val="002E0D4C"/>
    <w:rsid w:val="002E0DDE"/>
    <w:rsid w:val="002E1016"/>
    <w:rsid w:val="002E1184"/>
    <w:rsid w:val="002E1695"/>
    <w:rsid w:val="002E16C9"/>
    <w:rsid w:val="002E1767"/>
    <w:rsid w:val="002E1CCB"/>
    <w:rsid w:val="002E1D37"/>
    <w:rsid w:val="002E2233"/>
    <w:rsid w:val="002E24E3"/>
    <w:rsid w:val="002E2692"/>
    <w:rsid w:val="002E27C5"/>
    <w:rsid w:val="002E2840"/>
    <w:rsid w:val="002E28B9"/>
    <w:rsid w:val="002E2A44"/>
    <w:rsid w:val="002E2A77"/>
    <w:rsid w:val="002E2B01"/>
    <w:rsid w:val="002E2B37"/>
    <w:rsid w:val="002E2BD7"/>
    <w:rsid w:val="002E2E13"/>
    <w:rsid w:val="002E2E77"/>
    <w:rsid w:val="002E3149"/>
    <w:rsid w:val="002E34F1"/>
    <w:rsid w:val="002E3511"/>
    <w:rsid w:val="002E3696"/>
    <w:rsid w:val="002E36BE"/>
    <w:rsid w:val="002E39C8"/>
    <w:rsid w:val="002E39FC"/>
    <w:rsid w:val="002E3AE6"/>
    <w:rsid w:val="002E3AFC"/>
    <w:rsid w:val="002E3C43"/>
    <w:rsid w:val="002E3CE0"/>
    <w:rsid w:val="002E3CF0"/>
    <w:rsid w:val="002E3F8C"/>
    <w:rsid w:val="002E4167"/>
    <w:rsid w:val="002E4276"/>
    <w:rsid w:val="002E42E3"/>
    <w:rsid w:val="002E42EB"/>
    <w:rsid w:val="002E42F3"/>
    <w:rsid w:val="002E4355"/>
    <w:rsid w:val="002E43D4"/>
    <w:rsid w:val="002E43E6"/>
    <w:rsid w:val="002E4434"/>
    <w:rsid w:val="002E45B3"/>
    <w:rsid w:val="002E48F1"/>
    <w:rsid w:val="002E49DC"/>
    <w:rsid w:val="002E4B1D"/>
    <w:rsid w:val="002E4C05"/>
    <w:rsid w:val="002E4EF2"/>
    <w:rsid w:val="002E4FC8"/>
    <w:rsid w:val="002E5166"/>
    <w:rsid w:val="002E5524"/>
    <w:rsid w:val="002E557D"/>
    <w:rsid w:val="002E55CD"/>
    <w:rsid w:val="002E5680"/>
    <w:rsid w:val="002E5726"/>
    <w:rsid w:val="002E584B"/>
    <w:rsid w:val="002E5937"/>
    <w:rsid w:val="002E595D"/>
    <w:rsid w:val="002E5B75"/>
    <w:rsid w:val="002E5C8F"/>
    <w:rsid w:val="002E5D02"/>
    <w:rsid w:val="002E5E6C"/>
    <w:rsid w:val="002E5E98"/>
    <w:rsid w:val="002E6057"/>
    <w:rsid w:val="002E6121"/>
    <w:rsid w:val="002E631A"/>
    <w:rsid w:val="002E644F"/>
    <w:rsid w:val="002E6526"/>
    <w:rsid w:val="002E688F"/>
    <w:rsid w:val="002E696D"/>
    <w:rsid w:val="002E6CF9"/>
    <w:rsid w:val="002E6EC1"/>
    <w:rsid w:val="002E6FE2"/>
    <w:rsid w:val="002E7664"/>
    <w:rsid w:val="002E7759"/>
    <w:rsid w:val="002E788A"/>
    <w:rsid w:val="002E7CE1"/>
    <w:rsid w:val="002E7D83"/>
    <w:rsid w:val="002E7F7E"/>
    <w:rsid w:val="002F0026"/>
    <w:rsid w:val="002F008F"/>
    <w:rsid w:val="002F0203"/>
    <w:rsid w:val="002F04D7"/>
    <w:rsid w:val="002F04FC"/>
    <w:rsid w:val="002F055E"/>
    <w:rsid w:val="002F07A1"/>
    <w:rsid w:val="002F08B5"/>
    <w:rsid w:val="002F0AA8"/>
    <w:rsid w:val="002F0BA9"/>
    <w:rsid w:val="002F0E49"/>
    <w:rsid w:val="002F0F12"/>
    <w:rsid w:val="002F0F7F"/>
    <w:rsid w:val="002F1113"/>
    <w:rsid w:val="002F11D8"/>
    <w:rsid w:val="002F1235"/>
    <w:rsid w:val="002F124B"/>
    <w:rsid w:val="002F1339"/>
    <w:rsid w:val="002F1370"/>
    <w:rsid w:val="002F13FE"/>
    <w:rsid w:val="002F18AA"/>
    <w:rsid w:val="002F1DAF"/>
    <w:rsid w:val="002F1DE7"/>
    <w:rsid w:val="002F1E1D"/>
    <w:rsid w:val="002F1F60"/>
    <w:rsid w:val="002F211E"/>
    <w:rsid w:val="002F217E"/>
    <w:rsid w:val="002F248E"/>
    <w:rsid w:val="002F24FA"/>
    <w:rsid w:val="002F264F"/>
    <w:rsid w:val="002F26B8"/>
    <w:rsid w:val="002F277A"/>
    <w:rsid w:val="002F2AAA"/>
    <w:rsid w:val="002F2B66"/>
    <w:rsid w:val="002F2CFB"/>
    <w:rsid w:val="002F3017"/>
    <w:rsid w:val="002F3033"/>
    <w:rsid w:val="002F3187"/>
    <w:rsid w:val="002F32A9"/>
    <w:rsid w:val="002F3317"/>
    <w:rsid w:val="002F3625"/>
    <w:rsid w:val="002F3724"/>
    <w:rsid w:val="002F37AE"/>
    <w:rsid w:val="002F381C"/>
    <w:rsid w:val="002F391A"/>
    <w:rsid w:val="002F394D"/>
    <w:rsid w:val="002F3B07"/>
    <w:rsid w:val="002F3B81"/>
    <w:rsid w:val="002F3CAD"/>
    <w:rsid w:val="002F3CEF"/>
    <w:rsid w:val="002F3D71"/>
    <w:rsid w:val="002F3D84"/>
    <w:rsid w:val="002F3F2E"/>
    <w:rsid w:val="002F405F"/>
    <w:rsid w:val="002F416D"/>
    <w:rsid w:val="002F4420"/>
    <w:rsid w:val="002F449C"/>
    <w:rsid w:val="002F4786"/>
    <w:rsid w:val="002F4814"/>
    <w:rsid w:val="002F497A"/>
    <w:rsid w:val="002F4B7E"/>
    <w:rsid w:val="002F4BA2"/>
    <w:rsid w:val="002F4DAB"/>
    <w:rsid w:val="002F4FD6"/>
    <w:rsid w:val="002F5354"/>
    <w:rsid w:val="002F5AAA"/>
    <w:rsid w:val="002F5ADF"/>
    <w:rsid w:val="002F5C6A"/>
    <w:rsid w:val="002F5D1E"/>
    <w:rsid w:val="002F5EBE"/>
    <w:rsid w:val="002F5F4E"/>
    <w:rsid w:val="002F60A5"/>
    <w:rsid w:val="002F624F"/>
    <w:rsid w:val="002F62A2"/>
    <w:rsid w:val="002F62DA"/>
    <w:rsid w:val="002F64D1"/>
    <w:rsid w:val="002F66E7"/>
    <w:rsid w:val="002F686C"/>
    <w:rsid w:val="002F6919"/>
    <w:rsid w:val="002F6B2C"/>
    <w:rsid w:val="002F6B9A"/>
    <w:rsid w:val="002F6CAF"/>
    <w:rsid w:val="002F6E41"/>
    <w:rsid w:val="002F6EB4"/>
    <w:rsid w:val="002F6EBD"/>
    <w:rsid w:val="002F6FB0"/>
    <w:rsid w:val="002F759F"/>
    <w:rsid w:val="002F75D4"/>
    <w:rsid w:val="002F7B98"/>
    <w:rsid w:val="002F7DB9"/>
    <w:rsid w:val="002F7E00"/>
    <w:rsid w:val="002F7F09"/>
    <w:rsid w:val="003000D2"/>
    <w:rsid w:val="00300112"/>
    <w:rsid w:val="00300183"/>
    <w:rsid w:val="00300295"/>
    <w:rsid w:val="00300362"/>
    <w:rsid w:val="00300451"/>
    <w:rsid w:val="003005C3"/>
    <w:rsid w:val="00300630"/>
    <w:rsid w:val="003006BD"/>
    <w:rsid w:val="00300D39"/>
    <w:rsid w:val="00300F20"/>
    <w:rsid w:val="00301071"/>
    <w:rsid w:val="00301210"/>
    <w:rsid w:val="0030172E"/>
    <w:rsid w:val="003017B5"/>
    <w:rsid w:val="003017D0"/>
    <w:rsid w:val="00301B58"/>
    <w:rsid w:val="00301CCC"/>
    <w:rsid w:val="00301E35"/>
    <w:rsid w:val="00302124"/>
    <w:rsid w:val="0030254C"/>
    <w:rsid w:val="00302649"/>
    <w:rsid w:val="003026E3"/>
    <w:rsid w:val="00302767"/>
    <w:rsid w:val="00302A28"/>
    <w:rsid w:val="00302B69"/>
    <w:rsid w:val="00302C22"/>
    <w:rsid w:val="00302CEE"/>
    <w:rsid w:val="00302D67"/>
    <w:rsid w:val="00302EE5"/>
    <w:rsid w:val="00302F7D"/>
    <w:rsid w:val="003032A7"/>
    <w:rsid w:val="0030342C"/>
    <w:rsid w:val="00303463"/>
    <w:rsid w:val="0030369E"/>
    <w:rsid w:val="0030386D"/>
    <w:rsid w:val="003039F5"/>
    <w:rsid w:val="00303D96"/>
    <w:rsid w:val="00303DD5"/>
    <w:rsid w:val="003043DF"/>
    <w:rsid w:val="00304481"/>
    <w:rsid w:val="00304652"/>
    <w:rsid w:val="00304678"/>
    <w:rsid w:val="00304740"/>
    <w:rsid w:val="00304772"/>
    <w:rsid w:val="003047BD"/>
    <w:rsid w:val="003047E6"/>
    <w:rsid w:val="00304873"/>
    <w:rsid w:val="00304987"/>
    <w:rsid w:val="003049B8"/>
    <w:rsid w:val="003049E5"/>
    <w:rsid w:val="00304ADE"/>
    <w:rsid w:val="00304AE8"/>
    <w:rsid w:val="00304C60"/>
    <w:rsid w:val="00304D8F"/>
    <w:rsid w:val="00304E04"/>
    <w:rsid w:val="003050A9"/>
    <w:rsid w:val="003051EC"/>
    <w:rsid w:val="00305315"/>
    <w:rsid w:val="00305387"/>
    <w:rsid w:val="003053D2"/>
    <w:rsid w:val="0030541B"/>
    <w:rsid w:val="00305B85"/>
    <w:rsid w:val="00305B8F"/>
    <w:rsid w:val="00305D5F"/>
    <w:rsid w:val="00305DB4"/>
    <w:rsid w:val="00305E6D"/>
    <w:rsid w:val="00306063"/>
    <w:rsid w:val="00306066"/>
    <w:rsid w:val="003061E9"/>
    <w:rsid w:val="00306272"/>
    <w:rsid w:val="003064AB"/>
    <w:rsid w:val="00306915"/>
    <w:rsid w:val="00306BC5"/>
    <w:rsid w:val="00306CE8"/>
    <w:rsid w:val="00307028"/>
    <w:rsid w:val="003070E8"/>
    <w:rsid w:val="003072A5"/>
    <w:rsid w:val="00307474"/>
    <w:rsid w:val="0030765C"/>
    <w:rsid w:val="00307882"/>
    <w:rsid w:val="00307965"/>
    <w:rsid w:val="00307CCE"/>
    <w:rsid w:val="00307DA4"/>
    <w:rsid w:val="00307E7B"/>
    <w:rsid w:val="00307ED5"/>
    <w:rsid w:val="00310313"/>
    <w:rsid w:val="003105E5"/>
    <w:rsid w:val="0031062B"/>
    <w:rsid w:val="00310685"/>
    <w:rsid w:val="00310795"/>
    <w:rsid w:val="0031083E"/>
    <w:rsid w:val="0031097B"/>
    <w:rsid w:val="00310BED"/>
    <w:rsid w:val="00310D1D"/>
    <w:rsid w:val="00310DBE"/>
    <w:rsid w:val="00310ECD"/>
    <w:rsid w:val="00310EE4"/>
    <w:rsid w:val="0031115B"/>
    <w:rsid w:val="003111CA"/>
    <w:rsid w:val="0031161B"/>
    <w:rsid w:val="00311808"/>
    <w:rsid w:val="003118FA"/>
    <w:rsid w:val="00311B0D"/>
    <w:rsid w:val="00311DCA"/>
    <w:rsid w:val="00311F67"/>
    <w:rsid w:val="003120AE"/>
    <w:rsid w:val="00312284"/>
    <w:rsid w:val="00312486"/>
    <w:rsid w:val="003125FB"/>
    <w:rsid w:val="00312630"/>
    <w:rsid w:val="00312B93"/>
    <w:rsid w:val="00312BC4"/>
    <w:rsid w:val="00313139"/>
    <w:rsid w:val="003131E8"/>
    <w:rsid w:val="003133AD"/>
    <w:rsid w:val="00313525"/>
    <w:rsid w:val="003136E7"/>
    <w:rsid w:val="00313742"/>
    <w:rsid w:val="00313763"/>
    <w:rsid w:val="003138FA"/>
    <w:rsid w:val="0031396A"/>
    <w:rsid w:val="00313AB6"/>
    <w:rsid w:val="00313BF6"/>
    <w:rsid w:val="00313CDC"/>
    <w:rsid w:val="00313EA9"/>
    <w:rsid w:val="00313F64"/>
    <w:rsid w:val="0031418D"/>
    <w:rsid w:val="003144E0"/>
    <w:rsid w:val="00314542"/>
    <w:rsid w:val="0031469C"/>
    <w:rsid w:val="003147C0"/>
    <w:rsid w:val="0031483C"/>
    <w:rsid w:val="00314910"/>
    <w:rsid w:val="00314B66"/>
    <w:rsid w:val="00314D73"/>
    <w:rsid w:val="00314E0A"/>
    <w:rsid w:val="0031509D"/>
    <w:rsid w:val="0031540F"/>
    <w:rsid w:val="00315474"/>
    <w:rsid w:val="0031547D"/>
    <w:rsid w:val="003154F8"/>
    <w:rsid w:val="00315534"/>
    <w:rsid w:val="003155DC"/>
    <w:rsid w:val="00315607"/>
    <w:rsid w:val="003159FC"/>
    <w:rsid w:val="00315C55"/>
    <w:rsid w:val="00315C62"/>
    <w:rsid w:val="00315D0E"/>
    <w:rsid w:val="00315D63"/>
    <w:rsid w:val="00316093"/>
    <w:rsid w:val="00316126"/>
    <w:rsid w:val="0031619D"/>
    <w:rsid w:val="0031620E"/>
    <w:rsid w:val="0031624A"/>
    <w:rsid w:val="00316272"/>
    <w:rsid w:val="00316396"/>
    <w:rsid w:val="003167C4"/>
    <w:rsid w:val="003168A9"/>
    <w:rsid w:val="00316903"/>
    <w:rsid w:val="00316A42"/>
    <w:rsid w:val="00316D99"/>
    <w:rsid w:val="00316FE3"/>
    <w:rsid w:val="00317024"/>
    <w:rsid w:val="00317110"/>
    <w:rsid w:val="00317197"/>
    <w:rsid w:val="003172F8"/>
    <w:rsid w:val="00317478"/>
    <w:rsid w:val="003174A1"/>
    <w:rsid w:val="003174D5"/>
    <w:rsid w:val="003175DD"/>
    <w:rsid w:val="00317656"/>
    <w:rsid w:val="003176BE"/>
    <w:rsid w:val="00317946"/>
    <w:rsid w:val="00317980"/>
    <w:rsid w:val="00317AFA"/>
    <w:rsid w:val="00317B1F"/>
    <w:rsid w:val="00317BED"/>
    <w:rsid w:val="00317F00"/>
    <w:rsid w:val="00317F09"/>
    <w:rsid w:val="00320189"/>
    <w:rsid w:val="00320448"/>
    <w:rsid w:val="0032050F"/>
    <w:rsid w:val="003207B2"/>
    <w:rsid w:val="00320DCF"/>
    <w:rsid w:val="00320F19"/>
    <w:rsid w:val="0032100D"/>
    <w:rsid w:val="003212AD"/>
    <w:rsid w:val="003212C4"/>
    <w:rsid w:val="003215EF"/>
    <w:rsid w:val="0032188E"/>
    <w:rsid w:val="0032194D"/>
    <w:rsid w:val="00321A64"/>
    <w:rsid w:val="00321B57"/>
    <w:rsid w:val="00321BEF"/>
    <w:rsid w:val="00321C3C"/>
    <w:rsid w:val="00321E71"/>
    <w:rsid w:val="00322008"/>
    <w:rsid w:val="003221CD"/>
    <w:rsid w:val="003224E8"/>
    <w:rsid w:val="0032252C"/>
    <w:rsid w:val="00322588"/>
    <w:rsid w:val="00322984"/>
    <w:rsid w:val="00322A81"/>
    <w:rsid w:val="00322AA1"/>
    <w:rsid w:val="00322C18"/>
    <w:rsid w:val="00322C22"/>
    <w:rsid w:val="00322CDF"/>
    <w:rsid w:val="00322D48"/>
    <w:rsid w:val="00322FAD"/>
    <w:rsid w:val="00323325"/>
    <w:rsid w:val="00323335"/>
    <w:rsid w:val="00323357"/>
    <w:rsid w:val="00323430"/>
    <w:rsid w:val="00323451"/>
    <w:rsid w:val="00323616"/>
    <w:rsid w:val="00323741"/>
    <w:rsid w:val="003237F5"/>
    <w:rsid w:val="0032385D"/>
    <w:rsid w:val="003238D5"/>
    <w:rsid w:val="0032398E"/>
    <w:rsid w:val="00323A66"/>
    <w:rsid w:val="00323ACD"/>
    <w:rsid w:val="00323B84"/>
    <w:rsid w:val="00323B94"/>
    <w:rsid w:val="00323CB2"/>
    <w:rsid w:val="00323E24"/>
    <w:rsid w:val="00323F30"/>
    <w:rsid w:val="003240B8"/>
    <w:rsid w:val="00324130"/>
    <w:rsid w:val="00324262"/>
    <w:rsid w:val="00324371"/>
    <w:rsid w:val="00324397"/>
    <w:rsid w:val="00324423"/>
    <w:rsid w:val="0032457C"/>
    <w:rsid w:val="003246B6"/>
    <w:rsid w:val="00324A16"/>
    <w:rsid w:val="00324A9D"/>
    <w:rsid w:val="00324AD9"/>
    <w:rsid w:val="00324B10"/>
    <w:rsid w:val="00324BC0"/>
    <w:rsid w:val="00324EB3"/>
    <w:rsid w:val="00324FF8"/>
    <w:rsid w:val="00324FFE"/>
    <w:rsid w:val="00325024"/>
    <w:rsid w:val="0032541D"/>
    <w:rsid w:val="003255DF"/>
    <w:rsid w:val="00325725"/>
    <w:rsid w:val="00325A78"/>
    <w:rsid w:val="00325BB9"/>
    <w:rsid w:val="00325C26"/>
    <w:rsid w:val="00325ED1"/>
    <w:rsid w:val="0032600C"/>
    <w:rsid w:val="003261D0"/>
    <w:rsid w:val="00326293"/>
    <w:rsid w:val="00326365"/>
    <w:rsid w:val="003263B6"/>
    <w:rsid w:val="003264C2"/>
    <w:rsid w:val="003264C5"/>
    <w:rsid w:val="00326500"/>
    <w:rsid w:val="00326588"/>
    <w:rsid w:val="0032659D"/>
    <w:rsid w:val="00326642"/>
    <w:rsid w:val="00326656"/>
    <w:rsid w:val="00326823"/>
    <w:rsid w:val="00326968"/>
    <w:rsid w:val="00326B02"/>
    <w:rsid w:val="00326C67"/>
    <w:rsid w:val="00326C6C"/>
    <w:rsid w:val="00326EE5"/>
    <w:rsid w:val="00326FDC"/>
    <w:rsid w:val="00327002"/>
    <w:rsid w:val="00327035"/>
    <w:rsid w:val="00327081"/>
    <w:rsid w:val="0032711E"/>
    <w:rsid w:val="003271E8"/>
    <w:rsid w:val="00327396"/>
    <w:rsid w:val="00327724"/>
    <w:rsid w:val="003277CA"/>
    <w:rsid w:val="00327985"/>
    <w:rsid w:val="00327A89"/>
    <w:rsid w:val="00327B87"/>
    <w:rsid w:val="00327F28"/>
    <w:rsid w:val="00327FDE"/>
    <w:rsid w:val="00330097"/>
    <w:rsid w:val="003302A2"/>
    <w:rsid w:val="00330407"/>
    <w:rsid w:val="003304E7"/>
    <w:rsid w:val="0033097F"/>
    <w:rsid w:val="00330CF2"/>
    <w:rsid w:val="00330DB3"/>
    <w:rsid w:val="00330E82"/>
    <w:rsid w:val="00331292"/>
    <w:rsid w:val="003312B3"/>
    <w:rsid w:val="003314EE"/>
    <w:rsid w:val="0033162B"/>
    <w:rsid w:val="00331686"/>
    <w:rsid w:val="0033187E"/>
    <w:rsid w:val="00331E29"/>
    <w:rsid w:val="00331FC8"/>
    <w:rsid w:val="00332011"/>
    <w:rsid w:val="00332063"/>
    <w:rsid w:val="0033265B"/>
    <w:rsid w:val="0033279F"/>
    <w:rsid w:val="00332B7E"/>
    <w:rsid w:val="00332CD8"/>
    <w:rsid w:val="00332D1B"/>
    <w:rsid w:val="00332D44"/>
    <w:rsid w:val="00332D8C"/>
    <w:rsid w:val="00332EE3"/>
    <w:rsid w:val="00332FBD"/>
    <w:rsid w:val="00333020"/>
    <w:rsid w:val="0033328F"/>
    <w:rsid w:val="0033329A"/>
    <w:rsid w:val="003332B3"/>
    <w:rsid w:val="003332F7"/>
    <w:rsid w:val="0033337B"/>
    <w:rsid w:val="003333C1"/>
    <w:rsid w:val="0033343A"/>
    <w:rsid w:val="0033353A"/>
    <w:rsid w:val="00333601"/>
    <w:rsid w:val="00333607"/>
    <w:rsid w:val="00333714"/>
    <w:rsid w:val="00333AB1"/>
    <w:rsid w:val="00333B1F"/>
    <w:rsid w:val="00333CEB"/>
    <w:rsid w:val="00333DF6"/>
    <w:rsid w:val="003341A8"/>
    <w:rsid w:val="00334259"/>
    <w:rsid w:val="0033436E"/>
    <w:rsid w:val="0033445D"/>
    <w:rsid w:val="00334793"/>
    <w:rsid w:val="00334848"/>
    <w:rsid w:val="0033484C"/>
    <w:rsid w:val="003348C0"/>
    <w:rsid w:val="00334931"/>
    <w:rsid w:val="00334D1C"/>
    <w:rsid w:val="00334F1F"/>
    <w:rsid w:val="00335314"/>
    <w:rsid w:val="003353DF"/>
    <w:rsid w:val="0033578D"/>
    <w:rsid w:val="003358B4"/>
    <w:rsid w:val="00335AD1"/>
    <w:rsid w:val="00335C45"/>
    <w:rsid w:val="00335CD3"/>
    <w:rsid w:val="00335CF7"/>
    <w:rsid w:val="00335EE0"/>
    <w:rsid w:val="00335FB6"/>
    <w:rsid w:val="00336283"/>
    <w:rsid w:val="00336420"/>
    <w:rsid w:val="0033644F"/>
    <w:rsid w:val="003364E8"/>
    <w:rsid w:val="003365B4"/>
    <w:rsid w:val="00336702"/>
    <w:rsid w:val="00336A4A"/>
    <w:rsid w:val="00336ED7"/>
    <w:rsid w:val="00336EDF"/>
    <w:rsid w:val="00336EE5"/>
    <w:rsid w:val="00336F55"/>
    <w:rsid w:val="0033718F"/>
    <w:rsid w:val="003372D8"/>
    <w:rsid w:val="003375D0"/>
    <w:rsid w:val="003375D6"/>
    <w:rsid w:val="003375E6"/>
    <w:rsid w:val="003376A1"/>
    <w:rsid w:val="003378E8"/>
    <w:rsid w:val="00337934"/>
    <w:rsid w:val="00337AB4"/>
    <w:rsid w:val="00337F4C"/>
    <w:rsid w:val="003402C9"/>
    <w:rsid w:val="0034041A"/>
    <w:rsid w:val="003405BC"/>
    <w:rsid w:val="003407EA"/>
    <w:rsid w:val="0034085B"/>
    <w:rsid w:val="00340987"/>
    <w:rsid w:val="003409A1"/>
    <w:rsid w:val="00340C07"/>
    <w:rsid w:val="00340C8D"/>
    <w:rsid w:val="0034100C"/>
    <w:rsid w:val="0034101D"/>
    <w:rsid w:val="00341058"/>
    <w:rsid w:val="003410FB"/>
    <w:rsid w:val="00341190"/>
    <w:rsid w:val="003411C0"/>
    <w:rsid w:val="00341286"/>
    <w:rsid w:val="0034131F"/>
    <w:rsid w:val="0034133D"/>
    <w:rsid w:val="00341366"/>
    <w:rsid w:val="00341401"/>
    <w:rsid w:val="00341991"/>
    <w:rsid w:val="00341BC8"/>
    <w:rsid w:val="00341F48"/>
    <w:rsid w:val="003425AB"/>
    <w:rsid w:val="003425E0"/>
    <w:rsid w:val="00342627"/>
    <w:rsid w:val="0034268B"/>
    <w:rsid w:val="003427EC"/>
    <w:rsid w:val="0034288C"/>
    <w:rsid w:val="003428E6"/>
    <w:rsid w:val="003429BD"/>
    <w:rsid w:val="00342B0C"/>
    <w:rsid w:val="00342B12"/>
    <w:rsid w:val="00342BCD"/>
    <w:rsid w:val="00342EDB"/>
    <w:rsid w:val="00343156"/>
    <w:rsid w:val="0034321E"/>
    <w:rsid w:val="0034332E"/>
    <w:rsid w:val="003434F9"/>
    <w:rsid w:val="003437B0"/>
    <w:rsid w:val="003438BA"/>
    <w:rsid w:val="00343972"/>
    <w:rsid w:val="00343AA0"/>
    <w:rsid w:val="00343CCB"/>
    <w:rsid w:val="00343D36"/>
    <w:rsid w:val="00343D4F"/>
    <w:rsid w:val="00343DEC"/>
    <w:rsid w:val="00343E5B"/>
    <w:rsid w:val="00343F85"/>
    <w:rsid w:val="0034403F"/>
    <w:rsid w:val="003445E9"/>
    <w:rsid w:val="00344689"/>
    <w:rsid w:val="00344712"/>
    <w:rsid w:val="003447E3"/>
    <w:rsid w:val="00344C5B"/>
    <w:rsid w:val="00344E0D"/>
    <w:rsid w:val="00344E54"/>
    <w:rsid w:val="00344F8B"/>
    <w:rsid w:val="00345022"/>
    <w:rsid w:val="003452B9"/>
    <w:rsid w:val="003456B9"/>
    <w:rsid w:val="00345717"/>
    <w:rsid w:val="00345811"/>
    <w:rsid w:val="00345909"/>
    <w:rsid w:val="00345915"/>
    <w:rsid w:val="00345939"/>
    <w:rsid w:val="003459B8"/>
    <w:rsid w:val="00345A12"/>
    <w:rsid w:val="00345A88"/>
    <w:rsid w:val="00345C6B"/>
    <w:rsid w:val="00346081"/>
    <w:rsid w:val="003460AE"/>
    <w:rsid w:val="00346124"/>
    <w:rsid w:val="0034626B"/>
    <w:rsid w:val="00346505"/>
    <w:rsid w:val="0034652E"/>
    <w:rsid w:val="003466DD"/>
    <w:rsid w:val="00346724"/>
    <w:rsid w:val="003467EE"/>
    <w:rsid w:val="00346863"/>
    <w:rsid w:val="003469FC"/>
    <w:rsid w:val="00346AD2"/>
    <w:rsid w:val="00346BF3"/>
    <w:rsid w:val="00346D15"/>
    <w:rsid w:val="00346D92"/>
    <w:rsid w:val="00346EA2"/>
    <w:rsid w:val="0034705C"/>
    <w:rsid w:val="00347273"/>
    <w:rsid w:val="0034729D"/>
    <w:rsid w:val="0034733B"/>
    <w:rsid w:val="003473B6"/>
    <w:rsid w:val="0034747F"/>
    <w:rsid w:val="00347484"/>
    <w:rsid w:val="00347491"/>
    <w:rsid w:val="00347558"/>
    <w:rsid w:val="003475DC"/>
    <w:rsid w:val="003477C1"/>
    <w:rsid w:val="003477F6"/>
    <w:rsid w:val="003478C8"/>
    <w:rsid w:val="00347917"/>
    <w:rsid w:val="00347A14"/>
    <w:rsid w:val="00347AFD"/>
    <w:rsid w:val="00347CE9"/>
    <w:rsid w:val="00347D51"/>
    <w:rsid w:val="00347E91"/>
    <w:rsid w:val="00347F34"/>
    <w:rsid w:val="00350058"/>
    <w:rsid w:val="00350310"/>
    <w:rsid w:val="0035049C"/>
    <w:rsid w:val="00350BEC"/>
    <w:rsid w:val="00350CB3"/>
    <w:rsid w:val="00350D5E"/>
    <w:rsid w:val="00350E27"/>
    <w:rsid w:val="00350F80"/>
    <w:rsid w:val="00350F83"/>
    <w:rsid w:val="003510A5"/>
    <w:rsid w:val="003510AC"/>
    <w:rsid w:val="003510E7"/>
    <w:rsid w:val="003511B6"/>
    <w:rsid w:val="00351371"/>
    <w:rsid w:val="003514FE"/>
    <w:rsid w:val="00351653"/>
    <w:rsid w:val="00351770"/>
    <w:rsid w:val="003519D7"/>
    <w:rsid w:val="00351A19"/>
    <w:rsid w:val="00351BFF"/>
    <w:rsid w:val="00351C50"/>
    <w:rsid w:val="00351FF3"/>
    <w:rsid w:val="0035205A"/>
    <w:rsid w:val="003520E5"/>
    <w:rsid w:val="00352251"/>
    <w:rsid w:val="00352506"/>
    <w:rsid w:val="003526B4"/>
    <w:rsid w:val="003527BA"/>
    <w:rsid w:val="003527BF"/>
    <w:rsid w:val="00352848"/>
    <w:rsid w:val="00352888"/>
    <w:rsid w:val="0035289B"/>
    <w:rsid w:val="003528AE"/>
    <w:rsid w:val="003529EE"/>
    <w:rsid w:val="00352C10"/>
    <w:rsid w:val="00352CC4"/>
    <w:rsid w:val="00352D17"/>
    <w:rsid w:val="00353198"/>
    <w:rsid w:val="0035330B"/>
    <w:rsid w:val="003535A0"/>
    <w:rsid w:val="00353640"/>
    <w:rsid w:val="003536C2"/>
    <w:rsid w:val="00353780"/>
    <w:rsid w:val="00353782"/>
    <w:rsid w:val="0035384C"/>
    <w:rsid w:val="003538FD"/>
    <w:rsid w:val="0035391B"/>
    <w:rsid w:val="00353A52"/>
    <w:rsid w:val="0035402A"/>
    <w:rsid w:val="00354097"/>
    <w:rsid w:val="003541C0"/>
    <w:rsid w:val="00354220"/>
    <w:rsid w:val="0035433F"/>
    <w:rsid w:val="00354407"/>
    <w:rsid w:val="003544F1"/>
    <w:rsid w:val="00354579"/>
    <w:rsid w:val="003547D2"/>
    <w:rsid w:val="00354B61"/>
    <w:rsid w:val="00354FAD"/>
    <w:rsid w:val="003551D0"/>
    <w:rsid w:val="00355583"/>
    <w:rsid w:val="00355637"/>
    <w:rsid w:val="003556E4"/>
    <w:rsid w:val="00355771"/>
    <w:rsid w:val="003557DC"/>
    <w:rsid w:val="00355820"/>
    <w:rsid w:val="0035593B"/>
    <w:rsid w:val="00355A85"/>
    <w:rsid w:val="00355AC3"/>
    <w:rsid w:val="00355C36"/>
    <w:rsid w:val="00355CFC"/>
    <w:rsid w:val="00355D66"/>
    <w:rsid w:val="00355D71"/>
    <w:rsid w:val="00355DED"/>
    <w:rsid w:val="00355DF8"/>
    <w:rsid w:val="00355EA2"/>
    <w:rsid w:val="00355F56"/>
    <w:rsid w:val="00356000"/>
    <w:rsid w:val="003561D8"/>
    <w:rsid w:val="00356252"/>
    <w:rsid w:val="003562D3"/>
    <w:rsid w:val="00356488"/>
    <w:rsid w:val="003565C7"/>
    <w:rsid w:val="00356821"/>
    <w:rsid w:val="003568B6"/>
    <w:rsid w:val="00356A25"/>
    <w:rsid w:val="00356A2F"/>
    <w:rsid w:val="00356BB0"/>
    <w:rsid w:val="00356BF8"/>
    <w:rsid w:val="00356F6E"/>
    <w:rsid w:val="003570FB"/>
    <w:rsid w:val="003574CF"/>
    <w:rsid w:val="003577A2"/>
    <w:rsid w:val="003577D0"/>
    <w:rsid w:val="00357AB1"/>
    <w:rsid w:val="00357BFA"/>
    <w:rsid w:val="00357DB7"/>
    <w:rsid w:val="00357F46"/>
    <w:rsid w:val="00360434"/>
    <w:rsid w:val="0036059D"/>
    <w:rsid w:val="0036075B"/>
    <w:rsid w:val="003607A9"/>
    <w:rsid w:val="003607AA"/>
    <w:rsid w:val="00360829"/>
    <w:rsid w:val="003608BA"/>
    <w:rsid w:val="00360BB2"/>
    <w:rsid w:val="00360BE3"/>
    <w:rsid w:val="00360F76"/>
    <w:rsid w:val="00360FDB"/>
    <w:rsid w:val="00361011"/>
    <w:rsid w:val="00361372"/>
    <w:rsid w:val="00361591"/>
    <w:rsid w:val="003617B1"/>
    <w:rsid w:val="003618D9"/>
    <w:rsid w:val="003618E5"/>
    <w:rsid w:val="00361A20"/>
    <w:rsid w:val="00361A63"/>
    <w:rsid w:val="00361AB8"/>
    <w:rsid w:val="00361C26"/>
    <w:rsid w:val="00361CC7"/>
    <w:rsid w:val="00361D1C"/>
    <w:rsid w:val="00361D41"/>
    <w:rsid w:val="00361DCD"/>
    <w:rsid w:val="00361E60"/>
    <w:rsid w:val="00361ECB"/>
    <w:rsid w:val="00361FC8"/>
    <w:rsid w:val="0036201F"/>
    <w:rsid w:val="0036202F"/>
    <w:rsid w:val="003623DD"/>
    <w:rsid w:val="00362404"/>
    <w:rsid w:val="003625B1"/>
    <w:rsid w:val="00362614"/>
    <w:rsid w:val="00362683"/>
    <w:rsid w:val="0036273F"/>
    <w:rsid w:val="0036279F"/>
    <w:rsid w:val="003629A9"/>
    <w:rsid w:val="00362DD8"/>
    <w:rsid w:val="003630A6"/>
    <w:rsid w:val="0036313E"/>
    <w:rsid w:val="003633ED"/>
    <w:rsid w:val="00363518"/>
    <w:rsid w:val="00363535"/>
    <w:rsid w:val="00363537"/>
    <w:rsid w:val="00363C8E"/>
    <w:rsid w:val="00363D32"/>
    <w:rsid w:val="00363D7D"/>
    <w:rsid w:val="00363DCD"/>
    <w:rsid w:val="00363EF2"/>
    <w:rsid w:val="0036410B"/>
    <w:rsid w:val="003641B1"/>
    <w:rsid w:val="00364215"/>
    <w:rsid w:val="00364348"/>
    <w:rsid w:val="00364621"/>
    <w:rsid w:val="0036492B"/>
    <w:rsid w:val="00364942"/>
    <w:rsid w:val="003649B1"/>
    <w:rsid w:val="003649D6"/>
    <w:rsid w:val="00364A74"/>
    <w:rsid w:val="00364E51"/>
    <w:rsid w:val="003650E4"/>
    <w:rsid w:val="00365231"/>
    <w:rsid w:val="003652F8"/>
    <w:rsid w:val="00365311"/>
    <w:rsid w:val="0036531D"/>
    <w:rsid w:val="003655FB"/>
    <w:rsid w:val="00365869"/>
    <w:rsid w:val="00365A8B"/>
    <w:rsid w:val="00365C8A"/>
    <w:rsid w:val="00365FA7"/>
    <w:rsid w:val="00365FED"/>
    <w:rsid w:val="00366096"/>
    <w:rsid w:val="003660EC"/>
    <w:rsid w:val="0036619B"/>
    <w:rsid w:val="003661D8"/>
    <w:rsid w:val="00366389"/>
    <w:rsid w:val="003663A1"/>
    <w:rsid w:val="003665FD"/>
    <w:rsid w:val="003666C2"/>
    <w:rsid w:val="003666F0"/>
    <w:rsid w:val="00366935"/>
    <w:rsid w:val="0036695A"/>
    <w:rsid w:val="003669E4"/>
    <w:rsid w:val="00366A2C"/>
    <w:rsid w:val="00366C19"/>
    <w:rsid w:val="00366C25"/>
    <w:rsid w:val="00366D41"/>
    <w:rsid w:val="00366DA4"/>
    <w:rsid w:val="00366ECA"/>
    <w:rsid w:val="003671C5"/>
    <w:rsid w:val="0036739E"/>
    <w:rsid w:val="00367979"/>
    <w:rsid w:val="00367AA5"/>
    <w:rsid w:val="00367BF6"/>
    <w:rsid w:val="00367C09"/>
    <w:rsid w:val="00367EDA"/>
    <w:rsid w:val="00367EDF"/>
    <w:rsid w:val="00370182"/>
    <w:rsid w:val="0037019B"/>
    <w:rsid w:val="003701C5"/>
    <w:rsid w:val="003703FB"/>
    <w:rsid w:val="00370561"/>
    <w:rsid w:val="0037064E"/>
    <w:rsid w:val="0037077B"/>
    <w:rsid w:val="00370857"/>
    <w:rsid w:val="00370A8E"/>
    <w:rsid w:val="00370B2A"/>
    <w:rsid w:val="00370BF2"/>
    <w:rsid w:val="00370CED"/>
    <w:rsid w:val="00370D20"/>
    <w:rsid w:val="00370E9A"/>
    <w:rsid w:val="00370EBF"/>
    <w:rsid w:val="00370F3D"/>
    <w:rsid w:val="003712C1"/>
    <w:rsid w:val="003712DA"/>
    <w:rsid w:val="00371357"/>
    <w:rsid w:val="003715D6"/>
    <w:rsid w:val="00371735"/>
    <w:rsid w:val="00371800"/>
    <w:rsid w:val="0037191D"/>
    <w:rsid w:val="003719EE"/>
    <w:rsid w:val="00371CE2"/>
    <w:rsid w:val="00372002"/>
    <w:rsid w:val="003723D0"/>
    <w:rsid w:val="003723E5"/>
    <w:rsid w:val="0037258B"/>
    <w:rsid w:val="00372684"/>
    <w:rsid w:val="00372944"/>
    <w:rsid w:val="003729F6"/>
    <w:rsid w:val="00372BF3"/>
    <w:rsid w:val="00373029"/>
    <w:rsid w:val="0037303B"/>
    <w:rsid w:val="00373064"/>
    <w:rsid w:val="003730F8"/>
    <w:rsid w:val="0037313F"/>
    <w:rsid w:val="0037340C"/>
    <w:rsid w:val="00373421"/>
    <w:rsid w:val="00373650"/>
    <w:rsid w:val="003736ED"/>
    <w:rsid w:val="00374327"/>
    <w:rsid w:val="003743EF"/>
    <w:rsid w:val="00374662"/>
    <w:rsid w:val="00374690"/>
    <w:rsid w:val="003746AC"/>
    <w:rsid w:val="0037476F"/>
    <w:rsid w:val="00374A8B"/>
    <w:rsid w:val="00374AB4"/>
    <w:rsid w:val="00374C11"/>
    <w:rsid w:val="00374C23"/>
    <w:rsid w:val="00374CAD"/>
    <w:rsid w:val="00374D16"/>
    <w:rsid w:val="00374F2B"/>
    <w:rsid w:val="00374FA1"/>
    <w:rsid w:val="00375249"/>
    <w:rsid w:val="003752F5"/>
    <w:rsid w:val="00375414"/>
    <w:rsid w:val="00375463"/>
    <w:rsid w:val="0037564C"/>
    <w:rsid w:val="0037569F"/>
    <w:rsid w:val="0037585C"/>
    <w:rsid w:val="003758B7"/>
    <w:rsid w:val="003758E5"/>
    <w:rsid w:val="00375A52"/>
    <w:rsid w:val="00375D34"/>
    <w:rsid w:val="00375F37"/>
    <w:rsid w:val="00375FA8"/>
    <w:rsid w:val="003761C0"/>
    <w:rsid w:val="00376257"/>
    <w:rsid w:val="003762DC"/>
    <w:rsid w:val="00376502"/>
    <w:rsid w:val="003765E7"/>
    <w:rsid w:val="0037661F"/>
    <w:rsid w:val="003767F1"/>
    <w:rsid w:val="003768F8"/>
    <w:rsid w:val="00376A9B"/>
    <w:rsid w:val="00376DA0"/>
    <w:rsid w:val="00377153"/>
    <w:rsid w:val="003772DD"/>
    <w:rsid w:val="00377556"/>
    <w:rsid w:val="00377570"/>
    <w:rsid w:val="0037773A"/>
    <w:rsid w:val="00377A11"/>
    <w:rsid w:val="00377A35"/>
    <w:rsid w:val="00377B15"/>
    <w:rsid w:val="00377C73"/>
    <w:rsid w:val="00377DDA"/>
    <w:rsid w:val="00377F43"/>
    <w:rsid w:val="00377F75"/>
    <w:rsid w:val="00377FBC"/>
    <w:rsid w:val="00380232"/>
    <w:rsid w:val="00380242"/>
    <w:rsid w:val="00380339"/>
    <w:rsid w:val="003804E8"/>
    <w:rsid w:val="003805E9"/>
    <w:rsid w:val="003806C8"/>
    <w:rsid w:val="00380902"/>
    <w:rsid w:val="00380E9E"/>
    <w:rsid w:val="00380F06"/>
    <w:rsid w:val="00381019"/>
    <w:rsid w:val="0038105E"/>
    <w:rsid w:val="00381100"/>
    <w:rsid w:val="00381350"/>
    <w:rsid w:val="00381385"/>
    <w:rsid w:val="0038141B"/>
    <w:rsid w:val="003816A6"/>
    <w:rsid w:val="00381834"/>
    <w:rsid w:val="00381C7F"/>
    <w:rsid w:val="00381CB7"/>
    <w:rsid w:val="00381DA4"/>
    <w:rsid w:val="00381F82"/>
    <w:rsid w:val="00381FB1"/>
    <w:rsid w:val="00381FE9"/>
    <w:rsid w:val="0038201E"/>
    <w:rsid w:val="00382082"/>
    <w:rsid w:val="00382097"/>
    <w:rsid w:val="00382116"/>
    <w:rsid w:val="00382165"/>
    <w:rsid w:val="003826B4"/>
    <w:rsid w:val="003826DA"/>
    <w:rsid w:val="0038277D"/>
    <w:rsid w:val="00382AD8"/>
    <w:rsid w:val="00382D5C"/>
    <w:rsid w:val="00382DD9"/>
    <w:rsid w:val="00383087"/>
    <w:rsid w:val="0038322B"/>
    <w:rsid w:val="00383268"/>
    <w:rsid w:val="00383428"/>
    <w:rsid w:val="003838B7"/>
    <w:rsid w:val="00383AFA"/>
    <w:rsid w:val="00383D5A"/>
    <w:rsid w:val="00383EDC"/>
    <w:rsid w:val="00383F50"/>
    <w:rsid w:val="00383FDF"/>
    <w:rsid w:val="00384002"/>
    <w:rsid w:val="0038405A"/>
    <w:rsid w:val="0038407E"/>
    <w:rsid w:val="0038409D"/>
    <w:rsid w:val="003840A9"/>
    <w:rsid w:val="00384100"/>
    <w:rsid w:val="00384129"/>
    <w:rsid w:val="0038430D"/>
    <w:rsid w:val="0038491B"/>
    <w:rsid w:val="00384949"/>
    <w:rsid w:val="00384A92"/>
    <w:rsid w:val="00384C0A"/>
    <w:rsid w:val="00384C10"/>
    <w:rsid w:val="00384D85"/>
    <w:rsid w:val="00384E71"/>
    <w:rsid w:val="00384F64"/>
    <w:rsid w:val="0038501F"/>
    <w:rsid w:val="003852EF"/>
    <w:rsid w:val="00385432"/>
    <w:rsid w:val="00385669"/>
    <w:rsid w:val="00385806"/>
    <w:rsid w:val="00385959"/>
    <w:rsid w:val="00385A98"/>
    <w:rsid w:val="00385BAA"/>
    <w:rsid w:val="00386033"/>
    <w:rsid w:val="003860CE"/>
    <w:rsid w:val="00386238"/>
    <w:rsid w:val="003862C7"/>
    <w:rsid w:val="00386359"/>
    <w:rsid w:val="003864A4"/>
    <w:rsid w:val="00386613"/>
    <w:rsid w:val="003869AB"/>
    <w:rsid w:val="00386B84"/>
    <w:rsid w:val="00386BBE"/>
    <w:rsid w:val="00386CCC"/>
    <w:rsid w:val="00386DF4"/>
    <w:rsid w:val="00386DF6"/>
    <w:rsid w:val="00386E9C"/>
    <w:rsid w:val="003870CB"/>
    <w:rsid w:val="00387819"/>
    <w:rsid w:val="00387855"/>
    <w:rsid w:val="00387985"/>
    <w:rsid w:val="00387B1E"/>
    <w:rsid w:val="00387CFA"/>
    <w:rsid w:val="00387FB7"/>
    <w:rsid w:val="00390237"/>
    <w:rsid w:val="003903B4"/>
    <w:rsid w:val="00390474"/>
    <w:rsid w:val="003904C2"/>
    <w:rsid w:val="00390613"/>
    <w:rsid w:val="0039065C"/>
    <w:rsid w:val="00390B78"/>
    <w:rsid w:val="00390D75"/>
    <w:rsid w:val="00390E87"/>
    <w:rsid w:val="00390FDA"/>
    <w:rsid w:val="003912A3"/>
    <w:rsid w:val="00391301"/>
    <w:rsid w:val="003913B1"/>
    <w:rsid w:val="00391515"/>
    <w:rsid w:val="00391DBD"/>
    <w:rsid w:val="00391EE1"/>
    <w:rsid w:val="00391FA4"/>
    <w:rsid w:val="003920FF"/>
    <w:rsid w:val="003925C1"/>
    <w:rsid w:val="00392631"/>
    <w:rsid w:val="003927C0"/>
    <w:rsid w:val="00392A3F"/>
    <w:rsid w:val="00392A52"/>
    <w:rsid w:val="00392B37"/>
    <w:rsid w:val="00392D12"/>
    <w:rsid w:val="00392E9D"/>
    <w:rsid w:val="00392F58"/>
    <w:rsid w:val="00392F5F"/>
    <w:rsid w:val="0039318E"/>
    <w:rsid w:val="0039343F"/>
    <w:rsid w:val="003934CA"/>
    <w:rsid w:val="00393609"/>
    <w:rsid w:val="00393880"/>
    <w:rsid w:val="003938AD"/>
    <w:rsid w:val="003939BF"/>
    <w:rsid w:val="00393C6F"/>
    <w:rsid w:val="00393E4F"/>
    <w:rsid w:val="00394285"/>
    <w:rsid w:val="003948EE"/>
    <w:rsid w:val="0039498B"/>
    <w:rsid w:val="00394B4B"/>
    <w:rsid w:val="00394BA0"/>
    <w:rsid w:val="00394E83"/>
    <w:rsid w:val="00394EE6"/>
    <w:rsid w:val="0039510E"/>
    <w:rsid w:val="00395265"/>
    <w:rsid w:val="003952F7"/>
    <w:rsid w:val="003954AD"/>
    <w:rsid w:val="00395715"/>
    <w:rsid w:val="00395AEF"/>
    <w:rsid w:val="0039675B"/>
    <w:rsid w:val="003968CD"/>
    <w:rsid w:val="003968F9"/>
    <w:rsid w:val="00396A85"/>
    <w:rsid w:val="00396C69"/>
    <w:rsid w:val="00396C97"/>
    <w:rsid w:val="00396EC5"/>
    <w:rsid w:val="00397012"/>
    <w:rsid w:val="00397247"/>
    <w:rsid w:val="003973DF"/>
    <w:rsid w:val="00397496"/>
    <w:rsid w:val="003976A6"/>
    <w:rsid w:val="003976D1"/>
    <w:rsid w:val="003977E9"/>
    <w:rsid w:val="0039795F"/>
    <w:rsid w:val="00397A31"/>
    <w:rsid w:val="00397B64"/>
    <w:rsid w:val="00397D1D"/>
    <w:rsid w:val="00397F32"/>
    <w:rsid w:val="00397FA2"/>
    <w:rsid w:val="003A031B"/>
    <w:rsid w:val="003A0383"/>
    <w:rsid w:val="003A0430"/>
    <w:rsid w:val="003A0450"/>
    <w:rsid w:val="003A0474"/>
    <w:rsid w:val="003A0662"/>
    <w:rsid w:val="003A085B"/>
    <w:rsid w:val="003A0883"/>
    <w:rsid w:val="003A0985"/>
    <w:rsid w:val="003A0AB1"/>
    <w:rsid w:val="003A0BA4"/>
    <w:rsid w:val="003A0E13"/>
    <w:rsid w:val="003A0E6B"/>
    <w:rsid w:val="003A1289"/>
    <w:rsid w:val="003A1596"/>
    <w:rsid w:val="003A16B3"/>
    <w:rsid w:val="003A1BEE"/>
    <w:rsid w:val="003A1C55"/>
    <w:rsid w:val="003A1C59"/>
    <w:rsid w:val="003A1EE2"/>
    <w:rsid w:val="003A1F32"/>
    <w:rsid w:val="003A219B"/>
    <w:rsid w:val="003A2388"/>
    <w:rsid w:val="003A245A"/>
    <w:rsid w:val="003A2461"/>
    <w:rsid w:val="003A252C"/>
    <w:rsid w:val="003A26EE"/>
    <w:rsid w:val="003A2B2F"/>
    <w:rsid w:val="003A2BAA"/>
    <w:rsid w:val="003A2C9A"/>
    <w:rsid w:val="003A2E9C"/>
    <w:rsid w:val="003A3066"/>
    <w:rsid w:val="003A30BF"/>
    <w:rsid w:val="003A30D2"/>
    <w:rsid w:val="003A3120"/>
    <w:rsid w:val="003A33D9"/>
    <w:rsid w:val="003A3682"/>
    <w:rsid w:val="003A374A"/>
    <w:rsid w:val="003A3C37"/>
    <w:rsid w:val="003A3EE6"/>
    <w:rsid w:val="003A41B1"/>
    <w:rsid w:val="003A426B"/>
    <w:rsid w:val="003A43B1"/>
    <w:rsid w:val="003A458B"/>
    <w:rsid w:val="003A4686"/>
    <w:rsid w:val="003A4749"/>
    <w:rsid w:val="003A4953"/>
    <w:rsid w:val="003A4975"/>
    <w:rsid w:val="003A49C6"/>
    <w:rsid w:val="003A49FC"/>
    <w:rsid w:val="003A4E51"/>
    <w:rsid w:val="003A4ECC"/>
    <w:rsid w:val="003A4FB8"/>
    <w:rsid w:val="003A5119"/>
    <w:rsid w:val="003A517B"/>
    <w:rsid w:val="003A51B8"/>
    <w:rsid w:val="003A52DF"/>
    <w:rsid w:val="003A5542"/>
    <w:rsid w:val="003A5553"/>
    <w:rsid w:val="003A55CD"/>
    <w:rsid w:val="003A563E"/>
    <w:rsid w:val="003A5653"/>
    <w:rsid w:val="003A5803"/>
    <w:rsid w:val="003A5998"/>
    <w:rsid w:val="003A5AFA"/>
    <w:rsid w:val="003A5B94"/>
    <w:rsid w:val="003A5BF6"/>
    <w:rsid w:val="003A5C46"/>
    <w:rsid w:val="003A5CD5"/>
    <w:rsid w:val="003A5EE0"/>
    <w:rsid w:val="003A601A"/>
    <w:rsid w:val="003A610C"/>
    <w:rsid w:val="003A61C2"/>
    <w:rsid w:val="003A62CE"/>
    <w:rsid w:val="003A62D9"/>
    <w:rsid w:val="003A6626"/>
    <w:rsid w:val="003A66C1"/>
    <w:rsid w:val="003A6D0F"/>
    <w:rsid w:val="003A6E1D"/>
    <w:rsid w:val="003A7544"/>
    <w:rsid w:val="003A75C6"/>
    <w:rsid w:val="003A76D6"/>
    <w:rsid w:val="003A7770"/>
    <w:rsid w:val="003A77D5"/>
    <w:rsid w:val="003A7855"/>
    <w:rsid w:val="003A7994"/>
    <w:rsid w:val="003A7D9F"/>
    <w:rsid w:val="003A7E0D"/>
    <w:rsid w:val="003A7E9E"/>
    <w:rsid w:val="003B0118"/>
    <w:rsid w:val="003B017D"/>
    <w:rsid w:val="003B04E3"/>
    <w:rsid w:val="003B0527"/>
    <w:rsid w:val="003B0568"/>
    <w:rsid w:val="003B0627"/>
    <w:rsid w:val="003B0A60"/>
    <w:rsid w:val="003B0B01"/>
    <w:rsid w:val="003B0B96"/>
    <w:rsid w:val="003B0BC6"/>
    <w:rsid w:val="003B0CFB"/>
    <w:rsid w:val="003B0D44"/>
    <w:rsid w:val="003B0DC3"/>
    <w:rsid w:val="003B0EB7"/>
    <w:rsid w:val="003B0F2C"/>
    <w:rsid w:val="003B0F52"/>
    <w:rsid w:val="003B100C"/>
    <w:rsid w:val="003B1087"/>
    <w:rsid w:val="003B12BE"/>
    <w:rsid w:val="003B132C"/>
    <w:rsid w:val="003B154D"/>
    <w:rsid w:val="003B162C"/>
    <w:rsid w:val="003B1726"/>
    <w:rsid w:val="003B17AA"/>
    <w:rsid w:val="003B17BD"/>
    <w:rsid w:val="003B192A"/>
    <w:rsid w:val="003B1A8B"/>
    <w:rsid w:val="003B1CFF"/>
    <w:rsid w:val="003B1E53"/>
    <w:rsid w:val="003B2093"/>
    <w:rsid w:val="003B21EA"/>
    <w:rsid w:val="003B22F2"/>
    <w:rsid w:val="003B23A9"/>
    <w:rsid w:val="003B26BE"/>
    <w:rsid w:val="003B2790"/>
    <w:rsid w:val="003B28DB"/>
    <w:rsid w:val="003B2B8B"/>
    <w:rsid w:val="003B2CB5"/>
    <w:rsid w:val="003B2E28"/>
    <w:rsid w:val="003B2E3D"/>
    <w:rsid w:val="003B318C"/>
    <w:rsid w:val="003B332E"/>
    <w:rsid w:val="003B3337"/>
    <w:rsid w:val="003B379A"/>
    <w:rsid w:val="003B3808"/>
    <w:rsid w:val="003B38B6"/>
    <w:rsid w:val="003B3969"/>
    <w:rsid w:val="003B3A45"/>
    <w:rsid w:val="003B3B8D"/>
    <w:rsid w:val="003B3F91"/>
    <w:rsid w:val="003B4062"/>
    <w:rsid w:val="003B40A3"/>
    <w:rsid w:val="003B4124"/>
    <w:rsid w:val="003B4190"/>
    <w:rsid w:val="003B427D"/>
    <w:rsid w:val="003B43DA"/>
    <w:rsid w:val="003B4663"/>
    <w:rsid w:val="003B47AD"/>
    <w:rsid w:val="003B494E"/>
    <w:rsid w:val="003B4A77"/>
    <w:rsid w:val="003B4AE7"/>
    <w:rsid w:val="003B4BAD"/>
    <w:rsid w:val="003B4D1A"/>
    <w:rsid w:val="003B4D74"/>
    <w:rsid w:val="003B4FB7"/>
    <w:rsid w:val="003B50BA"/>
    <w:rsid w:val="003B51E6"/>
    <w:rsid w:val="003B54C7"/>
    <w:rsid w:val="003B55D7"/>
    <w:rsid w:val="003B55DA"/>
    <w:rsid w:val="003B564F"/>
    <w:rsid w:val="003B569B"/>
    <w:rsid w:val="003B5884"/>
    <w:rsid w:val="003B5A88"/>
    <w:rsid w:val="003B5B10"/>
    <w:rsid w:val="003B5B42"/>
    <w:rsid w:val="003B5E10"/>
    <w:rsid w:val="003B5E45"/>
    <w:rsid w:val="003B5F22"/>
    <w:rsid w:val="003B600C"/>
    <w:rsid w:val="003B6134"/>
    <w:rsid w:val="003B644E"/>
    <w:rsid w:val="003B6716"/>
    <w:rsid w:val="003B6729"/>
    <w:rsid w:val="003B67F7"/>
    <w:rsid w:val="003B6873"/>
    <w:rsid w:val="003B68C9"/>
    <w:rsid w:val="003B6966"/>
    <w:rsid w:val="003B6CAF"/>
    <w:rsid w:val="003B7184"/>
    <w:rsid w:val="003B7238"/>
    <w:rsid w:val="003B7289"/>
    <w:rsid w:val="003B7327"/>
    <w:rsid w:val="003B7469"/>
    <w:rsid w:val="003B7539"/>
    <w:rsid w:val="003B7775"/>
    <w:rsid w:val="003B778F"/>
    <w:rsid w:val="003B77B5"/>
    <w:rsid w:val="003B78DA"/>
    <w:rsid w:val="003B79E0"/>
    <w:rsid w:val="003B7DAD"/>
    <w:rsid w:val="003C0034"/>
    <w:rsid w:val="003C00F8"/>
    <w:rsid w:val="003C0128"/>
    <w:rsid w:val="003C02D7"/>
    <w:rsid w:val="003C0492"/>
    <w:rsid w:val="003C073B"/>
    <w:rsid w:val="003C0794"/>
    <w:rsid w:val="003C0961"/>
    <w:rsid w:val="003C0AF6"/>
    <w:rsid w:val="003C0C17"/>
    <w:rsid w:val="003C0CE1"/>
    <w:rsid w:val="003C0DCB"/>
    <w:rsid w:val="003C1155"/>
    <w:rsid w:val="003C11A0"/>
    <w:rsid w:val="003C11FE"/>
    <w:rsid w:val="003C128B"/>
    <w:rsid w:val="003C13FB"/>
    <w:rsid w:val="003C14C3"/>
    <w:rsid w:val="003C14EF"/>
    <w:rsid w:val="003C15D1"/>
    <w:rsid w:val="003C15D8"/>
    <w:rsid w:val="003C18C6"/>
    <w:rsid w:val="003C1909"/>
    <w:rsid w:val="003C19D1"/>
    <w:rsid w:val="003C1AF1"/>
    <w:rsid w:val="003C1AFF"/>
    <w:rsid w:val="003C1BA0"/>
    <w:rsid w:val="003C1EBA"/>
    <w:rsid w:val="003C1F57"/>
    <w:rsid w:val="003C1F9F"/>
    <w:rsid w:val="003C22DE"/>
    <w:rsid w:val="003C242A"/>
    <w:rsid w:val="003C242C"/>
    <w:rsid w:val="003C244A"/>
    <w:rsid w:val="003C245F"/>
    <w:rsid w:val="003C26BD"/>
    <w:rsid w:val="003C26F0"/>
    <w:rsid w:val="003C2A66"/>
    <w:rsid w:val="003C2AB8"/>
    <w:rsid w:val="003C2BE8"/>
    <w:rsid w:val="003C2CAF"/>
    <w:rsid w:val="003C2D1C"/>
    <w:rsid w:val="003C2DBD"/>
    <w:rsid w:val="003C307C"/>
    <w:rsid w:val="003C31C2"/>
    <w:rsid w:val="003C3378"/>
    <w:rsid w:val="003C3507"/>
    <w:rsid w:val="003C3525"/>
    <w:rsid w:val="003C35D1"/>
    <w:rsid w:val="003C3791"/>
    <w:rsid w:val="003C37ED"/>
    <w:rsid w:val="003C3920"/>
    <w:rsid w:val="003C3981"/>
    <w:rsid w:val="003C3B50"/>
    <w:rsid w:val="003C3C0C"/>
    <w:rsid w:val="003C3CA4"/>
    <w:rsid w:val="003C3CCA"/>
    <w:rsid w:val="003C3E93"/>
    <w:rsid w:val="003C4267"/>
    <w:rsid w:val="003C4386"/>
    <w:rsid w:val="003C441B"/>
    <w:rsid w:val="003C458D"/>
    <w:rsid w:val="003C45CB"/>
    <w:rsid w:val="003C4711"/>
    <w:rsid w:val="003C482D"/>
    <w:rsid w:val="003C49D6"/>
    <w:rsid w:val="003C49FA"/>
    <w:rsid w:val="003C4A54"/>
    <w:rsid w:val="003C4B79"/>
    <w:rsid w:val="003C4F7D"/>
    <w:rsid w:val="003C5132"/>
    <w:rsid w:val="003C54DE"/>
    <w:rsid w:val="003C5797"/>
    <w:rsid w:val="003C59CB"/>
    <w:rsid w:val="003C5C4B"/>
    <w:rsid w:val="003C5C62"/>
    <w:rsid w:val="003C5DE7"/>
    <w:rsid w:val="003C5E29"/>
    <w:rsid w:val="003C5F41"/>
    <w:rsid w:val="003C6178"/>
    <w:rsid w:val="003C6267"/>
    <w:rsid w:val="003C630D"/>
    <w:rsid w:val="003C64E3"/>
    <w:rsid w:val="003C6509"/>
    <w:rsid w:val="003C652C"/>
    <w:rsid w:val="003C65AF"/>
    <w:rsid w:val="003C6673"/>
    <w:rsid w:val="003C69E5"/>
    <w:rsid w:val="003C6B56"/>
    <w:rsid w:val="003C6F7B"/>
    <w:rsid w:val="003C7270"/>
    <w:rsid w:val="003C74DA"/>
    <w:rsid w:val="003C760F"/>
    <w:rsid w:val="003C7699"/>
    <w:rsid w:val="003C76F6"/>
    <w:rsid w:val="003C79D5"/>
    <w:rsid w:val="003C7C6B"/>
    <w:rsid w:val="003D01B9"/>
    <w:rsid w:val="003D01F8"/>
    <w:rsid w:val="003D03CB"/>
    <w:rsid w:val="003D03EB"/>
    <w:rsid w:val="003D0539"/>
    <w:rsid w:val="003D05CE"/>
    <w:rsid w:val="003D05E3"/>
    <w:rsid w:val="003D0689"/>
    <w:rsid w:val="003D0737"/>
    <w:rsid w:val="003D088A"/>
    <w:rsid w:val="003D0A06"/>
    <w:rsid w:val="003D0A1F"/>
    <w:rsid w:val="003D0A99"/>
    <w:rsid w:val="003D0B1B"/>
    <w:rsid w:val="003D0DA2"/>
    <w:rsid w:val="003D0FFE"/>
    <w:rsid w:val="003D10E6"/>
    <w:rsid w:val="003D1170"/>
    <w:rsid w:val="003D11F7"/>
    <w:rsid w:val="003D1214"/>
    <w:rsid w:val="003D1498"/>
    <w:rsid w:val="003D1649"/>
    <w:rsid w:val="003D167C"/>
    <w:rsid w:val="003D17BA"/>
    <w:rsid w:val="003D17CC"/>
    <w:rsid w:val="003D18C7"/>
    <w:rsid w:val="003D190F"/>
    <w:rsid w:val="003D1914"/>
    <w:rsid w:val="003D1B3F"/>
    <w:rsid w:val="003D1C50"/>
    <w:rsid w:val="003D1CDC"/>
    <w:rsid w:val="003D1E54"/>
    <w:rsid w:val="003D21AD"/>
    <w:rsid w:val="003D229A"/>
    <w:rsid w:val="003D2581"/>
    <w:rsid w:val="003D2650"/>
    <w:rsid w:val="003D26B6"/>
    <w:rsid w:val="003D2938"/>
    <w:rsid w:val="003D2E29"/>
    <w:rsid w:val="003D2F28"/>
    <w:rsid w:val="003D2F59"/>
    <w:rsid w:val="003D3150"/>
    <w:rsid w:val="003D31F4"/>
    <w:rsid w:val="003D3350"/>
    <w:rsid w:val="003D34E9"/>
    <w:rsid w:val="003D365F"/>
    <w:rsid w:val="003D37F2"/>
    <w:rsid w:val="003D38F3"/>
    <w:rsid w:val="003D390E"/>
    <w:rsid w:val="003D3C68"/>
    <w:rsid w:val="003D3D07"/>
    <w:rsid w:val="003D3E9F"/>
    <w:rsid w:val="003D41F9"/>
    <w:rsid w:val="003D47F4"/>
    <w:rsid w:val="003D48EC"/>
    <w:rsid w:val="003D4CCD"/>
    <w:rsid w:val="003D4D1E"/>
    <w:rsid w:val="003D4D59"/>
    <w:rsid w:val="003D4E1F"/>
    <w:rsid w:val="003D50E5"/>
    <w:rsid w:val="003D5271"/>
    <w:rsid w:val="003D52E5"/>
    <w:rsid w:val="003D5323"/>
    <w:rsid w:val="003D5330"/>
    <w:rsid w:val="003D53C9"/>
    <w:rsid w:val="003D565A"/>
    <w:rsid w:val="003D583C"/>
    <w:rsid w:val="003D58E4"/>
    <w:rsid w:val="003D5972"/>
    <w:rsid w:val="003D5A59"/>
    <w:rsid w:val="003D5A65"/>
    <w:rsid w:val="003D5D02"/>
    <w:rsid w:val="003D5D3F"/>
    <w:rsid w:val="003D5D8A"/>
    <w:rsid w:val="003D5E18"/>
    <w:rsid w:val="003D5FAE"/>
    <w:rsid w:val="003D6377"/>
    <w:rsid w:val="003D685D"/>
    <w:rsid w:val="003D68F7"/>
    <w:rsid w:val="003D690D"/>
    <w:rsid w:val="003D6EF5"/>
    <w:rsid w:val="003D6F49"/>
    <w:rsid w:val="003D7090"/>
    <w:rsid w:val="003D74A8"/>
    <w:rsid w:val="003D7BC9"/>
    <w:rsid w:val="003D7D18"/>
    <w:rsid w:val="003D7D9C"/>
    <w:rsid w:val="003D7D9F"/>
    <w:rsid w:val="003E00F1"/>
    <w:rsid w:val="003E011B"/>
    <w:rsid w:val="003E02D4"/>
    <w:rsid w:val="003E032D"/>
    <w:rsid w:val="003E0335"/>
    <w:rsid w:val="003E03A0"/>
    <w:rsid w:val="003E07AF"/>
    <w:rsid w:val="003E09A1"/>
    <w:rsid w:val="003E0B89"/>
    <w:rsid w:val="003E0CE5"/>
    <w:rsid w:val="003E0F03"/>
    <w:rsid w:val="003E0F05"/>
    <w:rsid w:val="003E102E"/>
    <w:rsid w:val="003E1060"/>
    <w:rsid w:val="003E11D1"/>
    <w:rsid w:val="003E128F"/>
    <w:rsid w:val="003E14C2"/>
    <w:rsid w:val="003E185B"/>
    <w:rsid w:val="003E18B7"/>
    <w:rsid w:val="003E1951"/>
    <w:rsid w:val="003E1A0B"/>
    <w:rsid w:val="003E1EF8"/>
    <w:rsid w:val="003E2082"/>
    <w:rsid w:val="003E2153"/>
    <w:rsid w:val="003E217F"/>
    <w:rsid w:val="003E26E9"/>
    <w:rsid w:val="003E2857"/>
    <w:rsid w:val="003E28A3"/>
    <w:rsid w:val="003E2964"/>
    <w:rsid w:val="003E2ABA"/>
    <w:rsid w:val="003E2C27"/>
    <w:rsid w:val="003E2DE9"/>
    <w:rsid w:val="003E2E30"/>
    <w:rsid w:val="003E2EAD"/>
    <w:rsid w:val="003E2EDB"/>
    <w:rsid w:val="003E2FD6"/>
    <w:rsid w:val="003E31F3"/>
    <w:rsid w:val="003E323D"/>
    <w:rsid w:val="003E34CA"/>
    <w:rsid w:val="003E3530"/>
    <w:rsid w:val="003E3772"/>
    <w:rsid w:val="003E39DF"/>
    <w:rsid w:val="003E3A2A"/>
    <w:rsid w:val="003E3C7B"/>
    <w:rsid w:val="003E3CAE"/>
    <w:rsid w:val="003E3FA6"/>
    <w:rsid w:val="003E41D2"/>
    <w:rsid w:val="003E42FF"/>
    <w:rsid w:val="003E44EA"/>
    <w:rsid w:val="003E45B9"/>
    <w:rsid w:val="003E469E"/>
    <w:rsid w:val="003E469F"/>
    <w:rsid w:val="003E46C5"/>
    <w:rsid w:val="003E47FB"/>
    <w:rsid w:val="003E4891"/>
    <w:rsid w:val="003E4B7A"/>
    <w:rsid w:val="003E4B9C"/>
    <w:rsid w:val="003E4BF0"/>
    <w:rsid w:val="003E4DBE"/>
    <w:rsid w:val="003E4DD2"/>
    <w:rsid w:val="003E4F2A"/>
    <w:rsid w:val="003E512D"/>
    <w:rsid w:val="003E515E"/>
    <w:rsid w:val="003E5268"/>
    <w:rsid w:val="003E535E"/>
    <w:rsid w:val="003E53E0"/>
    <w:rsid w:val="003E55AC"/>
    <w:rsid w:val="003E575F"/>
    <w:rsid w:val="003E5842"/>
    <w:rsid w:val="003E585B"/>
    <w:rsid w:val="003E589F"/>
    <w:rsid w:val="003E5A64"/>
    <w:rsid w:val="003E5B9C"/>
    <w:rsid w:val="003E5C0D"/>
    <w:rsid w:val="003E5CA8"/>
    <w:rsid w:val="003E60E0"/>
    <w:rsid w:val="003E627D"/>
    <w:rsid w:val="003E6417"/>
    <w:rsid w:val="003E6764"/>
    <w:rsid w:val="003E683B"/>
    <w:rsid w:val="003E6955"/>
    <w:rsid w:val="003E697F"/>
    <w:rsid w:val="003E69F5"/>
    <w:rsid w:val="003E6C8C"/>
    <w:rsid w:val="003E6CB8"/>
    <w:rsid w:val="003E6E25"/>
    <w:rsid w:val="003E71DA"/>
    <w:rsid w:val="003E7253"/>
    <w:rsid w:val="003E727F"/>
    <w:rsid w:val="003E7386"/>
    <w:rsid w:val="003E75AE"/>
    <w:rsid w:val="003E77DE"/>
    <w:rsid w:val="003E782A"/>
    <w:rsid w:val="003E7AEA"/>
    <w:rsid w:val="003E7D7F"/>
    <w:rsid w:val="003E7DC9"/>
    <w:rsid w:val="003F0016"/>
    <w:rsid w:val="003F0088"/>
    <w:rsid w:val="003F00BD"/>
    <w:rsid w:val="003F010B"/>
    <w:rsid w:val="003F01C7"/>
    <w:rsid w:val="003F027A"/>
    <w:rsid w:val="003F03DF"/>
    <w:rsid w:val="003F04A9"/>
    <w:rsid w:val="003F055C"/>
    <w:rsid w:val="003F06EA"/>
    <w:rsid w:val="003F0A0E"/>
    <w:rsid w:val="003F0AB7"/>
    <w:rsid w:val="003F0DBE"/>
    <w:rsid w:val="003F0ED6"/>
    <w:rsid w:val="003F0FE1"/>
    <w:rsid w:val="003F1243"/>
    <w:rsid w:val="003F124C"/>
    <w:rsid w:val="003F1319"/>
    <w:rsid w:val="003F133B"/>
    <w:rsid w:val="003F13A7"/>
    <w:rsid w:val="003F14C3"/>
    <w:rsid w:val="003F1713"/>
    <w:rsid w:val="003F1AE8"/>
    <w:rsid w:val="003F1BA8"/>
    <w:rsid w:val="003F1D21"/>
    <w:rsid w:val="003F1F94"/>
    <w:rsid w:val="003F22CD"/>
    <w:rsid w:val="003F264D"/>
    <w:rsid w:val="003F27C8"/>
    <w:rsid w:val="003F29EB"/>
    <w:rsid w:val="003F2A86"/>
    <w:rsid w:val="003F2C55"/>
    <w:rsid w:val="003F2F2B"/>
    <w:rsid w:val="003F2FE8"/>
    <w:rsid w:val="003F319D"/>
    <w:rsid w:val="003F3205"/>
    <w:rsid w:val="003F3523"/>
    <w:rsid w:val="003F3648"/>
    <w:rsid w:val="003F3661"/>
    <w:rsid w:val="003F36EA"/>
    <w:rsid w:val="003F37E1"/>
    <w:rsid w:val="003F387B"/>
    <w:rsid w:val="003F3914"/>
    <w:rsid w:val="003F3A2E"/>
    <w:rsid w:val="003F3A3D"/>
    <w:rsid w:val="003F3DD2"/>
    <w:rsid w:val="003F403C"/>
    <w:rsid w:val="003F40CC"/>
    <w:rsid w:val="003F41CC"/>
    <w:rsid w:val="003F42C5"/>
    <w:rsid w:val="003F457C"/>
    <w:rsid w:val="003F46C2"/>
    <w:rsid w:val="003F479E"/>
    <w:rsid w:val="003F48DA"/>
    <w:rsid w:val="003F4A63"/>
    <w:rsid w:val="003F4A81"/>
    <w:rsid w:val="003F4C50"/>
    <w:rsid w:val="003F4D82"/>
    <w:rsid w:val="003F4D90"/>
    <w:rsid w:val="003F4E96"/>
    <w:rsid w:val="003F4EE6"/>
    <w:rsid w:val="003F4F48"/>
    <w:rsid w:val="003F5352"/>
    <w:rsid w:val="003F549E"/>
    <w:rsid w:val="003F550F"/>
    <w:rsid w:val="003F552F"/>
    <w:rsid w:val="003F5708"/>
    <w:rsid w:val="003F5960"/>
    <w:rsid w:val="003F5C51"/>
    <w:rsid w:val="003F5F69"/>
    <w:rsid w:val="003F6106"/>
    <w:rsid w:val="003F62B4"/>
    <w:rsid w:val="003F62EB"/>
    <w:rsid w:val="003F634A"/>
    <w:rsid w:val="003F65E8"/>
    <w:rsid w:val="003F66DD"/>
    <w:rsid w:val="003F6857"/>
    <w:rsid w:val="003F6955"/>
    <w:rsid w:val="003F6B4C"/>
    <w:rsid w:val="003F6D92"/>
    <w:rsid w:val="003F6F81"/>
    <w:rsid w:val="003F70FF"/>
    <w:rsid w:val="003F734C"/>
    <w:rsid w:val="003F7416"/>
    <w:rsid w:val="003F793A"/>
    <w:rsid w:val="003F7A19"/>
    <w:rsid w:val="003F7D2D"/>
    <w:rsid w:val="003F7D64"/>
    <w:rsid w:val="003F7EA4"/>
    <w:rsid w:val="003F7F4B"/>
    <w:rsid w:val="00400412"/>
    <w:rsid w:val="004004F4"/>
    <w:rsid w:val="0040072F"/>
    <w:rsid w:val="004008E7"/>
    <w:rsid w:val="00400AFE"/>
    <w:rsid w:val="00400B1C"/>
    <w:rsid w:val="00400B7B"/>
    <w:rsid w:val="00400ED8"/>
    <w:rsid w:val="00400FC0"/>
    <w:rsid w:val="0040121A"/>
    <w:rsid w:val="0040131C"/>
    <w:rsid w:val="0040139E"/>
    <w:rsid w:val="00401487"/>
    <w:rsid w:val="004016F3"/>
    <w:rsid w:val="00401753"/>
    <w:rsid w:val="004020B7"/>
    <w:rsid w:val="00402250"/>
    <w:rsid w:val="00402345"/>
    <w:rsid w:val="00402412"/>
    <w:rsid w:val="00402708"/>
    <w:rsid w:val="0040288B"/>
    <w:rsid w:val="00402D07"/>
    <w:rsid w:val="00402F1C"/>
    <w:rsid w:val="00403092"/>
    <w:rsid w:val="004030B3"/>
    <w:rsid w:val="00403139"/>
    <w:rsid w:val="00403158"/>
    <w:rsid w:val="00403465"/>
    <w:rsid w:val="0040381A"/>
    <w:rsid w:val="00403839"/>
    <w:rsid w:val="00403858"/>
    <w:rsid w:val="0040397B"/>
    <w:rsid w:val="00403A60"/>
    <w:rsid w:val="00403F83"/>
    <w:rsid w:val="00404069"/>
    <w:rsid w:val="004040B9"/>
    <w:rsid w:val="004040C9"/>
    <w:rsid w:val="00404167"/>
    <w:rsid w:val="004041EC"/>
    <w:rsid w:val="00404299"/>
    <w:rsid w:val="004042FC"/>
    <w:rsid w:val="004044D3"/>
    <w:rsid w:val="0040460E"/>
    <w:rsid w:val="004046E3"/>
    <w:rsid w:val="0040486E"/>
    <w:rsid w:val="00404A05"/>
    <w:rsid w:val="00404C43"/>
    <w:rsid w:val="00404D72"/>
    <w:rsid w:val="00404F60"/>
    <w:rsid w:val="0040523D"/>
    <w:rsid w:val="004052A8"/>
    <w:rsid w:val="0040539F"/>
    <w:rsid w:val="00405462"/>
    <w:rsid w:val="00405513"/>
    <w:rsid w:val="004059B8"/>
    <w:rsid w:val="004059D4"/>
    <w:rsid w:val="00405F10"/>
    <w:rsid w:val="004061BE"/>
    <w:rsid w:val="004061DA"/>
    <w:rsid w:val="00406311"/>
    <w:rsid w:val="004063A1"/>
    <w:rsid w:val="004063A5"/>
    <w:rsid w:val="004065BA"/>
    <w:rsid w:val="0040671A"/>
    <w:rsid w:val="00406806"/>
    <w:rsid w:val="00406CC6"/>
    <w:rsid w:val="00406CD9"/>
    <w:rsid w:val="00406E31"/>
    <w:rsid w:val="00406FA7"/>
    <w:rsid w:val="00406FAA"/>
    <w:rsid w:val="004072D5"/>
    <w:rsid w:val="0040739A"/>
    <w:rsid w:val="00407513"/>
    <w:rsid w:val="0040755D"/>
    <w:rsid w:val="00407832"/>
    <w:rsid w:val="004078F8"/>
    <w:rsid w:val="00407C74"/>
    <w:rsid w:val="00407CD5"/>
    <w:rsid w:val="00407D16"/>
    <w:rsid w:val="00407E56"/>
    <w:rsid w:val="004100B4"/>
    <w:rsid w:val="004102BC"/>
    <w:rsid w:val="004103DC"/>
    <w:rsid w:val="00410853"/>
    <w:rsid w:val="00410AC4"/>
    <w:rsid w:val="00410B11"/>
    <w:rsid w:val="00410BED"/>
    <w:rsid w:val="00410BF3"/>
    <w:rsid w:val="00410CE3"/>
    <w:rsid w:val="00411012"/>
    <w:rsid w:val="0041102D"/>
    <w:rsid w:val="00411095"/>
    <w:rsid w:val="0041109C"/>
    <w:rsid w:val="004110CD"/>
    <w:rsid w:val="00411245"/>
    <w:rsid w:val="004112A3"/>
    <w:rsid w:val="0041154B"/>
    <w:rsid w:val="00411661"/>
    <w:rsid w:val="0041167B"/>
    <w:rsid w:val="004116E9"/>
    <w:rsid w:val="0041178F"/>
    <w:rsid w:val="004119C4"/>
    <w:rsid w:val="00411ABA"/>
    <w:rsid w:val="00411B1D"/>
    <w:rsid w:val="00411C41"/>
    <w:rsid w:val="00411DC3"/>
    <w:rsid w:val="00412274"/>
    <w:rsid w:val="004122A7"/>
    <w:rsid w:val="00412328"/>
    <w:rsid w:val="004124D5"/>
    <w:rsid w:val="004124E7"/>
    <w:rsid w:val="0041262A"/>
    <w:rsid w:val="004127E0"/>
    <w:rsid w:val="00412B18"/>
    <w:rsid w:val="00412B7C"/>
    <w:rsid w:val="00412E6D"/>
    <w:rsid w:val="00413098"/>
    <w:rsid w:val="004137E7"/>
    <w:rsid w:val="0041386B"/>
    <w:rsid w:val="004138D5"/>
    <w:rsid w:val="00413D36"/>
    <w:rsid w:val="00413D7D"/>
    <w:rsid w:val="004140BE"/>
    <w:rsid w:val="004145FA"/>
    <w:rsid w:val="004146BA"/>
    <w:rsid w:val="00414B30"/>
    <w:rsid w:val="00414F10"/>
    <w:rsid w:val="0041513D"/>
    <w:rsid w:val="0041526F"/>
    <w:rsid w:val="004152FA"/>
    <w:rsid w:val="00415356"/>
    <w:rsid w:val="00415454"/>
    <w:rsid w:val="00415698"/>
    <w:rsid w:val="0041598E"/>
    <w:rsid w:val="004159F6"/>
    <w:rsid w:val="00415C4C"/>
    <w:rsid w:val="00415CB6"/>
    <w:rsid w:val="00415D01"/>
    <w:rsid w:val="00415D98"/>
    <w:rsid w:val="00415E85"/>
    <w:rsid w:val="00415F6D"/>
    <w:rsid w:val="00416076"/>
    <w:rsid w:val="0041626A"/>
    <w:rsid w:val="0041634D"/>
    <w:rsid w:val="00416613"/>
    <w:rsid w:val="004166B6"/>
    <w:rsid w:val="00416890"/>
    <w:rsid w:val="00416A97"/>
    <w:rsid w:val="00416AE4"/>
    <w:rsid w:val="00416D0D"/>
    <w:rsid w:val="00416D58"/>
    <w:rsid w:val="00416DF3"/>
    <w:rsid w:val="00416DFA"/>
    <w:rsid w:val="00416EF7"/>
    <w:rsid w:val="00417411"/>
    <w:rsid w:val="0041742F"/>
    <w:rsid w:val="00417547"/>
    <w:rsid w:val="00417930"/>
    <w:rsid w:val="00417B88"/>
    <w:rsid w:val="00417E80"/>
    <w:rsid w:val="00417F26"/>
    <w:rsid w:val="00420594"/>
    <w:rsid w:val="00420F99"/>
    <w:rsid w:val="0042124F"/>
    <w:rsid w:val="00421720"/>
    <w:rsid w:val="004217E0"/>
    <w:rsid w:val="00421A3A"/>
    <w:rsid w:val="00421BC5"/>
    <w:rsid w:val="00421C12"/>
    <w:rsid w:val="00421C1F"/>
    <w:rsid w:val="00421DEC"/>
    <w:rsid w:val="00421E2B"/>
    <w:rsid w:val="00421F22"/>
    <w:rsid w:val="0042209B"/>
    <w:rsid w:val="00422381"/>
    <w:rsid w:val="00422594"/>
    <w:rsid w:val="004226D9"/>
    <w:rsid w:val="0042270E"/>
    <w:rsid w:val="004227A6"/>
    <w:rsid w:val="004228B0"/>
    <w:rsid w:val="00422B73"/>
    <w:rsid w:val="00422C18"/>
    <w:rsid w:val="00422CB0"/>
    <w:rsid w:val="00422D17"/>
    <w:rsid w:val="00422F2F"/>
    <w:rsid w:val="0042314B"/>
    <w:rsid w:val="00423278"/>
    <w:rsid w:val="0042336B"/>
    <w:rsid w:val="004233AE"/>
    <w:rsid w:val="00423919"/>
    <w:rsid w:val="00423967"/>
    <w:rsid w:val="00423993"/>
    <w:rsid w:val="00423A99"/>
    <w:rsid w:val="00423D93"/>
    <w:rsid w:val="00423E9E"/>
    <w:rsid w:val="00423EEA"/>
    <w:rsid w:val="00424207"/>
    <w:rsid w:val="00424691"/>
    <w:rsid w:val="00424878"/>
    <w:rsid w:val="00424A10"/>
    <w:rsid w:val="00424C79"/>
    <w:rsid w:val="00424CE5"/>
    <w:rsid w:val="00424EE6"/>
    <w:rsid w:val="00424F8D"/>
    <w:rsid w:val="0042514E"/>
    <w:rsid w:val="004251A9"/>
    <w:rsid w:val="00425226"/>
    <w:rsid w:val="0042529D"/>
    <w:rsid w:val="004252BA"/>
    <w:rsid w:val="00425549"/>
    <w:rsid w:val="0042559A"/>
    <w:rsid w:val="00425963"/>
    <w:rsid w:val="00425A56"/>
    <w:rsid w:val="00425A62"/>
    <w:rsid w:val="00425ABD"/>
    <w:rsid w:val="00425B5A"/>
    <w:rsid w:val="00425D16"/>
    <w:rsid w:val="00425EAA"/>
    <w:rsid w:val="00425F1A"/>
    <w:rsid w:val="00426089"/>
    <w:rsid w:val="004260B3"/>
    <w:rsid w:val="00426107"/>
    <w:rsid w:val="00426280"/>
    <w:rsid w:val="004263A9"/>
    <w:rsid w:val="00426414"/>
    <w:rsid w:val="00426468"/>
    <w:rsid w:val="004264EA"/>
    <w:rsid w:val="004267AF"/>
    <w:rsid w:val="0042684A"/>
    <w:rsid w:val="0042699C"/>
    <w:rsid w:val="00426B90"/>
    <w:rsid w:val="00426CE9"/>
    <w:rsid w:val="00426D08"/>
    <w:rsid w:val="00426DD0"/>
    <w:rsid w:val="00426E0A"/>
    <w:rsid w:val="00426E13"/>
    <w:rsid w:val="0042707C"/>
    <w:rsid w:val="0042725D"/>
    <w:rsid w:val="00427327"/>
    <w:rsid w:val="00427398"/>
    <w:rsid w:val="004273BB"/>
    <w:rsid w:val="00427407"/>
    <w:rsid w:val="004274BD"/>
    <w:rsid w:val="0042758D"/>
    <w:rsid w:val="00427806"/>
    <w:rsid w:val="004278D2"/>
    <w:rsid w:val="004279FC"/>
    <w:rsid w:val="00427B84"/>
    <w:rsid w:val="00427B8B"/>
    <w:rsid w:val="00427C10"/>
    <w:rsid w:val="00427D29"/>
    <w:rsid w:val="00427E05"/>
    <w:rsid w:val="00427F85"/>
    <w:rsid w:val="00427FA5"/>
    <w:rsid w:val="00430032"/>
    <w:rsid w:val="004300ED"/>
    <w:rsid w:val="00430174"/>
    <w:rsid w:val="00430259"/>
    <w:rsid w:val="00430356"/>
    <w:rsid w:val="0043055F"/>
    <w:rsid w:val="00430711"/>
    <w:rsid w:val="0043082B"/>
    <w:rsid w:val="00430840"/>
    <w:rsid w:val="0043090E"/>
    <w:rsid w:val="00430BD6"/>
    <w:rsid w:val="00430C60"/>
    <w:rsid w:val="00430F5D"/>
    <w:rsid w:val="0043100B"/>
    <w:rsid w:val="0043102C"/>
    <w:rsid w:val="00431211"/>
    <w:rsid w:val="00431304"/>
    <w:rsid w:val="00431325"/>
    <w:rsid w:val="004313CF"/>
    <w:rsid w:val="00431812"/>
    <w:rsid w:val="004318A2"/>
    <w:rsid w:val="0043193D"/>
    <w:rsid w:val="00431A6C"/>
    <w:rsid w:val="00431F50"/>
    <w:rsid w:val="0043202B"/>
    <w:rsid w:val="00432460"/>
    <w:rsid w:val="0043256B"/>
    <w:rsid w:val="00432685"/>
    <w:rsid w:val="004327DB"/>
    <w:rsid w:val="00432975"/>
    <w:rsid w:val="00432AC9"/>
    <w:rsid w:val="00432C9B"/>
    <w:rsid w:val="00432DE0"/>
    <w:rsid w:val="00432FC4"/>
    <w:rsid w:val="00432FF9"/>
    <w:rsid w:val="004330BA"/>
    <w:rsid w:val="004330E7"/>
    <w:rsid w:val="00433423"/>
    <w:rsid w:val="00433573"/>
    <w:rsid w:val="004335CD"/>
    <w:rsid w:val="00433668"/>
    <w:rsid w:val="0043380D"/>
    <w:rsid w:val="004338AE"/>
    <w:rsid w:val="00433941"/>
    <w:rsid w:val="00433B5C"/>
    <w:rsid w:val="00433B98"/>
    <w:rsid w:val="00433DD5"/>
    <w:rsid w:val="00433E19"/>
    <w:rsid w:val="00433FB7"/>
    <w:rsid w:val="004340CD"/>
    <w:rsid w:val="00434439"/>
    <w:rsid w:val="0043452A"/>
    <w:rsid w:val="00434A38"/>
    <w:rsid w:val="00434B6C"/>
    <w:rsid w:val="00434B8A"/>
    <w:rsid w:val="00434D0C"/>
    <w:rsid w:val="00435103"/>
    <w:rsid w:val="00435295"/>
    <w:rsid w:val="00435454"/>
    <w:rsid w:val="0043549E"/>
    <w:rsid w:val="004354B7"/>
    <w:rsid w:val="00435505"/>
    <w:rsid w:val="004355C1"/>
    <w:rsid w:val="00435A08"/>
    <w:rsid w:val="00435F5A"/>
    <w:rsid w:val="00436172"/>
    <w:rsid w:val="0043668F"/>
    <w:rsid w:val="00436C1A"/>
    <w:rsid w:val="00436D90"/>
    <w:rsid w:val="00436E06"/>
    <w:rsid w:val="0043709E"/>
    <w:rsid w:val="004370E4"/>
    <w:rsid w:val="004371F5"/>
    <w:rsid w:val="004373D1"/>
    <w:rsid w:val="00437518"/>
    <w:rsid w:val="00437568"/>
    <w:rsid w:val="0043756B"/>
    <w:rsid w:val="0043762F"/>
    <w:rsid w:val="0043795D"/>
    <w:rsid w:val="004379E9"/>
    <w:rsid w:val="00437A1E"/>
    <w:rsid w:val="00437B93"/>
    <w:rsid w:val="00437D3E"/>
    <w:rsid w:val="00437E22"/>
    <w:rsid w:val="00440285"/>
    <w:rsid w:val="00440568"/>
    <w:rsid w:val="0044065B"/>
    <w:rsid w:val="00440864"/>
    <w:rsid w:val="00440990"/>
    <w:rsid w:val="004409CD"/>
    <w:rsid w:val="00440BBF"/>
    <w:rsid w:val="00440C09"/>
    <w:rsid w:val="00440C3B"/>
    <w:rsid w:val="00440C52"/>
    <w:rsid w:val="00440C6C"/>
    <w:rsid w:val="00440E9B"/>
    <w:rsid w:val="00440EFC"/>
    <w:rsid w:val="00440F0E"/>
    <w:rsid w:val="00440F8D"/>
    <w:rsid w:val="00441126"/>
    <w:rsid w:val="004411C4"/>
    <w:rsid w:val="00441265"/>
    <w:rsid w:val="004412DA"/>
    <w:rsid w:val="00441571"/>
    <w:rsid w:val="004415AF"/>
    <w:rsid w:val="004415ED"/>
    <w:rsid w:val="004417B8"/>
    <w:rsid w:val="004419B7"/>
    <w:rsid w:val="00441AA6"/>
    <w:rsid w:val="00441B0C"/>
    <w:rsid w:val="00441BDF"/>
    <w:rsid w:val="00441D83"/>
    <w:rsid w:val="00441E66"/>
    <w:rsid w:val="00441E67"/>
    <w:rsid w:val="00441E70"/>
    <w:rsid w:val="00442079"/>
    <w:rsid w:val="0044207B"/>
    <w:rsid w:val="004420E1"/>
    <w:rsid w:val="00442156"/>
    <w:rsid w:val="00442172"/>
    <w:rsid w:val="0044220F"/>
    <w:rsid w:val="0044234D"/>
    <w:rsid w:val="0044246D"/>
    <w:rsid w:val="00442557"/>
    <w:rsid w:val="004425C4"/>
    <w:rsid w:val="00442A3B"/>
    <w:rsid w:val="00442A9E"/>
    <w:rsid w:val="00442AB6"/>
    <w:rsid w:val="00442ACB"/>
    <w:rsid w:val="00443331"/>
    <w:rsid w:val="00443530"/>
    <w:rsid w:val="00443863"/>
    <w:rsid w:val="00443BAE"/>
    <w:rsid w:val="00443BB5"/>
    <w:rsid w:val="00443C17"/>
    <w:rsid w:val="00443F79"/>
    <w:rsid w:val="00443FEE"/>
    <w:rsid w:val="00444306"/>
    <w:rsid w:val="00444468"/>
    <w:rsid w:val="0044455B"/>
    <w:rsid w:val="004445D7"/>
    <w:rsid w:val="004446A6"/>
    <w:rsid w:val="004446A7"/>
    <w:rsid w:val="00444D02"/>
    <w:rsid w:val="00444D6B"/>
    <w:rsid w:val="00444EE9"/>
    <w:rsid w:val="00444F0A"/>
    <w:rsid w:val="0044532D"/>
    <w:rsid w:val="00445459"/>
    <w:rsid w:val="00445602"/>
    <w:rsid w:val="004457BB"/>
    <w:rsid w:val="004457CA"/>
    <w:rsid w:val="004457D7"/>
    <w:rsid w:val="0044581A"/>
    <w:rsid w:val="00445A01"/>
    <w:rsid w:val="00445A3E"/>
    <w:rsid w:val="00445D0C"/>
    <w:rsid w:val="00445E7E"/>
    <w:rsid w:val="00446165"/>
    <w:rsid w:val="004463B4"/>
    <w:rsid w:val="0044641B"/>
    <w:rsid w:val="0044672B"/>
    <w:rsid w:val="004467F1"/>
    <w:rsid w:val="004469F5"/>
    <w:rsid w:val="00446CBC"/>
    <w:rsid w:val="00446CD5"/>
    <w:rsid w:val="00446D55"/>
    <w:rsid w:val="00446E19"/>
    <w:rsid w:val="00447007"/>
    <w:rsid w:val="00447051"/>
    <w:rsid w:val="004470E2"/>
    <w:rsid w:val="0044718D"/>
    <w:rsid w:val="0044730B"/>
    <w:rsid w:val="00447388"/>
    <w:rsid w:val="0044747B"/>
    <w:rsid w:val="004474D7"/>
    <w:rsid w:val="00447612"/>
    <w:rsid w:val="00447843"/>
    <w:rsid w:val="0044799E"/>
    <w:rsid w:val="00447B45"/>
    <w:rsid w:val="00447CA5"/>
    <w:rsid w:val="00447E08"/>
    <w:rsid w:val="004500FC"/>
    <w:rsid w:val="00450261"/>
    <w:rsid w:val="004502AC"/>
    <w:rsid w:val="004503D9"/>
    <w:rsid w:val="0045042D"/>
    <w:rsid w:val="0045057B"/>
    <w:rsid w:val="0045099C"/>
    <w:rsid w:val="00450CCE"/>
    <w:rsid w:val="00450D0F"/>
    <w:rsid w:val="00450F54"/>
    <w:rsid w:val="00451021"/>
    <w:rsid w:val="0045108C"/>
    <w:rsid w:val="004511A8"/>
    <w:rsid w:val="004512CC"/>
    <w:rsid w:val="004512CF"/>
    <w:rsid w:val="00451582"/>
    <w:rsid w:val="004515CB"/>
    <w:rsid w:val="004518C0"/>
    <w:rsid w:val="00451CEC"/>
    <w:rsid w:val="00451D91"/>
    <w:rsid w:val="00451E31"/>
    <w:rsid w:val="00451E8F"/>
    <w:rsid w:val="004520A1"/>
    <w:rsid w:val="004520D6"/>
    <w:rsid w:val="00452167"/>
    <w:rsid w:val="00452362"/>
    <w:rsid w:val="004526BB"/>
    <w:rsid w:val="004526BF"/>
    <w:rsid w:val="00452734"/>
    <w:rsid w:val="004529F7"/>
    <w:rsid w:val="00452D15"/>
    <w:rsid w:val="00452E59"/>
    <w:rsid w:val="00452FB4"/>
    <w:rsid w:val="00453020"/>
    <w:rsid w:val="00453131"/>
    <w:rsid w:val="0045321B"/>
    <w:rsid w:val="004532C1"/>
    <w:rsid w:val="004532C6"/>
    <w:rsid w:val="00453B39"/>
    <w:rsid w:val="00453F19"/>
    <w:rsid w:val="00453F89"/>
    <w:rsid w:val="0045403A"/>
    <w:rsid w:val="00454107"/>
    <w:rsid w:val="0045421F"/>
    <w:rsid w:val="00454300"/>
    <w:rsid w:val="00454331"/>
    <w:rsid w:val="0045463C"/>
    <w:rsid w:val="00454847"/>
    <w:rsid w:val="00454A63"/>
    <w:rsid w:val="00454A74"/>
    <w:rsid w:val="00454E8D"/>
    <w:rsid w:val="004550D3"/>
    <w:rsid w:val="00455148"/>
    <w:rsid w:val="0045516D"/>
    <w:rsid w:val="004551DF"/>
    <w:rsid w:val="0045528B"/>
    <w:rsid w:val="00455421"/>
    <w:rsid w:val="00455451"/>
    <w:rsid w:val="00455554"/>
    <w:rsid w:val="004556AA"/>
    <w:rsid w:val="004557EA"/>
    <w:rsid w:val="004558CA"/>
    <w:rsid w:val="00455A40"/>
    <w:rsid w:val="00455A57"/>
    <w:rsid w:val="00455AE3"/>
    <w:rsid w:val="004562A2"/>
    <w:rsid w:val="00456422"/>
    <w:rsid w:val="0045652D"/>
    <w:rsid w:val="0045653F"/>
    <w:rsid w:val="004565B7"/>
    <w:rsid w:val="004568E2"/>
    <w:rsid w:val="00456F57"/>
    <w:rsid w:val="00457110"/>
    <w:rsid w:val="00457227"/>
    <w:rsid w:val="00457297"/>
    <w:rsid w:val="0045735B"/>
    <w:rsid w:val="00457586"/>
    <w:rsid w:val="0045759D"/>
    <w:rsid w:val="004575B0"/>
    <w:rsid w:val="004576F3"/>
    <w:rsid w:val="004577CB"/>
    <w:rsid w:val="00457AFC"/>
    <w:rsid w:val="00457BD3"/>
    <w:rsid w:val="00457C4A"/>
    <w:rsid w:val="00457E1C"/>
    <w:rsid w:val="00457EB3"/>
    <w:rsid w:val="00457ECC"/>
    <w:rsid w:val="00457FE8"/>
    <w:rsid w:val="00460034"/>
    <w:rsid w:val="00460049"/>
    <w:rsid w:val="004604EC"/>
    <w:rsid w:val="0046054B"/>
    <w:rsid w:val="0046065D"/>
    <w:rsid w:val="00460841"/>
    <w:rsid w:val="004608A1"/>
    <w:rsid w:val="0046094C"/>
    <w:rsid w:val="004609B0"/>
    <w:rsid w:val="00460CC8"/>
    <w:rsid w:val="00460D14"/>
    <w:rsid w:val="00460DDC"/>
    <w:rsid w:val="00460F66"/>
    <w:rsid w:val="004610A8"/>
    <w:rsid w:val="0046151D"/>
    <w:rsid w:val="00461743"/>
    <w:rsid w:val="00461870"/>
    <w:rsid w:val="0046199F"/>
    <w:rsid w:val="004619E3"/>
    <w:rsid w:val="00461C89"/>
    <w:rsid w:val="00461CCB"/>
    <w:rsid w:val="00461D9B"/>
    <w:rsid w:val="00462128"/>
    <w:rsid w:val="00462470"/>
    <w:rsid w:val="00462472"/>
    <w:rsid w:val="004624C8"/>
    <w:rsid w:val="00462650"/>
    <w:rsid w:val="0046281B"/>
    <w:rsid w:val="0046296D"/>
    <w:rsid w:val="0046298F"/>
    <w:rsid w:val="00462A98"/>
    <w:rsid w:val="00462E13"/>
    <w:rsid w:val="00462E94"/>
    <w:rsid w:val="00462F90"/>
    <w:rsid w:val="00463038"/>
    <w:rsid w:val="00463209"/>
    <w:rsid w:val="00463223"/>
    <w:rsid w:val="00463335"/>
    <w:rsid w:val="0046351B"/>
    <w:rsid w:val="00463535"/>
    <w:rsid w:val="00463546"/>
    <w:rsid w:val="0046362C"/>
    <w:rsid w:val="00463636"/>
    <w:rsid w:val="0046398B"/>
    <w:rsid w:val="00463A33"/>
    <w:rsid w:val="00463B22"/>
    <w:rsid w:val="00463DC0"/>
    <w:rsid w:val="00464A25"/>
    <w:rsid w:val="00464BC0"/>
    <w:rsid w:val="00464BF6"/>
    <w:rsid w:val="00464C36"/>
    <w:rsid w:val="00464DAB"/>
    <w:rsid w:val="00464EB4"/>
    <w:rsid w:val="00465440"/>
    <w:rsid w:val="0046553B"/>
    <w:rsid w:val="004659C9"/>
    <w:rsid w:val="004659E2"/>
    <w:rsid w:val="00465A6E"/>
    <w:rsid w:val="00465C50"/>
    <w:rsid w:val="00465C5F"/>
    <w:rsid w:val="00465CE1"/>
    <w:rsid w:val="00465EAC"/>
    <w:rsid w:val="00465F17"/>
    <w:rsid w:val="00465FF6"/>
    <w:rsid w:val="00466048"/>
    <w:rsid w:val="004660DC"/>
    <w:rsid w:val="004661E0"/>
    <w:rsid w:val="004662C0"/>
    <w:rsid w:val="004663A4"/>
    <w:rsid w:val="004663C1"/>
    <w:rsid w:val="00466978"/>
    <w:rsid w:val="004669A3"/>
    <w:rsid w:val="00466A29"/>
    <w:rsid w:val="00466AF6"/>
    <w:rsid w:val="00466BD2"/>
    <w:rsid w:val="00466CEF"/>
    <w:rsid w:val="00466D9D"/>
    <w:rsid w:val="00466DE7"/>
    <w:rsid w:val="00466F12"/>
    <w:rsid w:val="00466F14"/>
    <w:rsid w:val="0046700D"/>
    <w:rsid w:val="00467029"/>
    <w:rsid w:val="0046738C"/>
    <w:rsid w:val="004673B6"/>
    <w:rsid w:val="004673E6"/>
    <w:rsid w:val="00467641"/>
    <w:rsid w:val="004676A6"/>
    <w:rsid w:val="00467AB7"/>
    <w:rsid w:val="00467D6F"/>
    <w:rsid w:val="00467D87"/>
    <w:rsid w:val="0047002A"/>
    <w:rsid w:val="004701A5"/>
    <w:rsid w:val="00470391"/>
    <w:rsid w:val="00470470"/>
    <w:rsid w:val="004704A1"/>
    <w:rsid w:val="00470585"/>
    <w:rsid w:val="00470637"/>
    <w:rsid w:val="00470699"/>
    <w:rsid w:val="004706F0"/>
    <w:rsid w:val="004708FA"/>
    <w:rsid w:val="0047098A"/>
    <w:rsid w:val="004709E1"/>
    <w:rsid w:val="00470A4F"/>
    <w:rsid w:val="00470B6B"/>
    <w:rsid w:val="00470E0A"/>
    <w:rsid w:val="00471061"/>
    <w:rsid w:val="0047113B"/>
    <w:rsid w:val="00471169"/>
    <w:rsid w:val="004711CB"/>
    <w:rsid w:val="004711D9"/>
    <w:rsid w:val="004712BE"/>
    <w:rsid w:val="0047142E"/>
    <w:rsid w:val="00471520"/>
    <w:rsid w:val="0047155C"/>
    <w:rsid w:val="004716BE"/>
    <w:rsid w:val="00471714"/>
    <w:rsid w:val="004717E3"/>
    <w:rsid w:val="00471864"/>
    <w:rsid w:val="00471F6E"/>
    <w:rsid w:val="00471FD3"/>
    <w:rsid w:val="00472392"/>
    <w:rsid w:val="00472431"/>
    <w:rsid w:val="004726EF"/>
    <w:rsid w:val="00472776"/>
    <w:rsid w:val="004727C6"/>
    <w:rsid w:val="00472808"/>
    <w:rsid w:val="0047284B"/>
    <w:rsid w:val="00472946"/>
    <w:rsid w:val="00472A2B"/>
    <w:rsid w:val="00472A6C"/>
    <w:rsid w:val="00472E3C"/>
    <w:rsid w:val="0047309D"/>
    <w:rsid w:val="004730BE"/>
    <w:rsid w:val="004730D4"/>
    <w:rsid w:val="0047322D"/>
    <w:rsid w:val="004738F6"/>
    <w:rsid w:val="00473D3D"/>
    <w:rsid w:val="00473E67"/>
    <w:rsid w:val="00473E7A"/>
    <w:rsid w:val="00474069"/>
    <w:rsid w:val="0047410D"/>
    <w:rsid w:val="0047416B"/>
    <w:rsid w:val="004744E6"/>
    <w:rsid w:val="004745C8"/>
    <w:rsid w:val="0047477B"/>
    <w:rsid w:val="0047485D"/>
    <w:rsid w:val="00474881"/>
    <w:rsid w:val="004748DA"/>
    <w:rsid w:val="00474A21"/>
    <w:rsid w:val="00474B5F"/>
    <w:rsid w:val="00474B89"/>
    <w:rsid w:val="00474D08"/>
    <w:rsid w:val="00474D21"/>
    <w:rsid w:val="00474DA8"/>
    <w:rsid w:val="00474F67"/>
    <w:rsid w:val="0047522B"/>
    <w:rsid w:val="004752A5"/>
    <w:rsid w:val="00475361"/>
    <w:rsid w:val="00475399"/>
    <w:rsid w:val="004755ED"/>
    <w:rsid w:val="00475827"/>
    <w:rsid w:val="00475A4A"/>
    <w:rsid w:val="00475B27"/>
    <w:rsid w:val="00475D73"/>
    <w:rsid w:val="00475DC4"/>
    <w:rsid w:val="00475DE7"/>
    <w:rsid w:val="0047608D"/>
    <w:rsid w:val="004760D0"/>
    <w:rsid w:val="00476398"/>
    <w:rsid w:val="00476423"/>
    <w:rsid w:val="00476716"/>
    <w:rsid w:val="00476A49"/>
    <w:rsid w:val="00476A60"/>
    <w:rsid w:val="00476D31"/>
    <w:rsid w:val="00476E1C"/>
    <w:rsid w:val="00476E78"/>
    <w:rsid w:val="00477398"/>
    <w:rsid w:val="004775CC"/>
    <w:rsid w:val="00477616"/>
    <w:rsid w:val="00477693"/>
    <w:rsid w:val="004778D3"/>
    <w:rsid w:val="0047796A"/>
    <w:rsid w:val="00477977"/>
    <w:rsid w:val="00477C1E"/>
    <w:rsid w:val="00477C2E"/>
    <w:rsid w:val="00477C6E"/>
    <w:rsid w:val="00477D7D"/>
    <w:rsid w:val="00477EF0"/>
    <w:rsid w:val="0048034E"/>
    <w:rsid w:val="004803CC"/>
    <w:rsid w:val="004804FA"/>
    <w:rsid w:val="004807AA"/>
    <w:rsid w:val="00480890"/>
    <w:rsid w:val="004808E2"/>
    <w:rsid w:val="00480961"/>
    <w:rsid w:val="00480AB8"/>
    <w:rsid w:val="00480AE1"/>
    <w:rsid w:val="00480B2D"/>
    <w:rsid w:val="00480C37"/>
    <w:rsid w:val="00480DAD"/>
    <w:rsid w:val="00480E74"/>
    <w:rsid w:val="00480F3A"/>
    <w:rsid w:val="00480F53"/>
    <w:rsid w:val="00480FE7"/>
    <w:rsid w:val="004810A2"/>
    <w:rsid w:val="004810BB"/>
    <w:rsid w:val="00481234"/>
    <w:rsid w:val="00481250"/>
    <w:rsid w:val="00481274"/>
    <w:rsid w:val="00481375"/>
    <w:rsid w:val="004813B5"/>
    <w:rsid w:val="00481773"/>
    <w:rsid w:val="004819F3"/>
    <w:rsid w:val="00481B15"/>
    <w:rsid w:val="00481D22"/>
    <w:rsid w:val="00481FFB"/>
    <w:rsid w:val="00482008"/>
    <w:rsid w:val="004820E1"/>
    <w:rsid w:val="004825C5"/>
    <w:rsid w:val="00482638"/>
    <w:rsid w:val="00482942"/>
    <w:rsid w:val="00482A65"/>
    <w:rsid w:val="00482D18"/>
    <w:rsid w:val="00482E79"/>
    <w:rsid w:val="00482E96"/>
    <w:rsid w:val="00482F86"/>
    <w:rsid w:val="00483240"/>
    <w:rsid w:val="00483322"/>
    <w:rsid w:val="0048353F"/>
    <w:rsid w:val="0048378C"/>
    <w:rsid w:val="00483917"/>
    <w:rsid w:val="00483B76"/>
    <w:rsid w:val="00483CEA"/>
    <w:rsid w:val="00483F57"/>
    <w:rsid w:val="00484076"/>
    <w:rsid w:val="004840F8"/>
    <w:rsid w:val="0048423E"/>
    <w:rsid w:val="00484316"/>
    <w:rsid w:val="00484318"/>
    <w:rsid w:val="0048436E"/>
    <w:rsid w:val="0048451E"/>
    <w:rsid w:val="00484548"/>
    <w:rsid w:val="0048470D"/>
    <w:rsid w:val="0048473C"/>
    <w:rsid w:val="00484A02"/>
    <w:rsid w:val="00484A08"/>
    <w:rsid w:val="00484BA0"/>
    <w:rsid w:val="00484BBF"/>
    <w:rsid w:val="00484C2F"/>
    <w:rsid w:val="00484F15"/>
    <w:rsid w:val="00484F5B"/>
    <w:rsid w:val="00484F76"/>
    <w:rsid w:val="00484FD6"/>
    <w:rsid w:val="004851B9"/>
    <w:rsid w:val="004851CA"/>
    <w:rsid w:val="00485234"/>
    <w:rsid w:val="00485312"/>
    <w:rsid w:val="004853EE"/>
    <w:rsid w:val="004854A0"/>
    <w:rsid w:val="00485599"/>
    <w:rsid w:val="004855C9"/>
    <w:rsid w:val="0048568C"/>
    <w:rsid w:val="0048593D"/>
    <w:rsid w:val="004859A0"/>
    <w:rsid w:val="00485A1A"/>
    <w:rsid w:val="00485F63"/>
    <w:rsid w:val="004860C0"/>
    <w:rsid w:val="0048610C"/>
    <w:rsid w:val="004863A0"/>
    <w:rsid w:val="0048652C"/>
    <w:rsid w:val="004866FF"/>
    <w:rsid w:val="00486747"/>
    <w:rsid w:val="004867F8"/>
    <w:rsid w:val="00486C3A"/>
    <w:rsid w:val="00486CEF"/>
    <w:rsid w:val="00486DAA"/>
    <w:rsid w:val="004870D9"/>
    <w:rsid w:val="00487362"/>
    <w:rsid w:val="0048752D"/>
    <w:rsid w:val="0048779E"/>
    <w:rsid w:val="004878DB"/>
    <w:rsid w:val="004879E8"/>
    <w:rsid w:val="00487A9D"/>
    <w:rsid w:val="00487ABC"/>
    <w:rsid w:val="00487B54"/>
    <w:rsid w:val="00487D4B"/>
    <w:rsid w:val="00487D94"/>
    <w:rsid w:val="00487F3C"/>
    <w:rsid w:val="004900D0"/>
    <w:rsid w:val="0049091F"/>
    <w:rsid w:val="00490CED"/>
    <w:rsid w:val="00490D7D"/>
    <w:rsid w:val="00491045"/>
    <w:rsid w:val="00491276"/>
    <w:rsid w:val="004913A4"/>
    <w:rsid w:val="004915E5"/>
    <w:rsid w:val="00491824"/>
    <w:rsid w:val="004918A2"/>
    <w:rsid w:val="004919EB"/>
    <w:rsid w:val="00491A7A"/>
    <w:rsid w:val="00491B3E"/>
    <w:rsid w:val="00491B74"/>
    <w:rsid w:val="00491B82"/>
    <w:rsid w:val="00491B8D"/>
    <w:rsid w:val="00491BE1"/>
    <w:rsid w:val="00491CEF"/>
    <w:rsid w:val="0049212D"/>
    <w:rsid w:val="0049217A"/>
    <w:rsid w:val="004921A0"/>
    <w:rsid w:val="00492247"/>
    <w:rsid w:val="00492280"/>
    <w:rsid w:val="004923FD"/>
    <w:rsid w:val="00492509"/>
    <w:rsid w:val="0049261D"/>
    <w:rsid w:val="00492A08"/>
    <w:rsid w:val="00492A6C"/>
    <w:rsid w:val="00492C06"/>
    <w:rsid w:val="00492FE3"/>
    <w:rsid w:val="004930FF"/>
    <w:rsid w:val="004931EA"/>
    <w:rsid w:val="004932AC"/>
    <w:rsid w:val="00493521"/>
    <w:rsid w:val="00493626"/>
    <w:rsid w:val="00493707"/>
    <w:rsid w:val="004938E9"/>
    <w:rsid w:val="00493AA4"/>
    <w:rsid w:val="00493B4F"/>
    <w:rsid w:val="00493D22"/>
    <w:rsid w:val="0049411A"/>
    <w:rsid w:val="00494505"/>
    <w:rsid w:val="00494A24"/>
    <w:rsid w:val="00494C88"/>
    <w:rsid w:val="00495131"/>
    <w:rsid w:val="004951B6"/>
    <w:rsid w:val="0049536C"/>
    <w:rsid w:val="00495455"/>
    <w:rsid w:val="004954B4"/>
    <w:rsid w:val="0049558A"/>
    <w:rsid w:val="00495625"/>
    <w:rsid w:val="0049598F"/>
    <w:rsid w:val="00495B19"/>
    <w:rsid w:val="00495EE8"/>
    <w:rsid w:val="00495FEF"/>
    <w:rsid w:val="00496016"/>
    <w:rsid w:val="00496034"/>
    <w:rsid w:val="0049603A"/>
    <w:rsid w:val="00496068"/>
    <w:rsid w:val="00496117"/>
    <w:rsid w:val="0049629B"/>
    <w:rsid w:val="004963B9"/>
    <w:rsid w:val="00496433"/>
    <w:rsid w:val="0049644D"/>
    <w:rsid w:val="0049661A"/>
    <w:rsid w:val="0049668B"/>
    <w:rsid w:val="004967AD"/>
    <w:rsid w:val="004968A2"/>
    <w:rsid w:val="004968A9"/>
    <w:rsid w:val="00496AA8"/>
    <w:rsid w:val="00496B62"/>
    <w:rsid w:val="00496C7A"/>
    <w:rsid w:val="00496CB1"/>
    <w:rsid w:val="00496DCB"/>
    <w:rsid w:val="00496F11"/>
    <w:rsid w:val="004973B7"/>
    <w:rsid w:val="0049749E"/>
    <w:rsid w:val="004975F5"/>
    <w:rsid w:val="00497721"/>
    <w:rsid w:val="004978A3"/>
    <w:rsid w:val="004979F0"/>
    <w:rsid w:val="00497A97"/>
    <w:rsid w:val="00497BD5"/>
    <w:rsid w:val="00497D3F"/>
    <w:rsid w:val="00497DF4"/>
    <w:rsid w:val="00497EF1"/>
    <w:rsid w:val="00497F23"/>
    <w:rsid w:val="00497F6C"/>
    <w:rsid w:val="004A0021"/>
    <w:rsid w:val="004A0054"/>
    <w:rsid w:val="004A0110"/>
    <w:rsid w:val="004A0372"/>
    <w:rsid w:val="004A0413"/>
    <w:rsid w:val="004A0419"/>
    <w:rsid w:val="004A0734"/>
    <w:rsid w:val="004A07B6"/>
    <w:rsid w:val="004A0A2A"/>
    <w:rsid w:val="004A0B5A"/>
    <w:rsid w:val="004A0B86"/>
    <w:rsid w:val="004A0D3E"/>
    <w:rsid w:val="004A0EB9"/>
    <w:rsid w:val="004A1066"/>
    <w:rsid w:val="004A106E"/>
    <w:rsid w:val="004A10E6"/>
    <w:rsid w:val="004A1333"/>
    <w:rsid w:val="004A139A"/>
    <w:rsid w:val="004A13CC"/>
    <w:rsid w:val="004A14A8"/>
    <w:rsid w:val="004A161F"/>
    <w:rsid w:val="004A17BC"/>
    <w:rsid w:val="004A1A4B"/>
    <w:rsid w:val="004A1B1B"/>
    <w:rsid w:val="004A1B4E"/>
    <w:rsid w:val="004A1B60"/>
    <w:rsid w:val="004A2069"/>
    <w:rsid w:val="004A2163"/>
    <w:rsid w:val="004A2175"/>
    <w:rsid w:val="004A23A6"/>
    <w:rsid w:val="004A247D"/>
    <w:rsid w:val="004A2488"/>
    <w:rsid w:val="004A2819"/>
    <w:rsid w:val="004A2846"/>
    <w:rsid w:val="004A28E3"/>
    <w:rsid w:val="004A29DC"/>
    <w:rsid w:val="004A29F1"/>
    <w:rsid w:val="004A2B59"/>
    <w:rsid w:val="004A2C21"/>
    <w:rsid w:val="004A2DF6"/>
    <w:rsid w:val="004A2FDA"/>
    <w:rsid w:val="004A3028"/>
    <w:rsid w:val="004A3257"/>
    <w:rsid w:val="004A32B5"/>
    <w:rsid w:val="004A3325"/>
    <w:rsid w:val="004A338D"/>
    <w:rsid w:val="004A3432"/>
    <w:rsid w:val="004A3527"/>
    <w:rsid w:val="004A35FE"/>
    <w:rsid w:val="004A3895"/>
    <w:rsid w:val="004A3A26"/>
    <w:rsid w:val="004A3AB7"/>
    <w:rsid w:val="004A3AEB"/>
    <w:rsid w:val="004A3AF3"/>
    <w:rsid w:val="004A4046"/>
    <w:rsid w:val="004A4585"/>
    <w:rsid w:val="004A46C1"/>
    <w:rsid w:val="004A485D"/>
    <w:rsid w:val="004A48E8"/>
    <w:rsid w:val="004A4AB4"/>
    <w:rsid w:val="004A4D55"/>
    <w:rsid w:val="004A51B8"/>
    <w:rsid w:val="004A51E9"/>
    <w:rsid w:val="004A570B"/>
    <w:rsid w:val="004A57DF"/>
    <w:rsid w:val="004A589E"/>
    <w:rsid w:val="004A59C0"/>
    <w:rsid w:val="004A5A58"/>
    <w:rsid w:val="004A5AE5"/>
    <w:rsid w:val="004A5B5B"/>
    <w:rsid w:val="004A5BE9"/>
    <w:rsid w:val="004A5DDE"/>
    <w:rsid w:val="004A5F28"/>
    <w:rsid w:val="004A63A2"/>
    <w:rsid w:val="004A64E8"/>
    <w:rsid w:val="004A6A14"/>
    <w:rsid w:val="004A6FB6"/>
    <w:rsid w:val="004A72D7"/>
    <w:rsid w:val="004A7437"/>
    <w:rsid w:val="004A75C7"/>
    <w:rsid w:val="004A78D3"/>
    <w:rsid w:val="004A790F"/>
    <w:rsid w:val="004A7984"/>
    <w:rsid w:val="004A7989"/>
    <w:rsid w:val="004A7A0B"/>
    <w:rsid w:val="004A7F13"/>
    <w:rsid w:val="004B0141"/>
    <w:rsid w:val="004B02B5"/>
    <w:rsid w:val="004B0308"/>
    <w:rsid w:val="004B036F"/>
    <w:rsid w:val="004B0459"/>
    <w:rsid w:val="004B0538"/>
    <w:rsid w:val="004B09D0"/>
    <w:rsid w:val="004B09F5"/>
    <w:rsid w:val="004B0CEA"/>
    <w:rsid w:val="004B0E66"/>
    <w:rsid w:val="004B118E"/>
    <w:rsid w:val="004B12D4"/>
    <w:rsid w:val="004B1318"/>
    <w:rsid w:val="004B1356"/>
    <w:rsid w:val="004B15D7"/>
    <w:rsid w:val="004B1773"/>
    <w:rsid w:val="004B1792"/>
    <w:rsid w:val="004B1916"/>
    <w:rsid w:val="004B1A3F"/>
    <w:rsid w:val="004B1B98"/>
    <w:rsid w:val="004B1D25"/>
    <w:rsid w:val="004B1F2E"/>
    <w:rsid w:val="004B20CA"/>
    <w:rsid w:val="004B22B7"/>
    <w:rsid w:val="004B2310"/>
    <w:rsid w:val="004B25C6"/>
    <w:rsid w:val="004B2657"/>
    <w:rsid w:val="004B28A0"/>
    <w:rsid w:val="004B2AC0"/>
    <w:rsid w:val="004B2B74"/>
    <w:rsid w:val="004B2C8C"/>
    <w:rsid w:val="004B2FBC"/>
    <w:rsid w:val="004B3197"/>
    <w:rsid w:val="004B3282"/>
    <w:rsid w:val="004B3403"/>
    <w:rsid w:val="004B3427"/>
    <w:rsid w:val="004B3662"/>
    <w:rsid w:val="004B3984"/>
    <w:rsid w:val="004B3A75"/>
    <w:rsid w:val="004B3AA4"/>
    <w:rsid w:val="004B3C0B"/>
    <w:rsid w:val="004B3DF9"/>
    <w:rsid w:val="004B3E82"/>
    <w:rsid w:val="004B4068"/>
    <w:rsid w:val="004B4428"/>
    <w:rsid w:val="004B4597"/>
    <w:rsid w:val="004B46C7"/>
    <w:rsid w:val="004B4869"/>
    <w:rsid w:val="004B4892"/>
    <w:rsid w:val="004B49A7"/>
    <w:rsid w:val="004B4A96"/>
    <w:rsid w:val="004B4D23"/>
    <w:rsid w:val="004B4F5E"/>
    <w:rsid w:val="004B508F"/>
    <w:rsid w:val="004B53A8"/>
    <w:rsid w:val="004B57D2"/>
    <w:rsid w:val="004B58AA"/>
    <w:rsid w:val="004B58AE"/>
    <w:rsid w:val="004B5A2F"/>
    <w:rsid w:val="004B5DF2"/>
    <w:rsid w:val="004B5F43"/>
    <w:rsid w:val="004B5F66"/>
    <w:rsid w:val="004B623B"/>
    <w:rsid w:val="004B6253"/>
    <w:rsid w:val="004B64F3"/>
    <w:rsid w:val="004B64F9"/>
    <w:rsid w:val="004B66CF"/>
    <w:rsid w:val="004B695E"/>
    <w:rsid w:val="004B6B1A"/>
    <w:rsid w:val="004B6CF9"/>
    <w:rsid w:val="004B6D2A"/>
    <w:rsid w:val="004B7064"/>
    <w:rsid w:val="004B7199"/>
    <w:rsid w:val="004B71C1"/>
    <w:rsid w:val="004B7356"/>
    <w:rsid w:val="004B753A"/>
    <w:rsid w:val="004B7752"/>
    <w:rsid w:val="004B7840"/>
    <w:rsid w:val="004B7A1C"/>
    <w:rsid w:val="004B7B18"/>
    <w:rsid w:val="004B7B65"/>
    <w:rsid w:val="004B7BD5"/>
    <w:rsid w:val="004B7BD6"/>
    <w:rsid w:val="004B7BDE"/>
    <w:rsid w:val="004B7CD0"/>
    <w:rsid w:val="004B7D6F"/>
    <w:rsid w:val="004B7DB2"/>
    <w:rsid w:val="004B7E9F"/>
    <w:rsid w:val="004C00F5"/>
    <w:rsid w:val="004C0175"/>
    <w:rsid w:val="004C0242"/>
    <w:rsid w:val="004C0251"/>
    <w:rsid w:val="004C02F3"/>
    <w:rsid w:val="004C0638"/>
    <w:rsid w:val="004C07F6"/>
    <w:rsid w:val="004C089E"/>
    <w:rsid w:val="004C0990"/>
    <w:rsid w:val="004C09CE"/>
    <w:rsid w:val="004C0A65"/>
    <w:rsid w:val="004C0A6C"/>
    <w:rsid w:val="004C0CD8"/>
    <w:rsid w:val="004C12D2"/>
    <w:rsid w:val="004C13C1"/>
    <w:rsid w:val="004C1544"/>
    <w:rsid w:val="004C1973"/>
    <w:rsid w:val="004C1AC6"/>
    <w:rsid w:val="004C1AFF"/>
    <w:rsid w:val="004C1B21"/>
    <w:rsid w:val="004C206A"/>
    <w:rsid w:val="004C218E"/>
    <w:rsid w:val="004C21A8"/>
    <w:rsid w:val="004C21F9"/>
    <w:rsid w:val="004C241E"/>
    <w:rsid w:val="004C2544"/>
    <w:rsid w:val="004C2556"/>
    <w:rsid w:val="004C268C"/>
    <w:rsid w:val="004C2736"/>
    <w:rsid w:val="004C27E7"/>
    <w:rsid w:val="004C28AA"/>
    <w:rsid w:val="004C2C11"/>
    <w:rsid w:val="004C2D4A"/>
    <w:rsid w:val="004C2DEC"/>
    <w:rsid w:val="004C2E0D"/>
    <w:rsid w:val="004C2EDF"/>
    <w:rsid w:val="004C3068"/>
    <w:rsid w:val="004C31F0"/>
    <w:rsid w:val="004C35C5"/>
    <w:rsid w:val="004C3947"/>
    <w:rsid w:val="004C3A24"/>
    <w:rsid w:val="004C3B9D"/>
    <w:rsid w:val="004C4038"/>
    <w:rsid w:val="004C4234"/>
    <w:rsid w:val="004C424D"/>
    <w:rsid w:val="004C4308"/>
    <w:rsid w:val="004C4357"/>
    <w:rsid w:val="004C45CC"/>
    <w:rsid w:val="004C4642"/>
    <w:rsid w:val="004C4806"/>
    <w:rsid w:val="004C4B1E"/>
    <w:rsid w:val="004C4B45"/>
    <w:rsid w:val="004C4D30"/>
    <w:rsid w:val="004C4E09"/>
    <w:rsid w:val="004C4E59"/>
    <w:rsid w:val="004C519E"/>
    <w:rsid w:val="004C529B"/>
    <w:rsid w:val="004C532C"/>
    <w:rsid w:val="004C54C0"/>
    <w:rsid w:val="004C559B"/>
    <w:rsid w:val="004C55A6"/>
    <w:rsid w:val="004C55EE"/>
    <w:rsid w:val="004C5659"/>
    <w:rsid w:val="004C568A"/>
    <w:rsid w:val="004C56EA"/>
    <w:rsid w:val="004C575D"/>
    <w:rsid w:val="004C5B1B"/>
    <w:rsid w:val="004C6135"/>
    <w:rsid w:val="004C652A"/>
    <w:rsid w:val="004C65AD"/>
    <w:rsid w:val="004C65BA"/>
    <w:rsid w:val="004C65C4"/>
    <w:rsid w:val="004C670F"/>
    <w:rsid w:val="004C6742"/>
    <w:rsid w:val="004C6755"/>
    <w:rsid w:val="004C6795"/>
    <w:rsid w:val="004C67B0"/>
    <w:rsid w:val="004C68B2"/>
    <w:rsid w:val="004C68C1"/>
    <w:rsid w:val="004C6CD4"/>
    <w:rsid w:val="004C6E78"/>
    <w:rsid w:val="004C747A"/>
    <w:rsid w:val="004C77E9"/>
    <w:rsid w:val="004C78A4"/>
    <w:rsid w:val="004C7922"/>
    <w:rsid w:val="004C7BD4"/>
    <w:rsid w:val="004C7C2C"/>
    <w:rsid w:val="004C7C91"/>
    <w:rsid w:val="004C7E5F"/>
    <w:rsid w:val="004C7EF0"/>
    <w:rsid w:val="004D008D"/>
    <w:rsid w:val="004D00C3"/>
    <w:rsid w:val="004D04D1"/>
    <w:rsid w:val="004D04F7"/>
    <w:rsid w:val="004D0A84"/>
    <w:rsid w:val="004D0B55"/>
    <w:rsid w:val="004D0B56"/>
    <w:rsid w:val="004D0BA0"/>
    <w:rsid w:val="004D0E3A"/>
    <w:rsid w:val="004D0E81"/>
    <w:rsid w:val="004D0F18"/>
    <w:rsid w:val="004D1090"/>
    <w:rsid w:val="004D112E"/>
    <w:rsid w:val="004D11E5"/>
    <w:rsid w:val="004D128F"/>
    <w:rsid w:val="004D12C8"/>
    <w:rsid w:val="004D14BA"/>
    <w:rsid w:val="004D1824"/>
    <w:rsid w:val="004D1851"/>
    <w:rsid w:val="004D194C"/>
    <w:rsid w:val="004D1A01"/>
    <w:rsid w:val="004D1A6D"/>
    <w:rsid w:val="004D1B83"/>
    <w:rsid w:val="004D1C53"/>
    <w:rsid w:val="004D1CCD"/>
    <w:rsid w:val="004D1F2C"/>
    <w:rsid w:val="004D20AB"/>
    <w:rsid w:val="004D20C4"/>
    <w:rsid w:val="004D213F"/>
    <w:rsid w:val="004D2206"/>
    <w:rsid w:val="004D225C"/>
    <w:rsid w:val="004D22C8"/>
    <w:rsid w:val="004D24AF"/>
    <w:rsid w:val="004D2582"/>
    <w:rsid w:val="004D25E9"/>
    <w:rsid w:val="004D27E7"/>
    <w:rsid w:val="004D28C9"/>
    <w:rsid w:val="004D28FB"/>
    <w:rsid w:val="004D2A6C"/>
    <w:rsid w:val="004D2AA8"/>
    <w:rsid w:val="004D2E2D"/>
    <w:rsid w:val="004D32A7"/>
    <w:rsid w:val="004D336C"/>
    <w:rsid w:val="004D33BB"/>
    <w:rsid w:val="004D39E5"/>
    <w:rsid w:val="004D3C23"/>
    <w:rsid w:val="004D4276"/>
    <w:rsid w:val="004D4308"/>
    <w:rsid w:val="004D4352"/>
    <w:rsid w:val="004D43F5"/>
    <w:rsid w:val="004D441F"/>
    <w:rsid w:val="004D44AC"/>
    <w:rsid w:val="004D44C0"/>
    <w:rsid w:val="004D4505"/>
    <w:rsid w:val="004D45B9"/>
    <w:rsid w:val="004D469A"/>
    <w:rsid w:val="004D47EC"/>
    <w:rsid w:val="004D4A54"/>
    <w:rsid w:val="004D4F1F"/>
    <w:rsid w:val="004D50EC"/>
    <w:rsid w:val="004D522E"/>
    <w:rsid w:val="004D567D"/>
    <w:rsid w:val="004D57BA"/>
    <w:rsid w:val="004D57F4"/>
    <w:rsid w:val="004D58D0"/>
    <w:rsid w:val="004D5D62"/>
    <w:rsid w:val="004D5DC2"/>
    <w:rsid w:val="004D5FED"/>
    <w:rsid w:val="004D6442"/>
    <w:rsid w:val="004D6528"/>
    <w:rsid w:val="004D66DB"/>
    <w:rsid w:val="004D684C"/>
    <w:rsid w:val="004D6850"/>
    <w:rsid w:val="004D68C3"/>
    <w:rsid w:val="004D6905"/>
    <w:rsid w:val="004D6ABB"/>
    <w:rsid w:val="004D6BC3"/>
    <w:rsid w:val="004D6C57"/>
    <w:rsid w:val="004D6D4E"/>
    <w:rsid w:val="004D6E94"/>
    <w:rsid w:val="004D713B"/>
    <w:rsid w:val="004D721D"/>
    <w:rsid w:val="004D753D"/>
    <w:rsid w:val="004D7A53"/>
    <w:rsid w:val="004D7AAE"/>
    <w:rsid w:val="004D7CCA"/>
    <w:rsid w:val="004D7D7E"/>
    <w:rsid w:val="004D7EBF"/>
    <w:rsid w:val="004D7F98"/>
    <w:rsid w:val="004E0009"/>
    <w:rsid w:val="004E0082"/>
    <w:rsid w:val="004E01CD"/>
    <w:rsid w:val="004E026C"/>
    <w:rsid w:val="004E0495"/>
    <w:rsid w:val="004E05F5"/>
    <w:rsid w:val="004E086B"/>
    <w:rsid w:val="004E0A43"/>
    <w:rsid w:val="004E0AD5"/>
    <w:rsid w:val="004E0FCC"/>
    <w:rsid w:val="004E0FF8"/>
    <w:rsid w:val="004E1188"/>
    <w:rsid w:val="004E14A3"/>
    <w:rsid w:val="004E154B"/>
    <w:rsid w:val="004E159F"/>
    <w:rsid w:val="004E163A"/>
    <w:rsid w:val="004E1A3B"/>
    <w:rsid w:val="004E1C01"/>
    <w:rsid w:val="004E1DFA"/>
    <w:rsid w:val="004E20D0"/>
    <w:rsid w:val="004E2100"/>
    <w:rsid w:val="004E23A0"/>
    <w:rsid w:val="004E2513"/>
    <w:rsid w:val="004E253C"/>
    <w:rsid w:val="004E2558"/>
    <w:rsid w:val="004E27DE"/>
    <w:rsid w:val="004E2941"/>
    <w:rsid w:val="004E29C6"/>
    <w:rsid w:val="004E2B27"/>
    <w:rsid w:val="004E2D63"/>
    <w:rsid w:val="004E2DCB"/>
    <w:rsid w:val="004E2DF7"/>
    <w:rsid w:val="004E2F90"/>
    <w:rsid w:val="004E2F9C"/>
    <w:rsid w:val="004E319A"/>
    <w:rsid w:val="004E33D5"/>
    <w:rsid w:val="004E3580"/>
    <w:rsid w:val="004E362B"/>
    <w:rsid w:val="004E3983"/>
    <w:rsid w:val="004E3A20"/>
    <w:rsid w:val="004E3A91"/>
    <w:rsid w:val="004E3B3E"/>
    <w:rsid w:val="004E3C14"/>
    <w:rsid w:val="004E3F07"/>
    <w:rsid w:val="004E3FFB"/>
    <w:rsid w:val="004E4051"/>
    <w:rsid w:val="004E423A"/>
    <w:rsid w:val="004E4257"/>
    <w:rsid w:val="004E4555"/>
    <w:rsid w:val="004E468D"/>
    <w:rsid w:val="004E4726"/>
    <w:rsid w:val="004E47BC"/>
    <w:rsid w:val="004E4952"/>
    <w:rsid w:val="004E499A"/>
    <w:rsid w:val="004E4A25"/>
    <w:rsid w:val="004E4A2A"/>
    <w:rsid w:val="004E4E26"/>
    <w:rsid w:val="004E4ECF"/>
    <w:rsid w:val="004E546E"/>
    <w:rsid w:val="004E556C"/>
    <w:rsid w:val="004E55EE"/>
    <w:rsid w:val="004E58D0"/>
    <w:rsid w:val="004E58EE"/>
    <w:rsid w:val="004E5959"/>
    <w:rsid w:val="004E59C0"/>
    <w:rsid w:val="004E5A7D"/>
    <w:rsid w:val="004E5D6A"/>
    <w:rsid w:val="004E5DDB"/>
    <w:rsid w:val="004E5E8F"/>
    <w:rsid w:val="004E5ECE"/>
    <w:rsid w:val="004E5F3D"/>
    <w:rsid w:val="004E6201"/>
    <w:rsid w:val="004E62BF"/>
    <w:rsid w:val="004E62C6"/>
    <w:rsid w:val="004E63A8"/>
    <w:rsid w:val="004E6419"/>
    <w:rsid w:val="004E6720"/>
    <w:rsid w:val="004E6854"/>
    <w:rsid w:val="004E6877"/>
    <w:rsid w:val="004E6B4A"/>
    <w:rsid w:val="004E6D5A"/>
    <w:rsid w:val="004E6EC1"/>
    <w:rsid w:val="004E70B9"/>
    <w:rsid w:val="004E722A"/>
    <w:rsid w:val="004E72D8"/>
    <w:rsid w:val="004E7466"/>
    <w:rsid w:val="004E7505"/>
    <w:rsid w:val="004E7680"/>
    <w:rsid w:val="004E7810"/>
    <w:rsid w:val="004E798D"/>
    <w:rsid w:val="004E7BF4"/>
    <w:rsid w:val="004E7CFD"/>
    <w:rsid w:val="004E7D9E"/>
    <w:rsid w:val="004F001A"/>
    <w:rsid w:val="004F00CF"/>
    <w:rsid w:val="004F0141"/>
    <w:rsid w:val="004F0151"/>
    <w:rsid w:val="004F02A1"/>
    <w:rsid w:val="004F039F"/>
    <w:rsid w:val="004F04BB"/>
    <w:rsid w:val="004F04C2"/>
    <w:rsid w:val="004F0513"/>
    <w:rsid w:val="004F06D8"/>
    <w:rsid w:val="004F0976"/>
    <w:rsid w:val="004F0AA5"/>
    <w:rsid w:val="004F0AD2"/>
    <w:rsid w:val="004F0DEA"/>
    <w:rsid w:val="004F0E22"/>
    <w:rsid w:val="004F0E69"/>
    <w:rsid w:val="004F1090"/>
    <w:rsid w:val="004F12D6"/>
    <w:rsid w:val="004F1534"/>
    <w:rsid w:val="004F1551"/>
    <w:rsid w:val="004F162B"/>
    <w:rsid w:val="004F1846"/>
    <w:rsid w:val="004F1A2B"/>
    <w:rsid w:val="004F1AC0"/>
    <w:rsid w:val="004F1B55"/>
    <w:rsid w:val="004F1D64"/>
    <w:rsid w:val="004F1E27"/>
    <w:rsid w:val="004F2186"/>
    <w:rsid w:val="004F2233"/>
    <w:rsid w:val="004F23B0"/>
    <w:rsid w:val="004F2426"/>
    <w:rsid w:val="004F24B5"/>
    <w:rsid w:val="004F24D7"/>
    <w:rsid w:val="004F2500"/>
    <w:rsid w:val="004F256C"/>
    <w:rsid w:val="004F2897"/>
    <w:rsid w:val="004F2958"/>
    <w:rsid w:val="004F2BA6"/>
    <w:rsid w:val="004F2C83"/>
    <w:rsid w:val="004F2EDB"/>
    <w:rsid w:val="004F35AC"/>
    <w:rsid w:val="004F39A9"/>
    <w:rsid w:val="004F39F8"/>
    <w:rsid w:val="004F3A04"/>
    <w:rsid w:val="004F3A2A"/>
    <w:rsid w:val="004F3A54"/>
    <w:rsid w:val="004F3DA0"/>
    <w:rsid w:val="004F44DC"/>
    <w:rsid w:val="004F4569"/>
    <w:rsid w:val="004F45CA"/>
    <w:rsid w:val="004F46D1"/>
    <w:rsid w:val="004F473F"/>
    <w:rsid w:val="004F4913"/>
    <w:rsid w:val="004F4B59"/>
    <w:rsid w:val="004F4BC6"/>
    <w:rsid w:val="004F4C65"/>
    <w:rsid w:val="004F4F2D"/>
    <w:rsid w:val="004F503A"/>
    <w:rsid w:val="004F51DD"/>
    <w:rsid w:val="004F5215"/>
    <w:rsid w:val="004F5216"/>
    <w:rsid w:val="004F5433"/>
    <w:rsid w:val="004F5500"/>
    <w:rsid w:val="004F55E4"/>
    <w:rsid w:val="004F563B"/>
    <w:rsid w:val="004F5C4F"/>
    <w:rsid w:val="004F5CA4"/>
    <w:rsid w:val="004F5CEE"/>
    <w:rsid w:val="004F5D2F"/>
    <w:rsid w:val="004F5D96"/>
    <w:rsid w:val="004F5DDD"/>
    <w:rsid w:val="004F61EC"/>
    <w:rsid w:val="004F63E4"/>
    <w:rsid w:val="004F6562"/>
    <w:rsid w:val="004F6633"/>
    <w:rsid w:val="004F6646"/>
    <w:rsid w:val="004F66CD"/>
    <w:rsid w:val="004F67E9"/>
    <w:rsid w:val="004F6A62"/>
    <w:rsid w:val="004F6BC3"/>
    <w:rsid w:val="004F6BFC"/>
    <w:rsid w:val="004F6F5E"/>
    <w:rsid w:val="004F7170"/>
    <w:rsid w:val="004F736C"/>
    <w:rsid w:val="004F756C"/>
    <w:rsid w:val="004F7792"/>
    <w:rsid w:val="004F783C"/>
    <w:rsid w:val="004F7928"/>
    <w:rsid w:val="004F79BA"/>
    <w:rsid w:val="004F79F5"/>
    <w:rsid w:val="004F7B5C"/>
    <w:rsid w:val="004F7BFD"/>
    <w:rsid w:val="004F7C94"/>
    <w:rsid w:val="005000AB"/>
    <w:rsid w:val="00500175"/>
    <w:rsid w:val="00500247"/>
    <w:rsid w:val="005002B9"/>
    <w:rsid w:val="0050032E"/>
    <w:rsid w:val="0050037E"/>
    <w:rsid w:val="0050045D"/>
    <w:rsid w:val="005004FE"/>
    <w:rsid w:val="00500A41"/>
    <w:rsid w:val="00500C42"/>
    <w:rsid w:val="00500EAE"/>
    <w:rsid w:val="00500F04"/>
    <w:rsid w:val="005011D5"/>
    <w:rsid w:val="005011E3"/>
    <w:rsid w:val="005018F6"/>
    <w:rsid w:val="0050197A"/>
    <w:rsid w:val="00501BDC"/>
    <w:rsid w:val="00501D3A"/>
    <w:rsid w:val="00501E23"/>
    <w:rsid w:val="005024AE"/>
    <w:rsid w:val="005024F6"/>
    <w:rsid w:val="00502518"/>
    <w:rsid w:val="005025BA"/>
    <w:rsid w:val="005027F1"/>
    <w:rsid w:val="005028A9"/>
    <w:rsid w:val="00502970"/>
    <w:rsid w:val="00502B85"/>
    <w:rsid w:val="00502BAC"/>
    <w:rsid w:val="00502CA0"/>
    <w:rsid w:val="00502D2E"/>
    <w:rsid w:val="00502ED5"/>
    <w:rsid w:val="00502F64"/>
    <w:rsid w:val="00502FA8"/>
    <w:rsid w:val="00503090"/>
    <w:rsid w:val="005032A3"/>
    <w:rsid w:val="0050335F"/>
    <w:rsid w:val="00503369"/>
    <w:rsid w:val="0050346D"/>
    <w:rsid w:val="005035C5"/>
    <w:rsid w:val="0050367E"/>
    <w:rsid w:val="005038A5"/>
    <w:rsid w:val="00503A32"/>
    <w:rsid w:val="00503D30"/>
    <w:rsid w:val="00503D54"/>
    <w:rsid w:val="00503E35"/>
    <w:rsid w:val="00503F22"/>
    <w:rsid w:val="00504167"/>
    <w:rsid w:val="0050422F"/>
    <w:rsid w:val="00504517"/>
    <w:rsid w:val="0050475B"/>
    <w:rsid w:val="0050490A"/>
    <w:rsid w:val="00504AFA"/>
    <w:rsid w:val="00504C53"/>
    <w:rsid w:val="00504D99"/>
    <w:rsid w:val="00504E4C"/>
    <w:rsid w:val="005051AA"/>
    <w:rsid w:val="00505250"/>
    <w:rsid w:val="00505266"/>
    <w:rsid w:val="00505326"/>
    <w:rsid w:val="0050537B"/>
    <w:rsid w:val="00505383"/>
    <w:rsid w:val="00505780"/>
    <w:rsid w:val="005059D9"/>
    <w:rsid w:val="005059ED"/>
    <w:rsid w:val="005059F0"/>
    <w:rsid w:val="00505A8F"/>
    <w:rsid w:val="00505B55"/>
    <w:rsid w:val="00506060"/>
    <w:rsid w:val="005060C2"/>
    <w:rsid w:val="0050619F"/>
    <w:rsid w:val="00506211"/>
    <w:rsid w:val="005062F4"/>
    <w:rsid w:val="005063D5"/>
    <w:rsid w:val="0050656E"/>
    <w:rsid w:val="0050668D"/>
    <w:rsid w:val="005066DA"/>
    <w:rsid w:val="00506707"/>
    <w:rsid w:val="005067BE"/>
    <w:rsid w:val="005067CB"/>
    <w:rsid w:val="0050684D"/>
    <w:rsid w:val="00506BB4"/>
    <w:rsid w:val="00506C92"/>
    <w:rsid w:val="00506D42"/>
    <w:rsid w:val="00506E35"/>
    <w:rsid w:val="00506FFF"/>
    <w:rsid w:val="00507032"/>
    <w:rsid w:val="005070D1"/>
    <w:rsid w:val="0050718E"/>
    <w:rsid w:val="005071E6"/>
    <w:rsid w:val="00507385"/>
    <w:rsid w:val="005073E7"/>
    <w:rsid w:val="0050799E"/>
    <w:rsid w:val="00507B39"/>
    <w:rsid w:val="00507BD9"/>
    <w:rsid w:val="00507D3E"/>
    <w:rsid w:val="00507DA5"/>
    <w:rsid w:val="00507FB6"/>
    <w:rsid w:val="0051004F"/>
    <w:rsid w:val="005100EB"/>
    <w:rsid w:val="005103E6"/>
    <w:rsid w:val="005104B3"/>
    <w:rsid w:val="00510513"/>
    <w:rsid w:val="00510722"/>
    <w:rsid w:val="0051072B"/>
    <w:rsid w:val="00510A2F"/>
    <w:rsid w:val="00510ACF"/>
    <w:rsid w:val="00510B23"/>
    <w:rsid w:val="00510CB1"/>
    <w:rsid w:val="005113F4"/>
    <w:rsid w:val="0051148C"/>
    <w:rsid w:val="005114B8"/>
    <w:rsid w:val="00511561"/>
    <w:rsid w:val="005115BC"/>
    <w:rsid w:val="005116FF"/>
    <w:rsid w:val="00511737"/>
    <w:rsid w:val="00511846"/>
    <w:rsid w:val="00511915"/>
    <w:rsid w:val="00511948"/>
    <w:rsid w:val="0051196C"/>
    <w:rsid w:val="005119F6"/>
    <w:rsid w:val="00511CDF"/>
    <w:rsid w:val="00511D25"/>
    <w:rsid w:val="00511D27"/>
    <w:rsid w:val="00511E5C"/>
    <w:rsid w:val="005120B3"/>
    <w:rsid w:val="005120BB"/>
    <w:rsid w:val="005129CF"/>
    <w:rsid w:val="00512CB1"/>
    <w:rsid w:val="00512D8D"/>
    <w:rsid w:val="00512DEE"/>
    <w:rsid w:val="00513228"/>
    <w:rsid w:val="00513557"/>
    <w:rsid w:val="00513A58"/>
    <w:rsid w:val="00513B05"/>
    <w:rsid w:val="00513D37"/>
    <w:rsid w:val="00513D9E"/>
    <w:rsid w:val="00513F31"/>
    <w:rsid w:val="00514131"/>
    <w:rsid w:val="00514253"/>
    <w:rsid w:val="00514372"/>
    <w:rsid w:val="005143F3"/>
    <w:rsid w:val="005144AE"/>
    <w:rsid w:val="0051454A"/>
    <w:rsid w:val="00514699"/>
    <w:rsid w:val="005149B3"/>
    <w:rsid w:val="00514AE5"/>
    <w:rsid w:val="00514B35"/>
    <w:rsid w:val="00514BC5"/>
    <w:rsid w:val="00514C31"/>
    <w:rsid w:val="00514D51"/>
    <w:rsid w:val="005150DD"/>
    <w:rsid w:val="005150E1"/>
    <w:rsid w:val="00515104"/>
    <w:rsid w:val="00515114"/>
    <w:rsid w:val="00515380"/>
    <w:rsid w:val="0051550E"/>
    <w:rsid w:val="0051582C"/>
    <w:rsid w:val="00515AA7"/>
    <w:rsid w:val="00515AFE"/>
    <w:rsid w:val="00515D41"/>
    <w:rsid w:val="00515E21"/>
    <w:rsid w:val="005161D4"/>
    <w:rsid w:val="00516279"/>
    <w:rsid w:val="005162D2"/>
    <w:rsid w:val="00516850"/>
    <w:rsid w:val="005168AA"/>
    <w:rsid w:val="00516AC3"/>
    <w:rsid w:val="00516AED"/>
    <w:rsid w:val="00516BE4"/>
    <w:rsid w:val="00516CA0"/>
    <w:rsid w:val="00516D4A"/>
    <w:rsid w:val="00516D85"/>
    <w:rsid w:val="00516F1D"/>
    <w:rsid w:val="00516F71"/>
    <w:rsid w:val="00516FBC"/>
    <w:rsid w:val="0051710D"/>
    <w:rsid w:val="005171FC"/>
    <w:rsid w:val="0051734E"/>
    <w:rsid w:val="005173B9"/>
    <w:rsid w:val="005174BB"/>
    <w:rsid w:val="00517521"/>
    <w:rsid w:val="005175C9"/>
    <w:rsid w:val="00517A67"/>
    <w:rsid w:val="00517B1A"/>
    <w:rsid w:val="00517C90"/>
    <w:rsid w:val="005203AA"/>
    <w:rsid w:val="005206E0"/>
    <w:rsid w:val="00520863"/>
    <w:rsid w:val="005208F2"/>
    <w:rsid w:val="00520901"/>
    <w:rsid w:val="00520A24"/>
    <w:rsid w:val="00520B00"/>
    <w:rsid w:val="00520BB6"/>
    <w:rsid w:val="00520BEF"/>
    <w:rsid w:val="00520D80"/>
    <w:rsid w:val="00520EA3"/>
    <w:rsid w:val="00520F48"/>
    <w:rsid w:val="00520F92"/>
    <w:rsid w:val="00521216"/>
    <w:rsid w:val="0052136F"/>
    <w:rsid w:val="005213E1"/>
    <w:rsid w:val="005213E6"/>
    <w:rsid w:val="00521517"/>
    <w:rsid w:val="00521575"/>
    <w:rsid w:val="00521926"/>
    <w:rsid w:val="00521E6A"/>
    <w:rsid w:val="00522051"/>
    <w:rsid w:val="005220BB"/>
    <w:rsid w:val="005221C4"/>
    <w:rsid w:val="005222E9"/>
    <w:rsid w:val="005226F7"/>
    <w:rsid w:val="005226FB"/>
    <w:rsid w:val="0052270A"/>
    <w:rsid w:val="0052286B"/>
    <w:rsid w:val="0052287F"/>
    <w:rsid w:val="00522940"/>
    <w:rsid w:val="00522C6C"/>
    <w:rsid w:val="00522E9C"/>
    <w:rsid w:val="0052310C"/>
    <w:rsid w:val="0052311E"/>
    <w:rsid w:val="0052324C"/>
    <w:rsid w:val="00523423"/>
    <w:rsid w:val="0052350C"/>
    <w:rsid w:val="00523A24"/>
    <w:rsid w:val="00523B2A"/>
    <w:rsid w:val="00523BCA"/>
    <w:rsid w:val="00523E22"/>
    <w:rsid w:val="00523E48"/>
    <w:rsid w:val="00524043"/>
    <w:rsid w:val="005241DD"/>
    <w:rsid w:val="00524200"/>
    <w:rsid w:val="0052420D"/>
    <w:rsid w:val="00524363"/>
    <w:rsid w:val="0052440D"/>
    <w:rsid w:val="00524632"/>
    <w:rsid w:val="005246D6"/>
    <w:rsid w:val="00524742"/>
    <w:rsid w:val="0052486E"/>
    <w:rsid w:val="00524AF7"/>
    <w:rsid w:val="00524CBD"/>
    <w:rsid w:val="00524D24"/>
    <w:rsid w:val="00524F57"/>
    <w:rsid w:val="00524F94"/>
    <w:rsid w:val="00525025"/>
    <w:rsid w:val="00525038"/>
    <w:rsid w:val="00525062"/>
    <w:rsid w:val="0052525F"/>
    <w:rsid w:val="005252C4"/>
    <w:rsid w:val="00525405"/>
    <w:rsid w:val="00525780"/>
    <w:rsid w:val="0052590A"/>
    <w:rsid w:val="00525972"/>
    <w:rsid w:val="005259BC"/>
    <w:rsid w:val="00525BD4"/>
    <w:rsid w:val="00525C86"/>
    <w:rsid w:val="00525C99"/>
    <w:rsid w:val="00525CDD"/>
    <w:rsid w:val="00525D4A"/>
    <w:rsid w:val="00525D93"/>
    <w:rsid w:val="00525DE3"/>
    <w:rsid w:val="00526078"/>
    <w:rsid w:val="0052614B"/>
    <w:rsid w:val="005261BE"/>
    <w:rsid w:val="005264FD"/>
    <w:rsid w:val="00526544"/>
    <w:rsid w:val="005267E9"/>
    <w:rsid w:val="005269BC"/>
    <w:rsid w:val="00526A51"/>
    <w:rsid w:val="00526AB1"/>
    <w:rsid w:val="0052740B"/>
    <w:rsid w:val="0052758F"/>
    <w:rsid w:val="005275F2"/>
    <w:rsid w:val="0052775D"/>
    <w:rsid w:val="005277A2"/>
    <w:rsid w:val="00527A52"/>
    <w:rsid w:val="00527D55"/>
    <w:rsid w:val="00527D5B"/>
    <w:rsid w:val="00527D7C"/>
    <w:rsid w:val="005304CF"/>
    <w:rsid w:val="00530567"/>
    <w:rsid w:val="00530717"/>
    <w:rsid w:val="00530D9E"/>
    <w:rsid w:val="0053115C"/>
    <w:rsid w:val="0053122D"/>
    <w:rsid w:val="00531478"/>
    <w:rsid w:val="00531576"/>
    <w:rsid w:val="00531671"/>
    <w:rsid w:val="005318C3"/>
    <w:rsid w:val="0053199D"/>
    <w:rsid w:val="00531E5B"/>
    <w:rsid w:val="005321FC"/>
    <w:rsid w:val="00532276"/>
    <w:rsid w:val="005324E1"/>
    <w:rsid w:val="0053271F"/>
    <w:rsid w:val="00532732"/>
    <w:rsid w:val="00532815"/>
    <w:rsid w:val="00532872"/>
    <w:rsid w:val="00532D6F"/>
    <w:rsid w:val="0053306A"/>
    <w:rsid w:val="005332C1"/>
    <w:rsid w:val="005332DD"/>
    <w:rsid w:val="00533349"/>
    <w:rsid w:val="0053349B"/>
    <w:rsid w:val="005335B1"/>
    <w:rsid w:val="00533AE5"/>
    <w:rsid w:val="00533BC7"/>
    <w:rsid w:val="00533CB8"/>
    <w:rsid w:val="00533EB7"/>
    <w:rsid w:val="0053412E"/>
    <w:rsid w:val="005341EF"/>
    <w:rsid w:val="00534299"/>
    <w:rsid w:val="00534554"/>
    <w:rsid w:val="00534558"/>
    <w:rsid w:val="0053469A"/>
    <w:rsid w:val="00534A9A"/>
    <w:rsid w:val="00534C56"/>
    <w:rsid w:val="00534D4D"/>
    <w:rsid w:val="00534DA8"/>
    <w:rsid w:val="00534DFF"/>
    <w:rsid w:val="00534E0B"/>
    <w:rsid w:val="00534EC4"/>
    <w:rsid w:val="0053505E"/>
    <w:rsid w:val="0053512A"/>
    <w:rsid w:val="005353D7"/>
    <w:rsid w:val="005354A0"/>
    <w:rsid w:val="00535722"/>
    <w:rsid w:val="00535998"/>
    <w:rsid w:val="00535A1B"/>
    <w:rsid w:val="00535A33"/>
    <w:rsid w:val="00535D79"/>
    <w:rsid w:val="00535D94"/>
    <w:rsid w:val="00535DE1"/>
    <w:rsid w:val="00535FB1"/>
    <w:rsid w:val="0053612E"/>
    <w:rsid w:val="00536392"/>
    <w:rsid w:val="0053661F"/>
    <w:rsid w:val="005367F4"/>
    <w:rsid w:val="0053680F"/>
    <w:rsid w:val="00536946"/>
    <w:rsid w:val="005369FF"/>
    <w:rsid w:val="00536A00"/>
    <w:rsid w:val="00536EB3"/>
    <w:rsid w:val="005370EA"/>
    <w:rsid w:val="00537199"/>
    <w:rsid w:val="00537344"/>
    <w:rsid w:val="005373EF"/>
    <w:rsid w:val="00537530"/>
    <w:rsid w:val="0053790D"/>
    <w:rsid w:val="0053798F"/>
    <w:rsid w:val="00537A54"/>
    <w:rsid w:val="00537A63"/>
    <w:rsid w:val="00537A6B"/>
    <w:rsid w:val="00537C26"/>
    <w:rsid w:val="00540305"/>
    <w:rsid w:val="005403B8"/>
    <w:rsid w:val="00540491"/>
    <w:rsid w:val="00540620"/>
    <w:rsid w:val="005406AC"/>
    <w:rsid w:val="0054082E"/>
    <w:rsid w:val="005408F0"/>
    <w:rsid w:val="00540B63"/>
    <w:rsid w:val="00540DA9"/>
    <w:rsid w:val="00540E74"/>
    <w:rsid w:val="00540E8D"/>
    <w:rsid w:val="00540F83"/>
    <w:rsid w:val="0054105E"/>
    <w:rsid w:val="005411D9"/>
    <w:rsid w:val="0054134C"/>
    <w:rsid w:val="00541419"/>
    <w:rsid w:val="00541520"/>
    <w:rsid w:val="005415A4"/>
    <w:rsid w:val="00541701"/>
    <w:rsid w:val="0054189F"/>
    <w:rsid w:val="00541AE6"/>
    <w:rsid w:val="00541CAE"/>
    <w:rsid w:val="00541D69"/>
    <w:rsid w:val="00541F29"/>
    <w:rsid w:val="00541F96"/>
    <w:rsid w:val="00542221"/>
    <w:rsid w:val="005423F8"/>
    <w:rsid w:val="00542455"/>
    <w:rsid w:val="00542710"/>
    <w:rsid w:val="005428E0"/>
    <w:rsid w:val="00542942"/>
    <w:rsid w:val="00542B14"/>
    <w:rsid w:val="00542B96"/>
    <w:rsid w:val="00542EA0"/>
    <w:rsid w:val="00542FC7"/>
    <w:rsid w:val="00542FF0"/>
    <w:rsid w:val="00543044"/>
    <w:rsid w:val="005432C8"/>
    <w:rsid w:val="005434A5"/>
    <w:rsid w:val="00543B61"/>
    <w:rsid w:val="00543C6F"/>
    <w:rsid w:val="00543CD1"/>
    <w:rsid w:val="00543CFB"/>
    <w:rsid w:val="00543D82"/>
    <w:rsid w:val="00543DAB"/>
    <w:rsid w:val="00543E6A"/>
    <w:rsid w:val="00543F9B"/>
    <w:rsid w:val="00544120"/>
    <w:rsid w:val="00544228"/>
    <w:rsid w:val="00544362"/>
    <w:rsid w:val="00544405"/>
    <w:rsid w:val="005449AD"/>
    <w:rsid w:val="00544A8D"/>
    <w:rsid w:val="00544B09"/>
    <w:rsid w:val="00544B79"/>
    <w:rsid w:val="00544B8A"/>
    <w:rsid w:val="00544C4E"/>
    <w:rsid w:val="00544E72"/>
    <w:rsid w:val="00544FCA"/>
    <w:rsid w:val="0054517C"/>
    <w:rsid w:val="00545548"/>
    <w:rsid w:val="005455FB"/>
    <w:rsid w:val="005457FE"/>
    <w:rsid w:val="00545832"/>
    <w:rsid w:val="00545926"/>
    <w:rsid w:val="00545E4F"/>
    <w:rsid w:val="00545E8F"/>
    <w:rsid w:val="005460D7"/>
    <w:rsid w:val="005460D9"/>
    <w:rsid w:val="00546162"/>
    <w:rsid w:val="005461BE"/>
    <w:rsid w:val="005462AE"/>
    <w:rsid w:val="005462CF"/>
    <w:rsid w:val="00546472"/>
    <w:rsid w:val="005469D2"/>
    <w:rsid w:val="00546A7A"/>
    <w:rsid w:val="00546B01"/>
    <w:rsid w:val="00546C82"/>
    <w:rsid w:val="00546E10"/>
    <w:rsid w:val="00546EF2"/>
    <w:rsid w:val="00546F04"/>
    <w:rsid w:val="00546FA6"/>
    <w:rsid w:val="005473C3"/>
    <w:rsid w:val="0054744A"/>
    <w:rsid w:val="005474BE"/>
    <w:rsid w:val="0054756A"/>
    <w:rsid w:val="00547796"/>
    <w:rsid w:val="00547A35"/>
    <w:rsid w:val="00547AC7"/>
    <w:rsid w:val="00547ACE"/>
    <w:rsid w:val="00547E37"/>
    <w:rsid w:val="0055008A"/>
    <w:rsid w:val="00550189"/>
    <w:rsid w:val="0055048B"/>
    <w:rsid w:val="0055049F"/>
    <w:rsid w:val="005504AB"/>
    <w:rsid w:val="00550534"/>
    <w:rsid w:val="00550569"/>
    <w:rsid w:val="00550637"/>
    <w:rsid w:val="0055068B"/>
    <w:rsid w:val="0055090F"/>
    <w:rsid w:val="0055097E"/>
    <w:rsid w:val="00550B1E"/>
    <w:rsid w:val="00550C84"/>
    <w:rsid w:val="00550CBB"/>
    <w:rsid w:val="00550D79"/>
    <w:rsid w:val="00550DBA"/>
    <w:rsid w:val="00550DCB"/>
    <w:rsid w:val="00550EE8"/>
    <w:rsid w:val="00550EFB"/>
    <w:rsid w:val="00550FE0"/>
    <w:rsid w:val="00551061"/>
    <w:rsid w:val="0055119D"/>
    <w:rsid w:val="00551275"/>
    <w:rsid w:val="00551305"/>
    <w:rsid w:val="00551380"/>
    <w:rsid w:val="005513FB"/>
    <w:rsid w:val="0055158D"/>
    <w:rsid w:val="005516C4"/>
    <w:rsid w:val="005516C8"/>
    <w:rsid w:val="00551725"/>
    <w:rsid w:val="00551DA8"/>
    <w:rsid w:val="00551E19"/>
    <w:rsid w:val="00551F1E"/>
    <w:rsid w:val="00551F35"/>
    <w:rsid w:val="00551FF1"/>
    <w:rsid w:val="005523D9"/>
    <w:rsid w:val="0055240A"/>
    <w:rsid w:val="0055286B"/>
    <w:rsid w:val="00552AA2"/>
    <w:rsid w:val="00552C5E"/>
    <w:rsid w:val="00552D38"/>
    <w:rsid w:val="00552FCE"/>
    <w:rsid w:val="0055300C"/>
    <w:rsid w:val="00553019"/>
    <w:rsid w:val="005530B8"/>
    <w:rsid w:val="005530BD"/>
    <w:rsid w:val="005530CE"/>
    <w:rsid w:val="005536D5"/>
    <w:rsid w:val="00553D84"/>
    <w:rsid w:val="00553FC2"/>
    <w:rsid w:val="00554222"/>
    <w:rsid w:val="005546A3"/>
    <w:rsid w:val="005547D3"/>
    <w:rsid w:val="005548E8"/>
    <w:rsid w:val="00554974"/>
    <w:rsid w:val="00554B23"/>
    <w:rsid w:val="00554CD7"/>
    <w:rsid w:val="00554D54"/>
    <w:rsid w:val="00554EA8"/>
    <w:rsid w:val="00555252"/>
    <w:rsid w:val="0055532C"/>
    <w:rsid w:val="00555368"/>
    <w:rsid w:val="0055536C"/>
    <w:rsid w:val="005556AB"/>
    <w:rsid w:val="00555882"/>
    <w:rsid w:val="00555AA5"/>
    <w:rsid w:val="00555ACA"/>
    <w:rsid w:val="00555B8B"/>
    <w:rsid w:val="00555B9A"/>
    <w:rsid w:val="00555D17"/>
    <w:rsid w:val="00555D6F"/>
    <w:rsid w:val="00555DCE"/>
    <w:rsid w:val="00555E13"/>
    <w:rsid w:val="00556296"/>
    <w:rsid w:val="005562D0"/>
    <w:rsid w:val="00556317"/>
    <w:rsid w:val="0055665D"/>
    <w:rsid w:val="0055690E"/>
    <w:rsid w:val="0055695A"/>
    <w:rsid w:val="005569D2"/>
    <w:rsid w:val="00556B6D"/>
    <w:rsid w:val="00556C2C"/>
    <w:rsid w:val="00556C9C"/>
    <w:rsid w:val="00556CBD"/>
    <w:rsid w:val="00556DFA"/>
    <w:rsid w:val="00556E75"/>
    <w:rsid w:val="00556FDB"/>
    <w:rsid w:val="005570F9"/>
    <w:rsid w:val="00557399"/>
    <w:rsid w:val="0055748F"/>
    <w:rsid w:val="00557530"/>
    <w:rsid w:val="00557587"/>
    <w:rsid w:val="005575D7"/>
    <w:rsid w:val="0055784C"/>
    <w:rsid w:val="00557872"/>
    <w:rsid w:val="00557B04"/>
    <w:rsid w:val="00557D82"/>
    <w:rsid w:val="00557F57"/>
    <w:rsid w:val="00560135"/>
    <w:rsid w:val="00560194"/>
    <w:rsid w:val="005601BA"/>
    <w:rsid w:val="00560288"/>
    <w:rsid w:val="00560735"/>
    <w:rsid w:val="00560779"/>
    <w:rsid w:val="0056077E"/>
    <w:rsid w:val="00560845"/>
    <w:rsid w:val="00560860"/>
    <w:rsid w:val="00560899"/>
    <w:rsid w:val="00560900"/>
    <w:rsid w:val="00560AF0"/>
    <w:rsid w:val="00560C8D"/>
    <w:rsid w:val="00560E43"/>
    <w:rsid w:val="00560F9C"/>
    <w:rsid w:val="00561021"/>
    <w:rsid w:val="00561064"/>
    <w:rsid w:val="005610D5"/>
    <w:rsid w:val="0056111B"/>
    <w:rsid w:val="00561259"/>
    <w:rsid w:val="005615F2"/>
    <w:rsid w:val="005616C5"/>
    <w:rsid w:val="005616E0"/>
    <w:rsid w:val="0056172F"/>
    <w:rsid w:val="005618D9"/>
    <w:rsid w:val="005618FE"/>
    <w:rsid w:val="00561928"/>
    <w:rsid w:val="0056196F"/>
    <w:rsid w:val="00561B26"/>
    <w:rsid w:val="00561B99"/>
    <w:rsid w:val="00561C3A"/>
    <w:rsid w:val="00561C87"/>
    <w:rsid w:val="00561E94"/>
    <w:rsid w:val="005620E3"/>
    <w:rsid w:val="005621F7"/>
    <w:rsid w:val="00562570"/>
    <w:rsid w:val="005626E9"/>
    <w:rsid w:val="0056271E"/>
    <w:rsid w:val="005628F0"/>
    <w:rsid w:val="005629E8"/>
    <w:rsid w:val="00562A0A"/>
    <w:rsid w:val="00562AA2"/>
    <w:rsid w:val="0056306A"/>
    <w:rsid w:val="005630D7"/>
    <w:rsid w:val="00563196"/>
    <w:rsid w:val="0056325C"/>
    <w:rsid w:val="00563650"/>
    <w:rsid w:val="005637BC"/>
    <w:rsid w:val="0056388E"/>
    <w:rsid w:val="00563928"/>
    <w:rsid w:val="00563995"/>
    <w:rsid w:val="00563A39"/>
    <w:rsid w:val="00563B6C"/>
    <w:rsid w:val="00563F10"/>
    <w:rsid w:val="0056427C"/>
    <w:rsid w:val="00564343"/>
    <w:rsid w:val="0056458D"/>
    <w:rsid w:val="00564964"/>
    <w:rsid w:val="00564C19"/>
    <w:rsid w:val="00564D20"/>
    <w:rsid w:val="00564D34"/>
    <w:rsid w:val="00564F21"/>
    <w:rsid w:val="005650EF"/>
    <w:rsid w:val="00565260"/>
    <w:rsid w:val="005652DD"/>
    <w:rsid w:val="00565496"/>
    <w:rsid w:val="005656D2"/>
    <w:rsid w:val="00565731"/>
    <w:rsid w:val="00565977"/>
    <w:rsid w:val="00565B5A"/>
    <w:rsid w:val="00565B99"/>
    <w:rsid w:val="00565CBE"/>
    <w:rsid w:val="005660A7"/>
    <w:rsid w:val="005663AE"/>
    <w:rsid w:val="005663C0"/>
    <w:rsid w:val="00566450"/>
    <w:rsid w:val="00566525"/>
    <w:rsid w:val="0056659C"/>
    <w:rsid w:val="0056660C"/>
    <w:rsid w:val="005666D2"/>
    <w:rsid w:val="00566A1F"/>
    <w:rsid w:val="00566BBE"/>
    <w:rsid w:val="00566DB7"/>
    <w:rsid w:val="00566DDE"/>
    <w:rsid w:val="00566FD2"/>
    <w:rsid w:val="00567021"/>
    <w:rsid w:val="005670C3"/>
    <w:rsid w:val="00567135"/>
    <w:rsid w:val="005671CD"/>
    <w:rsid w:val="0056722E"/>
    <w:rsid w:val="00567307"/>
    <w:rsid w:val="00567703"/>
    <w:rsid w:val="005677F6"/>
    <w:rsid w:val="005678E6"/>
    <w:rsid w:val="0056790F"/>
    <w:rsid w:val="00567B0A"/>
    <w:rsid w:val="00567CF5"/>
    <w:rsid w:val="00567E48"/>
    <w:rsid w:val="00567E5F"/>
    <w:rsid w:val="00567F3C"/>
    <w:rsid w:val="005700CD"/>
    <w:rsid w:val="0057022E"/>
    <w:rsid w:val="005703A0"/>
    <w:rsid w:val="005703D9"/>
    <w:rsid w:val="005705E7"/>
    <w:rsid w:val="00570797"/>
    <w:rsid w:val="00570818"/>
    <w:rsid w:val="0057085C"/>
    <w:rsid w:val="005708F5"/>
    <w:rsid w:val="00571076"/>
    <w:rsid w:val="005710A1"/>
    <w:rsid w:val="0057116E"/>
    <w:rsid w:val="00571192"/>
    <w:rsid w:val="00571274"/>
    <w:rsid w:val="00571304"/>
    <w:rsid w:val="005714B6"/>
    <w:rsid w:val="00571592"/>
    <w:rsid w:val="005716D0"/>
    <w:rsid w:val="00571882"/>
    <w:rsid w:val="00571AE4"/>
    <w:rsid w:val="00571C7E"/>
    <w:rsid w:val="00571C95"/>
    <w:rsid w:val="005721DA"/>
    <w:rsid w:val="00572496"/>
    <w:rsid w:val="00572549"/>
    <w:rsid w:val="00572624"/>
    <w:rsid w:val="005727AF"/>
    <w:rsid w:val="0057281E"/>
    <w:rsid w:val="00572921"/>
    <w:rsid w:val="00572998"/>
    <w:rsid w:val="00572A69"/>
    <w:rsid w:val="00572AD2"/>
    <w:rsid w:val="00572C14"/>
    <w:rsid w:val="00572CBB"/>
    <w:rsid w:val="00572D6F"/>
    <w:rsid w:val="005730A6"/>
    <w:rsid w:val="00573172"/>
    <w:rsid w:val="0057322B"/>
    <w:rsid w:val="005732E6"/>
    <w:rsid w:val="0057343A"/>
    <w:rsid w:val="00573709"/>
    <w:rsid w:val="00573827"/>
    <w:rsid w:val="005738D9"/>
    <w:rsid w:val="00573AAE"/>
    <w:rsid w:val="00573AF8"/>
    <w:rsid w:val="00573C97"/>
    <w:rsid w:val="00573CF3"/>
    <w:rsid w:val="00573D11"/>
    <w:rsid w:val="00573DD4"/>
    <w:rsid w:val="00573EB1"/>
    <w:rsid w:val="00574087"/>
    <w:rsid w:val="005740A6"/>
    <w:rsid w:val="005740BE"/>
    <w:rsid w:val="00574195"/>
    <w:rsid w:val="0057421A"/>
    <w:rsid w:val="00574282"/>
    <w:rsid w:val="005742F3"/>
    <w:rsid w:val="00574309"/>
    <w:rsid w:val="00574547"/>
    <w:rsid w:val="00574568"/>
    <w:rsid w:val="0057463F"/>
    <w:rsid w:val="00574A04"/>
    <w:rsid w:val="00574C28"/>
    <w:rsid w:val="0057514B"/>
    <w:rsid w:val="0057520F"/>
    <w:rsid w:val="005752D8"/>
    <w:rsid w:val="00575307"/>
    <w:rsid w:val="00575341"/>
    <w:rsid w:val="00575657"/>
    <w:rsid w:val="005756D0"/>
    <w:rsid w:val="005756DE"/>
    <w:rsid w:val="00575846"/>
    <w:rsid w:val="00575972"/>
    <w:rsid w:val="00575B50"/>
    <w:rsid w:val="00575D84"/>
    <w:rsid w:val="00576047"/>
    <w:rsid w:val="00576059"/>
    <w:rsid w:val="005761D8"/>
    <w:rsid w:val="00576233"/>
    <w:rsid w:val="005764D0"/>
    <w:rsid w:val="0057656A"/>
    <w:rsid w:val="005767C8"/>
    <w:rsid w:val="00576B9B"/>
    <w:rsid w:val="00576FF9"/>
    <w:rsid w:val="005773D2"/>
    <w:rsid w:val="005775A0"/>
    <w:rsid w:val="00577770"/>
    <w:rsid w:val="005777F5"/>
    <w:rsid w:val="00577866"/>
    <w:rsid w:val="005778C8"/>
    <w:rsid w:val="0057795D"/>
    <w:rsid w:val="00577998"/>
    <w:rsid w:val="00577A05"/>
    <w:rsid w:val="00577ACA"/>
    <w:rsid w:val="00577FCD"/>
    <w:rsid w:val="00580814"/>
    <w:rsid w:val="00580DFA"/>
    <w:rsid w:val="00580E95"/>
    <w:rsid w:val="00580F32"/>
    <w:rsid w:val="005810D1"/>
    <w:rsid w:val="005810D3"/>
    <w:rsid w:val="0058110F"/>
    <w:rsid w:val="005812A6"/>
    <w:rsid w:val="005812AB"/>
    <w:rsid w:val="005812BD"/>
    <w:rsid w:val="0058138A"/>
    <w:rsid w:val="005814F0"/>
    <w:rsid w:val="0058156E"/>
    <w:rsid w:val="00581705"/>
    <w:rsid w:val="005817C6"/>
    <w:rsid w:val="00581840"/>
    <w:rsid w:val="00581CC5"/>
    <w:rsid w:val="00581DBC"/>
    <w:rsid w:val="00581E71"/>
    <w:rsid w:val="00581F88"/>
    <w:rsid w:val="00582033"/>
    <w:rsid w:val="0058225F"/>
    <w:rsid w:val="005822A2"/>
    <w:rsid w:val="00582309"/>
    <w:rsid w:val="005824AA"/>
    <w:rsid w:val="00582CCB"/>
    <w:rsid w:val="00582D73"/>
    <w:rsid w:val="00582DAE"/>
    <w:rsid w:val="00582E29"/>
    <w:rsid w:val="0058301D"/>
    <w:rsid w:val="0058305C"/>
    <w:rsid w:val="00583099"/>
    <w:rsid w:val="005830DE"/>
    <w:rsid w:val="00583181"/>
    <w:rsid w:val="00583476"/>
    <w:rsid w:val="00583626"/>
    <w:rsid w:val="00583657"/>
    <w:rsid w:val="00583663"/>
    <w:rsid w:val="005836A7"/>
    <w:rsid w:val="00583722"/>
    <w:rsid w:val="005837AF"/>
    <w:rsid w:val="005837FE"/>
    <w:rsid w:val="0058382E"/>
    <w:rsid w:val="00583D11"/>
    <w:rsid w:val="00583D51"/>
    <w:rsid w:val="00583DAF"/>
    <w:rsid w:val="00583F19"/>
    <w:rsid w:val="00583FFE"/>
    <w:rsid w:val="005841B9"/>
    <w:rsid w:val="005842F0"/>
    <w:rsid w:val="00584555"/>
    <w:rsid w:val="00584793"/>
    <w:rsid w:val="00584908"/>
    <w:rsid w:val="00584953"/>
    <w:rsid w:val="00584BBC"/>
    <w:rsid w:val="00584BD1"/>
    <w:rsid w:val="00584D23"/>
    <w:rsid w:val="00584E75"/>
    <w:rsid w:val="00584EF6"/>
    <w:rsid w:val="00584FF8"/>
    <w:rsid w:val="00585105"/>
    <w:rsid w:val="0058518B"/>
    <w:rsid w:val="00585507"/>
    <w:rsid w:val="0058554A"/>
    <w:rsid w:val="00585585"/>
    <w:rsid w:val="00585649"/>
    <w:rsid w:val="005857E0"/>
    <w:rsid w:val="0058580D"/>
    <w:rsid w:val="005858EB"/>
    <w:rsid w:val="00585939"/>
    <w:rsid w:val="00585B52"/>
    <w:rsid w:val="00585C45"/>
    <w:rsid w:val="00585FED"/>
    <w:rsid w:val="005862BD"/>
    <w:rsid w:val="00586305"/>
    <w:rsid w:val="00586417"/>
    <w:rsid w:val="00586933"/>
    <w:rsid w:val="00586AEB"/>
    <w:rsid w:val="00586B4E"/>
    <w:rsid w:val="00586BBC"/>
    <w:rsid w:val="00586E02"/>
    <w:rsid w:val="00587177"/>
    <w:rsid w:val="00587317"/>
    <w:rsid w:val="0058753A"/>
    <w:rsid w:val="00587780"/>
    <w:rsid w:val="00587FE6"/>
    <w:rsid w:val="0059049C"/>
    <w:rsid w:val="005904C1"/>
    <w:rsid w:val="00590564"/>
    <w:rsid w:val="00590738"/>
    <w:rsid w:val="005907BF"/>
    <w:rsid w:val="0059087F"/>
    <w:rsid w:val="00590959"/>
    <w:rsid w:val="00590A2B"/>
    <w:rsid w:val="00590A76"/>
    <w:rsid w:val="00590B2D"/>
    <w:rsid w:val="00590CA1"/>
    <w:rsid w:val="00590E4E"/>
    <w:rsid w:val="00590F76"/>
    <w:rsid w:val="00591046"/>
    <w:rsid w:val="00591061"/>
    <w:rsid w:val="00591267"/>
    <w:rsid w:val="005912B1"/>
    <w:rsid w:val="00591533"/>
    <w:rsid w:val="005915CB"/>
    <w:rsid w:val="005917B1"/>
    <w:rsid w:val="005918DA"/>
    <w:rsid w:val="0059193F"/>
    <w:rsid w:val="00591D14"/>
    <w:rsid w:val="00591D85"/>
    <w:rsid w:val="00591F09"/>
    <w:rsid w:val="00592352"/>
    <w:rsid w:val="005924B4"/>
    <w:rsid w:val="0059250C"/>
    <w:rsid w:val="005925EE"/>
    <w:rsid w:val="00592659"/>
    <w:rsid w:val="00592A32"/>
    <w:rsid w:val="00592E0A"/>
    <w:rsid w:val="00592ED8"/>
    <w:rsid w:val="00592EEB"/>
    <w:rsid w:val="00592EEE"/>
    <w:rsid w:val="005931B5"/>
    <w:rsid w:val="00593225"/>
    <w:rsid w:val="0059388F"/>
    <w:rsid w:val="00593A29"/>
    <w:rsid w:val="00593A74"/>
    <w:rsid w:val="00593AFE"/>
    <w:rsid w:val="00593B61"/>
    <w:rsid w:val="00593CF2"/>
    <w:rsid w:val="00593EB5"/>
    <w:rsid w:val="00593F42"/>
    <w:rsid w:val="00593FC5"/>
    <w:rsid w:val="00594051"/>
    <w:rsid w:val="00594125"/>
    <w:rsid w:val="005943D5"/>
    <w:rsid w:val="005947C9"/>
    <w:rsid w:val="00594917"/>
    <w:rsid w:val="0059496C"/>
    <w:rsid w:val="00594C3E"/>
    <w:rsid w:val="00594C6A"/>
    <w:rsid w:val="00594CC6"/>
    <w:rsid w:val="00594E17"/>
    <w:rsid w:val="0059514E"/>
    <w:rsid w:val="005952B7"/>
    <w:rsid w:val="00595313"/>
    <w:rsid w:val="00595444"/>
    <w:rsid w:val="0059550D"/>
    <w:rsid w:val="0059577A"/>
    <w:rsid w:val="00595795"/>
    <w:rsid w:val="00595851"/>
    <w:rsid w:val="00595915"/>
    <w:rsid w:val="00595B68"/>
    <w:rsid w:val="00595B82"/>
    <w:rsid w:val="00595CF7"/>
    <w:rsid w:val="00595D3E"/>
    <w:rsid w:val="00595FF0"/>
    <w:rsid w:val="005960E8"/>
    <w:rsid w:val="005960EE"/>
    <w:rsid w:val="005961AF"/>
    <w:rsid w:val="005961FA"/>
    <w:rsid w:val="005963A4"/>
    <w:rsid w:val="00596421"/>
    <w:rsid w:val="00596537"/>
    <w:rsid w:val="005966F4"/>
    <w:rsid w:val="00596830"/>
    <w:rsid w:val="00596A2B"/>
    <w:rsid w:val="00596B07"/>
    <w:rsid w:val="00596C82"/>
    <w:rsid w:val="00596CC5"/>
    <w:rsid w:val="00596D8B"/>
    <w:rsid w:val="00596DBF"/>
    <w:rsid w:val="00596E9A"/>
    <w:rsid w:val="00596F39"/>
    <w:rsid w:val="00597032"/>
    <w:rsid w:val="0059711A"/>
    <w:rsid w:val="00597156"/>
    <w:rsid w:val="00597461"/>
    <w:rsid w:val="0059754B"/>
    <w:rsid w:val="00597759"/>
    <w:rsid w:val="00597798"/>
    <w:rsid w:val="005977AE"/>
    <w:rsid w:val="005977CD"/>
    <w:rsid w:val="00597959"/>
    <w:rsid w:val="00597BAA"/>
    <w:rsid w:val="00597CBE"/>
    <w:rsid w:val="00597D2F"/>
    <w:rsid w:val="00597D4B"/>
    <w:rsid w:val="00597D5C"/>
    <w:rsid w:val="00597D91"/>
    <w:rsid w:val="00597DB5"/>
    <w:rsid w:val="00597E8D"/>
    <w:rsid w:val="00597EE6"/>
    <w:rsid w:val="00597FC5"/>
    <w:rsid w:val="005A0264"/>
    <w:rsid w:val="005A04E3"/>
    <w:rsid w:val="005A0505"/>
    <w:rsid w:val="005A0623"/>
    <w:rsid w:val="005A0885"/>
    <w:rsid w:val="005A0978"/>
    <w:rsid w:val="005A0AAA"/>
    <w:rsid w:val="005A0E20"/>
    <w:rsid w:val="005A0ECB"/>
    <w:rsid w:val="005A0EDE"/>
    <w:rsid w:val="005A10D5"/>
    <w:rsid w:val="005A1133"/>
    <w:rsid w:val="005A14AD"/>
    <w:rsid w:val="005A14B0"/>
    <w:rsid w:val="005A1677"/>
    <w:rsid w:val="005A182D"/>
    <w:rsid w:val="005A1848"/>
    <w:rsid w:val="005A1AF1"/>
    <w:rsid w:val="005A1F1D"/>
    <w:rsid w:val="005A1FEE"/>
    <w:rsid w:val="005A21E4"/>
    <w:rsid w:val="005A222C"/>
    <w:rsid w:val="005A241E"/>
    <w:rsid w:val="005A24F7"/>
    <w:rsid w:val="005A26F1"/>
    <w:rsid w:val="005A27B2"/>
    <w:rsid w:val="005A2C26"/>
    <w:rsid w:val="005A2C8F"/>
    <w:rsid w:val="005A2D6E"/>
    <w:rsid w:val="005A2E5A"/>
    <w:rsid w:val="005A2F37"/>
    <w:rsid w:val="005A3140"/>
    <w:rsid w:val="005A31D4"/>
    <w:rsid w:val="005A3363"/>
    <w:rsid w:val="005A3444"/>
    <w:rsid w:val="005A3555"/>
    <w:rsid w:val="005A368C"/>
    <w:rsid w:val="005A380D"/>
    <w:rsid w:val="005A3972"/>
    <w:rsid w:val="005A3A81"/>
    <w:rsid w:val="005A3B17"/>
    <w:rsid w:val="005A3EDB"/>
    <w:rsid w:val="005A42E6"/>
    <w:rsid w:val="005A431B"/>
    <w:rsid w:val="005A4435"/>
    <w:rsid w:val="005A45BD"/>
    <w:rsid w:val="005A45CD"/>
    <w:rsid w:val="005A468B"/>
    <w:rsid w:val="005A481E"/>
    <w:rsid w:val="005A486D"/>
    <w:rsid w:val="005A4954"/>
    <w:rsid w:val="005A4966"/>
    <w:rsid w:val="005A4A68"/>
    <w:rsid w:val="005A4B16"/>
    <w:rsid w:val="005A4B28"/>
    <w:rsid w:val="005A4B75"/>
    <w:rsid w:val="005A4BE2"/>
    <w:rsid w:val="005A4BF4"/>
    <w:rsid w:val="005A4C36"/>
    <w:rsid w:val="005A4D01"/>
    <w:rsid w:val="005A4D0D"/>
    <w:rsid w:val="005A4D2C"/>
    <w:rsid w:val="005A50B9"/>
    <w:rsid w:val="005A50CB"/>
    <w:rsid w:val="005A50F8"/>
    <w:rsid w:val="005A52D6"/>
    <w:rsid w:val="005A54B2"/>
    <w:rsid w:val="005A54EA"/>
    <w:rsid w:val="005A54FB"/>
    <w:rsid w:val="005A55E4"/>
    <w:rsid w:val="005A57AA"/>
    <w:rsid w:val="005A5AAB"/>
    <w:rsid w:val="005A5C38"/>
    <w:rsid w:val="005A5DBC"/>
    <w:rsid w:val="005A6203"/>
    <w:rsid w:val="005A646C"/>
    <w:rsid w:val="005A6512"/>
    <w:rsid w:val="005A6897"/>
    <w:rsid w:val="005A69FF"/>
    <w:rsid w:val="005A6B53"/>
    <w:rsid w:val="005A6F16"/>
    <w:rsid w:val="005A7152"/>
    <w:rsid w:val="005A7158"/>
    <w:rsid w:val="005A7386"/>
    <w:rsid w:val="005A73C9"/>
    <w:rsid w:val="005A74AE"/>
    <w:rsid w:val="005A7593"/>
    <w:rsid w:val="005A7680"/>
    <w:rsid w:val="005A77F6"/>
    <w:rsid w:val="005A79A5"/>
    <w:rsid w:val="005A7B0F"/>
    <w:rsid w:val="005A7B8D"/>
    <w:rsid w:val="005A7C76"/>
    <w:rsid w:val="005B01A8"/>
    <w:rsid w:val="005B03BD"/>
    <w:rsid w:val="005B04BF"/>
    <w:rsid w:val="005B0599"/>
    <w:rsid w:val="005B060F"/>
    <w:rsid w:val="005B0664"/>
    <w:rsid w:val="005B07F4"/>
    <w:rsid w:val="005B0837"/>
    <w:rsid w:val="005B095F"/>
    <w:rsid w:val="005B0A78"/>
    <w:rsid w:val="005B0BB4"/>
    <w:rsid w:val="005B0CB7"/>
    <w:rsid w:val="005B111D"/>
    <w:rsid w:val="005B117A"/>
    <w:rsid w:val="005B11E9"/>
    <w:rsid w:val="005B146F"/>
    <w:rsid w:val="005B1520"/>
    <w:rsid w:val="005B16D3"/>
    <w:rsid w:val="005B17F4"/>
    <w:rsid w:val="005B181D"/>
    <w:rsid w:val="005B183B"/>
    <w:rsid w:val="005B18A2"/>
    <w:rsid w:val="005B1976"/>
    <w:rsid w:val="005B1AAC"/>
    <w:rsid w:val="005B1B34"/>
    <w:rsid w:val="005B1C48"/>
    <w:rsid w:val="005B1E21"/>
    <w:rsid w:val="005B1EB8"/>
    <w:rsid w:val="005B25EA"/>
    <w:rsid w:val="005B26FC"/>
    <w:rsid w:val="005B27E6"/>
    <w:rsid w:val="005B2807"/>
    <w:rsid w:val="005B2BEE"/>
    <w:rsid w:val="005B2CDE"/>
    <w:rsid w:val="005B2CE5"/>
    <w:rsid w:val="005B2E3C"/>
    <w:rsid w:val="005B2E89"/>
    <w:rsid w:val="005B2EC1"/>
    <w:rsid w:val="005B2FE2"/>
    <w:rsid w:val="005B32C1"/>
    <w:rsid w:val="005B33F1"/>
    <w:rsid w:val="005B35E3"/>
    <w:rsid w:val="005B36A4"/>
    <w:rsid w:val="005B373D"/>
    <w:rsid w:val="005B3BB0"/>
    <w:rsid w:val="005B3C92"/>
    <w:rsid w:val="005B4060"/>
    <w:rsid w:val="005B4225"/>
    <w:rsid w:val="005B4279"/>
    <w:rsid w:val="005B427C"/>
    <w:rsid w:val="005B43B5"/>
    <w:rsid w:val="005B44B7"/>
    <w:rsid w:val="005B4538"/>
    <w:rsid w:val="005B4762"/>
    <w:rsid w:val="005B4842"/>
    <w:rsid w:val="005B48AB"/>
    <w:rsid w:val="005B490B"/>
    <w:rsid w:val="005B4A48"/>
    <w:rsid w:val="005B4A73"/>
    <w:rsid w:val="005B4C9C"/>
    <w:rsid w:val="005B4D62"/>
    <w:rsid w:val="005B4FB5"/>
    <w:rsid w:val="005B51D2"/>
    <w:rsid w:val="005B54C3"/>
    <w:rsid w:val="005B554F"/>
    <w:rsid w:val="005B55A0"/>
    <w:rsid w:val="005B5709"/>
    <w:rsid w:val="005B5EC8"/>
    <w:rsid w:val="005B6007"/>
    <w:rsid w:val="005B6163"/>
    <w:rsid w:val="005B63DC"/>
    <w:rsid w:val="005B64CD"/>
    <w:rsid w:val="005B686C"/>
    <w:rsid w:val="005B6953"/>
    <w:rsid w:val="005B6AAB"/>
    <w:rsid w:val="005B6D60"/>
    <w:rsid w:val="005B6F62"/>
    <w:rsid w:val="005B6F64"/>
    <w:rsid w:val="005B70FB"/>
    <w:rsid w:val="005B722E"/>
    <w:rsid w:val="005B72D9"/>
    <w:rsid w:val="005B73F5"/>
    <w:rsid w:val="005B7526"/>
    <w:rsid w:val="005B7561"/>
    <w:rsid w:val="005B75F6"/>
    <w:rsid w:val="005B7941"/>
    <w:rsid w:val="005B7A83"/>
    <w:rsid w:val="005B7AA0"/>
    <w:rsid w:val="005B7CA6"/>
    <w:rsid w:val="005B7DE1"/>
    <w:rsid w:val="005B7F1F"/>
    <w:rsid w:val="005C012E"/>
    <w:rsid w:val="005C047C"/>
    <w:rsid w:val="005C04E6"/>
    <w:rsid w:val="005C065D"/>
    <w:rsid w:val="005C0943"/>
    <w:rsid w:val="005C0987"/>
    <w:rsid w:val="005C0A50"/>
    <w:rsid w:val="005C0A99"/>
    <w:rsid w:val="005C0B5D"/>
    <w:rsid w:val="005C0F2E"/>
    <w:rsid w:val="005C123C"/>
    <w:rsid w:val="005C143C"/>
    <w:rsid w:val="005C152B"/>
    <w:rsid w:val="005C158D"/>
    <w:rsid w:val="005C17B4"/>
    <w:rsid w:val="005C17C8"/>
    <w:rsid w:val="005C18B3"/>
    <w:rsid w:val="005C1A6E"/>
    <w:rsid w:val="005C1CE5"/>
    <w:rsid w:val="005C1FC8"/>
    <w:rsid w:val="005C1FF4"/>
    <w:rsid w:val="005C21F9"/>
    <w:rsid w:val="005C2309"/>
    <w:rsid w:val="005C24A1"/>
    <w:rsid w:val="005C24B4"/>
    <w:rsid w:val="005C24CE"/>
    <w:rsid w:val="005C25DA"/>
    <w:rsid w:val="005C27EA"/>
    <w:rsid w:val="005C2B8C"/>
    <w:rsid w:val="005C2C1E"/>
    <w:rsid w:val="005C2F05"/>
    <w:rsid w:val="005C2F25"/>
    <w:rsid w:val="005C3413"/>
    <w:rsid w:val="005C3430"/>
    <w:rsid w:val="005C3443"/>
    <w:rsid w:val="005C38A6"/>
    <w:rsid w:val="005C38BD"/>
    <w:rsid w:val="005C38F1"/>
    <w:rsid w:val="005C396D"/>
    <w:rsid w:val="005C39CB"/>
    <w:rsid w:val="005C3CBD"/>
    <w:rsid w:val="005C3F4F"/>
    <w:rsid w:val="005C3F77"/>
    <w:rsid w:val="005C4209"/>
    <w:rsid w:val="005C43BE"/>
    <w:rsid w:val="005C44E2"/>
    <w:rsid w:val="005C45CF"/>
    <w:rsid w:val="005C45ED"/>
    <w:rsid w:val="005C46BB"/>
    <w:rsid w:val="005C4965"/>
    <w:rsid w:val="005C49EE"/>
    <w:rsid w:val="005C4B0B"/>
    <w:rsid w:val="005C4B45"/>
    <w:rsid w:val="005C4CCC"/>
    <w:rsid w:val="005C4DC5"/>
    <w:rsid w:val="005C4FB1"/>
    <w:rsid w:val="005C529C"/>
    <w:rsid w:val="005C5436"/>
    <w:rsid w:val="005C5671"/>
    <w:rsid w:val="005C56D4"/>
    <w:rsid w:val="005C5B94"/>
    <w:rsid w:val="005C5DF6"/>
    <w:rsid w:val="005C5F22"/>
    <w:rsid w:val="005C5F52"/>
    <w:rsid w:val="005C5FCF"/>
    <w:rsid w:val="005C6461"/>
    <w:rsid w:val="005C649C"/>
    <w:rsid w:val="005C65F5"/>
    <w:rsid w:val="005C66A3"/>
    <w:rsid w:val="005C673F"/>
    <w:rsid w:val="005C67EC"/>
    <w:rsid w:val="005C68D1"/>
    <w:rsid w:val="005C6DEF"/>
    <w:rsid w:val="005C6EE1"/>
    <w:rsid w:val="005C6EF7"/>
    <w:rsid w:val="005C73E0"/>
    <w:rsid w:val="005C7531"/>
    <w:rsid w:val="005C7557"/>
    <w:rsid w:val="005C7877"/>
    <w:rsid w:val="005C7BBA"/>
    <w:rsid w:val="005C7CE0"/>
    <w:rsid w:val="005D0044"/>
    <w:rsid w:val="005D007D"/>
    <w:rsid w:val="005D00C4"/>
    <w:rsid w:val="005D0196"/>
    <w:rsid w:val="005D0449"/>
    <w:rsid w:val="005D059E"/>
    <w:rsid w:val="005D05F5"/>
    <w:rsid w:val="005D0635"/>
    <w:rsid w:val="005D074E"/>
    <w:rsid w:val="005D07DF"/>
    <w:rsid w:val="005D08C1"/>
    <w:rsid w:val="005D0A9C"/>
    <w:rsid w:val="005D0CD9"/>
    <w:rsid w:val="005D0F9A"/>
    <w:rsid w:val="005D16DB"/>
    <w:rsid w:val="005D1AB0"/>
    <w:rsid w:val="005D1CD6"/>
    <w:rsid w:val="005D1CDA"/>
    <w:rsid w:val="005D1EA0"/>
    <w:rsid w:val="005D1FE7"/>
    <w:rsid w:val="005D2022"/>
    <w:rsid w:val="005D218D"/>
    <w:rsid w:val="005D2462"/>
    <w:rsid w:val="005D28C7"/>
    <w:rsid w:val="005D2969"/>
    <w:rsid w:val="005D2ABC"/>
    <w:rsid w:val="005D2D56"/>
    <w:rsid w:val="005D2D75"/>
    <w:rsid w:val="005D2F2A"/>
    <w:rsid w:val="005D37D8"/>
    <w:rsid w:val="005D38B0"/>
    <w:rsid w:val="005D3B48"/>
    <w:rsid w:val="005D3D8D"/>
    <w:rsid w:val="005D3E8A"/>
    <w:rsid w:val="005D4000"/>
    <w:rsid w:val="005D4013"/>
    <w:rsid w:val="005D403B"/>
    <w:rsid w:val="005D4406"/>
    <w:rsid w:val="005D4661"/>
    <w:rsid w:val="005D471F"/>
    <w:rsid w:val="005D4767"/>
    <w:rsid w:val="005D49AA"/>
    <w:rsid w:val="005D49C8"/>
    <w:rsid w:val="005D4B0A"/>
    <w:rsid w:val="005D4D48"/>
    <w:rsid w:val="005D4F90"/>
    <w:rsid w:val="005D5004"/>
    <w:rsid w:val="005D50B3"/>
    <w:rsid w:val="005D51FA"/>
    <w:rsid w:val="005D51FD"/>
    <w:rsid w:val="005D5238"/>
    <w:rsid w:val="005D52B7"/>
    <w:rsid w:val="005D57A4"/>
    <w:rsid w:val="005D58A9"/>
    <w:rsid w:val="005D58B7"/>
    <w:rsid w:val="005D5A05"/>
    <w:rsid w:val="005D5CA1"/>
    <w:rsid w:val="005D5F93"/>
    <w:rsid w:val="005D619F"/>
    <w:rsid w:val="005D6317"/>
    <w:rsid w:val="005D6390"/>
    <w:rsid w:val="005D63D6"/>
    <w:rsid w:val="005D641E"/>
    <w:rsid w:val="005D6615"/>
    <w:rsid w:val="005D6620"/>
    <w:rsid w:val="005D68AC"/>
    <w:rsid w:val="005D6A28"/>
    <w:rsid w:val="005D6AA9"/>
    <w:rsid w:val="005D6AC3"/>
    <w:rsid w:val="005D6CE6"/>
    <w:rsid w:val="005D73FE"/>
    <w:rsid w:val="005D7470"/>
    <w:rsid w:val="005D772E"/>
    <w:rsid w:val="005D7912"/>
    <w:rsid w:val="005D7C96"/>
    <w:rsid w:val="005D7CD3"/>
    <w:rsid w:val="005D7FFC"/>
    <w:rsid w:val="005E0019"/>
    <w:rsid w:val="005E0080"/>
    <w:rsid w:val="005E0130"/>
    <w:rsid w:val="005E019F"/>
    <w:rsid w:val="005E0223"/>
    <w:rsid w:val="005E029F"/>
    <w:rsid w:val="005E02AC"/>
    <w:rsid w:val="005E02C8"/>
    <w:rsid w:val="005E0313"/>
    <w:rsid w:val="005E0334"/>
    <w:rsid w:val="005E04C4"/>
    <w:rsid w:val="005E06E8"/>
    <w:rsid w:val="005E0722"/>
    <w:rsid w:val="005E0773"/>
    <w:rsid w:val="005E09A8"/>
    <w:rsid w:val="005E09C8"/>
    <w:rsid w:val="005E09FC"/>
    <w:rsid w:val="005E0A63"/>
    <w:rsid w:val="005E0DC6"/>
    <w:rsid w:val="005E0E00"/>
    <w:rsid w:val="005E11B3"/>
    <w:rsid w:val="005E1264"/>
    <w:rsid w:val="005E135F"/>
    <w:rsid w:val="005E1538"/>
    <w:rsid w:val="005E15A0"/>
    <w:rsid w:val="005E15DB"/>
    <w:rsid w:val="005E1770"/>
    <w:rsid w:val="005E18CA"/>
    <w:rsid w:val="005E1C2B"/>
    <w:rsid w:val="005E1C36"/>
    <w:rsid w:val="005E1E2E"/>
    <w:rsid w:val="005E1E39"/>
    <w:rsid w:val="005E1E4F"/>
    <w:rsid w:val="005E215B"/>
    <w:rsid w:val="005E21C7"/>
    <w:rsid w:val="005E233E"/>
    <w:rsid w:val="005E2782"/>
    <w:rsid w:val="005E27B6"/>
    <w:rsid w:val="005E27EF"/>
    <w:rsid w:val="005E28D8"/>
    <w:rsid w:val="005E2988"/>
    <w:rsid w:val="005E29DF"/>
    <w:rsid w:val="005E2B5B"/>
    <w:rsid w:val="005E2C9B"/>
    <w:rsid w:val="005E3092"/>
    <w:rsid w:val="005E3309"/>
    <w:rsid w:val="005E351D"/>
    <w:rsid w:val="005E39B2"/>
    <w:rsid w:val="005E3ECA"/>
    <w:rsid w:val="005E3F91"/>
    <w:rsid w:val="005E4003"/>
    <w:rsid w:val="005E40DA"/>
    <w:rsid w:val="005E43C4"/>
    <w:rsid w:val="005E440B"/>
    <w:rsid w:val="005E4415"/>
    <w:rsid w:val="005E44E8"/>
    <w:rsid w:val="005E4943"/>
    <w:rsid w:val="005E4964"/>
    <w:rsid w:val="005E49C2"/>
    <w:rsid w:val="005E4A41"/>
    <w:rsid w:val="005E4A74"/>
    <w:rsid w:val="005E4A8E"/>
    <w:rsid w:val="005E4B27"/>
    <w:rsid w:val="005E4EB4"/>
    <w:rsid w:val="005E4EC6"/>
    <w:rsid w:val="005E4F7B"/>
    <w:rsid w:val="005E5282"/>
    <w:rsid w:val="005E52DE"/>
    <w:rsid w:val="005E5445"/>
    <w:rsid w:val="005E57D5"/>
    <w:rsid w:val="005E58B6"/>
    <w:rsid w:val="005E58E1"/>
    <w:rsid w:val="005E5981"/>
    <w:rsid w:val="005E5A53"/>
    <w:rsid w:val="005E5C1C"/>
    <w:rsid w:val="005E5EC9"/>
    <w:rsid w:val="005E6043"/>
    <w:rsid w:val="005E6079"/>
    <w:rsid w:val="005E61AC"/>
    <w:rsid w:val="005E630A"/>
    <w:rsid w:val="005E64D3"/>
    <w:rsid w:val="005E68C4"/>
    <w:rsid w:val="005E69BD"/>
    <w:rsid w:val="005E6A76"/>
    <w:rsid w:val="005E6B2A"/>
    <w:rsid w:val="005E6BC2"/>
    <w:rsid w:val="005E6EF6"/>
    <w:rsid w:val="005E7265"/>
    <w:rsid w:val="005E736A"/>
    <w:rsid w:val="005E7420"/>
    <w:rsid w:val="005E744D"/>
    <w:rsid w:val="005E747D"/>
    <w:rsid w:val="005E7856"/>
    <w:rsid w:val="005E78C2"/>
    <w:rsid w:val="005E79A3"/>
    <w:rsid w:val="005E7B14"/>
    <w:rsid w:val="005F05B7"/>
    <w:rsid w:val="005F080D"/>
    <w:rsid w:val="005F0A60"/>
    <w:rsid w:val="005F0BCA"/>
    <w:rsid w:val="005F0C22"/>
    <w:rsid w:val="005F0CCA"/>
    <w:rsid w:val="005F0D29"/>
    <w:rsid w:val="005F0D48"/>
    <w:rsid w:val="005F0E51"/>
    <w:rsid w:val="005F0E92"/>
    <w:rsid w:val="005F0F36"/>
    <w:rsid w:val="005F128E"/>
    <w:rsid w:val="005F14FE"/>
    <w:rsid w:val="005F159A"/>
    <w:rsid w:val="005F1823"/>
    <w:rsid w:val="005F1855"/>
    <w:rsid w:val="005F18A9"/>
    <w:rsid w:val="005F1A3B"/>
    <w:rsid w:val="005F1A81"/>
    <w:rsid w:val="005F1ABC"/>
    <w:rsid w:val="005F1FB6"/>
    <w:rsid w:val="005F2426"/>
    <w:rsid w:val="005F25EB"/>
    <w:rsid w:val="005F2857"/>
    <w:rsid w:val="005F29D1"/>
    <w:rsid w:val="005F2A99"/>
    <w:rsid w:val="005F2C0D"/>
    <w:rsid w:val="005F2C2E"/>
    <w:rsid w:val="005F2EB4"/>
    <w:rsid w:val="005F2EEF"/>
    <w:rsid w:val="005F30F9"/>
    <w:rsid w:val="005F3918"/>
    <w:rsid w:val="005F3994"/>
    <w:rsid w:val="005F3BA7"/>
    <w:rsid w:val="005F3E40"/>
    <w:rsid w:val="005F3E90"/>
    <w:rsid w:val="005F4000"/>
    <w:rsid w:val="005F4398"/>
    <w:rsid w:val="005F4405"/>
    <w:rsid w:val="005F4461"/>
    <w:rsid w:val="005F44FD"/>
    <w:rsid w:val="005F460D"/>
    <w:rsid w:val="005F4736"/>
    <w:rsid w:val="005F47B6"/>
    <w:rsid w:val="005F48C1"/>
    <w:rsid w:val="005F4904"/>
    <w:rsid w:val="005F497A"/>
    <w:rsid w:val="005F4C45"/>
    <w:rsid w:val="005F4D03"/>
    <w:rsid w:val="005F4F51"/>
    <w:rsid w:val="005F5227"/>
    <w:rsid w:val="005F52A4"/>
    <w:rsid w:val="005F52B8"/>
    <w:rsid w:val="005F530B"/>
    <w:rsid w:val="005F5324"/>
    <w:rsid w:val="005F5419"/>
    <w:rsid w:val="005F5497"/>
    <w:rsid w:val="005F551A"/>
    <w:rsid w:val="005F555B"/>
    <w:rsid w:val="005F5571"/>
    <w:rsid w:val="005F5723"/>
    <w:rsid w:val="005F5737"/>
    <w:rsid w:val="005F579E"/>
    <w:rsid w:val="005F58FE"/>
    <w:rsid w:val="005F5DFF"/>
    <w:rsid w:val="005F5E23"/>
    <w:rsid w:val="005F5F2C"/>
    <w:rsid w:val="005F5F35"/>
    <w:rsid w:val="005F6177"/>
    <w:rsid w:val="005F628D"/>
    <w:rsid w:val="005F63FB"/>
    <w:rsid w:val="005F642C"/>
    <w:rsid w:val="005F6483"/>
    <w:rsid w:val="005F64EB"/>
    <w:rsid w:val="005F64F6"/>
    <w:rsid w:val="005F6911"/>
    <w:rsid w:val="005F6A47"/>
    <w:rsid w:val="005F6A9F"/>
    <w:rsid w:val="005F6B47"/>
    <w:rsid w:val="005F6C36"/>
    <w:rsid w:val="005F6C4B"/>
    <w:rsid w:val="005F6C50"/>
    <w:rsid w:val="005F6D3D"/>
    <w:rsid w:val="005F6E86"/>
    <w:rsid w:val="005F703C"/>
    <w:rsid w:val="005F7405"/>
    <w:rsid w:val="005F742D"/>
    <w:rsid w:val="005F74AD"/>
    <w:rsid w:val="005F7749"/>
    <w:rsid w:val="005F783D"/>
    <w:rsid w:val="005F79DA"/>
    <w:rsid w:val="005F7BB3"/>
    <w:rsid w:val="005F7EFF"/>
    <w:rsid w:val="005F7F4C"/>
    <w:rsid w:val="006000DC"/>
    <w:rsid w:val="00600279"/>
    <w:rsid w:val="00600395"/>
    <w:rsid w:val="0060040D"/>
    <w:rsid w:val="00600592"/>
    <w:rsid w:val="0060069A"/>
    <w:rsid w:val="00600A7B"/>
    <w:rsid w:val="00600CB8"/>
    <w:rsid w:val="00600CEB"/>
    <w:rsid w:val="00600E2C"/>
    <w:rsid w:val="00600F3F"/>
    <w:rsid w:val="00600FFA"/>
    <w:rsid w:val="00601041"/>
    <w:rsid w:val="00601086"/>
    <w:rsid w:val="006010B9"/>
    <w:rsid w:val="006013A4"/>
    <w:rsid w:val="006013CE"/>
    <w:rsid w:val="006015A7"/>
    <w:rsid w:val="0060164B"/>
    <w:rsid w:val="0060171F"/>
    <w:rsid w:val="006017CC"/>
    <w:rsid w:val="00601982"/>
    <w:rsid w:val="006019D1"/>
    <w:rsid w:val="00601C94"/>
    <w:rsid w:val="00601D32"/>
    <w:rsid w:val="00601E2A"/>
    <w:rsid w:val="00601ED1"/>
    <w:rsid w:val="006020E2"/>
    <w:rsid w:val="00602222"/>
    <w:rsid w:val="0060222F"/>
    <w:rsid w:val="006023AF"/>
    <w:rsid w:val="00602464"/>
    <w:rsid w:val="00602602"/>
    <w:rsid w:val="00602A5A"/>
    <w:rsid w:val="00602AB9"/>
    <w:rsid w:val="00602C83"/>
    <w:rsid w:val="00602CFC"/>
    <w:rsid w:val="00602D97"/>
    <w:rsid w:val="00602FC6"/>
    <w:rsid w:val="00603039"/>
    <w:rsid w:val="00603190"/>
    <w:rsid w:val="006037C2"/>
    <w:rsid w:val="0060386B"/>
    <w:rsid w:val="006039C1"/>
    <w:rsid w:val="00603A3B"/>
    <w:rsid w:val="00603B39"/>
    <w:rsid w:val="00603BEE"/>
    <w:rsid w:val="00603E38"/>
    <w:rsid w:val="00603F6E"/>
    <w:rsid w:val="006040B6"/>
    <w:rsid w:val="006041A7"/>
    <w:rsid w:val="0060420B"/>
    <w:rsid w:val="006042C3"/>
    <w:rsid w:val="006042F9"/>
    <w:rsid w:val="006043AA"/>
    <w:rsid w:val="0060451C"/>
    <w:rsid w:val="00604618"/>
    <w:rsid w:val="00604708"/>
    <w:rsid w:val="00604837"/>
    <w:rsid w:val="006048F7"/>
    <w:rsid w:val="006048FE"/>
    <w:rsid w:val="0060497F"/>
    <w:rsid w:val="006049FE"/>
    <w:rsid w:val="00604C5D"/>
    <w:rsid w:val="00605049"/>
    <w:rsid w:val="006050E5"/>
    <w:rsid w:val="0060520C"/>
    <w:rsid w:val="0060531D"/>
    <w:rsid w:val="0060538D"/>
    <w:rsid w:val="006053A6"/>
    <w:rsid w:val="00605442"/>
    <w:rsid w:val="00605674"/>
    <w:rsid w:val="00605868"/>
    <w:rsid w:val="00605984"/>
    <w:rsid w:val="00605B10"/>
    <w:rsid w:val="00605BC9"/>
    <w:rsid w:val="00605CAB"/>
    <w:rsid w:val="00605DC8"/>
    <w:rsid w:val="00605DCE"/>
    <w:rsid w:val="00605EF6"/>
    <w:rsid w:val="00605F14"/>
    <w:rsid w:val="00606182"/>
    <w:rsid w:val="006064E0"/>
    <w:rsid w:val="00606509"/>
    <w:rsid w:val="0060662F"/>
    <w:rsid w:val="00606852"/>
    <w:rsid w:val="00606A55"/>
    <w:rsid w:val="00606B6E"/>
    <w:rsid w:val="00606E8E"/>
    <w:rsid w:val="00606F2C"/>
    <w:rsid w:val="00607107"/>
    <w:rsid w:val="0060723E"/>
    <w:rsid w:val="0060742F"/>
    <w:rsid w:val="00607699"/>
    <w:rsid w:val="006076BA"/>
    <w:rsid w:val="006077A8"/>
    <w:rsid w:val="006078F2"/>
    <w:rsid w:val="00607C37"/>
    <w:rsid w:val="00607D12"/>
    <w:rsid w:val="00607DFD"/>
    <w:rsid w:val="00607E7E"/>
    <w:rsid w:val="006103BD"/>
    <w:rsid w:val="0061053A"/>
    <w:rsid w:val="00610609"/>
    <w:rsid w:val="0061077C"/>
    <w:rsid w:val="006107ED"/>
    <w:rsid w:val="0061087E"/>
    <w:rsid w:val="006109A0"/>
    <w:rsid w:val="006109B9"/>
    <w:rsid w:val="006109BF"/>
    <w:rsid w:val="006109F9"/>
    <w:rsid w:val="00610A03"/>
    <w:rsid w:val="00610E64"/>
    <w:rsid w:val="00610F7C"/>
    <w:rsid w:val="006110AD"/>
    <w:rsid w:val="006111C6"/>
    <w:rsid w:val="006116A5"/>
    <w:rsid w:val="0061173F"/>
    <w:rsid w:val="006118CF"/>
    <w:rsid w:val="0061196D"/>
    <w:rsid w:val="00611E17"/>
    <w:rsid w:val="00611F79"/>
    <w:rsid w:val="00611FFC"/>
    <w:rsid w:val="00612027"/>
    <w:rsid w:val="00612045"/>
    <w:rsid w:val="00612089"/>
    <w:rsid w:val="006121A3"/>
    <w:rsid w:val="0061250D"/>
    <w:rsid w:val="0061264B"/>
    <w:rsid w:val="006126B3"/>
    <w:rsid w:val="0061270E"/>
    <w:rsid w:val="006127E9"/>
    <w:rsid w:val="00612891"/>
    <w:rsid w:val="0061297C"/>
    <w:rsid w:val="00612AFE"/>
    <w:rsid w:val="00612B23"/>
    <w:rsid w:val="00612BDE"/>
    <w:rsid w:val="00612BFA"/>
    <w:rsid w:val="00612C1F"/>
    <w:rsid w:val="00612C3A"/>
    <w:rsid w:val="00613279"/>
    <w:rsid w:val="00613442"/>
    <w:rsid w:val="006134B7"/>
    <w:rsid w:val="0061358E"/>
    <w:rsid w:val="006135C2"/>
    <w:rsid w:val="006135D1"/>
    <w:rsid w:val="00613670"/>
    <w:rsid w:val="00613826"/>
    <w:rsid w:val="006138F7"/>
    <w:rsid w:val="0061394D"/>
    <w:rsid w:val="00613AFD"/>
    <w:rsid w:val="00613B85"/>
    <w:rsid w:val="00613C63"/>
    <w:rsid w:val="00613FFA"/>
    <w:rsid w:val="00614080"/>
    <w:rsid w:val="006140FB"/>
    <w:rsid w:val="00614104"/>
    <w:rsid w:val="0061414F"/>
    <w:rsid w:val="00614638"/>
    <w:rsid w:val="006148A2"/>
    <w:rsid w:val="0061493B"/>
    <w:rsid w:val="00614973"/>
    <w:rsid w:val="00614982"/>
    <w:rsid w:val="00614BF5"/>
    <w:rsid w:val="00614C02"/>
    <w:rsid w:val="00614D10"/>
    <w:rsid w:val="00614DE2"/>
    <w:rsid w:val="00614E39"/>
    <w:rsid w:val="00614E44"/>
    <w:rsid w:val="0061500A"/>
    <w:rsid w:val="00615319"/>
    <w:rsid w:val="00615712"/>
    <w:rsid w:val="0061578F"/>
    <w:rsid w:val="00615AB2"/>
    <w:rsid w:val="00615B0D"/>
    <w:rsid w:val="00615E48"/>
    <w:rsid w:val="00615EBD"/>
    <w:rsid w:val="00615FC5"/>
    <w:rsid w:val="00616070"/>
    <w:rsid w:val="00616303"/>
    <w:rsid w:val="00616380"/>
    <w:rsid w:val="006164C6"/>
    <w:rsid w:val="00616615"/>
    <w:rsid w:val="006168C6"/>
    <w:rsid w:val="00616A61"/>
    <w:rsid w:val="00616F03"/>
    <w:rsid w:val="00616FC4"/>
    <w:rsid w:val="00617039"/>
    <w:rsid w:val="006179D4"/>
    <w:rsid w:val="006179F9"/>
    <w:rsid w:val="00617C72"/>
    <w:rsid w:val="00620198"/>
    <w:rsid w:val="00620463"/>
    <w:rsid w:val="00620650"/>
    <w:rsid w:val="00620894"/>
    <w:rsid w:val="006209FE"/>
    <w:rsid w:val="00620A8E"/>
    <w:rsid w:val="00620B96"/>
    <w:rsid w:val="00620BB6"/>
    <w:rsid w:val="00620DE1"/>
    <w:rsid w:val="00620EC1"/>
    <w:rsid w:val="00620EC5"/>
    <w:rsid w:val="00620F03"/>
    <w:rsid w:val="00620F73"/>
    <w:rsid w:val="00621024"/>
    <w:rsid w:val="00621153"/>
    <w:rsid w:val="0062128A"/>
    <w:rsid w:val="00621446"/>
    <w:rsid w:val="0062158E"/>
    <w:rsid w:val="00621666"/>
    <w:rsid w:val="0062181F"/>
    <w:rsid w:val="00621A87"/>
    <w:rsid w:val="00621AC3"/>
    <w:rsid w:val="00621C70"/>
    <w:rsid w:val="00622104"/>
    <w:rsid w:val="00622339"/>
    <w:rsid w:val="0062236F"/>
    <w:rsid w:val="00622377"/>
    <w:rsid w:val="0062299A"/>
    <w:rsid w:val="00622A1F"/>
    <w:rsid w:val="00622B8B"/>
    <w:rsid w:val="00622B93"/>
    <w:rsid w:val="00622BC0"/>
    <w:rsid w:val="00622BFD"/>
    <w:rsid w:val="00622C21"/>
    <w:rsid w:val="00622C32"/>
    <w:rsid w:val="00622EAF"/>
    <w:rsid w:val="0062301A"/>
    <w:rsid w:val="00623115"/>
    <w:rsid w:val="0062314E"/>
    <w:rsid w:val="006231D8"/>
    <w:rsid w:val="006233D5"/>
    <w:rsid w:val="0062346E"/>
    <w:rsid w:val="006235F0"/>
    <w:rsid w:val="0062360F"/>
    <w:rsid w:val="00623737"/>
    <w:rsid w:val="00623A8D"/>
    <w:rsid w:val="00623BED"/>
    <w:rsid w:val="00623D6E"/>
    <w:rsid w:val="00623DAF"/>
    <w:rsid w:val="00623E27"/>
    <w:rsid w:val="00623F4A"/>
    <w:rsid w:val="006240C0"/>
    <w:rsid w:val="00624275"/>
    <w:rsid w:val="006246B3"/>
    <w:rsid w:val="0062470A"/>
    <w:rsid w:val="00624932"/>
    <w:rsid w:val="00624A0C"/>
    <w:rsid w:val="00624CB1"/>
    <w:rsid w:val="00624E02"/>
    <w:rsid w:val="00624F8E"/>
    <w:rsid w:val="00625032"/>
    <w:rsid w:val="0062516A"/>
    <w:rsid w:val="00625205"/>
    <w:rsid w:val="0062529E"/>
    <w:rsid w:val="006252B0"/>
    <w:rsid w:val="00625B5F"/>
    <w:rsid w:val="00625C6F"/>
    <w:rsid w:val="00625E5E"/>
    <w:rsid w:val="00625EB1"/>
    <w:rsid w:val="00625F95"/>
    <w:rsid w:val="00626083"/>
    <w:rsid w:val="00626088"/>
    <w:rsid w:val="00626416"/>
    <w:rsid w:val="0062672E"/>
    <w:rsid w:val="00626768"/>
    <w:rsid w:val="006267AC"/>
    <w:rsid w:val="006269AF"/>
    <w:rsid w:val="00626ABB"/>
    <w:rsid w:val="00626B35"/>
    <w:rsid w:val="00626DDD"/>
    <w:rsid w:val="00627019"/>
    <w:rsid w:val="00627184"/>
    <w:rsid w:val="0062727D"/>
    <w:rsid w:val="006272F2"/>
    <w:rsid w:val="0062742D"/>
    <w:rsid w:val="0062746A"/>
    <w:rsid w:val="006276B0"/>
    <w:rsid w:val="006277D6"/>
    <w:rsid w:val="00627925"/>
    <w:rsid w:val="00627D64"/>
    <w:rsid w:val="00627E16"/>
    <w:rsid w:val="00627FF7"/>
    <w:rsid w:val="0063000F"/>
    <w:rsid w:val="00630010"/>
    <w:rsid w:val="0063012A"/>
    <w:rsid w:val="0063012B"/>
    <w:rsid w:val="00630639"/>
    <w:rsid w:val="006306B4"/>
    <w:rsid w:val="006308DD"/>
    <w:rsid w:val="00630A9E"/>
    <w:rsid w:val="00630AA9"/>
    <w:rsid w:val="00630B33"/>
    <w:rsid w:val="00630CA4"/>
    <w:rsid w:val="00630CB1"/>
    <w:rsid w:val="00630ECC"/>
    <w:rsid w:val="00631058"/>
    <w:rsid w:val="0063105A"/>
    <w:rsid w:val="006312FC"/>
    <w:rsid w:val="0063148B"/>
    <w:rsid w:val="0063179C"/>
    <w:rsid w:val="00631861"/>
    <w:rsid w:val="006318AF"/>
    <w:rsid w:val="00631E30"/>
    <w:rsid w:val="00631EAC"/>
    <w:rsid w:val="0063205E"/>
    <w:rsid w:val="006320AB"/>
    <w:rsid w:val="00632146"/>
    <w:rsid w:val="006321CF"/>
    <w:rsid w:val="0063244F"/>
    <w:rsid w:val="00632645"/>
    <w:rsid w:val="00632818"/>
    <w:rsid w:val="0063299B"/>
    <w:rsid w:val="00632A69"/>
    <w:rsid w:val="00632A6B"/>
    <w:rsid w:val="00632D78"/>
    <w:rsid w:val="00632E84"/>
    <w:rsid w:val="0063333A"/>
    <w:rsid w:val="0063334F"/>
    <w:rsid w:val="006333F6"/>
    <w:rsid w:val="006334E1"/>
    <w:rsid w:val="0063373F"/>
    <w:rsid w:val="00633744"/>
    <w:rsid w:val="00633A5F"/>
    <w:rsid w:val="00633D84"/>
    <w:rsid w:val="00633D90"/>
    <w:rsid w:val="00633E67"/>
    <w:rsid w:val="00633E9F"/>
    <w:rsid w:val="00634195"/>
    <w:rsid w:val="006343B8"/>
    <w:rsid w:val="00634472"/>
    <w:rsid w:val="006344A7"/>
    <w:rsid w:val="0063452C"/>
    <w:rsid w:val="0063484F"/>
    <w:rsid w:val="00634943"/>
    <w:rsid w:val="00634A89"/>
    <w:rsid w:val="00634B04"/>
    <w:rsid w:val="00634DB7"/>
    <w:rsid w:val="00634E2A"/>
    <w:rsid w:val="00634E34"/>
    <w:rsid w:val="00634E48"/>
    <w:rsid w:val="00634E73"/>
    <w:rsid w:val="00634F83"/>
    <w:rsid w:val="00634FFE"/>
    <w:rsid w:val="00635023"/>
    <w:rsid w:val="0063509C"/>
    <w:rsid w:val="006350D2"/>
    <w:rsid w:val="006350DC"/>
    <w:rsid w:val="00635197"/>
    <w:rsid w:val="00635531"/>
    <w:rsid w:val="0063561C"/>
    <w:rsid w:val="006357E1"/>
    <w:rsid w:val="00635923"/>
    <w:rsid w:val="00635958"/>
    <w:rsid w:val="00635C43"/>
    <w:rsid w:val="00635CFC"/>
    <w:rsid w:val="00635E0D"/>
    <w:rsid w:val="0063642C"/>
    <w:rsid w:val="00636511"/>
    <w:rsid w:val="00636874"/>
    <w:rsid w:val="006368D3"/>
    <w:rsid w:val="0063698E"/>
    <w:rsid w:val="0063699D"/>
    <w:rsid w:val="00636BC1"/>
    <w:rsid w:val="00636C25"/>
    <w:rsid w:val="00636F16"/>
    <w:rsid w:val="00637007"/>
    <w:rsid w:val="006371A8"/>
    <w:rsid w:val="006374E8"/>
    <w:rsid w:val="006375B5"/>
    <w:rsid w:val="00637780"/>
    <w:rsid w:val="0063789F"/>
    <w:rsid w:val="00637A60"/>
    <w:rsid w:val="00637B49"/>
    <w:rsid w:val="00637D19"/>
    <w:rsid w:val="00637DC2"/>
    <w:rsid w:val="00637E74"/>
    <w:rsid w:val="00637FB0"/>
    <w:rsid w:val="006402CC"/>
    <w:rsid w:val="00640358"/>
    <w:rsid w:val="0064051A"/>
    <w:rsid w:val="00640569"/>
    <w:rsid w:val="006407AC"/>
    <w:rsid w:val="00640926"/>
    <w:rsid w:val="00640BB1"/>
    <w:rsid w:val="00640C2C"/>
    <w:rsid w:val="00640E90"/>
    <w:rsid w:val="00640EBD"/>
    <w:rsid w:val="00640F9A"/>
    <w:rsid w:val="00641125"/>
    <w:rsid w:val="00641135"/>
    <w:rsid w:val="00641224"/>
    <w:rsid w:val="006412CA"/>
    <w:rsid w:val="0064142D"/>
    <w:rsid w:val="0064153F"/>
    <w:rsid w:val="00641637"/>
    <w:rsid w:val="006417DA"/>
    <w:rsid w:val="00641EBA"/>
    <w:rsid w:val="00641ED2"/>
    <w:rsid w:val="00641F13"/>
    <w:rsid w:val="0064210E"/>
    <w:rsid w:val="0064241F"/>
    <w:rsid w:val="00642429"/>
    <w:rsid w:val="00642436"/>
    <w:rsid w:val="006425CD"/>
    <w:rsid w:val="0064293E"/>
    <w:rsid w:val="006429DC"/>
    <w:rsid w:val="00642AA0"/>
    <w:rsid w:val="00642E40"/>
    <w:rsid w:val="00642E59"/>
    <w:rsid w:val="00642EF4"/>
    <w:rsid w:val="00642F8F"/>
    <w:rsid w:val="006430B4"/>
    <w:rsid w:val="006430B5"/>
    <w:rsid w:val="0064328E"/>
    <w:rsid w:val="0064333F"/>
    <w:rsid w:val="006433EB"/>
    <w:rsid w:val="0064374F"/>
    <w:rsid w:val="00643D9C"/>
    <w:rsid w:val="00643F60"/>
    <w:rsid w:val="006443A2"/>
    <w:rsid w:val="006445CC"/>
    <w:rsid w:val="006445FB"/>
    <w:rsid w:val="0064466E"/>
    <w:rsid w:val="0064475F"/>
    <w:rsid w:val="006447BB"/>
    <w:rsid w:val="006447E1"/>
    <w:rsid w:val="006448B7"/>
    <w:rsid w:val="00644A2D"/>
    <w:rsid w:val="00644BA2"/>
    <w:rsid w:val="00644C62"/>
    <w:rsid w:val="00644C6E"/>
    <w:rsid w:val="00644C71"/>
    <w:rsid w:val="00644C8B"/>
    <w:rsid w:val="00644DD2"/>
    <w:rsid w:val="00644ECD"/>
    <w:rsid w:val="00645156"/>
    <w:rsid w:val="006453F6"/>
    <w:rsid w:val="0064540A"/>
    <w:rsid w:val="00645621"/>
    <w:rsid w:val="006456A1"/>
    <w:rsid w:val="006456FB"/>
    <w:rsid w:val="00645AA9"/>
    <w:rsid w:val="00645AF5"/>
    <w:rsid w:val="00645B28"/>
    <w:rsid w:val="00645C45"/>
    <w:rsid w:val="006460AA"/>
    <w:rsid w:val="0064611E"/>
    <w:rsid w:val="00646196"/>
    <w:rsid w:val="006467F6"/>
    <w:rsid w:val="00646A6B"/>
    <w:rsid w:val="00646BA0"/>
    <w:rsid w:val="00646CD0"/>
    <w:rsid w:val="00646CDE"/>
    <w:rsid w:val="00646D0C"/>
    <w:rsid w:val="00646D53"/>
    <w:rsid w:val="00646EBA"/>
    <w:rsid w:val="00646FE4"/>
    <w:rsid w:val="006475FD"/>
    <w:rsid w:val="0064762D"/>
    <w:rsid w:val="006476B0"/>
    <w:rsid w:val="00647774"/>
    <w:rsid w:val="00647B2A"/>
    <w:rsid w:val="00647B83"/>
    <w:rsid w:val="00647CD1"/>
    <w:rsid w:val="00647CEC"/>
    <w:rsid w:val="00647D84"/>
    <w:rsid w:val="00647F21"/>
    <w:rsid w:val="00647FA7"/>
    <w:rsid w:val="006500F4"/>
    <w:rsid w:val="006501B7"/>
    <w:rsid w:val="006501FD"/>
    <w:rsid w:val="00650209"/>
    <w:rsid w:val="00650387"/>
    <w:rsid w:val="00650446"/>
    <w:rsid w:val="0065044C"/>
    <w:rsid w:val="00650526"/>
    <w:rsid w:val="00650533"/>
    <w:rsid w:val="00650589"/>
    <w:rsid w:val="0065077C"/>
    <w:rsid w:val="00650783"/>
    <w:rsid w:val="00650954"/>
    <w:rsid w:val="00650A9B"/>
    <w:rsid w:val="00650E47"/>
    <w:rsid w:val="00650E68"/>
    <w:rsid w:val="00650F80"/>
    <w:rsid w:val="00650FE0"/>
    <w:rsid w:val="0065112F"/>
    <w:rsid w:val="006513CF"/>
    <w:rsid w:val="0065171D"/>
    <w:rsid w:val="0065175E"/>
    <w:rsid w:val="00651771"/>
    <w:rsid w:val="00651858"/>
    <w:rsid w:val="00651B5C"/>
    <w:rsid w:val="00651F12"/>
    <w:rsid w:val="00652022"/>
    <w:rsid w:val="00652084"/>
    <w:rsid w:val="00652173"/>
    <w:rsid w:val="0065242B"/>
    <w:rsid w:val="0065249F"/>
    <w:rsid w:val="006524DA"/>
    <w:rsid w:val="006528C9"/>
    <w:rsid w:val="00652915"/>
    <w:rsid w:val="00652A8F"/>
    <w:rsid w:val="00652C29"/>
    <w:rsid w:val="00652C4F"/>
    <w:rsid w:val="00652D41"/>
    <w:rsid w:val="00652D89"/>
    <w:rsid w:val="00652D8B"/>
    <w:rsid w:val="00652F6F"/>
    <w:rsid w:val="00652F93"/>
    <w:rsid w:val="00652FB6"/>
    <w:rsid w:val="0065316D"/>
    <w:rsid w:val="0065394C"/>
    <w:rsid w:val="006539DA"/>
    <w:rsid w:val="006539FD"/>
    <w:rsid w:val="00653F5D"/>
    <w:rsid w:val="00653F5F"/>
    <w:rsid w:val="0065420B"/>
    <w:rsid w:val="00654405"/>
    <w:rsid w:val="006544FD"/>
    <w:rsid w:val="006547F5"/>
    <w:rsid w:val="006548E6"/>
    <w:rsid w:val="006549A9"/>
    <w:rsid w:val="00654DA5"/>
    <w:rsid w:val="00654F75"/>
    <w:rsid w:val="00654FF6"/>
    <w:rsid w:val="006550FB"/>
    <w:rsid w:val="006552DD"/>
    <w:rsid w:val="00655A48"/>
    <w:rsid w:val="00655B98"/>
    <w:rsid w:val="006560D9"/>
    <w:rsid w:val="00656154"/>
    <w:rsid w:val="0065621E"/>
    <w:rsid w:val="0065645E"/>
    <w:rsid w:val="006564F1"/>
    <w:rsid w:val="0065654F"/>
    <w:rsid w:val="0065665B"/>
    <w:rsid w:val="0065667F"/>
    <w:rsid w:val="00656765"/>
    <w:rsid w:val="00656803"/>
    <w:rsid w:val="00656A0E"/>
    <w:rsid w:val="00656AE1"/>
    <w:rsid w:val="00656B17"/>
    <w:rsid w:val="00656B8B"/>
    <w:rsid w:val="00656C31"/>
    <w:rsid w:val="00656D82"/>
    <w:rsid w:val="00656D93"/>
    <w:rsid w:val="00656E57"/>
    <w:rsid w:val="00657336"/>
    <w:rsid w:val="00657380"/>
    <w:rsid w:val="006574AD"/>
    <w:rsid w:val="006574C7"/>
    <w:rsid w:val="006574D8"/>
    <w:rsid w:val="006575E8"/>
    <w:rsid w:val="00657771"/>
    <w:rsid w:val="00657922"/>
    <w:rsid w:val="006579F7"/>
    <w:rsid w:val="00657BDF"/>
    <w:rsid w:val="00657E7A"/>
    <w:rsid w:val="00657FC4"/>
    <w:rsid w:val="00657FDB"/>
    <w:rsid w:val="006601E3"/>
    <w:rsid w:val="00660472"/>
    <w:rsid w:val="006604BF"/>
    <w:rsid w:val="006605AB"/>
    <w:rsid w:val="0066063C"/>
    <w:rsid w:val="00660684"/>
    <w:rsid w:val="0066069C"/>
    <w:rsid w:val="00660A1E"/>
    <w:rsid w:val="0066108E"/>
    <w:rsid w:val="006610A4"/>
    <w:rsid w:val="006611F9"/>
    <w:rsid w:val="006612CC"/>
    <w:rsid w:val="006612F1"/>
    <w:rsid w:val="00661341"/>
    <w:rsid w:val="006613CB"/>
    <w:rsid w:val="0066180E"/>
    <w:rsid w:val="006618D6"/>
    <w:rsid w:val="00661ADF"/>
    <w:rsid w:val="00661C7F"/>
    <w:rsid w:val="00661E85"/>
    <w:rsid w:val="00661EF6"/>
    <w:rsid w:val="00662043"/>
    <w:rsid w:val="006620E8"/>
    <w:rsid w:val="00662291"/>
    <w:rsid w:val="006622AE"/>
    <w:rsid w:val="006622FE"/>
    <w:rsid w:val="006623CC"/>
    <w:rsid w:val="00662423"/>
    <w:rsid w:val="00662537"/>
    <w:rsid w:val="006626D2"/>
    <w:rsid w:val="00662774"/>
    <w:rsid w:val="0066277F"/>
    <w:rsid w:val="00662C7C"/>
    <w:rsid w:val="00662D98"/>
    <w:rsid w:val="00662F7A"/>
    <w:rsid w:val="0066335A"/>
    <w:rsid w:val="006637CE"/>
    <w:rsid w:val="00663AF7"/>
    <w:rsid w:val="00663BA3"/>
    <w:rsid w:val="00663E8D"/>
    <w:rsid w:val="0066400C"/>
    <w:rsid w:val="006640F9"/>
    <w:rsid w:val="0066421D"/>
    <w:rsid w:val="0066440C"/>
    <w:rsid w:val="0066457E"/>
    <w:rsid w:val="006649E5"/>
    <w:rsid w:val="00664A92"/>
    <w:rsid w:val="00664C22"/>
    <w:rsid w:val="00664C2D"/>
    <w:rsid w:val="00664E99"/>
    <w:rsid w:val="0066512F"/>
    <w:rsid w:val="006652C6"/>
    <w:rsid w:val="006652D0"/>
    <w:rsid w:val="006653CA"/>
    <w:rsid w:val="00665504"/>
    <w:rsid w:val="006655C0"/>
    <w:rsid w:val="0066577B"/>
    <w:rsid w:val="006657B7"/>
    <w:rsid w:val="00665817"/>
    <w:rsid w:val="00665878"/>
    <w:rsid w:val="0066597E"/>
    <w:rsid w:val="006659C6"/>
    <w:rsid w:val="00665AC7"/>
    <w:rsid w:val="00665F22"/>
    <w:rsid w:val="0066606E"/>
    <w:rsid w:val="006660BA"/>
    <w:rsid w:val="00666116"/>
    <w:rsid w:val="006664C5"/>
    <w:rsid w:val="00666559"/>
    <w:rsid w:val="00666578"/>
    <w:rsid w:val="006667F8"/>
    <w:rsid w:val="006669B4"/>
    <w:rsid w:val="00666CA7"/>
    <w:rsid w:val="006676BA"/>
    <w:rsid w:val="00667757"/>
    <w:rsid w:val="00667903"/>
    <w:rsid w:val="0066795D"/>
    <w:rsid w:val="00667B0D"/>
    <w:rsid w:val="00667BA7"/>
    <w:rsid w:val="00667D2D"/>
    <w:rsid w:val="00667DDE"/>
    <w:rsid w:val="006701A6"/>
    <w:rsid w:val="00670239"/>
    <w:rsid w:val="006702AC"/>
    <w:rsid w:val="00670381"/>
    <w:rsid w:val="006703AE"/>
    <w:rsid w:val="0067055E"/>
    <w:rsid w:val="006706F0"/>
    <w:rsid w:val="0067084D"/>
    <w:rsid w:val="006709C7"/>
    <w:rsid w:val="006709CA"/>
    <w:rsid w:val="00670A9E"/>
    <w:rsid w:val="00670B4A"/>
    <w:rsid w:val="00670DAD"/>
    <w:rsid w:val="00670F4C"/>
    <w:rsid w:val="00670F8B"/>
    <w:rsid w:val="0067101D"/>
    <w:rsid w:val="006711EA"/>
    <w:rsid w:val="0067121D"/>
    <w:rsid w:val="0067121F"/>
    <w:rsid w:val="0067149F"/>
    <w:rsid w:val="006716D2"/>
    <w:rsid w:val="00671748"/>
    <w:rsid w:val="0067178C"/>
    <w:rsid w:val="006717E2"/>
    <w:rsid w:val="006718EE"/>
    <w:rsid w:val="006719AD"/>
    <w:rsid w:val="00671A79"/>
    <w:rsid w:val="00671B42"/>
    <w:rsid w:val="00671CD2"/>
    <w:rsid w:val="00671D69"/>
    <w:rsid w:val="00671D98"/>
    <w:rsid w:val="00672177"/>
    <w:rsid w:val="006722CE"/>
    <w:rsid w:val="00672358"/>
    <w:rsid w:val="00672420"/>
    <w:rsid w:val="0067251A"/>
    <w:rsid w:val="0067253F"/>
    <w:rsid w:val="00672623"/>
    <w:rsid w:val="006726E2"/>
    <w:rsid w:val="0067289C"/>
    <w:rsid w:val="006728F5"/>
    <w:rsid w:val="00672D3E"/>
    <w:rsid w:val="00673141"/>
    <w:rsid w:val="0067331A"/>
    <w:rsid w:val="0067353C"/>
    <w:rsid w:val="00673784"/>
    <w:rsid w:val="00673995"/>
    <w:rsid w:val="00673A23"/>
    <w:rsid w:val="00673AAB"/>
    <w:rsid w:val="00673BA8"/>
    <w:rsid w:val="00673C50"/>
    <w:rsid w:val="00673F36"/>
    <w:rsid w:val="0067421F"/>
    <w:rsid w:val="0067435F"/>
    <w:rsid w:val="0067436E"/>
    <w:rsid w:val="00674392"/>
    <w:rsid w:val="00674396"/>
    <w:rsid w:val="00674432"/>
    <w:rsid w:val="0067450C"/>
    <w:rsid w:val="00674574"/>
    <w:rsid w:val="00674979"/>
    <w:rsid w:val="00674A8D"/>
    <w:rsid w:val="00674C34"/>
    <w:rsid w:val="00674D5B"/>
    <w:rsid w:val="00674D5C"/>
    <w:rsid w:val="00674E1B"/>
    <w:rsid w:val="00675081"/>
    <w:rsid w:val="0067532C"/>
    <w:rsid w:val="00675450"/>
    <w:rsid w:val="006754B2"/>
    <w:rsid w:val="00675694"/>
    <w:rsid w:val="006758B0"/>
    <w:rsid w:val="00675A7D"/>
    <w:rsid w:val="00675BD0"/>
    <w:rsid w:val="00675E85"/>
    <w:rsid w:val="00675F1E"/>
    <w:rsid w:val="006761F9"/>
    <w:rsid w:val="006762DC"/>
    <w:rsid w:val="00676375"/>
    <w:rsid w:val="0067645E"/>
    <w:rsid w:val="006769A7"/>
    <w:rsid w:val="00676A7F"/>
    <w:rsid w:val="00676AED"/>
    <w:rsid w:val="00676D60"/>
    <w:rsid w:val="00676E8F"/>
    <w:rsid w:val="00676E91"/>
    <w:rsid w:val="00676EF6"/>
    <w:rsid w:val="00676FCF"/>
    <w:rsid w:val="0067701B"/>
    <w:rsid w:val="00677112"/>
    <w:rsid w:val="00677272"/>
    <w:rsid w:val="006773CE"/>
    <w:rsid w:val="0067744C"/>
    <w:rsid w:val="00677472"/>
    <w:rsid w:val="006776CD"/>
    <w:rsid w:val="006776D3"/>
    <w:rsid w:val="00677784"/>
    <w:rsid w:val="006777E4"/>
    <w:rsid w:val="006777FA"/>
    <w:rsid w:val="00677842"/>
    <w:rsid w:val="00677856"/>
    <w:rsid w:val="00677860"/>
    <w:rsid w:val="00677B3C"/>
    <w:rsid w:val="00677B7C"/>
    <w:rsid w:val="00677C86"/>
    <w:rsid w:val="00677CB9"/>
    <w:rsid w:val="00677E00"/>
    <w:rsid w:val="006800C3"/>
    <w:rsid w:val="006800EC"/>
    <w:rsid w:val="0068012D"/>
    <w:rsid w:val="00680292"/>
    <w:rsid w:val="0068037D"/>
    <w:rsid w:val="006805AD"/>
    <w:rsid w:val="00680623"/>
    <w:rsid w:val="0068068C"/>
    <w:rsid w:val="006806D1"/>
    <w:rsid w:val="00680830"/>
    <w:rsid w:val="006808ED"/>
    <w:rsid w:val="0068093A"/>
    <w:rsid w:val="006809F5"/>
    <w:rsid w:val="00680A8A"/>
    <w:rsid w:val="00680AE4"/>
    <w:rsid w:val="00680B84"/>
    <w:rsid w:val="00680C1D"/>
    <w:rsid w:val="00680C5F"/>
    <w:rsid w:val="00680DD4"/>
    <w:rsid w:val="00680E41"/>
    <w:rsid w:val="00681269"/>
    <w:rsid w:val="006812C0"/>
    <w:rsid w:val="006814CD"/>
    <w:rsid w:val="0068179A"/>
    <w:rsid w:val="006817C0"/>
    <w:rsid w:val="00681956"/>
    <w:rsid w:val="00681ACB"/>
    <w:rsid w:val="00681B8F"/>
    <w:rsid w:val="00681D02"/>
    <w:rsid w:val="00681D98"/>
    <w:rsid w:val="00681E1B"/>
    <w:rsid w:val="00681FE9"/>
    <w:rsid w:val="006821C2"/>
    <w:rsid w:val="00682527"/>
    <w:rsid w:val="0068281A"/>
    <w:rsid w:val="00682A66"/>
    <w:rsid w:val="00682BDA"/>
    <w:rsid w:val="00682FF3"/>
    <w:rsid w:val="00683070"/>
    <w:rsid w:val="00683222"/>
    <w:rsid w:val="0068326B"/>
    <w:rsid w:val="006834ED"/>
    <w:rsid w:val="00683570"/>
    <w:rsid w:val="00683607"/>
    <w:rsid w:val="0068378E"/>
    <w:rsid w:val="0068385C"/>
    <w:rsid w:val="006838B9"/>
    <w:rsid w:val="00683BE5"/>
    <w:rsid w:val="006840A4"/>
    <w:rsid w:val="00684119"/>
    <w:rsid w:val="00684384"/>
    <w:rsid w:val="00684A27"/>
    <w:rsid w:val="00684A96"/>
    <w:rsid w:val="00684D17"/>
    <w:rsid w:val="00684E60"/>
    <w:rsid w:val="00685194"/>
    <w:rsid w:val="006851D4"/>
    <w:rsid w:val="006851F8"/>
    <w:rsid w:val="00685205"/>
    <w:rsid w:val="0068524B"/>
    <w:rsid w:val="00685335"/>
    <w:rsid w:val="00685544"/>
    <w:rsid w:val="00685627"/>
    <w:rsid w:val="0068565A"/>
    <w:rsid w:val="006858A6"/>
    <w:rsid w:val="0068597E"/>
    <w:rsid w:val="00685AF0"/>
    <w:rsid w:val="00685B51"/>
    <w:rsid w:val="00685BF6"/>
    <w:rsid w:val="00686002"/>
    <w:rsid w:val="00686145"/>
    <w:rsid w:val="00686190"/>
    <w:rsid w:val="0068623D"/>
    <w:rsid w:val="00686396"/>
    <w:rsid w:val="006864E6"/>
    <w:rsid w:val="006869BD"/>
    <w:rsid w:val="00686A94"/>
    <w:rsid w:val="00686AAE"/>
    <w:rsid w:val="00686D1F"/>
    <w:rsid w:val="00686E91"/>
    <w:rsid w:val="00686EC5"/>
    <w:rsid w:val="006870E7"/>
    <w:rsid w:val="00687126"/>
    <w:rsid w:val="006872F8"/>
    <w:rsid w:val="006873FE"/>
    <w:rsid w:val="00687420"/>
    <w:rsid w:val="0068744B"/>
    <w:rsid w:val="006874BC"/>
    <w:rsid w:val="00687652"/>
    <w:rsid w:val="00687705"/>
    <w:rsid w:val="0068770D"/>
    <w:rsid w:val="00687710"/>
    <w:rsid w:val="0068793B"/>
    <w:rsid w:val="0068799B"/>
    <w:rsid w:val="00687A20"/>
    <w:rsid w:val="00687AC0"/>
    <w:rsid w:val="00687C05"/>
    <w:rsid w:val="00687C7D"/>
    <w:rsid w:val="00687D7D"/>
    <w:rsid w:val="00687F90"/>
    <w:rsid w:val="00687FE4"/>
    <w:rsid w:val="006901AD"/>
    <w:rsid w:val="006903C0"/>
    <w:rsid w:val="006903E6"/>
    <w:rsid w:val="006906F1"/>
    <w:rsid w:val="006907E6"/>
    <w:rsid w:val="00690983"/>
    <w:rsid w:val="00690C25"/>
    <w:rsid w:val="00690CA5"/>
    <w:rsid w:val="00690F13"/>
    <w:rsid w:val="00691041"/>
    <w:rsid w:val="0069131D"/>
    <w:rsid w:val="006915F1"/>
    <w:rsid w:val="006915F7"/>
    <w:rsid w:val="00691655"/>
    <w:rsid w:val="006916AC"/>
    <w:rsid w:val="006919BF"/>
    <w:rsid w:val="00691ACC"/>
    <w:rsid w:val="00691C40"/>
    <w:rsid w:val="00691D1B"/>
    <w:rsid w:val="00691E26"/>
    <w:rsid w:val="00691F52"/>
    <w:rsid w:val="006923FD"/>
    <w:rsid w:val="006925B0"/>
    <w:rsid w:val="006925E3"/>
    <w:rsid w:val="006926B3"/>
    <w:rsid w:val="00692749"/>
    <w:rsid w:val="006929AA"/>
    <w:rsid w:val="00692A62"/>
    <w:rsid w:val="00693066"/>
    <w:rsid w:val="006936B3"/>
    <w:rsid w:val="00693775"/>
    <w:rsid w:val="006938CC"/>
    <w:rsid w:val="006939A6"/>
    <w:rsid w:val="00693A19"/>
    <w:rsid w:val="00693EFD"/>
    <w:rsid w:val="00694076"/>
    <w:rsid w:val="006941A3"/>
    <w:rsid w:val="006941CC"/>
    <w:rsid w:val="0069424D"/>
    <w:rsid w:val="006942C4"/>
    <w:rsid w:val="006946D9"/>
    <w:rsid w:val="00694796"/>
    <w:rsid w:val="00694A94"/>
    <w:rsid w:val="00694B25"/>
    <w:rsid w:val="00694B87"/>
    <w:rsid w:val="00694C6D"/>
    <w:rsid w:val="00694D40"/>
    <w:rsid w:val="00694F70"/>
    <w:rsid w:val="0069531D"/>
    <w:rsid w:val="00695418"/>
    <w:rsid w:val="00695540"/>
    <w:rsid w:val="006956A8"/>
    <w:rsid w:val="00695903"/>
    <w:rsid w:val="00695DD4"/>
    <w:rsid w:val="0069627A"/>
    <w:rsid w:val="0069629C"/>
    <w:rsid w:val="006963E8"/>
    <w:rsid w:val="00696542"/>
    <w:rsid w:val="00696662"/>
    <w:rsid w:val="006966F3"/>
    <w:rsid w:val="006967E0"/>
    <w:rsid w:val="00696E99"/>
    <w:rsid w:val="00696F16"/>
    <w:rsid w:val="00697269"/>
    <w:rsid w:val="006972B9"/>
    <w:rsid w:val="0069730C"/>
    <w:rsid w:val="00697573"/>
    <w:rsid w:val="006975D7"/>
    <w:rsid w:val="0069764C"/>
    <w:rsid w:val="006976D5"/>
    <w:rsid w:val="006976DB"/>
    <w:rsid w:val="006976E3"/>
    <w:rsid w:val="00697728"/>
    <w:rsid w:val="006977F4"/>
    <w:rsid w:val="006979EA"/>
    <w:rsid w:val="00697C55"/>
    <w:rsid w:val="00697DCF"/>
    <w:rsid w:val="00697DDC"/>
    <w:rsid w:val="00697F5C"/>
    <w:rsid w:val="006A00CC"/>
    <w:rsid w:val="006A0128"/>
    <w:rsid w:val="006A014F"/>
    <w:rsid w:val="006A01B3"/>
    <w:rsid w:val="006A02C8"/>
    <w:rsid w:val="006A02DF"/>
    <w:rsid w:val="006A0368"/>
    <w:rsid w:val="006A0506"/>
    <w:rsid w:val="006A0551"/>
    <w:rsid w:val="006A05F3"/>
    <w:rsid w:val="006A1097"/>
    <w:rsid w:val="006A11D9"/>
    <w:rsid w:val="006A142E"/>
    <w:rsid w:val="006A147A"/>
    <w:rsid w:val="006A1489"/>
    <w:rsid w:val="006A15EA"/>
    <w:rsid w:val="006A1719"/>
    <w:rsid w:val="006A192A"/>
    <w:rsid w:val="006A19A4"/>
    <w:rsid w:val="006A19C1"/>
    <w:rsid w:val="006A19D1"/>
    <w:rsid w:val="006A1AA7"/>
    <w:rsid w:val="006A1AA8"/>
    <w:rsid w:val="006A1AE2"/>
    <w:rsid w:val="006A1AE5"/>
    <w:rsid w:val="006A1B09"/>
    <w:rsid w:val="006A1B23"/>
    <w:rsid w:val="006A1B52"/>
    <w:rsid w:val="006A1C1D"/>
    <w:rsid w:val="006A1DDD"/>
    <w:rsid w:val="006A1F2F"/>
    <w:rsid w:val="006A2141"/>
    <w:rsid w:val="006A22E9"/>
    <w:rsid w:val="006A2559"/>
    <w:rsid w:val="006A27B3"/>
    <w:rsid w:val="006A27D7"/>
    <w:rsid w:val="006A2854"/>
    <w:rsid w:val="006A2979"/>
    <w:rsid w:val="006A29CD"/>
    <w:rsid w:val="006A2BC6"/>
    <w:rsid w:val="006A2C8C"/>
    <w:rsid w:val="006A2CBC"/>
    <w:rsid w:val="006A2CEE"/>
    <w:rsid w:val="006A2CFD"/>
    <w:rsid w:val="006A2DC4"/>
    <w:rsid w:val="006A2FA8"/>
    <w:rsid w:val="006A304E"/>
    <w:rsid w:val="006A30A4"/>
    <w:rsid w:val="006A34F4"/>
    <w:rsid w:val="006A35AF"/>
    <w:rsid w:val="006A43AD"/>
    <w:rsid w:val="006A444D"/>
    <w:rsid w:val="006A4462"/>
    <w:rsid w:val="006A45E2"/>
    <w:rsid w:val="006A4637"/>
    <w:rsid w:val="006A4763"/>
    <w:rsid w:val="006A48B7"/>
    <w:rsid w:val="006A4A5C"/>
    <w:rsid w:val="006A4ADE"/>
    <w:rsid w:val="006A4B48"/>
    <w:rsid w:val="006A4C69"/>
    <w:rsid w:val="006A4DFD"/>
    <w:rsid w:val="006A503F"/>
    <w:rsid w:val="006A50A2"/>
    <w:rsid w:val="006A514F"/>
    <w:rsid w:val="006A53DB"/>
    <w:rsid w:val="006A53EA"/>
    <w:rsid w:val="006A55C9"/>
    <w:rsid w:val="006A5667"/>
    <w:rsid w:val="006A5690"/>
    <w:rsid w:val="006A581E"/>
    <w:rsid w:val="006A58D5"/>
    <w:rsid w:val="006A5B76"/>
    <w:rsid w:val="006A5D1F"/>
    <w:rsid w:val="006A5DAC"/>
    <w:rsid w:val="006A6038"/>
    <w:rsid w:val="006A62CE"/>
    <w:rsid w:val="006A63F4"/>
    <w:rsid w:val="006A64F3"/>
    <w:rsid w:val="006A6809"/>
    <w:rsid w:val="006A680C"/>
    <w:rsid w:val="006A686C"/>
    <w:rsid w:val="006A687E"/>
    <w:rsid w:val="006A6C4D"/>
    <w:rsid w:val="006A6D00"/>
    <w:rsid w:val="006A6D71"/>
    <w:rsid w:val="006A6E2B"/>
    <w:rsid w:val="006A6EA2"/>
    <w:rsid w:val="006A6EBD"/>
    <w:rsid w:val="006A7299"/>
    <w:rsid w:val="006A77E8"/>
    <w:rsid w:val="006A7A8A"/>
    <w:rsid w:val="006A7CBF"/>
    <w:rsid w:val="006A7EB6"/>
    <w:rsid w:val="006B0150"/>
    <w:rsid w:val="006B0197"/>
    <w:rsid w:val="006B0295"/>
    <w:rsid w:val="006B03F8"/>
    <w:rsid w:val="006B0474"/>
    <w:rsid w:val="006B05F0"/>
    <w:rsid w:val="006B07BF"/>
    <w:rsid w:val="006B0E00"/>
    <w:rsid w:val="006B11BF"/>
    <w:rsid w:val="006B1323"/>
    <w:rsid w:val="006B1605"/>
    <w:rsid w:val="006B16ED"/>
    <w:rsid w:val="006B17DD"/>
    <w:rsid w:val="006B188D"/>
    <w:rsid w:val="006B1A90"/>
    <w:rsid w:val="006B1ACA"/>
    <w:rsid w:val="006B1B4A"/>
    <w:rsid w:val="006B1D80"/>
    <w:rsid w:val="006B1D9B"/>
    <w:rsid w:val="006B1F75"/>
    <w:rsid w:val="006B217C"/>
    <w:rsid w:val="006B2258"/>
    <w:rsid w:val="006B23B4"/>
    <w:rsid w:val="006B253A"/>
    <w:rsid w:val="006B2778"/>
    <w:rsid w:val="006B2A72"/>
    <w:rsid w:val="006B2D23"/>
    <w:rsid w:val="006B3048"/>
    <w:rsid w:val="006B307F"/>
    <w:rsid w:val="006B3101"/>
    <w:rsid w:val="006B3183"/>
    <w:rsid w:val="006B34DD"/>
    <w:rsid w:val="006B3827"/>
    <w:rsid w:val="006B3978"/>
    <w:rsid w:val="006B3D30"/>
    <w:rsid w:val="006B3D46"/>
    <w:rsid w:val="006B3D9B"/>
    <w:rsid w:val="006B3E05"/>
    <w:rsid w:val="006B3FA5"/>
    <w:rsid w:val="006B40F4"/>
    <w:rsid w:val="006B42EF"/>
    <w:rsid w:val="006B4511"/>
    <w:rsid w:val="006B475A"/>
    <w:rsid w:val="006B4A1F"/>
    <w:rsid w:val="006B4A74"/>
    <w:rsid w:val="006B4E42"/>
    <w:rsid w:val="006B4F00"/>
    <w:rsid w:val="006B503E"/>
    <w:rsid w:val="006B5242"/>
    <w:rsid w:val="006B5260"/>
    <w:rsid w:val="006B53DC"/>
    <w:rsid w:val="006B554F"/>
    <w:rsid w:val="006B555A"/>
    <w:rsid w:val="006B55A9"/>
    <w:rsid w:val="006B5720"/>
    <w:rsid w:val="006B5856"/>
    <w:rsid w:val="006B5862"/>
    <w:rsid w:val="006B5920"/>
    <w:rsid w:val="006B5E29"/>
    <w:rsid w:val="006B5EBC"/>
    <w:rsid w:val="006B5FD3"/>
    <w:rsid w:val="006B609B"/>
    <w:rsid w:val="006B631F"/>
    <w:rsid w:val="006B635C"/>
    <w:rsid w:val="006B6605"/>
    <w:rsid w:val="006B678D"/>
    <w:rsid w:val="006B6932"/>
    <w:rsid w:val="006B69E1"/>
    <w:rsid w:val="006B69FE"/>
    <w:rsid w:val="006B6C42"/>
    <w:rsid w:val="006B6C60"/>
    <w:rsid w:val="006B6D3D"/>
    <w:rsid w:val="006B6E44"/>
    <w:rsid w:val="006B7002"/>
    <w:rsid w:val="006B7122"/>
    <w:rsid w:val="006B72A2"/>
    <w:rsid w:val="006B72FC"/>
    <w:rsid w:val="006B767B"/>
    <w:rsid w:val="006B78D1"/>
    <w:rsid w:val="006B790B"/>
    <w:rsid w:val="006B7912"/>
    <w:rsid w:val="006B7A9B"/>
    <w:rsid w:val="006B7B1C"/>
    <w:rsid w:val="006B7F6C"/>
    <w:rsid w:val="006B7F9D"/>
    <w:rsid w:val="006C0170"/>
    <w:rsid w:val="006C01C4"/>
    <w:rsid w:val="006C025E"/>
    <w:rsid w:val="006C0294"/>
    <w:rsid w:val="006C0416"/>
    <w:rsid w:val="006C04BD"/>
    <w:rsid w:val="006C0512"/>
    <w:rsid w:val="006C07D8"/>
    <w:rsid w:val="006C0955"/>
    <w:rsid w:val="006C0A49"/>
    <w:rsid w:val="006C0A74"/>
    <w:rsid w:val="006C0BB9"/>
    <w:rsid w:val="006C0C9B"/>
    <w:rsid w:val="006C0E6F"/>
    <w:rsid w:val="006C0F4F"/>
    <w:rsid w:val="006C1130"/>
    <w:rsid w:val="006C127F"/>
    <w:rsid w:val="006C1543"/>
    <w:rsid w:val="006C1A2D"/>
    <w:rsid w:val="006C1C6C"/>
    <w:rsid w:val="006C1E09"/>
    <w:rsid w:val="006C1E4E"/>
    <w:rsid w:val="006C1EBF"/>
    <w:rsid w:val="006C1F89"/>
    <w:rsid w:val="006C2049"/>
    <w:rsid w:val="006C254E"/>
    <w:rsid w:val="006C2823"/>
    <w:rsid w:val="006C28D9"/>
    <w:rsid w:val="006C2923"/>
    <w:rsid w:val="006C2CE4"/>
    <w:rsid w:val="006C2F6F"/>
    <w:rsid w:val="006C32AA"/>
    <w:rsid w:val="006C358C"/>
    <w:rsid w:val="006C3657"/>
    <w:rsid w:val="006C3746"/>
    <w:rsid w:val="006C37B2"/>
    <w:rsid w:val="006C37B3"/>
    <w:rsid w:val="006C3859"/>
    <w:rsid w:val="006C3960"/>
    <w:rsid w:val="006C3A0B"/>
    <w:rsid w:val="006C3ACD"/>
    <w:rsid w:val="006C3B6D"/>
    <w:rsid w:val="006C3FCB"/>
    <w:rsid w:val="006C40B2"/>
    <w:rsid w:val="006C41CB"/>
    <w:rsid w:val="006C4321"/>
    <w:rsid w:val="006C43F0"/>
    <w:rsid w:val="006C4712"/>
    <w:rsid w:val="006C47FC"/>
    <w:rsid w:val="006C4A2D"/>
    <w:rsid w:val="006C4CF0"/>
    <w:rsid w:val="006C4D85"/>
    <w:rsid w:val="006C4EFB"/>
    <w:rsid w:val="006C4F52"/>
    <w:rsid w:val="006C5019"/>
    <w:rsid w:val="006C5254"/>
    <w:rsid w:val="006C55B4"/>
    <w:rsid w:val="006C563A"/>
    <w:rsid w:val="006C563C"/>
    <w:rsid w:val="006C5661"/>
    <w:rsid w:val="006C59CA"/>
    <w:rsid w:val="006C5E7A"/>
    <w:rsid w:val="006C6129"/>
    <w:rsid w:val="006C62CC"/>
    <w:rsid w:val="006C6321"/>
    <w:rsid w:val="006C632D"/>
    <w:rsid w:val="006C6386"/>
    <w:rsid w:val="006C65ED"/>
    <w:rsid w:val="006C6A2D"/>
    <w:rsid w:val="006C6AE8"/>
    <w:rsid w:val="006C6C44"/>
    <w:rsid w:val="006C6D4C"/>
    <w:rsid w:val="006C6D7D"/>
    <w:rsid w:val="006C6D8A"/>
    <w:rsid w:val="006C6E25"/>
    <w:rsid w:val="006C6E81"/>
    <w:rsid w:val="006C6FB9"/>
    <w:rsid w:val="006C7089"/>
    <w:rsid w:val="006C70F3"/>
    <w:rsid w:val="006C7337"/>
    <w:rsid w:val="006C73E0"/>
    <w:rsid w:val="006C7833"/>
    <w:rsid w:val="006C793E"/>
    <w:rsid w:val="006C7A87"/>
    <w:rsid w:val="006C7E7E"/>
    <w:rsid w:val="006D00BC"/>
    <w:rsid w:val="006D033D"/>
    <w:rsid w:val="006D03C3"/>
    <w:rsid w:val="006D07BD"/>
    <w:rsid w:val="006D0A1B"/>
    <w:rsid w:val="006D0AD3"/>
    <w:rsid w:val="006D0BB3"/>
    <w:rsid w:val="006D0F5B"/>
    <w:rsid w:val="006D114D"/>
    <w:rsid w:val="006D131E"/>
    <w:rsid w:val="006D13B7"/>
    <w:rsid w:val="006D1453"/>
    <w:rsid w:val="006D1843"/>
    <w:rsid w:val="006D1A08"/>
    <w:rsid w:val="006D1A7D"/>
    <w:rsid w:val="006D1CCE"/>
    <w:rsid w:val="006D1D3A"/>
    <w:rsid w:val="006D1D6A"/>
    <w:rsid w:val="006D1DA2"/>
    <w:rsid w:val="006D2019"/>
    <w:rsid w:val="006D2164"/>
    <w:rsid w:val="006D2419"/>
    <w:rsid w:val="006D243D"/>
    <w:rsid w:val="006D258B"/>
    <w:rsid w:val="006D2678"/>
    <w:rsid w:val="006D2735"/>
    <w:rsid w:val="006D2749"/>
    <w:rsid w:val="006D2875"/>
    <w:rsid w:val="006D2973"/>
    <w:rsid w:val="006D2BBE"/>
    <w:rsid w:val="006D2D9C"/>
    <w:rsid w:val="006D3242"/>
    <w:rsid w:val="006D326A"/>
    <w:rsid w:val="006D3281"/>
    <w:rsid w:val="006D32FF"/>
    <w:rsid w:val="006D3308"/>
    <w:rsid w:val="006D3399"/>
    <w:rsid w:val="006D33E6"/>
    <w:rsid w:val="006D3A9D"/>
    <w:rsid w:val="006D3D63"/>
    <w:rsid w:val="006D3F26"/>
    <w:rsid w:val="006D3FB5"/>
    <w:rsid w:val="006D409D"/>
    <w:rsid w:val="006D42E4"/>
    <w:rsid w:val="006D4305"/>
    <w:rsid w:val="006D435A"/>
    <w:rsid w:val="006D448B"/>
    <w:rsid w:val="006D44F2"/>
    <w:rsid w:val="006D4643"/>
    <w:rsid w:val="006D475C"/>
    <w:rsid w:val="006D4815"/>
    <w:rsid w:val="006D4B53"/>
    <w:rsid w:val="006D4D04"/>
    <w:rsid w:val="006D4E4F"/>
    <w:rsid w:val="006D4F35"/>
    <w:rsid w:val="006D534E"/>
    <w:rsid w:val="006D53B9"/>
    <w:rsid w:val="006D5623"/>
    <w:rsid w:val="006D5656"/>
    <w:rsid w:val="006D585D"/>
    <w:rsid w:val="006D5ABD"/>
    <w:rsid w:val="006D5C3E"/>
    <w:rsid w:val="006D63A6"/>
    <w:rsid w:val="006D64B8"/>
    <w:rsid w:val="006D64C6"/>
    <w:rsid w:val="006D6628"/>
    <w:rsid w:val="006D666E"/>
    <w:rsid w:val="006D669C"/>
    <w:rsid w:val="006D682A"/>
    <w:rsid w:val="006D688E"/>
    <w:rsid w:val="006D6895"/>
    <w:rsid w:val="006D68E2"/>
    <w:rsid w:val="006D6ADC"/>
    <w:rsid w:val="006D6BD1"/>
    <w:rsid w:val="006D6C4A"/>
    <w:rsid w:val="006D70EE"/>
    <w:rsid w:val="006D72C4"/>
    <w:rsid w:val="006D73B4"/>
    <w:rsid w:val="006D7590"/>
    <w:rsid w:val="006D7733"/>
    <w:rsid w:val="006D78F2"/>
    <w:rsid w:val="006D7CA0"/>
    <w:rsid w:val="006D7E37"/>
    <w:rsid w:val="006D7F91"/>
    <w:rsid w:val="006E008D"/>
    <w:rsid w:val="006E0188"/>
    <w:rsid w:val="006E032A"/>
    <w:rsid w:val="006E05AC"/>
    <w:rsid w:val="006E0868"/>
    <w:rsid w:val="006E0933"/>
    <w:rsid w:val="006E0AA4"/>
    <w:rsid w:val="006E0B57"/>
    <w:rsid w:val="006E0DA8"/>
    <w:rsid w:val="006E0DAA"/>
    <w:rsid w:val="006E0E5E"/>
    <w:rsid w:val="006E0FB9"/>
    <w:rsid w:val="006E1055"/>
    <w:rsid w:val="006E146D"/>
    <w:rsid w:val="006E146E"/>
    <w:rsid w:val="006E149B"/>
    <w:rsid w:val="006E16CD"/>
    <w:rsid w:val="006E1791"/>
    <w:rsid w:val="006E1834"/>
    <w:rsid w:val="006E186B"/>
    <w:rsid w:val="006E1881"/>
    <w:rsid w:val="006E1AD3"/>
    <w:rsid w:val="006E1B0C"/>
    <w:rsid w:val="006E1CB5"/>
    <w:rsid w:val="006E1CCC"/>
    <w:rsid w:val="006E1D91"/>
    <w:rsid w:val="006E2094"/>
    <w:rsid w:val="006E20F9"/>
    <w:rsid w:val="006E216D"/>
    <w:rsid w:val="006E239B"/>
    <w:rsid w:val="006E272D"/>
    <w:rsid w:val="006E28D9"/>
    <w:rsid w:val="006E29C2"/>
    <w:rsid w:val="006E2AB2"/>
    <w:rsid w:val="006E2EF3"/>
    <w:rsid w:val="006E2F23"/>
    <w:rsid w:val="006E2FC9"/>
    <w:rsid w:val="006E3139"/>
    <w:rsid w:val="006E313E"/>
    <w:rsid w:val="006E3178"/>
    <w:rsid w:val="006E335F"/>
    <w:rsid w:val="006E34BE"/>
    <w:rsid w:val="006E35EE"/>
    <w:rsid w:val="006E3670"/>
    <w:rsid w:val="006E3741"/>
    <w:rsid w:val="006E3772"/>
    <w:rsid w:val="006E3843"/>
    <w:rsid w:val="006E3899"/>
    <w:rsid w:val="006E3A1C"/>
    <w:rsid w:val="006E3BDF"/>
    <w:rsid w:val="006E3BED"/>
    <w:rsid w:val="006E3C91"/>
    <w:rsid w:val="006E3CC8"/>
    <w:rsid w:val="006E3CEB"/>
    <w:rsid w:val="006E3EB9"/>
    <w:rsid w:val="006E3F4A"/>
    <w:rsid w:val="006E4067"/>
    <w:rsid w:val="006E4302"/>
    <w:rsid w:val="006E43D4"/>
    <w:rsid w:val="006E4622"/>
    <w:rsid w:val="006E466A"/>
    <w:rsid w:val="006E4772"/>
    <w:rsid w:val="006E47D2"/>
    <w:rsid w:val="006E47D8"/>
    <w:rsid w:val="006E4923"/>
    <w:rsid w:val="006E4BCB"/>
    <w:rsid w:val="006E4FE6"/>
    <w:rsid w:val="006E50F6"/>
    <w:rsid w:val="006E50FE"/>
    <w:rsid w:val="006E5319"/>
    <w:rsid w:val="006E536C"/>
    <w:rsid w:val="006E54A7"/>
    <w:rsid w:val="006E567B"/>
    <w:rsid w:val="006E56C2"/>
    <w:rsid w:val="006E5914"/>
    <w:rsid w:val="006E5979"/>
    <w:rsid w:val="006E5E0C"/>
    <w:rsid w:val="006E5E51"/>
    <w:rsid w:val="006E5F3A"/>
    <w:rsid w:val="006E6022"/>
    <w:rsid w:val="006E6469"/>
    <w:rsid w:val="006E6522"/>
    <w:rsid w:val="006E6732"/>
    <w:rsid w:val="006E67C0"/>
    <w:rsid w:val="006E67F9"/>
    <w:rsid w:val="006E697B"/>
    <w:rsid w:val="006E69EF"/>
    <w:rsid w:val="006E6AA7"/>
    <w:rsid w:val="006E6B53"/>
    <w:rsid w:val="006E6BAC"/>
    <w:rsid w:val="006E6D56"/>
    <w:rsid w:val="006E6E63"/>
    <w:rsid w:val="006E6EA3"/>
    <w:rsid w:val="006E6F8E"/>
    <w:rsid w:val="006E7239"/>
    <w:rsid w:val="006E726C"/>
    <w:rsid w:val="006E740C"/>
    <w:rsid w:val="006E75BB"/>
    <w:rsid w:val="006E7682"/>
    <w:rsid w:val="006E773E"/>
    <w:rsid w:val="006E7759"/>
    <w:rsid w:val="006E77F6"/>
    <w:rsid w:val="006E7865"/>
    <w:rsid w:val="006E793D"/>
    <w:rsid w:val="006E79EE"/>
    <w:rsid w:val="006E7A16"/>
    <w:rsid w:val="006E7ADB"/>
    <w:rsid w:val="006E7ADF"/>
    <w:rsid w:val="006E7B8D"/>
    <w:rsid w:val="006E7D42"/>
    <w:rsid w:val="006E7D68"/>
    <w:rsid w:val="006E7E53"/>
    <w:rsid w:val="006E7F29"/>
    <w:rsid w:val="006F0022"/>
    <w:rsid w:val="006F00C9"/>
    <w:rsid w:val="006F015B"/>
    <w:rsid w:val="006F0488"/>
    <w:rsid w:val="006F051F"/>
    <w:rsid w:val="006F0669"/>
    <w:rsid w:val="006F076D"/>
    <w:rsid w:val="006F0828"/>
    <w:rsid w:val="006F08F7"/>
    <w:rsid w:val="006F0A88"/>
    <w:rsid w:val="006F0B89"/>
    <w:rsid w:val="006F0C4C"/>
    <w:rsid w:val="006F0C81"/>
    <w:rsid w:val="006F0FEF"/>
    <w:rsid w:val="006F117D"/>
    <w:rsid w:val="006F1294"/>
    <w:rsid w:val="006F1510"/>
    <w:rsid w:val="006F1597"/>
    <w:rsid w:val="006F15ED"/>
    <w:rsid w:val="006F1782"/>
    <w:rsid w:val="006F1A29"/>
    <w:rsid w:val="006F1A9E"/>
    <w:rsid w:val="006F1EBC"/>
    <w:rsid w:val="006F205A"/>
    <w:rsid w:val="006F2128"/>
    <w:rsid w:val="006F219D"/>
    <w:rsid w:val="006F221E"/>
    <w:rsid w:val="006F23C3"/>
    <w:rsid w:val="006F2958"/>
    <w:rsid w:val="006F2962"/>
    <w:rsid w:val="006F2975"/>
    <w:rsid w:val="006F2981"/>
    <w:rsid w:val="006F2CCB"/>
    <w:rsid w:val="006F2D7D"/>
    <w:rsid w:val="006F2E1A"/>
    <w:rsid w:val="006F2E89"/>
    <w:rsid w:val="006F3119"/>
    <w:rsid w:val="006F321B"/>
    <w:rsid w:val="006F34BB"/>
    <w:rsid w:val="006F35CE"/>
    <w:rsid w:val="006F3630"/>
    <w:rsid w:val="006F371F"/>
    <w:rsid w:val="006F376B"/>
    <w:rsid w:val="006F3B1C"/>
    <w:rsid w:val="006F3B38"/>
    <w:rsid w:val="006F3F23"/>
    <w:rsid w:val="006F420C"/>
    <w:rsid w:val="006F440F"/>
    <w:rsid w:val="006F4857"/>
    <w:rsid w:val="006F4D22"/>
    <w:rsid w:val="006F4DE5"/>
    <w:rsid w:val="006F4FEE"/>
    <w:rsid w:val="006F5040"/>
    <w:rsid w:val="006F5103"/>
    <w:rsid w:val="006F5135"/>
    <w:rsid w:val="006F5142"/>
    <w:rsid w:val="006F5418"/>
    <w:rsid w:val="006F54D3"/>
    <w:rsid w:val="006F55BD"/>
    <w:rsid w:val="006F5885"/>
    <w:rsid w:val="006F5996"/>
    <w:rsid w:val="006F5A36"/>
    <w:rsid w:val="006F6100"/>
    <w:rsid w:val="006F613F"/>
    <w:rsid w:val="006F6157"/>
    <w:rsid w:val="006F62D8"/>
    <w:rsid w:val="006F63C2"/>
    <w:rsid w:val="006F63D1"/>
    <w:rsid w:val="006F63E9"/>
    <w:rsid w:val="006F6448"/>
    <w:rsid w:val="006F654E"/>
    <w:rsid w:val="006F66F5"/>
    <w:rsid w:val="006F6827"/>
    <w:rsid w:val="006F682D"/>
    <w:rsid w:val="006F69E9"/>
    <w:rsid w:val="006F6A4F"/>
    <w:rsid w:val="006F6AFE"/>
    <w:rsid w:val="006F6B3C"/>
    <w:rsid w:val="006F6C02"/>
    <w:rsid w:val="006F6C8F"/>
    <w:rsid w:val="006F6DD0"/>
    <w:rsid w:val="006F6F85"/>
    <w:rsid w:val="006F6F91"/>
    <w:rsid w:val="006F70AA"/>
    <w:rsid w:val="006F72F6"/>
    <w:rsid w:val="006F730C"/>
    <w:rsid w:val="006F74A0"/>
    <w:rsid w:val="006F786E"/>
    <w:rsid w:val="006F7996"/>
    <w:rsid w:val="006F7A0C"/>
    <w:rsid w:val="006F7A8C"/>
    <w:rsid w:val="006F7BC8"/>
    <w:rsid w:val="006F7DB5"/>
    <w:rsid w:val="006F7ED8"/>
    <w:rsid w:val="006F7ED9"/>
    <w:rsid w:val="007007B6"/>
    <w:rsid w:val="00700994"/>
    <w:rsid w:val="007009F4"/>
    <w:rsid w:val="00700D8C"/>
    <w:rsid w:val="00700EA7"/>
    <w:rsid w:val="00701087"/>
    <w:rsid w:val="007012B3"/>
    <w:rsid w:val="00701306"/>
    <w:rsid w:val="007013BF"/>
    <w:rsid w:val="00701683"/>
    <w:rsid w:val="0070202F"/>
    <w:rsid w:val="00702274"/>
    <w:rsid w:val="00702294"/>
    <w:rsid w:val="00702307"/>
    <w:rsid w:val="0070233E"/>
    <w:rsid w:val="007024C3"/>
    <w:rsid w:val="00702858"/>
    <w:rsid w:val="00702865"/>
    <w:rsid w:val="00702C0C"/>
    <w:rsid w:val="00702EE1"/>
    <w:rsid w:val="00702F5E"/>
    <w:rsid w:val="0070308B"/>
    <w:rsid w:val="00703199"/>
    <w:rsid w:val="0070338E"/>
    <w:rsid w:val="00703822"/>
    <w:rsid w:val="00703998"/>
    <w:rsid w:val="007039C7"/>
    <w:rsid w:val="00703A05"/>
    <w:rsid w:val="00703BF8"/>
    <w:rsid w:val="00703C58"/>
    <w:rsid w:val="0070405B"/>
    <w:rsid w:val="00704071"/>
    <w:rsid w:val="007040E1"/>
    <w:rsid w:val="007041A9"/>
    <w:rsid w:val="00704211"/>
    <w:rsid w:val="007042F1"/>
    <w:rsid w:val="007044B1"/>
    <w:rsid w:val="0070468F"/>
    <w:rsid w:val="00704840"/>
    <w:rsid w:val="007049DC"/>
    <w:rsid w:val="00704A71"/>
    <w:rsid w:val="00704AD5"/>
    <w:rsid w:val="00704B02"/>
    <w:rsid w:val="00704B0D"/>
    <w:rsid w:val="00704CA4"/>
    <w:rsid w:val="00704D01"/>
    <w:rsid w:val="00704D65"/>
    <w:rsid w:val="00704DB4"/>
    <w:rsid w:val="00704ECF"/>
    <w:rsid w:val="00705397"/>
    <w:rsid w:val="00705525"/>
    <w:rsid w:val="007058A7"/>
    <w:rsid w:val="00705C20"/>
    <w:rsid w:val="00705CA8"/>
    <w:rsid w:val="00705D33"/>
    <w:rsid w:val="00705FA3"/>
    <w:rsid w:val="00705FC4"/>
    <w:rsid w:val="007060BF"/>
    <w:rsid w:val="007062C0"/>
    <w:rsid w:val="00706374"/>
    <w:rsid w:val="007063DE"/>
    <w:rsid w:val="00706462"/>
    <w:rsid w:val="007067E9"/>
    <w:rsid w:val="0070680F"/>
    <w:rsid w:val="00706976"/>
    <w:rsid w:val="007069B5"/>
    <w:rsid w:val="007069F4"/>
    <w:rsid w:val="00706B77"/>
    <w:rsid w:val="00706EC5"/>
    <w:rsid w:val="0070701A"/>
    <w:rsid w:val="007070CA"/>
    <w:rsid w:val="00707205"/>
    <w:rsid w:val="0070734E"/>
    <w:rsid w:val="007074E2"/>
    <w:rsid w:val="0070754B"/>
    <w:rsid w:val="00707618"/>
    <w:rsid w:val="00707623"/>
    <w:rsid w:val="007079C1"/>
    <w:rsid w:val="00707AAE"/>
    <w:rsid w:val="00707C19"/>
    <w:rsid w:val="007100EF"/>
    <w:rsid w:val="007106CC"/>
    <w:rsid w:val="007108AD"/>
    <w:rsid w:val="00710D18"/>
    <w:rsid w:val="00710DA3"/>
    <w:rsid w:val="00710DD0"/>
    <w:rsid w:val="00710E1F"/>
    <w:rsid w:val="00710E78"/>
    <w:rsid w:val="00710EFC"/>
    <w:rsid w:val="00710F10"/>
    <w:rsid w:val="007111BF"/>
    <w:rsid w:val="00711311"/>
    <w:rsid w:val="00711647"/>
    <w:rsid w:val="0071167F"/>
    <w:rsid w:val="00711755"/>
    <w:rsid w:val="007117C5"/>
    <w:rsid w:val="00711839"/>
    <w:rsid w:val="007118A0"/>
    <w:rsid w:val="00711901"/>
    <w:rsid w:val="00711A8A"/>
    <w:rsid w:val="00711BED"/>
    <w:rsid w:val="00711F8A"/>
    <w:rsid w:val="00711FEF"/>
    <w:rsid w:val="00712207"/>
    <w:rsid w:val="007122D7"/>
    <w:rsid w:val="007126A7"/>
    <w:rsid w:val="007126BB"/>
    <w:rsid w:val="00712769"/>
    <w:rsid w:val="00712898"/>
    <w:rsid w:val="00712A0D"/>
    <w:rsid w:val="00712D00"/>
    <w:rsid w:val="00712E01"/>
    <w:rsid w:val="00712E09"/>
    <w:rsid w:val="00712EB0"/>
    <w:rsid w:val="00712F76"/>
    <w:rsid w:val="0071316E"/>
    <w:rsid w:val="007131A3"/>
    <w:rsid w:val="007132E5"/>
    <w:rsid w:val="0071331A"/>
    <w:rsid w:val="0071335A"/>
    <w:rsid w:val="00713474"/>
    <w:rsid w:val="00713693"/>
    <w:rsid w:val="0071374B"/>
    <w:rsid w:val="0071376E"/>
    <w:rsid w:val="0071380B"/>
    <w:rsid w:val="00713931"/>
    <w:rsid w:val="00713D48"/>
    <w:rsid w:val="00713E28"/>
    <w:rsid w:val="00713EA4"/>
    <w:rsid w:val="00713EAD"/>
    <w:rsid w:val="00713EFB"/>
    <w:rsid w:val="00713F2D"/>
    <w:rsid w:val="00713FB8"/>
    <w:rsid w:val="0071408D"/>
    <w:rsid w:val="00714114"/>
    <w:rsid w:val="00714199"/>
    <w:rsid w:val="0071421D"/>
    <w:rsid w:val="007145DB"/>
    <w:rsid w:val="007146C1"/>
    <w:rsid w:val="0071495F"/>
    <w:rsid w:val="00714A0E"/>
    <w:rsid w:val="00714F22"/>
    <w:rsid w:val="0071528A"/>
    <w:rsid w:val="007153D8"/>
    <w:rsid w:val="00715439"/>
    <w:rsid w:val="00715443"/>
    <w:rsid w:val="007155C7"/>
    <w:rsid w:val="00715677"/>
    <w:rsid w:val="00715843"/>
    <w:rsid w:val="007158E2"/>
    <w:rsid w:val="00715A82"/>
    <w:rsid w:val="00715B63"/>
    <w:rsid w:val="00715D7F"/>
    <w:rsid w:val="00715D82"/>
    <w:rsid w:val="00715F5F"/>
    <w:rsid w:val="00716049"/>
    <w:rsid w:val="00716092"/>
    <w:rsid w:val="007161D6"/>
    <w:rsid w:val="007162CC"/>
    <w:rsid w:val="00716364"/>
    <w:rsid w:val="007164CE"/>
    <w:rsid w:val="007165EF"/>
    <w:rsid w:val="00716761"/>
    <w:rsid w:val="00716A57"/>
    <w:rsid w:val="00716A76"/>
    <w:rsid w:val="00716DB4"/>
    <w:rsid w:val="00717145"/>
    <w:rsid w:val="007171A2"/>
    <w:rsid w:val="007171DF"/>
    <w:rsid w:val="0071728D"/>
    <w:rsid w:val="007173B3"/>
    <w:rsid w:val="00717451"/>
    <w:rsid w:val="0071780B"/>
    <w:rsid w:val="0071788D"/>
    <w:rsid w:val="00717951"/>
    <w:rsid w:val="00717959"/>
    <w:rsid w:val="00717A10"/>
    <w:rsid w:val="00717C02"/>
    <w:rsid w:val="00717CC8"/>
    <w:rsid w:val="00717D51"/>
    <w:rsid w:val="00717E5D"/>
    <w:rsid w:val="007201A1"/>
    <w:rsid w:val="007201EF"/>
    <w:rsid w:val="00720217"/>
    <w:rsid w:val="00720301"/>
    <w:rsid w:val="007203B4"/>
    <w:rsid w:val="007203BC"/>
    <w:rsid w:val="00720816"/>
    <w:rsid w:val="00720A77"/>
    <w:rsid w:val="00720CA3"/>
    <w:rsid w:val="007210A5"/>
    <w:rsid w:val="007211CA"/>
    <w:rsid w:val="00721242"/>
    <w:rsid w:val="00721591"/>
    <w:rsid w:val="007217E4"/>
    <w:rsid w:val="00721994"/>
    <w:rsid w:val="00721DAA"/>
    <w:rsid w:val="00721ED0"/>
    <w:rsid w:val="00721F19"/>
    <w:rsid w:val="00722011"/>
    <w:rsid w:val="00722091"/>
    <w:rsid w:val="007221E7"/>
    <w:rsid w:val="0072228F"/>
    <w:rsid w:val="007223AC"/>
    <w:rsid w:val="007225BE"/>
    <w:rsid w:val="007225C5"/>
    <w:rsid w:val="007227A0"/>
    <w:rsid w:val="00722814"/>
    <w:rsid w:val="007228B8"/>
    <w:rsid w:val="0072290F"/>
    <w:rsid w:val="00722A6A"/>
    <w:rsid w:val="00722F1F"/>
    <w:rsid w:val="00722F20"/>
    <w:rsid w:val="00723016"/>
    <w:rsid w:val="0072327E"/>
    <w:rsid w:val="007232AD"/>
    <w:rsid w:val="0072352C"/>
    <w:rsid w:val="007235F6"/>
    <w:rsid w:val="00723709"/>
    <w:rsid w:val="0072376D"/>
    <w:rsid w:val="007237A7"/>
    <w:rsid w:val="00723829"/>
    <w:rsid w:val="007239ED"/>
    <w:rsid w:val="00723CA1"/>
    <w:rsid w:val="00723CBF"/>
    <w:rsid w:val="00723D00"/>
    <w:rsid w:val="00723F6E"/>
    <w:rsid w:val="00724193"/>
    <w:rsid w:val="0072426B"/>
    <w:rsid w:val="007242FA"/>
    <w:rsid w:val="0072439A"/>
    <w:rsid w:val="0072448C"/>
    <w:rsid w:val="007245BD"/>
    <w:rsid w:val="00724672"/>
    <w:rsid w:val="00724678"/>
    <w:rsid w:val="007246C0"/>
    <w:rsid w:val="0072471E"/>
    <w:rsid w:val="00724721"/>
    <w:rsid w:val="007248B5"/>
    <w:rsid w:val="00724975"/>
    <w:rsid w:val="00724C33"/>
    <w:rsid w:val="00724C5B"/>
    <w:rsid w:val="00724CAA"/>
    <w:rsid w:val="00724D7D"/>
    <w:rsid w:val="00724DFD"/>
    <w:rsid w:val="00724EC6"/>
    <w:rsid w:val="00724FD3"/>
    <w:rsid w:val="00725016"/>
    <w:rsid w:val="00725210"/>
    <w:rsid w:val="00725733"/>
    <w:rsid w:val="00725770"/>
    <w:rsid w:val="00725857"/>
    <w:rsid w:val="00725D7A"/>
    <w:rsid w:val="00725E55"/>
    <w:rsid w:val="0072617E"/>
    <w:rsid w:val="007261AB"/>
    <w:rsid w:val="00726222"/>
    <w:rsid w:val="00726327"/>
    <w:rsid w:val="00726580"/>
    <w:rsid w:val="007265DE"/>
    <w:rsid w:val="0072665C"/>
    <w:rsid w:val="0072680E"/>
    <w:rsid w:val="00726857"/>
    <w:rsid w:val="00726919"/>
    <w:rsid w:val="00726C41"/>
    <w:rsid w:val="00726DD8"/>
    <w:rsid w:val="00726E03"/>
    <w:rsid w:val="00726E12"/>
    <w:rsid w:val="00726EE5"/>
    <w:rsid w:val="00727455"/>
    <w:rsid w:val="007276E2"/>
    <w:rsid w:val="00727797"/>
    <w:rsid w:val="007279CD"/>
    <w:rsid w:val="00727B85"/>
    <w:rsid w:val="00727D23"/>
    <w:rsid w:val="00727D97"/>
    <w:rsid w:val="00727FAE"/>
    <w:rsid w:val="00727FC7"/>
    <w:rsid w:val="007300AB"/>
    <w:rsid w:val="00730152"/>
    <w:rsid w:val="00730205"/>
    <w:rsid w:val="00730649"/>
    <w:rsid w:val="007306A2"/>
    <w:rsid w:val="0073082F"/>
    <w:rsid w:val="00730A18"/>
    <w:rsid w:val="00730F79"/>
    <w:rsid w:val="00730FEB"/>
    <w:rsid w:val="0073111E"/>
    <w:rsid w:val="00731241"/>
    <w:rsid w:val="0073124F"/>
    <w:rsid w:val="0073127E"/>
    <w:rsid w:val="0073158E"/>
    <w:rsid w:val="00731624"/>
    <w:rsid w:val="0073188A"/>
    <w:rsid w:val="007318FD"/>
    <w:rsid w:val="00731938"/>
    <w:rsid w:val="00731948"/>
    <w:rsid w:val="00731984"/>
    <w:rsid w:val="00731B69"/>
    <w:rsid w:val="00731BEB"/>
    <w:rsid w:val="00731D61"/>
    <w:rsid w:val="00731ECD"/>
    <w:rsid w:val="007320EF"/>
    <w:rsid w:val="007321BC"/>
    <w:rsid w:val="007321FC"/>
    <w:rsid w:val="007323B9"/>
    <w:rsid w:val="00732538"/>
    <w:rsid w:val="007325F8"/>
    <w:rsid w:val="00732815"/>
    <w:rsid w:val="00732B65"/>
    <w:rsid w:val="00732C1A"/>
    <w:rsid w:val="00732C75"/>
    <w:rsid w:val="00732FAA"/>
    <w:rsid w:val="00732FAD"/>
    <w:rsid w:val="00733170"/>
    <w:rsid w:val="007331FD"/>
    <w:rsid w:val="007332B6"/>
    <w:rsid w:val="00733459"/>
    <w:rsid w:val="00733535"/>
    <w:rsid w:val="0073369C"/>
    <w:rsid w:val="007337E9"/>
    <w:rsid w:val="00733BBF"/>
    <w:rsid w:val="00733C0B"/>
    <w:rsid w:val="00733D10"/>
    <w:rsid w:val="0073400F"/>
    <w:rsid w:val="007341E3"/>
    <w:rsid w:val="007342E1"/>
    <w:rsid w:val="0073433D"/>
    <w:rsid w:val="0073444B"/>
    <w:rsid w:val="00734668"/>
    <w:rsid w:val="00734775"/>
    <w:rsid w:val="007347A9"/>
    <w:rsid w:val="007348AE"/>
    <w:rsid w:val="007348D1"/>
    <w:rsid w:val="00734921"/>
    <w:rsid w:val="00734A74"/>
    <w:rsid w:val="00734C86"/>
    <w:rsid w:val="00734DA8"/>
    <w:rsid w:val="00734E27"/>
    <w:rsid w:val="00734EA9"/>
    <w:rsid w:val="00735007"/>
    <w:rsid w:val="00735067"/>
    <w:rsid w:val="00735083"/>
    <w:rsid w:val="00735258"/>
    <w:rsid w:val="007355C5"/>
    <w:rsid w:val="00735888"/>
    <w:rsid w:val="0073595D"/>
    <w:rsid w:val="00735C78"/>
    <w:rsid w:val="00735F51"/>
    <w:rsid w:val="00735F55"/>
    <w:rsid w:val="00735FAF"/>
    <w:rsid w:val="0073601B"/>
    <w:rsid w:val="00736256"/>
    <w:rsid w:val="00736614"/>
    <w:rsid w:val="0073667C"/>
    <w:rsid w:val="00736908"/>
    <w:rsid w:val="00736B7A"/>
    <w:rsid w:val="00736C3C"/>
    <w:rsid w:val="00736CBA"/>
    <w:rsid w:val="00736DBD"/>
    <w:rsid w:val="00736EF4"/>
    <w:rsid w:val="0073713D"/>
    <w:rsid w:val="00737403"/>
    <w:rsid w:val="0073749E"/>
    <w:rsid w:val="00737605"/>
    <w:rsid w:val="00737708"/>
    <w:rsid w:val="0073771E"/>
    <w:rsid w:val="00737978"/>
    <w:rsid w:val="00737DBA"/>
    <w:rsid w:val="00737EAF"/>
    <w:rsid w:val="00737FAE"/>
    <w:rsid w:val="00740169"/>
    <w:rsid w:val="00740443"/>
    <w:rsid w:val="00740541"/>
    <w:rsid w:val="007405B7"/>
    <w:rsid w:val="0074078E"/>
    <w:rsid w:val="007407F0"/>
    <w:rsid w:val="00740A27"/>
    <w:rsid w:val="00740A80"/>
    <w:rsid w:val="0074103D"/>
    <w:rsid w:val="00741526"/>
    <w:rsid w:val="007416C7"/>
    <w:rsid w:val="007416D3"/>
    <w:rsid w:val="00741763"/>
    <w:rsid w:val="0074177D"/>
    <w:rsid w:val="0074185B"/>
    <w:rsid w:val="007419B6"/>
    <w:rsid w:val="007419F1"/>
    <w:rsid w:val="00741A65"/>
    <w:rsid w:val="00741A79"/>
    <w:rsid w:val="00741D10"/>
    <w:rsid w:val="00741F6F"/>
    <w:rsid w:val="00741FFA"/>
    <w:rsid w:val="00742006"/>
    <w:rsid w:val="00742080"/>
    <w:rsid w:val="0074224D"/>
    <w:rsid w:val="00742288"/>
    <w:rsid w:val="007422ED"/>
    <w:rsid w:val="00742344"/>
    <w:rsid w:val="00742755"/>
    <w:rsid w:val="00742A1D"/>
    <w:rsid w:val="00742A83"/>
    <w:rsid w:val="00742A87"/>
    <w:rsid w:val="00742B75"/>
    <w:rsid w:val="00742E19"/>
    <w:rsid w:val="00742F0D"/>
    <w:rsid w:val="00742F46"/>
    <w:rsid w:val="00742FAD"/>
    <w:rsid w:val="00743424"/>
    <w:rsid w:val="0074349D"/>
    <w:rsid w:val="007434B3"/>
    <w:rsid w:val="007435C5"/>
    <w:rsid w:val="0074384A"/>
    <w:rsid w:val="00743860"/>
    <w:rsid w:val="0074389E"/>
    <w:rsid w:val="00743902"/>
    <w:rsid w:val="0074399A"/>
    <w:rsid w:val="00743ECD"/>
    <w:rsid w:val="00743F19"/>
    <w:rsid w:val="0074405E"/>
    <w:rsid w:val="007440A3"/>
    <w:rsid w:val="00744290"/>
    <w:rsid w:val="00744321"/>
    <w:rsid w:val="007443BF"/>
    <w:rsid w:val="007446F0"/>
    <w:rsid w:val="007449C7"/>
    <w:rsid w:val="00744CB3"/>
    <w:rsid w:val="00745293"/>
    <w:rsid w:val="00745534"/>
    <w:rsid w:val="007456A9"/>
    <w:rsid w:val="007457CF"/>
    <w:rsid w:val="0074584E"/>
    <w:rsid w:val="00745916"/>
    <w:rsid w:val="00745B75"/>
    <w:rsid w:val="00745C01"/>
    <w:rsid w:val="00745CED"/>
    <w:rsid w:val="00745D11"/>
    <w:rsid w:val="00746019"/>
    <w:rsid w:val="007460B0"/>
    <w:rsid w:val="007460BE"/>
    <w:rsid w:val="007460D9"/>
    <w:rsid w:val="0074616C"/>
    <w:rsid w:val="00746320"/>
    <w:rsid w:val="00746497"/>
    <w:rsid w:val="00746619"/>
    <w:rsid w:val="0074682D"/>
    <w:rsid w:val="0074684F"/>
    <w:rsid w:val="00746A48"/>
    <w:rsid w:val="00746EAA"/>
    <w:rsid w:val="00746F44"/>
    <w:rsid w:val="00746F86"/>
    <w:rsid w:val="00746FED"/>
    <w:rsid w:val="00746FF7"/>
    <w:rsid w:val="007470B7"/>
    <w:rsid w:val="00747180"/>
    <w:rsid w:val="00747231"/>
    <w:rsid w:val="00747246"/>
    <w:rsid w:val="0074742A"/>
    <w:rsid w:val="007475FF"/>
    <w:rsid w:val="0074761C"/>
    <w:rsid w:val="007477DD"/>
    <w:rsid w:val="0074789B"/>
    <w:rsid w:val="00747950"/>
    <w:rsid w:val="00747AFE"/>
    <w:rsid w:val="007503DE"/>
    <w:rsid w:val="00750693"/>
    <w:rsid w:val="00750818"/>
    <w:rsid w:val="00750897"/>
    <w:rsid w:val="00750D06"/>
    <w:rsid w:val="00750D41"/>
    <w:rsid w:val="00750DCD"/>
    <w:rsid w:val="00750E04"/>
    <w:rsid w:val="00750F2C"/>
    <w:rsid w:val="00751066"/>
    <w:rsid w:val="00751114"/>
    <w:rsid w:val="0075122D"/>
    <w:rsid w:val="007512A3"/>
    <w:rsid w:val="00751330"/>
    <w:rsid w:val="00751398"/>
    <w:rsid w:val="007513D9"/>
    <w:rsid w:val="007516D9"/>
    <w:rsid w:val="007516DF"/>
    <w:rsid w:val="00751912"/>
    <w:rsid w:val="00751C90"/>
    <w:rsid w:val="00751CD9"/>
    <w:rsid w:val="00751D85"/>
    <w:rsid w:val="00751DB5"/>
    <w:rsid w:val="00751E30"/>
    <w:rsid w:val="00752057"/>
    <w:rsid w:val="007523C3"/>
    <w:rsid w:val="00752591"/>
    <w:rsid w:val="007527D3"/>
    <w:rsid w:val="007528DC"/>
    <w:rsid w:val="00752A0F"/>
    <w:rsid w:val="00752A5A"/>
    <w:rsid w:val="00752B03"/>
    <w:rsid w:val="00752C77"/>
    <w:rsid w:val="00752EC1"/>
    <w:rsid w:val="00752EEE"/>
    <w:rsid w:val="00752F4D"/>
    <w:rsid w:val="00752F60"/>
    <w:rsid w:val="00752FD2"/>
    <w:rsid w:val="007530C0"/>
    <w:rsid w:val="0075317B"/>
    <w:rsid w:val="0075342C"/>
    <w:rsid w:val="007534A1"/>
    <w:rsid w:val="00753626"/>
    <w:rsid w:val="0075381D"/>
    <w:rsid w:val="007538D7"/>
    <w:rsid w:val="00753972"/>
    <w:rsid w:val="00753AE1"/>
    <w:rsid w:val="00753AE6"/>
    <w:rsid w:val="00753E3F"/>
    <w:rsid w:val="00753EB4"/>
    <w:rsid w:val="00754484"/>
    <w:rsid w:val="007545F1"/>
    <w:rsid w:val="00754975"/>
    <w:rsid w:val="00754C02"/>
    <w:rsid w:val="00754C61"/>
    <w:rsid w:val="00754DA6"/>
    <w:rsid w:val="00754E04"/>
    <w:rsid w:val="00754EBA"/>
    <w:rsid w:val="00755091"/>
    <w:rsid w:val="007551FA"/>
    <w:rsid w:val="00755271"/>
    <w:rsid w:val="007552D3"/>
    <w:rsid w:val="00755577"/>
    <w:rsid w:val="0075569D"/>
    <w:rsid w:val="00755742"/>
    <w:rsid w:val="007558C6"/>
    <w:rsid w:val="00755C6A"/>
    <w:rsid w:val="00755E61"/>
    <w:rsid w:val="00756286"/>
    <w:rsid w:val="007562C5"/>
    <w:rsid w:val="007562DB"/>
    <w:rsid w:val="007562DC"/>
    <w:rsid w:val="00756561"/>
    <w:rsid w:val="007565E4"/>
    <w:rsid w:val="0075687F"/>
    <w:rsid w:val="00756A23"/>
    <w:rsid w:val="00756A31"/>
    <w:rsid w:val="00756AD4"/>
    <w:rsid w:val="007570DE"/>
    <w:rsid w:val="00757172"/>
    <w:rsid w:val="007571C2"/>
    <w:rsid w:val="007575BD"/>
    <w:rsid w:val="00757841"/>
    <w:rsid w:val="00757913"/>
    <w:rsid w:val="007579E0"/>
    <w:rsid w:val="00757C92"/>
    <w:rsid w:val="00757F5E"/>
    <w:rsid w:val="00760077"/>
    <w:rsid w:val="007602E8"/>
    <w:rsid w:val="007602F4"/>
    <w:rsid w:val="007603D1"/>
    <w:rsid w:val="00760442"/>
    <w:rsid w:val="0076053F"/>
    <w:rsid w:val="007605FF"/>
    <w:rsid w:val="00760618"/>
    <w:rsid w:val="007608C6"/>
    <w:rsid w:val="00760936"/>
    <w:rsid w:val="00760945"/>
    <w:rsid w:val="00760BF8"/>
    <w:rsid w:val="00760CF8"/>
    <w:rsid w:val="00760E57"/>
    <w:rsid w:val="0076126B"/>
    <w:rsid w:val="0076136F"/>
    <w:rsid w:val="00761490"/>
    <w:rsid w:val="0076155C"/>
    <w:rsid w:val="00761886"/>
    <w:rsid w:val="00761944"/>
    <w:rsid w:val="00761D94"/>
    <w:rsid w:val="007620C3"/>
    <w:rsid w:val="00762204"/>
    <w:rsid w:val="00762238"/>
    <w:rsid w:val="007623EF"/>
    <w:rsid w:val="00762792"/>
    <w:rsid w:val="007627E9"/>
    <w:rsid w:val="00762935"/>
    <w:rsid w:val="00762B6B"/>
    <w:rsid w:val="00762CE4"/>
    <w:rsid w:val="00762F0E"/>
    <w:rsid w:val="00763130"/>
    <w:rsid w:val="0076313B"/>
    <w:rsid w:val="007631D1"/>
    <w:rsid w:val="007637DF"/>
    <w:rsid w:val="0076386E"/>
    <w:rsid w:val="00763983"/>
    <w:rsid w:val="007639D5"/>
    <w:rsid w:val="00763AAD"/>
    <w:rsid w:val="00763D54"/>
    <w:rsid w:val="00763D61"/>
    <w:rsid w:val="00763DE5"/>
    <w:rsid w:val="007641DE"/>
    <w:rsid w:val="007642FD"/>
    <w:rsid w:val="00764559"/>
    <w:rsid w:val="007647A9"/>
    <w:rsid w:val="0076485F"/>
    <w:rsid w:val="0076498B"/>
    <w:rsid w:val="00764A26"/>
    <w:rsid w:val="00764A3C"/>
    <w:rsid w:val="00764C5E"/>
    <w:rsid w:val="00764D07"/>
    <w:rsid w:val="00764F0D"/>
    <w:rsid w:val="007650F7"/>
    <w:rsid w:val="007651FB"/>
    <w:rsid w:val="0076588D"/>
    <w:rsid w:val="0076589A"/>
    <w:rsid w:val="00765B52"/>
    <w:rsid w:val="00765B7D"/>
    <w:rsid w:val="00765E5D"/>
    <w:rsid w:val="00765F3F"/>
    <w:rsid w:val="0076614E"/>
    <w:rsid w:val="0076698D"/>
    <w:rsid w:val="00766A37"/>
    <w:rsid w:val="00766B21"/>
    <w:rsid w:val="00766E5B"/>
    <w:rsid w:val="00766EF4"/>
    <w:rsid w:val="00766F85"/>
    <w:rsid w:val="00766F95"/>
    <w:rsid w:val="00766FCF"/>
    <w:rsid w:val="00766FF8"/>
    <w:rsid w:val="007670B8"/>
    <w:rsid w:val="0076718C"/>
    <w:rsid w:val="00767256"/>
    <w:rsid w:val="0076733A"/>
    <w:rsid w:val="0076753A"/>
    <w:rsid w:val="0076777E"/>
    <w:rsid w:val="00767896"/>
    <w:rsid w:val="00767976"/>
    <w:rsid w:val="00767A8F"/>
    <w:rsid w:val="00767B11"/>
    <w:rsid w:val="00767B7E"/>
    <w:rsid w:val="00767BDA"/>
    <w:rsid w:val="00767C3A"/>
    <w:rsid w:val="00767CF6"/>
    <w:rsid w:val="00767F19"/>
    <w:rsid w:val="00767F51"/>
    <w:rsid w:val="0077016B"/>
    <w:rsid w:val="00770371"/>
    <w:rsid w:val="007705E1"/>
    <w:rsid w:val="0077060D"/>
    <w:rsid w:val="007706E3"/>
    <w:rsid w:val="007706E6"/>
    <w:rsid w:val="00770708"/>
    <w:rsid w:val="007707D2"/>
    <w:rsid w:val="00770C48"/>
    <w:rsid w:val="00770E05"/>
    <w:rsid w:val="00770F66"/>
    <w:rsid w:val="007711E5"/>
    <w:rsid w:val="007716DE"/>
    <w:rsid w:val="00771732"/>
    <w:rsid w:val="00771833"/>
    <w:rsid w:val="007718E5"/>
    <w:rsid w:val="0077191E"/>
    <w:rsid w:val="00771C46"/>
    <w:rsid w:val="00771CF1"/>
    <w:rsid w:val="00771F65"/>
    <w:rsid w:val="00771F74"/>
    <w:rsid w:val="00772057"/>
    <w:rsid w:val="00772186"/>
    <w:rsid w:val="007721C8"/>
    <w:rsid w:val="007722E7"/>
    <w:rsid w:val="00772C20"/>
    <w:rsid w:val="00772CBF"/>
    <w:rsid w:val="00772D31"/>
    <w:rsid w:val="00772DFD"/>
    <w:rsid w:val="00772E73"/>
    <w:rsid w:val="00772E7F"/>
    <w:rsid w:val="00773211"/>
    <w:rsid w:val="00773269"/>
    <w:rsid w:val="007737C0"/>
    <w:rsid w:val="0077386D"/>
    <w:rsid w:val="007738EF"/>
    <w:rsid w:val="00773D31"/>
    <w:rsid w:val="00773D44"/>
    <w:rsid w:val="00773F74"/>
    <w:rsid w:val="00773F77"/>
    <w:rsid w:val="00773FAE"/>
    <w:rsid w:val="007741A5"/>
    <w:rsid w:val="007741EF"/>
    <w:rsid w:val="007744FC"/>
    <w:rsid w:val="00774E07"/>
    <w:rsid w:val="00774ED5"/>
    <w:rsid w:val="00774FE1"/>
    <w:rsid w:val="00775034"/>
    <w:rsid w:val="00775066"/>
    <w:rsid w:val="00775193"/>
    <w:rsid w:val="007751B7"/>
    <w:rsid w:val="007751EF"/>
    <w:rsid w:val="007753BE"/>
    <w:rsid w:val="007754C6"/>
    <w:rsid w:val="007754FE"/>
    <w:rsid w:val="0077560E"/>
    <w:rsid w:val="00775761"/>
    <w:rsid w:val="00775AB7"/>
    <w:rsid w:val="00775B2E"/>
    <w:rsid w:val="00775B5E"/>
    <w:rsid w:val="00775D79"/>
    <w:rsid w:val="00775E5D"/>
    <w:rsid w:val="00775EF1"/>
    <w:rsid w:val="007760A4"/>
    <w:rsid w:val="007760DA"/>
    <w:rsid w:val="00776118"/>
    <w:rsid w:val="007761FC"/>
    <w:rsid w:val="0077621C"/>
    <w:rsid w:val="00776304"/>
    <w:rsid w:val="0077630B"/>
    <w:rsid w:val="00776333"/>
    <w:rsid w:val="00776341"/>
    <w:rsid w:val="0077645D"/>
    <w:rsid w:val="007765BD"/>
    <w:rsid w:val="00776715"/>
    <w:rsid w:val="00776779"/>
    <w:rsid w:val="0077685B"/>
    <w:rsid w:val="0077692E"/>
    <w:rsid w:val="00776B23"/>
    <w:rsid w:val="00776C21"/>
    <w:rsid w:val="00776D42"/>
    <w:rsid w:val="00776FD3"/>
    <w:rsid w:val="007770A8"/>
    <w:rsid w:val="007770FC"/>
    <w:rsid w:val="00777590"/>
    <w:rsid w:val="007779F6"/>
    <w:rsid w:val="00777B9C"/>
    <w:rsid w:val="00777C98"/>
    <w:rsid w:val="00777CE2"/>
    <w:rsid w:val="007803BF"/>
    <w:rsid w:val="00780606"/>
    <w:rsid w:val="00780664"/>
    <w:rsid w:val="00780773"/>
    <w:rsid w:val="00780870"/>
    <w:rsid w:val="00780A7E"/>
    <w:rsid w:val="00780B0B"/>
    <w:rsid w:val="00780BD4"/>
    <w:rsid w:val="00780C76"/>
    <w:rsid w:val="00780D63"/>
    <w:rsid w:val="00781152"/>
    <w:rsid w:val="007811C0"/>
    <w:rsid w:val="0078136D"/>
    <w:rsid w:val="007813B4"/>
    <w:rsid w:val="0078172B"/>
    <w:rsid w:val="00781745"/>
    <w:rsid w:val="00781A45"/>
    <w:rsid w:val="00781ACA"/>
    <w:rsid w:val="00781AD1"/>
    <w:rsid w:val="00781BA1"/>
    <w:rsid w:val="00781F55"/>
    <w:rsid w:val="00782043"/>
    <w:rsid w:val="007820D4"/>
    <w:rsid w:val="007823DF"/>
    <w:rsid w:val="00782560"/>
    <w:rsid w:val="007826FE"/>
    <w:rsid w:val="007827C1"/>
    <w:rsid w:val="007829C1"/>
    <w:rsid w:val="00782ACF"/>
    <w:rsid w:val="00782E17"/>
    <w:rsid w:val="007831A9"/>
    <w:rsid w:val="0078325D"/>
    <w:rsid w:val="007832D7"/>
    <w:rsid w:val="007832DF"/>
    <w:rsid w:val="00783409"/>
    <w:rsid w:val="00783462"/>
    <w:rsid w:val="007834D0"/>
    <w:rsid w:val="0078364C"/>
    <w:rsid w:val="007837A9"/>
    <w:rsid w:val="00783848"/>
    <w:rsid w:val="00783A93"/>
    <w:rsid w:val="00783CD8"/>
    <w:rsid w:val="00783D25"/>
    <w:rsid w:val="00783D73"/>
    <w:rsid w:val="00783DD8"/>
    <w:rsid w:val="00783E76"/>
    <w:rsid w:val="00783E7A"/>
    <w:rsid w:val="00783F72"/>
    <w:rsid w:val="00784019"/>
    <w:rsid w:val="00784073"/>
    <w:rsid w:val="00784454"/>
    <w:rsid w:val="00784479"/>
    <w:rsid w:val="007846CD"/>
    <w:rsid w:val="007847F5"/>
    <w:rsid w:val="0078487E"/>
    <w:rsid w:val="007848B1"/>
    <w:rsid w:val="00784981"/>
    <w:rsid w:val="00784AC3"/>
    <w:rsid w:val="00784E81"/>
    <w:rsid w:val="00785185"/>
    <w:rsid w:val="007853D6"/>
    <w:rsid w:val="007854A3"/>
    <w:rsid w:val="00785533"/>
    <w:rsid w:val="00785657"/>
    <w:rsid w:val="007856C0"/>
    <w:rsid w:val="007858A7"/>
    <w:rsid w:val="00785A36"/>
    <w:rsid w:val="00785A3F"/>
    <w:rsid w:val="00785B01"/>
    <w:rsid w:val="00785C29"/>
    <w:rsid w:val="00785CF2"/>
    <w:rsid w:val="00785F5A"/>
    <w:rsid w:val="007860BD"/>
    <w:rsid w:val="0078626A"/>
    <w:rsid w:val="007862C5"/>
    <w:rsid w:val="00786448"/>
    <w:rsid w:val="007866EA"/>
    <w:rsid w:val="0078696A"/>
    <w:rsid w:val="00786B93"/>
    <w:rsid w:val="00786BFE"/>
    <w:rsid w:val="00786C5D"/>
    <w:rsid w:val="00786E79"/>
    <w:rsid w:val="00787085"/>
    <w:rsid w:val="00787173"/>
    <w:rsid w:val="0078727B"/>
    <w:rsid w:val="0078729F"/>
    <w:rsid w:val="007873D9"/>
    <w:rsid w:val="00787580"/>
    <w:rsid w:val="007875A1"/>
    <w:rsid w:val="00787668"/>
    <w:rsid w:val="007876CC"/>
    <w:rsid w:val="0078775B"/>
    <w:rsid w:val="007877BC"/>
    <w:rsid w:val="007878BA"/>
    <w:rsid w:val="0078790A"/>
    <w:rsid w:val="00787F67"/>
    <w:rsid w:val="00790013"/>
    <w:rsid w:val="00790060"/>
    <w:rsid w:val="007901A6"/>
    <w:rsid w:val="00790227"/>
    <w:rsid w:val="0079040C"/>
    <w:rsid w:val="00790739"/>
    <w:rsid w:val="00790A24"/>
    <w:rsid w:val="00790CBA"/>
    <w:rsid w:val="00790D03"/>
    <w:rsid w:val="007914D7"/>
    <w:rsid w:val="00791634"/>
    <w:rsid w:val="00791A66"/>
    <w:rsid w:val="00791C70"/>
    <w:rsid w:val="00791D74"/>
    <w:rsid w:val="00792133"/>
    <w:rsid w:val="007921C1"/>
    <w:rsid w:val="007921CE"/>
    <w:rsid w:val="00792285"/>
    <w:rsid w:val="00792344"/>
    <w:rsid w:val="007928EB"/>
    <w:rsid w:val="00792968"/>
    <w:rsid w:val="00792DCB"/>
    <w:rsid w:val="00792DDE"/>
    <w:rsid w:val="00792F41"/>
    <w:rsid w:val="00793246"/>
    <w:rsid w:val="0079325C"/>
    <w:rsid w:val="007932C2"/>
    <w:rsid w:val="00793421"/>
    <w:rsid w:val="0079365A"/>
    <w:rsid w:val="007937AF"/>
    <w:rsid w:val="007937CD"/>
    <w:rsid w:val="0079387C"/>
    <w:rsid w:val="007939DA"/>
    <w:rsid w:val="00793AA1"/>
    <w:rsid w:val="00793AF6"/>
    <w:rsid w:val="00793B39"/>
    <w:rsid w:val="00793BF8"/>
    <w:rsid w:val="00793FA5"/>
    <w:rsid w:val="0079417B"/>
    <w:rsid w:val="0079417F"/>
    <w:rsid w:val="007941D0"/>
    <w:rsid w:val="007942AB"/>
    <w:rsid w:val="00794372"/>
    <w:rsid w:val="007943AE"/>
    <w:rsid w:val="00794492"/>
    <w:rsid w:val="007944C9"/>
    <w:rsid w:val="007947C6"/>
    <w:rsid w:val="00794C5B"/>
    <w:rsid w:val="00794DC6"/>
    <w:rsid w:val="00794FBC"/>
    <w:rsid w:val="00795091"/>
    <w:rsid w:val="00795201"/>
    <w:rsid w:val="007953DF"/>
    <w:rsid w:val="0079597A"/>
    <w:rsid w:val="00795987"/>
    <w:rsid w:val="00795C04"/>
    <w:rsid w:val="00795D46"/>
    <w:rsid w:val="00795F06"/>
    <w:rsid w:val="00795F80"/>
    <w:rsid w:val="0079601B"/>
    <w:rsid w:val="00796167"/>
    <w:rsid w:val="007961A1"/>
    <w:rsid w:val="0079648F"/>
    <w:rsid w:val="00796536"/>
    <w:rsid w:val="007965AC"/>
    <w:rsid w:val="0079678E"/>
    <w:rsid w:val="00796849"/>
    <w:rsid w:val="00796997"/>
    <w:rsid w:val="007969AD"/>
    <w:rsid w:val="00796A98"/>
    <w:rsid w:val="00796AC2"/>
    <w:rsid w:val="00796B32"/>
    <w:rsid w:val="00796C6D"/>
    <w:rsid w:val="00796CB0"/>
    <w:rsid w:val="00796CEF"/>
    <w:rsid w:val="00797001"/>
    <w:rsid w:val="00797179"/>
    <w:rsid w:val="0079722F"/>
    <w:rsid w:val="007972C8"/>
    <w:rsid w:val="007973F1"/>
    <w:rsid w:val="007974C8"/>
    <w:rsid w:val="00797741"/>
    <w:rsid w:val="007977CD"/>
    <w:rsid w:val="0079795F"/>
    <w:rsid w:val="007979B8"/>
    <w:rsid w:val="00797B11"/>
    <w:rsid w:val="00797BA6"/>
    <w:rsid w:val="00797EA5"/>
    <w:rsid w:val="00797F4B"/>
    <w:rsid w:val="007A00DB"/>
    <w:rsid w:val="007A0144"/>
    <w:rsid w:val="007A03F1"/>
    <w:rsid w:val="007A0791"/>
    <w:rsid w:val="007A0867"/>
    <w:rsid w:val="007A0884"/>
    <w:rsid w:val="007A0A09"/>
    <w:rsid w:val="007A0E67"/>
    <w:rsid w:val="007A0F0C"/>
    <w:rsid w:val="007A10D7"/>
    <w:rsid w:val="007A11C6"/>
    <w:rsid w:val="007A1313"/>
    <w:rsid w:val="007A14CE"/>
    <w:rsid w:val="007A169D"/>
    <w:rsid w:val="007A18C1"/>
    <w:rsid w:val="007A1908"/>
    <w:rsid w:val="007A1BF8"/>
    <w:rsid w:val="007A1C6E"/>
    <w:rsid w:val="007A2286"/>
    <w:rsid w:val="007A2305"/>
    <w:rsid w:val="007A2358"/>
    <w:rsid w:val="007A2371"/>
    <w:rsid w:val="007A2485"/>
    <w:rsid w:val="007A24AC"/>
    <w:rsid w:val="007A24EC"/>
    <w:rsid w:val="007A264E"/>
    <w:rsid w:val="007A2670"/>
    <w:rsid w:val="007A26B3"/>
    <w:rsid w:val="007A26E5"/>
    <w:rsid w:val="007A27ED"/>
    <w:rsid w:val="007A29DE"/>
    <w:rsid w:val="007A2BE9"/>
    <w:rsid w:val="007A2D46"/>
    <w:rsid w:val="007A2E7E"/>
    <w:rsid w:val="007A2F07"/>
    <w:rsid w:val="007A3034"/>
    <w:rsid w:val="007A31C7"/>
    <w:rsid w:val="007A3380"/>
    <w:rsid w:val="007A33E7"/>
    <w:rsid w:val="007A3650"/>
    <w:rsid w:val="007A385D"/>
    <w:rsid w:val="007A3950"/>
    <w:rsid w:val="007A3A03"/>
    <w:rsid w:val="007A3C76"/>
    <w:rsid w:val="007A3D24"/>
    <w:rsid w:val="007A41E5"/>
    <w:rsid w:val="007A4222"/>
    <w:rsid w:val="007A4278"/>
    <w:rsid w:val="007A43FE"/>
    <w:rsid w:val="007A4537"/>
    <w:rsid w:val="007A45E7"/>
    <w:rsid w:val="007A46AD"/>
    <w:rsid w:val="007A471D"/>
    <w:rsid w:val="007A4764"/>
    <w:rsid w:val="007A48EE"/>
    <w:rsid w:val="007A4A5F"/>
    <w:rsid w:val="007A4AE3"/>
    <w:rsid w:val="007A4E6F"/>
    <w:rsid w:val="007A4EFF"/>
    <w:rsid w:val="007A51A7"/>
    <w:rsid w:val="007A5400"/>
    <w:rsid w:val="007A541B"/>
    <w:rsid w:val="007A562F"/>
    <w:rsid w:val="007A5825"/>
    <w:rsid w:val="007A5C27"/>
    <w:rsid w:val="007A5CC1"/>
    <w:rsid w:val="007A5FAB"/>
    <w:rsid w:val="007A6065"/>
    <w:rsid w:val="007A6229"/>
    <w:rsid w:val="007A628C"/>
    <w:rsid w:val="007A664B"/>
    <w:rsid w:val="007A687B"/>
    <w:rsid w:val="007A69F8"/>
    <w:rsid w:val="007A6A07"/>
    <w:rsid w:val="007A6C53"/>
    <w:rsid w:val="007A6C62"/>
    <w:rsid w:val="007A6DD9"/>
    <w:rsid w:val="007A7421"/>
    <w:rsid w:val="007A7632"/>
    <w:rsid w:val="007A771F"/>
    <w:rsid w:val="007A789C"/>
    <w:rsid w:val="007A78ED"/>
    <w:rsid w:val="007A7955"/>
    <w:rsid w:val="007A7B79"/>
    <w:rsid w:val="007A7DB2"/>
    <w:rsid w:val="007A7E66"/>
    <w:rsid w:val="007A7F0E"/>
    <w:rsid w:val="007A7F1E"/>
    <w:rsid w:val="007B0027"/>
    <w:rsid w:val="007B00D1"/>
    <w:rsid w:val="007B0319"/>
    <w:rsid w:val="007B03DE"/>
    <w:rsid w:val="007B0498"/>
    <w:rsid w:val="007B0502"/>
    <w:rsid w:val="007B05D1"/>
    <w:rsid w:val="007B0870"/>
    <w:rsid w:val="007B08E5"/>
    <w:rsid w:val="007B0D1C"/>
    <w:rsid w:val="007B0EFA"/>
    <w:rsid w:val="007B101A"/>
    <w:rsid w:val="007B112B"/>
    <w:rsid w:val="007B11DA"/>
    <w:rsid w:val="007B12E4"/>
    <w:rsid w:val="007B132B"/>
    <w:rsid w:val="007B13D8"/>
    <w:rsid w:val="007B1530"/>
    <w:rsid w:val="007B174B"/>
    <w:rsid w:val="007B18F0"/>
    <w:rsid w:val="007B1922"/>
    <w:rsid w:val="007B1E8A"/>
    <w:rsid w:val="007B1F17"/>
    <w:rsid w:val="007B205C"/>
    <w:rsid w:val="007B2118"/>
    <w:rsid w:val="007B223B"/>
    <w:rsid w:val="007B2521"/>
    <w:rsid w:val="007B2553"/>
    <w:rsid w:val="007B2B6F"/>
    <w:rsid w:val="007B2BFD"/>
    <w:rsid w:val="007B2C5D"/>
    <w:rsid w:val="007B2D25"/>
    <w:rsid w:val="007B2D50"/>
    <w:rsid w:val="007B2EE2"/>
    <w:rsid w:val="007B2F53"/>
    <w:rsid w:val="007B3010"/>
    <w:rsid w:val="007B305F"/>
    <w:rsid w:val="007B30BA"/>
    <w:rsid w:val="007B31CC"/>
    <w:rsid w:val="007B32E1"/>
    <w:rsid w:val="007B331F"/>
    <w:rsid w:val="007B350D"/>
    <w:rsid w:val="007B3526"/>
    <w:rsid w:val="007B361A"/>
    <w:rsid w:val="007B36C1"/>
    <w:rsid w:val="007B3761"/>
    <w:rsid w:val="007B378D"/>
    <w:rsid w:val="007B39EA"/>
    <w:rsid w:val="007B3A62"/>
    <w:rsid w:val="007B3A81"/>
    <w:rsid w:val="007B3B0A"/>
    <w:rsid w:val="007B3D98"/>
    <w:rsid w:val="007B3F8A"/>
    <w:rsid w:val="007B3F9A"/>
    <w:rsid w:val="007B41EC"/>
    <w:rsid w:val="007B4255"/>
    <w:rsid w:val="007B4358"/>
    <w:rsid w:val="007B43B7"/>
    <w:rsid w:val="007B45F2"/>
    <w:rsid w:val="007B4832"/>
    <w:rsid w:val="007B48BF"/>
    <w:rsid w:val="007B4A08"/>
    <w:rsid w:val="007B4A94"/>
    <w:rsid w:val="007B4AB3"/>
    <w:rsid w:val="007B4B90"/>
    <w:rsid w:val="007B4B9E"/>
    <w:rsid w:val="007B4C6A"/>
    <w:rsid w:val="007B4C86"/>
    <w:rsid w:val="007B4D89"/>
    <w:rsid w:val="007B50DF"/>
    <w:rsid w:val="007B521B"/>
    <w:rsid w:val="007B5426"/>
    <w:rsid w:val="007B599A"/>
    <w:rsid w:val="007B5BBD"/>
    <w:rsid w:val="007B5BDF"/>
    <w:rsid w:val="007B5D58"/>
    <w:rsid w:val="007B5D90"/>
    <w:rsid w:val="007B5DE8"/>
    <w:rsid w:val="007B5F44"/>
    <w:rsid w:val="007B5F50"/>
    <w:rsid w:val="007B6334"/>
    <w:rsid w:val="007B6735"/>
    <w:rsid w:val="007B6BE0"/>
    <w:rsid w:val="007B6C1C"/>
    <w:rsid w:val="007B6E5C"/>
    <w:rsid w:val="007B70D5"/>
    <w:rsid w:val="007B73A7"/>
    <w:rsid w:val="007B7560"/>
    <w:rsid w:val="007B772A"/>
    <w:rsid w:val="007B7761"/>
    <w:rsid w:val="007B7B13"/>
    <w:rsid w:val="007B7BCA"/>
    <w:rsid w:val="007B7C2F"/>
    <w:rsid w:val="007B7E3F"/>
    <w:rsid w:val="007B7EE7"/>
    <w:rsid w:val="007B7FE8"/>
    <w:rsid w:val="007C0007"/>
    <w:rsid w:val="007C00B1"/>
    <w:rsid w:val="007C0347"/>
    <w:rsid w:val="007C0952"/>
    <w:rsid w:val="007C0BB6"/>
    <w:rsid w:val="007C0BE9"/>
    <w:rsid w:val="007C0CFA"/>
    <w:rsid w:val="007C0DA2"/>
    <w:rsid w:val="007C0E68"/>
    <w:rsid w:val="007C0ED2"/>
    <w:rsid w:val="007C0F48"/>
    <w:rsid w:val="007C1107"/>
    <w:rsid w:val="007C115B"/>
    <w:rsid w:val="007C1286"/>
    <w:rsid w:val="007C171B"/>
    <w:rsid w:val="007C1946"/>
    <w:rsid w:val="007C1A62"/>
    <w:rsid w:val="007C1A7E"/>
    <w:rsid w:val="007C1CA0"/>
    <w:rsid w:val="007C1D06"/>
    <w:rsid w:val="007C1DFE"/>
    <w:rsid w:val="007C20A5"/>
    <w:rsid w:val="007C21DD"/>
    <w:rsid w:val="007C227F"/>
    <w:rsid w:val="007C2710"/>
    <w:rsid w:val="007C2978"/>
    <w:rsid w:val="007C29EA"/>
    <w:rsid w:val="007C2CC7"/>
    <w:rsid w:val="007C2D59"/>
    <w:rsid w:val="007C2E71"/>
    <w:rsid w:val="007C2E89"/>
    <w:rsid w:val="007C2E92"/>
    <w:rsid w:val="007C3316"/>
    <w:rsid w:val="007C3617"/>
    <w:rsid w:val="007C3698"/>
    <w:rsid w:val="007C37F3"/>
    <w:rsid w:val="007C383B"/>
    <w:rsid w:val="007C39DB"/>
    <w:rsid w:val="007C3BF2"/>
    <w:rsid w:val="007C3C71"/>
    <w:rsid w:val="007C3E56"/>
    <w:rsid w:val="007C3EA8"/>
    <w:rsid w:val="007C3EFB"/>
    <w:rsid w:val="007C3F60"/>
    <w:rsid w:val="007C40BE"/>
    <w:rsid w:val="007C41B7"/>
    <w:rsid w:val="007C42EE"/>
    <w:rsid w:val="007C43D9"/>
    <w:rsid w:val="007C445C"/>
    <w:rsid w:val="007C44ED"/>
    <w:rsid w:val="007C45A0"/>
    <w:rsid w:val="007C4664"/>
    <w:rsid w:val="007C4691"/>
    <w:rsid w:val="007C49B6"/>
    <w:rsid w:val="007C4DA8"/>
    <w:rsid w:val="007C4DC1"/>
    <w:rsid w:val="007C4F06"/>
    <w:rsid w:val="007C5047"/>
    <w:rsid w:val="007C515B"/>
    <w:rsid w:val="007C53F8"/>
    <w:rsid w:val="007C55AC"/>
    <w:rsid w:val="007C5650"/>
    <w:rsid w:val="007C586C"/>
    <w:rsid w:val="007C5B27"/>
    <w:rsid w:val="007C5B65"/>
    <w:rsid w:val="007C5E6D"/>
    <w:rsid w:val="007C5EF8"/>
    <w:rsid w:val="007C6164"/>
    <w:rsid w:val="007C647A"/>
    <w:rsid w:val="007C659E"/>
    <w:rsid w:val="007C672B"/>
    <w:rsid w:val="007C6748"/>
    <w:rsid w:val="007C6B0D"/>
    <w:rsid w:val="007C6E20"/>
    <w:rsid w:val="007C6FA8"/>
    <w:rsid w:val="007C70DA"/>
    <w:rsid w:val="007C712F"/>
    <w:rsid w:val="007C7233"/>
    <w:rsid w:val="007C7304"/>
    <w:rsid w:val="007C78E3"/>
    <w:rsid w:val="007C79F3"/>
    <w:rsid w:val="007C7AD6"/>
    <w:rsid w:val="007C7D9C"/>
    <w:rsid w:val="007C7E24"/>
    <w:rsid w:val="007C7F74"/>
    <w:rsid w:val="007D00AC"/>
    <w:rsid w:val="007D0205"/>
    <w:rsid w:val="007D0399"/>
    <w:rsid w:val="007D052C"/>
    <w:rsid w:val="007D057D"/>
    <w:rsid w:val="007D061C"/>
    <w:rsid w:val="007D07D5"/>
    <w:rsid w:val="007D082D"/>
    <w:rsid w:val="007D0897"/>
    <w:rsid w:val="007D091C"/>
    <w:rsid w:val="007D0944"/>
    <w:rsid w:val="007D0A13"/>
    <w:rsid w:val="007D0A25"/>
    <w:rsid w:val="007D0A8F"/>
    <w:rsid w:val="007D0B18"/>
    <w:rsid w:val="007D0B38"/>
    <w:rsid w:val="007D0C58"/>
    <w:rsid w:val="007D0C67"/>
    <w:rsid w:val="007D0C9F"/>
    <w:rsid w:val="007D0CF8"/>
    <w:rsid w:val="007D0D34"/>
    <w:rsid w:val="007D0F6F"/>
    <w:rsid w:val="007D1236"/>
    <w:rsid w:val="007D141C"/>
    <w:rsid w:val="007D144C"/>
    <w:rsid w:val="007D16D4"/>
    <w:rsid w:val="007D1D4B"/>
    <w:rsid w:val="007D1DA3"/>
    <w:rsid w:val="007D1FDD"/>
    <w:rsid w:val="007D1FEB"/>
    <w:rsid w:val="007D1FF1"/>
    <w:rsid w:val="007D2003"/>
    <w:rsid w:val="007D205C"/>
    <w:rsid w:val="007D22E1"/>
    <w:rsid w:val="007D23DB"/>
    <w:rsid w:val="007D2467"/>
    <w:rsid w:val="007D247D"/>
    <w:rsid w:val="007D269F"/>
    <w:rsid w:val="007D295B"/>
    <w:rsid w:val="007D2A25"/>
    <w:rsid w:val="007D2AB8"/>
    <w:rsid w:val="007D30C8"/>
    <w:rsid w:val="007D3313"/>
    <w:rsid w:val="007D341A"/>
    <w:rsid w:val="007D347C"/>
    <w:rsid w:val="007D354A"/>
    <w:rsid w:val="007D356D"/>
    <w:rsid w:val="007D35A6"/>
    <w:rsid w:val="007D35F4"/>
    <w:rsid w:val="007D378E"/>
    <w:rsid w:val="007D38E7"/>
    <w:rsid w:val="007D3ADB"/>
    <w:rsid w:val="007D3BA1"/>
    <w:rsid w:val="007D3D34"/>
    <w:rsid w:val="007D3D6F"/>
    <w:rsid w:val="007D3FED"/>
    <w:rsid w:val="007D424D"/>
    <w:rsid w:val="007D42AA"/>
    <w:rsid w:val="007D44B8"/>
    <w:rsid w:val="007D44B9"/>
    <w:rsid w:val="007D4E53"/>
    <w:rsid w:val="007D4E6C"/>
    <w:rsid w:val="007D506B"/>
    <w:rsid w:val="007D5165"/>
    <w:rsid w:val="007D51D1"/>
    <w:rsid w:val="007D57F6"/>
    <w:rsid w:val="007D5B09"/>
    <w:rsid w:val="007D5D8B"/>
    <w:rsid w:val="007D5DBF"/>
    <w:rsid w:val="007D5E80"/>
    <w:rsid w:val="007D5F4A"/>
    <w:rsid w:val="007D60F2"/>
    <w:rsid w:val="007D626C"/>
    <w:rsid w:val="007D62CC"/>
    <w:rsid w:val="007D647F"/>
    <w:rsid w:val="007D6593"/>
    <w:rsid w:val="007D676B"/>
    <w:rsid w:val="007D68A7"/>
    <w:rsid w:val="007D6926"/>
    <w:rsid w:val="007D6943"/>
    <w:rsid w:val="007D6A1A"/>
    <w:rsid w:val="007D6D04"/>
    <w:rsid w:val="007D7010"/>
    <w:rsid w:val="007D71E9"/>
    <w:rsid w:val="007D71F1"/>
    <w:rsid w:val="007D7610"/>
    <w:rsid w:val="007D77C6"/>
    <w:rsid w:val="007D792A"/>
    <w:rsid w:val="007D7988"/>
    <w:rsid w:val="007D7D9A"/>
    <w:rsid w:val="007D7E03"/>
    <w:rsid w:val="007E0060"/>
    <w:rsid w:val="007E06DD"/>
    <w:rsid w:val="007E080D"/>
    <w:rsid w:val="007E08C0"/>
    <w:rsid w:val="007E0A3E"/>
    <w:rsid w:val="007E0C0E"/>
    <w:rsid w:val="007E0CA3"/>
    <w:rsid w:val="007E0F82"/>
    <w:rsid w:val="007E104C"/>
    <w:rsid w:val="007E1146"/>
    <w:rsid w:val="007E1660"/>
    <w:rsid w:val="007E1688"/>
    <w:rsid w:val="007E1928"/>
    <w:rsid w:val="007E196C"/>
    <w:rsid w:val="007E19E1"/>
    <w:rsid w:val="007E1D2B"/>
    <w:rsid w:val="007E220B"/>
    <w:rsid w:val="007E2257"/>
    <w:rsid w:val="007E2417"/>
    <w:rsid w:val="007E256C"/>
    <w:rsid w:val="007E25CD"/>
    <w:rsid w:val="007E2B10"/>
    <w:rsid w:val="007E2B1F"/>
    <w:rsid w:val="007E2CB6"/>
    <w:rsid w:val="007E2CFD"/>
    <w:rsid w:val="007E30AC"/>
    <w:rsid w:val="007E342A"/>
    <w:rsid w:val="007E354E"/>
    <w:rsid w:val="007E3801"/>
    <w:rsid w:val="007E3847"/>
    <w:rsid w:val="007E38F4"/>
    <w:rsid w:val="007E3965"/>
    <w:rsid w:val="007E397D"/>
    <w:rsid w:val="007E3AC9"/>
    <w:rsid w:val="007E3C5C"/>
    <w:rsid w:val="007E426B"/>
    <w:rsid w:val="007E446C"/>
    <w:rsid w:val="007E463B"/>
    <w:rsid w:val="007E466E"/>
    <w:rsid w:val="007E4670"/>
    <w:rsid w:val="007E46AE"/>
    <w:rsid w:val="007E471E"/>
    <w:rsid w:val="007E4771"/>
    <w:rsid w:val="007E4B8A"/>
    <w:rsid w:val="007E4CA8"/>
    <w:rsid w:val="007E4CC3"/>
    <w:rsid w:val="007E4E9F"/>
    <w:rsid w:val="007E4EFC"/>
    <w:rsid w:val="007E50B8"/>
    <w:rsid w:val="007E52C5"/>
    <w:rsid w:val="007E58AB"/>
    <w:rsid w:val="007E5A5D"/>
    <w:rsid w:val="007E5B9D"/>
    <w:rsid w:val="007E5C3C"/>
    <w:rsid w:val="007E5C78"/>
    <w:rsid w:val="007E5D21"/>
    <w:rsid w:val="007E5EDA"/>
    <w:rsid w:val="007E5F6A"/>
    <w:rsid w:val="007E609A"/>
    <w:rsid w:val="007E62B7"/>
    <w:rsid w:val="007E6450"/>
    <w:rsid w:val="007E65A3"/>
    <w:rsid w:val="007E6790"/>
    <w:rsid w:val="007E69D5"/>
    <w:rsid w:val="007E6B8B"/>
    <w:rsid w:val="007E6F0B"/>
    <w:rsid w:val="007E6F4E"/>
    <w:rsid w:val="007E7261"/>
    <w:rsid w:val="007E7346"/>
    <w:rsid w:val="007E755E"/>
    <w:rsid w:val="007E76A7"/>
    <w:rsid w:val="007E76DD"/>
    <w:rsid w:val="007E7787"/>
    <w:rsid w:val="007E77C5"/>
    <w:rsid w:val="007E7895"/>
    <w:rsid w:val="007E78BF"/>
    <w:rsid w:val="007E7A1E"/>
    <w:rsid w:val="007E7B0B"/>
    <w:rsid w:val="007E7C43"/>
    <w:rsid w:val="007E7C69"/>
    <w:rsid w:val="007E7C84"/>
    <w:rsid w:val="007E7ED6"/>
    <w:rsid w:val="007E7F05"/>
    <w:rsid w:val="007E7FD9"/>
    <w:rsid w:val="007F010C"/>
    <w:rsid w:val="007F0239"/>
    <w:rsid w:val="007F0314"/>
    <w:rsid w:val="007F059B"/>
    <w:rsid w:val="007F05C0"/>
    <w:rsid w:val="007F05F4"/>
    <w:rsid w:val="007F0710"/>
    <w:rsid w:val="007F0799"/>
    <w:rsid w:val="007F084F"/>
    <w:rsid w:val="007F0873"/>
    <w:rsid w:val="007F0874"/>
    <w:rsid w:val="007F08D5"/>
    <w:rsid w:val="007F0B30"/>
    <w:rsid w:val="007F0C9C"/>
    <w:rsid w:val="007F0ED1"/>
    <w:rsid w:val="007F0FD7"/>
    <w:rsid w:val="007F1196"/>
    <w:rsid w:val="007F126F"/>
    <w:rsid w:val="007F129E"/>
    <w:rsid w:val="007F12E9"/>
    <w:rsid w:val="007F1307"/>
    <w:rsid w:val="007F1534"/>
    <w:rsid w:val="007F1587"/>
    <w:rsid w:val="007F179F"/>
    <w:rsid w:val="007F17F3"/>
    <w:rsid w:val="007F189A"/>
    <w:rsid w:val="007F198A"/>
    <w:rsid w:val="007F1992"/>
    <w:rsid w:val="007F1A04"/>
    <w:rsid w:val="007F1A41"/>
    <w:rsid w:val="007F1D4C"/>
    <w:rsid w:val="007F211A"/>
    <w:rsid w:val="007F2156"/>
    <w:rsid w:val="007F2293"/>
    <w:rsid w:val="007F2B90"/>
    <w:rsid w:val="007F2CA3"/>
    <w:rsid w:val="007F2CA4"/>
    <w:rsid w:val="007F2D7A"/>
    <w:rsid w:val="007F2E24"/>
    <w:rsid w:val="007F3CBB"/>
    <w:rsid w:val="007F3EA0"/>
    <w:rsid w:val="007F3EE0"/>
    <w:rsid w:val="007F40D0"/>
    <w:rsid w:val="007F40F3"/>
    <w:rsid w:val="007F4476"/>
    <w:rsid w:val="007F4485"/>
    <w:rsid w:val="007F44B4"/>
    <w:rsid w:val="007F4503"/>
    <w:rsid w:val="007F4611"/>
    <w:rsid w:val="007F46BB"/>
    <w:rsid w:val="007F46FF"/>
    <w:rsid w:val="007F4764"/>
    <w:rsid w:val="007F47CF"/>
    <w:rsid w:val="007F485F"/>
    <w:rsid w:val="007F4AB2"/>
    <w:rsid w:val="007F4C3A"/>
    <w:rsid w:val="007F4D65"/>
    <w:rsid w:val="007F4EA8"/>
    <w:rsid w:val="007F50E0"/>
    <w:rsid w:val="007F513E"/>
    <w:rsid w:val="007F524B"/>
    <w:rsid w:val="007F5271"/>
    <w:rsid w:val="007F5388"/>
    <w:rsid w:val="007F562B"/>
    <w:rsid w:val="007F58CF"/>
    <w:rsid w:val="007F5A97"/>
    <w:rsid w:val="007F5BE8"/>
    <w:rsid w:val="007F5D2B"/>
    <w:rsid w:val="007F650D"/>
    <w:rsid w:val="007F656F"/>
    <w:rsid w:val="007F67C8"/>
    <w:rsid w:val="007F68C1"/>
    <w:rsid w:val="007F69DA"/>
    <w:rsid w:val="007F6B3C"/>
    <w:rsid w:val="007F6B9D"/>
    <w:rsid w:val="007F6DCB"/>
    <w:rsid w:val="007F70C2"/>
    <w:rsid w:val="007F71C4"/>
    <w:rsid w:val="007F7256"/>
    <w:rsid w:val="007F7451"/>
    <w:rsid w:val="007F7770"/>
    <w:rsid w:val="007F79EE"/>
    <w:rsid w:val="007F7DBF"/>
    <w:rsid w:val="007F7DFC"/>
    <w:rsid w:val="007F7F11"/>
    <w:rsid w:val="007F7FDA"/>
    <w:rsid w:val="0080014C"/>
    <w:rsid w:val="0080040A"/>
    <w:rsid w:val="0080046F"/>
    <w:rsid w:val="00800482"/>
    <w:rsid w:val="00800A35"/>
    <w:rsid w:val="00800A7C"/>
    <w:rsid w:val="00800BF5"/>
    <w:rsid w:val="00800E11"/>
    <w:rsid w:val="00800E22"/>
    <w:rsid w:val="00800EB6"/>
    <w:rsid w:val="0080113B"/>
    <w:rsid w:val="0080114C"/>
    <w:rsid w:val="0080143C"/>
    <w:rsid w:val="008014F3"/>
    <w:rsid w:val="00801614"/>
    <w:rsid w:val="0080167A"/>
    <w:rsid w:val="00801808"/>
    <w:rsid w:val="00801F23"/>
    <w:rsid w:val="00801F50"/>
    <w:rsid w:val="00802061"/>
    <w:rsid w:val="0080234F"/>
    <w:rsid w:val="008024FC"/>
    <w:rsid w:val="00802538"/>
    <w:rsid w:val="008026A5"/>
    <w:rsid w:val="00802870"/>
    <w:rsid w:val="00802910"/>
    <w:rsid w:val="00802A1F"/>
    <w:rsid w:val="00802B56"/>
    <w:rsid w:val="00802D1A"/>
    <w:rsid w:val="00802DB5"/>
    <w:rsid w:val="0080322B"/>
    <w:rsid w:val="008032E0"/>
    <w:rsid w:val="00803378"/>
    <w:rsid w:val="0080344D"/>
    <w:rsid w:val="00803931"/>
    <w:rsid w:val="00803B2D"/>
    <w:rsid w:val="00803B4F"/>
    <w:rsid w:val="00803B76"/>
    <w:rsid w:val="00803B7F"/>
    <w:rsid w:val="00803CBB"/>
    <w:rsid w:val="00803D30"/>
    <w:rsid w:val="00803D3E"/>
    <w:rsid w:val="00803D82"/>
    <w:rsid w:val="00803DEE"/>
    <w:rsid w:val="00803E63"/>
    <w:rsid w:val="00804148"/>
    <w:rsid w:val="00804408"/>
    <w:rsid w:val="00804B82"/>
    <w:rsid w:val="00804C58"/>
    <w:rsid w:val="00804CE6"/>
    <w:rsid w:val="00804D0A"/>
    <w:rsid w:val="00804E2B"/>
    <w:rsid w:val="00804E35"/>
    <w:rsid w:val="00805199"/>
    <w:rsid w:val="0080540C"/>
    <w:rsid w:val="00805921"/>
    <w:rsid w:val="0080597D"/>
    <w:rsid w:val="008059B7"/>
    <w:rsid w:val="00805B16"/>
    <w:rsid w:val="00805BD5"/>
    <w:rsid w:val="00805CF1"/>
    <w:rsid w:val="00805DC5"/>
    <w:rsid w:val="00805E2D"/>
    <w:rsid w:val="00805F7A"/>
    <w:rsid w:val="008060CB"/>
    <w:rsid w:val="008060F9"/>
    <w:rsid w:val="008064DB"/>
    <w:rsid w:val="00806570"/>
    <w:rsid w:val="008065B0"/>
    <w:rsid w:val="008065BD"/>
    <w:rsid w:val="008066FE"/>
    <w:rsid w:val="0080684C"/>
    <w:rsid w:val="008068AF"/>
    <w:rsid w:val="008068D2"/>
    <w:rsid w:val="008068E7"/>
    <w:rsid w:val="008068F7"/>
    <w:rsid w:val="008069DF"/>
    <w:rsid w:val="00806BB3"/>
    <w:rsid w:val="00806C26"/>
    <w:rsid w:val="00806CEA"/>
    <w:rsid w:val="00806E3C"/>
    <w:rsid w:val="00806F9D"/>
    <w:rsid w:val="0080700B"/>
    <w:rsid w:val="0080703C"/>
    <w:rsid w:val="008071E1"/>
    <w:rsid w:val="008074AA"/>
    <w:rsid w:val="00807654"/>
    <w:rsid w:val="0080776E"/>
    <w:rsid w:val="0080798F"/>
    <w:rsid w:val="00807AE9"/>
    <w:rsid w:val="00807B21"/>
    <w:rsid w:val="00807BBE"/>
    <w:rsid w:val="00807C40"/>
    <w:rsid w:val="00807C48"/>
    <w:rsid w:val="00807DAB"/>
    <w:rsid w:val="00810223"/>
    <w:rsid w:val="00810274"/>
    <w:rsid w:val="00810337"/>
    <w:rsid w:val="008105E5"/>
    <w:rsid w:val="008105FD"/>
    <w:rsid w:val="00810840"/>
    <w:rsid w:val="00810B10"/>
    <w:rsid w:val="00810BC5"/>
    <w:rsid w:val="00810C14"/>
    <w:rsid w:val="00810D5B"/>
    <w:rsid w:val="00810FC3"/>
    <w:rsid w:val="00811088"/>
    <w:rsid w:val="0081140A"/>
    <w:rsid w:val="008115C0"/>
    <w:rsid w:val="008115FF"/>
    <w:rsid w:val="00811802"/>
    <w:rsid w:val="00811990"/>
    <w:rsid w:val="00811DDF"/>
    <w:rsid w:val="00811DE9"/>
    <w:rsid w:val="00811E56"/>
    <w:rsid w:val="008120C2"/>
    <w:rsid w:val="0081219C"/>
    <w:rsid w:val="008127A3"/>
    <w:rsid w:val="0081299E"/>
    <w:rsid w:val="00812A32"/>
    <w:rsid w:val="00812A45"/>
    <w:rsid w:val="00812EC5"/>
    <w:rsid w:val="00812F87"/>
    <w:rsid w:val="00813267"/>
    <w:rsid w:val="008133AF"/>
    <w:rsid w:val="008133B1"/>
    <w:rsid w:val="00813451"/>
    <w:rsid w:val="00813555"/>
    <w:rsid w:val="0081355C"/>
    <w:rsid w:val="008135BB"/>
    <w:rsid w:val="00813875"/>
    <w:rsid w:val="00813981"/>
    <w:rsid w:val="00813CDA"/>
    <w:rsid w:val="00813CF0"/>
    <w:rsid w:val="00813EF7"/>
    <w:rsid w:val="00813F8B"/>
    <w:rsid w:val="008140A5"/>
    <w:rsid w:val="008141DF"/>
    <w:rsid w:val="0081424D"/>
    <w:rsid w:val="00814276"/>
    <w:rsid w:val="0081432D"/>
    <w:rsid w:val="00814470"/>
    <w:rsid w:val="0081461B"/>
    <w:rsid w:val="008147D7"/>
    <w:rsid w:val="00814879"/>
    <w:rsid w:val="0081497C"/>
    <w:rsid w:val="00814A45"/>
    <w:rsid w:val="00814A7E"/>
    <w:rsid w:val="00814B1B"/>
    <w:rsid w:val="00814E3F"/>
    <w:rsid w:val="00814E4A"/>
    <w:rsid w:val="00814EA5"/>
    <w:rsid w:val="008150D7"/>
    <w:rsid w:val="008150E0"/>
    <w:rsid w:val="00815150"/>
    <w:rsid w:val="00815169"/>
    <w:rsid w:val="00815199"/>
    <w:rsid w:val="00815205"/>
    <w:rsid w:val="0081534E"/>
    <w:rsid w:val="0081540D"/>
    <w:rsid w:val="0081573B"/>
    <w:rsid w:val="00815938"/>
    <w:rsid w:val="0081599B"/>
    <w:rsid w:val="008159B6"/>
    <w:rsid w:val="008159F2"/>
    <w:rsid w:val="00815A03"/>
    <w:rsid w:val="00815AEF"/>
    <w:rsid w:val="00815DF3"/>
    <w:rsid w:val="00815FEF"/>
    <w:rsid w:val="00816027"/>
    <w:rsid w:val="0081627A"/>
    <w:rsid w:val="0081640B"/>
    <w:rsid w:val="008164EF"/>
    <w:rsid w:val="0081659C"/>
    <w:rsid w:val="00816645"/>
    <w:rsid w:val="008166C5"/>
    <w:rsid w:val="0081680F"/>
    <w:rsid w:val="0081691B"/>
    <w:rsid w:val="00816982"/>
    <w:rsid w:val="008169B1"/>
    <w:rsid w:val="00816C62"/>
    <w:rsid w:val="00816CB7"/>
    <w:rsid w:val="00816D33"/>
    <w:rsid w:val="00816FB2"/>
    <w:rsid w:val="00816FFD"/>
    <w:rsid w:val="0081701D"/>
    <w:rsid w:val="00817045"/>
    <w:rsid w:val="008170D3"/>
    <w:rsid w:val="00817156"/>
    <w:rsid w:val="008171C6"/>
    <w:rsid w:val="0081721E"/>
    <w:rsid w:val="00817289"/>
    <w:rsid w:val="00817466"/>
    <w:rsid w:val="008176C1"/>
    <w:rsid w:val="0081785A"/>
    <w:rsid w:val="00817A95"/>
    <w:rsid w:val="00817AA6"/>
    <w:rsid w:val="00817B11"/>
    <w:rsid w:val="00817BAA"/>
    <w:rsid w:val="00817C30"/>
    <w:rsid w:val="00817CBB"/>
    <w:rsid w:val="00817D85"/>
    <w:rsid w:val="00817EA4"/>
    <w:rsid w:val="00820049"/>
    <w:rsid w:val="0082005F"/>
    <w:rsid w:val="008206E7"/>
    <w:rsid w:val="0082086F"/>
    <w:rsid w:val="00820882"/>
    <w:rsid w:val="00820896"/>
    <w:rsid w:val="00820904"/>
    <w:rsid w:val="00820A13"/>
    <w:rsid w:val="00820AEE"/>
    <w:rsid w:val="00820B8A"/>
    <w:rsid w:val="00820BBC"/>
    <w:rsid w:val="00820C6B"/>
    <w:rsid w:val="00820CD8"/>
    <w:rsid w:val="00820E0A"/>
    <w:rsid w:val="00820F68"/>
    <w:rsid w:val="00821061"/>
    <w:rsid w:val="00821072"/>
    <w:rsid w:val="008213DC"/>
    <w:rsid w:val="008213F0"/>
    <w:rsid w:val="00821567"/>
    <w:rsid w:val="00821722"/>
    <w:rsid w:val="00821840"/>
    <w:rsid w:val="008218B7"/>
    <w:rsid w:val="0082193F"/>
    <w:rsid w:val="00821A39"/>
    <w:rsid w:val="00821A7B"/>
    <w:rsid w:val="00821ABB"/>
    <w:rsid w:val="00821AE5"/>
    <w:rsid w:val="00821C17"/>
    <w:rsid w:val="00821D02"/>
    <w:rsid w:val="00821E6D"/>
    <w:rsid w:val="00821F75"/>
    <w:rsid w:val="00821FCC"/>
    <w:rsid w:val="008220AB"/>
    <w:rsid w:val="008221AB"/>
    <w:rsid w:val="008221C6"/>
    <w:rsid w:val="008223AA"/>
    <w:rsid w:val="00822631"/>
    <w:rsid w:val="008226DD"/>
    <w:rsid w:val="0082281D"/>
    <w:rsid w:val="00822827"/>
    <w:rsid w:val="008228CD"/>
    <w:rsid w:val="00822A50"/>
    <w:rsid w:val="00822B6A"/>
    <w:rsid w:val="00822B8B"/>
    <w:rsid w:val="00822C74"/>
    <w:rsid w:val="00822FB6"/>
    <w:rsid w:val="00823080"/>
    <w:rsid w:val="008230F5"/>
    <w:rsid w:val="00823128"/>
    <w:rsid w:val="00823253"/>
    <w:rsid w:val="00823279"/>
    <w:rsid w:val="00823485"/>
    <w:rsid w:val="0082348D"/>
    <w:rsid w:val="008235C0"/>
    <w:rsid w:val="008236AA"/>
    <w:rsid w:val="008237C9"/>
    <w:rsid w:val="008238E8"/>
    <w:rsid w:val="008239B2"/>
    <w:rsid w:val="00823C84"/>
    <w:rsid w:val="00823CF2"/>
    <w:rsid w:val="00823CF6"/>
    <w:rsid w:val="00823ECA"/>
    <w:rsid w:val="00824180"/>
    <w:rsid w:val="00824184"/>
    <w:rsid w:val="008242B9"/>
    <w:rsid w:val="00824390"/>
    <w:rsid w:val="00824442"/>
    <w:rsid w:val="008244FF"/>
    <w:rsid w:val="00824934"/>
    <w:rsid w:val="00824970"/>
    <w:rsid w:val="00824A4F"/>
    <w:rsid w:val="00824F87"/>
    <w:rsid w:val="00825026"/>
    <w:rsid w:val="00825279"/>
    <w:rsid w:val="0082545B"/>
    <w:rsid w:val="008254B5"/>
    <w:rsid w:val="00825588"/>
    <w:rsid w:val="008256F9"/>
    <w:rsid w:val="0082587E"/>
    <w:rsid w:val="008258ED"/>
    <w:rsid w:val="00825972"/>
    <w:rsid w:val="00825A31"/>
    <w:rsid w:val="00825B8B"/>
    <w:rsid w:val="00825D50"/>
    <w:rsid w:val="00825D63"/>
    <w:rsid w:val="00826038"/>
    <w:rsid w:val="008260E7"/>
    <w:rsid w:val="0082620B"/>
    <w:rsid w:val="008263B9"/>
    <w:rsid w:val="008267C4"/>
    <w:rsid w:val="00826939"/>
    <w:rsid w:val="00826A99"/>
    <w:rsid w:val="00826ACB"/>
    <w:rsid w:val="00826BB5"/>
    <w:rsid w:val="00827326"/>
    <w:rsid w:val="008274C9"/>
    <w:rsid w:val="008275A7"/>
    <w:rsid w:val="008276A9"/>
    <w:rsid w:val="008276FA"/>
    <w:rsid w:val="00827AEA"/>
    <w:rsid w:val="00827C98"/>
    <w:rsid w:val="00827D7F"/>
    <w:rsid w:val="00827E1B"/>
    <w:rsid w:val="0083039F"/>
    <w:rsid w:val="008304D8"/>
    <w:rsid w:val="00830971"/>
    <w:rsid w:val="00830AD7"/>
    <w:rsid w:val="00830B15"/>
    <w:rsid w:val="00830BC6"/>
    <w:rsid w:val="00830D07"/>
    <w:rsid w:val="008314ED"/>
    <w:rsid w:val="00831F26"/>
    <w:rsid w:val="00831F47"/>
    <w:rsid w:val="00831FB5"/>
    <w:rsid w:val="0083202D"/>
    <w:rsid w:val="008321D5"/>
    <w:rsid w:val="008322F8"/>
    <w:rsid w:val="008324B2"/>
    <w:rsid w:val="0083253F"/>
    <w:rsid w:val="008325C2"/>
    <w:rsid w:val="008326B7"/>
    <w:rsid w:val="00832947"/>
    <w:rsid w:val="008329CD"/>
    <w:rsid w:val="008329D1"/>
    <w:rsid w:val="00832A30"/>
    <w:rsid w:val="00832D3D"/>
    <w:rsid w:val="00832F25"/>
    <w:rsid w:val="00832F72"/>
    <w:rsid w:val="008331BF"/>
    <w:rsid w:val="008331C6"/>
    <w:rsid w:val="00833241"/>
    <w:rsid w:val="00833431"/>
    <w:rsid w:val="008334A3"/>
    <w:rsid w:val="00833627"/>
    <w:rsid w:val="00833775"/>
    <w:rsid w:val="00833899"/>
    <w:rsid w:val="008338AA"/>
    <w:rsid w:val="00833A0F"/>
    <w:rsid w:val="00833C2E"/>
    <w:rsid w:val="00833C51"/>
    <w:rsid w:val="00834050"/>
    <w:rsid w:val="00834564"/>
    <w:rsid w:val="00834683"/>
    <w:rsid w:val="00834953"/>
    <w:rsid w:val="00834AA7"/>
    <w:rsid w:val="00834B9E"/>
    <w:rsid w:val="00834CD6"/>
    <w:rsid w:val="00834D08"/>
    <w:rsid w:val="00834E45"/>
    <w:rsid w:val="00834E50"/>
    <w:rsid w:val="00834E5E"/>
    <w:rsid w:val="00834F54"/>
    <w:rsid w:val="00835298"/>
    <w:rsid w:val="008352BD"/>
    <w:rsid w:val="008353F6"/>
    <w:rsid w:val="0083558E"/>
    <w:rsid w:val="008355F0"/>
    <w:rsid w:val="008355F1"/>
    <w:rsid w:val="008357A5"/>
    <w:rsid w:val="00835897"/>
    <w:rsid w:val="00835902"/>
    <w:rsid w:val="00835970"/>
    <w:rsid w:val="00835978"/>
    <w:rsid w:val="008359FF"/>
    <w:rsid w:val="00835AEC"/>
    <w:rsid w:val="00835CE7"/>
    <w:rsid w:val="00835EA1"/>
    <w:rsid w:val="00835EC1"/>
    <w:rsid w:val="00835FC6"/>
    <w:rsid w:val="00836081"/>
    <w:rsid w:val="008360A8"/>
    <w:rsid w:val="008365B3"/>
    <w:rsid w:val="0083694D"/>
    <w:rsid w:val="008369CF"/>
    <w:rsid w:val="008369DF"/>
    <w:rsid w:val="00836A66"/>
    <w:rsid w:val="00836A93"/>
    <w:rsid w:val="00836B59"/>
    <w:rsid w:val="00836CBC"/>
    <w:rsid w:val="00836CCA"/>
    <w:rsid w:val="00836CCE"/>
    <w:rsid w:val="00836F3E"/>
    <w:rsid w:val="00837088"/>
    <w:rsid w:val="008370BC"/>
    <w:rsid w:val="0083715E"/>
    <w:rsid w:val="0083731D"/>
    <w:rsid w:val="00837371"/>
    <w:rsid w:val="0083764B"/>
    <w:rsid w:val="00837741"/>
    <w:rsid w:val="0083788B"/>
    <w:rsid w:val="008378A6"/>
    <w:rsid w:val="00837A29"/>
    <w:rsid w:val="00837C2C"/>
    <w:rsid w:val="00837D10"/>
    <w:rsid w:val="00837E9B"/>
    <w:rsid w:val="00837EA0"/>
    <w:rsid w:val="00840043"/>
    <w:rsid w:val="008402F7"/>
    <w:rsid w:val="00840429"/>
    <w:rsid w:val="008404DE"/>
    <w:rsid w:val="0084056C"/>
    <w:rsid w:val="00840938"/>
    <w:rsid w:val="00840DBE"/>
    <w:rsid w:val="0084125B"/>
    <w:rsid w:val="0084126E"/>
    <w:rsid w:val="00841367"/>
    <w:rsid w:val="00841416"/>
    <w:rsid w:val="008417D1"/>
    <w:rsid w:val="00841A12"/>
    <w:rsid w:val="00841A40"/>
    <w:rsid w:val="00841BA7"/>
    <w:rsid w:val="00841D5D"/>
    <w:rsid w:val="00841EB9"/>
    <w:rsid w:val="00841EFC"/>
    <w:rsid w:val="00841FBF"/>
    <w:rsid w:val="008421D1"/>
    <w:rsid w:val="008423DA"/>
    <w:rsid w:val="008424F0"/>
    <w:rsid w:val="0084289A"/>
    <w:rsid w:val="00842AFD"/>
    <w:rsid w:val="00842DBA"/>
    <w:rsid w:val="00842FF6"/>
    <w:rsid w:val="008430AB"/>
    <w:rsid w:val="0084322A"/>
    <w:rsid w:val="008433E2"/>
    <w:rsid w:val="0084374C"/>
    <w:rsid w:val="0084381E"/>
    <w:rsid w:val="008439B8"/>
    <w:rsid w:val="008439C8"/>
    <w:rsid w:val="00843ADD"/>
    <w:rsid w:val="00843EAC"/>
    <w:rsid w:val="00843EB4"/>
    <w:rsid w:val="00843F3F"/>
    <w:rsid w:val="00844194"/>
    <w:rsid w:val="00844387"/>
    <w:rsid w:val="00844433"/>
    <w:rsid w:val="008444E9"/>
    <w:rsid w:val="0084453B"/>
    <w:rsid w:val="0084458E"/>
    <w:rsid w:val="008445DA"/>
    <w:rsid w:val="00844719"/>
    <w:rsid w:val="0084491A"/>
    <w:rsid w:val="00844ABB"/>
    <w:rsid w:val="00844ABE"/>
    <w:rsid w:val="00844BC1"/>
    <w:rsid w:val="00844E0E"/>
    <w:rsid w:val="00844E34"/>
    <w:rsid w:val="00844E6A"/>
    <w:rsid w:val="00844F3D"/>
    <w:rsid w:val="008450ED"/>
    <w:rsid w:val="0084511B"/>
    <w:rsid w:val="0084515E"/>
    <w:rsid w:val="00845264"/>
    <w:rsid w:val="00845298"/>
    <w:rsid w:val="008455AD"/>
    <w:rsid w:val="00845894"/>
    <w:rsid w:val="00845939"/>
    <w:rsid w:val="008459DD"/>
    <w:rsid w:val="00845B85"/>
    <w:rsid w:val="00845DED"/>
    <w:rsid w:val="00845E51"/>
    <w:rsid w:val="00846162"/>
    <w:rsid w:val="00846371"/>
    <w:rsid w:val="0084694A"/>
    <w:rsid w:val="00846A20"/>
    <w:rsid w:val="00846AD0"/>
    <w:rsid w:val="00846CAC"/>
    <w:rsid w:val="00847022"/>
    <w:rsid w:val="0084756A"/>
    <w:rsid w:val="00847695"/>
    <w:rsid w:val="008478C0"/>
    <w:rsid w:val="00847AFF"/>
    <w:rsid w:val="00847B70"/>
    <w:rsid w:val="00847D39"/>
    <w:rsid w:val="00847E1F"/>
    <w:rsid w:val="00847F16"/>
    <w:rsid w:val="008500FE"/>
    <w:rsid w:val="00850270"/>
    <w:rsid w:val="008502B1"/>
    <w:rsid w:val="0085038C"/>
    <w:rsid w:val="008504AC"/>
    <w:rsid w:val="008506F3"/>
    <w:rsid w:val="008509FB"/>
    <w:rsid w:val="00850C0C"/>
    <w:rsid w:val="00850C41"/>
    <w:rsid w:val="00850DDB"/>
    <w:rsid w:val="00850E37"/>
    <w:rsid w:val="00850FB7"/>
    <w:rsid w:val="00850FE0"/>
    <w:rsid w:val="00851197"/>
    <w:rsid w:val="0085122F"/>
    <w:rsid w:val="008512C9"/>
    <w:rsid w:val="008513ED"/>
    <w:rsid w:val="008514E6"/>
    <w:rsid w:val="00851596"/>
    <w:rsid w:val="008515B6"/>
    <w:rsid w:val="00851716"/>
    <w:rsid w:val="00851813"/>
    <w:rsid w:val="00851916"/>
    <w:rsid w:val="00851B8A"/>
    <w:rsid w:val="00851CA9"/>
    <w:rsid w:val="00851CDC"/>
    <w:rsid w:val="00851D9B"/>
    <w:rsid w:val="00851E0A"/>
    <w:rsid w:val="00851E76"/>
    <w:rsid w:val="00851E9D"/>
    <w:rsid w:val="00851EC0"/>
    <w:rsid w:val="00851FF3"/>
    <w:rsid w:val="0085210E"/>
    <w:rsid w:val="008521FF"/>
    <w:rsid w:val="0085221C"/>
    <w:rsid w:val="00852291"/>
    <w:rsid w:val="008522B2"/>
    <w:rsid w:val="00852376"/>
    <w:rsid w:val="00852393"/>
    <w:rsid w:val="00852415"/>
    <w:rsid w:val="0085242C"/>
    <w:rsid w:val="008524E2"/>
    <w:rsid w:val="008526D0"/>
    <w:rsid w:val="008527E8"/>
    <w:rsid w:val="008529EF"/>
    <w:rsid w:val="00852A21"/>
    <w:rsid w:val="00852A43"/>
    <w:rsid w:val="00852AAA"/>
    <w:rsid w:val="00852B37"/>
    <w:rsid w:val="00852C05"/>
    <w:rsid w:val="00852E2A"/>
    <w:rsid w:val="0085300D"/>
    <w:rsid w:val="00853063"/>
    <w:rsid w:val="00853270"/>
    <w:rsid w:val="008533A8"/>
    <w:rsid w:val="008533C4"/>
    <w:rsid w:val="00853404"/>
    <w:rsid w:val="00853499"/>
    <w:rsid w:val="00853615"/>
    <w:rsid w:val="0085373B"/>
    <w:rsid w:val="0085380D"/>
    <w:rsid w:val="00853A4A"/>
    <w:rsid w:val="00853B90"/>
    <w:rsid w:val="00853C1C"/>
    <w:rsid w:val="00853D24"/>
    <w:rsid w:val="00853E60"/>
    <w:rsid w:val="0085417D"/>
    <w:rsid w:val="008542F1"/>
    <w:rsid w:val="008544D8"/>
    <w:rsid w:val="00854550"/>
    <w:rsid w:val="008547D2"/>
    <w:rsid w:val="00854AD5"/>
    <w:rsid w:val="00854AF6"/>
    <w:rsid w:val="00854BD2"/>
    <w:rsid w:val="00854E85"/>
    <w:rsid w:val="00855094"/>
    <w:rsid w:val="0085531A"/>
    <w:rsid w:val="0085536A"/>
    <w:rsid w:val="008553E5"/>
    <w:rsid w:val="00855639"/>
    <w:rsid w:val="00855764"/>
    <w:rsid w:val="00855A20"/>
    <w:rsid w:val="00855B1C"/>
    <w:rsid w:val="00855BBF"/>
    <w:rsid w:val="00855C8E"/>
    <w:rsid w:val="00855D8D"/>
    <w:rsid w:val="00855F82"/>
    <w:rsid w:val="00855FE1"/>
    <w:rsid w:val="0085608B"/>
    <w:rsid w:val="008562AB"/>
    <w:rsid w:val="00856586"/>
    <w:rsid w:val="00856720"/>
    <w:rsid w:val="00856ADC"/>
    <w:rsid w:val="00856BAD"/>
    <w:rsid w:val="00856D6C"/>
    <w:rsid w:val="00856D6F"/>
    <w:rsid w:val="00856F02"/>
    <w:rsid w:val="00856F98"/>
    <w:rsid w:val="00856FB8"/>
    <w:rsid w:val="00856FFA"/>
    <w:rsid w:val="00857104"/>
    <w:rsid w:val="0085756A"/>
    <w:rsid w:val="008575E9"/>
    <w:rsid w:val="00857710"/>
    <w:rsid w:val="00857AB1"/>
    <w:rsid w:val="00857B7B"/>
    <w:rsid w:val="00857CED"/>
    <w:rsid w:val="00857D95"/>
    <w:rsid w:val="00857D99"/>
    <w:rsid w:val="0086006C"/>
    <w:rsid w:val="0086021F"/>
    <w:rsid w:val="00860366"/>
    <w:rsid w:val="00860515"/>
    <w:rsid w:val="00860601"/>
    <w:rsid w:val="00860700"/>
    <w:rsid w:val="00860813"/>
    <w:rsid w:val="00860D51"/>
    <w:rsid w:val="00860DD9"/>
    <w:rsid w:val="00860E82"/>
    <w:rsid w:val="00860F2D"/>
    <w:rsid w:val="00861152"/>
    <w:rsid w:val="0086118B"/>
    <w:rsid w:val="008611F9"/>
    <w:rsid w:val="00861277"/>
    <w:rsid w:val="00861345"/>
    <w:rsid w:val="00861482"/>
    <w:rsid w:val="00861645"/>
    <w:rsid w:val="00861674"/>
    <w:rsid w:val="00861958"/>
    <w:rsid w:val="00861A4B"/>
    <w:rsid w:val="00861B91"/>
    <w:rsid w:val="00861B94"/>
    <w:rsid w:val="00861BB8"/>
    <w:rsid w:val="00861BE8"/>
    <w:rsid w:val="0086217F"/>
    <w:rsid w:val="008621E2"/>
    <w:rsid w:val="0086248F"/>
    <w:rsid w:val="008624C6"/>
    <w:rsid w:val="008626A1"/>
    <w:rsid w:val="00862707"/>
    <w:rsid w:val="0086285B"/>
    <w:rsid w:val="00862A49"/>
    <w:rsid w:val="00862B06"/>
    <w:rsid w:val="00862E6B"/>
    <w:rsid w:val="00863162"/>
    <w:rsid w:val="00863173"/>
    <w:rsid w:val="008631C0"/>
    <w:rsid w:val="00863225"/>
    <w:rsid w:val="008633DD"/>
    <w:rsid w:val="00863510"/>
    <w:rsid w:val="008635E8"/>
    <w:rsid w:val="0086390E"/>
    <w:rsid w:val="008639E6"/>
    <w:rsid w:val="00863A8A"/>
    <w:rsid w:val="00863B2E"/>
    <w:rsid w:val="00863C90"/>
    <w:rsid w:val="00863CAF"/>
    <w:rsid w:val="00863E24"/>
    <w:rsid w:val="008640E0"/>
    <w:rsid w:val="00864202"/>
    <w:rsid w:val="008643AB"/>
    <w:rsid w:val="008644B7"/>
    <w:rsid w:val="008644F8"/>
    <w:rsid w:val="00864508"/>
    <w:rsid w:val="008645E2"/>
    <w:rsid w:val="008646A7"/>
    <w:rsid w:val="0086477A"/>
    <w:rsid w:val="0086490C"/>
    <w:rsid w:val="00864C1A"/>
    <w:rsid w:val="00864C4C"/>
    <w:rsid w:val="00864D13"/>
    <w:rsid w:val="00865026"/>
    <w:rsid w:val="0086508E"/>
    <w:rsid w:val="008650CC"/>
    <w:rsid w:val="00865164"/>
    <w:rsid w:val="0086535C"/>
    <w:rsid w:val="0086537B"/>
    <w:rsid w:val="008653C3"/>
    <w:rsid w:val="00865457"/>
    <w:rsid w:val="0086557D"/>
    <w:rsid w:val="00865679"/>
    <w:rsid w:val="0086568F"/>
    <w:rsid w:val="0086593F"/>
    <w:rsid w:val="0086595C"/>
    <w:rsid w:val="00865C31"/>
    <w:rsid w:val="00865C59"/>
    <w:rsid w:val="00865D20"/>
    <w:rsid w:val="00865DA3"/>
    <w:rsid w:val="00865E3E"/>
    <w:rsid w:val="008660A9"/>
    <w:rsid w:val="008661A9"/>
    <w:rsid w:val="008662EC"/>
    <w:rsid w:val="008665BD"/>
    <w:rsid w:val="008666D5"/>
    <w:rsid w:val="00866819"/>
    <w:rsid w:val="00866B40"/>
    <w:rsid w:val="00866CC7"/>
    <w:rsid w:val="00866D1E"/>
    <w:rsid w:val="00866D51"/>
    <w:rsid w:val="00866E06"/>
    <w:rsid w:val="00866E2C"/>
    <w:rsid w:val="00866FC5"/>
    <w:rsid w:val="00867070"/>
    <w:rsid w:val="008672E3"/>
    <w:rsid w:val="008674CB"/>
    <w:rsid w:val="0086755C"/>
    <w:rsid w:val="008676BC"/>
    <w:rsid w:val="008676E7"/>
    <w:rsid w:val="0086775D"/>
    <w:rsid w:val="00867CDF"/>
    <w:rsid w:val="00867CE1"/>
    <w:rsid w:val="00867EF6"/>
    <w:rsid w:val="00870130"/>
    <w:rsid w:val="00870151"/>
    <w:rsid w:val="00870192"/>
    <w:rsid w:val="0087055B"/>
    <w:rsid w:val="00870605"/>
    <w:rsid w:val="008707FD"/>
    <w:rsid w:val="00870C90"/>
    <w:rsid w:val="00870CE2"/>
    <w:rsid w:val="00870EC4"/>
    <w:rsid w:val="00870FDF"/>
    <w:rsid w:val="00871426"/>
    <w:rsid w:val="00871622"/>
    <w:rsid w:val="00871A52"/>
    <w:rsid w:val="00871B37"/>
    <w:rsid w:val="00871C21"/>
    <w:rsid w:val="00871D3E"/>
    <w:rsid w:val="00871E88"/>
    <w:rsid w:val="0087207C"/>
    <w:rsid w:val="008720CE"/>
    <w:rsid w:val="0087213D"/>
    <w:rsid w:val="008727E0"/>
    <w:rsid w:val="008728DA"/>
    <w:rsid w:val="00872ABC"/>
    <w:rsid w:val="00872B0A"/>
    <w:rsid w:val="00872CC4"/>
    <w:rsid w:val="00872E06"/>
    <w:rsid w:val="00872E91"/>
    <w:rsid w:val="00872E9F"/>
    <w:rsid w:val="008730A9"/>
    <w:rsid w:val="008733CF"/>
    <w:rsid w:val="008736E8"/>
    <w:rsid w:val="00873735"/>
    <w:rsid w:val="00873743"/>
    <w:rsid w:val="008737D0"/>
    <w:rsid w:val="00873B28"/>
    <w:rsid w:val="00873C57"/>
    <w:rsid w:val="00873FFA"/>
    <w:rsid w:val="00874057"/>
    <w:rsid w:val="008740A6"/>
    <w:rsid w:val="008740F8"/>
    <w:rsid w:val="0087458E"/>
    <w:rsid w:val="0087460D"/>
    <w:rsid w:val="00874721"/>
    <w:rsid w:val="0087479C"/>
    <w:rsid w:val="008747B0"/>
    <w:rsid w:val="008749B4"/>
    <w:rsid w:val="00874C1F"/>
    <w:rsid w:val="00874C66"/>
    <w:rsid w:val="00874D2C"/>
    <w:rsid w:val="00875204"/>
    <w:rsid w:val="00875290"/>
    <w:rsid w:val="008752B9"/>
    <w:rsid w:val="00875496"/>
    <w:rsid w:val="00875634"/>
    <w:rsid w:val="0087565E"/>
    <w:rsid w:val="00875A0C"/>
    <w:rsid w:val="00875DDB"/>
    <w:rsid w:val="00875E4E"/>
    <w:rsid w:val="00875E9D"/>
    <w:rsid w:val="00876147"/>
    <w:rsid w:val="00876634"/>
    <w:rsid w:val="008766C5"/>
    <w:rsid w:val="00876714"/>
    <w:rsid w:val="008767A0"/>
    <w:rsid w:val="008768A4"/>
    <w:rsid w:val="008768B5"/>
    <w:rsid w:val="00876AB4"/>
    <w:rsid w:val="00876B12"/>
    <w:rsid w:val="00876C78"/>
    <w:rsid w:val="00876E18"/>
    <w:rsid w:val="00876E7D"/>
    <w:rsid w:val="00877086"/>
    <w:rsid w:val="00877092"/>
    <w:rsid w:val="008770B4"/>
    <w:rsid w:val="0087718D"/>
    <w:rsid w:val="008771AD"/>
    <w:rsid w:val="00877266"/>
    <w:rsid w:val="00877470"/>
    <w:rsid w:val="008774A0"/>
    <w:rsid w:val="00877551"/>
    <w:rsid w:val="00877575"/>
    <w:rsid w:val="0087772B"/>
    <w:rsid w:val="00877819"/>
    <w:rsid w:val="00877864"/>
    <w:rsid w:val="0087790F"/>
    <w:rsid w:val="00877A3A"/>
    <w:rsid w:val="00877BBA"/>
    <w:rsid w:val="00877C68"/>
    <w:rsid w:val="00877D59"/>
    <w:rsid w:val="00880024"/>
    <w:rsid w:val="00880095"/>
    <w:rsid w:val="00880202"/>
    <w:rsid w:val="00880601"/>
    <w:rsid w:val="008806A0"/>
    <w:rsid w:val="008806A3"/>
    <w:rsid w:val="0088070B"/>
    <w:rsid w:val="00880B08"/>
    <w:rsid w:val="00880B0B"/>
    <w:rsid w:val="00880D87"/>
    <w:rsid w:val="00880E1F"/>
    <w:rsid w:val="00880E86"/>
    <w:rsid w:val="00880ED5"/>
    <w:rsid w:val="008810C0"/>
    <w:rsid w:val="0088114B"/>
    <w:rsid w:val="00881228"/>
    <w:rsid w:val="008815D3"/>
    <w:rsid w:val="008815F0"/>
    <w:rsid w:val="008816A1"/>
    <w:rsid w:val="008817E9"/>
    <w:rsid w:val="00881E2E"/>
    <w:rsid w:val="008821A2"/>
    <w:rsid w:val="008821D9"/>
    <w:rsid w:val="008828A3"/>
    <w:rsid w:val="00882B85"/>
    <w:rsid w:val="00882E2B"/>
    <w:rsid w:val="00882FAF"/>
    <w:rsid w:val="0088302D"/>
    <w:rsid w:val="00883190"/>
    <w:rsid w:val="00883472"/>
    <w:rsid w:val="00883554"/>
    <w:rsid w:val="0088379D"/>
    <w:rsid w:val="008838F3"/>
    <w:rsid w:val="008839FF"/>
    <w:rsid w:val="00883B18"/>
    <w:rsid w:val="00883BA0"/>
    <w:rsid w:val="00883BEC"/>
    <w:rsid w:val="00883CC3"/>
    <w:rsid w:val="00883D1D"/>
    <w:rsid w:val="00883E45"/>
    <w:rsid w:val="00883ED9"/>
    <w:rsid w:val="00883FA3"/>
    <w:rsid w:val="00884102"/>
    <w:rsid w:val="00884601"/>
    <w:rsid w:val="00884763"/>
    <w:rsid w:val="0088482C"/>
    <w:rsid w:val="00884A0C"/>
    <w:rsid w:val="00884C16"/>
    <w:rsid w:val="00884D7A"/>
    <w:rsid w:val="00884E72"/>
    <w:rsid w:val="00885442"/>
    <w:rsid w:val="008854DC"/>
    <w:rsid w:val="008854FE"/>
    <w:rsid w:val="008855AB"/>
    <w:rsid w:val="00885908"/>
    <w:rsid w:val="00885AF5"/>
    <w:rsid w:val="00885DBF"/>
    <w:rsid w:val="00885E54"/>
    <w:rsid w:val="00885EAD"/>
    <w:rsid w:val="00885F36"/>
    <w:rsid w:val="00886021"/>
    <w:rsid w:val="00886162"/>
    <w:rsid w:val="00886ADC"/>
    <w:rsid w:val="00886C8A"/>
    <w:rsid w:val="00886CE1"/>
    <w:rsid w:val="00886CFF"/>
    <w:rsid w:val="00886E19"/>
    <w:rsid w:val="008871B6"/>
    <w:rsid w:val="00887321"/>
    <w:rsid w:val="00887457"/>
    <w:rsid w:val="00887661"/>
    <w:rsid w:val="008876EC"/>
    <w:rsid w:val="00887867"/>
    <w:rsid w:val="008879AB"/>
    <w:rsid w:val="00887C3F"/>
    <w:rsid w:val="0089004B"/>
    <w:rsid w:val="00890200"/>
    <w:rsid w:val="00890332"/>
    <w:rsid w:val="008905C8"/>
    <w:rsid w:val="008905CB"/>
    <w:rsid w:val="008905E2"/>
    <w:rsid w:val="00890723"/>
    <w:rsid w:val="00890755"/>
    <w:rsid w:val="0089078F"/>
    <w:rsid w:val="008908E2"/>
    <w:rsid w:val="00890A1D"/>
    <w:rsid w:val="00890A9C"/>
    <w:rsid w:val="00890B3B"/>
    <w:rsid w:val="00890C84"/>
    <w:rsid w:val="00890E11"/>
    <w:rsid w:val="008910AA"/>
    <w:rsid w:val="008911C4"/>
    <w:rsid w:val="00891782"/>
    <w:rsid w:val="0089180D"/>
    <w:rsid w:val="00891835"/>
    <w:rsid w:val="00891AF0"/>
    <w:rsid w:val="00891BB9"/>
    <w:rsid w:val="00891BC3"/>
    <w:rsid w:val="00891DEA"/>
    <w:rsid w:val="00891DFA"/>
    <w:rsid w:val="00891E4D"/>
    <w:rsid w:val="00891E80"/>
    <w:rsid w:val="00892109"/>
    <w:rsid w:val="0089213D"/>
    <w:rsid w:val="0089217E"/>
    <w:rsid w:val="00892241"/>
    <w:rsid w:val="0089249F"/>
    <w:rsid w:val="00892603"/>
    <w:rsid w:val="008926A7"/>
    <w:rsid w:val="0089274A"/>
    <w:rsid w:val="00892752"/>
    <w:rsid w:val="008929A4"/>
    <w:rsid w:val="00892A9D"/>
    <w:rsid w:val="00892B3B"/>
    <w:rsid w:val="00892C1C"/>
    <w:rsid w:val="00892D59"/>
    <w:rsid w:val="00892E9E"/>
    <w:rsid w:val="00892FBC"/>
    <w:rsid w:val="0089324E"/>
    <w:rsid w:val="00893271"/>
    <w:rsid w:val="00893297"/>
    <w:rsid w:val="008934FA"/>
    <w:rsid w:val="00893549"/>
    <w:rsid w:val="00893662"/>
    <w:rsid w:val="00893714"/>
    <w:rsid w:val="00893736"/>
    <w:rsid w:val="00893847"/>
    <w:rsid w:val="008939EA"/>
    <w:rsid w:val="00893BED"/>
    <w:rsid w:val="00893D09"/>
    <w:rsid w:val="00893E16"/>
    <w:rsid w:val="008940A0"/>
    <w:rsid w:val="008941C0"/>
    <w:rsid w:val="008942CB"/>
    <w:rsid w:val="00894439"/>
    <w:rsid w:val="00894453"/>
    <w:rsid w:val="00894696"/>
    <w:rsid w:val="00894740"/>
    <w:rsid w:val="00894BFE"/>
    <w:rsid w:val="00894D1E"/>
    <w:rsid w:val="0089525A"/>
    <w:rsid w:val="00895310"/>
    <w:rsid w:val="0089535E"/>
    <w:rsid w:val="008954D4"/>
    <w:rsid w:val="00895504"/>
    <w:rsid w:val="0089555F"/>
    <w:rsid w:val="008955FC"/>
    <w:rsid w:val="008957C2"/>
    <w:rsid w:val="00895B07"/>
    <w:rsid w:val="00895B49"/>
    <w:rsid w:val="00895F71"/>
    <w:rsid w:val="0089622D"/>
    <w:rsid w:val="00896385"/>
    <w:rsid w:val="00896387"/>
    <w:rsid w:val="00896480"/>
    <w:rsid w:val="00896693"/>
    <w:rsid w:val="00896708"/>
    <w:rsid w:val="0089676C"/>
    <w:rsid w:val="0089678A"/>
    <w:rsid w:val="0089697D"/>
    <w:rsid w:val="008969E6"/>
    <w:rsid w:val="00896C95"/>
    <w:rsid w:val="008970D9"/>
    <w:rsid w:val="00897699"/>
    <w:rsid w:val="0089771A"/>
    <w:rsid w:val="00897867"/>
    <w:rsid w:val="00897883"/>
    <w:rsid w:val="008978A4"/>
    <w:rsid w:val="00897963"/>
    <w:rsid w:val="00897BC2"/>
    <w:rsid w:val="00897C4C"/>
    <w:rsid w:val="00897C59"/>
    <w:rsid w:val="00897D06"/>
    <w:rsid w:val="00897DE5"/>
    <w:rsid w:val="00897ECF"/>
    <w:rsid w:val="00897F5C"/>
    <w:rsid w:val="008A003C"/>
    <w:rsid w:val="008A00CD"/>
    <w:rsid w:val="008A02EE"/>
    <w:rsid w:val="008A02F2"/>
    <w:rsid w:val="008A0316"/>
    <w:rsid w:val="008A0453"/>
    <w:rsid w:val="008A04BD"/>
    <w:rsid w:val="008A0986"/>
    <w:rsid w:val="008A0C54"/>
    <w:rsid w:val="008A0D81"/>
    <w:rsid w:val="008A0E2F"/>
    <w:rsid w:val="008A104D"/>
    <w:rsid w:val="008A11B4"/>
    <w:rsid w:val="008A11C2"/>
    <w:rsid w:val="008A1452"/>
    <w:rsid w:val="008A14AC"/>
    <w:rsid w:val="008A14B0"/>
    <w:rsid w:val="008A156D"/>
    <w:rsid w:val="008A1634"/>
    <w:rsid w:val="008A17F6"/>
    <w:rsid w:val="008A1871"/>
    <w:rsid w:val="008A188F"/>
    <w:rsid w:val="008A1F62"/>
    <w:rsid w:val="008A1F66"/>
    <w:rsid w:val="008A1FA8"/>
    <w:rsid w:val="008A2218"/>
    <w:rsid w:val="008A2515"/>
    <w:rsid w:val="008A2674"/>
    <w:rsid w:val="008A2735"/>
    <w:rsid w:val="008A2878"/>
    <w:rsid w:val="008A28A6"/>
    <w:rsid w:val="008A2971"/>
    <w:rsid w:val="008A29E8"/>
    <w:rsid w:val="008A2C9F"/>
    <w:rsid w:val="008A2D45"/>
    <w:rsid w:val="008A2DE6"/>
    <w:rsid w:val="008A2EBD"/>
    <w:rsid w:val="008A2FBA"/>
    <w:rsid w:val="008A3040"/>
    <w:rsid w:val="008A304F"/>
    <w:rsid w:val="008A3239"/>
    <w:rsid w:val="008A327B"/>
    <w:rsid w:val="008A32B8"/>
    <w:rsid w:val="008A32E3"/>
    <w:rsid w:val="008A32FF"/>
    <w:rsid w:val="008A3ACD"/>
    <w:rsid w:val="008A3BA7"/>
    <w:rsid w:val="008A3CCB"/>
    <w:rsid w:val="008A3DC1"/>
    <w:rsid w:val="008A4029"/>
    <w:rsid w:val="008A40BF"/>
    <w:rsid w:val="008A4119"/>
    <w:rsid w:val="008A41AB"/>
    <w:rsid w:val="008A422D"/>
    <w:rsid w:val="008A42A6"/>
    <w:rsid w:val="008A4390"/>
    <w:rsid w:val="008A45FB"/>
    <w:rsid w:val="008A466B"/>
    <w:rsid w:val="008A48A1"/>
    <w:rsid w:val="008A4927"/>
    <w:rsid w:val="008A4B28"/>
    <w:rsid w:val="008A4CD3"/>
    <w:rsid w:val="008A4D15"/>
    <w:rsid w:val="008A4D84"/>
    <w:rsid w:val="008A4E46"/>
    <w:rsid w:val="008A4E47"/>
    <w:rsid w:val="008A4F2C"/>
    <w:rsid w:val="008A522A"/>
    <w:rsid w:val="008A5258"/>
    <w:rsid w:val="008A5276"/>
    <w:rsid w:val="008A5437"/>
    <w:rsid w:val="008A54F0"/>
    <w:rsid w:val="008A58EF"/>
    <w:rsid w:val="008A59DF"/>
    <w:rsid w:val="008A5A37"/>
    <w:rsid w:val="008A5E0E"/>
    <w:rsid w:val="008A5E86"/>
    <w:rsid w:val="008A604E"/>
    <w:rsid w:val="008A605B"/>
    <w:rsid w:val="008A6360"/>
    <w:rsid w:val="008A6382"/>
    <w:rsid w:val="008A6518"/>
    <w:rsid w:val="008A67DE"/>
    <w:rsid w:val="008A680C"/>
    <w:rsid w:val="008A695F"/>
    <w:rsid w:val="008A6A93"/>
    <w:rsid w:val="008A6E70"/>
    <w:rsid w:val="008A6EEA"/>
    <w:rsid w:val="008A6F39"/>
    <w:rsid w:val="008A6F6C"/>
    <w:rsid w:val="008A6FA9"/>
    <w:rsid w:val="008A7009"/>
    <w:rsid w:val="008A700D"/>
    <w:rsid w:val="008A774A"/>
    <w:rsid w:val="008A7782"/>
    <w:rsid w:val="008A78DD"/>
    <w:rsid w:val="008A7947"/>
    <w:rsid w:val="008A7DD5"/>
    <w:rsid w:val="008A7E94"/>
    <w:rsid w:val="008B0037"/>
    <w:rsid w:val="008B0094"/>
    <w:rsid w:val="008B01E9"/>
    <w:rsid w:val="008B0237"/>
    <w:rsid w:val="008B02EA"/>
    <w:rsid w:val="008B032F"/>
    <w:rsid w:val="008B0342"/>
    <w:rsid w:val="008B048D"/>
    <w:rsid w:val="008B05B4"/>
    <w:rsid w:val="008B0764"/>
    <w:rsid w:val="008B0B96"/>
    <w:rsid w:val="008B0C50"/>
    <w:rsid w:val="008B0C9B"/>
    <w:rsid w:val="008B0CE7"/>
    <w:rsid w:val="008B0D5B"/>
    <w:rsid w:val="008B0E89"/>
    <w:rsid w:val="008B0EE3"/>
    <w:rsid w:val="008B115F"/>
    <w:rsid w:val="008B14B5"/>
    <w:rsid w:val="008B1569"/>
    <w:rsid w:val="008B161B"/>
    <w:rsid w:val="008B1631"/>
    <w:rsid w:val="008B177F"/>
    <w:rsid w:val="008B1823"/>
    <w:rsid w:val="008B1903"/>
    <w:rsid w:val="008B19AB"/>
    <w:rsid w:val="008B1E4C"/>
    <w:rsid w:val="008B1ED5"/>
    <w:rsid w:val="008B225C"/>
    <w:rsid w:val="008B24B9"/>
    <w:rsid w:val="008B2610"/>
    <w:rsid w:val="008B26B1"/>
    <w:rsid w:val="008B282B"/>
    <w:rsid w:val="008B28D2"/>
    <w:rsid w:val="008B2968"/>
    <w:rsid w:val="008B31C0"/>
    <w:rsid w:val="008B3281"/>
    <w:rsid w:val="008B3454"/>
    <w:rsid w:val="008B352F"/>
    <w:rsid w:val="008B35BC"/>
    <w:rsid w:val="008B371F"/>
    <w:rsid w:val="008B37F4"/>
    <w:rsid w:val="008B390D"/>
    <w:rsid w:val="008B3960"/>
    <w:rsid w:val="008B3B5B"/>
    <w:rsid w:val="008B3EA8"/>
    <w:rsid w:val="008B3F28"/>
    <w:rsid w:val="008B409C"/>
    <w:rsid w:val="008B4195"/>
    <w:rsid w:val="008B4209"/>
    <w:rsid w:val="008B421C"/>
    <w:rsid w:val="008B44E6"/>
    <w:rsid w:val="008B46EB"/>
    <w:rsid w:val="008B48F1"/>
    <w:rsid w:val="008B493D"/>
    <w:rsid w:val="008B4A00"/>
    <w:rsid w:val="008B4A25"/>
    <w:rsid w:val="008B4AB4"/>
    <w:rsid w:val="008B4B6C"/>
    <w:rsid w:val="008B4EC9"/>
    <w:rsid w:val="008B4F31"/>
    <w:rsid w:val="008B4F6E"/>
    <w:rsid w:val="008B4FB8"/>
    <w:rsid w:val="008B50A4"/>
    <w:rsid w:val="008B51A5"/>
    <w:rsid w:val="008B5315"/>
    <w:rsid w:val="008B53AC"/>
    <w:rsid w:val="008B54C1"/>
    <w:rsid w:val="008B563A"/>
    <w:rsid w:val="008B5989"/>
    <w:rsid w:val="008B59A7"/>
    <w:rsid w:val="008B5ADD"/>
    <w:rsid w:val="008B5D4A"/>
    <w:rsid w:val="008B5EA1"/>
    <w:rsid w:val="008B5EDE"/>
    <w:rsid w:val="008B5FC7"/>
    <w:rsid w:val="008B60B3"/>
    <w:rsid w:val="008B61C8"/>
    <w:rsid w:val="008B61EA"/>
    <w:rsid w:val="008B6278"/>
    <w:rsid w:val="008B627A"/>
    <w:rsid w:val="008B628A"/>
    <w:rsid w:val="008B62AE"/>
    <w:rsid w:val="008B639A"/>
    <w:rsid w:val="008B6586"/>
    <w:rsid w:val="008B66A5"/>
    <w:rsid w:val="008B6741"/>
    <w:rsid w:val="008B67C2"/>
    <w:rsid w:val="008B6A5D"/>
    <w:rsid w:val="008B6A93"/>
    <w:rsid w:val="008B6BF3"/>
    <w:rsid w:val="008B6CE8"/>
    <w:rsid w:val="008B6D0D"/>
    <w:rsid w:val="008B6E05"/>
    <w:rsid w:val="008B6E9F"/>
    <w:rsid w:val="008B7106"/>
    <w:rsid w:val="008B71EF"/>
    <w:rsid w:val="008B7277"/>
    <w:rsid w:val="008B7441"/>
    <w:rsid w:val="008B7461"/>
    <w:rsid w:val="008B7586"/>
    <w:rsid w:val="008B7679"/>
    <w:rsid w:val="008B79A7"/>
    <w:rsid w:val="008B7B85"/>
    <w:rsid w:val="008B7BFC"/>
    <w:rsid w:val="008B7C06"/>
    <w:rsid w:val="008B7C1A"/>
    <w:rsid w:val="008B7D0D"/>
    <w:rsid w:val="008B7EE6"/>
    <w:rsid w:val="008B7F4B"/>
    <w:rsid w:val="008C0001"/>
    <w:rsid w:val="008C001B"/>
    <w:rsid w:val="008C00AC"/>
    <w:rsid w:val="008C0357"/>
    <w:rsid w:val="008C03CD"/>
    <w:rsid w:val="008C05D7"/>
    <w:rsid w:val="008C0724"/>
    <w:rsid w:val="008C0795"/>
    <w:rsid w:val="008C07B6"/>
    <w:rsid w:val="008C0817"/>
    <w:rsid w:val="008C0838"/>
    <w:rsid w:val="008C092D"/>
    <w:rsid w:val="008C0C43"/>
    <w:rsid w:val="008C0D69"/>
    <w:rsid w:val="008C1484"/>
    <w:rsid w:val="008C15FE"/>
    <w:rsid w:val="008C179B"/>
    <w:rsid w:val="008C191D"/>
    <w:rsid w:val="008C1A1B"/>
    <w:rsid w:val="008C1B53"/>
    <w:rsid w:val="008C1C52"/>
    <w:rsid w:val="008C1E1B"/>
    <w:rsid w:val="008C1F90"/>
    <w:rsid w:val="008C1FD0"/>
    <w:rsid w:val="008C20FC"/>
    <w:rsid w:val="008C22A6"/>
    <w:rsid w:val="008C2454"/>
    <w:rsid w:val="008C24C1"/>
    <w:rsid w:val="008C24E6"/>
    <w:rsid w:val="008C2514"/>
    <w:rsid w:val="008C254B"/>
    <w:rsid w:val="008C29D2"/>
    <w:rsid w:val="008C2AC5"/>
    <w:rsid w:val="008C2BAA"/>
    <w:rsid w:val="008C2DDC"/>
    <w:rsid w:val="008C2E91"/>
    <w:rsid w:val="008C30AB"/>
    <w:rsid w:val="008C3257"/>
    <w:rsid w:val="008C32BA"/>
    <w:rsid w:val="008C3694"/>
    <w:rsid w:val="008C36D4"/>
    <w:rsid w:val="008C3AC7"/>
    <w:rsid w:val="008C3C1A"/>
    <w:rsid w:val="008C43D6"/>
    <w:rsid w:val="008C4642"/>
    <w:rsid w:val="008C48E4"/>
    <w:rsid w:val="008C49D2"/>
    <w:rsid w:val="008C4B06"/>
    <w:rsid w:val="008C4B1C"/>
    <w:rsid w:val="008C4B53"/>
    <w:rsid w:val="008C4B5E"/>
    <w:rsid w:val="008C4F30"/>
    <w:rsid w:val="008C50F1"/>
    <w:rsid w:val="008C52EF"/>
    <w:rsid w:val="008C535C"/>
    <w:rsid w:val="008C53C0"/>
    <w:rsid w:val="008C543E"/>
    <w:rsid w:val="008C5871"/>
    <w:rsid w:val="008C59E9"/>
    <w:rsid w:val="008C5A2B"/>
    <w:rsid w:val="008C5A67"/>
    <w:rsid w:val="008C5A89"/>
    <w:rsid w:val="008C5C45"/>
    <w:rsid w:val="008C5D42"/>
    <w:rsid w:val="008C5E48"/>
    <w:rsid w:val="008C5F10"/>
    <w:rsid w:val="008C5F1B"/>
    <w:rsid w:val="008C607D"/>
    <w:rsid w:val="008C60CE"/>
    <w:rsid w:val="008C6434"/>
    <w:rsid w:val="008C677C"/>
    <w:rsid w:val="008C6B44"/>
    <w:rsid w:val="008C7022"/>
    <w:rsid w:val="008C7418"/>
    <w:rsid w:val="008C75C4"/>
    <w:rsid w:val="008C77C4"/>
    <w:rsid w:val="008C7AC1"/>
    <w:rsid w:val="008C7B09"/>
    <w:rsid w:val="008C7B3A"/>
    <w:rsid w:val="008C7CF1"/>
    <w:rsid w:val="008C7D76"/>
    <w:rsid w:val="008C7E12"/>
    <w:rsid w:val="008C7E7D"/>
    <w:rsid w:val="008C7F15"/>
    <w:rsid w:val="008C7F51"/>
    <w:rsid w:val="008D002E"/>
    <w:rsid w:val="008D04C4"/>
    <w:rsid w:val="008D05E3"/>
    <w:rsid w:val="008D068C"/>
    <w:rsid w:val="008D071D"/>
    <w:rsid w:val="008D0A55"/>
    <w:rsid w:val="008D0D28"/>
    <w:rsid w:val="008D1001"/>
    <w:rsid w:val="008D119A"/>
    <w:rsid w:val="008D1577"/>
    <w:rsid w:val="008D15C6"/>
    <w:rsid w:val="008D1608"/>
    <w:rsid w:val="008D187E"/>
    <w:rsid w:val="008D1AF2"/>
    <w:rsid w:val="008D1BF9"/>
    <w:rsid w:val="008D1D5E"/>
    <w:rsid w:val="008D1E61"/>
    <w:rsid w:val="008D1E84"/>
    <w:rsid w:val="008D1EEB"/>
    <w:rsid w:val="008D1F44"/>
    <w:rsid w:val="008D21D0"/>
    <w:rsid w:val="008D244F"/>
    <w:rsid w:val="008D24C6"/>
    <w:rsid w:val="008D2721"/>
    <w:rsid w:val="008D29F8"/>
    <w:rsid w:val="008D2C62"/>
    <w:rsid w:val="008D2E15"/>
    <w:rsid w:val="008D2E28"/>
    <w:rsid w:val="008D2F70"/>
    <w:rsid w:val="008D2FD8"/>
    <w:rsid w:val="008D3063"/>
    <w:rsid w:val="008D314E"/>
    <w:rsid w:val="008D33A2"/>
    <w:rsid w:val="008D3561"/>
    <w:rsid w:val="008D3686"/>
    <w:rsid w:val="008D3712"/>
    <w:rsid w:val="008D3791"/>
    <w:rsid w:val="008D37FC"/>
    <w:rsid w:val="008D3CF0"/>
    <w:rsid w:val="008D41BA"/>
    <w:rsid w:val="008D43A7"/>
    <w:rsid w:val="008D43DA"/>
    <w:rsid w:val="008D4883"/>
    <w:rsid w:val="008D4917"/>
    <w:rsid w:val="008D4976"/>
    <w:rsid w:val="008D49FD"/>
    <w:rsid w:val="008D4AF7"/>
    <w:rsid w:val="008D4BA1"/>
    <w:rsid w:val="008D4BBA"/>
    <w:rsid w:val="008D4BEB"/>
    <w:rsid w:val="008D4C01"/>
    <w:rsid w:val="008D4D8A"/>
    <w:rsid w:val="008D503B"/>
    <w:rsid w:val="008D519B"/>
    <w:rsid w:val="008D51EE"/>
    <w:rsid w:val="008D529F"/>
    <w:rsid w:val="008D52A3"/>
    <w:rsid w:val="008D532A"/>
    <w:rsid w:val="008D5616"/>
    <w:rsid w:val="008D5684"/>
    <w:rsid w:val="008D57DD"/>
    <w:rsid w:val="008D5A88"/>
    <w:rsid w:val="008D5C3A"/>
    <w:rsid w:val="008D6176"/>
    <w:rsid w:val="008D624B"/>
    <w:rsid w:val="008D650B"/>
    <w:rsid w:val="008D6557"/>
    <w:rsid w:val="008D677B"/>
    <w:rsid w:val="008D67AC"/>
    <w:rsid w:val="008D6923"/>
    <w:rsid w:val="008D69DB"/>
    <w:rsid w:val="008D6B74"/>
    <w:rsid w:val="008D6B7E"/>
    <w:rsid w:val="008D6C22"/>
    <w:rsid w:val="008D6CFC"/>
    <w:rsid w:val="008D6D28"/>
    <w:rsid w:val="008D6D83"/>
    <w:rsid w:val="008D6E03"/>
    <w:rsid w:val="008D6E89"/>
    <w:rsid w:val="008D72FA"/>
    <w:rsid w:val="008D7597"/>
    <w:rsid w:val="008D78FE"/>
    <w:rsid w:val="008D797E"/>
    <w:rsid w:val="008D7C36"/>
    <w:rsid w:val="008D7C51"/>
    <w:rsid w:val="008D7C5E"/>
    <w:rsid w:val="008D7CAD"/>
    <w:rsid w:val="008E02D3"/>
    <w:rsid w:val="008E03A4"/>
    <w:rsid w:val="008E073B"/>
    <w:rsid w:val="008E084C"/>
    <w:rsid w:val="008E0963"/>
    <w:rsid w:val="008E0980"/>
    <w:rsid w:val="008E0D1D"/>
    <w:rsid w:val="008E0FD5"/>
    <w:rsid w:val="008E1065"/>
    <w:rsid w:val="008E12CC"/>
    <w:rsid w:val="008E15D4"/>
    <w:rsid w:val="008E17EB"/>
    <w:rsid w:val="008E1883"/>
    <w:rsid w:val="008E1AB1"/>
    <w:rsid w:val="008E1C93"/>
    <w:rsid w:val="008E1CF3"/>
    <w:rsid w:val="008E1E34"/>
    <w:rsid w:val="008E1F34"/>
    <w:rsid w:val="008E21E9"/>
    <w:rsid w:val="008E233A"/>
    <w:rsid w:val="008E243C"/>
    <w:rsid w:val="008E276A"/>
    <w:rsid w:val="008E2865"/>
    <w:rsid w:val="008E2889"/>
    <w:rsid w:val="008E28AC"/>
    <w:rsid w:val="008E2977"/>
    <w:rsid w:val="008E2AD6"/>
    <w:rsid w:val="008E2BCE"/>
    <w:rsid w:val="008E2C86"/>
    <w:rsid w:val="008E2E9A"/>
    <w:rsid w:val="008E2EE4"/>
    <w:rsid w:val="008E2F24"/>
    <w:rsid w:val="008E30F6"/>
    <w:rsid w:val="008E341C"/>
    <w:rsid w:val="008E343A"/>
    <w:rsid w:val="008E3537"/>
    <w:rsid w:val="008E3609"/>
    <w:rsid w:val="008E3720"/>
    <w:rsid w:val="008E3B82"/>
    <w:rsid w:val="008E3DB0"/>
    <w:rsid w:val="008E40B7"/>
    <w:rsid w:val="008E4109"/>
    <w:rsid w:val="008E4131"/>
    <w:rsid w:val="008E4286"/>
    <w:rsid w:val="008E4487"/>
    <w:rsid w:val="008E4546"/>
    <w:rsid w:val="008E4571"/>
    <w:rsid w:val="008E4A66"/>
    <w:rsid w:val="008E4B52"/>
    <w:rsid w:val="008E4B73"/>
    <w:rsid w:val="008E4C1B"/>
    <w:rsid w:val="008E4C4A"/>
    <w:rsid w:val="008E4D9B"/>
    <w:rsid w:val="008E4DF6"/>
    <w:rsid w:val="008E4EE4"/>
    <w:rsid w:val="008E502A"/>
    <w:rsid w:val="008E5031"/>
    <w:rsid w:val="008E506F"/>
    <w:rsid w:val="008E531E"/>
    <w:rsid w:val="008E542A"/>
    <w:rsid w:val="008E5884"/>
    <w:rsid w:val="008E58AD"/>
    <w:rsid w:val="008E58C1"/>
    <w:rsid w:val="008E5A44"/>
    <w:rsid w:val="008E5B0E"/>
    <w:rsid w:val="008E62F9"/>
    <w:rsid w:val="008E6396"/>
    <w:rsid w:val="008E64D7"/>
    <w:rsid w:val="008E65DF"/>
    <w:rsid w:val="008E66CF"/>
    <w:rsid w:val="008E6817"/>
    <w:rsid w:val="008E6A8B"/>
    <w:rsid w:val="008E6A99"/>
    <w:rsid w:val="008E6AAA"/>
    <w:rsid w:val="008E6C23"/>
    <w:rsid w:val="008E6C3D"/>
    <w:rsid w:val="008E704C"/>
    <w:rsid w:val="008E709B"/>
    <w:rsid w:val="008E712E"/>
    <w:rsid w:val="008E7245"/>
    <w:rsid w:val="008E7363"/>
    <w:rsid w:val="008E741A"/>
    <w:rsid w:val="008E749A"/>
    <w:rsid w:val="008E74C9"/>
    <w:rsid w:val="008E755D"/>
    <w:rsid w:val="008E7644"/>
    <w:rsid w:val="008E766D"/>
    <w:rsid w:val="008E7A40"/>
    <w:rsid w:val="008E7AF6"/>
    <w:rsid w:val="008E7C6F"/>
    <w:rsid w:val="008E7F56"/>
    <w:rsid w:val="008E7FED"/>
    <w:rsid w:val="008F00E5"/>
    <w:rsid w:val="008F028D"/>
    <w:rsid w:val="008F0328"/>
    <w:rsid w:val="008F0461"/>
    <w:rsid w:val="008F051D"/>
    <w:rsid w:val="008F05BA"/>
    <w:rsid w:val="008F0653"/>
    <w:rsid w:val="008F0831"/>
    <w:rsid w:val="008F0988"/>
    <w:rsid w:val="008F0A42"/>
    <w:rsid w:val="008F0B05"/>
    <w:rsid w:val="008F0CD3"/>
    <w:rsid w:val="008F0CE9"/>
    <w:rsid w:val="008F0D40"/>
    <w:rsid w:val="008F0D89"/>
    <w:rsid w:val="008F0E50"/>
    <w:rsid w:val="008F0E8E"/>
    <w:rsid w:val="008F0ECA"/>
    <w:rsid w:val="008F0F34"/>
    <w:rsid w:val="008F0FF8"/>
    <w:rsid w:val="008F10D0"/>
    <w:rsid w:val="008F11AB"/>
    <w:rsid w:val="008F1240"/>
    <w:rsid w:val="008F13EE"/>
    <w:rsid w:val="008F15FE"/>
    <w:rsid w:val="008F1694"/>
    <w:rsid w:val="008F1891"/>
    <w:rsid w:val="008F1A20"/>
    <w:rsid w:val="008F1B9F"/>
    <w:rsid w:val="008F1DE1"/>
    <w:rsid w:val="008F2022"/>
    <w:rsid w:val="008F22A5"/>
    <w:rsid w:val="008F231E"/>
    <w:rsid w:val="008F239A"/>
    <w:rsid w:val="008F23C7"/>
    <w:rsid w:val="008F282B"/>
    <w:rsid w:val="008F2A87"/>
    <w:rsid w:val="008F2B3E"/>
    <w:rsid w:val="008F2CCF"/>
    <w:rsid w:val="008F2DDA"/>
    <w:rsid w:val="008F2E5A"/>
    <w:rsid w:val="008F3308"/>
    <w:rsid w:val="008F33B2"/>
    <w:rsid w:val="008F34AB"/>
    <w:rsid w:val="008F376B"/>
    <w:rsid w:val="008F3862"/>
    <w:rsid w:val="008F3900"/>
    <w:rsid w:val="008F3A81"/>
    <w:rsid w:val="008F3D3B"/>
    <w:rsid w:val="008F3EA7"/>
    <w:rsid w:val="008F40A3"/>
    <w:rsid w:val="008F4164"/>
    <w:rsid w:val="008F41AB"/>
    <w:rsid w:val="008F4215"/>
    <w:rsid w:val="008F445A"/>
    <w:rsid w:val="008F4516"/>
    <w:rsid w:val="008F4D7D"/>
    <w:rsid w:val="008F4FF8"/>
    <w:rsid w:val="008F50CF"/>
    <w:rsid w:val="008F53E4"/>
    <w:rsid w:val="008F5457"/>
    <w:rsid w:val="008F5759"/>
    <w:rsid w:val="008F59AD"/>
    <w:rsid w:val="008F5B15"/>
    <w:rsid w:val="008F5BF3"/>
    <w:rsid w:val="008F5D4F"/>
    <w:rsid w:val="008F60DF"/>
    <w:rsid w:val="008F61EB"/>
    <w:rsid w:val="008F6342"/>
    <w:rsid w:val="008F661E"/>
    <w:rsid w:val="008F6758"/>
    <w:rsid w:val="008F6778"/>
    <w:rsid w:val="008F684C"/>
    <w:rsid w:val="008F6B5C"/>
    <w:rsid w:val="008F6D3E"/>
    <w:rsid w:val="008F72C1"/>
    <w:rsid w:val="008F732C"/>
    <w:rsid w:val="008F743D"/>
    <w:rsid w:val="008F745C"/>
    <w:rsid w:val="008F77AA"/>
    <w:rsid w:val="008F796F"/>
    <w:rsid w:val="008F79CE"/>
    <w:rsid w:val="008F7A7A"/>
    <w:rsid w:val="008F7AC3"/>
    <w:rsid w:val="008F7D86"/>
    <w:rsid w:val="008F7DAD"/>
    <w:rsid w:val="008F7EAE"/>
    <w:rsid w:val="008F7FB8"/>
    <w:rsid w:val="009000A0"/>
    <w:rsid w:val="0090017C"/>
    <w:rsid w:val="009001CD"/>
    <w:rsid w:val="0090023F"/>
    <w:rsid w:val="009002AD"/>
    <w:rsid w:val="0090044E"/>
    <w:rsid w:val="0090047E"/>
    <w:rsid w:val="00900551"/>
    <w:rsid w:val="0090059D"/>
    <w:rsid w:val="009005AD"/>
    <w:rsid w:val="0090095B"/>
    <w:rsid w:val="00900AB1"/>
    <w:rsid w:val="00900B49"/>
    <w:rsid w:val="00900C9F"/>
    <w:rsid w:val="00900D70"/>
    <w:rsid w:val="00900E4D"/>
    <w:rsid w:val="00900ED0"/>
    <w:rsid w:val="00900EE2"/>
    <w:rsid w:val="00900FF7"/>
    <w:rsid w:val="009010BD"/>
    <w:rsid w:val="00901295"/>
    <w:rsid w:val="00901347"/>
    <w:rsid w:val="00901380"/>
    <w:rsid w:val="00901493"/>
    <w:rsid w:val="009015E7"/>
    <w:rsid w:val="00901899"/>
    <w:rsid w:val="009019C4"/>
    <w:rsid w:val="00901B9F"/>
    <w:rsid w:val="00901BD9"/>
    <w:rsid w:val="00901C0E"/>
    <w:rsid w:val="00901D8E"/>
    <w:rsid w:val="00901F4C"/>
    <w:rsid w:val="00902347"/>
    <w:rsid w:val="00902393"/>
    <w:rsid w:val="00902568"/>
    <w:rsid w:val="009029DC"/>
    <w:rsid w:val="00902A6D"/>
    <w:rsid w:val="00902B88"/>
    <w:rsid w:val="00902BD8"/>
    <w:rsid w:val="00902D9C"/>
    <w:rsid w:val="00902EB5"/>
    <w:rsid w:val="0090341F"/>
    <w:rsid w:val="00903569"/>
    <w:rsid w:val="009039B3"/>
    <w:rsid w:val="00903A30"/>
    <w:rsid w:val="00903ABD"/>
    <w:rsid w:val="00903F3E"/>
    <w:rsid w:val="009040EA"/>
    <w:rsid w:val="0090420D"/>
    <w:rsid w:val="009042C4"/>
    <w:rsid w:val="00904374"/>
    <w:rsid w:val="00904489"/>
    <w:rsid w:val="009044F1"/>
    <w:rsid w:val="0090472E"/>
    <w:rsid w:val="0090490C"/>
    <w:rsid w:val="00904926"/>
    <w:rsid w:val="0090498A"/>
    <w:rsid w:val="00904D2B"/>
    <w:rsid w:val="00904D3C"/>
    <w:rsid w:val="00904D40"/>
    <w:rsid w:val="00904ED7"/>
    <w:rsid w:val="00905019"/>
    <w:rsid w:val="00905471"/>
    <w:rsid w:val="00905679"/>
    <w:rsid w:val="00905727"/>
    <w:rsid w:val="0090572C"/>
    <w:rsid w:val="0090577A"/>
    <w:rsid w:val="0090583E"/>
    <w:rsid w:val="00905853"/>
    <w:rsid w:val="009058EC"/>
    <w:rsid w:val="00905954"/>
    <w:rsid w:val="00905B94"/>
    <w:rsid w:val="00905D8E"/>
    <w:rsid w:val="00905E90"/>
    <w:rsid w:val="00905F54"/>
    <w:rsid w:val="009061EA"/>
    <w:rsid w:val="00906242"/>
    <w:rsid w:val="0090646B"/>
    <w:rsid w:val="009064BE"/>
    <w:rsid w:val="009064C0"/>
    <w:rsid w:val="00906584"/>
    <w:rsid w:val="00906586"/>
    <w:rsid w:val="00906690"/>
    <w:rsid w:val="009066CB"/>
    <w:rsid w:val="00906DD5"/>
    <w:rsid w:val="00906EB5"/>
    <w:rsid w:val="0090712A"/>
    <w:rsid w:val="009074CA"/>
    <w:rsid w:val="0090777C"/>
    <w:rsid w:val="00907871"/>
    <w:rsid w:val="009078C1"/>
    <w:rsid w:val="00907CEE"/>
    <w:rsid w:val="00907FCD"/>
    <w:rsid w:val="009103A4"/>
    <w:rsid w:val="00910433"/>
    <w:rsid w:val="0091056C"/>
    <w:rsid w:val="00910616"/>
    <w:rsid w:val="00910629"/>
    <w:rsid w:val="0091081E"/>
    <w:rsid w:val="00910980"/>
    <w:rsid w:val="009109EA"/>
    <w:rsid w:val="00910CD7"/>
    <w:rsid w:val="00910E04"/>
    <w:rsid w:val="00910E40"/>
    <w:rsid w:val="00911102"/>
    <w:rsid w:val="009112CB"/>
    <w:rsid w:val="009113CF"/>
    <w:rsid w:val="0091147D"/>
    <w:rsid w:val="009114E2"/>
    <w:rsid w:val="00911640"/>
    <w:rsid w:val="00911730"/>
    <w:rsid w:val="00911831"/>
    <w:rsid w:val="00911868"/>
    <w:rsid w:val="00911885"/>
    <w:rsid w:val="00911A61"/>
    <w:rsid w:val="00911B00"/>
    <w:rsid w:val="00911B21"/>
    <w:rsid w:val="00911C75"/>
    <w:rsid w:val="00911C9B"/>
    <w:rsid w:val="00912160"/>
    <w:rsid w:val="00912315"/>
    <w:rsid w:val="0091236C"/>
    <w:rsid w:val="009126EF"/>
    <w:rsid w:val="00912A27"/>
    <w:rsid w:val="00912A2B"/>
    <w:rsid w:val="00912A69"/>
    <w:rsid w:val="00912B98"/>
    <w:rsid w:val="00912B99"/>
    <w:rsid w:val="00912BB1"/>
    <w:rsid w:val="00912FD6"/>
    <w:rsid w:val="0091306F"/>
    <w:rsid w:val="00913090"/>
    <w:rsid w:val="009132A8"/>
    <w:rsid w:val="00913400"/>
    <w:rsid w:val="0091343B"/>
    <w:rsid w:val="0091346A"/>
    <w:rsid w:val="0091358A"/>
    <w:rsid w:val="0091361C"/>
    <w:rsid w:val="00913697"/>
    <w:rsid w:val="00913C73"/>
    <w:rsid w:val="00913DB2"/>
    <w:rsid w:val="00914292"/>
    <w:rsid w:val="009142C5"/>
    <w:rsid w:val="009143E4"/>
    <w:rsid w:val="0091448E"/>
    <w:rsid w:val="009144E0"/>
    <w:rsid w:val="0091478A"/>
    <w:rsid w:val="00914FB1"/>
    <w:rsid w:val="0091509D"/>
    <w:rsid w:val="0091526B"/>
    <w:rsid w:val="0091537F"/>
    <w:rsid w:val="009153BF"/>
    <w:rsid w:val="00915707"/>
    <w:rsid w:val="009157DF"/>
    <w:rsid w:val="0091585E"/>
    <w:rsid w:val="00915C93"/>
    <w:rsid w:val="00915DF4"/>
    <w:rsid w:val="00915E28"/>
    <w:rsid w:val="00915E57"/>
    <w:rsid w:val="0091601C"/>
    <w:rsid w:val="009161BC"/>
    <w:rsid w:val="00916215"/>
    <w:rsid w:val="0091656B"/>
    <w:rsid w:val="009165B3"/>
    <w:rsid w:val="009165BB"/>
    <w:rsid w:val="00916613"/>
    <w:rsid w:val="009167F8"/>
    <w:rsid w:val="0091695C"/>
    <w:rsid w:val="00916B49"/>
    <w:rsid w:val="00916BF0"/>
    <w:rsid w:val="00916E6C"/>
    <w:rsid w:val="00917351"/>
    <w:rsid w:val="00917431"/>
    <w:rsid w:val="0091769A"/>
    <w:rsid w:val="0091776E"/>
    <w:rsid w:val="00917BCB"/>
    <w:rsid w:val="00917D61"/>
    <w:rsid w:val="00917DA9"/>
    <w:rsid w:val="00917DDB"/>
    <w:rsid w:val="0092058A"/>
    <w:rsid w:val="009205A0"/>
    <w:rsid w:val="00920624"/>
    <w:rsid w:val="009207FE"/>
    <w:rsid w:val="0092086E"/>
    <w:rsid w:val="009208F3"/>
    <w:rsid w:val="009209BB"/>
    <w:rsid w:val="00920C15"/>
    <w:rsid w:val="00920C30"/>
    <w:rsid w:val="00920C65"/>
    <w:rsid w:val="00920C72"/>
    <w:rsid w:val="00920C73"/>
    <w:rsid w:val="00920E26"/>
    <w:rsid w:val="00920E45"/>
    <w:rsid w:val="00920E83"/>
    <w:rsid w:val="00921068"/>
    <w:rsid w:val="00921132"/>
    <w:rsid w:val="0092117B"/>
    <w:rsid w:val="00921231"/>
    <w:rsid w:val="00921295"/>
    <w:rsid w:val="009212EE"/>
    <w:rsid w:val="00921434"/>
    <w:rsid w:val="0092155D"/>
    <w:rsid w:val="00921595"/>
    <w:rsid w:val="00921623"/>
    <w:rsid w:val="00921816"/>
    <w:rsid w:val="009219C2"/>
    <w:rsid w:val="00921A9F"/>
    <w:rsid w:val="00921B30"/>
    <w:rsid w:val="00921B93"/>
    <w:rsid w:val="00921D04"/>
    <w:rsid w:val="00921DCD"/>
    <w:rsid w:val="00921DE2"/>
    <w:rsid w:val="009221A1"/>
    <w:rsid w:val="009221E8"/>
    <w:rsid w:val="00922254"/>
    <w:rsid w:val="009223CB"/>
    <w:rsid w:val="009223EF"/>
    <w:rsid w:val="0092287D"/>
    <w:rsid w:val="0092291A"/>
    <w:rsid w:val="00922994"/>
    <w:rsid w:val="009229B4"/>
    <w:rsid w:val="00922A79"/>
    <w:rsid w:val="00922EE3"/>
    <w:rsid w:val="0092322C"/>
    <w:rsid w:val="0092340B"/>
    <w:rsid w:val="00923514"/>
    <w:rsid w:val="00923624"/>
    <w:rsid w:val="0092369A"/>
    <w:rsid w:val="00923AF5"/>
    <w:rsid w:val="00923B5F"/>
    <w:rsid w:val="009240ED"/>
    <w:rsid w:val="00924219"/>
    <w:rsid w:val="009242AC"/>
    <w:rsid w:val="00924383"/>
    <w:rsid w:val="009247F6"/>
    <w:rsid w:val="00924C93"/>
    <w:rsid w:val="00924F1E"/>
    <w:rsid w:val="00925110"/>
    <w:rsid w:val="0092528A"/>
    <w:rsid w:val="009252B5"/>
    <w:rsid w:val="00925378"/>
    <w:rsid w:val="0092575F"/>
    <w:rsid w:val="00925E7B"/>
    <w:rsid w:val="00925EB0"/>
    <w:rsid w:val="009260AE"/>
    <w:rsid w:val="00926141"/>
    <w:rsid w:val="00926292"/>
    <w:rsid w:val="00926401"/>
    <w:rsid w:val="0092642F"/>
    <w:rsid w:val="00926607"/>
    <w:rsid w:val="00926643"/>
    <w:rsid w:val="00926667"/>
    <w:rsid w:val="0092667A"/>
    <w:rsid w:val="009266B6"/>
    <w:rsid w:val="00926807"/>
    <w:rsid w:val="0092682E"/>
    <w:rsid w:val="00926AC7"/>
    <w:rsid w:val="00926B1E"/>
    <w:rsid w:val="00926D67"/>
    <w:rsid w:val="00926D72"/>
    <w:rsid w:val="00926E15"/>
    <w:rsid w:val="00927595"/>
    <w:rsid w:val="00927664"/>
    <w:rsid w:val="009277CD"/>
    <w:rsid w:val="0092786D"/>
    <w:rsid w:val="009278E1"/>
    <w:rsid w:val="0092796C"/>
    <w:rsid w:val="00927AB3"/>
    <w:rsid w:val="00927C39"/>
    <w:rsid w:val="00927D36"/>
    <w:rsid w:val="00927F36"/>
    <w:rsid w:val="00927F84"/>
    <w:rsid w:val="00927FF1"/>
    <w:rsid w:val="009304F3"/>
    <w:rsid w:val="00930675"/>
    <w:rsid w:val="0093089A"/>
    <w:rsid w:val="00930931"/>
    <w:rsid w:val="00930AB3"/>
    <w:rsid w:val="00930B22"/>
    <w:rsid w:val="00930CEB"/>
    <w:rsid w:val="00930E09"/>
    <w:rsid w:val="00930F23"/>
    <w:rsid w:val="00930FD4"/>
    <w:rsid w:val="0093108A"/>
    <w:rsid w:val="00931266"/>
    <w:rsid w:val="00931526"/>
    <w:rsid w:val="009315D3"/>
    <w:rsid w:val="009317F2"/>
    <w:rsid w:val="00931894"/>
    <w:rsid w:val="00931ABA"/>
    <w:rsid w:val="00931B24"/>
    <w:rsid w:val="00931B6D"/>
    <w:rsid w:val="00931BA7"/>
    <w:rsid w:val="00931C3E"/>
    <w:rsid w:val="00932051"/>
    <w:rsid w:val="009320EE"/>
    <w:rsid w:val="009323BB"/>
    <w:rsid w:val="0093249F"/>
    <w:rsid w:val="00932616"/>
    <w:rsid w:val="0093263D"/>
    <w:rsid w:val="009326A2"/>
    <w:rsid w:val="009329DF"/>
    <w:rsid w:val="00932AC4"/>
    <w:rsid w:val="00932B18"/>
    <w:rsid w:val="00932B31"/>
    <w:rsid w:val="00932BF8"/>
    <w:rsid w:val="00932D34"/>
    <w:rsid w:val="00933095"/>
    <w:rsid w:val="00933407"/>
    <w:rsid w:val="0093365A"/>
    <w:rsid w:val="009337A0"/>
    <w:rsid w:val="009337F1"/>
    <w:rsid w:val="0093386E"/>
    <w:rsid w:val="00933871"/>
    <w:rsid w:val="00933888"/>
    <w:rsid w:val="0093396C"/>
    <w:rsid w:val="00933B8D"/>
    <w:rsid w:val="00933C14"/>
    <w:rsid w:val="00933E55"/>
    <w:rsid w:val="009343DB"/>
    <w:rsid w:val="009343F6"/>
    <w:rsid w:val="009347F2"/>
    <w:rsid w:val="00934A31"/>
    <w:rsid w:val="00934A7B"/>
    <w:rsid w:val="00934AD6"/>
    <w:rsid w:val="00934B74"/>
    <w:rsid w:val="00934C5A"/>
    <w:rsid w:val="00934E2E"/>
    <w:rsid w:val="00934EBF"/>
    <w:rsid w:val="00934F78"/>
    <w:rsid w:val="00934F8B"/>
    <w:rsid w:val="00934FD7"/>
    <w:rsid w:val="0093519B"/>
    <w:rsid w:val="0093520D"/>
    <w:rsid w:val="00935708"/>
    <w:rsid w:val="00935736"/>
    <w:rsid w:val="00935795"/>
    <w:rsid w:val="009358A6"/>
    <w:rsid w:val="009359FF"/>
    <w:rsid w:val="00935B9C"/>
    <w:rsid w:val="00935DCC"/>
    <w:rsid w:val="0093633D"/>
    <w:rsid w:val="009366B1"/>
    <w:rsid w:val="009367D2"/>
    <w:rsid w:val="00936843"/>
    <w:rsid w:val="009368D0"/>
    <w:rsid w:val="009369F6"/>
    <w:rsid w:val="00936EAF"/>
    <w:rsid w:val="00936EF4"/>
    <w:rsid w:val="00937095"/>
    <w:rsid w:val="00937118"/>
    <w:rsid w:val="00937124"/>
    <w:rsid w:val="0093712D"/>
    <w:rsid w:val="00937238"/>
    <w:rsid w:val="0093730F"/>
    <w:rsid w:val="00937339"/>
    <w:rsid w:val="009373DB"/>
    <w:rsid w:val="00937475"/>
    <w:rsid w:val="00937515"/>
    <w:rsid w:val="0093752D"/>
    <w:rsid w:val="009375A0"/>
    <w:rsid w:val="00937BF9"/>
    <w:rsid w:val="00937C5E"/>
    <w:rsid w:val="00937F20"/>
    <w:rsid w:val="00937FDD"/>
    <w:rsid w:val="0094007E"/>
    <w:rsid w:val="009401A4"/>
    <w:rsid w:val="0094029D"/>
    <w:rsid w:val="00940418"/>
    <w:rsid w:val="009406C3"/>
    <w:rsid w:val="009407DD"/>
    <w:rsid w:val="0094081E"/>
    <w:rsid w:val="009408D4"/>
    <w:rsid w:val="009408E4"/>
    <w:rsid w:val="009409A2"/>
    <w:rsid w:val="00940ABC"/>
    <w:rsid w:val="00940B62"/>
    <w:rsid w:val="00940DDE"/>
    <w:rsid w:val="00940EDD"/>
    <w:rsid w:val="00940EF6"/>
    <w:rsid w:val="00941092"/>
    <w:rsid w:val="009410B5"/>
    <w:rsid w:val="0094110A"/>
    <w:rsid w:val="00941137"/>
    <w:rsid w:val="0094120A"/>
    <w:rsid w:val="0094128D"/>
    <w:rsid w:val="00941293"/>
    <w:rsid w:val="009412B3"/>
    <w:rsid w:val="009415A7"/>
    <w:rsid w:val="009415C8"/>
    <w:rsid w:val="009416A5"/>
    <w:rsid w:val="009417C6"/>
    <w:rsid w:val="009417FE"/>
    <w:rsid w:val="00941A18"/>
    <w:rsid w:val="00941B78"/>
    <w:rsid w:val="00941BF6"/>
    <w:rsid w:val="00941BFD"/>
    <w:rsid w:val="00941F3A"/>
    <w:rsid w:val="00941FAE"/>
    <w:rsid w:val="0094220B"/>
    <w:rsid w:val="0094221E"/>
    <w:rsid w:val="00942569"/>
    <w:rsid w:val="009429F9"/>
    <w:rsid w:val="00942AF8"/>
    <w:rsid w:val="00942E81"/>
    <w:rsid w:val="00942F1B"/>
    <w:rsid w:val="00942F36"/>
    <w:rsid w:val="00942FF5"/>
    <w:rsid w:val="00943065"/>
    <w:rsid w:val="009430BE"/>
    <w:rsid w:val="00943396"/>
    <w:rsid w:val="00943BB4"/>
    <w:rsid w:val="00943DBE"/>
    <w:rsid w:val="00943FCE"/>
    <w:rsid w:val="0094410C"/>
    <w:rsid w:val="0094412D"/>
    <w:rsid w:val="0094437D"/>
    <w:rsid w:val="00944384"/>
    <w:rsid w:val="00944417"/>
    <w:rsid w:val="00944427"/>
    <w:rsid w:val="009446C7"/>
    <w:rsid w:val="009446F2"/>
    <w:rsid w:val="009447DC"/>
    <w:rsid w:val="009448DA"/>
    <w:rsid w:val="009448F0"/>
    <w:rsid w:val="00944B9B"/>
    <w:rsid w:val="00944CDD"/>
    <w:rsid w:val="00944D00"/>
    <w:rsid w:val="00944D4E"/>
    <w:rsid w:val="00944FF8"/>
    <w:rsid w:val="0094522E"/>
    <w:rsid w:val="00945423"/>
    <w:rsid w:val="0094585F"/>
    <w:rsid w:val="009458DD"/>
    <w:rsid w:val="0094599F"/>
    <w:rsid w:val="00945AC5"/>
    <w:rsid w:val="00945C77"/>
    <w:rsid w:val="00945E90"/>
    <w:rsid w:val="00946049"/>
    <w:rsid w:val="00946372"/>
    <w:rsid w:val="009463A7"/>
    <w:rsid w:val="009467C1"/>
    <w:rsid w:val="00946DED"/>
    <w:rsid w:val="00947038"/>
    <w:rsid w:val="009472A8"/>
    <w:rsid w:val="009472F3"/>
    <w:rsid w:val="0094732C"/>
    <w:rsid w:val="009474FA"/>
    <w:rsid w:val="00947AC1"/>
    <w:rsid w:val="00947C67"/>
    <w:rsid w:val="00947DA4"/>
    <w:rsid w:val="00947F6B"/>
    <w:rsid w:val="0095028C"/>
    <w:rsid w:val="009504FE"/>
    <w:rsid w:val="009505CA"/>
    <w:rsid w:val="00950693"/>
    <w:rsid w:val="00950697"/>
    <w:rsid w:val="00950762"/>
    <w:rsid w:val="00950769"/>
    <w:rsid w:val="009507CA"/>
    <w:rsid w:val="0095087D"/>
    <w:rsid w:val="00950881"/>
    <w:rsid w:val="0095093D"/>
    <w:rsid w:val="0095094A"/>
    <w:rsid w:val="00950992"/>
    <w:rsid w:val="00950C00"/>
    <w:rsid w:val="00950C92"/>
    <w:rsid w:val="00950E62"/>
    <w:rsid w:val="00950E7B"/>
    <w:rsid w:val="00950E92"/>
    <w:rsid w:val="00950EC3"/>
    <w:rsid w:val="00951054"/>
    <w:rsid w:val="0095114C"/>
    <w:rsid w:val="0095133E"/>
    <w:rsid w:val="009513BA"/>
    <w:rsid w:val="009513C3"/>
    <w:rsid w:val="00951512"/>
    <w:rsid w:val="0095151B"/>
    <w:rsid w:val="00951613"/>
    <w:rsid w:val="009516CC"/>
    <w:rsid w:val="009516E5"/>
    <w:rsid w:val="00951A8F"/>
    <w:rsid w:val="00951E13"/>
    <w:rsid w:val="00952180"/>
    <w:rsid w:val="00952194"/>
    <w:rsid w:val="009521C1"/>
    <w:rsid w:val="00952292"/>
    <w:rsid w:val="00952466"/>
    <w:rsid w:val="009524AE"/>
    <w:rsid w:val="00952523"/>
    <w:rsid w:val="009525F4"/>
    <w:rsid w:val="0095264B"/>
    <w:rsid w:val="00952674"/>
    <w:rsid w:val="00952777"/>
    <w:rsid w:val="009527FB"/>
    <w:rsid w:val="0095292B"/>
    <w:rsid w:val="00952B14"/>
    <w:rsid w:val="00952BF5"/>
    <w:rsid w:val="00952C47"/>
    <w:rsid w:val="00952C98"/>
    <w:rsid w:val="00952CC9"/>
    <w:rsid w:val="0095307F"/>
    <w:rsid w:val="00953374"/>
    <w:rsid w:val="009533BC"/>
    <w:rsid w:val="009533D5"/>
    <w:rsid w:val="009533DD"/>
    <w:rsid w:val="009536CC"/>
    <w:rsid w:val="0095375A"/>
    <w:rsid w:val="00953887"/>
    <w:rsid w:val="009539BA"/>
    <w:rsid w:val="00953A0D"/>
    <w:rsid w:val="00953AD6"/>
    <w:rsid w:val="00953B0C"/>
    <w:rsid w:val="00953CC5"/>
    <w:rsid w:val="00953FC5"/>
    <w:rsid w:val="00954119"/>
    <w:rsid w:val="0095420F"/>
    <w:rsid w:val="00954508"/>
    <w:rsid w:val="009547FD"/>
    <w:rsid w:val="009548B6"/>
    <w:rsid w:val="009548BC"/>
    <w:rsid w:val="00954916"/>
    <w:rsid w:val="0095495F"/>
    <w:rsid w:val="00954DE9"/>
    <w:rsid w:val="00954E23"/>
    <w:rsid w:val="00954F09"/>
    <w:rsid w:val="00954F15"/>
    <w:rsid w:val="0095541C"/>
    <w:rsid w:val="00955446"/>
    <w:rsid w:val="009556E9"/>
    <w:rsid w:val="0095574B"/>
    <w:rsid w:val="0095591D"/>
    <w:rsid w:val="00955BFE"/>
    <w:rsid w:val="00955D02"/>
    <w:rsid w:val="00955DD3"/>
    <w:rsid w:val="00955F49"/>
    <w:rsid w:val="0095649F"/>
    <w:rsid w:val="009565B3"/>
    <w:rsid w:val="00956B94"/>
    <w:rsid w:val="00956D12"/>
    <w:rsid w:val="00956E34"/>
    <w:rsid w:val="0095757D"/>
    <w:rsid w:val="009575EA"/>
    <w:rsid w:val="009575EF"/>
    <w:rsid w:val="00957698"/>
    <w:rsid w:val="00957775"/>
    <w:rsid w:val="009577B3"/>
    <w:rsid w:val="009578DF"/>
    <w:rsid w:val="0095790C"/>
    <w:rsid w:val="0095798E"/>
    <w:rsid w:val="00957A6E"/>
    <w:rsid w:val="00957A76"/>
    <w:rsid w:val="00957CAB"/>
    <w:rsid w:val="00957CEA"/>
    <w:rsid w:val="00957D6C"/>
    <w:rsid w:val="00957E3F"/>
    <w:rsid w:val="00957E70"/>
    <w:rsid w:val="00960029"/>
    <w:rsid w:val="00960085"/>
    <w:rsid w:val="009600FD"/>
    <w:rsid w:val="0096024D"/>
    <w:rsid w:val="0096031C"/>
    <w:rsid w:val="009604A2"/>
    <w:rsid w:val="00960640"/>
    <w:rsid w:val="00960806"/>
    <w:rsid w:val="00960810"/>
    <w:rsid w:val="00960826"/>
    <w:rsid w:val="00960A16"/>
    <w:rsid w:val="00960F33"/>
    <w:rsid w:val="0096129D"/>
    <w:rsid w:val="0096158E"/>
    <w:rsid w:val="009615D3"/>
    <w:rsid w:val="0096167C"/>
    <w:rsid w:val="009619A5"/>
    <w:rsid w:val="00961FF1"/>
    <w:rsid w:val="0096203F"/>
    <w:rsid w:val="0096227A"/>
    <w:rsid w:val="00962314"/>
    <w:rsid w:val="00962351"/>
    <w:rsid w:val="009624D5"/>
    <w:rsid w:val="00962DE0"/>
    <w:rsid w:val="00962EAE"/>
    <w:rsid w:val="00962EAF"/>
    <w:rsid w:val="00963111"/>
    <w:rsid w:val="00963258"/>
    <w:rsid w:val="009632D6"/>
    <w:rsid w:val="0096331A"/>
    <w:rsid w:val="00963435"/>
    <w:rsid w:val="009637D6"/>
    <w:rsid w:val="00963975"/>
    <w:rsid w:val="00963A78"/>
    <w:rsid w:val="00963AEE"/>
    <w:rsid w:val="00963B5B"/>
    <w:rsid w:val="00963C1E"/>
    <w:rsid w:val="00963C7D"/>
    <w:rsid w:val="00963D4F"/>
    <w:rsid w:val="00963E3B"/>
    <w:rsid w:val="00963F31"/>
    <w:rsid w:val="00963F44"/>
    <w:rsid w:val="00964201"/>
    <w:rsid w:val="009642A0"/>
    <w:rsid w:val="00964394"/>
    <w:rsid w:val="009643D9"/>
    <w:rsid w:val="00964487"/>
    <w:rsid w:val="00964697"/>
    <w:rsid w:val="0096478A"/>
    <w:rsid w:val="009647CA"/>
    <w:rsid w:val="009648FB"/>
    <w:rsid w:val="00964A04"/>
    <w:rsid w:val="00964A70"/>
    <w:rsid w:val="00964D72"/>
    <w:rsid w:val="00964E95"/>
    <w:rsid w:val="00964F4A"/>
    <w:rsid w:val="009650F1"/>
    <w:rsid w:val="00965166"/>
    <w:rsid w:val="009652E9"/>
    <w:rsid w:val="009654DC"/>
    <w:rsid w:val="0096550E"/>
    <w:rsid w:val="00965BC3"/>
    <w:rsid w:val="00965D88"/>
    <w:rsid w:val="00965F1D"/>
    <w:rsid w:val="00965F88"/>
    <w:rsid w:val="00966040"/>
    <w:rsid w:val="009662C9"/>
    <w:rsid w:val="00966368"/>
    <w:rsid w:val="009666A6"/>
    <w:rsid w:val="00966738"/>
    <w:rsid w:val="009667BF"/>
    <w:rsid w:val="00966938"/>
    <w:rsid w:val="00966E07"/>
    <w:rsid w:val="00966E45"/>
    <w:rsid w:val="00966F5B"/>
    <w:rsid w:val="0096701C"/>
    <w:rsid w:val="0096703D"/>
    <w:rsid w:val="00967165"/>
    <w:rsid w:val="009671DA"/>
    <w:rsid w:val="009671F1"/>
    <w:rsid w:val="00967233"/>
    <w:rsid w:val="0096723B"/>
    <w:rsid w:val="00967294"/>
    <w:rsid w:val="009675C2"/>
    <w:rsid w:val="0096789C"/>
    <w:rsid w:val="00967969"/>
    <w:rsid w:val="0096799B"/>
    <w:rsid w:val="00967BDB"/>
    <w:rsid w:val="00967C1D"/>
    <w:rsid w:val="00967E50"/>
    <w:rsid w:val="00967F3C"/>
    <w:rsid w:val="009700C3"/>
    <w:rsid w:val="0097029F"/>
    <w:rsid w:val="0097032F"/>
    <w:rsid w:val="00970330"/>
    <w:rsid w:val="009704C4"/>
    <w:rsid w:val="009704EB"/>
    <w:rsid w:val="00970620"/>
    <w:rsid w:val="00970645"/>
    <w:rsid w:val="009707A2"/>
    <w:rsid w:val="009709ED"/>
    <w:rsid w:val="00970A33"/>
    <w:rsid w:val="00970AC6"/>
    <w:rsid w:val="00970AD4"/>
    <w:rsid w:val="00970BF6"/>
    <w:rsid w:val="00970CE5"/>
    <w:rsid w:val="00970EB3"/>
    <w:rsid w:val="00970EB7"/>
    <w:rsid w:val="00970F69"/>
    <w:rsid w:val="00970FA2"/>
    <w:rsid w:val="00971049"/>
    <w:rsid w:val="009712BC"/>
    <w:rsid w:val="00971306"/>
    <w:rsid w:val="00971371"/>
    <w:rsid w:val="0097178D"/>
    <w:rsid w:val="009718C7"/>
    <w:rsid w:val="009718CA"/>
    <w:rsid w:val="00971A6A"/>
    <w:rsid w:val="00971A98"/>
    <w:rsid w:val="00971C87"/>
    <w:rsid w:val="009720C1"/>
    <w:rsid w:val="00972135"/>
    <w:rsid w:val="0097221F"/>
    <w:rsid w:val="009722CE"/>
    <w:rsid w:val="00972319"/>
    <w:rsid w:val="009723CA"/>
    <w:rsid w:val="009723EC"/>
    <w:rsid w:val="00972411"/>
    <w:rsid w:val="00972876"/>
    <w:rsid w:val="0097289F"/>
    <w:rsid w:val="009728BB"/>
    <w:rsid w:val="00972910"/>
    <w:rsid w:val="00972929"/>
    <w:rsid w:val="00972B06"/>
    <w:rsid w:val="00972B44"/>
    <w:rsid w:val="00972F08"/>
    <w:rsid w:val="00972F6C"/>
    <w:rsid w:val="00972FD5"/>
    <w:rsid w:val="00973023"/>
    <w:rsid w:val="0097303A"/>
    <w:rsid w:val="00973319"/>
    <w:rsid w:val="00973445"/>
    <w:rsid w:val="00973486"/>
    <w:rsid w:val="00973531"/>
    <w:rsid w:val="00973678"/>
    <w:rsid w:val="009736A7"/>
    <w:rsid w:val="00973712"/>
    <w:rsid w:val="00973A40"/>
    <w:rsid w:val="00973C25"/>
    <w:rsid w:val="00973E43"/>
    <w:rsid w:val="00973E7A"/>
    <w:rsid w:val="00973F24"/>
    <w:rsid w:val="00973FEF"/>
    <w:rsid w:val="00974094"/>
    <w:rsid w:val="0097424F"/>
    <w:rsid w:val="00974270"/>
    <w:rsid w:val="0097436E"/>
    <w:rsid w:val="00974721"/>
    <w:rsid w:val="00974723"/>
    <w:rsid w:val="00974C39"/>
    <w:rsid w:val="00974D14"/>
    <w:rsid w:val="00974F0B"/>
    <w:rsid w:val="009750FD"/>
    <w:rsid w:val="009751AE"/>
    <w:rsid w:val="009751C2"/>
    <w:rsid w:val="00975503"/>
    <w:rsid w:val="009755CC"/>
    <w:rsid w:val="009755DE"/>
    <w:rsid w:val="00975660"/>
    <w:rsid w:val="009757D0"/>
    <w:rsid w:val="00975890"/>
    <w:rsid w:val="00975B15"/>
    <w:rsid w:val="00975F0E"/>
    <w:rsid w:val="00975F53"/>
    <w:rsid w:val="00975F5A"/>
    <w:rsid w:val="00975F84"/>
    <w:rsid w:val="00976125"/>
    <w:rsid w:val="00976159"/>
    <w:rsid w:val="009762A2"/>
    <w:rsid w:val="009762DB"/>
    <w:rsid w:val="009763BE"/>
    <w:rsid w:val="009764B1"/>
    <w:rsid w:val="009764BF"/>
    <w:rsid w:val="009765F4"/>
    <w:rsid w:val="009769DC"/>
    <w:rsid w:val="00976B96"/>
    <w:rsid w:val="00976CBC"/>
    <w:rsid w:val="00976D78"/>
    <w:rsid w:val="00976D9F"/>
    <w:rsid w:val="00976F3D"/>
    <w:rsid w:val="00976FD5"/>
    <w:rsid w:val="00976FFE"/>
    <w:rsid w:val="00977020"/>
    <w:rsid w:val="0097737A"/>
    <w:rsid w:val="0097758D"/>
    <w:rsid w:val="00977739"/>
    <w:rsid w:val="0097773C"/>
    <w:rsid w:val="009778A0"/>
    <w:rsid w:val="00977B69"/>
    <w:rsid w:val="00977BF7"/>
    <w:rsid w:val="00977CDE"/>
    <w:rsid w:val="00977D0B"/>
    <w:rsid w:val="00977D95"/>
    <w:rsid w:val="00977DFB"/>
    <w:rsid w:val="00977FE7"/>
    <w:rsid w:val="00980096"/>
    <w:rsid w:val="0098009E"/>
    <w:rsid w:val="009801A9"/>
    <w:rsid w:val="009802E7"/>
    <w:rsid w:val="0098042E"/>
    <w:rsid w:val="009804A4"/>
    <w:rsid w:val="009805CF"/>
    <w:rsid w:val="00980708"/>
    <w:rsid w:val="0098075C"/>
    <w:rsid w:val="00980A5A"/>
    <w:rsid w:val="00980AF6"/>
    <w:rsid w:val="00980C4A"/>
    <w:rsid w:val="00980D35"/>
    <w:rsid w:val="00980D9B"/>
    <w:rsid w:val="0098116B"/>
    <w:rsid w:val="009811EF"/>
    <w:rsid w:val="0098130D"/>
    <w:rsid w:val="00981395"/>
    <w:rsid w:val="00981472"/>
    <w:rsid w:val="0098153B"/>
    <w:rsid w:val="0098162E"/>
    <w:rsid w:val="009819CC"/>
    <w:rsid w:val="00981B08"/>
    <w:rsid w:val="00981B14"/>
    <w:rsid w:val="00981CEF"/>
    <w:rsid w:val="00981E58"/>
    <w:rsid w:val="00982452"/>
    <w:rsid w:val="009824E2"/>
    <w:rsid w:val="0098274F"/>
    <w:rsid w:val="00982A8E"/>
    <w:rsid w:val="00982CEC"/>
    <w:rsid w:val="00982D44"/>
    <w:rsid w:val="00982FF8"/>
    <w:rsid w:val="009834D7"/>
    <w:rsid w:val="0098362C"/>
    <w:rsid w:val="00983643"/>
    <w:rsid w:val="0098367F"/>
    <w:rsid w:val="009836A0"/>
    <w:rsid w:val="009837B6"/>
    <w:rsid w:val="009837CA"/>
    <w:rsid w:val="00984025"/>
    <w:rsid w:val="009841B0"/>
    <w:rsid w:val="009846AB"/>
    <w:rsid w:val="00984841"/>
    <w:rsid w:val="00984B3C"/>
    <w:rsid w:val="00984B68"/>
    <w:rsid w:val="00984B6E"/>
    <w:rsid w:val="00984BAA"/>
    <w:rsid w:val="00984CB3"/>
    <w:rsid w:val="00984D93"/>
    <w:rsid w:val="00984E81"/>
    <w:rsid w:val="00984FEB"/>
    <w:rsid w:val="00985068"/>
    <w:rsid w:val="00985389"/>
    <w:rsid w:val="00985607"/>
    <w:rsid w:val="00985746"/>
    <w:rsid w:val="009858C7"/>
    <w:rsid w:val="00985999"/>
    <w:rsid w:val="00985AF3"/>
    <w:rsid w:val="009860FA"/>
    <w:rsid w:val="00986621"/>
    <w:rsid w:val="00986B30"/>
    <w:rsid w:val="00986C36"/>
    <w:rsid w:val="00986CC0"/>
    <w:rsid w:val="00986D83"/>
    <w:rsid w:val="00986D91"/>
    <w:rsid w:val="00986DBB"/>
    <w:rsid w:val="00986DF8"/>
    <w:rsid w:val="00986E8C"/>
    <w:rsid w:val="00987002"/>
    <w:rsid w:val="00987101"/>
    <w:rsid w:val="00987137"/>
    <w:rsid w:val="00987468"/>
    <w:rsid w:val="009878C5"/>
    <w:rsid w:val="00987A17"/>
    <w:rsid w:val="00987C47"/>
    <w:rsid w:val="00987CFD"/>
    <w:rsid w:val="00987E4E"/>
    <w:rsid w:val="00990037"/>
    <w:rsid w:val="009902DB"/>
    <w:rsid w:val="0099037F"/>
    <w:rsid w:val="00990517"/>
    <w:rsid w:val="009906AF"/>
    <w:rsid w:val="0099072A"/>
    <w:rsid w:val="009909D8"/>
    <w:rsid w:val="009911E9"/>
    <w:rsid w:val="009912D3"/>
    <w:rsid w:val="009916B9"/>
    <w:rsid w:val="009918D7"/>
    <w:rsid w:val="00991932"/>
    <w:rsid w:val="009919F3"/>
    <w:rsid w:val="00991AC6"/>
    <w:rsid w:val="00991CE0"/>
    <w:rsid w:val="0099254F"/>
    <w:rsid w:val="0099264B"/>
    <w:rsid w:val="009927B8"/>
    <w:rsid w:val="009927F7"/>
    <w:rsid w:val="0099293E"/>
    <w:rsid w:val="00992A47"/>
    <w:rsid w:val="00992A7D"/>
    <w:rsid w:val="00992B0B"/>
    <w:rsid w:val="00992DBA"/>
    <w:rsid w:val="00992F97"/>
    <w:rsid w:val="00992FCE"/>
    <w:rsid w:val="0099300B"/>
    <w:rsid w:val="009931FA"/>
    <w:rsid w:val="00993245"/>
    <w:rsid w:val="009932B4"/>
    <w:rsid w:val="009932C3"/>
    <w:rsid w:val="009932CA"/>
    <w:rsid w:val="009935D4"/>
    <w:rsid w:val="009938E7"/>
    <w:rsid w:val="00993B2A"/>
    <w:rsid w:val="00993CFC"/>
    <w:rsid w:val="00993DD6"/>
    <w:rsid w:val="00993E33"/>
    <w:rsid w:val="0099414C"/>
    <w:rsid w:val="00994796"/>
    <w:rsid w:val="0099497E"/>
    <w:rsid w:val="00994A51"/>
    <w:rsid w:val="00994BE8"/>
    <w:rsid w:val="00994C6A"/>
    <w:rsid w:val="0099502B"/>
    <w:rsid w:val="00995217"/>
    <w:rsid w:val="00995220"/>
    <w:rsid w:val="00995335"/>
    <w:rsid w:val="0099536D"/>
    <w:rsid w:val="00995640"/>
    <w:rsid w:val="009956A0"/>
    <w:rsid w:val="00995754"/>
    <w:rsid w:val="009957CE"/>
    <w:rsid w:val="00995968"/>
    <w:rsid w:val="009959E1"/>
    <w:rsid w:val="00995A46"/>
    <w:rsid w:val="00995AD4"/>
    <w:rsid w:val="00995BD7"/>
    <w:rsid w:val="00995CD7"/>
    <w:rsid w:val="00995E7C"/>
    <w:rsid w:val="00995EB3"/>
    <w:rsid w:val="00995EFB"/>
    <w:rsid w:val="0099623F"/>
    <w:rsid w:val="00996244"/>
    <w:rsid w:val="00996302"/>
    <w:rsid w:val="00996337"/>
    <w:rsid w:val="00996426"/>
    <w:rsid w:val="00996819"/>
    <w:rsid w:val="00996BE2"/>
    <w:rsid w:val="00996E3B"/>
    <w:rsid w:val="009970C0"/>
    <w:rsid w:val="009971CB"/>
    <w:rsid w:val="00997429"/>
    <w:rsid w:val="00997556"/>
    <w:rsid w:val="00997631"/>
    <w:rsid w:val="0099766A"/>
    <w:rsid w:val="00997926"/>
    <w:rsid w:val="00997939"/>
    <w:rsid w:val="009979E2"/>
    <w:rsid w:val="00997A8B"/>
    <w:rsid w:val="00997AF9"/>
    <w:rsid w:val="00997C69"/>
    <w:rsid w:val="00997D61"/>
    <w:rsid w:val="00997E15"/>
    <w:rsid w:val="009A0079"/>
    <w:rsid w:val="009A02E0"/>
    <w:rsid w:val="009A0350"/>
    <w:rsid w:val="009A0361"/>
    <w:rsid w:val="009A0495"/>
    <w:rsid w:val="009A089E"/>
    <w:rsid w:val="009A08B9"/>
    <w:rsid w:val="009A093F"/>
    <w:rsid w:val="009A0BB4"/>
    <w:rsid w:val="009A0BF8"/>
    <w:rsid w:val="009A0D61"/>
    <w:rsid w:val="009A0DD8"/>
    <w:rsid w:val="009A0F95"/>
    <w:rsid w:val="009A103C"/>
    <w:rsid w:val="009A1293"/>
    <w:rsid w:val="009A12C0"/>
    <w:rsid w:val="009A1391"/>
    <w:rsid w:val="009A162E"/>
    <w:rsid w:val="009A16AC"/>
    <w:rsid w:val="009A171D"/>
    <w:rsid w:val="009A1740"/>
    <w:rsid w:val="009A1C25"/>
    <w:rsid w:val="009A1C3D"/>
    <w:rsid w:val="009A1D3F"/>
    <w:rsid w:val="009A1D70"/>
    <w:rsid w:val="009A1DF2"/>
    <w:rsid w:val="009A1E31"/>
    <w:rsid w:val="009A1EC9"/>
    <w:rsid w:val="009A2207"/>
    <w:rsid w:val="009A2247"/>
    <w:rsid w:val="009A2318"/>
    <w:rsid w:val="009A2685"/>
    <w:rsid w:val="009A2752"/>
    <w:rsid w:val="009A287E"/>
    <w:rsid w:val="009A2A81"/>
    <w:rsid w:val="009A2B22"/>
    <w:rsid w:val="009A2B78"/>
    <w:rsid w:val="009A2BC5"/>
    <w:rsid w:val="009A2BDA"/>
    <w:rsid w:val="009A2C34"/>
    <w:rsid w:val="009A2C76"/>
    <w:rsid w:val="009A2D8F"/>
    <w:rsid w:val="009A3027"/>
    <w:rsid w:val="009A3110"/>
    <w:rsid w:val="009A32F4"/>
    <w:rsid w:val="009A3392"/>
    <w:rsid w:val="009A33CD"/>
    <w:rsid w:val="009A350A"/>
    <w:rsid w:val="009A35FE"/>
    <w:rsid w:val="009A3855"/>
    <w:rsid w:val="009A3883"/>
    <w:rsid w:val="009A394C"/>
    <w:rsid w:val="009A394E"/>
    <w:rsid w:val="009A39A1"/>
    <w:rsid w:val="009A3A50"/>
    <w:rsid w:val="009A3C60"/>
    <w:rsid w:val="009A3CDB"/>
    <w:rsid w:val="009A3D6E"/>
    <w:rsid w:val="009A3E55"/>
    <w:rsid w:val="009A3E9A"/>
    <w:rsid w:val="009A401C"/>
    <w:rsid w:val="009A405A"/>
    <w:rsid w:val="009A424B"/>
    <w:rsid w:val="009A4285"/>
    <w:rsid w:val="009A42EF"/>
    <w:rsid w:val="009A45B0"/>
    <w:rsid w:val="009A46DA"/>
    <w:rsid w:val="009A50C7"/>
    <w:rsid w:val="009A5172"/>
    <w:rsid w:val="009A56CB"/>
    <w:rsid w:val="009A5947"/>
    <w:rsid w:val="009A5A0E"/>
    <w:rsid w:val="009A5C4D"/>
    <w:rsid w:val="009A5D00"/>
    <w:rsid w:val="009A5F91"/>
    <w:rsid w:val="009A62C1"/>
    <w:rsid w:val="009A63DA"/>
    <w:rsid w:val="009A64E5"/>
    <w:rsid w:val="009A6A10"/>
    <w:rsid w:val="009A6BC8"/>
    <w:rsid w:val="009A6C01"/>
    <w:rsid w:val="009A6C95"/>
    <w:rsid w:val="009A7355"/>
    <w:rsid w:val="009A7471"/>
    <w:rsid w:val="009A764C"/>
    <w:rsid w:val="009A76EC"/>
    <w:rsid w:val="009A7A5A"/>
    <w:rsid w:val="009A7C7A"/>
    <w:rsid w:val="009A7D65"/>
    <w:rsid w:val="009A7EE9"/>
    <w:rsid w:val="009A7F9F"/>
    <w:rsid w:val="009B030F"/>
    <w:rsid w:val="009B0356"/>
    <w:rsid w:val="009B0540"/>
    <w:rsid w:val="009B073D"/>
    <w:rsid w:val="009B08E2"/>
    <w:rsid w:val="009B0995"/>
    <w:rsid w:val="009B099A"/>
    <w:rsid w:val="009B0C53"/>
    <w:rsid w:val="009B0C75"/>
    <w:rsid w:val="009B0C98"/>
    <w:rsid w:val="009B0DBC"/>
    <w:rsid w:val="009B10DE"/>
    <w:rsid w:val="009B111A"/>
    <w:rsid w:val="009B1177"/>
    <w:rsid w:val="009B15D4"/>
    <w:rsid w:val="009B163E"/>
    <w:rsid w:val="009B1899"/>
    <w:rsid w:val="009B1A03"/>
    <w:rsid w:val="009B1C5B"/>
    <w:rsid w:val="009B1E7B"/>
    <w:rsid w:val="009B209E"/>
    <w:rsid w:val="009B2238"/>
    <w:rsid w:val="009B234A"/>
    <w:rsid w:val="009B26C1"/>
    <w:rsid w:val="009B26DC"/>
    <w:rsid w:val="009B27DD"/>
    <w:rsid w:val="009B2839"/>
    <w:rsid w:val="009B2876"/>
    <w:rsid w:val="009B2A2F"/>
    <w:rsid w:val="009B2ACD"/>
    <w:rsid w:val="009B2C3E"/>
    <w:rsid w:val="009B2CAA"/>
    <w:rsid w:val="009B2DBF"/>
    <w:rsid w:val="009B2F39"/>
    <w:rsid w:val="009B2FE7"/>
    <w:rsid w:val="009B30C1"/>
    <w:rsid w:val="009B3120"/>
    <w:rsid w:val="009B3182"/>
    <w:rsid w:val="009B31D9"/>
    <w:rsid w:val="009B3360"/>
    <w:rsid w:val="009B33C3"/>
    <w:rsid w:val="009B33E6"/>
    <w:rsid w:val="009B3474"/>
    <w:rsid w:val="009B3536"/>
    <w:rsid w:val="009B3611"/>
    <w:rsid w:val="009B36BF"/>
    <w:rsid w:val="009B3791"/>
    <w:rsid w:val="009B3C52"/>
    <w:rsid w:val="009B3E78"/>
    <w:rsid w:val="009B3EBA"/>
    <w:rsid w:val="009B401A"/>
    <w:rsid w:val="009B4059"/>
    <w:rsid w:val="009B4485"/>
    <w:rsid w:val="009B4593"/>
    <w:rsid w:val="009B46D7"/>
    <w:rsid w:val="009B46DE"/>
    <w:rsid w:val="009B46DF"/>
    <w:rsid w:val="009B46F0"/>
    <w:rsid w:val="009B493A"/>
    <w:rsid w:val="009B4B68"/>
    <w:rsid w:val="009B4D9C"/>
    <w:rsid w:val="009B4DC7"/>
    <w:rsid w:val="009B4EA6"/>
    <w:rsid w:val="009B5008"/>
    <w:rsid w:val="009B5166"/>
    <w:rsid w:val="009B518D"/>
    <w:rsid w:val="009B51DA"/>
    <w:rsid w:val="009B5526"/>
    <w:rsid w:val="009B557B"/>
    <w:rsid w:val="009B5ACE"/>
    <w:rsid w:val="009B5AE6"/>
    <w:rsid w:val="009B5CFD"/>
    <w:rsid w:val="009B61A2"/>
    <w:rsid w:val="009B6210"/>
    <w:rsid w:val="009B6494"/>
    <w:rsid w:val="009B6676"/>
    <w:rsid w:val="009B6890"/>
    <w:rsid w:val="009B6B39"/>
    <w:rsid w:val="009B6CBD"/>
    <w:rsid w:val="009B6F36"/>
    <w:rsid w:val="009B6FCD"/>
    <w:rsid w:val="009B7013"/>
    <w:rsid w:val="009B7073"/>
    <w:rsid w:val="009B7194"/>
    <w:rsid w:val="009B71EE"/>
    <w:rsid w:val="009B7353"/>
    <w:rsid w:val="009B736C"/>
    <w:rsid w:val="009B7445"/>
    <w:rsid w:val="009B7624"/>
    <w:rsid w:val="009B7625"/>
    <w:rsid w:val="009B7759"/>
    <w:rsid w:val="009B78EB"/>
    <w:rsid w:val="009B7A96"/>
    <w:rsid w:val="009B7CDA"/>
    <w:rsid w:val="009B7E80"/>
    <w:rsid w:val="009B7E9C"/>
    <w:rsid w:val="009C00FD"/>
    <w:rsid w:val="009C021A"/>
    <w:rsid w:val="009C02B2"/>
    <w:rsid w:val="009C03A2"/>
    <w:rsid w:val="009C0442"/>
    <w:rsid w:val="009C0508"/>
    <w:rsid w:val="009C05F6"/>
    <w:rsid w:val="009C064B"/>
    <w:rsid w:val="009C06A0"/>
    <w:rsid w:val="009C07AE"/>
    <w:rsid w:val="009C08F9"/>
    <w:rsid w:val="009C0A3B"/>
    <w:rsid w:val="009C0A63"/>
    <w:rsid w:val="009C0ABD"/>
    <w:rsid w:val="009C0B2C"/>
    <w:rsid w:val="009C0F19"/>
    <w:rsid w:val="009C121D"/>
    <w:rsid w:val="009C1230"/>
    <w:rsid w:val="009C1350"/>
    <w:rsid w:val="009C141B"/>
    <w:rsid w:val="009C154F"/>
    <w:rsid w:val="009C159E"/>
    <w:rsid w:val="009C1862"/>
    <w:rsid w:val="009C18F0"/>
    <w:rsid w:val="009C1A88"/>
    <w:rsid w:val="009C1ADA"/>
    <w:rsid w:val="009C1C24"/>
    <w:rsid w:val="009C1DC2"/>
    <w:rsid w:val="009C1E02"/>
    <w:rsid w:val="009C1E06"/>
    <w:rsid w:val="009C1EC5"/>
    <w:rsid w:val="009C2141"/>
    <w:rsid w:val="009C2249"/>
    <w:rsid w:val="009C237B"/>
    <w:rsid w:val="009C2396"/>
    <w:rsid w:val="009C2490"/>
    <w:rsid w:val="009C27BE"/>
    <w:rsid w:val="009C285B"/>
    <w:rsid w:val="009C28B6"/>
    <w:rsid w:val="009C2906"/>
    <w:rsid w:val="009C29A0"/>
    <w:rsid w:val="009C2A14"/>
    <w:rsid w:val="009C2AB3"/>
    <w:rsid w:val="009C2BED"/>
    <w:rsid w:val="009C2CAE"/>
    <w:rsid w:val="009C2D18"/>
    <w:rsid w:val="009C2D3D"/>
    <w:rsid w:val="009C2F53"/>
    <w:rsid w:val="009C30B6"/>
    <w:rsid w:val="009C31EF"/>
    <w:rsid w:val="009C331C"/>
    <w:rsid w:val="009C3499"/>
    <w:rsid w:val="009C34C7"/>
    <w:rsid w:val="009C3592"/>
    <w:rsid w:val="009C367C"/>
    <w:rsid w:val="009C39AB"/>
    <w:rsid w:val="009C3B11"/>
    <w:rsid w:val="009C3B1D"/>
    <w:rsid w:val="009C3BB6"/>
    <w:rsid w:val="009C3C1D"/>
    <w:rsid w:val="009C3C21"/>
    <w:rsid w:val="009C3E00"/>
    <w:rsid w:val="009C3FED"/>
    <w:rsid w:val="009C419F"/>
    <w:rsid w:val="009C42C0"/>
    <w:rsid w:val="009C43B6"/>
    <w:rsid w:val="009C441C"/>
    <w:rsid w:val="009C4435"/>
    <w:rsid w:val="009C4655"/>
    <w:rsid w:val="009C4AE8"/>
    <w:rsid w:val="009C4B75"/>
    <w:rsid w:val="009C4BF9"/>
    <w:rsid w:val="009C4E51"/>
    <w:rsid w:val="009C50DE"/>
    <w:rsid w:val="009C5247"/>
    <w:rsid w:val="009C55C0"/>
    <w:rsid w:val="009C58EE"/>
    <w:rsid w:val="009C5975"/>
    <w:rsid w:val="009C5AFF"/>
    <w:rsid w:val="009C5E02"/>
    <w:rsid w:val="009C5E31"/>
    <w:rsid w:val="009C62EE"/>
    <w:rsid w:val="009C6473"/>
    <w:rsid w:val="009C671E"/>
    <w:rsid w:val="009C6845"/>
    <w:rsid w:val="009C68BE"/>
    <w:rsid w:val="009C6984"/>
    <w:rsid w:val="009C6A1C"/>
    <w:rsid w:val="009C6BA5"/>
    <w:rsid w:val="009C6BE7"/>
    <w:rsid w:val="009C6CA9"/>
    <w:rsid w:val="009C729E"/>
    <w:rsid w:val="009C72B6"/>
    <w:rsid w:val="009C7399"/>
    <w:rsid w:val="009C7545"/>
    <w:rsid w:val="009C756C"/>
    <w:rsid w:val="009C7583"/>
    <w:rsid w:val="009C76FB"/>
    <w:rsid w:val="009C78B7"/>
    <w:rsid w:val="009C7A00"/>
    <w:rsid w:val="009C7C75"/>
    <w:rsid w:val="009C7E6A"/>
    <w:rsid w:val="009C7F3B"/>
    <w:rsid w:val="009D004A"/>
    <w:rsid w:val="009D00EE"/>
    <w:rsid w:val="009D016C"/>
    <w:rsid w:val="009D0223"/>
    <w:rsid w:val="009D0461"/>
    <w:rsid w:val="009D06BA"/>
    <w:rsid w:val="009D06C4"/>
    <w:rsid w:val="009D0733"/>
    <w:rsid w:val="009D07D0"/>
    <w:rsid w:val="009D0B3A"/>
    <w:rsid w:val="009D0B78"/>
    <w:rsid w:val="009D0BE3"/>
    <w:rsid w:val="009D0CF9"/>
    <w:rsid w:val="009D0D51"/>
    <w:rsid w:val="009D0F41"/>
    <w:rsid w:val="009D1048"/>
    <w:rsid w:val="009D10B7"/>
    <w:rsid w:val="009D128E"/>
    <w:rsid w:val="009D1459"/>
    <w:rsid w:val="009D15FD"/>
    <w:rsid w:val="009D1693"/>
    <w:rsid w:val="009D16C6"/>
    <w:rsid w:val="009D1BC6"/>
    <w:rsid w:val="009D1C95"/>
    <w:rsid w:val="009D1D28"/>
    <w:rsid w:val="009D1EAD"/>
    <w:rsid w:val="009D20D7"/>
    <w:rsid w:val="009D2311"/>
    <w:rsid w:val="009D253C"/>
    <w:rsid w:val="009D25DE"/>
    <w:rsid w:val="009D26AB"/>
    <w:rsid w:val="009D26EF"/>
    <w:rsid w:val="009D2742"/>
    <w:rsid w:val="009D290F"/>
    <w:rsid w:val="009D2B40"/>
    <w:rsid w:val="009D2CEF"/>
    <w:rsid w:val="009D2E30"/>
    <w:rsid w:val="009D3067"/>
    <w:rsid w:val="009D3204"/>
    <w:rsid w:val="009D329E"/>
    <w:rsid w:val="009D3382"/>
    <w:rsid w:val="009D33A0"/>
    <w:rsid w:val="009D34B6"/>
    <w:rsid w:val="009D34EF"/>
    <w:rsid w:val="009D35C0"/>
    <w:rsid w:val="009D35F0"/>
    <w:rsid w:val="009D367A"/>
    <w:rsid w:val="009D3B3D"/>
    <w:rsid w:val="009D3B60"/>
    <w:rsid w:val="009D3C6D"/>
    <w:rsid w:val="009D3D86"/>
    <w:rsid w:val="009D3F1B"/>
    <w:rsid w:val="009D40EB"/>
    <w:rsid w:val="009D413C"/>
    <w:rsid w:val="009D41D5"/>
    <w:rsid w:val="009D48BA"/>
    <w:rsid w:val="009D4A63"/>
    <w:rsid w:val="009D4AEA"/>
    <w:rsid w:val="009D4B5C"/>
    <w:rsid w:val="009D4FC1"/>
    <w:rsid w:val="009D4FF6"/>
    <w:rsid w:val="009D5093"/>
    <w:rsid w:val="009D5121"/>
    <w:rsid w:val="009D5220"/>
    <w:rsid w:val="009D52BF"/>
    <w:rsid w:val="009D5303"/>
    <w:rsid w:val="009D55A3"/>
    <w:rsid w:val="009D571C"/>
    <w:rsid w:val="009D58BD"/>
    <w:rsid w:val="009D58EF"/>
    <w:rsid w:val="009D597D"/>
    <w:rsid w:val="009D5AC6"/>
    <w:rsid w:val="009D5B7F"/>
    <w:rsid w:val="009D62A6"/>
    <w:rsid w:val="009D64A7"/>
    <w:rsid w:val="009D662B"/>
    <w:rsid w:val="009D66AB"/>
    <w:rsid w:val="009D6810"/>
    <w:rsid w:val="009D6897"/>
    <w:rsid w:val="009D6923"/>
    <w:rsid w:val="009D6B00"/>
    <w:rsid w:val="009D6BD7"/>
    <w:rsid w:val="009D6F13"/>
    <w:rsid w:val="009D708E"/>
    <w:rsid w:val="009D74A8"/>
    <w:rsid w:val="009D759E"/>
    <w:rsid w:val="009D75F8"/>
    <w:rsid w:val="009D7665"/>
    <w:rsid w:val="009D773A"/>
    <w:rsid w:val="009D7775"/>
    <w:rsid w:val="009D7853"/>
    <w:rsid w:val="009D7889"/>
    <w:rsid w:val="009D7949"/>
    <w:rsid w:val="009D7DCD"/>
    <w:rsid w:val="009D7F1E"/>
    <w:rsid w:val="009E01A0"/>
    <w:rsid w:val="009E01B7"/>
    <w:rsid w:val="009E03AE"/>
    <w:rsid w:val="009E03B6"/>
    <w:rsid w:val="009E0615"/>
    <w:rsid w:val="009E0731"/>
    <w:rsid w:val="009E081A"/>
    <w:rsid w:val="009E08CA"/>
    <w:rsid w:val="009E08E7"/>
    <w:rsid w:val="009E0FB1"/>
    <w:rsid w:val="009E10FB"/>
    <w:rsid w:val="009E115D"/>
    <w:rsid w:val="009E13DC"/>
    <w:rsid w:val="009E17E1"/>
    <w:rsid w:val="009E1850"/>
    <w:rsid w:val="009E19E7"/>
    <w:rsid w:val="009E19E8"/>
    <w:rsid w:val="009E1AB6"/>
    <w:rsid w:val="009E1AF0"/>
    <w:rsid w:val="009E1BCB"/>
    <w:rsid w:val="009E1C54"/>
    <w:rsid w:val="009E1F20"/>
    <w:rsid w:val="009E22E2"/>
    <w:rsid w:val="009E2561"/>
    <w:rsid w:val="009E2576"/>
    <w:rsid w:val="009E25D4"/>
    <w:rsid w:val="009E291A"/>
    <w:rsid w:val="009E2C0A"/>
    <w:rsid w:val="009E2C9D"/>
    <w:rsid w:val="009E2E2E"/>
    <w:rsid w:val="009E2F33"/>
    <w:rsid w:val="009E321A"/>
    <w:rsid w:val="009E33AF"/>
    <w:rsid w:val="009E3499"/>
    <w:rsid w:val="009E34C2"/>
    <w:rsid w:val="009E377D"/>
    <w:rsid w:val="009E381B"/>
    <w:rsid w:val="009E3835"/>
    <w:rsid w:val="009E3859"/>
    <w:rsid w:val="009E394B"/>
    <w:rsid w:val="009E399C"/>
    <w:rsid w:val="009E3B83"/>
    <w:rsid w:val="009E3DA7"/>
    <w:rsid w:val="009E3FC6"/>
    <w:rsid w:val="009E4081"/>
    <w:rsid w:val="009E4098"/>
    <w:rsid w:val="009E4210"/>
    <w:rsid w:val="009E421F"/>
    <w:rsid w:val="009E4297"/>
    <w:rsid w:val="009E4361"/>
    <w:rsid w:val="009E4483"/>
    <w:rsid w:val="009E44A2"/>
    <w:rsid w:val="009E44E5"/>
    <w:rsid w:val="009E4528"/>
    <w:rsid w:val="009E457D"/>
    <w:rsid w:val="009E4795"/>
    <w:rsid w:val="009E47E2"/>
    <w:rsid w:val="009E49A5"/>
    <w:rsid w:val="009E4B27"/>
    <w:rsid w:val="009E4C2A"/>
    <w:rsid w:val="009E4C44"/>
    <w:rsid w:val="009E4C7F"/>
    <w:rsid w:val="009E4F43"/>
    <w:rsid w:val="009E4F6E"/>
    <w:rsid w:val="009E4F82"/>
    <w:rsid w:val="009E4FDC"/>
    <w:rsid w:val="009E5023"/>
    <w:rsid w:val="009E5490"/>
    <w:rsid w:val="009E559A"/>
    <w:rsid w:val="009E570D"/>
    <w:rsid w:val="009E584D"/>
    <w:rsid w:val="009E5AAF"/>
    <w:rsid w:val="009E5AD1"/>
    <w:rsid w:val="009E5BFB"/>
    <w:rsid w:val="009E5C30"/>
    <w:rsid w:val="009E5E07"/>
    <w:rsid w:val="009E5E2F"/>
    <w:rsid w:val="009E622A"/>
    <w:rsid w:val="009E6489"/>
    <w:rsid w:val="009E6674"/>
    <w:rsid w:val="009E67CC"/>
    <w:rsid w:val="009E6B41"/>
    <w:rsid w:val="009E6B61"/>
    <w:rsid w:val="009E6CFE"/>
    <w:rsid w:val="009E6D7C"/>
    <w:rsid w:val="009E6E37"/>
    <w:rsid w:val="009E6E62"/>
    <w:rsid w:val="009E713D"/>
    <w:rsid w:val="009E72B7"/>
    <w:rsid w:val="009E74BA"/>
    <w:rsid w:val="009E74E2"/>
    <w:rsid w:val="009E7552"/>
    <w:rsid w:val="009E7A3A"/>
    <w:rsid w:val="009E7AA1"/>
    <w:rsid w:val="009E7B81"/>
    <w:rsid w:val="009E7BF9"/>
    <w:rsid w:val="009E7CBE"/>
    <w:rsid w:val="009E7F55"/>
    <w:rsid w:val="009F0006"/>
    <w:rsid w:val="009F00FD"/>
    <w:rsid w:val="009F0325"/>
    <w:rsid w:val="009F0388"/>
    <w:rsid w:val="009F03D8"/>
    <w:rsid w:val="009F080A"/>
    <w:rsid w:val="009F0A48"/>
    <w:rsid w:val="009F102F"/>
    <w:rsid w:val="009F1138"/>
    <w:rsid w:val="009F1147"/>
    <w:rsid w:val="009F1161"/>
    <w:rsid w:val="009F118E"/>
    <w:rsid w:val="009F1458"/>
    <w:rsid w:val="009F151F"/>
    <w:rsid w:val="009F15C6"/>
    <w:rsid w:val="009F1674"/>
    <w:rsid w:val="009F1845"/>
    <w:rsid w:val="009F1B75"/>
    <w:rsid w:val="009F1C4B"/>
    <w:rsid w:val="009F1CD0"/>
    <w:rsid w:val="009F1E77"/>
    <w:rsid w:val="009F1FB0"/>
    <w:rsid w:val="009F2026"/>
    <w:rsid w:val="009F207C"/>
    <w:rsid w:val="009F20DA"/>
    <w:rsid w:val="009F2129"/>
    <w:rsid w:val="009F2153"/>
    <w:rsid w:val="009F2406"/>
    <w:rsid w:val="009F241B"/>
    <w:rsid w:val="009F24C1"/>
    <w:rsid w:val="009F2672"/>
    <w:rsid w:val="009F2692"/>
    <w:rsid w:val="009F2770"/>
    <w:rsid w:val="009F293D"/>
    <w:rsid w:val="009F29B7"/>
    <w:rsid w:val="009F2A21"/>
    <w:rsid w:val="009F2D74"/>
    <w:rsid w:val="009F2DD0"/>
    <w:rsid w:val="009F2E18"/>
    <w:rsid w:val="009F2E24"/>
    <w:rsid w:val="009F2F87"/>
    <w:rsid w:val="009F2FA9"/>
    <w:rsid w:val="009F3008"/>
    <w:rsid w:val="009F31FA"/>
    <w:rsid w:val="009F3752"/>
    <w:rsid w:val="009F3A68"/>
    <w:rsid w:val="009F3B1A"/>
    <w:rsid w:val="009F3B1E"/>
    <w:rsid w:val="009F3F03"/>
    <w:rsid w:val="009F4250"/>
    <w:rsid w:val="009F43C4"/>
    <w:rsid w:val="009F43E4"/>
    <w:rsid w:val="009F449E"/>
    <w:rsid w:val="009F45A0"/>
    <w:rsid w:val="009F46CD"/>
    <w:rsid w:val="009F46E4"/>
    <w:rsid w:val="009F4746"/>
    <w:rsid w:val="009F49C1"/>
    <w:rsid w:val="009F4A0E"/>
    <w:rsid w:val="009F4AB1"/>
    <w:rsid w:val="009F4BD4"/>
    <w:rsid w:val="009F4BEF"/>
    <w:rsid w:val="009F5239"/>
    <w:rsid w:val="009F5620"/>
    <w:rsid w:val="009F56C4"/>
    <w:rsid w:val="009F5B7D"/>
    <w:rsid w:val="009F5D5B"/>
    <w:rsid w:val="009F5DEC"/>
    <w:rsid w:val="009F5EEA"/>
    <w:rsid w:val="009F5F21"/>
    <w:rsid w:val="009F6176"/>
    <w:rsid w:val="009F6334"/>
    <w:rsid w:val="009F6376"/>
    <w:rsid w:val="009F647C"/>
    <w:rsid w:val="009F6593"/>
    <w:rsid w:val="009F65B4"/>
    <w:rsid w:val="009F67FC"/>
    <w:rsid w:val="009F6A13"/>
    <w:rsid w:val="009F6A14"/>
    <w:rsid w:val="009F6CAA"/>
    <w:rsid w:val="009F6D36"/>
    <w:rsid w:val="009F70E1"/>
    <w:rsid w:val="009F71A5"/>
    <w:rsid w:val="009F76FD"/>
    <w:rsid w:val="009F7799"/>
    <w:rsid w:val="009F793F"/>
    <w:rsid w:val="009F7993"/>
    <w:rsid w:val="009F7B3A"/>
    <w:rsid w:val="009F7B56"/>
    <w:rsid w:val="009F7B8B"/>
    <w:rsid w:val="009F7BAE"/>
    <w:rsid w:val="009F7CC3"/>
    <w:rsid w:val="009F7D05"/>
    <w:rsid w:val="009F7D60"/>
    <w:rsid w:val="009F7DC4"/>
    <w:rsid w:val="00A000A3"/>
    <w:rsid w:val="00A00274"/>
    <w:rsid w:val="00A0028B"/>
    <w:rsid w:val="00A00590"/>
    <w:rsid w:val="00A00686"/>
    <w:rsid w:val="00A00B17"/>
    <w:rsid w:val="00A00BA8"/>
    <w:rsid w:val="00A00BF5"/>
    <w:rsid w:val="00A01047"/>
    <w:rsid w:val="00A010F1"/>
    <w:rsid w:val="00A01140"/>
    <w:rsid w:val="00A011DC"/>
    <w:rsid w:val="00A01201"/>
    <w:rsid w:val="00A01277"/>
    <w:rsid w:val="00A0129D"/>
    <w:rsid w:val="00A0138F"/>
    <w:rsid w:val="00A014DA"/>
    <w:rsid w:val="00A017EF"/>
    <w:rsid w:val="00A01D00"/>
    <w:rsid w:val="00A01D18"/>
    <w:rsid w:val="00A01E00"/>
    <w:rsid w:val="00A0201E"/>
    <w:rsid w:val="00A02046"/>
    <w:rsid w:val="00A02059"/>
    <w:rsid w:val="00A0219D"/>
    <w:rsid w:val="00A0224F"/>
    <w:rsid w:val="00A022D1"/>
    <w:rsid w:val="00A022EE"/>
    <w:rsid w:val="00A02793"/>
    <w:rsid w:val="00A028F1"/>
    <w:rsid w:val="00A02940"/>
    <w:rsid w:val="00A02A73"/>
    <w:rsid w:val="00A02C4B"/>
    <w:rsid w:val="00A02C92"/>
    <w:rsid w:val="00A02F4B"/>
    <w:rsid w:val="00A0318E"/>
    <w:rsid w:val="00A031FF"/>
    <w:rsid w:val="00A03377"/>
    <w:rsid w:val="00A03389"/>
    <w:rsid w:val="00A03481"/>
    <w:rsid w:val="00A03523"/>
    <w:rsid w:val="00A03534"/>
    <w:rsid w:val="00A038AB"/>
    <w:rsid w:val="00A03C53"/>
    <w:rsid w:val="00A03D9C"/>
    <w:rsid w:val="00A03EF7"/>
    <w:rsid w:val="00A041FE"/>
    <w:rsid w:val="00A045B5"/>
    <w:rsid w:val="00A04967"/>
    <w:rsid w:val="00A049BB"/>
    <w:rsid w:val="00A04B97"/>
    <w:rsid w:val="00A05029"/>
    <w:rsid w:val="00A053D3"/>
    <w:rsid w:val="00A054AD"/>
    <w:rsid w:val="00A05528"/>
    <w:rsid w:val="00A0564C"/>
    <w:rsid w:val="00A05721"/>
    <w:rsid w:val="00A05871"/>
    <w:rsid w:val="00A058FC"/>
    <w:rsid w:val="00A059E0"/>
    <w:rsid w:val="00A05A96"/>
    <w:rsid w:val="00A05B30"/>
    <w:rsid w:val="00A05EB1"/>
    <w:rsid w:val="00A05F83"/>
    <w:rsid w:val="00A05FD1"/>
    <w:rsid w:val="00A0630F"/>
    <w:rsid w:val="00A064EA"/>
    <w:rsid w:val="00A06706"/>
    <w:rsid w:val="00A0693E"/>
    <w:rsid w:val="00A06B98"/>
    <w:rsid w:val="00A06BEB"/>
    <w:rsid w:val="00A06BF8"/>
    <w:rsid w:val="00A06C5A"/>
    <w:rsid w:val="00A06C66"/>
    <w:rsid w:val="00A06CBF"/>
    <w:rsid w:val="00A06EA3"/>
    <w:rsid w:val="00A06EB3"/>
    <w:rsid w:val="00A06F60"/>
    <w:rsid w:val="00A070B5"/>
    <w:rsid w:val="00A07286"/>
    <w:rsid w:val="00A07340"/>
    <w:rsid w:val="00A07350"/>
    <w:rsid w:val="00A073CD"/>
    <w:rsid w:val="00A073F9"/>
    <w:rsid w:val="00A076C0"/>
    <w:rsid w:val="00A07992"/>
    <w:rsid w:val="00A07BDB"/>
    <w:rsid w:val="00A07C30"/>
    <w:rsid w:val="00A07DB3"/>
    <w:rsid w:val="00A07FEE"/>
    <w:rsid w:val="00A1006A"/>
    <w:rsid w:val="00A10153"/>
    <w:rsid w:val="00A10208"/>
    <w:rsid w:val="00A1048C"/>
    <w:rsid w:val="00A10533"/>
    <w:rsid w:val="00A1055C"/>
    <w:rsid w:val="00A1058E"/>
    <w:rsid w:val="00A10607"/>
    <w:rsid w:val="00A1068E"/>
    <w:rsid w:val="00A1076F"/>
    <w:rsid w:val="00A1089D"/>
    <w:rsid w:val="00A108B1"/>
    <w:rsid w:val="00A1097C"/>
    <w:rsid w:val="00A10BA2"/>
    <w:rsid w:val="00A10EAE"/>
    <w:rsid w:val="00A10EE3"/>
    <w:rsid w:val="00A10EEF"/>
    <w:rsid w:val="00A111C4"/>
    <w:rsid w:val="00A1121C"/>
    <w:rsid w:val="00A112A6"/>
    <w:rsid w:val="00A113BC"/>
    <w:rsid w:val="00A11551"/>
    <w:rsid w:val="00A1166C"/>
    <w:rsid w:val="00A1167F"/>
    <w:rsid w:val="00A116CA"/>
    <w:rsid w:val="00A1175C"/>
    <w:rsid w:val="00A119EB"/>
    <w:rsid w:val="00A11A56"/>
    <w:rsid w:val="00A11A7D"/>
    <w:rsid w:val="00A11C0D"/>
    <w:rsid w:val="00A11ED2"/>
    <w:rsid w:val="00A12374"/>
    <w:rsid w:val="00A1253F"/>
    <w:rsid w:val="00A1255F"/>
    <w:rsid w:val="00A126E5"/>
    <w:rsid w:val="00A12758"/>
    <w:rsid w:val="00A12CCA"/>
    <w:rsid w:val="00A12D56"/>
    <w:rsid w:val="00A1313B"/>
    <w:rsid w:val="00A13527"/>
    <w:rsid w:val="00A1375B"/>
    <w:rsid w:val="00A13990"/>
    <w:rsid w:val="00A13AE5"/>
    <w:rsid w:val="00A13B41"/>
    <w:rsid w:val="00A13BF0"/>
    <w:rsid w:val="00A13E30"/>
    <w:rsid w:val="00A13FA1"/>
    <w:rsid w:val="00A143F2"/>
    <w:rsid w:val="00A14776"/>
    <w:rsid w:val="00A14885"/>
    <w:rsid w:val="00A14893"/>
    <w:rsid w:val="00A148AF"/>
    <w:rsid w:val="00A14A35"/>
    <w:rsid w:val="00A14D23"/>
    <w:rsid w:val="00A14D57"/>
    <w:rsid w:val="00A14DAF"/>
    <w:rsid w:val="00A15030"/>
    <w:rsid w:val="00A15066"/>
    <w:rsid w:val="00A1516B"/>
    <w:rsid w:val="00A15321"/>
    <w:rsid w:val="00A1535A"/>
    <w:rsid w:val="00A154DD"/>
    <w:rsid w:val="00A154E7"/>
    <w:rsid w:val="00A155DE"/>
    <w:rsid w:val="00A15645"/>
    <w:rsid w:val="00A156DA"/>
    <w:rsid w:val="00A15A7F"/>
    <w:rsid w:val="00A15C48"/>
    <w:rsid w:val="00A15E57"/>
    <w:rsid w:val="00A15F00"/>
    <w:rsid w:val="00A162FA"/>
    <w:rsid w:val="00A16356"/>
    <w:rsid w:val="00A163F7"/>
    <w:rsid w:val="00A1641C"/>
    <w:rsid w:val="00A165C2"/>
    <w:rsid w:val="00A16DD0"/>
    <w:rsid w:val="00A16EB2"/>
    <w:rsid w:val="00A1701D"/>
    <w:rsid w:val="00A1721B"/>
    <w:rsid w:val="00A1727D"/>
    <w:rsid w:val="00A172A6"/>
    <w:rsid w:val="00A173C0"/>
    <w:rsid w:val="00A174DD"/>
    <w:rsid w:val="00A17764"/>
    <w:rsid w:val="00A17A1C"/>
    <w:rsid w:val="00A17CA6"/>
    <w:rsid w:val="00A17D24"/>
    <w:rsid w:val="00A17D32"/>
    <w:rsid w:val="00A20020"/>
    <w:rsid w:val="00A20085"/>
    <w:rsid w:val="00A20208"/>
    <w:rsid w:val="00A20269"/>
    <w:rsid w:val="00A2029D"/>
    <w:rsid w:val="00A2037F"/>
    <w:rsid w:val="00A2047A"/>
    <w:rsid w:val="00A20564"/>
    <w:rsid w:val="00A205A6"/>
    <w:rsid w:val="00A20756"/>
    <w:rsid w:val="00A207EE"/>
    <w:rsid w:val="00A20841"/>
    <w:rsid w:val="00A20A14"/>
    <w:rsid w:val="00A20C34"/>
    <w:rsid w:val="00A20DCC"/>
    <w:rsid w:val="00A21339"/>
    <w:rsid w:val="00A21914"/>
    <w:rsid w:val="00A21AB8"/>
    <w:rsid w:val="00A21C47"/>
    <w:rsid w:val="00A220AB"/>
    <w:rsid w:val="00A220EC"/>
    <w:rsid w:val="00A222C9"/>
    <w:rsid w:val="00A223B3"/>
    <w:rsid w:val="00A22510"/>
    <w:rsid w:val="00A22546"/>
    <w:rsid w:val="00A2264D"/>
    <w:rsid w:val="00A22678"/>
    <w:rsid w:val="00A22943"/>
    <w:rsid w:val="00A229CA"/>
    <w:rsid w:val="00A22AF6"/>
    <w:rsid w:val="00A22C05"/>
    <w:rsid w:val="00A22C67"/>
    <w:rsid w:val="00A22DB2"/>
    <w:rsid w:val="00A23164"/>
    <w:rsid w:val="00A231C5"/>
    <w:rsid w:val="00A2333F"/>
    <w:rsid w:val="00A23491"/>
    <w:rsid w:val="00A234B6"/>
    <w:rsid w:val="00A23585"/>
    <w:rsid w:val="00A2358B"/>
    <w:rsid w:val="00A23AB9"/>
    <w:rsid w:val="00A23C66"/>
    <w:rsid w:val="00A23C7A"/>
    <w:rsid w:val="00A23CA5"/>
    <w:rsid w:val="00A23E9A"/>
    <w:rsid w:val="00A2412E"/>
    <w:rsid w:val="00A242BF"/>
    <w:rsid w:val="00A242E1"/>
    <w:rsid w:val="00A24499"/>
    <w:rsid w:val="00A2483E"/>
    <w:rsid w:val="00A248D9"/>
    <w:rsid w:val="00A24B4C"/>
    <w:rsid w:val="00A24CA0"/>
    <w:rsid w:val="00A25804"/>
    <w:rsid w:val="00A25B8B"/>
    <w:rsid w:val="00A25C69"/>
    <w:rsid w:val="00A25D2B"/>
    <w:rsid w:val="00A25DEB"/>
    <w:rsid w:val="00A25E82"/>
    <w:rsid w:val="00A2603F"/>
    <w:rsid w:val="00A26248"/>
    <w:rsid w:val="00A263A4"/>
    <w:rsid w:val="00A263FB"/>
    <w:rsid w:val="00A26714"/>
    <w:rsid w:val="00A269FD"/>
    <w:rsid w:val="00A26CE6"/>
    <w:rsid w:val="00A26E4E"/>
    <w:rsid w:val="00A27117"/>
    <w:rsid w:val="00A27160"/>
    <w:rsid w:val="00A271FD"/>
    <w:rsid w:val="00A2746F"/>
    <w:rsid w:val="00A275D0"/>
    <w:rsid w:val="00A27659"/>
    <w:rsid w:val="00A2765F"/>
    <w:rsid w:val="00A27817"/>
    <w:rsid w:val="00A27975"/>
    <w:rsid w:val="00A27A68"/>
    <w:rsid w:val="00A27A7B"/>
    <w:rsid w:val="00A27ADF"/>
    <w:rsid w:val="00A27B00"/>
    <w:rsid w:val="00A30411"/>
    <w:rsid w:val="00A30544"/>
    <w:rsid w:val="00A30605"/>
    <w:rsid w:val="00A3095D"/>
    <w:rsid w:val="00A30A57"/>
    <w:rsid w:val="00A30A72"/>
    <w:rsid w:val="00A30A89"/>
    <w:rsid w:val="00A30BAA"/>
    <w:rsid w:val="00A30C20"/>
    <w:rsid w:val="00A30CE2"/>
    <w:rsid w:val="00A30CEE"/>
    <w:rsid w:val="00A30F67"/>
    <w:rsid w:val="00A313CA"/>
    <w:rsid w:val="00A3148C"/>
    <w:rsid w:val="00A3149C"/>
    <w:rsid w:val="00A314D2"/>
    <w:rsid w:val="00A315B2"/>
    <w:rsid w:val="00A317AE"/>
    <w:rsid w:val="00A31A44"/>
    <w:rsid w:val="00A31BCE"/>
    <w:rsid w:val="00A31D3D"/>
    <w:rsid w:val="00A31EDE"/>
    <w:rsid w:val="00A31EF8"/>
    <w:rsid w:val="00A320C8"/>
    <w:rsid w:val="00A326FF"/>
    <w:rsid w:val="00A32916"/>
    <w:rsid w:val="00A329A1"/>
    <w:rsid w:val="00A32AB0"/>
    <w:rsid w:val="00A32CB9"/>
    <w:rsid w:val="00A32D6D"/>
    <w:rsid w:val="00A32F32"/>
    <w:rsid w:val="00A32F4C"/>
    <w:rsid w:val="00A32F92"/>
    <w:rsid w:val="00A33171"/>
    <w:rsid w:val="00A33411"/>
    <w:rsid w:val="00A334FA"/>
    <w:rsid w:val="00A3371B"/>
    <w:rsid w:val="00A33A0B"/>
    <w:rsid w:val="00A33E81"/>
    <w:rsid w:val="00A33E9A"/>
    <w:rsid w:val="00A33F3C"/>
    <w:rsid w:val="00A341A2"/>
    <w:rsid w:val="00A341F3"/>
    <w:rsid w:val="00A34206"/>
    <w:rsid w:val="00A3441A"/>
    <w:rsid w:val="00A34441"/>
    <w:rsid w:val="00A34777"/>
    <w:rsid w:val="00A347B1"/>
    <w:rsid w:val="00A3482A"/>
    <w:rsid w:val="00A34864"/>
    <w:rsid w:val="00A34C8E"/>
    <w:rsid w:val="00A34D53"/>
    <w:rsid w:val="00A34EF2"/>
    <w:rsid w:val="00A35001"/>
    <w:rsid w:val="00A352DB"/>
    <w:rsid w:val="00A3537D"/>
    <w:rsid w:val="00A3565C"/>
    <w:rsid w:val="00A35800"/>
    <w:rsid w:val="00A359D6"/>
    <w:rsid w:val="00A35A89"/>
    <w:rsid w:val="00A35B9A"/>
    <w:rsid w:val="00A35EA4"/>
    <w:rsid w:val="00A35F12"/>
    <w:rsid w:val="00A35F4B"/>
    <w:rsid w:val="00A35F56"/>
    <w:rsid w:val="00A36538"/>
    <w:rsid w:val="00A367C0"/>
    <w:rsid w:val="00A368DF"/>
    <w:rsid w:val="00A3698A"/>
    <w:rsid w:val="00A36B58"/>
    <w:rsid w:val="00A36F96"/>
    <w:rsid w:val="00A375A5"/>
    <w:rsid w:val="00A3766F"/>
    <w:rsid w:val="00A37701"/>
    <w:rsid w:val="00A3774D"/>
    <w:rsid w:val="00A37836"/>
    <w:rsid w:val="00A3784B"/>
    <w:rsid w:val="00A37859"/>
    <w:rsid w:val="00A3786E"/>
    <w:rsid w:val="00A378C9"/>
    <w:rsid w:val="00A37C22"/>
    <w:rsid w:val="00A37D84"/>
    <w:rsid w:val="00A37DA0"/>
    <w:rsid w:val="00A37F27"/>
    <w:rsid w:val="00A40264"/>
    <w:rsid w:val="00A40326"/>
    <w:rsid w:val="00A406DD"/>
    <w:rsid w:val="00A40886"/>
    <w:rsid w:val="00A40D87"/>
    <w:rsid w:val="00A40EAD"/>
    <w:rsid w:val="00A4124D"/>
    <w:rsid w:val="00A412B4"/>
    <w:rsid w:val="00A412E9"/>
    <w:rsid w:val="00A41419"/>
    <w:rsid w:val="00A414D0"/>
    <w:rsid w:val="00A414FC"/>
    <w:rsid w:val="00A41753"/>
    <w:rsid w:val="00A41DB6"/>
    <w:rsid w:val="00A41FDC"/>
    <w:rsid w:val="00A421A1"/>
    <w:rsid w:val="00A421B3"/>
    <w:rsid w:val="00A42222"/>
    <w:rsid w:val="00A4231E"/>
    <w:rsid w:val="00A42429"/>
    <w:rsid w:val="00A424E0"/>
    <w:rsid w:val="00A42526"/>
    <w:rsid w:val="00A425D1"/>
    <w:rsid w:val="00A42609"/>
    <w:rsid w:val="00A42676"/>
    <w:rsid w:val="00A42679"/>
    <w:rsid w:val="00A42701"/>
    <w:rsid w:val="00A4282A"/>
    <w:rsid w:val="00A42A2D"/>
    <w:rsid w:val="00A42B38"/>
    <w:rsid w:val="00A42C8B"/>
    <w:rsid w:val="00A42F7F"/>
    <w:rsid w:val="00A430A1"/>
    <w:rsid w:val="00A433C6"/>
    <w:rsid w:val="00A433DC"/>
    <w:rsid w:val="00A43486"/>
    <w:rsid w:val="00A4351E"/>
    <w:rsid w:val="00A437F0"/>
    <w:rsid w:val="00A43B70"/>
    <w:rsid w:val="00A44084"/>
    <w:rsid w:val="00A44105"/>
    <w:rsid w:val="00A444AD"/>
    <w:rsid w:val="00A44615"/>
    <w:rsid w:val="00A446AB"/>
    <w:rsid w:val="00A446C0"/>
    <w:rsid w:val="00A4472D"/>
    <w:rsid w:val="00A44D18"/>
    <w:rsid w:val="00A44E94"/>
    <w:rsid w:val="00A45015"/>
    <w:rsid w:val="00A450DC"/>
    <w:rsid w:val="00A451C6"/>
    <w:rsid w:val="00A4522D"/>
    <w:rsid w:val="00A455D7"/>
    <w:rsid w:val="00A4574E"/>
    <w:rsid w:val="00A4590A"/>
    <w:rsid w:val="00A45A6E"/>
    <w:rsid w:val="00A45AED"/>
    <w:rsid w:val="00A45B3A"/>
    <w:rsid w:val="00A45B63"/>
    <w:rsid w:val="00A45ECC"/>
    <w:rsid w:val="00A45EF6"/>
    <w:rsid w:val="00A4610A"/>
    <w:rsid w:val="00A4628A"/>
    <w:rsid w:val="00A464D0"/>
    <w:rsid w:val="00A46572"/>
    <w:rsid w:val="00A465CE"/>
    <w:rsid w:val="00A46811"/>
    <w:rsid w:val="00A46AEF"/>
    <w:rsid w:val="00A46B18"/>
    <w:rsid w:val="00A46CAF"/>
    <w:rsid w:val="00A46E2E"/>
    <w:rsid w:val="00A46F43"/>
    <w:rsid w:val="00A46FF9"/>
    <w:rsid w:val="00A47067"/>
    <w:rsid w:val="00A4708D"/>
    <w:rsid w:val="00A4750F"/>
    <w:rsid w:val="00A47641"/>
    <w:rsid w:val="00A47654"/>
    <w:rsid w:val="00A4766E"/>
    <w:rsid w:val="00A47704"/>
    <w:rsid w:val="00A4782E"/>
    <w:rsid w:val="00A4795F"/>
    <w:rsid w:val="00A4798B"/>
    <w:rsid w:val="00A47AE9"/>
    <w:rsid w:val="00A47D66"/>
    <w:rsid w:val="00A47EED"/>
    <w:rsid w:val="00A47EFD"/>
    <w:rsid w:val="00A47FA7"/>
    <w:rsid w:val="00A5005C"/>
    <w:rsid w:val="00A5026F"/>
    <w:rsid w:val="00A503A2"/>
    <w:rsid w:val="00A507BA"/>
    <w:rsid w:val="00A5084B"/>
    <w:rsid w:val="00A508AF"/>
    <w:rsid w:val="00A50968"/>
    <w:rsid w:val="00A50BC5"/>
    <w:rsid w:val="00A50C3E"/>
    <w:rsid w:val="00A50D9A"/>
    <w:rsid w:val="00A50E27"/>
    <w:rsid w:val="00A50EC5"/>
    <w:rsid w:val="00A510E9"/>
    <w:rsid w:val="00A511D4"/>
    <w:rsid w:val="00A5131B"/>
    <w:rsid w:val="00A516AB"/>
    <w:rsid w:val="00A5194F"/>
    <w:rsid w:val="00A519A0"/>
    <w:rsid w:val="00A51D0A"/>
    <w:rsid w:val="00A5206C"/>
    <w:rsid w:val="00A520E8"/>
    <w:rsid w:val="00A5218A"/>
    <w:rsid w:val="00A524FB"/>
    <w:rsid w:val="00A5284B"/>
    <w:rsid w:val="00A528E1"/>
    <w:rsid w:val="00A52900"/>
    <w:rsid w:val="00A52912"/>
    <w:rsid w:val="00A52B4C"/>
    <w:rsid w:val="00A52C19"/>
    <w:rsid w:val="00A53158"/>
    <w:rsid w:val="00A53194"/>
    <w:rsid w:val="00A53451"/>
    <w:rsid w:val="00A534D4"/>
    <w:rsid w:val="00A53AB2"/>
    <w:rsid w:val="00A53D2F"/>
    <w:rsid w:val="00A53E25"/>
    <w:rsid w:val="00A540A9"/>
    <w:rsid w:val="00A5415F"/>
    <w:rsid w:val="00A542B1"/>
    <w:rsid w:val="00A5441C"/>
    <w:rsid w:val="00A54457"/>
    <w:rsid w:val="00A54529"/>
    <w:rsid w:val="00A54768"/>
    <w:rsid w:val="00A549A9"/>
    <w:rsid w:val="00A54B76"/>
    <w:rsid w:val="00A54D60"/>
    <w:rsid w:val="00A54E78"/>
    <w:rsid w:val="00A54F07"/>
    <w:rsid w:val="00A54F2A"/>
    <w:rsid w:val="00A5517A"/>
    <w:rsid w:val="00A554FE"/>
    <w:rsid w:val="00A55577"/>
    <w:rsid w:val="00A55935"/>
    <w:rsid w:val="00A5594B"/>
    <w:rsid w:val="00A55A3B"/>
    <w:rsid w:val="00A55B5E"/>
    <w:rsid w:val="00A55BD8"/>
    <w:rsid w:val="00A55C25"/>
    <w:rsid w:val="00A55E0E"/>
    <w:rsid w:val="00A56184"/>
    <w:rsid w:val="00A5634A"/>
    <w:rsid w:val="00A56472"/>
    <w:rsid w:val="00A5647D"/>
    <w:rsid w:val="00A5670D"/>
    <w:rsid w:val="00A56E41"/>
    <w:rsid w:val="00A57040"/>
    <w:rsid w:val="00A57635"/>
    <w:rsid w:val="00A579E9"/>
    <w:rsid w:val="00A57A7B"/>
    <w:rsid w:val="00A57AF1"/>
    <w:rsid w:val="00A57CF9"/>
    <w:rsid w:val="00A57EDD"/>
    <w:rsid w:val="00A57F80"/>
    <w:rsid w:val="00A57FFC"/>
    <w:rsid w:val="00A604C4"/>
    <w:rsid w:val="00A605EE"/>
    <w:rsid w:val="00A606D5"/>
    <w:rsid w:val="00A606E6"/>
    <w:rsid w:val="00A608B5"/>
    <w:rsid w:val="00A608DC"/>
    <w:rsid w:val="00A60903"/>
    <w:rsid w:val="00A60D62"/>
    <w:rsid w:val="00A60E25"/>
    <w:rsid w:val="00A60E3E"/>
    <w:rsid w:val="00A60E45"/>
    <w:rsid w:val="00A60E76"/>
    <w:rsid w:val="00A60E92"/>
    <w:rsid w:val="00A60F24"/>
    <w:rsid w:val="00A60FD5"/>
    <w:rsid w:val="00A61064"/>
    <w:rsid w:val="00A61222"/>
    <w:rsid w:val="00A6136D"/>
    <w:rsid w:val="00A614D2"/>
    <w:rsid w:val="00A6156C"/>
    <w:rsid w:val="00A615C9"/>
    <w:rsid w:val="00A61775"/>
    <w:rsid w:val="00A619A4"/>
    <w:rsid w:val="00A61A8C"/>
    <w:rsid w:val="00A61BF1"/>
    <w:rsid w:val="00A61EDD"/>
    <w:rsid w:val="00A61F8B"/>
    <w:rsid w:val="00A62307"/>
    <w:rsid w:val="00A623BC"/>
    <w:rsid w:val="00A62551"/>
    <w:rsid w:val="00A625D5"/>
    <w:rsid w:val="00A628DC"/>
    <w:rsid w:val="00A6294B"/>
    <w:rsid w:val="00A6298A"/>
    <w:rsid w:val="00A62A0F"/>
    <w:rsid w:val="00A62BC2"/>
    <w:rsid w:val="00A62DFA"/>
    <w:rsid w:val="00A62E28"/>
    <w:rsid w:val="00A62F81"/>
    <w:rsid w:val="00A6361E"/>
    <w:rsid w:val="00A636B4"/>
    <w:rsid w:val="00A6377F"/>
    <w:rsid w:val="00A6386A"/>
    <w:rsid w:val="00A63A15"/>
    <w:rsid w:val="00A63C01"/>
    <w:rsid w:val="00A63CF0"/>
    <w:rsid w:val="00A63D79"/>
    <w:rsid w:val="00A63E3F"/>
    <w:rsid w:val="00A64311"/>
    <w:rsid w:val="00A64558"/>
    <w:rsid w:val="00A647A1"/>
    <w:rsid w:val="00A64825"/>
    <w:rsid w:val="00A6488B"/>
    <w:rsid w:val="00A648AD"/>
    <w:rsid w:val="00A649F4"/>
    <w:rsid w:val="00A64A7F"/>
    <w:rsid w:val="00A64C0F"/>
    <w:rsid w:val="00A65116"/>
    <w:rsid w:val="00A65127"/>
    <w:rsid w:val="00A65167"/>
    <w:rsid w:val="00A651FD"/>
    <w:rsid w:val="00A65381"/>
    <w:rsid w:val="00A653FF"/>
    <w:rsid w:val="00A65502"/>
    <w:rsid w:val="00A6559E"/>
    <w:rsid w:val="00A6583A"/>
    <w:rsid w:val="00A65857"/>
    <w:rsid w:val="00A65B6D"/>
    <w:rsid w:val="00A65CCB"/>
    <w:rsid w:val="00A65D12"/>
    <w:rsid w:val="00A65E24"/>
    <w:rsid w:val="00A65EC8"/>
    <w:rsid w:val="00A65F0E"/>
    <w:rsid w:val="00A65F21"/>
    <w:rsid w:val="00A65F34"/>
    <w:rsid w:val="00A66081"/>
    <w:rsid w:val="00A660A2"/>
    <w:rsid w:val="00A661E0"/>
    <w:rsid w:val="00A6623E"/>
    <w:rsid w:val="00A6628A"/>
    <w:rsid w:val="00A663F2"/>
    <w:rsid w:val="00A666EB"/>
    <w:rsid w:val="00A66797"/>
    <w:rsid w:val="00A66865"/>
    <w:rsid w:val="00A6691F"/>
    <w:rsid w:val="00A66A25"/>
    <w:rsid w:val="00A66AF9"/>
    <w:rsid w:val="00A66C0A"/>
    <w:rsid w:val="00A66E5F"/>
    <w:rsid w:val="00A66EEE"/>
    <w:rsid w:val="00A670C4"/>
    <w:rsid w:val="00A670D9"/>
    <w:rsid w:val="00A6739C"/>
    <w:rsid w:val="00A674AA"/>
    <w:rsid w:val="00A6777F"/>
    <w:rsid w:val="00A6788E"/>
    <w:rsid w:val="00A67B1C"/>
    <w:rsid w:val="00A67D0D"/>
    <w:rsid w:val="00A7008D"/>
    <w:rsid w:val="00A7013C"/>
    <w:rsid w:val="00A7019E"/>
    <w:rsid w:val="00A70263"/>
    <w:rsid w:val="00A70387"/>
    <w:rsid w:val="00A704ED"/>
    <w:rsid w:val="00A70684"/>
    <w:rsid w:val="00A706AA"/>
    <w:rsid w:val="00A706EE"/>
    <w:rsid w:val="00A7076A"/>
    <w:rsid w:val="00A7076B"/>
    <w:rsid w:val="00A70801"/>
    <w:rsid w:val="00A7082A"/>
    <w:rsid w:val="00A7086C"/>
    <w:rsid w:val="00A70935"/>
    <w:rsid w:val="00A70AEC"/>
    <w:rsid w:val="00A70BAB"/>
    <w:rsid w:val="00A70BBC"/>
    <w:rsid w:val="00A70BF5"/>
    <w:rsid w:val="00A70CD4"/>
    <w:rsid w:val="00A70D5F"/>
    <w:rsid w:val="00A70DBF"/>
    <w:rsid w:val="00A70DD1"/>
    <w:rsid w:val="00A70E2A"/>
    <w:rsid w:val="00A70EE9"/>
    <w:rsid w:val="00A70EF3"/>
    <w:rsid w:val="00A70FDE"/>
    <w:rsid w:val="00A70FEA"/>
    <w:rsid w:val="00A7109B"/>
    <w:rsid w:val="00A71170"/>
    <w:rsid w:val="00A716D9"/>
    <w:rsid w:val="00A71875"/>
    <w:rsid w:val="00A718BF"/>
    <w:rsid w:val="00A718D5"/>
    <w:rsid w:val="00A7191D"/>
    <w:rsid w:val="00A71D82"/>
    <w:rsid w:val="00A72319"/>
    <w:rsid w:val="00A72452"/>
    <w:rsid w:val="00A72800"/>
    <w:rsid w:val="00A728E0"/>
    <w:rsid w:val="00A72ADF"/>
    <w:rsid w:val="00A72B10"/>
    <w:rsid w:val="00A72B17"/>
    <w:rsid w:val="00A73223"/>
    <w:rsid w:val="00A73308"/>
    <w:rsid w:val="00A73361"/>
    <w:rsid w:val="00A733B7"/>
    <w:rsid w:val="00A7376A"/>
    <w:rsid w:val="00A739D2"/>
    <w:rsid w:val="00A73A3E"/>
    <w:rsid w:val="00A73D83"/>
    <w:rsid w:val="00A73E16"/>
    <w:rsid w:val="00A73F70"/>
    <w:rsid w:val="00A740DB"/>
    <w:rsid w:val="00A7417B"/>
    <w:rsid w:val="00A74340"/>
    <w:rsid w:val="00A7434D"/>
    <w:rsid w:val="00A74551"/>
    <w:rsid w:val="00A7457C"/>
    <w:rsid w:val="00A74A99"/>
    <w:rsid w:val="00A74AC6"/>
    <w:rsid w:val="00A74D08"/>
    <w:rsid w:val="00A74D11"/>
    <w:rsid w:val="00A74E62"/>
    <w:rsid w:val="00A75310"/>
    <w:rsid w:val="00A7531E"/>
    <w:rsid w:val="00A75669"/>
    <w:rsid w:val="00A75797"/>
    <w:rsid w:val="00A75825"/>
    <w:rsid w:val="00A758B0"/>
    <w:rsid w:val="00A75ACB"/>
    <w:rsid w:val="00A75C6D"/>
    <w:rsid w:val="00A75CDC"/>
    <w:rsid w:val="00A75FB7"/>
    <w:rsid w:val="00A76080"/>
    <w:rsid w:val="00A761A9"/>
    <w:rsid w:val="00A762B0"/>
    <w:rsid w:val="00A76456"/>
    <w:rsid w:val="00A765FC"/>
    <w:rsid w:val="00A766FE"/>
    <w:rsid w:val="00A76841"/>
    <w:rsid w:val="00A76876"/>
    <w:rsid w:val="00A76950"/>
    <w:rsid w:val="00A76CDB"/>
    <w:rsid w:val="00A76D12"/>
    <w:rsid w:val="00A76D5C"/>
    <w:rsid w:val="00A76DC6"/>
    <w:rsid w:val="00A76E0F"/>
    <w:rsid w:val="00A77080"/>
    <w:rsid w:val="00A7714E"/>
    <w:rsid w:val="00A774D9"/>
    <w:rsid w:val="00A77500"/>
    <w:rsid w:val="00A775B3"/>
    <w:rsid w:val="00A77634"/>
    <w:rsid w:val="00A779B9"/>
    <w:rsid w:val="00A77A28"/>
    <w:rsid w:val="00A77AF0"/>
    <w:rsid w:val="00A77BC9"/>
    <w:rsid w:val="00A77C78"/>
    <w:rsid w:val="00A77D8F"/>
    <w:rsid w:val="00A77FA3"/>
    <w:rsid w:val="00A80310"/>
    <w:rsid w:val="00A80415"/>
    <w:rsid w:val="00A8047A"/>
    <w:rsid w:val="00A805F3"/>
    <w:rsid w:val="00A8067F"/>
    <w:rsid w:val="00A806E2"/>
    <w:rsid w:val="00A807BC"/>
    <w:rsid w:val="00A807BE"/>
    <w:rsid w:val="00A80836"/>
    <w:rsid w:val="00A808EB"/>
    <w:rsid w:val="00A809F4"/>
    <w:rsid w:val="00A80A32"/>
    <w:rsid w:val="00A80B89"/>
    <w:rsid w:val="00A80BA2"/>
    <w:rsid w:val="00A80CD1"/>
    <w:rsid w:val="00A80DF4"/>
    <w:rsid w:val="00A80E8B"/>
    <w:rsid w:val="00A810B1"/>
    <w:rsid w:val="00A810D7"/>
    <w:rsid w:val="00A8121B"/>
    <w:rsid w:val="00A81510"/>
    <w:rsid w:val="00A8164F"/>
    <w:rsid w:val="00A81657"/>
    <w:rsid w:val="00A8186B"/>
    <w:rsid w:val="00A818A4"/>
    <w:rsid w:val="00A818C2"/>
    <w:rsid w:val="00A8196A"/>
    <w:rsid w:val="00A819EF"/>
    <w:rsid w:val="00A81CB8"/>
    <w:rsid w:val="00A81DF4"/>
    <w:rsid w:val="00A81E8F"/>
    <w:rsid w:val="00A822D2"/>
    <w:rsid w:val="00A82594"/>
    <w:rsid w:val="00A826E0"/>
    <w:rsid w:val="00A8289D"/>
    <w:rsid w:val="00A8297E"/>
    <w:rsid w:val="00A82B49"/>
    <w:rsid w:val="00A83291"/>
    <w:rsid w:val="00A83388"/>
    <w:rsid w:val="00A834B4"/>
    <w:rsid w:val="00A835A1"/>
    <w:rsid w:val="00A835F1"/>
    <w:rsid w:val="00A8361F"/>
    <w:rsid w:val="00A836C8"/>
    <w:rsid w:val="00A83829"/>
    <w:rsid w:val="00A83964"/>
    <w:rsid w:val="00A83A0B"/>
    <w:rsid w:val="00A83B53"/>
    <w:rsid w:val="00A83BDC"/>
    <w:rsid w:val="00A83CA4"/>
    <w:rsid w:val="00A83D39"/>
    <w:rsid w:val="00A83D5A"/>
    <w:rsid w:val="00A83DC7"/>
    <w:rsid w:val="00A83E80"/>
    <w:rsid w:val="00A83F66"/>
    <w:rsid w:val="00A83FCC"/>
    <w:rsid w:val="00A84244"/>
    <w:rsid w:val="00A84340"/>
    <w:rsid w:val="00A8447F"/>
    <w:rsid w:val="00A84626"/>
    <w:rsid w:val="00A8473D"/>
    <w:rsid w:val="00A8475A"/>
    <w:rsid w:val="00A84872"/>
    <w:rsid w:val="00A84888"/>
    <w:rsid w:val="00A84A03"/>
    <w:rsid w:val="00A84BB3"/>
    <w:rsid w:val="00A84C20"/>
    <w:rsid w:val="00A84DE2"/>
    <w:rsid w:val="00A84DFC"/>
    <w:rsid w:val="00A85229"/>
    <w:rsid w:val="00A852BC"/>
    <w:rsid w:val="00A8593F"/>
    <w:rsid w:val="00A859E8"/>
    <w:rsid w:val="00A85A80"/>
    <w:rsid w:val="00A85DF0"/>
    <w:rsid w:val="00A85E64"/>
    <w:rsid w:val="00A85EC6"/>
    <w:rsid w:val="00A85F7F"/>
    <w:rsid w:val="00A86221"/>
    <w:rsid w:val="00A8630E"/>
    <w:rsid w:val="00A8648A"/>
    <w:rsid w:val="00A8676F"/>
    <w:rsid w:val="00A86833"/>
    <w:rsid w:val="00A8683B"/>
    <w:rsid w:val="00A86C3B"/>
    <w:rsid w:val="00A86CD4"/>
    <w:rsid w:val="00A86CE1"/>
    <w:rsid w:val="00A86DBB"/>
    <w:rsid w:val="00A86DCB"/>
    <w:rsid w:val="00A87240"/>
    <w:rsid w:val="00A8739B"/>
    <w:rsid w:val="00A87515"/>
    <w:rsid w:val="00A87557"/>
    <w:rsid w:val="00A87635"/>
    <w:rsid w:val="00A878F9"/>
    <w:rsid w:val="00A87B03"/>
    <w:rsid w:val="00A87BC7"/>
    <w:rsid w:val="00A87BE8"/>
    <w:rsid w:val="00A87C4F"/>
    <w:rsid w:val="00A87CA1"/>
    <w:rsid w:val="00A87D30"/>
    <w:rsid w:val="00A87D36"/>
    <w:rsid w:val="00A87ED2"/>
    <w:rsid w:val="00A90449"/>
    <w:rsid w:val="00A90593"/>
    <w:rsid w:val="00A90672"/>
    <w:rsid w:val="00A90836"/>
    <w:rsid w:val="00A90AE7"/>
    <w:rsid w:val="00A90AFC"/>
    <w:rsid w:val="00A90CD8"/>
    <w:rsid w:val="00A90F68"/>
    <w:rsid w:val="00A91004"/>
    <w:rsid w:val="00A911D8"/>
    <w:rsid w:val="00A914CE"/>
    <w:rsid w:val="00A91563"/>
    <w:rsid w:val="00A915A9"/>
    <w:rsid w:val="00A916E3"/>
    <w:rsid w:val="00A91775"/>
    <w:rsid w:val="00A91794"/>
    <w:rsid w:val="00A919A6"/>
    <w:rsid w:val="00A91A27"/>
    <w:rsid w:val="00A91BC6"/>
    <w:rsid w:val="00A91C4A"/>
    <w:rsid w:val="00A91CEE"/>
    <w:rsid w:val="00A91DAF"/>
    <w:rsid w:val="00A91E0C"/>
    <w:rsid w:val="00A91F20"/>
    <w:rsid w:val="00A91F6D"/>
    <w:rsid w:val="00A920D2"/>
    <w:rsid w:val="00A9213E"/>
    <w:rsid w:val="00A921DE"/>
    <w:rsid w:val="00A9224C"/>
    <w:rsid w:val="00A922D4"/>
    <w:rsid w:val="00A92436"/>
    <w:rsid w:val="00A92456"/>
    <w:rsid w:val="00A92590"/>
    <w:rsid w:val="00A9283C"/>
    <w:rsid w:val="00A92AB3"/>
    <w:rsid w:val="00A92AC7"/>
    <w:rsid w:val="00A92AD4"/>
    <w:rsid w:val="00A92C8F"/>
    <w:rsid w:val="00A92D97"/>
    <w:rsid w:val="00A92F7D"/>
    <w:rsid w:val="00A9356C"/>
    <w:rsid w:val="00A9357E"/>
    <w:rsid w:val="00A937EA"/>
    <w:rsid w:val="00A9381A"/>
    <w:rsid w:val="00A93859"/>
    <w:rsid w:val="00A938C7"/>
    <w:rsid w:val="00A93BCB"/>
    <w:rsid w:val="00A93C0C"/>
    <w:rsid w:val="00A9401B"/>
    <w:rsid w:val="00A9427D"/>
    <w:rsid w:val="00A942D7"/>
    <w:rsid w:val="00A9434C"/>
    <w:rsid w:val="00A943D0"/>
    <w:rsid w:val="00A94598"/>
    <w:rsid w:val="00A9485C"/>
    <w:rsid w:val="00A948D3"/>
    <w:rsid w:val="00A94AA9"/>
    <w:rsid w:val="00A94BD2"/>
    <w:rsid w:val="00A94D83"/>
    <w:rsid w:val="00A95041"/>
    <w:rsid w:val="00A951C5"/>
    <w:rsid w:val="00A951D1"/>
    <w:rsid w:val="00A95279"/>
    <w:rsid w:val="00A952B2"/>
    <w:rsid w:val="00A95557"/>
    <w:rsid w:val="00A95992"/>
    <w:rsid w:val="00A95A3D"/>
    <w:rsid w:val="00A95BB1"/>
    <w:rsid w:val="00A95D34"/>
    <w:rsid w:val="00A96084"/>
    <w:rsid w:val="00A961A7"/>
    <w:rsid w:val="00A96228"/>
    <w:rsid w:val="00A96541"/>
    <w:rsid w:val="00A9671D"/>
    <w:rsid w:val="00A9686C"/>
    <w:rsid w:val="00A9696A"/>
    <w:rsid w:val="00A969B6"/>
    <w:rsid w:val="00A96AD1"/>
    <w:rsid w:val="00A96C11"/>
    <w:rsid w:val="00A96CDA"/>
    <w:rsid w:val="00A96D8D"/>
    <w:rsid w:val="00A9738F"/>
    <w:rsid w:val="00A9778D"/>
    <w:rsid w:val="00A97803"/>
    <w:rsid w:val="00A97829"/>
    <w:rsid w:val="00A97902"/>
    <w:rsid w:val="00A9795C"/>
    <w:rsid w:val="00A97AB9"/>
    <w:rsid w:val="00A97B44"/>
    <w:rsid w:val="00A97B80"/>
    <w:rsid w:val="00A97D1B"/>
    <w:rsid w:val="00AA01A6"/>
    <w:rsid w:val="00AA01EB"/>
    <w:rsid w:val="00AA047B"/>
    <w:rsid w:val="00AA0563"/>
    <w:rsid w:val="00AA0718"/>
    <w:rsid w:val="00AA0799"/>
    <w:rsid w:val="00AA0918"/>
    <w:rsid w:val="00AA0A2D"/>
    <w:rsid w:val="00AA0AAC"/>
    <w:rsid w:val="00AA0BA6"/>
    <w:rsid w:val="00AA0BF4"/>
    <w:rsid w:val="00AA11B0"/>
    <w:rsid w:val="00AA1254"/>
    <w:rsid w:val="00AA12E1"/>
    <w:rsid w:val="00AA1576"/>
    <w:rsid w:val="00AA159C"/>
    <w:rsid w:val="00AA16B8"/>
    <w:rsid w:val="00AA176A"/>
    <w:rsid w:val="00AA178E"/>
    <w:rsid w:val="00AA1807"/>
    <w:rsid w:val="00AA1908"/>
    <w:rsid w:val="00AA19EC"/>
    <w:rsid w:val="00AA19F1"/>
    <w:rsid w:val="00AA19FA"/>
    <w:rsid w:val="00AA1DD0"/>
    <w:rsid w:val="00AA1ED1"/>
    <w:rsid w:val="00AA201D"/>
    <w:rsid w:val="00AA2197"/>
    <w:rsid w:val="00AA21CF"/>
    <w:rsid w:val="00AA21E4"/>
    <w:rsid w:val="00AA22DB"/>
    <w:rsid w:val="00AA281C"/>
    <w:rsid w:val="00AA285F"/>
    <w:rsid w:val="00AA291D"/>
    <w:rsid w:val="00AA29A1"/>
    <w:rsid w:val="00AA2B06"/>
    <w:rsid w:val="00AA2E9D"/>
    <w:rsid w:val="00AA2FCF"/>
    <w:rsid w:val="00AA31A5"/>
    <w:rsid w:val="00AA32EC"/>
    <w:rsid w:val="00AA3398"/>
    <w:rsid w:val="00AA359A"/>
    <w:rsid w:val="00AA35CE"/>
    <w:rsid w:val="00AA368D"/>
    <w:rsid w:val="00AA379A"/>
    <w:rsid w:val="00AA37B4"/>
    <w:rsid w:val="00AA383E"/>
    <w:rsid w:val="00AA3884"/>
    <w:rsid w:val="00AA3918"/>
    <w:rsid w:val="00AA3953"/>
    <w:rsid w:val="00AA3962"/>
    <w:rsid w:val="00AA3A7F"/>
    <w:rsid w:val="00AA3B97"/>
    <w:rsid w:val="00AA3BE5"/>
    <w:rsid w:val="00AA3C3E"/>
    <w:rsid w:val="00AA3E54"/>
    <w:rsid w:val="00AA42A3"/>
    <w:rsid w:val="00AA4327"/>
    <w:rsid w:val="00AA4532"/>
    <w:rsid w:val="00AA45DF"/>
    <w:rsid w:val="00AA486C"/>
    <w:rsid w:val="00AA49DD"/>
    <w:rsid w:val="00AA4A3C"/>
    <w:rsid w:val="00AA4A4D"/>
    <w:rsid w:val="00AA4B6A"/>
    <w:rsid w:val="00AA4E31"/>
    <w:rsid w:val="00AA4F41"/>
    <w:rsid w:val="00AA4F93"/>
    <w:rsid w:val="00AA4FEB"/>
    <w:rsid w:val="00AA51E0"/>
    <w:rsid w:val="00AA5278"/>
    <w:rsid w:val="00AA527C"/>
    <w:rsid w:val="00AA52F8"/>
    <w:rsid w:val="00AA56D1"/>
    <w:rsid w:val="00AA58DE"/>
    <w:rsid w:val="00AA5B3F"/>
    <w:rsid w:val="00AA5D86"/>
    <w:rsid w:val="00AA5EB8"/>
    <w:rsid w:val="00AA5F74"/>
    <w:rsid w:val="00AA5FC7"/>
    <w:rsid w:val="00AA608B"/>
    <w:rsid w:val="00AA6324"/>
    <w:rsid w:val="00AA6399"/>
    <w:rsid w:val="00AA657C"/>
    <w:rsid w:val="00AA669F"/>
    <w:rsid w:val="00AA6705"/>
    <w:rsid w:val="00AA67FC"/>
    <w:rsid w:val="00AA68DB"/>
    <w:rsid w:val="00AA6AF1"/>
    <w:rsid w:val="00AA6C06"/>
    <w:rsid w:val="00AA6EBD"/>
    <w:rsid w:val="00AA72A6"/>
    <w:rsid w:val="00AA72ED"/>
    <w:rsid w:val="00AA735A"/>
    <w:rsid w:val="00AA75CE"/>
    <w:rsid w:val="00AA75EB"/>
    <w:rsid w:val="00AA76F8"/>
    <w:rsid w:val="00AA7E09"/>
    <w:rsid w:val="00AB0037"/>
    <w:rsid w:val="00AB016B"/>
    <w:rsid w:val="00AB01BF"/>
    <w:rsid w:val="00AB0200"/>
    <w:rsid w:val="00AB0236"/>
    <w:rsid w:val="00AB0557"/>
    <w:rsid w:val="00AB064E"/>
    <w:rsid w:val="00AB0668"/>
    <w:rsid w:val="00AB06AE"/>
    <w:rsid w:val="00AB0772"/>
    <w:rsid w:val="00AB07F2"/>
    <w:rsid w:val="00AB07F5"/>
    <w:rsid w:val="00AB08FE"/>
    <w:rsid w:val="00AB0A78"/>
    <w:rsid w:val="00AB0A9B"/>
    <w:rsid w:val="00AB0B77"/>
    <w:rsid w:val="00AB0B8F"/>
    <w:rsid w:val="00AB0C7C"/>
    <w:rsid w:val="00AB0D6A"/>
    <w:rsid w:val="00AB0ECF"/>
    <w:rsid w:val="00AB1013"/>
    <w:rsid w:val="00AB1056"/>
    <w:rsid w:val="00AB107A"/>
    <w:rsid w:val="00AB1088"/>
    <w:rsid w:val="00AB111E"/>
    <w:rsid w:val="00AB1127"/>
    <w:rsid w:val="00AB1175"/>
    <w:rsid w:val="00AB1208"/>
    <w:rsid w:val="00AB1209"/>
    <w:rsid w:val="00AB1377"/>
    <w:rsid w:val="00AB145D"/>
    <w:rsid w:val="00AB14F0"/>
    <w:rsid w:val="00AB159C"/>
    <w:rsid w:val="00AB1642"/>
    <w:rsid w:val="00AB1813"/>
    <w:rsid w:val="00AB1A71"/>
    <w:rsid w:val="00AB1CD2"/>
    <w:rsid w:val="00AB1D3A"/>
    <w:rsid w:val="00AB1F1E"/>
    <w:rsid w:val="00AB201B"/>
    <w:rsid w:val="00AB21FC"/>
    <w:rsid w:val="00AB223F"/>
    <w:rsid w:val="00AB22A5"/>
    <w:rsid w:val="00AB2844"/>
    <w:rsid w:val="00AB2B3A"/>
    <w:rsid w:val="00AB2D74"/>
    <w:rsid w:val="00AB2FAD"/>
    <w:rsid w:val="00AB2FDB"/>
    <w:rsid w:val="00AB33FA"/>
    <w:rsid w:val="00AB3428"/>
    <w:rsid w:val="00AB356B"/>
    <w:rsid w:val="00AB358D"/>
    <w:rsid w:val="00AB35DC"/>
    <w:rsid w:val="00AB369D"/>
    <w:rsid w:val="00AB3798"/>
    <w:rsid w:val="00AB37CE"/>
    <w:rsid w:val="00AB3983"/>
    <w:rsid w:val="00AB39A3"/>
    <w:rsid w:val="00AB3ADA"/>
    <w:rsid w:val="00AB3B83"/>
    <w:rsid w:val="00AB3C72"/>
    <w:rsid w:val="00AB4304"/>
    <w:rsid w:val="00AB47BB"/>
    <w:rsid w:val="00AB482C"/>
    <w:rsid w:val="00AB49A9"/>
    <w:rsid w:val="00AB4A28"/>
    <w:rsid w:val="00AB4B33"/>
    <w:rsid w:val="00AB4EFB"/>
    <w:rsid w:val="00AB4F1A"/>
    <w:rsid w:val="00AB50A5"/>
    <w:rsid w:val="00AB5104"/>
    <w:rsid w:val="00AB51BA"/>
    <w:rsid w:val="00AB5537"/>
    <w:rsid w:val="00AB56A6"/>
    <w:rsid w:val="00AB58B7"/>
    <w:rsid w:val="00AB59FD"/>
    <w:rsid w:val="00AB5D15"/>
    <w:rsid w:val="00AB60FF"/>
    <w:rsid w:val="00AB612C"/>
    <w:rsid w:val="00AB62F6"/>
    <w:rsid w:val="00AB6386"/>
    <w:rsid w:val="00AB6457"/>
    <w:rsid w:val="00AB64F6"/>
    <w:rsid w:val="00AB6562"/>
    <w:rsid w:val="00AB6998"/>
    <w:rsid w:val="00AB6A9A"/>
    <w:rsid w:val="00AB6E25"/>
    <w:rsid w:val="00AB6F58"/>
    <w:rsid w:val="00AB70E1"/>
    <w:rsid w:val="00AB7275"/>
    <w:rsid w:val="00AB7401"/>
    <w:rsid w:val="00AB75A2"/>
    <w:rsid w:val="00AB7760"/>
    <w:rsid w:val="00AB778A"/>
    <w:rsid w:val="00AB7790"/>
    <w:rsid w:val="00AB7818"/>
    <w:rsid w:val="00AB782F"/>
    <w:rsid w:val="00AB7907"/>
    <w:rsid w:val="00AB7916"/>
    <w:rsid w:val="00AB7AC0"/>
    <w:rsid w:val="00AB7E58"/>
    <w:rsid w:val="00AB7FC2"/>
    <w:rsid w:val="00AC0391"/>
    <w:rsid w:val="00AC03CD"/>
    <w:rsid w:val="00AC04FE"/>
    <w:rsid w:val="00AC0535"/>
    <w:rsid w:val="00AC05F0"/>
    <w:rsid w:val="00AC066F"/>
    <w:rsid w:val="00AC06A0"/>
    <w:rsid w:val="00AC0AC7"/>
    <w:rsid w:val="00AC0F54"/>
    <w:rsid w:val="00AC12EC"/>
    <w:rsid w:val="00AC152B"/>
    <w:rsid w:val="00AC156C"/>
    <w:rsid w:val="00AC1597"/>
    <w:rsid w:val="00AC1896"/>
    <w:rsid w:val="00AC1955"/>
    <w:rsid w:val="00AC1A5C"/>
    <w:rsid w:val="00AC1BE3"/>
    <w:rsid w:val="00AC1D84"/>
    <w:rsid w:val="00AC1FE6"/>
    <w:rsid w:val="00AC1FFA"/>
    <w:rsid w:val="00AC202E"/>
    <w:rsid w:val="00AC2117"/>
    <w:rsid w:val="00AC2137"/>
    <w:rsid w:val="00AC215E"/>
    <w:rsid w:val="00AC24E6"/>
    <w:rsid w:val="00AC2532"/>
    <w:rsid w:val="00AC2933"/>
    <w:rsid w:val="00AC2995"/>
    <w:rsid w:val="00AC29CD"/>
    <w:rsid w:val="00AC2B57"/>
    <w:rsid w:val="00AC2CF4"/>
    <w:rsid w:val="00AC2D28"/>
    <w:rsid w:val="00AC300D"/>
    <w:rsid w:val="00AC318A"/>
    <w:rsid w:val="00AC31C1"/>
    <w:rsid w:val="00AC3616"/>
    <w:rsid w:val="00AC391E"/>
    <w:rsid w:val="00AC3B03"/>
    <w:rsid w:val="00AC3B93"/>
    <w:rsid w:val="00AC3C38"/>
    <w:rsid w:val="00AC3C68"/>
    <w:rsid w:val="00AC3D67"/>
    <w:rsid w:val="00AC3EE2"/>
    <w:rsid w:val="00AC4057"/>
    <w:rsid w:val="00AC4059"/>
    <w:rsid w:val="00AC407D"/>
    <w:rsid w:val="00AC414A"/>
    <w:rsid w:val="00AC421B"/>
    <w:rsid w:val="00AC42E6"/>
    <w:rsid w:val="00AC440A"/>
    <w:rsid w:val="00AC4621"/>
    <w:rsid w:val="00AC46CE"/>
    <w:rsid w:val="00AC4A7B"/>
    <w:rsid w:val="00AC4B76"/>
    <w:rsid w:val="00AC4CA5"/>
    <w:rsid w:val="00AC4CBC"/>
    <w:rsid w:val="00AC4F8B"/>
    <w:rsid w:val="00AC5028"/>
    <w:rsid w:val="00AC561A"/>
    <w:rsid w:val="00AC5639"/>
    <w:rsid w:val="00AC5684"/>
    <w:rsid w:val="00AC575E"/>
    <w:rsid w:val="00AC5BD7"/>
    <w:rsid w:val="00AC5CB7"/>
    <w:rsid w:val="00AC5D2E"/>
    <w:rsid w:val="00AC5D82"/>
    <w:rsid w:val="00AC5E6C"/>
    <w:rsid w:val="00AC5EC0"/>
    <w:rsid w:val="00AC5F91"/>
    <w:rsid w:val="00AC5FCA"/>
    <w:rsid w:val="00AC5FEE"/>
    <w:rsid w:val="00AC6016"/>
    <w:rsid w:val="00AC6019"/>
    <w:rsid w:val="00AC606D"/>
    <w:rsid w:val="00AC60CC"/>
    <w:rsid w:val="00AC6186"/>
    <w:rsid w:val="00AC6384"/>
    <w:rsid w:val="00AC63FC"/>
    <w:rsid w:val="00AC64A6"/>
    <w:rsid w:val="00AC6564"/>
    <w:rsid w:val="00AC6630"/>
    <w:rsid w:val="00AC6B63"/>
    <w:rsid w:val="00AC6CAD"/>
    <w:rsid w:val="00AC6CE5"/>
    <w:rsid w:val="00AC6D6E"/>
    <w:rsid w:val="00AC6DCE"/>
    <w:rsid w:val="00AC6F43"/>
    <w:rsid w:val="00AC6F68"/>
    <w:rsid w:val="00AC6F99"/>
    <w:rsid w:val="00AC70A9"/>
    <w:rsid w:val="00AC742A"/>
    <w:rsid w:val="00AC747C"/>
    <w:rsid w:val="00AC750E"/>
    <w:rsid w:val="00AC762F"/>
    <w:rsid w:val="00AC78E4"/>
    <w:rsid w:val="00AC7919"/>
    <w:rsid w:val="00AC7A21"/>
    <w:rsid w:val="00AC7A2A"/>
    <w:rsid w:val="00AC7C2F"/>
    <w:rsid w:val="00AC7D74"/>
    <w:rsid w:val="00AC7DD9"/>
    <w:rsid w:val="00AC7E47"/>
    <w:rsid w:val="00AD009F"/>
    <w:rsid w:val="00AD00BF"/>
    <w:rsid w:val="00AD0109"/>
    <w:rsid w:val="00AD01F0"/>
    <w:rsid w:val="00AD053D"/>
    <w:rsid w:val="00AD05D9"/>
    <w:rsid w:val="00AD07C2"/>
    <w:rsid w:val="00AD0A30"/>
    <w:rsid w:val="00AD0BF8"/>
    <w:rsid w:val="00AD0C96"/>
    <w:rsid w:val="00AD10E0"/>
    <w:rsid w:val="00AD12D3"/>
    <w:rsid w:val="00AD1479"/>
    <w:rsid w:val="00AD1837"/>
    <w:rsid w:val="00AD1964"/>
    <w:rsid w:val="00AD19F4"/>
    <w:rsid w:val="00AD1A49"/>
    <w:rsid w:val="00AD1B30"/>
    <w:rsid w:val="00AD1FAC"/>
    <w:rsid w:val="00AD1FB4"/>
    <w:rsid w:val="00AD235D"/>
    <w:rsid w:val="00AD2664"/>
    <w:rsid w:val="00AD283E"/>
    <w:rsid w:val="00AD2DCF"/>
    <w:rsid w:val="00AD31D1"/>
    <w:rsid w:val="00AD3249"/>
    <w:rsid w:val="00AD33C8"/>
    <w:rsid w:val="00AD3590"/>
    <w:rsid w:val="00AD36A0"/>
    <w:rsid w:val="00AD37A9"/>
    <w:rsid w:val="00AD382A"/>
    <w:rsid w:val="00AD39F3"/>
    <w:rsid w:val="00AD3A8C"/>
    <w:rsid w:val="00AD3AA6"/>
    <w:rsid w:val="00AD3BF6"/>
    <w:rsid w:val="00AD3C67"/>
    <w:rsid w:val="00AD3D01"/>
    <w:rsid w:val="00AD3FCF"/>
    <w:rsid w:val="00AD41FD"/>
    <w:rsid w:val="00AD4521"/>
    <w:rsid w:val="00AD47EA"/>
    <w:rsid w:val="00AD4AB4"/>
    <w:rsid w:val="00AD4DD3"/>
    <w:rsid w:val="00AD4E96"/>
    <w:rsid w:val="00AD4EE7"/>
    <w:rsid w:val="00AD5158"/>
    <w:rsid w:val="00AD5447"/>
    <w:rsid w:val="00AD54C9"/>
    <w:rsid w:val="00AD5693"/>
    <w:rsid w:val="00AD5925"/>
    <w:rsid w:val="00AD5965"/>
    <w:rsid w:val="00AD59C7"/>
    <w:rsid w:val="00AD5A23"/>
    <w:rsid w:val="00AD5B17"/>
    <w:rsid w:val="00AD5B30"/>
    <w:rsid w:val="00AD5C06"/>
    <w:rsid w:val="00AD5DA6"/>
    <w:rsid w:val="00AD5E92"/>
    <w:rsid w:val="00AD5EED"/>
    <w:rsid w:val="00AD5F5D"/>
    <w:rsid w:val="00AD600C"/>
    <w:rsid w:val="00AD60BB"/>
    <w:rsid w:val="00AD611A"/>
    <w:rsid w:val="00AD62A5"/>
    <w:rsid w:val="00AD6408"/>
    <w:rsid w:val="00AD643B"/>
    <w:rsid w:val="00AD64D4"/>
    <w:rsid w:val="00AD687D"/>
    <w:rsid w:val="00AD6884"/>
    <w:rsid w:val="00AD6903"/>
    <w:rsid w:val="00AD699F"/>
    <w:rsid w:val="00AD6A0A"/>
    <w:rsid w:val="00AD6D2E"/>
    <w:rsid w:val="00AD6D8F"/>
    <w:rsid w:val="00AD6E0B"/>
    <w:rsid w:val="00AD6EE8"/>
    <w:rsid w:val="00AD71B8"/>
    <w:rsid w:val="00AD71DB"/>
    <w:rsid w:val="00AD72A3"/>
    <w:rsid w:val="00AD72F6"/>
    <w:rsid w:val="00AD736D"/>
    <w:rsid w:val="00AD751B"/>
    <w:rsid w:val="00AD759A"/>
    <w:rsid w:val="00AD77E0"/>
    <w:rsid w:val="00AD7A39"/>
    <w:rsid w:val="00AD7AB6"/>
    <w:rsid w:val="00AD7B01"/>
    <w:rsid w:val="00AD7D57"/>
    <w:rsid w:val="00AD7DED"/>
    <w:rsid w:val="00AE0331"/>
    <w:rsid w:val="00AE03D0"/>
    <w:rsid w:val="00AE0403"/>
    <w:rsid w:val="00AE0537"/>
    <w:rsid w:val="00AE065E"/>
    <w:rsid w:val="00AE08C8"/>
    <w:rsid w:val="00AE099C"/>
    <w:rsid w:val="00AE0B0E"/>
    <w:rsid w:val="00AE0B5D"/>
    <w:rsid w:val="00AE0D60"/>
    <w:rsid w:val="00AE0F32"/>
    <w:rsid w:val="00AE10EC"/>
    <w:rsid w:val="00AE11FE"/>
    <w:rsid w:val="00AE1310"/>
    <w:rsid w:val="00AE139C"/>
    <w:rsid w:val="00AE1425"/>
    <w:rsid w:val="00AE14CF"/>
    <w:rsid w:val="00AE163A"/>
    <w:rsid w:val="00AE1641"/>
    <w:rsid w:val="00AE1713"/>
    <w:rsid w:val="00AE1729"/>
    <w:rsid w:val="00AE1783"/>
    <w:rsid w:val="00AE18D9"/>
    <w:rsid w:val="00AE18FD"/>
    <w:rsid w:val="00AE1B7F"/>
    <w:rsid w:val="00AE1C68"/>
    <w:rsid w:val="00AE1CF1"/>
    <w:rsid w:val="00AE1D1B"/>
    <w:rsid w:val="00AE1F0F"/>
    <w:rsid w:val="00AE234D"/>
    <w:rsid w:val="00AE2390"/>
    <w:rsid w:val="00AE245E"/>
    <w:rsid w:val="00AE246A"/>
    <w:rsid w:val="00AE2533"/>
    <w:rsid w:val="00AE2547"/>
    <w:rsid w:val="00AE2672"/>
    <w:rsid w:val="00AE269E"/>
    <w:rsid w:val="00AE2757"/>
    <w:rsid w:val="00AE27CD"/>
    <w:rsid w:val="00AE2B38"/>
    <w:rsid w:val="00AE2C31"/>
    <w:rsid w:val="00AE2C8D"/>
    <w:rsid w:val="00AE2CA9"/>
    <w:rsid w:val="00AE2D4E"/>
    <w:rsid w:val="00AE2DF3"/>
    <w:rsid w:val="00AE2F2D"/>
    <w:rsid w:val="00AE2FCD"/>
    <w:rsid w:val="00AE3216"/>
    <w:rsid w:val="00AE32FC"/>
    <w:rsid w:val="00AE33EA"/>
    <w:rsid w:val="00AE3709"/>
    <w:rsid w:val="00AE370A"/>
    <w:rsid w:val="00AE371B"/>
    <w:rsid w:val="00AE3934"/>
    <w:rsid w:val="00AE3B2F"/>
    <w:rsid w:val="00AE3E6F"/>
    <w:rsid w:val="00AE3EF9"/>
    <w:rsid w:val="00AE4103"/>
    <w:rsid w:val="00AE42DF"/>
    <w:rsid w:val="00AE4559"/>
    <w:rsid w:val="00AE4674"/>
    <w:rsid w:val="00AE4788"/>
    <w:rsid w:val="00AE47E1"/>
    <w:rsid w:val="00AE47E8"/>
    <w:rsid w:val="00AE4910"/>
    <w:rsid w:val="00AE496B"/>
    <w:rsid w:val="00AE4B2B"/>
    <w:rsid w:val="00AE4B88"/>
    <w:rsid w:val="00AE4BFF"/>
    <w:rsid w:val="00AE4C2D"/>
    <w:rsid w:val="00AE4C5E"/>
    <w:rsid w:val="00AE4CC1"/>
    <w:rsid w:val="00AE4F69"/>
    <w:rsid w:val="00AE5071"/>
    <w:rsid w:val="00AE50AE"/>
    <w:rsid w:val="00AE55B4"/>
    <w:rsid w:val="00AE59C4"/>
    <w:rsid w:val="00AE59E6"/>
    <w:rsid w:val="00AE5B16"/>
    <w:rsid w:val="00AE5B5A"/>
    <w:rsid w:val="00AE5B62"/>
    <w:rsid w:val="00AE5EF8"/>
    <w:rsid w:val="00AE5F84"/>
    <w:rsid w:val="00AE5FA4"/>
    <w:rsid w:val="00AE60D4"/>
    <w:rsid w:val="00AE60F4"/>
    <w:rsid w:val="00AE6157"/>
    <w:rsid w:val="00AE615B"/>
    <w:rsid w:val="00AE62C0"/>
    <w:rsid w:val="00AE6537"/>
    <w:rsid w:val="00AE65A1"/>
    <w:rsid w:val="00AE66A2"/>
    <w:rsid w:val="00AE66C3"/>
    <w:rsid w:val="00AE67F3"/>
    <w:rsid w:val="00AE6CEC"/>
    <w:rsid w:val="00AE710A"/>
    <w:rsid w:val="00AE7137"/>
    <w:rsid w:val="00AE71DB"/>
    <w:rsid w:val="00AE72D3"/>
    <w:rsid w:val="00AE737F"/>
    <w:rsid w:val="00AE7611"/>
    <w:rsid w:val="00AE7760"/>
    <w:rsid w:val="00AE7783"/>
    <w:rsid w:val="00AE781B"/>
    <w:rsid w:val="00AE7827"/>
    <w:rsid w:val="00AE7A1A"/>
    <w:rsid w:val="00AE7F23"/>
    <w:rsid w:val="00AE7F63"/>
    <w:rsid w:val="00AF0439"/>
    <w:rsid w:val="00AF04DF"/>
    <w:rsid w:val="00AF06A6"/>
    <w:rsid w:val="00AF06B7"/>
    <w:rsid w:val="00AF06EB"/>
    <w:rsid w:val="00AF09BB"/>
    <w:rsid w:val="00AF0A0E"/>
    <w:rsid w:val="00AF0F61"/>
    <w:rsid w:val="00AF0F99"/>
    <w:rsid w:val="00AF1073"/>
    <w:rsid w:val="00AF10D5"/>
    <w:rsid w:val="00AF11F7"/>
    <w:rsid w:val="00AF13D9"/>
    <w:rsid w:val="00AF153C"/>
    <w:rsid w:val="00AF1709"/>
    <w:rsid w:val="00AF1A6E"/>
    <w:rsid w:val="00AF2553"/>
    <w:rsid w:val="00AF2698"/>
    <w:rsid w:val="00AF2B47"/>
    <w:rsid w:val="00AF306A"/>
    <w:rsid w:val="00AF313C"/>
    <w:rsid w:val="00AF318C"/>
    <w:rsid w:val="00AF3481"/>
    <w:rsid w:val="00AF349E"/>
    <w:rsid w:val="00AF34CF"/>
    <w:rsid w:val="00AF34D2"/>
    <w:rsid w:val="00AF3581"/>
    <w:rsid w:val="00AF3867"/>
    <w:rsid w:val="00AF3970"/>
    <w:rsid w:val="00AF3AB0"/>
    <w:rsid w:val="00AF3AD4"/>
    <w:rsid w:val="00AF3B64"/>
    <w:rsid w:val="00AF3C24"/>
    <w:rsid w:val="00AF3D71"/>
    <w:rsid w:val="00AF3E9C"/>
    <w:rsid w:val="00AF4134"/>
    <w:rsid w:val="00AF4388"/>
    <w:rsid w:val="00AF447A"/>
    <w:rsid w:val="00AF4503"/>
    <w:rsid w:val="00AF45DE"/>
    <w:rsid w:val="00AF49CF"/>
    <w:rsid w:val="00AF4A0F"/>
    <w:rsid w:val="00AF4E4D"/>
    <w:rsid w:val="00AF4FAB"/>
    <w:rsid w:val="00AF5395"/>
    <w:rsid w:val="00AF53B0"/>
    <w:rsid w:val="00AF54F4"/>
    <w:rsid w:val="00AF5506"/>
    <w:rsid w:val="00AF55E7"/>
    <w:rsid w:val="00AF5659"/>
    <w:rsid w:val="00AF5877"/>
    <w:rsid w:val="00AF5C6D"/>
    <w:rsid w:val="00AF6105"/>
    <w:rsid w:val="00AF61B0"/>
    <w:rsid w:val="00AF61F3"/>
    <w:rsid w:val="00AF622A"/>
    <w:rsid w:val="00AF6384"/>
    <w:rsid w:val="00AF6463"/>
    <w:rsid w:val="00AF64E4"/>
    <w:rsid w:val="00AF6541"/>
    <w:rsid w:val="00AF6547"/>
    <w:rsid w:val="00AF6690"/>
    <w:rsid w:val="00AF690B"/>
    <w:rsid w:val="00AF69A1"/>
    <w:rsid w:val="00AF69AA"/>
    <w:rsid w:val="00AF6CBF"/>
    <w:rsid w:val="00AF6D56"/>
    <w:rsid w:val="00AF6EED"/>
    <w:rsid w:val="00AF6F0F"/>
    <w:rsid w:val="00AF6F4E"/>
    <w:rsid w:val="00AF7149"/>
    <w:rsid w:val="00AF7405"/>
    <w:rsid w:val="00AF7455"/>
    <w:rsid w:val="00AF7473"/>
    <w:rsid w:val="00AF7569"/>
    <w:rsid w:val="00AF778B"/>
    <w:rsid w:val="00AF79FC"/>
    <w:rsid w:val="00AF7A55"/>
    <w:rsid w:val="00AF7C55"/>
    <w:rsid w:val="00AF7DAC"/>
    <w:rsid w:val="00AF7ED0"/>
    <w:rsid w:val="00B001A6"/>
    <w:rsid w:val="00B0023B"/>
    <w:rsid w:val="00B00265"/>
    <w:rsid w:val="00B00F22"/>
    <w:rsid w:val="00B00F8F"/>
    <w:rsid w:val="00B00F91"/>
    <w:rsid w:val="00B01013"/>
    <w:rsid w:val="00B0107C"/>
    <w:rsid w:val="00B01142"/>
    <w:rsid w:val="00B01274"/>
    <w:rsid w:val="00B01389"/>
    <w:rsid w:val="00B013A1"/>
    <w:rsid w:val="00B01590"/>
    <w:rsid w:val="00B01620"/>
    <w:rsid w:val="00B0174D"/>
    <w:rsid w:val="00B01A1A"/>
    <w:rsid w:val="00B01BCF"/>
    <w:rsid w:val="00B01D8A"/>
    <w:rsid w:val="00B01EC1"/>
    <w:rsid w:val="00B021D2"/>
    <w:rsid w:val="00B0227B"/>
    <w:rsid w:val="00B0233E"/>
    <w:rsid w:val="00B0246D"/>
    <w:rsid w:val="00B0259C"/>
    <w:rsid w:val="00B027A9"/>
    <w:rsid w:val="00B02871"/>
    <w:rsid w:val="00B0291F"/>
    <w:rsid w:val="00B02B8F"/>
    <w:rsid w:val="00B02D2B"/>
    <w:rsid w:val="00B02F72"/>
    <w:rsid w:val="00B02F90"/>
    <w:rsid w:val="00B03052"/>
    <w:rsid w:val="00B03053"/>
    <w:rsid w:val="00B03071"/>
    <w:rsid w:val="00B03090"/>
    <w:rsid w:val="00B031C0"/>
    <w:rsid w:val="00B03614"/>
    <w:rsid w:val="00B03695"/>
    <w:rsid w:val="00B0386A"/>
    <w:rsid w:val="00B03997"/>
    <w:rsid w:val="00B039D2"/>
    <w:rsid w:val="00B039FD"/>
    <w:rsid w:val="00B03C81"/>
    <w:rsid w:val="00B040A7"/>
    <w:rsid w:val="00B0410A"/>
    <w:rsid w:val="00B046FC"/>
    <w:rsid w:val="00B04A22"/>
    <w:rsid w:val="00B04ABC"/>
    <w:rsid w:val="00B04B7B"/>
    <w:rsid w:val="00B04C64"/>
    <w:rsid w:val="00B04C6B"/>
    <w:rsid w:val="00B04DF3"/>
    <w:rsid w:val="00B0517A"/>
    <w:rsid w:val="00B0520C"/>
    <w:rsid w:val="00B0534D"/>
    <w:rsid w:val="00B05553"/>
    <w:rsid w:val="00B05594"/>
    <w:rsid w:val="00B05811"/>
    <w:rsid w:val="00B05C10"/>
    <w:rsid w:val="00B06072"/>
    <w:rsid w:val="00B063C7"/>
    <w:rsid w:val="00B065B3"/>
    <w:rsid w:val="00B066C6"/>
    <w:rsid w:val="00B06761"/>
    <w:rsid w:val="00B06789"/>
    <w:rsid w:val="00B0696E"/>
    <w:rsid w:val="00B0698B"/>
    <w:rsid w:val="00B07056"/>
    <w:rsid w:val="00B07191"/>
    <w:rsid w:val="00B072B3"/>
    <w:rsid w:val="00B072D6"/>
    <w:rsid w:val="00B075C6"/>
    <w:rsid w:val="00B076AA"/>
    <w:rsid w:val="00B07863"/>
    <w:rsid w:val="00B07925"/>
    <w:rsid w:val="00B0797B"/>
    <w:rsid w:val="00B07B82"/>
    <w:rsid w:val="00B07C5C"/>
    <w:rsid w:val="00B07E18"/>
    <w:rsid w:val="00B07E4F"/>
    <w:rsid w:val="00B07EA0"/>
    <w:rsid w:val="00B07EE9"/>
    <w:rsid w:val="00B10096"/>
    <w:rsid w:val="00B10129"/>
    <w:rsid w:val="00B10174"/>
    <w:rsid w:val="00B10397"/>
    <w:rsid w:val="00B104F0"/>
    <w:rsid w:val="00B10622"/>
    <w:rsid w:val="00B1074C"/>
    <w:rsid w:val="00B10A7D"/>
    <w:rsid w:val="00B10BBF"/>
    <w:rsid w:val="00B10BF5"/>
    <w:rsid w:val="00B10C7C"/>
    <w:rsid w:val="00B10C8C"/>
    <w:rsid w:val="00B10CB6"/>
    <w:rsid w:val="00B10D1A"/>
    <w:rsid w:val="00B10D4B"/>
    <w:rsid w:val="00B10DCE"/>
    <w:rsid w:val="00B10E71"/>
    <w:rsid w:val="00B10EA8"/>
    <w:rsid w:val="00B11385"/>
    <w:rsid w:val="00B11457"/>
    <w:rsid w:val="00B114A3"/>
    <w:rsid w:val="00B114B0"/>
    <w:rsid w:val="00B115F8"/>
    <w:rsid w:val="00B11663"/>
    <w:rsid w:val="00B11706"/>
    <w:rsid w:val="00B11736"/>
    <w:rsid w:val="00B11770"/>
    <w:rsid w:val="00B11881"/>
    <w:rsid w:val="00B11E17"/>
    <w:rsid w:val="00B120EB"/>
    <w:rsid w:val="00B1214A"/>
    <w:rsid w:val="00B121EB"/>
    <w:rsid w:val="00B1220B"/>
    <w:rsid w:val="00B1224D"/>
    <w:rsid w:val="00B12278"/>
    <w:rsid w:val="00B12511"/>
    <w:rsid w:val="00B125C2"/>
    <w:rsid w:val="00B125FE"/>
    <w:rsid w:val="00B1283A"/>
    <w:rsid w:val="00B12DC8"/>
    <w:rsid w:val="00B12DDD"/>
    <w:rsid w:val="00B130CD"/>
    <w:rsid w:val="00B131C0"/>
    <w:rsid w:val="00B131FD"/>
    <w:rsid w:val="00B132FD"/>
    <w:rsid w:val="00B133AD"/>
    <w:rsid w:val="00B133D4"/>
    <w:rsid w:val="00B1347B"/>
    <w:rsid w:val="00B1347D"/>
    <w:rsid w:val="00B1348C"/>
    <w:rsid w:val="00B13617"/>
    <w:rsid w:val="00B13644"/>
    <w:rsid w:val="00B13665"/>
    <w:rsid w:val="00B137F6"/>
    <w:rsid w:val="00B13C28"/>
    <w:rsid w:val="00B14062"/>
    <w:rsid w:val="00B14161"/>
    <w:rsid w:val="00B14575"/>
    <w:rsid w:val="00B14631"/>
    <w:rsid w:val="00B146D8"/>
    <w:rsid w:val="00B1470E"/>
    <w:rsid w:val="00B14743"/>
    <w:rsid w:val="00B14952"/>
    <w:rsid w:val="00B149DE"/>
    <w:rsid w:val="00B14A47"/>
    <w:rsid w:val="00B14A99"/>
    <w:rsid w:val="00B14C9B"/>
    <w:rsid w:val="00B15348"/>
    <w:rsid w:val="00B15520"/>
    <w:rsid w:val="00B158B5"/>
    <w:rsid w:val="00B158E3"/>
    <w:rsid w:val="00B1590B"/>
    <w:rsid w:val="00B15B99"/>
    <w:rsid w:val="00B15C7F"/>
    <w:rsid w:val="00B15D47"/>
    <w:rsid w:val="00B1609F"/>
    <w:rsid w:val="00B16136"/>
    <w:rsid w:val="00B1618E"/>
    <w:rsid w:val="00B162A4"/>
    <w:rsid w:val="00B163E2"/>
    <w:rsid w:val="00B16453"/>
    <w:rsid w:val="00B164E2"/>
    <w:rsid w:val="00B16751"/>
    <w:rsid w:val="00B168C8"/>
    <w:rsid w:val="00B16A35"/>
    <w:rsid w:val="00B16B72"/>
    <w:rsid w:val="00B16DFE"/>
    <w:rsid w:val="00B16E51"/>
    <w:rsid w:val="00B16E97"/>
    <w:rsid w:val="00B16EA8"/>
    <w:rsid w:val="00B16EB0"/>
    <w:rsid w:val="00B16FA7"/>
    <w:rsid w:val="00B17033"/>
    <w:rsid w:val="00B171C7"/>
    <w:rsid w:val="00B17297"/>
    <w:rsid w:val="00B17399"/>
    <w:rsid w:val="00B17463"/>
    <w:rsid w:val="00B1764E"/>
    <w:rsid w:val="00B17767"/>
    <w:rsid w:val="00B178C9"/>
    <w:rsid w:val="00B17971"/>
    <w:rsid w:val="00B179DC"/>
    <w:rsid w:val="00B17B50"/>
    <w:rsid w:val="00B17C12"/>
    <w:rsid w:val="00B17C45"/>
    <w:rsid w:val="00B17F09"/>
    <w:rsid w:val="00B200C5"/>
    <w:rsid w:val="00B2010D"/>
    <w:rsid w:val="00B20247"/>
    <w:rsid w:val="00B203A0"/>
    <w:rsid w:val="00B20493"/>
    <w:rsid w:val="00B20514"/>
    <w:rsid w:val="00B2054E"/>
    <w:rsid w:val="00B20569"/>
    <w:rsid w:val="00B20823"/>
    <w:rsid w:val="00B20829"/>
    <w:rsid w:val="00B2098B"/>
    <w:rsid w:val="00B2099B"/>
    <w:rsid w:val="00B209A8"/>
    <w:rsid w:val="00B20A67"/>
    <w:rsid w:val="00B20D3F"/>
    <w:rsid w:val="00B20E96"/>
    <w:rsid w:val="00B20ED5"/>
    <w:rsid w:val="00B20FF7"/>
    <w:rsid w:val="00B2101B"/>
    <w:rsid w:val="00B211D9"/>
    <w:rsid w:val="00B21226"/>
    <w:rsid w:val="00B2123E"/>
    <w:rsid w:val="00B21362"/>
    <w:rsid w:val="00B214D1"/>
    <w:rsid w:val="00B214D6"/>
    <w:rsid w:val="00B2177B"/>
    <w:rsid w:val="00B217AD"/>
    <w:rsid w:val="00B218D8"/>
    <w:rsid w:val="00B21988"/>
    <w:rsid w:val="00B21A46"/>
    <w:rsid w:val="00B21C7B"/>
    <w:rsid w:val="00B21EC9"/>
    <w:rsid w:val="00B21FFA"/>
    <w:rsid w:val="00B223AB"/>
    <w:rsid w:val="00B2248E"/>
    <w:rsid w:val="00B2280A"/>
    <w:rsid w:val="00B229D7"/>
    <w:rsid w:val="00B22A4E"/>
    <w:rsid w:val="00B22BCF"/>
    <w:rsid w:val="00B22BD7"/>
    <w:rsid w:val="00B22E81"/>
    <w:rsid w:val="00B22EC1"/>
    <w:rsid w:val="00B22EDA"/>
    <w:rsid w:val="00B22F66"/>
    <w:rsid w:val="00B2303C"/>
    <w:rsid w:val="00B23045"/>
    <w:rsid w:val="00B23543"/>
    <w:rsid w:val="00B235D5"/>
    <w:rsid w:val="00B23676"/>
    <w:rsid w:val="00B237B9"/>
    <w:rsid w:val="00B23802"/>
    <w:rsid w:val="00B239FF"/>
    <w:rsid w:val="00B23B38"/>
    <w:rsid w:val="00B23D45"/>
    <w:rsid w:val="00B23D9D"/>
    <w:rsid w:val="00B23E4C"/>
    <w:rsid w:val="00B240A6"/>
    <w:rsid w:val="00B24128"/>
    <w:rsid w:val="00B2432A"/>
    <w:rsid w:val="00B2445C"/>
    <w:rsid w:val="00B24997"/>
    <w:rsid w:val="00B24BCE"/>
    <w:rsid w:val="00B2502D"/>
    <w:rsid w:val="00B25342"/>
    <w:rsid w:val="00B2539A"/>
    <w:rsid w:val="00B254CF"/>
    <w:rsid w:val="00B257E4"/>
    <w:rsid w:val="00B25B06"/>
    <w:rsid w:val="00B25C35"/>
    <w:rsid w:val="00B25FD3"/>
    <w:rsid w:val="00B25FF5"/>
    <w:rsid w:val="00B26482"/>
    <w:rsid w:val="00B265EE"/>
    <w:rsid w:val="00B2672E"/>
    <w:rsid w:val="00B2680C"/>
    <w:rsid w:val="00B26833"/>
    <w:rsid w:val="00B26835"/>
    <w:rsid w:val="00B26909"/>
    <w:rsid w:val="00B269B2"/>
    <w:rsid w:val="00B26A10"/>
    <w:rsid w:val="00B26A48"/>
    <w:rsid w:val="00B26AD1"/>
    <w:rsid w:val="00B26E99"/>
    <w:rsid w:val="00B26F08"/>
    <w:rsid w:val="00B27252"/>
    <w:rsid w:val="00B276FA"/>
    <w:rsid w:val="00B277AD"/>
    <w:rsid w:val="00B277C0"/>
    <w:rsid w:val="00B278A1"/>
    <w:rsid w:val="00B279AB"/>
    <w:rsid w:val="00B27A5A"/>
    <w:rsid w:val="00B27B4C"/>
    <w:rsid w:val="00B27BB3"/>
    <w:rsid w:val="00B27C62"/>
    <w:rsid w:val="00B27DF1"/>
    <w:rsid w:val="00B27F63"/>
    <w:rsid w:val="00B27FE5"/>
    <w:rsid w:val="00B3005D"/>
    <w:rsid w:val="00B303F2"/>
    <w:rsid w:val="00B305D7"/>
    <w:rsid w:val="00B306CC"/>
    <w:rsid w:val="00B3073C"/>
    <w:rsid w:val="00B3094D"/>
    <w:rsid w:val="00B30BFB"/>
    <w:rsid w:val="00B30E8E"/>
    <w:rsid w:val="00B30F10"/>
    <w:rsid w:val="00B31076"/>
    <w:rsid w:val="00B31092"/>
    <w:rsid w:val="00B310B1"/>
    <w:rsid w:val="00B31232"/>
    <w:rsid w:val="00B31398"/>
    <w:rsid w:val="00B313B6"/>
    <w:rsid w:val="00B31470"/>
    <w:rsid w:val="00B3149C"/>
    <w:rsid w:val="00B316C6"/>
    <w:rsid w:val="00B3170F"/>
    <w:rsid w:val="00B317D9"/>
    <w:rsid w:val="00B3195D"/>
    <w:rsid w:val="00B319A0"/>
    <w:rsid w:val="00B31A1C"/>
    <w:rsid w:val="00B31A1E"/>
    <w:rsid w:val="00B31C6C"/>
    <w:rsid w:val="00B31C73"/>
    <w:rsid w:val="00B31D9B"/>
    <w:rsid w:val="00B31E9E"/>
    <w:rsid w:val="00B31EDB"/>
    <w:rsid w:val="00B3203D"/>
    <w:rsid w:val="00B32044"/>
    <w:rsid w:val="00B320C8"/>
    <w:rsid w:val="00B3259E"/>
    <w:rsid w:val="00B325EA"/>
    <w:rsid w:val="00B327CF"/>
    <w:rsid w:val="00B32EDE"/>
    <w:rsid w:val="00B32F3E"/>
    <w:rsid w:val="00B3304B"/>
    <w:rsid w:val="00B33193"/>
    <w:rsid w:val="00B33373"/>
    <w:rsid w:val="00B334E8"/>
    <w:rsid w:val="00B33ACF"/>
    <w:rsid w:val="00B33BFF"/>
    <w:rsid w:val="00B33C2B"/>
    <w:rsid w:val="00B33C6E"/>
    <w:rsid w:val="00B33F0B"/>
    <w:rsid w:val="00B33F45"/>
    <w:rsid w:val="00B340CF"/>
    <w:rsid w:val="00B3417E"/>
    <w:rsid w:val="00B3423B"/>
    <w:rsid w:val="00B34325"/>
    <w:rsid w:val="00B3441D"/>
    <w:rsid w:val="00B344E4"/>
    <w:rsid w:val="00B345EF"/>
    <w:rsid w:val="00B3478A"/>
    <w:rsid w:val="00B3489B"/>
    <w:rsid w:val="00B348AC"/>
    <w:rsid w:val="00B34C9A"/>
    <w:rsid w:val="00B34E04"/>
    <w:rsid w:val="00B34E53"/>
    <w:rsid w:val="00B34EBA"/>
    <w:rsid w:val="00B34F5C"/>
    <w:rsid w:val="00B354CE"/>
    <w:rsid w:val="00B35557"/>
    <w:rsid w:val="00B35756"/>
    <w:rsid w:val="00B357C2"/>
    <w:rsid w:val="00B35B1B"/>
    <w:rsid w:val="00B35B41"/>
    <w:rsid w:val="00B35BE8"/>
    <w:rsid w:val="00B35C09"/>
    <w:rsid w:val="00B35D50"/>
    <w:rsid w:val="00B35E71"/>
    <w:rsid w:val="00B36163"/>
    <w:rsid w:val="00B36786"/>
    <w:rsid w:val="00B36BC4"/>
    <w:rsid w:val="00B36DBC"/>
    <w:rsid w:val="00B36E9A"/>
    <w:rsid w:val="00B36EF5"/>
    <w:rsid w:val="00B36F9B"/>
    <w:rsid w:val="00B37183"/>
    <w:rsid w:val="00B371A9"/>
    <w:rsid w:val="00B371FC"/>
    <w:rsid w:val="00B37554"/>
    <w:rsid w:val="00B375F7"/>
    <w:rsid w:val="00B3783E"/>
    <w:rsid w:val="00B378C2"/>
    <w:rsid w:val="00B378F3"/>
    <w:rsid w:val="00B37A08"/>
    <w:rsid w:val="00B37AB2"/>
    <w:rsid w:val="00B37B6B"/>
    <w:rsid w:val="00B37B7C"/>
    <w:rsid w:val="00B37C2E"/>
    <w:rsid w:val="00B37EEE"/>
    <w:rsid w:val="00B4013A"/>
    <w:rsid w:val="00B40283"/>
    <w:rsid w:val="00B40378"/>
    <w:rsid w:val="00B4062D"/>
    <w:rsid w:val="00B406BB"/>
    <w:rsid w:val="00B40796"/>
    <w:rsid w:val="00B4079E"/>
    <w:rsid w:val="00B40991"/>
    <w:rsid w:val="00B409D9"/>
    <w:rsid w:val="00B40AD4"/>
    <w:rsid w:val="00B40DED"/>
    <w:rsid w:val="00B40F2E"/>
    <w:rsid w:val="00B40F62"/>
    <w:rsid w:val="00B4149F"/>
    <w:rsid w:val="00B414E1"/>
    <w:rsid w:val="00B41645"/>
    <w:rsid w:val="00B4164E"/>
    <w:rsid w:val="00B41B83"/>
    <w:rsid w:val="00B41B9E"/>
    <w:rsid w:val="00B41F0F"/>
    <w:rsid w:val="00B41F72"/>
    <w:rsid w:val="00B41F92"/>
    <w:rsid w:val="00B41F96"/>
    <w:rsid w:val="00B42133"/>
    <w:rsid w:val="00B42265"/>
    <w:rsid w:val="00B4232D"/>
    <w:rsid w:val="00B426D7"/>
    <w:rsid w:val="00B4287A"/>
    <w:rsid w:val="00B42A85"/>
    <w:rsid w:val="00B42C74"/>
    <w:rsid w:val="00B42DED"/>
    <w:rsid w:val="00B430D1"/>
    <w:rsid w:val="00B430F6"/>
    <w:rsid w:val="00B4337A"/>
    <w:rsid w:val="00B4354E"/>
    <w:rsid w:val="00B43BFF"/>
    <w:rsid w:val="00B43C1E"/>
    <w:rsid w:val="00B43CB5"/>
    <w:rsid w:val="00B43CDF"/>
    <w:rsid w:val="00B43EDF"/>
    <w:rsid w:val="00B43F27"/>
    <w:rsid w:val="00B441C7"/>
    <w:rsid w:val="00B445F3"/>
    <w:rsid w:val="00B44602"/>
    <w:rsid w:val="00B447DF"/>
    <w:rsid w:val="00B44A62"/>
    <w:rsid w:val="00B44ADE"/>
    <w:rsid w:val="00B44B06"/>
    <w:rsid w:val="00B44CD2"/>
    <w:rsid w:val="00B44E40"/>
    <w:rsid w:val="00B44E86"/>
    <w:rsid w:val="00B45012"/>
    <w:rsid w:val="00B451D5"/>
    <w:rsid w:val="00B4537C"/>
    <w:rsid w:val="00B454C6"/>
    <w:rsid w:val="00B454EC"/>
    <w:rsid w:val="00B456C6"/>
    <w:rsid w:val="00B45893"/>
    <w:rsid w:val="00B45B3D"/>
    <w:rsid w:val="00B45C05"/>
    <w:rsid w:val="00B45DDB"/>
    <w:rsid w:val="00B45E3E"/>
    <w:rsid w:val="00B45ED3"/>
    <w:rsid w:val="00B46494"/>
    <w:rsid w:val="00B46834"/>
    <w:rsid w:val="00B4689A"/>
    <w:rsid w:val="00B46991"/>
    <w:rsid w:val="00B46B65"/>
    <w:rsid w:val="00B46CD7"/>
    <w:rsid w:val="00B46F6A"/>
    <w:rsid w:val="00B47060"/>
    <w:rsid w:val="00B470B8"/>
    <w:rsid w:val="00B4716F"/>
    <w:rsid w:val="00B471A3"/>
    <w:rsid w:val="00B4726A"/>
    <w:rsid w:val="00B47271"/>
    <w:rsid w:val="00B474D1"/>
    <w:rsid w:val="00B47519"/>
    <w:rsid w:val="00B476FA"/>
    <w:rsid w:val="00B478E8"/>
    <w:rsid w:val="00B47916"/>
    <w:rsid w:val="00B47A50"/>
    <w:rsid w:val="00B47BCA"/>
    <w:rsid w:val="00B47E2E"/>
    <w:rsid w:val="00B501D0"/>
    <w:rsid w:val="00B502E1"/>
    <w:rsid w:val="00B503FF"/>
    <w:rsid w:val="00B50413"/>
    <w:rsid w:val="00B504F2"/>
    <w:rsid w:val="00B5054D"/>
    <w:rsid w:val="00B505E5"/>
    <w:rsid w:val="00B50998"/>
    <w:rsid w:val="00B50BBF"/>
    <w:rsid w:val="00B50F73"/>
    <w:rsid w:val="00B51084"/>
    <w:rsid w:val="00B511C4"/>
    <w:rsid w:val="00B5137A"/>
    <w:rsid w:val="00B513EB"/>
    <w:rsid w:val="00B514FD"/>
    <w:rsid w:val="00B5168E"/>
    <w:rsid w:val="00B51804"/>
    <w:rsid w:val="00B519DC"/>
    <w:rsid w:val="00B51A37"/>
    <w:rsid w:val="00B51ABB"/>
    <w:rsid w:val="00B51CE6"/>
    <w:rsid w:val="00B51DF7"/>
    <w:rsid w:val="00B51EEE"/>
    <w:rsid w:val="00B52026"/>
    <w:rsid w:val="00B5249C"/>
    <w:rsid w:val="00B52517"/>
    <w:rsid w:val="00B525AA"/>
    <w:rsid w:val="00B52602"/>
    <w:rsid w:val="00B5261B"/>
    <w:rsid w:val="00B52663"/>
    <w:rsid w:val="00B526D7"/>
    <w:rsid w:val="00B52750"/>
    <w:rsid w:val="00B52838"/>
    <w:rsid w:val="00B5290B"/>
    <w:rsid w:val="00B52935"/>
    <w:rsid w:val="00B529A1"/>
    <w:rsid w:val="00B52B98"/>
    <w:rsid w:val="00B52C6B"/>
    <w:rsid w:val="00B52E9B"/>
    <w:rsid w:val="00B52F64"/>
    <w:rsid w:val="00B52FB1"/>
    <w:rsid w:val="00B52FF0"/>
    <w:rsid w:val="00B533A6"/>
    <w:rsid w:val="00B533DC"/>
    <w:rsid w:val="00B53405"/>
    <w:rsid w:val="00B53644"/>
    <w:rsid w:val="00B536A3"/>
    <w:rsid w:val="00B536B4"/>
    <w:rsid w:val="00B5375E"/>
    <w:rsid w:val="00B53854"/>
    <w:rsid w:val="00B538EA"/>
    <w:rsid w:val="00B53D28"/>
    <w:rsid w:val="00B53D60"/>
    <w:rsid w:val="00B53EE8"/>
    <w:rsid w:val="00B540ED"/>
    <w:rsid w:val="00B54127"/>
    <w:rsid w:val="00B54214"/>
    <w:rsid w:val="00B5422C"/>
    <w:rsid w:val="00B54630"/>
    <w:rsid w:val="00B54AB1"/>
    <w:rsid w:val="00B54BB7"/>
    <w:rsid w:val="00B54C25"/>
    <w:rsid w:val="00B54C31"/>
    <w:rsid w:val="00B54CFE"/>
    <w:rsid w:val="00B54F95"/>
    <w:rsid w:val="00B550A1"/>
    <w:rsid w:val="00B5513C"/>
    <w:rsid w:val="00B5523C"/>
    <w:rsid w:val="00B552E9"/>
    <w:rsid w:val="00B55523"/>
    <w:rsid w:val="00B5566C"/>
    <w:rsid w:val="00B5573E"/>
    <w:rsid w:val="00B55763"/>
    <w:rsid w:val="00B559BA"/>
    <w:rsid w:val="00B55B4F"/>
    <w:rsid w:val="00B55B67"/>
    <w:rsid w:val="00B55EEF"/>
    <w:rsid w:val="00B55F01"/>
    <w:rsid w:val="00B55F80"/>
    <w:rsid w:val="00B55F82"/>
    <w:rsid w:val="00B55FB1"/>
    <w:rsid w:val="00B55FB3"/>
    <w:rsid w:val="00B5615A"/>
    <w:rsid w:val="00B561ED"/>
    <w:rsid w:val="00B564D3"/>
    <w:rsid w:val="00B56627"/>
    <w:rsid w:val="00B5664A"/>
    <w:rsid w:val="00B566FC"/>
    <w:rsid w:val="00B569E7"/>
    <w:rsid w:val="00B56FCD"/>
    <w:rsid w:val="00B5719F"/>
    <w:rsid w:val="00B574EC"/>
    <w:rsid w:val="00B576D2"/>
    <w:rsid w:val="00B5791F"/>
    <w:rsid w:val="00B57968"/>
    <w:rsid w:val="00B57B4C"/>
    <w:rsid w:val="00B600E1"/>
    <w:rsid w:val="00B601E1"/>
    <w:rsid w:val="00B6028E"/>
    <w:rsid w:val="00B6058E"/>
    <w:rsid w:val="00B605EA"/>
    <w:rsid w:val="00B606E5"/>
    <w:rsid w:val="00B60948"/>
    <w:rsid w:val="00B60A98"/>
    <w:rsid w:val="00B60BBD"/>
    <w:rsid w:val="00B60C39"/>
    <w:rsid w:val="00B60DD2"/>
    <w:rsid w:val="00B6126C"/>
    <w:rsid w:val="00B612BC"/>
    <w:rsid w:val="00B61340"/>
    <w:rsid w:val="00B61B80"/>
    <w:rsid w:val="00B61C2E"/>
    <w:rsid w:val="00B61DF7"/>
    <w:rsid w:val="00B61EAE"/>
    <w:rsid w:val="00B61ED9"/>
    <w:rsid w:val="00B61EFA"/>
    <w:rsid w:val="00B62255"/>
    <w:rsid w:val="00B62318"/>
    <w:rsid w:val="00B624DC"/>
    <w:rsid w:val="00B624F8"/>
    <w:rsid w:val="00B62843"/>
    <w:rsid w:val="00B63151"/>
    <w:rsid w:val="00B6325D"/>
    <w:rsid w:val="00B63304"/>
    <w:rsid w:val="00B6353E"/>
    <w:rsid w:val="00B63837"/>
    <w:rsid w:val="00B639F7"/>
    <w:rsid w:val="00B63AD2"/>
    <w:rsid w:val="00B63B25"/>
    <w:rsid w:val="00B63C5C"/>
    <w:rsid w:val="00B63EA7"/>
    <w:rsid w:val="00B63EC0"/>
    <w:rsid w:val="00B64209"/>
    <w:rsid w:val="00B64238"/>
    <w:rsid w:val="00B643A3"/>
    <w:rsid w:val="00B6459D"/>
    <w:rsid w:val="00B6470A"/>
    <w:rsid w:val="00B64769"/>
    <w:rsid w:val="00B6481C"/>
    <w:rsid w:val="00B64A76"/>
    <w:rsid w:val="00B64AD3"/>
    <w:rsid w:val="00B64AF1"/>
    <w:rsid w:val="00B64B13"/>
    <w:rsid w:val="00B64C26"/>
    <w:rsid w:val="00B64C91"/>
    <w:rsid w:val="00B64F55"/>
    <w:rsid w:val="00B650BE"/>
    <w:rsid w:val="00B65130"/>
    <w:rsid w:val="00B651D0"/>
    <w:rsid w:val="00B655F1"/>
    <w:rsid w:val="00B65997"/>
    <w:rsid w:val="00B65A1D"/>
    <w:rsid w:val="00B65A27"/>
    <w:rsid w:val="00B65CCF"/>
    <w:rsid w:val="00B65EF6"/>
    <w:rsid w:val="00B65F78"/>
    <w:rsid w:val="00B660A6"/>
    <w:rsid w:val="00B660DE"/>
    <w:rsid w:val="00B661B0"/>
    <w:rsid w:val="00B664D4"/>
    <w:rsid w:val="00B66659"/>
    <w:rsid w:val="00B668BA"/>
    <w:rsid w:val="00B66948"/>
    <w:rsid w:val="00B66BBE"/>
    <w:rsid w:val="00B66D30"/>
    <w:rsid w:val="00B66F85"/>
    <w:rsid w:val="00B66FE5"/>
    <w:rsid w:val="00B66FEA"/>
    <w:rsid w:val="00B6718D"/>
    <w:rsid w:val="00B67386"/>
    <w:rsid w:val="00B674F4"/>
    <w:rsid w:val="00B6767E"/>
    <w:rsid w:val="00B678AD"/>
    <w:rsid w:val="00B67988"/>
    <w:rsid w:val="00B679D9"/>
    <w:rsid w:val="00B67A05"/>
    <w:rsid w:val="00B67B78"/>
    <w:rsid w:val="00B67C82"/>
    <w:rsid w:val="00B67D86"/>
    <w:rsid w:val="00B701BF"/>
    <w:rsid w:val="00B70346"/>
    <w:rsid w:val="00B7034D"/>
    <w:rsid w:val="00B70914"/>
    <w:rsid w:val="00B70C9C"/>
    <w:rsid w:val="00B70DEE"/>
    <w:rsid w:val="00B70E3F"/>
    <w:rsid w:val="00B7112C"/>
    <w:rsid w:val="00B711D2"/>
    <w:rsid w:val="00B7154D"/>
    <w:rsid w:val="00B7159A"/>
    <w:rsid w:val="00B715A6"/>
    <w:rsid w:val="00B71680"/>
    <w:rsid w:val="00B71754"/>
    <w:rsid w:val="00B71883"/>
    <w:rsid w:val="00B718E5"/>
    <w:rsid w:val="00B71B5A"/>
    <w:rsid w:val="00B71D14"/>
    <w:rsid w:val="00B71E1B"/>
    <w:rsid w:val="00B71EFE"/>
    <w:rsid w:val="00B720B3"/>
    <w:rsid w:val="00B723AB"/>
    <w:rsid w:val="00B72615"/>
    <w:rsid w:val="00B7274E"/>
    <w:rsid w:val="00B7277D"/>
    <w:rsid w:val="00B727F5"/>
    <w:rsid w:val="00B728B5"/>
    <w:rsid w:val="00B729E8"/>
    <w:rsid w:val="00B72AD9"/>
    <w:rsid w:val="00B72C68"/>
    <w:rsid w:val="00B72EAD"/>
    <w:rsid w:val="00B73215"/>
    <w:rsid w:val="00B73611"/>
    <w:rsid w:val="00B736C3"/>
    <w:rsid w:val="00B738EE"/>
    <w:rsid w:val="00B73D85"/>
    <w:rsid w:val="00B73F30"/>
    <w:rsid w:val="00B73F4C"/>
    <w:rsid w:val="00B73F79"/>
    <w:rsid w:val="00B7409A"/>
    <w:rsid w:val="00B74143"/>
    <w:rsid w:val="00B7417D"/>
    <w:rsid w:val="00B742B2"/>
    <w:rsid w:val="00B7474C"/>
    <w:rsid w:val="00B7494E"/>
    <w:rsid w:val="00B74A3A"/>
    <w:rsid w:val="00B74AEB"/>
    <w:rsid w:val="00B74B7A"/>
    <w:rsid w:val="00B74EB4"/>
    <w:rsid w:val="00B74F20"/>
    <w:rsid w:val="00B750DD"/>
    <w:rsid w:val="00B752F7"/>
    <w:rsid w:val="00B7533C"/>
    <w:rsid w:val="00B75408"/>
    <w:rsid w:val="00B75444"/>
    <w:rsid w:val="00B754B5"/>
    <w:rsid w:val="00B755ED"/>
    <w:rsid w:val="00B760BA"/>
    <w:rsid w:val="00B7646A"/>
    <w:rsid w:val="00B764F7"/>
    <w:rsid w:val="00B765DB"/>
    <w:rsid w:val="00B767ED"/>
    <w:rsid w:val="00B7682A"/>
    <w:rsid w:val="00B7688D"/>
    <w:rsid w:val="00B76941"/>
    <w:rsid w:val="00B769E7"/>
    <w:rsid w:val="00B76EC5"/>
    <w:rsid w:val="00B770A7"/>
    <w:rsid w:val="00B7716F"/>
    <w:rsid w:val="00B77209"/>
    <w:rsid w:val="00B7725B"/>
    <w:rsid w:val="00B77320"/>
    <w:rsid w:val="00B7732E"/>
    <w:rsid w:val="00B77393"/>
    <w:rsid w:val="00B774CF"/>
    <w:rsid w:val="00B77825"/>
    <w:rsid w:val="00B77A42"/>
    <w:rsid w:val="00B77ABF"/>
    <w:rsid w:val="00B77CA0"/>
    <w:rsid w:val="00B77EB5"/>
    <w:rsid w:val="00B802DB"/>
    <w:rsid w:val="00B80416"/>
    <w:rsid w:val="00B805BD"/>
    <w:rsid w:val="00B805C2"/>
    <w:rsid w:val="00B806EA"/>
    <w:rsid w:val="00B80A48"/>
    <w:rsid w:val="00B80B5A"/>
    <w:rsid w:val="00B80C0B"/>
    <w:rsid w:val="00B80C20"/>
    <w:rsid w:val="00B80D0F"/>
    <w:rsid w:val="00B810C0"/>
    <w:rsid w:val="00B81147"/>
    <w:rsid w:val="00B81261"/>
    <w:rsid w:val="00B81287"/>
    <w:rsid w:val="00B812F3"/>
    <w:rsid w:val="00B814CF"/>
    <w:rsid w:val="00B81618"/>
    <w:rsid w:val="00B8188D"/>
    <w:rsid w:val="00B81915"/>
    <w:rsid w:val="00B81A6A"/>
    <w:rsid w:val="00B81BC9"/>
    <w:rsid w:val="00B81BF1"/>
    <w:rsid w:val="00B81E3D"/>
    <w:rsid w:val="00B81F09"/>
    <w:rsid w:val="00B81F8A"/>
    <w:rsid w:val="00B82131"/>
    <w:rsid w:val="00B821CE"/>
    <w:rsid w:val="00B8229F"/>
    <w:rsid w:val="00B82426"/>
    <w:rsid w:val="00B825FE"/>
    <w:rsid w:val="00B8261A"/>
    <w:rsid w:val="00B82702"/>
    <w:rsid w:val="00B8279D"/>
    <w:rsid w:val="00B8294F"/>
    <w:rsid w:val="00B829AA"/>
    <w:rsid w:val="00B82D55"/>
    <w:rsid w:val="00B82DAD"/>
    <w:rsid w:val="00B82F9C"/>
    <w:rsid w:val="00B83062"/>
    <w:rsid w:val="00B831A3"/>
    <w:rsid w:val="00B834CC"/>
    <w:rsid w:val="00B837AE"/>
    <w:rsid w:val="00B837B0"/>
    <w:rsid w:val="00B837D5"/>
    <w:rsid w:val="00B838BF"/>
    <w:rsid w:val="00B8394D"/>
    <w:rsid w:val="00B83AD6"/>
    <w:rsid w:val="00B83B81"/>
    <w:rsid w:val="00B83C54"/>
    <w:rsid w:val="00B83DBF"/>
    <w:rsid w:val="00B83FA6"/>
    <w:rsid w:val="00B84059"/>
    <w:rsid w:val="00B84094"/>
    <w:rsid w:val="00B84381"/>
    <w:rsid w:val="00B844E4"/>
    <w:rsid w:val="00B845F1"/>
    <w:rsid w:val="00B8471D"/>
    <w:rsid w:val="00B84740"/>
    <w:rsid w:val="00B84754"/>
    <w:rsid w:val="00B84883"/>
    <w:rsid w:val="00B84C7F"/>
    <w:rsid w:val="00B84CBC"/>
    <w:rsid w:val="00B84E62"/>
    <w:rsid w:val="00B84E9F"/>
    <w:rsid w:val="00B84ECD"/>
    <w:rsid w:val="00B85108"/>
    <w:rsid w:val="00B851C4"/>
    <w:rsid w:val="00B852C6"/>
    <w:rsid w:val="00B8543A"/>
    <w:rsid w:val="00B854E3"/>
    <w:rsid w:val="00B85588"/>
    <w:rsid w:val="00B8570C"/>
    <w:rsid w:val="00B85A0D"/>
    <w:rsid w:val="00B85AAD"/>
    <w:rsid w:val="00B85CCC"/>
    <w:rsid w:val="00B86062"/>
    <w:rsid w:val="00B860FB"/>
    <w:rsid w:val="00B86202"/>
    <w:rsid w:val="00B86304"/>
    <w:rsid w:val="00B86422"/>
    <w:rsid w:val="00B86499"/>
    <w:rsid w:val="00B8670C"/>
    <w:rsid w:val="00B8672E"/>
    <w:rsid w:val="00B8691C"/>
    <w:rsid w:val="00B86980"/>
    <w:rsid w:val="00B86B8E"/>
    <w:rsid w:val="00B86C4E"/>
    <w:rsid w:val="00B86DCC"/>
    <w:rsid w:val="00B86E78"/>
    <w:rsid w:val="00B86F01"/>
    <w:rsid w:val="00B8709A"/>
    <w:rsid w:val="00B87148"/>
    <w:rsid w:val="00B872F3"/>
    <w:rsid w:val="00B8732B"/>
    <w:rsid w:val="00B8740E"/>
    <w:rsid w:val="00B875F7"/>
    <w:rsid w:val="00B878FB"/>
    <w:rsid w:val="00B87A51"/>
    <w:rsid w:val="00B87A63"/>
    <w:rsid w:val="00B87C3E"/>
    <w:rsid w:val="00B87E4C"/>
    <w:rsid w:val="00B90382"/>
    <w:rsid w:val="00B906A4"/>
    <w:rsid w:val="00B90756"/>
    <w:rsid w:val="00B90799"/>
    <w:rsid w:val="00B90802"/>
    <w:rsid w:val="00B9080A"/>
    <w:rsid w:val="00B90C09"/>
    <w:rsid w:val="00B90C88"/>
    <w:rsid w:val="00B90D05"/>
    <w:rsid w:val="00B90D4D"/>
    <w:rsid w:val="00B90EF3"/>
    <w:rsid w:val="00B91101"/>
    <w:rsid w:val="00B9119F"/>
    <w:rsid w:val="00B913DD"/>
    <w:rsid w:val="00B9146A"/>
    <w:rsid w:val="00B9156D"/>
    <w:rsid w:val="00B916BB"/>
    <w:rsid w:val="00B916C5"/>
    <w:rsid w:val="00B917C7"/>
    <w:rsid w:val="00B9196A"/>
    <w:rsid w:val="00B9198B"/>
    <w:rsid w:val="00B91CAD"/>
    <w:rsid w:val="00B91CF2"/>
    <w:rsid w:val="00B91D67"/>
    <w:rsid w:val="00B91DAA"/>
    <w:rsid w:val="00B91DF2"/>
    <w:rsid w:val="00B91F4C"/>
    <w:rsid w:val="00B921B3"/>
    <w:rsid w:val="00B923FA"/>
    <w:rsid w:val="00B9244D"/>
    <w:rsid w:val="00B9246C"/>
    <w:rsid w:val="00B92586"/>
    <w:rsid w:val="00B92625"/>
    <w:rsid w:val="00B927E7"/>
    <w:rsid w:val="00B9289E"/>
    <w:rsid w:val="00B92A7A"/>
    <w:rsid w:val="00B92B8F"/>
    <w:rsid w:val="00B92BFB"/>
    <w:rsid w:val="00B92D6B"/>
    <w:rsid w:val="00B92EB8"/>
    <w:rsid w:val="00B931BD"/>
    <w:rsid w:val="00B93200"/>
    <w:rsid w:val="00B9324D"/>
    <w:rsid w:val="00B934BC"/>
    <w:rsid w:val="00B93530"/>
    <w:rsid w:val="00B935CF"/>
    <w:rsid w:val="00B93804"/>
    <w:rsid w:val="00B9381C"/>
    <w:rsid w:val="00B93A6F"/>
    <w:rsid w:val="00B93B12"/>
    <w:rsid w:val="00B93BD7"/>
    <w:rsid w:val="00B93D07"/>
    <w:rsid w:val="00B93EBD"/>
    <w:rsid w:val="00B93F86"/>
    <w:rsid w:val="00B9403F"/>
    <w:rsid w:val="00B9405E"/>
    <w:rsid w:val="00B94280"/>
    <w:rsid w:val="00B94289"/>
    <w:rsid w:val="00B945C3"/>
    <w:rsid w:val="00B948E7"/>
    <w:rsid w:val="00B949F1"/>
    <w:rsid w:val="00B94B2A"/>
    <w:rsid w:val="00B94B32"/>
    <w:rsid w:val="00B94B48"/>
    <w:rsid w:val="00B94BC9"/>
    <w:rsid w:val="00B94CCF"/>
    <w:rsid w:val="00B94CF9"/>
    <w:rsid w:val="00B95183"/>
    <w:rsid w:val="00B952AE"/>
    <w:rsid w:val="00B95538"/>
    <w:rsid w:val="00B9557D"/>
    <w:rsid w:val="00B95775"/>
    <w:rsid w:val="00B95912"/>
    <w:rsid w:val="00B9593D"/>
    <w:rsid w:val="00B95AAE"/>
    <w:rsid w:val="00B95AD4"/>
    <w:rsid w:val="00B95E03"/>
    <w:rsid w:val="00B95F3A"/>
    <w:rsid w:val="00B9626B"/>
    <w:rsid w:val="00B9631D"/>
    <w:rsid w:val="00B9639E"/>
    <w:rsid w:val="00B963D3"/>
    <w:rsid w:val="00B96ADF"/>
    <w:rsid w:val="00B96B58"/>
    <w:rsid w:val="00B96BC0"/>
    <w:rsid w:val="00B96CBA"/>
    <w:rsid w:val="00B96D4C"/>
    <w:rsid w:val="00B9707C"/>
    <w:rsid w:val="00B972EA"/>
    <w:rsid w:val="00B97343"/>
    <w:rsid w:val="00B973ED"/>
    <w:rsid w:val="00B975F0"/>
    <w:rsid w:val="00B97628"/>
    <w:rsid w:val="00B976ED"/>
    <w:rsid w:val="00B9797E"/>
    <w:rsid w:val="00B97A0E"/>
    <w:rsid w:val="00B97B26"/>
    <w:rsid w:val="00B97C34"/>
    <w:rsid w:val="00B97D30"/>
    <w:rsid w:val="00B97E54"/>
    <w:rsid w:val="00B97F60"/>
    <w:rsid w:val="00BA024D"/>
    <w:rsid w:val="00BA0398"/>
    <w:rsid w:val="00BA0405"/>
    <w:rsid w:val="00BA0588"/>
    <w:rsid w:val="00BA07CC"/>
    <w:rsid w:val="00BA080E"/>
    <w:rsid w:val="00BA08FF"/>
    <w:rsid w:val="00BA0A17"/>
    <w:rsid w:val="00BA0A2D"/>
    <w:rsid w:val="00BA0A7D"/>
    <w:rsid w:val="00BA0A82"/>
    <w:rsid w:val="00BA0A99"/>
    <w:rsid w:val="00BA0D15"/>
    <w:rsid w:val="00BA0D77"/>
    <w:rsid w:val="00BA0EFA"/>
    <w:rsid w:val="00BA10EC"/>
    <w:rsid w:val="00BA1367"/>
    <w:rsid w:val="00BA13E8"/>
    <w:rsid w:val="00BA1417"/>
    <w:rsid w:val="00BA14A0"/>
    <w:rsid w:val="00BA1516"/>
    <w:rsid w:val="00BA1571"/>
    <w:rsid w:val="00BA1854"/>
    <w:rsid w:val="00BA189C"/>
    <w:rsid w:val="00BA1907"/>
    <w:rsid w:val="00BA199F"/>
    <w:rsid w:val="00BA1A4C"/>
    <w:rsid w:val="00BA1BA8"/>
    <w:rsid w:val="00BA1C81"/>
    <w:rsid w:val="00BA1C98"/>
    <w:rsid w:val="00BA1D0B"/>
    <w:rsid w:val="00BA1DF4"/>
    <w:rsid w:val="00BA1E67"/>
    <w:rsid w:val="00BA22AC"/>
    <w:rsid w:val="00BA250F"/>
    <w:rsid w:val="00BA26EA"/>
    <w:rsid w:val="00BA28A5"/>
    <w:rsid w:val="00BA28F1"/>
    <w:rsid w:val="00BA32DE"/>
    <w:rsid w:val="00BA3304"/>
    <w:rsid w:val="00BA339D"/>
    <w:rsid w:val="00BA347A"/>
    <w:rsid w:val="00BA3761"/>
    <w:rsid w:val="00BA37AD"/>
    <w:rsid w:val="00BA37C0"/>
    <w:rsid w:val="00BA37EA"/>
    <w:rsid w:val="00BA37FD"/>
    <w:rsid w:val="00BA42FE"/>
    <w:rsid w:val="00BA4347"/>
    <w:rsid w:val="00BA45CF"/>
    <w:rsid w:val="00BA4785"/>
    <w:rsid w:val="00BA4877"/>
    <w:rsid w:val="00BA48DF"/>
    <w:rsid w:val="00BA4913"/>
    <w:rsid w:val="00BA4DF8"/>
    <w:rsid w:val="00BA4E30"/>
    <w:rsid w:val="00BA4E3F"/>
    <w:rsid w:val="00BA4E44"/>
    <w:rsid w:val="00BA4E89"/>
    <w:rsid w:val="00BA521E"/>
    <w:rsid w:val="00BA5242"/>
    <w:rsid w:val="00BA52AD"/>
    <w:rsid w:val="00BA53D1"/>
    <w:rsid w:val="00BA53D9"/>
    <w:rsid w:val="00BA5450"/>
    <w:rsid w:val="00BA5464"/>
    <w:rsid w:val="00BA5498"/>
    <w:rsid w:val="00BA5504"/>
    <w:rsid w:val="00BA55A1"/>
    <w:rsid w:val="00BA57ED"/>
    <w:rsid w:val="00BA582B"/>
    <w:rsid w:val="00BA586C"/>
    <w:rsid w:val="00BA58BE"/>
    <w:rsid w:val="00BA591C"/>
    <w:rsid w:val="00BA5998"/>
    <w:rsid w:val="00BA59F1"/>
    <w:rsid w:val="00BA5ABF"/>
    <w:rsid w:val="00BA5B05"/>
    <w:rsid w:val="00BA5D0A"/>
    <w:rsid w:val="00BA5DA9"/>
    <w:rsid w:val="00BA5E33"/>
    <w:rsid w:val="00BA6048"/>
    <w:rsid w:val="00BA6318"/>
    <w:rsid w:val="00BA63FA"/>
    <w:rsid w:val="00BA6474"/>
    <w:rsid w:val="00BA6538"/>
    <w:rsid w:val="00BA670D"/>
    <w:rsid w:val="00BA67B2"/>
    <w:rsid w:val="00BA69B7"/>
    <w:rsid w:val="00BA6C47"/>
    <w:rsid w:val="00BA6D38"/>
    <w:rsid w:val="00BA6DC2"/>
    <w:rsid w:val="00BA6EA1"/>
    <w:rsid w:val="00BA6F69"/>
    <w:rsid w:val="00BA788B"/>
    <w:rsid w:val="00BA795E"/>
    <w:rsid w:val="00BA79C0"/>
    <w:rsid w:val="00BA7C80"/>
    <w:rsid w:val="00BA7E08"/>
    <w:rsid w:val="00BB0082"/>
    <w:rsid w:val="00BB0196"/>
    <w:rsid w:val="00BB04B6"/>
    <w:rsid w:val="00BB0699"/>
    <w:rsid w:val="00BB098B"/>
    <w:rsid w:val="00BB0990"/>
    <w:rsid w:val="00BB09E1"/>
    <w:rsid w:val="00BB0AF2"/>
    <w:rsid w:val="00BB0AF4"/>
    <w:rsid w:val="00BB0C28"/>
    <w:rsid w:val="00BB0CF8"/>
    <w:rsid w:val="00BB0E69"/>
    <w:rsid w:val="00BB1043"/>
    <w:rsid w:val="00BB1128"/>
    <w:rsid w:val="00BB11BB"/>
    <w:rsid w:val="00BB13A2"/>
    <w:rsid w:val="00BB13EA"/>
    <w:rsid w:val="00BB148C"/>
    <w:rsid w:val="00BB1599"/>
    <w:rsid w:val="00BB165E"/>
    <w:rsid w:val="00BB179B"/>
    <w:rsid w:val="00BB17C5"/>
    <w:rsid w:val="00BB1978"/>
    <w:rsid w:val="00BB1ABB"/>
    <w:rsid w:val="00BB1ADA"/>
    <w:rsid w:val="00BB1B41"/>
    <w:rsid w:val="00BB1B78"/>
    <w:rsid w:val="00BB1D20"/>
    <w:rsid w:val="00BB1EAF"/>
    <w:rsid w:val="00BB259E"/>
    <w:rsid w:val="00BB2692"/>
    <w:rsid w:val="00BB269E"/>
    <w:rsid w:val="00BB2A41"/>
    <w:rsid w:val="00BB2BE6"/>
    <w:rsid w:val="00BB2C84"/>
    <w:rsid w:val="00BB2D7D"/>
    <w:rsid w:val="00BB2EA9"/>
    <w:rsid w:val="00BB30C0"/>
    <w:rsid w:val="00BB3133"/>
    <w:rsid w:val="00BB315C"/>
    <w:rsid w:val="00BB3272"/>
    <w:rsid w:val="00BB33DA"/>
    <w:rsid w:val="00BB3516"/>
    <w:rsid w:val="00BB354D"/>
    <w:rsid w:val="00BB357C"/>
    <w:rsid w:val="00BB3A7F"/>
    <w:rsid w:val="00BB3C17"/>
    <w:rsid w:val="00BB3CA9"/>
    <w:rsid w:val="00BB3CE0"/>
    <w:rsid w:val="00BB4080"/>
    <w:rsid w:val="00BB4168"/>
    <w:rsid w:val="00BB431D"/>
    <w:rsid w:val="00BB461D"/>
    <w:rsid w:val="00BB462D"/>
    <w:rsid w:val="00BB468D"/>
    <w:rsid w:val="00BB49BF"/>
    <w:rsid w:val="00BB4B07"/>
    <w:rsid w:val="00BB4B31"/>
    <w:rsid w:val="00BB4EB6"/>
    <w:rsid w:val="00BB501A"/>
    <w:rsid w:val="00BB51E1"/>
    <w:rsid w:val="00BB522E"/>
    <w:rsid w:val="00BB53D5"/>
    <w:rsid w:val="00BB588C"/>
    <w:rsid w:val="00BB58AC"/>
    <w:rsid w:val="00BB58CC"/>
    <w:rsid w:val="00BB5A42"/>
    <w:rsid w:val="00BB5C4F"/>
    <w:rsid w:val="00BB5C5D"/>
    <w:rsid w:val="00BB5C69"/>
    <w:rsid w:val="00BB5D41"/>
    <w:rsid w:val="00BB5D45"/>
    <w:rsid w:val="00BB5E42"/>
    <w:rsid w:val="00BB5F1A"/>
    <w:rsid w:val="00BB5FD6"/>
    <w:rsid w:val="00BB6147"/>
    <w:rsid w:val="00BB62A3"/>
    <w:rsid w:val="00BB63AE"/>
    <w:rsid w:val="00BB6B43"/>
    <w:rsid w:val="00BB7210"/>
    <w:rsid w:val="00BB72CE"/>
    <w:rsid w:val="00BB737A"/>
    <w:rsid w:val="00BB75C8"/>
    <w:rsid w:val="00BB763C"/>
    <w:rsid w:val="00BB79C3"/>
    <w:rsid w:val="00BB7C62"/>
    <w:rsid w:val="00BC002A"/>
    <w:rsid w:val="00BC0058"/>
    <w:rsid w:val="00BC0167"/>
    <w:rsid w:val="00BC04C3"/>
    <w:rsid w:val="00BC0596"/>
    <w:rsid w:val="00BC05AE"/>
    <w:rsid w:val="00BC05FD"/>
    <w:rsid w:val="00BC09FC"/>
    <w:rsid w:val="00BC0CD3"/>
    <w:rsid w:val="00BC0CD4"/>
    <w:rsid w:val="00BC0CE0"/>
    <w:rsid w:val="00BC0D00"/>
    <w:rsid w:val="00BC101F"/>
    <w:rsid w:val="00BC121E"/>
    <w:rsid w:val="00BC1377"/>
    <w:rsid w:val="00BC13EC"/>
    <w:rsid w:val="00BC16FD"/>
    <w:rsid w:val="00BC181D"/>
    <w:rsid w:val="00BC18FA"/>
    <w:rsid w:val="00BC195E"/>
    <w:rsid w:val="00BC1E00"/>
    <w:rsid w:val="00BC2078"/>
    <w:rsid w:val="00BC2081"/>
    <w:rsid w:val="00BC239C"/>
    <w:rsid w:val="00BC27BA"/>
    <w:rsid w:val="00BC2AFF"/>
    <w:rsid w:val="00BC2C3A"/>
    <w:rsid w:val="00BC2CD4"/>
    <w:rsid w:val="00BC2F66"/>
    <w:rsid w:val="00BC2F6D"/>
    <w:rsid w:val="00BC2F8C"/>
    <w:rsid w:val="00BC331C"/>
    <w:rsid w:val="00BC338A"/>
    <w:rsid w:val="00BC355B"/>
    <w:rsid w:val="00BC3710"/>
    <w:rsid w:val="00BC3AD5"/>
    <w:rsid w:val="00BC3D86"/>
    <w:rsid w:val="00BC3EAE"/>
    <w:rsid w:val="00BC3EFE"/>
    <w:rsid w:val="00BC3FB7"/>
    <w:rsid w:val="00BC408E"/>
    <w:rsid w:val="00BC40DF"/>
    <w:rsid w:val="00BC41FD"/>
    <w:rsid w:val="00BC43A1"/>
    <w:rsid w:val="00BC4462"/>
    <w:rsid w:val="00BC450C"/>
    <w:rsid w:val="00BC4A07"/>
    <w:rsid w:val="00BC4A86"/>
    <w:rsid w:val="00BC4B9C"/>
    <w:rsid w:val="00BC4CB2"/>
    <w:rsid w:val="00BC4F39"/>
    <w:rsid w:val="00BC4F8E"/>
    <w:rsid w:val="00BC51DB"/>
    <w:rsid w:val="00BC53AA"/>
    <w:rsid w:val="00BC54C1"/>
    <w:rsid w:val="00BC55FC"/>
    <w:rsid w:val="00BC564D"/>
    <w:rsid w:val="00BC564F"/>
    <w:rsid w:val="00BC576E"/>
    <w:rsid w:val="00BC5844"/>
    <w:rsid w:val="00BC588A"/>
    <w:rsid w:val="00BC5BEA"/>
    <w:rsid w:val="00BC5C7D"/>
    <w:rsid w:val="00BC5CA7"/>
    <w:rsid w:val="00BC5DCB"/>
    <w:rsid w:val="00BC5DDB"/>
    <w:rsid w:val="00BC616D"/>
    <w:rsid w:val="00BC61B7"/>
    <w:rsid w:val="00BC61F8"/>
    <w:rsid w:val="00BC65A2"/>
    <w:rsid w:val="00BC699A"/>
    <w:rsid w:val="00BC69A2"/>
    <w:rsid w:val="00BC6D56"/>
    <w:rsid w:val="00BC709B"/>
    <w:rsid w:val="00BC7220"/>
    <w:rsid w:val="00BC72E1"/>
    <w:rsid w:val="00BC7490"/>
    <w:rsid w:val="00BC75DA"/>
    <w:rsid w:val="00BC765B"/>
    <w:rsid w:val="00BC79CB"/>
    <w:rsid w:val="00BC7A20"/>
    <w:rsid w:val="00BC7B74"/>
    <w:rsid w:val="00BC7BCC"/>
    <w:rsid w:val="00BC7C48"/>
    <w:rsid w:val="00BC7CF8"/>
    <w:rsid w:val="00BC7F40"/>
    <w:rsid w:val="00BD042D"/>
    <w:rsid w:val="00BD0439"/>
    <w:rsid w:val="00BD0683"/>
    <w:rsid w:val="00BD074E"/>
    <w:rsid w:val="00BD0CFF"/>
    <w:rsid w:val="00BD0D2E"/>
    <w:rsid w:val="00BD0D6A"/>
    <w:rsid w:val="00BD0F5D"/>
    <w:rsid w:val="00BD0F8E"/>
    <w:rsid w:val="00BD10E7"/>
    <w:rsid w:val="00BD1296"/>
    <w:rsid w:val="00BD12D5"/>
    <w:rsid w:val="00BD1338"/>
    <w:rsid w:val="00BD137F"/>
    <w:rsid w:val="00BD1528"/>
    <w:rsid w:val="00BD1926"/>
    <w:rsid w:val="00BD1AD6"/>
    <w:rsid w:val="00BD1C22"/>
    <w:rsid w:val="00BD1C99"/>
    <w:rsid w:val="00BD1E2E"/>
    <w:rsid w:val="00BD1F3E"/>
    <w:rsid w:val="00BD1F5A"/>
    <w:rsid w:val="00BD1F8D"/>
    <w:rsid w:val="00BD1FDD"/>
    <w:rsid w:val="00BD200E"/>
    <w:rsid w:val="00BD202E"/>
    <w:rsid w:val="00BD20DB"/>
    <w:rsid w:val="00BD24E0"/>
    <w:rsid w:val="00BD27B9"/>
    <w:rsid w:val="00BD2A73"/>
    <w:rsid w:val="00BD2B43"/>
    <w:rsid w:val="00BD2C42"/>
    <w:rsid w:val="00BD2C57"/>
    <w:rsid w:val="00BD305A"/>
    <w:rsid w:val="00BD31D4"/>
    <w:rsid w:val="00BD336D"/>
    <w:rsid w:val="00BD3610"/>
    <w:rsid w:val="00BD3745"/>
    <w:rsid w:val="00BD3771"/>
    <w:rsid w:val="00BD38D1"/>
    <w:rsid w:val="00BD38D2"/>
    <w:rsid w:val="00BD3C60"/>
    <w:rsid w:val="00BD3C67"/>
    <w:rsid w:val="00BD3E84"/>
    <w:rsid w:val="00BD40CF"/>
    <w:rsid w:val="00BD424C"/>
    <w:rsid w:val="00BD45A5"/>
    <w:rsid w:val="00BD4796"/>
    <w:rsid w:val="00BD4883"/>
    <w:rsid w:val="00BD4B2D"/>
    <w:rsid w:val="00BD4DAC"/>
    <w:rsid w:val="00BD4E82"/>
    <w:rsid w:val="00BD50FB"/>
    <w:rsid w:val="00BD5130"/>
    <w:rsid w:val="00BD5349"/>
    <w:rsid w:val="00BD53CB"/>
    <w:rsid w:val="00BD54E2"/>
    <w:rsid w:val="00BD54F8"/>
    <w:rsid w:val="00BD5501"/>
    <w:rsid w:val="00BD5547"/>
    <w:rsid w:val="00BD55AF"/>
    <w:rsid w:val="00BD599D"/>
    <w:rsid w:val="00BD59D0"/>
    <w:rsid w:val="00BD5B4A"/>
    <w:rsid w:val="00BD5C05"/>
    <w:rsid w:val="00BD5C18"/>
    <w:rsid w:val="00BD5CB6"/>
    <w:rsid w:val="00BD5FDC"/>
    <w:rsid w:val="00BD6078"/>
    <w:rsid w:val="00BD61C1"/>
    <w:rsid w:val="00BD65BA"/>
    <w:rsid w:val="00BD697F"/>
    <w:rsid w:val="00BD69F9"/>
    <w:rsid w:val="00BD6B9D"/>
    <w:rsid w:val="00BD6BA0"/>
    <w:rsid w:val="00BD6E68"/>
    <w:rsid w:val="00BD6F6B"/>
    <w:rsid w:val="00BD7111"/>
    <w:rsid w:val="00BD71DB"/>
    <w:rsid w:val="00BD7304"/>
    <w:rsid w:val="00BD7346"/>
    <w:rsid w:val="00BD78D7"/>
    <w:rsid w:val="00BD7D87"/>
    <w:rsid w:val="00BE000A"/>
    <w:rsid w:val="00BE000D"/>
    <w:rsid w:val="00BE0070"/>
    <w:rsid w:val="00BE0496"/>
    <w:rsid w:val="00BE05AC"/>
    <w:rsid w:val="00BE05F4"/>
    <w:rsid w:val="00BE07C3"/>
    <w:rsid w:val="00BE0807"/>
    <w:rsid w:val="00BE08D0"/>
    <w:rsid w:val="00BE093D"/>
    <w:rsid w:val="00BE0BBA"/>
    <w:rsid w:val="00BE0BE1"/>
    <w:rsid w:val="00BE0CA7"/>
    <w:rsid w:val="00BE0DB9"/>
    <w:rsid w:val="00BE1099"/>
    <w:rsid w:val="00BE10AC"/>
    <w:rsid w:val="00BE10D4"/>
    <w:rsid w:val="00BE12E3"/>
    <w:rsid w:val="00BE1427"/>
    <w:rsid w:val="00BE1581"/>
    <w:rsid w:val="00BE1738"/>
    <w:rsid w:val="00BE1864"/>
    <w:rsid w:val="00BE1D25"/>
    <w:rsid w:val="00BE1E36"/>
    <w:rsid w:val="00BE2075"/>
    <w:rsid w:val="00BE2321"/>
    <w:rsid w:val="00BE235C"/>
    <w:rsid w:val="00BE23A3"/>
    <w:rsid w:val="00BE2553"/>
    <w:rsid w:val="00BE2579"/>
    <w:rsid w:val="00BE26B6"/>
    <w:rsid w:val="00BE27E5"/>
    <w:rsid w:val="00BE27FA"/>
    <w:rsid w:val="00BE27FC"/>
    <w:rsid w:val="00BE2A07"/>
    <w:rsid w:val="00BE2A5F"/>
    <w:rsid w:val="00BE2AFE"/>
    <w:rsid w:val="00BE2C94"/>
    <w:rsid w:val="00BE2DDF"/>
    <w:rsid w:val="00BE2E8F"/>
    <w:rsid w:val="00BE2FAF"/>
    <w:rsid w:val="00BE313F"/>
    <w:rsid w:val="00BE32AA"/>
    <w:rsid w:val="00BE33E8"/>
    <w:rsid w:val="00BE35DE"/>
    <w:rsid w:val="00BE3621"/>
    <w:rsid w:val="00BE36DC"/>
    <w:rsid w:val="00BE3CA3"/>
    <w:rsid w:val="00BE3DC8"/>
    <w:rsid w:val="00BE416D"/>
    <w:rsid w:val="00BE4304"/>
    <w:rsid w:val="00BE4446"/>
    <w:rsid w:val="00BE4588"/>
    <w:rsid w:val="00BE4589"/>
    <w:rsid w:val="00BE461B"/>
    <w:rsid w:val="00BE46A3"/>
    <w:rsid w:val="00BE497E"/>
    <w:rsid w:val="00BE4A09"/>
    <w:rsid w:val="00BE4A7B"/>
    <w:rsid w:val="00BE4B4E"/>
    <w:rsid w:val="00BE4C49"/>
    <w:rsid w:val="00BE4CA2"/>
    <w:rsid w:val="00BE4D30"/>
    <w:rsid w:val="00BE4DB1"/>
    <w:rsid w:val="00BE4F83"/>
    <w:rsid w:val="00BE4FC3"/>
    <w:rsid w:val="00BE504B"/>
    <w:rsid w:val="00BE51FF"/>
    <w:rsid w:val="00BE54D9"/>
    <w:rsid w:val="00BE5689"/>
    <w:rsid w:val="00BE58C4"/>
    <w:rsid w:val="00BE5B26"/>
    <w:rsid w:val="00BE5C9B"/>
    <w:rsid w:val="00BE5F3E"/>
    <w:rsid w:val="00BE61B4"/>
    <w:rsid w:val="00BE62DC"/>
    <w:rsid w:val="00BE62F2"/>
    <w:rsid w:val="00BE6405"/>
    <w:rsid w:val="00BE6579"/>
    <w:rsid w:val="00BE6590"/>
    <w:rsid w:val="00BE65E4"/>
    <w:rsid w:val="00BE66FA"/>
    <w:rsid w:val="00BE6A2B"/>
    <w:rsid w:val="00BE6AB3"/>
    <w:rsid w:val="00BE6DE9"/>
    <w:rsid w:val="00BE6FE3"/>
    <w:rsid w:val="00BE7033"/>
    <w:rsid w:val="00BE7273"/>
    <w:rsid w:val="00BE73C5"/>
    <w:rsid w:val="00BE7568"/>
    <w:rsid w:val="00BE76B2"/>
    <w:rsid w:val="00BE7763"/>
    <w:rsid w:val="00BE780E"/>
    <w:rsid w:val="00BE78DB"/>
    <w:rsid w:val="00BE7982"/>
    <w:rsid w:val="00BE7A27"/>
    <w:rsid w:val="00BE7A42"/>
    <w:rsid w:val="00BE7AC1"/>
    <w:rsid w:val="00BE7DA6"/>
    <w:rsid w:val="00BE7E59"/>
    <w:rsid w:val="00BE7F78"/>
    <w:rsid w:val="00BF0044"/>
    <w:rsid w:val="00BF024A"/>
    <w:rsid w:val="00BF057B"/>
    <w:rsid w:val="00BF05C8"/>
    <w:rsid w:val="00BF062A"/>
    <w:rsid w:val="00BF09C2"/>
    <w:rsid w:val="00BF0A19"/>
    <w:rsid w:val="00BF0ACA"/>
    <w:rsid w:val="00BF0B90"/>
    <w:rsid w:val="00BF0FDD"/>
    <w:rsid w:val="00BF1019"/>
    <w:rsid w:val="00BF1247"/>
    <w:rsid w:val="00BF14C1"/>
    <w:rsid w:val="00BF14CE"/>
    <w:rsid w:val="00BF14FB"/>
    <w:rsid w:val="00BF14FE"/>
    <w:rsid w:val="00BF1562"/>
    <w:rsid w:val="00BF15C6"/>
    <w:rsid w:val="00BF1729"/>
    <w:rsid w:val="00BF1880"/>
    <w:rsid w:val="00BF18D2"/>
    <w:rsid w:val="00BF1A99"/>
    <w:rsid w:val="00BF1B2D"/>
    <w:rsid w:val="00BF1BFF"/>
    <w:rsid w:val="00BF1D34"/>
    <w:rsid w:val="00BF1DFF"/>
    <w:rsid w:val="00BF1E7A"/>
    <w:rsid w:val="00BF1F8D"/>
    <w:rsid w:val="00BF1FA5"/>
    <w:rsid w:val="00BF208E"/>
    <w:rsid w:val="00BF2366"/>
    <w:rsid w:val="00BF2418"/>
    <w:rsid w:val="00BF2BED"/>
    <w:rsid w:val="00BF2CB6"/>
    <w:rsid w:val="00BF300E"/>
    <w:rsid w:val="00BF30E1"/>
    <w:rsid w:val="00BF344A"/>
    <w:rsid w:val="00BF34DB"/>
    <w:rsid w:val="00BF350C"/>
    <w:rsid w:val="00BF355A"/>
    <w:rsid w:val="00BF371F"/>
    <w:rsid w:val="00BF37F5"/>
    <w:rsid w:val="00BF3997"/>
    <w:rsid w:val="00BF3AD1"/>
    <w:rsid w:val="00BF3B2C"/>
    <w:rsid w:val="00BF3F25"/>
    <w:rsid w:val="00BF4038"/>
    <w:rsid w:val="00BF408E"/>
    <w:rsid w:val="00BF4178"/>
    <w:rsid w:val="00BF41B4"/>
    <w:rsid w:val="00BF429E"/>
    <w:rsid w:val="00BF4438"/>
    <w:rsid w:val="00BF45D3"/>
    <w:rsid w:val="00BF46BC"/>
    <w:rsid w:val="00BF4B75"/>
    <w:rsid w:val="00BF4C26"/>
    <w:rsid w:val="00BF4F8B"/>
    <w:rsid w:val="00BF507D"/>
    <w:rsid w:val="00BF543E"/>
    <w:rsid w:val="00BF560F"/>
    <w:rsid w:val="00BF579C"/>
    <w:rsid w:val="00BF5840"/>
    <w:rsid w:val="00BF5850"/>
    <w:rsid w:val="00BF599C"/>
    <w:rsid w:val="00BF59C5"/>
    <w:rsid w:val="00BF59ED"/>
    <w:rsid w:val="00BF5AF1"/>
    <w:rsid w:val="00BF5D07"/>
    <w:rsid w:val="00BF5ECB"/>
    <w:rsid w:val="00BF5F3E"/>
    <w:rsid w:val="00BF6287"/>
    <w:rsid w:val="00BF62FD"/>
    <w:rsid w:val="00BF647B"/>
    <w:rsid w:val="00BF66FB"/>
    <w:rsid w:val="00BF6702"/>
    <w:rsid w:val="00BF674F"/>
    <w:rsid w:val="00BF6779"/>
    <w:rsid w:val="00BF67A9"/>
    <w:rsid w:val="00BF6843"/>
    <w:rsid w:val="00BF6880"/>
    <w:rsid w:val="00BF6C8D"/>
    <w:rsid w:val="00BF7022"/>
    <w:rsid w:val="00BF72AA"/>
    <w:rsid w:val="00BF7497"/>
    <w:rsid w:val="00BF7886"/>
    <w:rsid w:val="00BF7945"/>
    <w:rsid w:val="00BF794E"/>
    <w:rsid w:val="00BF79A7"/>
    <w:rsid w:val="00BF79CB"/>
    <w:rsid w:val="00BF7C4C"/>
    <w:rsid w:val="00BF7C5C"/>
    <w:rsid w:val="00BF7D96"/>
    <w:rsid w:val="00BF7E47"/>
    <w:rsid w:val="00BF7F6D"/>
    <w:rsid w:val="00BF7FB3"/>
    <w:rsid w:val="00BF7FFD"/>
    <w:rsid w:val="00C0003D"/>
    <w:rsid w:val="00C00197"/>
    <w:rsid w:val="00C001A3"/>
    <w:rsid w:val="00C00390"/>
    <w:rsid w:val="00C00425"/>
    <w:rsid w:val="00C004CF"/>
    <w:rsid w:val="00C005F8"/>
    <w:rsid w:val="00C00A37"/>
    <w:rsid w:val="00C00B59"/>
    <w:rsid w:val="00C00D6A"/>
    <w:rsid w:val="00C00DD3"/>
    <w:rsid w:val="00C00E88"/>
    <w:rsid w:val="00C00F5A"/>
    <w:rsid w:val="00C0143C"/>
    <w:rsid w:val="00C0146C"/>
    <w:rsid w:val="00C0175A"/>
    <w:rsid w:val="00C017DA"/>
    <w:rsid w:val="00C01810"/>
    <w:rsid w:val="00C01945"/>
    <w:rsid w:val="00C019AA"/>
    <w:rsid w:val="00C01A01"/>
    <w:rsid w:val="00C01C9D"/>
    <w:rsid w:val="00C01CB4"/>
    <w:rsid w:val="00C01D7A"/>
    <w:rsid w:val="00C0201D"/>
    <w:rsid w:val="00C020F2"/>
    <w:rsid w:val="00C022D0"/>
    <w:rsid w:val="00C02317"/>
    <w:rsid w:val="00C02401"/>
    <w:rsid w:val="00C02481"/>
    <w:rsid w:val="00C02534"/>
    <w:rsid w:val="00C0271E"/>
    <w:rsid w:val="00C02AFC"/>
    <w:rsid w:val="00C02D82"/>
    <w:rsid w:val="00C02E2B"/>
    <w:rsid w:val="00C02E30"/>
    <w:rsid w:val="00C03143"/>
    <w:rsid w:val="00C031C6"/>
    <w:rsid w:val="00C03241"/>
    <w:rsid w:val="00C03318"/>
    <w:rsid w:val="00C033CF"/>
    <w:rsid w:val="00C03487"/>
    <w:rsid w:val="00C034BB"/>
    <w:rsid w:val="00C03A86"/>
    <w:rsid w:val="00C03A8B"/>
    <w:rsid w:val="00C03ABB"/>
    <w:rsid w:val="00C03B3A"/>
    <w:rsid w:val="00C03C65"/>
    <w:rsid w:val="00C03DC9"/>
    <w:rsid w:val="00C03E34"/>
    <w:rsid w:val="00C03E3B"/>
    <w:rsid w:val="00C03E8B"/>
    <w:rsid w:val="00C04137"/>
    <w:rsid w:val="00C04444"/>
    <w:rsid w:val="00C04567"/>
    <w:rsid w:val="00C045A4"/>
    <w:rsid w:val="00C04866"/>
    <w:rsid w:val="00C049AE"/>
    <w:rsid w:val="00C04A18"/>
    <w:rsid w:val="00C04BEF"/>
    <w:rsid w:val="00C04CF7"/>
    <w:rsid w:val="00C04D53"/>
    <w:rsid w:val="00C04F0D"/>
    <w:rsid w:val="00C04F22"/>
    <w:rsid w:val="00C04F5D"/>
    <w:rsid w:val="00C04FAE"/>
    <w:rsid w:val="00C05320"/>
    <w:rsid w:val="00C05721"/>
    <w:rsid w:val="00C0574C"/>
    <w:rsid w:val="00C057CE"/>
    <w:rsid w:val="00C05874"/>
    <w:rsid w:val="00C05AC9"/>
    <w:rsid w:val="00C05AF5"/>
    <w:rsid w:val="00C05D50"/>
    <w:rsid w:val="00C0616C"/>
    <w:rsid w:val="00C06288"/>
    <w:rsid w:val="00C0632D"/>
    <w:rsid w:val="00C06580"/>
    <w:rsid w:val="00C06630"/>
    <w:rsid w:val="00C06708"/>
    <w:rsid w:val="00C06781"/>
    <w:rsid w:val="00C06C48"/>
    <w:rsid w:val="00C06F60"/>
    <w:rsid w:val="00C0706E"/>
    <w:rsid w:val="00C0721C"/>
    <w:rsid w:val="00C07805"/>
    <w:rsid w:val="00C07A1E"/>
    <w:rsid w:val="00C07DAE"/>
    <w:rsid w:val="00C07FBD"/>
    <w:rsid w:val="00C102FB"/>
    <w:rsid w:val="00C10427"/>
    <w:rsid w:val="00C106CE"/>
    <w:rsid w:val="00C106ED"/>
    <w:rsid w:val="00C107F8"/>
    <w:rsid w:val="00C10AA7"/>
    <w:rsid w:val="00C10AB8"/>
    <w:rsid w:val="00C10B6D"/>
    <w:rsid w:val="00C10C7A"/>
    <w:rsid w:val="00C10DE0"/>
    <w:rsid w:val="00C10E25"/>
    <w:rsid w:val="00C10E6E"/>
    <w:rsid w:val="00C10EBC"/>
    <w:rsid w:val="00C10EE4"/>
    <w:rsid w:val="00C10EFD"/>
    <w:rsid w:val="00C10FB5"/>
    <w:rsid w:val="00C110C3"/>
    <w:rsid w:val="00C111C2"/>
    <w:rsid w:val="00C11392"/>
    <w:rsid w:val="00C114BF"/>
    <w:rsid w:val="00C114FF"/>
    <w:rsid w:val="00C11627"/>
    <w:rsid w:val="00C1170A"/>
    <w:rsid w:val="00C1173C"/>
    <w:rsid w:val="00C11808"/>
    <w:rsid w:val="00C1185F"/>
    <w:rsid w:val="00C11AE3"/>
    <w:rsid w:val="00C11E0B"/>
    <w:rsid w:val="00C11EE3"/>
    <w:rsid w:val="00C1208C"/>
    <w:rsid w:val="00C120B2"/>
    <w:rsid w:val="00C121D7"/>
    <w:rsid w:val="00C12326"/>
    <w:rsid w:val="00C1232B"/>
    <w:rsid w:val="00C1234E"/>
    <w:rsid w:val="00C12409"/>
    <w:rsid w:val="00C124B6"/>
    <w:rsid w:val="00C1255D"/>
    <w:rsid w:val="00C12689"/>
    <w:rsid w:val="00C12871"/>
    <w:rsid w:val="00C12889"/>
    <w:rsid w:val="00C12956"/>
    <w:rsid w:val="00C12A42"/>
    <w:rsid w:val="00C12A67"/>
    <w:rsid w:val="00C12A71"/>
    <w:rsid w:val="00C12AB4"/>
    <w:rsid w:val="00C12D79"/>
    <w:rsid w:val="00C12D9C"/>
    <w:rsid w:val="00C1308D"/>
    <w:rsid w:val="00C131F5"/>
    <w:rsid w:val="00C13270"/>
    <w:rsid w:val="00C133D9"/>
    <w:rsid w:val="00C138D6"/>
    <w:rsid w:val="00C13AD8"/>
    <w:rsid w:val="00C13D41"/>
    <w:rsid w:val="00C14255"/>
    <w:rsid w:val="00C1434E"/>
    <w:rsid w:val="00C14783"/>
    <w:rsid w:val="00C1488F"/>
    <w:rsid w:val="00C149B7"/>
    <w:rsid w:val="00C14A08"/>
    <w:rsid w:val="00C14BDA"/>
    <w:rsid w:val="00C14DF5"/>
    <w:rsid w:val="00C14E79"/>
    <w:rsid w:val="00C14FB7"/>
    <w:rsid w:val="00C15198"/>
    <w:rsid w:val="00C152C8"/>
    <w:rsid w:val="00C1559D"/>
    <w:rsid w:val="00C155CA"/>
    <w:rsid w:val="00C15732"/>
    <w:rsid w:val="00C15CFD"/>
    <w:rsid w:val="00C15D6E"/>
    <w:rsid w:val="00C15D7A"/>
    <w:rsid w:val="00C16066"/>
    <w:rsid w:val="00C160E0"/>
    <w:rsid w:val="00C16195"/>
    <w:rsid w:val="00C16427"/>
    <w:rsid w:val="00C164E6"/>
    <w:rsid w:val="00C165C9"/>
    <w:rsid w:val="00C1662C"/>
    <w:rsid w:val="00C16748"/>
    <w:rsid w:val="00C167A7"/>
    <w:rsid w:val="00C16827"/>
    <w:rsid w:val="00C1686A"/>
    <w:rsid w:val="00C16B0F"/>
    <w:rsid w:val="00C16B8F"/>
    <w:rsid w:val="00C16C47"/>
    <w:rsid w:val="00C16F3D"/>
    <w:rsid w:val="00C17034"/>
    <w:rsid w:val="00C171F7"/>
    <w:rsid w:val="00C173AE"/>
    <w:rsid w:val="00C173FD"/>
    <w:rsid w:val="00C17542"/>
    <w:rsid w:val="00C175FB"/>
    <w:rsid w:val="00C17A0F"/>
    <w:rsid w:val="00C17DBC"/>
    <w:rsid w:val="00C17F19"/>
    <w:rsid w:val="00C17F40"/>
    <w:rsid w:val="00C17F76"/>
    <w:rsid w:val="00C17F8E"/>
    <w:rsid w:val="00C200A4"/>
    <w:rsid w:val="00C200A8"/>
    <w:rsid w:val="00C200C9"/>
    <w:rsid w:val="00C20279"/>
    <w:rsid w:val="00C203D4"/>
    <w:rsid w:val="00C204B0"/>
    <w:rsid w:val="00C20560"/>
    <w:rsid w:val="00C2066C"/>
    <w:rsid w:val="00C20956"/>
    <w:rsid w:val="00C209E0"/>
    <w:rsid w:val="00C20A19"/>
    <w:rsid w:val="00C20A8D"/>
    <w:rsid w:val="00C20AF1"/>
    <w:rsid w:val="00C20CCA"/>
    <w:rsid w:val="00C20D1A"/>
    <w:rsid w:val="00C20DC8"/>
    <w:rsid w:val="00C20F87"/>
    <w:rsid w:val="00C21086"/>
    <w:rsid w:val="00C210A1"/>
    <w:rsid w:val="00C21271"/>
    <w:rsid w:val="00C21299"/>
    <w:rsid w:val="00C21321"/>
    <w:rsid w:val="00C21344"/>
    <w:rsid w:val="00C2139C"/>
    <w:rsid w:val="00C2144E"/>
    <w:rsid w:val="00C21777"/>
    <w:rsid w:val="00C21823"/>
    <w:rsid w:val="00C21D32"/>
    <w:rsid w:val="00C21DDE"/>
    <w:rsid w:val="00C22004"/>
    <w:rsid w:val="00C22066"/>
    <w:rsid w:val="00C2207D"/>
    <w:rsid w:val="00C22525"/>
    <w:rsid w:val="00C22562"/>
    <w:rsid w:val="00C229E1"/>
    <w:rsid w:val="00C22C1D"/>
    <w:rsid w:val="00C22CC1"/>
    <w:rsid w:val="00C23080"/>
    <w:rsid w:val="00C23097"/>
    <w:rsid w:val="00C2325B"/>
    <w:rsid w:val="00C23430"/>
    <w:rsid w:val="00C235B1"/>
    <w:rsid w:val="00C236D7"/>
    <w:rsid w:val="00C237FC"/>
    <w:rsid w:val="00C239A3"/>
    <w:rsid w:val="00C239DE"/>
    <w:rsid w:val="00C23BEE"/>
    <w:rsid w:val="00C23DF6"/>
    <w:rsid w:val="00C23E51"/>
    <w:rsid w:val="00C24467"/>
    <w:rsid w:val="00C246F2"/>
    <w:rsid w:val="00C24847"/>
    <w:rsid w:val="00C2484E"/>
    <w:rsid w:val="00C249FC"/>
    <w:rsid w:val="00C24A5F"/>
    <w:rsid w:val="00C24B02"/>
    <w:rsid w:val="00C24BDE"/>
    <w:rsid w:val="00C24C50"/>
    <w:rsid w:val="00C24C64"/>
    <w:rsid w:val="00C24D3F"/>
    <w:rsid w:val="00C24E19"/>
    <w:rsid w:val="00C24EF6"/>
    <w:rsid w:val="00C24F40"/>
    <w:rsid w:val="00C25117"/>
    <w:rsid w:val="00C2520C"/>
    <w:rsid w:val="00C2526B"/>
    <w:rsid w:val="00C25299"/>
    <w:rsid w:val="00C25305"/>
    <w:rsid w:val="00C25526"/>
    <w:rsid w:val="00C255EB"/>
    <w:rsid w:val="00C25632"/>
    <w:rsid w:val="00C25699"/>
    <w:rsid w:val="00C2573D"/>
    <w:rsid w:val="00C257EB"/>
    <w:rsid w:val="00C25A33"/>
    <w:rsid w:val="00C25AB5"/>
    <w:rsid w:val="00C25AE7"/>
    <w:rsid w:val="00C25FC9"/>
    <w:rsid w:val="00C261FD"/>
    <w:rsid w:val="00C2649D"/>
    <w:rsid w:val="00C2660B"/>
    <w:rsid w:val="00C2671D"/>
    <w:rsid w:val="00C26B53"/>
    <w:rsid w:val="00C26BF6"/>
    <w:rsid w:val="00C26BFC"/>
    <w:rsid w:val="00C26C78"/>
    <w:rsid w:val="00C271B2"/>
    <w:rsid w:val="00C272B6"/>
    <w:rsid w:val="00C2730E"/>
    <w:rsid w:val="00C276BB"/>
    <w:rsid w:val="00C276D6"/>
    <w:rsid w:val="00C27B85"/>
    <w:rsid w:val="00C3001F"/>
    <w:rsid w:val="00C303BB"/>
    <w:rsid w:val="00C3059D"/>
    <w:rsid w:val="00C30764"/>
    <w:rsid w:val="00C307D2"/>
    <w:rsid w:val="00C3080D"/>
    <w:rsid w:val="00C308CC"/>
    <w:rsid w:val="00C308DB"/>
    <w:rsid w:val="00C313AF"/>
    <w:rsid w:val="00C317B0"/>
    <w:rsid w:val="00C31977"/>
    <w:rsid w:val="00C31A0D"/>
    <w:rsid w:val="00C31B20"/>
    <w:rsid w:val="00C31B75"/>
    <w:rsid w:val="00C31F00"/>
    <w:rsid w:val="00C322B8"/>
    <w:rsid w:val="00C32681"/>
    <w:rsid w:val="00C32AA8"/>
    <w:rsid w:val="00C32AB1"/>
    <w:rsid w:val="00C32B87"/>
    <w:rsid w:val="00C32D8B"/>
    <w:rsid w:val="00C32E1C"/>
    <w:rsid w:val="00C32F54"/>
    <w:rsid w:val="00C33168"/>
    <w:rsid w:val="00C3338B"/>
    <w:rsid w:val="00C335B2"/>
    <w:rsid w:val="00C33A83"/>
    <w:rsid w:val="00C33B41"/>
    <w:rsid w:val="00C33CC1"/>
    <w:rsid w:val="00C340A2"/>
    <w:rsid w:val="00C341AA"/>
    <w:rsid w:val="00C34409"/>
    <w:rsid w:val="00C3460B"/>
    <w:rsid w:val="00C34654"/>
    <w:rsid w:val="00C34742"/>
    <w:rsid w:val="00C349AF"/>
    <w:rsid w:val="00C34C85"/>
    <w:rsid w:val="00C34E6E"/>
    <w:rsid w:val="00C34F02"/>
    <w:rsid w:val="00C34F84"/>
    <w:rsid w:val="00C351B0"/>
    <w:rsid w:val="00C351C1"/>
    <w:rsid w:val="00C35202"/>
    <w:rsid w:val="00C3531C"/>
    <w:rsid w:val="00C35379"/>
    <w:rsid w:val="00C355D4"/>
    <w:rsid w:val="00C3561A"/>
    <w:rsid w:val="00C35666"/>
    <w:rsid w:val="00C357A9"/>
    <w:rsid w:val="00C358A9"/>
    <w:rsid w:val="00C35B75"/>
    <w:rsid w:val="00C35C5E"/>
    <w:rsid w:val="00C35F43"/>
    <w:rsid w:val="00C35F8B"/>
    <w:rsid w:val="00C36022"/>
    <w:rsid w:val="00C360CD"/>
    <w:rsid w:val="00C3622D"/>
    <w:rsid w:val="00C36272"/>
    <w:rsid w:val="00C363DD"/>
    <w:rsid w:val="00C36692"/>
    <w:rsid w:val="00C367CD"/>
    <w:rsid w:val="00C367D5"/>
    <w:rsid w:val="00C368F0"/>
    <w:rsid w:val="00C36995"/>
    <w:rsid w:val="00C369B1"/>
    <w:rsid w:val="00C36BAF"/>
    <w:rsid w:val="00C36C72"/>
    <w:rsid w:val="00C36CED"/>
    <w:rsid w:val="00C370A4"/>
    <w:rsid w:val="00C373B0"/>
    <w:rsid w:val="00C3758A"/>
    <w:rsid w:val="00C3791C"/>
    <w:rsid w:val="00C37C50"/>
    <w:rsid w:val="00C37CB2"/>
    <w:rsid w:val="00C37DCA"/>
    <w:rsid w:val="00C37E65"/>
    <w:rsid w:val="00C37FE6"/>
    <w:rsid w:val="00C40047"/>
    <w:rsid w:val="00C40061"/>
    <w:rsid w:val="00C40112"/>
    <w:rsid w:val="00C403E1"/>
    <w:rsid w:val="00C40797"/>
    <w:rsid w:val="00C408EE"/>
    <w:rsid w:val="00C40921"/>
    <w:rsid w:val="00C409DA"/>
    <w:rsid w:val="00C40A81"/>
    <w:rsid w:val="00C40BE4"/>
    <w:rsid w:val="00C40CF3"/>
    <w:rsid w:val="00C411B4"/>
    <w:rsid w:val="00C411DC"/>
    <w:rsid w:val="00C412D0"/>
    <w:rsid w:val="00C413F5"/>
    <w:rsid w:val="00C413F7"/>
    <w:rsid w:val="00C417B0"/>
    <w:rsid w:val="00C41808"/>
    <w:rsid w:val="00C419F7"/>
    <w:rsid w:val="00C41B95"/>
    <w:rsid w:val="00C41D7F"/>
    <w:rsid w:val="00C41DDA"/>
    <w:rsid w:val="00C41E9B"/>
    <w:rsid w:val="00C41EFD"/>
    <w:rsid w:val="00C41F76"/>
    <w:rsid w:val="00C420C0"/>
    <w:rsid w:val="00C420D2"/>
    <w:rsid w:val="00C421B4"/>
    <w:rsid w:val="00C4259B"/>
    <w:rsid w:val="00C426B7"/>
    <w:rsid w:val="00C426C3"/>
    <w:rsid w:val="00C42728"/>
    <w:rsid w:val="00C42B5F"/>
    <w:rsid w:val="00C42B78"/>
    <w:rsid w:val="00C42C44"/>
    <w:rsid w:val="00C42D7A"/>
    <w:rsid w:val="00C42D97"/>
    <w:rsid w:val="00C43339"/>
    <w:rsid w:val="00C4333D"/>
    <w:rsid w:val="00C433ED"/>
    <w:rsid w:val="00C434AE"/>
    <w:rsid w:val="00C43CC8"/>
    <w:rsid w:val="00C43D00"/>
    <w:rsid w:val="00C44692"/>
    <w:rsid w:val="00C446CF"/>
    <w:rsid w:val="00C4470D"/>
    <w:rsid w:val="00C44753"/>
    <w:rsid w:val="00C44772"/>
    <w:rsid w:val="00C44774"/>
    <w:rsid w:val="00C4478B"/>
    <w:rsid w:val="00C44B31"/>
    <w:rsid w:val="00C44D37"/>
    <w:rsid w:val="00C44E0F"/>
    <w:rsid w:val="00C451E2"/>
    <w:rsid w:val="00C45304"/>
    <w:rsid w:val="00C454B0"/>
    <w:rsid w:val="00C4559B"/>
    <w:rsid w:val="00C456B4"/>
    <w:rsid w:val="00C45915"/>
    <w:rsid w:val="00C45B2F"/>
    <w:rsid w:val="00C45C4C"/>
    <w:rsid w:val="00C4600E"/>
    <w:rsid w:val="00C4601B"/>
    <w:rsid w:val="00C4606C"/>
    <w:rsid w:val="00C4610C"/>
    <w:rsid w:val="00C461AD"/>
    <w:rsid w:val="00C46453"/>
    <w:rsid w:val="00C46653"/>
    <w:rsid w:val="00C46894"/>
    <w:rsid w:val="00C468D2"/>
    <w:rsid w:val="00C46952"/>
    <w:rsid w:val="00C469DB"/>
    <w:rsid w:val="00C46D3F"/>
    <w:rsid w:val="00C46D91"/>
    <w:rsid w:val="00C46EE6"/>
    <w:rsid w:val="00C4709C"/>
    <w:rsid w:val="00C47108"/>
    <w:rsid w:val="00C471F0"/>
    <w:rsid w:val="00C4747C"/>
    <w:rsid w:val="00C47524"/>
    <w:rsid w:val="00C4790A"/>
    <w:rsid w:val="00C47EC3"/>
    <w:rsid w:val="00C47EF2"/>
    <w:rsid w:val="00C50104"/>
    <w:rsid w:val="00C5012E"/>
    <w:rsid w:val="00C50187"/>
    <w:rsid w:val="00C501A9"/>
    <w:rsid w:val="00C5048F"/>
    <w:rsid w:val="00C50875"/>
    <w:rsid w:val="00C508B6"/>
    <w:rsid w:val="00C5098E"/>
    <w:rsid w:val="00C50AEA"/>
    <w:rsid w:val="00C50B5A"/>
    <w:rsid w:val="00C50BE6"/>
    <w:rsid w:val="00C510BD"/>
    <w:rsid w:val="00C511AA"/>
    <w:rsid w:val="00C51287"/>
    <w:rsid w:val="00C512FE"/>
    <w:rsid w:val="00C51379"/>
    <w:rsid w:val="00C514F3"/>
    <w:rsid w:val="00C5159A"/>
    <w:rsid w:val="00C5174E"/>
    <w:rsid w:val="00C5175C"/>
    <w:rsid w:val="00C517A1"/>
    <w:rsid w:val="00C51895"/>
    <w:rsid w:val="00C519E7"/>
    <w:rsid w:val="00C51A17"/>
    <w:rsid w:val="00C51EE5"/>
    <w:rsid w:val="00C5244C"/>
    <w:rsid w:val="00C52910"/>
    <w:rsid w:val="00C52A06"/>
    <w:rsid w:val="00C52C87"/>
    <w:rsid w:val="00C52DD8"/>
    <w:rsid w:val="00C52FC2"/>
    <w:rsid w:val="00C530D1"/>
    <w:rsid w:val="00C53276"/>
    <w:rsid w:val="00C5354D"/>
    <w:rsid w:val="00C536AA"/>
    <w:rsid w:val="00C5378A"/>
    <w:rsid w:val="00C537A2"/>
    <w:rsid w:val="00C539E7"/>
    <w:rsid w:val="00C53A73"/>
    <w:rsid w:val="00C53AA8"/>
    <w:rsid w:val="00C53BA7"/>
    <w:rsid w:val="00C53CA5"/>
    <w:rsid w:val="00C540F0"/>
    <w:rsid w:val="00C5426D"/>
    <w:rsid w:val="00C5450A"/>
    <w:rsid w:val="00C546D3"/>
    <w:rsid w:val="00C54CCB"/>
    <w:rsid w:val="00C54F42"/>
    <w:rsid w:val="00C55233"/>
    <w:rsid w:val="00C5537D"/>
    <w:rsid w:val="00C5541D"/>
    <w:rsid w:val="00C555D2"/>
    <w:rsid w:val="00C55D63"/>
    <w:rsid w:val="00C55E65"/>
    <w:rsid w:val="00C5612D"/>
    <w:rsid w:val="00C562FA"/>
    <w:rsid w:val="00C5632B"/>
    <w:rsid w:val="00C563C1"/>
    <w:rsid w:val="00C564B1"/>
    <w:rsid w:val="00C56737"/>
    <w:rsid w:val="00C56A80"/>
    <w:rsid w:val="00C56B15"/>
    <w:rsid w:val="00C56F59"/>
    <w:rsid w:val="00C56FA9"/>
    <w:rsid w:val="00C5703F"/>
    <w:rsid w:val="00C57270"/>
    <w:rsid w:val="00C572AE"/>
    <w:rsid w:val="00C5734E"/>
    <w:rsid w:val="00C5774F"/>
    <w:rsid w:val="00C57A03"/>
    <w:rsid w:val="00C57A37"/>
    <w:rsid w:val="00C57AC9"/>
    <w:rsid w:val="00C57BD0"/>
    <w:rsid w:val="00C57C01"/>
    <w:rsid w:val="00C57C9B"/>
    <w:rsid w:val="00C57C9F"/>
    <w:rsid w:val="00C57D89"/>
    <w:rsid w:val="00C57E00"/>
    <w:rsid w:val="00C57EA8"/>
    <w:rsid w:val="00C57F1A"/>
    <w:rsid w:val="00C6005E"/>
    <w:rsid w:val="00C600AB"/>
    <w:rsid w:val="00C60183"/>
    <w:rsid w:val="00C602C3"/>
    <w:rsid w:val="00C6036A"/>
    <w:rsid w:val="00C6036F"/>
    <w:rsid w:val="00C60490"/>
    <w:rsid w:val="00C607A3"/>
    <w:rsid w:val="00C60A91"/>
    <w:rsid w:val="00C60C4B"/>
    <w:rsid w:val="00C60DFC"/>
    <w:rsid w:val="00C60FBF"/>
    <w:rsid w:val="00C612ED"/>
    <w:rsid w:val="00C6178C"/>
    <w:rsid w:val="00C618AD"/>
    <w:rsid w:val="00C618DB"/>
    <w:rsid w:val="00C618DD"/>
    <w:rsid w:val="00C61A4D"/>
    <w:rsid w:val="00C61F77"/>
    <w:rsid w:val="00C61F93"/>
    <w:rsid w:val="00C62048"/>
    <w:rsid w:val="00C62229"/>
    <w:rsid w:val="00C6242C"/>
    <w:rsid w:val="00C62477"/>
    <w:rsid w:val="00C625AD"/>
    <w:rsid w:val="00C625B2"/>
    <w:rsid w:val="00C626CA"/>
    <w:rsid w:val="00C6276B"/>
    <w:rsid w:val="00C628C8"/>
    <w:rsid w:val="00C629B3"/>
    <w:rsid w:val="00C62A3F"/>
    <w:rsid w:val="00C62A50"/>
    <w:rsid w:val="00C62AB7"/>
    <w:rsid w:val="00C62B47"/>
    <w:rsid w:val="00C62B88"/>
    <w:rsid w:val="00C62D62"/>
    <w:rsid w:val="00C62E6E"/>
    <w:rsid w:val="00C631E2"/>
    <w:rsid w:val="00C63498"/>
    <w:rsid w:val="00C63513"/>
    <w:rsid w:val="00C63605"/>
    <w:rsid w:val="00C637E7"/>
    <w:rsid w:val="00C637F0"/>
    <w:rsid w:val="00C638F1"/>
    <w:rsid w:val="00C63A03"/>
    <w:rsid w:val="00C63A24"/>
    <w:rsid w:val="00C63B06"/>
    <w:rsid w:val="00C63B8F"/>
    <w:rsid w:val="00C63BBC"/>
    <w:rsid w:val="00C63C9B"/>
    <w:rsid w:val="00C63DD4"/>
    <w:rsid w:val="00C63E79"/>
    <w:rsid w:val="00C63F11"/>
    <w:rsid w:val="00C640B8"/>
    <w:rsid w:val="00C64102"/>
    <w:rsid w:val="00C64160"/>
    <w:rsid w:val="00C641D3"/>
    <w:rsid w:val="00C641EA"/>
    <w:rsid w:val="00C64249"/>
    <w:rsid w:val="00C646BE"/>
    <w:rsid w:val="00C6477E"/>
    <w:rsid w:val="00C6487D"/>
    <w:rsid w:val="00C6495F"/>
    <w:rsid w:val="00C64A0A"/>
    <w:rsid w:val="00C64A6F"/>
    <w:rsid w:val="00C64A9F"/>
    <w:rsid w:val="00C65017"/>
    <w:rsid w:val="00C6523A"/>
    <w:rsid w:val="00C65492"/>
    <w:rsid w:val="00C6576B"/>
    <w:rsid w:val="00C65949"/>
    <w:rsid w:val="00C659DD"/>
    <w:rsid w:val="00C65A48"/>
    <w:rsid w:val="00C65A74"/>
    <w:rsid w:val="00C65DD7"/>
    <w:rsid w:val="00C65EC3"/>
    <w:rsid w:val="00C6603A"/>
    <w:rsid w:val="00C66050"/>
    <w:rsid w:val="00C6612D"/>
    <w:rsid w:val="00C663E8"/>
    <w:rsid w:val="00C6659E"/>
    <w:rsid w:val="00C667B1"/>
    <w:rsid w:val="00C66989"/>
    <w:rsid w:val="00C669B9"/>
    <w:rsid w:val="00C66AC3"/>
    <w:rsid w:val="00C66B59"/>
    <w:rsid w:val="00C66BE1"/>
    <w:rsid w:val="00C66F66"/>
    <w:rsid w:val="00C67142"/>
    <w:rsid w:val="00C672FE"/>
    <w:rsid w:val="00C67419"/>
    <w:rsid w:val="00C6742A"/>
    <w:rsid w:val="00C677FC"/>
    <w:rsid w:val="00C67885"/>
    <w:rsid w:val="00C678C9"/>
    <w:rsid w:val="00C678F3"/>
    <w:rsid w:val="00C67963"/>
    <w:rsid w:val="00C6798F"/>
    <w:rsid w:val="00C67A88"/>
    <w:rsid w:val="00C67B8C"/>
    <w:rsid w:val="00C67C07"/>
    <w:rsid w:val="00C67C8F"/>
    <w:rsid w:val="00C67D0A"/>
    <w:rsid w:val="00C67E06"/>
    <w:rsid w:val="00C701F0"/>
    <w:rsid w:val="00C7025D"/>
    <w:rsid w:val="00C703A4"/>
    <w:rsid w:val="00C703CE"/>
    <w:rsid w:val="00C7067A"/>
    <w:rsid w:val="00C707F3"/>
    <w:rsid w:val="00C70AC5"/>
    <w:rsid w:val="00C70AE1"/>
    <w:rsid w:val="00C70AE9"/>
    <w:rsid w:val="00C70C6B"/>
    <w:rsid w:val="00C71188"/>
    <w:rsid w:val="00C7121E"/>
    <w:rsid w:val="00C714EB"/>
    <w:rsid w:val="00C71599"/>
    <w:rsid w:val="00C71650"/>
    <w:rsid w:val="00C71699"/>
    <w:rsid w:val="00C718BB"/>
    <w:rsid w:val="00C71AA8"/>
    <w:rsid w:val="00C71AAB"/>
    <w:rsid w:val="00C71B27"/>
    <w:rsid w:val="00C71C5A"/>
    <w:rsid w:val="00C71C86"/>
    <w:rsid w:val="00C71CDE"/>
    <w:rsid w:val="00C71F09"/>
    <w:rsid w:val="00C72100"/>
    <w:rsid w:val="00C72274"/>
    <w:rsid w:val="00C7249F"/>
    <w:rsid w:val="00C72563"/>
    <w:rsid w:val="00C726B0"/>
    <w:rsid w:val="00C727F8"/>
    <w:rsid w:val="00C72976"/>
    <w:rsid w:val="00C72A0E"/>
    <w:rsid w:val="00C72A70"/>
    <w:rsid w:val="00C72B48"/>
    <w:rsid w:val="00C72D42"/>
    <w:rsid w:val="00C72DFB"/>
    <w:rsid w:val="00C72E99"/>
    <w:rsid w:val="00C72F75"/>
    <w:rsid w:val="00C72F7F"/>
    <w:rsid w:val="00C730B8"/>
    <w:rsid w:val="00C73122"/>
    <w:rsid w:val="00C731A6"/>
    <w:rsid w:val="00C7345F"/>
    <w:rsid w:val="00C7350F"/>
    <w:rsid w:val="00C73536"/>
    <w:rsid w:val="00C7362A"/>
    <w:rsid w:val="00C73640"/>
    <w:rsid w:val="00C73756"/>
    <w:rsid w:val="00C7378C"/>
    <w:rsid w:val="00C737D5"/>
    <w:rsid w:val="00C7383F"/>
    <w:rsid w:val="00C739B8"/>
    <w:rsid w:val="00C73A11"/>
    <w:rsid w:val="00C73AB6"/>
    <w:rsid w:val="00C73BF1"/>
    <w:rsid w:val="00C73E1E"/>
    <w:rsid w:val="00C73E6D"/>
    <w:rsid w:val="00C73E7F"/>
    <w:rsid w:val="00C73F65"/>
    <w:rsid w:val="00C741BC"/>
    <w:rsid w:val="00C74202"/>
    <w:rsid w:val="00C742F6"/>
    <w:rsid w:val="00C74338"/>
    <w:rsid w:val="00C74347"/>
    <w:rsid w:val="00C74514"/>
    <w:rsid w:val="00C746A1"/>
    <w:rsid w:val="00C747E7"/>
    <w:rsid w:val="00C748EA"/>
    <w:rsid w:val="00C74A02"/>
    <w:rsid w:val="00C74A0D"/>
    <w:rsid w:val="00C74B87"/>
    <w:rsid w:val="00C74BD3"/>
    <w:rsid w:val="00C74D6B"/>
    <w:rsid w:val="00C7506C"/>
    <w:rsid w:val="00C75070"/>
    <w:rsid w:val="00C7510B"/>
    <w:rsid w:val="00C7520A"/>
    <w:rsid w:val="00C755CE"/>
    <w:rsid w:val="00C7569B"/>
    <w:rsid w:val="00C7572F"/>
    <w:rsid w:val="00C75805"/>
    <w:rsid w:val="00C75921"/>
    <w:rsid w:val="00C75A4D"/>
    <w:rsid w:val="00C75A6B"/>
    <w:rsid w:val="00C75AB8"/>
    <w:rsid w:val="00C75B54"/>
    <w:rsid w:val="00C75C60"/>
    <w:rsid w:val="00C75DC8"/>
    <w:rsid w:val="00C761C9"/>
    <w:rsid w:val="00C7634A"/>
    <w:rsid w:val="00C76408"/>
    <w:rsid w:val="00C76417"/>
    <w:rsid w:val="00C767F3"/>
    <w:rsid w:val="00C7695D"/>
    <w:rsid w:val="00C76C8B"/>
    <w:rsid w:val="00C76FE3"/>
    <w:rsid w:val="00C77072"/>
    <w:rsid w:val="00C7731B"/>
    <w:rsid w:val="00C7737C"/>
    <w:rsid w:val="00C775A4"/>
    <w:rsid w:val="00C775D7"/>
    <w:rsid w:val="00C77BDA"/>
    <w:rsid w:val="00C77C7F"/>
    <w:rsid w:val="00C77D76"/>
    <w:rsid w:val="00C77D7B"/>
    <w:rsid w:val="00C77DEF"/>
    <w:rsid w:val="00C803BF"/>
    <w:rsid w:val="00C8042B"/>
    <w:rsid w:val="00C80574"/>
    <w:rsid w:val="00C8067A"/>
    <w:rsid w:val="00C806AE"/>
    <w:rsid w:val="00C807A0"/>
    <w:rsid w:val="00C80911"/>
    <w:rsid w:val="00C80934"/>
    <w:rsid w:val="00C80B93"/>
    <w:rsid w:val="00C80BD4"/>
    <w:rsid w:val="00C80F53"/>
    <w:rsid w:val="00C8113A"/>
    <w:rsid w:val="00C812CE"/>
    <w:rsid w:val="00C81315"/>
    <w:rsid w:val="00C814AE"/>
    <w:rsid w:val="00C81568"/>
    <w:rsid w:val="00C815D0"/>
    <w:rsid w:val="00C81663"/>
    <w:rsid w:val="00C817B6"/>
    <w:rsid w:val="00C817FF"/>
    <w:rsid w:val="00C81A7D"/>
    <w:rsid w:val="00C81B53"/>
    <w:rsid w:val="00C81B7E"/>
    <w:rsid w:val="00C81C11"/>
    <w:rsid w:val="00C81D78"/>
    <w:rsid w:val="00C82201"/>
    <w:rsid w:val="00C822B8"/>
    <w:rsid w:val="00C82427"/>
    <w:rsid w:val="00C829A3"/>
    <w:rsid w:val="00C82B70"/>
    <w:rsid w:val="00C82C2F"/>
    <w:rsid w:val="00C82C93"/>
    <w:rsid w:val="00C82D4A"/>
    <w:rsid w:val="00C82D76"/>
    <w:rsid w:val="00C82FCB"/>
    <w:rsid w:val="00C83092"/>
    <w:rsid w:val="00C831F4"/>
    <w:rsid w:val="00C832E1"/>
    <w:rsid w:val="00C834BD"/>
    <w:rsid w:val="00C836D3"/>
    <w:rsid w:val="00C8395A"/>
    <w:rsid w:val="00C839A8"/>
    <w:rsid w:val="00C83A1B"/>
    <w:rsid w:val="00C83A36"/>
    <w:rsid w:val="00C83A90"/>
    <w:rsid w:val="00C83FB7"/>
    <w:rsid w:val="00C84114"/>
    <w:rsid w:val="00C84135"/>
    <w:rsid w:val="00C84150"/>
    <w:rsid w:val="00C845A4"/>
    <w:rsid w:val="00C84B27"/>
    <w:rsid w:val="00C84DE0"/>
    <w:rsid w:val="00C84EBB"/>
    <w:rsid w:val="00C8500E"/>
    <w:rsid w:val="00C85260"/>
    <w:rsid w:val="00C85796"/>
    <w:rsid w:val="00C858FE"/>
    <w:rsid w:val="00C85C8E"/>
    <w:rsid w:val="00C85F40"/>
    <w:rsid w:val="00C85F4F"/>
    <w:rsid w:val="00C85F55"/>
    <w:rsid w:val="00C85FF8"/>
    <w:rsid w:val="00C86123"/>
    <w:rsid w:val="00C86336"/>
    <w:rsid w:val="00C86391"/>
    <w:rsid w:val="00C863ED"/>
    <w:rsid w:val="00C864EF"/>
    <w:rsid w:val="00C8657C"/>
    <w:rsid w:val="00C866D4"/>
    <w:rsid w:val="00C86899"/>
    <w:rsid w:val="00C86D1D"/>
    <w:rsid w:val="00C87308"/>
    <w:rsid w:val="00C87449"/>
    <w:rsid w:val="00C87481"/>
    <w:rsid w:val="00C874D8"/>
    <w:rsid w:val="00C87569"/>
    <w:rsid w:val="00C87633"/>
    <w:rsid w:val="00C87635"/>
    <w:rsid w:val="00C876D8"/>
    <w:rsid w:val="00C876DD"/>
    <w:rsid w:val="00C87867"/>
    <w:rsid w:val="00C8790C"/>
    <w:rsid w:val="00C87AA7"/>
    <w:rsid w:val="00C87DEB"/>
    <w:rsid w:val="00C87E06"/>
    <w:rsid w:val="00C87F0C"/>
    <w:rsid w:val="00C900C7"/>
    <w:rsid w:val="00C9024A"/>
    <w:rsid w:val="00C9032C"/>
    <w:rsid w:val="00C90333"/>
    <w:rsid w:val="00C90442"/>
    <w:rsid w:val="00C90590"/>
    <w:rsid w:val="00C90A0B"/>
    <w:rsid w:val="00C90C1E"/>
    <w:rsid w:val="00C90D8A"/>
    <w:rsid w:val="00C90EC2"/>
    <w:rsid w:val="00C90FAA"/>
    <w:rsid w:val="00C91189"/>
    <w:rsid w:val="00C914D1"/>
    <w:rsid w:val="00C9154A"/>
    <w:rsid w:val="00C917DB"/>
    <w:rsid w:val="00C918BB"/>
    <w:rsid w:val="00C919A5"/>
    <w:rsid w:val="00C91B02"/>
    <w:rsid w:val="00C91B19"/>
    <w:rsid w:val="00C91C0E"/>
    <w:rsid w:val="00C91C1D"/>
    <w:rsid w:val="00C91CDC"/>
    <w:rsid w:val="00C91D96"/>
    <w:rsid w:val="00C920E8"/>
    <w:rsid w:val="00C9221E"/>
    <w:rsid w:val="00C929C7"/>
    <w:rsid w:val="00C92E9D"/>
    <w:rsid w:val="00C92EE8"/>
    <w:rsid w:val="00C93120"/>
    <w:rsid w:val="00C93129"/>
    <w:rsid w:val="00C9316A"/>
    <w:rsid w:val="00C9333E"/>
    <w:rsid w:val="00C936EB"/>
    <w:rsid w:val="00C93A18"/>
    <w:rsid w:val="00C93D92"/>
    <w:rsid w:val="00C93F8B"/>
    <w:rsid w:val="00C9401B"/>
    <w:rsid w:val="00C944AB"/>
    <w:rsid w:val="00C94579"/>
    <w:rsid w:val="00C94592"/>
    <w:rsid w:val="00C946B3"/>
    <w:rsid w:val="00C946FF"/>
    <w:rsid w:val="00C94793"/>
    <w:rsid w:val="00C948A1"/>
    <w:rsid w:val="00C94A8A"/>
    <w:rsid w:val="00C94B74"/>
    <w:rsid w:val="00C94BBE"/>
    <w:rsid w:val="00C94CC4"/>
    <w:rsid w:val="00C94DA8"/>
    <w:rsid w:val="00C94E09"/>
    <w:rsid w:val="00C94E0C"/>
    <w:rsid w:val="00C94EBC"/>
    <w:rsid w:val="00C94FD3"/>
    <w:rsid w:val="00C951BA"/>
    <w:rsid w:val="00C951FB"/>
    <w:rsid w:val="00C9526F"/>
    <w:rsid w:val="00C953BB"/>
    <w:rsid w:val="00C9575D"/>
    <w:rsid w:val="00C957FA"/>
    <w:rsid w:val="00C95925"/>
    <w:rsid w:val="00C95EF1"/>
    <w:rsid w:val="00C960CC"/>
    <w:rsid w:val="00C9626B"/>
    <w:rsid w:val="00C96532"/>
    <w:rsid w:val="00C96716"/>
    <w:rsid w:val="00C96792"/>
    <w:rsid w:val="00C96844"/>
    <w:rsid w:val="00C96B61"/>
    <w:rsid w:val="00C96DE8"/>
    <w:rsid w:val="00C96E9C"/>
    <w:rsid w:val="00C96FCA"/>
    <w:rsid w:val="00C970CD"/>
    <w:rsid w:val="00C971A5"/>
    <w:rsid w:val="00C97494"/>
    <w:rsid w:val="00C9770A"/>
    <w:rsid w:val="00C97A45"/>
    <w:rsid w:val="00C97BF8"/>
    <w:rsid w:val="00C97CA8"/>
    <w:rsid w:val="00C97CB6"/>
    <w:rsid w:val="00CA00D6"/>
    <w:rsid w:val="00CA024D"/>
    <w:rsid w:val="00CA0332"/>
    <w:rsid w:val="00CA0388"/>
    <w:rsid w:val="00CA03A6"/>
    <w:rsid w:val="00CA0468"/>
    <w:rsid w:val="00CA05DA"/>
    <w:rsid w:val="00CA0758"/>
    <w:rsid w:val="00CA087A"/>
    <w:rsid w:val="00CA08DE"/>
    <w:rsid w:val="00CA0A54"/>
    <w:rsid w:val="00CA0AAB"/>
    <w:rsid w:val="00CA0BDD"/>
    <w:rsid w:val="00CA0C2E"/>
    <w:rsid w:val="00CA0DCB"/>
    <w:rsid w:val="00CA107E"/>
    <w:rsid w:val="00CA12A4"/>
    <w:rsid w:val="00CA13C9"/>
    <w:rsid w:val="00CA1428"/>
    <w:rsid w:val="00CA149A"/>
    <w:rsid w:val="00CA151F"/>
    <w:rsid w:val="00CA185B"/>
    <w:rsid w:val="00CA18AC"/>
    <w:rsid w:val="00CA1AB5"/>
    <w:rsid w:val="00CA1B36"/>
    <w:rsid w:val="00CA1B8F"/>
    <w:rsid w:val="00CA1BDE"/>
    <w:rsid w:val="00CA1BEF"/>
    <w:rsid w:val="00CA1D0B"/>
    <w:rsid w:val="00CA1F84"/>
    <w:rsid w:val="00CA207C"/>
    <w:rsid w:val="00CA209C"/>
    <w:rsid w:val="00CA2214"/>
    <w:rsid w:val="00CA2267"/>
    <w:rsid w:val="00CA2352"/>
    <w:rsid w:val="00CA24AF"/>
    <w:rsid w:val="00CA2885"/>
    <w:rsid w:val="00CA2997"/>
    <w:rsid w:val="00CA2C72"/>
    <w:rsid w:val="00CA2CCE"/>
    <w:rsid w:val="00CA2D85"/>
    <w:rsid w:val="00CA2D97"/>
    <w:rsid w:val="00CA2FC0"/>
    <w:rsid w:val="00CA3123"/>
    <w:rsid w:val="00CA322D"/>
    <w:rsid w:val="00CA3281"/>
    <w:rsid w:val="00CA348B"/>
    <w:rsid w:val="00CA3512"/>
    <w:rsid w:val="00CA3532"/>
    <w:rsid w:val="00CA3546"/>
    <w:rsid w:val="00CA3649"/>
    <w:rsid w:val="00CA36C1"/>
    <w:rsid w:val="00CA3768"/>
    <w:rsid w:val="00CA38BF"/>
    <w:rsid w:val="00CA39B3"/>
    <w:rsid w:val="00CA39E9"/>
    <w:rsid w:val="00CA3BC9"/>
    <w:rsid w:val="00CA3BFD"/>
    <w:rsid w:val="00CA3C9C"/>
    <w:rsid w:val="00CA3D86"/>
    <w:rsid w:val="00CA3E44"/>
    <w:rsid w:val="00CA3F9E"/>
    <w:rsid w:val="00CA42CF"/>
    <w:rsid w:val="00CA4321"/>
    <w:rsid w:val="00CA4853"/>
    <w:rsid w:val="00CA4B12"/>
    <w:rsid w:val="00CA4BB8"/>
    <w:rsid w:val="00CA501D"/>
    <w:rsid w:val="00CA50EC"/>
    <w:rsid w:val="00CA522D"/>
    <w:rsid w:val="00CA53B2"/>
    <w:rsid w:val="00CA53D4"/>
    <w:rsid w:val="00CA542B"/>
    <w:rsid w:val="00CA5532"/>
    <w:rsid w:val="00CA559E"/>
    <w:rsid w:val="00CA55C4"/>
    <w:rsid w:val="00CA55F6"/>
    <w:rsid w:val="00CA574C"/>
    <w:rsid w:val="00CA5761"/>
    <w:rsid w:val="00CA5842"/>
    <w:rsid w:val="00CA5874"/>
    <w:rsid w:val="00CA59F7"/>
    <w:rsid w:val="00CA5A98"/>
    <w:rsid w:val="00CA5B39"/>
    <w:rsid w:val="00CA5CC0"/>
    <w:rsid w:val="00CA5EA6"/>
    <w:rsid w:val="00CA5F77"/>
    <w:rsid w:val="00CA62A1"/>
    <w:rsid w:val="00CA63AB"/>
    <w:rsid w:val="00CA63F0"/>
    <w:rsid w:val="00CA6642"/>
    <w:rsid w:val="00CA66CA"/>
    <w:rsid w:val="00CA671E"/>
    <w:rsid w:val="00CA6761"/>
    <w:rsid w:val="00CA68A0"/>
    <w:rsid w:val="00CA68AA"/>
    <w:rsid w:val="00CA6902"/>
    <w:rsid w:val="00CA6BC8"/>
    <w:rsid w:val="00CA6C43"/>
    <w:rsid w:val="00CA6D92"/>
    <w:rsid w:val="00CA706F"/>
    <w:rsid w:val="00CA70C5"/>
    <w:rsid w:val="00CA70DF"/>
    <w:rsid w:val="00CA714A"/>
    <w:rsid w:val="00CA741C"/>
    <w:rsid w:val="00CA748A"/>
    <w:rsid w:val="00CA7648"/>
    <w:rsid w:val="00CA76BC"/>
    <w:rsid w:val="00CA76C3"/>
    <w:rsid w:val="00CA7B57"/>
    <w:rsid w:val="00CA7D2F"/>
    <w:rsid w:val="00CA7FDE"/>
    <w:rsid w:val="00CB0180"/>
    <w:rsid w:val="00CB07C9"/>
    <w:rsid w:val="00CB09BD"/>
    <w:rsid w:val="00CB09DD"/>
    <w:rsid w:val="00CB0B02"/>
    <w:rsid w:val="00CB1095"/>
    <w:rsid w:val="00CB11BF"/>
    <w:rsid w:val="00CB11E9"/>
    <w:rsid w:val="00CB130F"/>
    <w:rsid w:val="00CB14FB"/>
    <w:rsid w:val="00CB150F"/>
    <w:rsid w:val="00CB1525"/>
    <w:rsid w:val="00CB15B0"/>
    <w:rsid w:val="00CB175F"/>
    <w:rsid w:val="00CB18FF"/>
    <w:rsid w:val="00CB23F0"/>
    <w:rsid w:val="00CB26E8"/>
    <w:rsid w:val="00CB27E1"/>
    <w:rsid w:val="00CB28F5"/>
    <w:rsid w:val="00CB2934"/>
    <w:rsid w:val="00CB2955"/>
    <w:rsid w:val="00CB2A79"/>
    <w:rsid w:val="00CB2AF6"/>
    <w:rsid w:val="00CB2B11"/>
    <w:rsid w:val="00CB2B3F"/>
    <w:rsid w:val="00CB2B88"/>
    <w:rsid w:val="00CB2F15"/>
    <w:rsid w:val="00CB2F3B"/>
    <w:rsid w:val="00CB306D"/>
    <w:rsid w:val="00CB31C1"/>
    <w:rsid w:val="00CB3288"/>
    <w:rsid w:val="00CB32BB"/>
    <w:rsid w:val="00CB3337"/>
    <w:rsid w:val="00CB334D"/>
    <w:rsid w:val="00CB3367"/>
    <w:rsid w:val="00CB33AF"/>
    <w:rsid w:val="00CB36F9"/>
    <w:rsid w:val="00CB3848"/>
    <w:rsid w:val="00CB396E"/>
    <w:rsid w:val="00CB3B0B"/>
    <w:rsid w:val="00CB3B4E"/>
    <w:rsid w:val="00CB3D3D"/>
    <w:rsid w:val="00CB3E33"/>
    <w:rsid w:val="00CB3EDD"/>
    <w:rsid w:val="00CB3EFD"/>
    <w:rsid w:val="00CB40BE"/>
    <w:rsid w:val="00CB4282"/>
    <w:rsid w:val="00CB4427"/>
    <w:rsid w:val="00CB453E"/>
    <w:rsid w:val="00CB4568"/>
    <w:rsid w:val="00CB460E"/>
    <w:rsid w:val="00CB4EE4"/>
    <w:rsid w:val="00CB4F15"/>
    <w:rsid w:val="00CB4F79"/>
    <w:rsid w:val="00CB5243"/>
    <w:rsid w:val="00CB5265"/>
    <w:rsid w:val="00CB553D"/>
    <w:rsid w:val="00CB5544"/>
    <w:rsid w:val="00CB57D8"/>
    <w:rsid w:val="00CB5977"/>
    <w:rsid w:val="00CB5DAD"/>
    <w:rsid w:val="00CB608C"/>
    <w:rsid w:val="00CB60DF"/>
    <w:rsid w:val="00CB6334"/>
    <w:rsid w:val="00CB64A1"/>
    <w:rsid w:val="00CB6532"/>
    <w:rsid w:val="00CB6619"/>
    <w:rsid w:val="00CB66A5"/>
    <w:rsid w:val="00CB6ABA"/>
    <w:rsid w:val="00CB6BF5"/>
    <w:rsid w:val="00CB6C3C"/>
    <w:rsid w:val="00CB6CF4"/>
    <w:rsid w:val="00CB6F61"/>
    <w:rsid w:val="00CB6F78"/>
    <w:rsid w:val="00CB70BC"/>
    <w:rsid w:val="00CB72C2"/>
    <w:rsid w:val="00CB74E2"/>
    <w:rsid w:val="00CB75E4"/>
    <w:rsid w:val="00CB7620"/>
    <w:rsid w:val="00CB7754"/>
    <w:rsid w:val="00CB78A4"/>
    <w:rsid w:val="00CB7910"/>
    <w:rsid w:val="00CB7A52"/>
    <w:rsid w:val="00CB7A65"/>
    <w:rsid w:val="00CB7ABA"/>
    <w:rsid w:val="00CB7B02"/>
    <w:rsid w:val="00CB7F2E"/>
    <w:rsid w:val="00CC0103"/>
    <w:rsid w:val="00CC0283"/>
    <w:rsid w:val="00CC0372"/>
    <w:rsid w:val="00CC05FE"/>
    <w:rsid w:val="00CC0722"/>
    <w:rsid w:val="00CC0749"/>
    <w:rsid w:val="00CC0848"/>
    <w:rsid w:val="00CC0872"/>
    <w:rsid w:val="00CC0984"/>
    <w:rsid w:val="00CC09F5"/>
    <w:rsid w:val="00CC0AF2"/>
    <w:rsid w:val="00CC0BE5"/>
    <w:rsid w:val="00CC0C6A"/>
    <w:rsid w:val="00CC0C8B"/>
    <w:rsid w:val="00CC0D2E"/>
    <w:rsid w:val="00CC0DEA"/>
    <w:rsid w:val="00CC0EA7"/>
    <w:rsid w:val="00CC0EAC"/>
    <w:rsid w:val="00CC0EF2"/>
    <w:rsid w:val="00CC10D9"/>
    <w:rsid w:val="00CC135F"/>
    <w:rsid w:val="00CC1385"/>
    <w:rsid w:val="00CC1411"/>
    <w:rsid w:val="00CC162C"/>
    <w:rsid w:val="00CC167F"/>
    <w:rsid w:val="00CC1794"/>
    <w:rsid w:val="00CC1BE8"/>
    <w:rsid w:val="00CC1C75"/>
    <w:rsid w:val="00CC2177"/>
    <w:rsid w:val="00CC2256"/>
    <w:rsid w:val="00CC2332"/>
    <w:rsid w:val="00CC24B5"/>
    <w:rsid w:val="00CC26D2"/>
    <w:rsid w:val="00CC271A"/>
    <w:rsid w:val="00CC2757"/>
    <w:rsid w:val="00CC28AD"/>
    <w:rsid w:val="00CC2A28"/>
    <w:rsid w:val="00CC2C34"/>
    <w:rsid w:val="00CC2D57"/>
    <w:rsid w:val="00CC2FE1"/>
    <w:rsid w:val="00CC2FF8"/>
    <w:rsid w:val="00CC30FD"/>
    <w:rsid w:val="00CC3100"/>
    <w:rsid w:val="00CC32DF"/>
    <w:rsid w:val="00CC33CD"/>
    <w:rsid w:val="00CC37EC"/>
    <w:rsid w:val="00CC3915"/>
    <w:rsid w:val="00CC392C"/>
    <w:rsid w:val="00CC3A54"/>
    <w:rsid w:val="00CC3AC7"/>
    <w:rsid w:val="00CC3AF3"/>
    <w:rsid w:val="00CC3D78"/>
    <w:rsid w:val="00CC3E4E"/>
    <w:rsid w:val="00CC4583"/>
    <w:rsid w:val="00CC480B"/>
    <w:rsid w:val="00CC4845"/>
    <w:rsid w:val="00CC4EE6"/>
    <w:rsid w:val="00CC501F"/>
    <w:rsid w:val="00CC5040"/>
    <w:rsid w:val="00CC5258"/>
    <w:rsid w:val="00CC52F1"/>
    <w:rsid w:val="00CC5587"/>
    <w:rsid w:val="00CC55AD"/>
    <w:rsid w:val="00CC5970"/>
    <w:rsid w:val="00CC59DE"/>
    <w:rsid w:val="00CC5A79"/>
    <w:rsid w:val="00CC5A9C"/>
    <w:rsid w:val="00CC5C49"/>
    <w:rsid w:val="00CC5D17"/>
    <w:rsid w:val="00CC5E35"/>
    <w:rsid w:val="00CC5FE5"/>
    <w:rsid w:val="00CC60F3"/>
    <w:rsid w:val="00CC618E"/>
    <w:rsid w:val="00CC61DC"/>
    <w:rsid w:val="00CC6238"/>
    <w:rsid w:val="00CC643D"/>
    <w:rsid w:val="00CC6458"/>
    <w:rsid w:val="00CC64E3"/>
    <w:rsid w:val="00CC6984"/>
    <w:rsid w:val="00CC6A18"/>
    <w:rsid w:val="00CC6A27"/>
    <w:rsid w:val="00CC6A47"/>
    <w:rsid w:val="00CC6AAC"/>
    <w:rsid w:val="00CC6BC8"/>
    <w:rsid w:val="00CC6C2C"/>
    <w:rsid w:val="00CC6CFF"/>
    <w:rsid w:val="00CC6DA7"/>
    <w:rsid w:val="00CC6E72"/>
    <w:rsid w:val="00CC6E75"/>
    <w:rsid w:val="00CC6FD8"/>
    <w:rsid w:val="00CC7124"/>
    <w:rsid w:val="00CC71B4"/>
    <w:rsid w:val="00CC72DA"/>
    <w:rsid w:val="00CC73A9"/>
    <w:rsid w:val="00CC7573"/>
    <w:rsid w:val="00CC7604"/>
    <w:rsid w:val="00CC7636"/>
    <w:rsid w:val="00CC78D7"/>
    <w:rsid w:val="00CC7A92"/>
    <w:rsid w:val="00CC7ABE"/>
    <w:rsid w:val="00CC7CB7"/>
    <w:rsid w:val="00CD00DE"/>
    <w:rsid w:val="00CD0228"/>
    <w:rsid w:val="00CD02AA"/>
    <w:rsid w:val="00CD02D7"/>
    <w:rsid w:val="00CD0580"/>
    <w:rsid w:val="00CD0667"/>
    <w:rsid w:val="00CD0933"/>
    <w:rsid w:val="00CD094F"/>
    <w:rsid w:val="00CD0A06"/>
    <w:rsid w:val="00CD0B67"/>
    <w:rsid w:val="00CD0CE9"/>
    <w:rsid w:val="00CD0E00"/>
    <w:rsid w:val="00CD0E29"/>
    <w:rsid w:val="00CD0E61"/>
    <w:rsid w:val="00CD109A"/>
    <w:rsid w:val="00CD116A"/>
    <w:rsid w:val="00CD129F"/>
    <w:rsid w:val="00CD1425"/>
    <w:rsid w:val="00CD14C1"/>
    <w:rsid w:val="00CD17C6"/>
    <w:rsid w:val="00CD1883"/>
    <w:rsid w:val="00CD18B5"/>
    <w:rsid w:val="00CD191B"/>
    <w:rsid w:val="00CD1926"/>
    <w:rsid w:val="00CD1956"/>
    <w:rsid w:val="00CD19EB"/>
    <w:rsid w:val="00CD1ADD"/>
    <w:rsid w:val="00CD1B1D"/>
    <w:rsid w:val="00CD1DBB"/>
    <w:rsid w:val="00CD1E99"/>
    <w:rsid w:val="00CD1F94"/>
    <w:rsid w:val="00CD200C"/>
    <w:rsid w:val="00CD2096"/>
    <w:rsid w:val="00CD20E1"/>
    <w:rsid w:val="00CD2236"/>
    <w:rsid w:val="00CD2382"/>
    <w:rsid w:val="00CD2472"/>
    <w:rsid w:val="00CD25C2"/>
    <w:rsid w:val="00CD27B4"/>
    <w:rsid w:val="00CD27C1"/>
    <w:rsid w:val="00CD27F2"/>
    <w:rsid w:val="00CD29F8"/>
    <w:rsid w:val="00CD2A89"/>
    <w:rsid w:val="00CD2B51"/>
    <w:rsid w:val="00CD2C47"/>
    <w:rsid w:val="00CD323A"/>
    <w:rsid w:val="00CD327C"/>
    <w:rsid w:val="00CD342D"/>
    <w:rsid w:val="00CD3776"/>
    <w:rsid w:val="00CD377A"/>
    <w:rsid w:val="00CD37D4"/>
    <w:rsid w:val="00CD39A7"/>
    <w:rsid w:val="00CD3D1C"/>
    <w:rsid w:val="00CD41A7"/>
    <w:rsid w:val="00CD4214"/>
    <w:rsid w:val="00CD4237"/>
    <w:rsid w:val="00CD42E7"/>
    <w:rsid w:val="00CD4305"/>
    <w:rsid w:val="00CD454F"/>
    <w:rsid w:val="00CD470C"/>
    <w:rsid w:val="00CD4755"/>
    <w:rsid w:val="00CD4ADF"/>
    <w:rsid w:val="00CD4D96"/>
    <w:rsid w:val="00CD4F0F"/>
    <w:rsid w:val="00CD4FCA"/>
    <w:rsid w:val="00CD4FE1"/>
    <w:rsid w:val="00CD5177"/>
    <w:rsid w:val="00CD5212"/>
    <w:rsid w:val="00CD53BD"/>
    <w:rsid w:val="00CD5421"/>
    <w:rsid w:val="00CD551C"/>
    <w:rsid w:val="00CD577C"/>
    <w:rsid w:val="00CD5A63"/>
    <w:rsid w:val="00CD5FEA"/>
    <w:rsid w:val="00CD60D8"/>
    <w:rsid w:val="00CD62C5"/>
    <w:rsid w:val="00CD6460"/>
    <w:rsid w:val="00CD6577"/>
    <w:rsid w:val="00CD65C1"/>
    <w:rsid w:val="00CD6783"/>
    <w:rsid w:val="00CD69FE"/>
    <w:rsid w:val="00CD6D3E"/>
    <w:rsid w:val="00CD6EB2"/>
    <w:rsid w:val="00CD710A"/>
    <w:rsid w:val="00CD74AA"/>
    <w:rsid w:val="00CD7918"/>
    <w:rsid w:val="00CD7AE7"/>
    <w:rsid w:val="00CD7E1D"/>
    <w:rsid w:val="00CD7FB4"/>
    <w:rsid w:val="00CE0213"/>
    <w:rsid w:val="00CE05D9"/>
    <w:rsid w:val="00CE068C"/>
    <w:rsid w:val="00CE0718"/>
    <w:rsid w:val="00CE0842"/>
    <w:rsid w:val="00CE0955"/>
    <w:rsid w:val="00CE0DCC"/>
    <w:rsid w:val="00CE12BE"/>
    <w:rsid w:val="00CE14CC"/>
    <w:rsid w:val="00CE1626"/>
    <w:rsid w:val="00CE16E3"/>
    <w:rsid w:val="00CE172C"/>
    <w:rsid w:val="00CE1774"/>
    <w:rsid w:val="00CE1845"/>
    <w:rsid w:val="00CE1BFA"/>
    <w:rsid w:val="00CE1CF6"/>
    <w:rsid w:val="00CE1F68"/>
    <w:rsid w:val="00CE1FDA"/>
    <w:rsid w:val="00CE2706"/>
    <w:rsid w:val="00CE2835"/>
    <w:rsid w:val="00CE283E"/>
    <w:rsid w:val="00CE2A6B"/>
    <w:rsid w:val="00CE2C34"/>
    <w:rsid w:val="00CE2D00"/>
    <w:rsid w:val="00CE2E93"/>
    <w:rsid w:val="00CE2F4A"/>
    <w:rsid w:val="00CE3007"/>
    <w:rsid w:val="00CE3227"/>
    <w:rsid w:val="00CE32F2"/>
    <w:rsid w:val="00CE3366"/>
    <w:rsid w:val="00CE3506"/>
    <w:rsid w:val="00CE365D"/>
    <w:rsid w:val="00CE36C8"/>
    <w:rsid w:val="00CE3735"/>
    <w:rsid w:val="00CE3BAE"/>
    <w:rsid w:val="00CE3C66"/>
    <w:rsid w:val="00CE3E44"/>
    <w:rsid w:val="00CE413F"/>
    <w:rsid w:val="00CE419F"/>
    <w:rsid w:val="00CE455A"/>
    <w:rsid w:val="00CE45B0"/>
    <w:rsid w:val="00CE4B3E"/>
    <w:rsid w:val="00CE4B72"/>
    <w:rsid w:val="00CE4C91"/>
    <w:rsid w:val="00CE4F45"/>
    <w:rsid w:val="00CE4FD3"/>
    <w:rsid w:val="00CE52C3"/>
    <w:rsid w:val="00CE5533"/>
    <w:rsid w:val="00CE58AD"/>
    <w:rsid w:val="00CE598C"/>
    <w:rsid w:val="00CE5A1F"/>
    <w:rsid w:val="00CE5A80"/>
    <w:rsid w:val="00CE5B31"/>
    <w:rsid w:val="00CE5B51"/>
    <w:rsid w:val="00CE6059"/>
    <w:rsid w:val="00CE621A"/>
    <w:rsid w:val="00CE6590"/>
    <w:rsid w:val="00CE663B"/>
    <w:rsid w:val="00CE668E"/>
    <w:rsid w:val="00CE69DE"/>
    <w:rsid w:val="00CE6AB4"/>
    <w:rsid w:val="00CE6AC8"/>
    <w:rsid w:val="00CE6B9E"/>
    <w:rsid w:val="00CE6C56"/>
    <w:rsid w:val="00CE6C77"/>
    <w:rsid w:val="00CE6CA8"/>
    <w:rsid w:val="00CE6E0F"/>
    <w:rsid w:val="00CE711E"/>
    <w:rsid w:val="00CE7549"/>
    <w:rsid w:val="00CE78B5"/>
    <w:rsid w:val="00CE7967"/>
    <w:rsid w:val="00CE79F2"/>
    <w:rsid w:val="00CE7B6E"/>
    <w:rsid w:val="00CE7BC6"/>
    <w:rsid w:val="00CE7E01"/>
    <w:rsid w:val="00CE7F3B"/>
    <w:rsid w:val="00CE7F43"/>
    <w:rsid w:val="00CF0381"/>
    <w:rsid w:val="00CF0511"/>
    <w:rsid w:val="00CF08DC"/>
    <w:rsid w:val="00CF0B4A"/>
    <w:rsid w:val="00CF0B7F"/>
    <w:rsid w:val="00CF0C6E"/>
    <w:rsid w:val="00CF0CBC"/>
    <w:rsid w:val="00CF0D69"/>
    <w:rsid w:val="00CF0D6C"/>
    <w:rsid w:val="00CF0ED7"/>
    <w:rsid w:val="00CF1471"/>
    <w:rsid w:val="00CF151D"/>
    <w:rsid w:val="00CF1701"/>
    <w:rsid w:val="00CF1788"/>
    <w:rsid w:val="00CF17C1"/>
    <w:rsid w:val="00CF1927"/>
    <w:rsid w:val="00CF19DC"/>
    <w:rsid w:val="00CF1AAF"/>
    <w:rsid w:val="00CF1B75"/>
    <w:rsid w:val="00CF1BCB"/>
    <w:rsid w:val="00CF1DE5"/>
    <w:rsid w:val="00CF1EAB"/>
    <w:rsid w:val="00CF1F00"/>
    <w:rsid w:val="00CF1FAA"/>
    <w:rsid w:val="00CF208E"/>
    <w:rsid w:val="00CF20F7"/>
    <w:rsid w:val="00CF210D"/>
    <w:rsid w:val="00CF21B0"/>
    <w:rsid w:val="00CF21E5"/>
    <w:rsid w:val="00CF21F9"/>
    <w:rsid w:val="00CF2261"/>
    <w:rsid w:val="00CF25DC"/>
    <w:rsid w:val="00CF278D"/>
    <w:rsid w:val="00CF2992"/>
    <w:rsid w:val="00CF31F6"/>
    <w:rsid w:val="00CF32A6"/>
    <w:rsid w:val="00CF3359"/>
    <w:rsid w:val="00CF3377"/>
    <w:rsid w:val="00CF3412"/>
    <w:rsid w:val="00CF35C8"/>
    <w:rsid w:val="00CF367D"/>
    <w:rsid w:val="00CF3734"/>
    <w:rsid w:val="00CF385B"/>
    <w:rsid w:val="00CF3BE9"/>
    <w:rsid w:val="00CF3FE8"/>
    <w:rsid w:val="00CF40BE"/>
    <w:rsid w:val="00CF421C"/>
    <w:rsid w:val="00CF42FA"/>
    <w:rsid w:val="00CF42FE"/>
    <w:rsid w:val="00CF44B3"/>
    <w:rsid w:val="00CF464D"/>
    <w:rsid w:val="00CF4659"/>
    <w:rsid w:val="00CF497C"/>
    <w:rsid w:val="00CF4B04"/>
    <w:rsid w:val="00CF4B32"/>
    <w:rsid w:val="00CF4C11"/>
    <w:rsid w:val="00CF4D3A"/>
    <w:rsid w:val="00CF4D86"/>
    <w:rsid w:val="00CF508C"/>
    <w:rsid w:val="00CF50C6"/>
    <w:rsid w:val="00CF535B"/>
    <w:rsid w:val="00CF56EF"/>
    <w:rsid w:val="00CF59FF"/>
    <w:rsid w:val="00CF644F"/>
    <w:rsid w:val="00CF64BA"/>
    <w:rsid w:val="00CF681E"/>
    <w:rsid w:val="00CF68F6"/>
    <w:rsid w:val="00CF6953"/>
    <w:rsid w:val="00CF6E44"/>
    <w:rsid w:val="00CF701C"/>
    <w:rsid w:val="00CF7203"/>
    <w:rsid w:val="00CF7475"/>
    <w:rsid w:val="00CF74A3"/>
    <w:rsid w:val="00CF75B9"/>
    <w:rsid w:val="00CF768C"/>
    <w:rsid w:val="00CF789A"/>
    <w:rsid w:val="00CF78B3"/>
    <w:rsid w:val="00CF78DF"/>
    <w:rsid w:val="00CF7B87"/>
    <w:rsid w:val="00D0024C"/>
    <w:rsid w:val="00D005AB"/>
    <w:rsid w:val="00D005FD"/>
    <w:rsid w:val="00D00684"/>
    <w:rsid w:val="00D00766"/>
    <w:rsid w:val="00D009BB"/>
    <w:rsid w:val="00D00A8A"/>
    <w:rsid w:val="00D00AFB"/>
    <w:rsid w:val="00D00C94"/>
    <w:rsid w:val="00D00E26"/>
    <w:rsid w:val="00D00F1B"/>
    <w:rsid w:val="00D0100F"/>
    <w:rsid w:val="00D01021"/>
    <w:rsid w:val="00D01137"/>
    <w:rsid w:val="00D01187"/>
    <w:rsid w:val="00D011E1"/>
    <w:rsid w:val="00D014EC"/>
    <w:rsid w:val="00D01703"/>
    <w:rsid w:val="00D01736"/>
    <w:rsid w:val="00D017A0"/>
    <w:rsid w:val="00D0198A"/>
    <w:rsid w:val="00D019A3"/>
    <w:rsid w:val="00D01A4A"/>
    <w:rsid w:val="00D01B6B"/>
    <w:rsid w:val="00D01BDC"/>
    <w:rsid w:val="00D020E4"/>
    <w:rsid w:val="00D0216B"/>
    <w:rsid w:val="00D0218B"/>
    <w:rsid w:val="00D02242"/>
    <w:rsid w:val="00D02380"/>
    <w:rsid w:val="00D025CB"/>
    <w:rsid w:val="00D0276F"/>
    <w:rsid w:val="00D027AA"/>
    <w:rsid w:val="00D02A97"/>
    <w:rsid w:val="00D02AA3"/>
    <w:rsid w:val="00D02AE8"/>
    <w:rsid w:val="00D02B2C"/>
    <w:rsid w:val="00D02B31"/>
    <w:rsid w:val="00D02B59"/>
    <w:rsid w:val="00D02BBC"/>
    <w:rsid w:val="00D02D90"/>
    <w:rsid w:val="00D02EC1"/>
    <w:rsid w:val="00D02F18"/>
    <w:rsid w:val="00D02F54"/>
    <w:rsid w:val="00D03044"/>
    <w:rsid w:val="00D0317C"/>
    <w:rsid w:val="00D03270"/>
    <w:rsid w:val="00D033F0"/>
    <w:rsid w:val="00D0343E"/>
    <w:rsid w:val="00D03625"/>
    <w:rsid w:val="00D0373F"/>
    <w:rsid w:val="00D0379B"/>
    <w:rsid w:val="00D03998"/>
    <w:rsid w:val="00D03A16"/>
    <w:rsid w:val="00D03A27"/>
    <w:rsid w:val="00D03AA6"/>
    <w:rsid w:val="00D03BE2"/>
    <w:rsid w:val="00D03C83"/>
    <w:rsid w:val="00D040E0"/>
    <w:rsid w:val="00D040E1"/>
    <w:rsid w:val="00D04600"/>
    <w:rsid w:val="00D04854"/>
    <w:rsid w:val="00D048D2"/>
    <w:rsid w:val="00D048EF"/>
    <w:rsid w:val="00D04A3B"/>
    <w:rsid w:val="00D04B9B"/>
    <w:rsid w:val="00D04C77"/>
    <w:rsid w:val="00D04D3B"/>
    <w:rsid w:val="00D04D6D"/>
    <w:rsid w:val="00D050FC"/>
    <w:rsid w:val="00D05117"/>
    <w:rsid w:val="00D05353"/>
    <w:rsid w:val="00D054E2"/>
    <w:rsid w:val="00D05908"/>
    <w:rsid w:val="00D059E6"/>
    <w:rsid w:val="00D05B22"/>
    <w:rsid w:val="00D05B4C"/>
    <w:rsid w:val="00D05E7C"/>
    <w:rsid w:val="00D05F3F"/>
    <w:rsid w:val="00D05F64"/>
    <w:rsid w:val="00D0608B"/>
    <w:rsid w:val="00D063AB"/>
    <w:rsid w:val="00D06489"/>
    <w:rsid w:val="00D0668E"/>
    <w:rsid w:val="00D06749"/>
    <w:rsid w:val="00D0674E"/>
    <w:rsid w:val="00D0681C"/>
    <w:rsid w:val="00D06827"/>
    <w:rsid w:val="00D06A35"/>
    <w:rsid w:val="00D06ABB"/>
    <w:rsid w:val="00D06AF7"/>
    <w:rsid w:val="00D06BA8"/>
    <w:rsid w:val="00D06E67"/>
    <w:rsid w:val="00D06FA2"/>
    <w:rsid w:val="00D07284"/>
    <w:rsid w:val="00D07369"/>
    <w:rsid w:val="00D07629"/>
    <w:rsid w:val="00D076E5"/>
    <w:rsid w:val="00D07823"/>
    <w:rsid w:val="00D078C0"/>
    <w:rsid w:val="00D078CC"/>
    <w:rsid w:val="00D079D7"/>
    <w:rsid w:val="00D07BC2"/>
    <w:rsid w:val="00D07CE0"/>
    <w:rsid w:val="00D07EB0"/>
    <w:rsid w:val="00D10029"/>
    <w:rsid w:val="00D1005E"/>
    <w:rsid w:val="00D102F9"/>
    <w:rsid w:val="00D104C2"/>
    <w:rsid w:val="00D10508"/>
    <w:rsid w:val="00D10731"/>
    <w:rsid w:val="00D1090C"/>
    <w:rsid w:val="00D10973"/>
    <w:rsid w:val="00D10A55"/>
    <w:rsid w:val="00D10AED"/>
    <w:rsid w:val="00D10B23"/>
    <w:rsid w:val="00D11067"/>
    <w:rsid w:val="00D11071"/>
    <w:rsid w:val="00D1110C"/>
    <w:rsid w:val="00D1118B"/>
    <w:rsid w:val="00D11266"/>
    <w:rsid w:val="00D1137A"/>
    <w:rsid w:val="00D1148D"/>
    <w:rsid w:val="00D11647"/>
    <w:rsid w:val="00D11A56"/>
    <w:rsid w:val="00D11B3F"/>
    <w:rsid w:val="00D11D9C"/>
    <w:rsid w:val="00D11EC2"/>
    <w:rsid w:val="00D1226F"/>
    <w:rsid w:val="00D1254B"/>
    <w:rsid w:val="00D129C9"/>
    <w:rsid w:val="00D12AC1"/>
    <w:rsid w:val="00D12DF5"/>
    <w:rsid w:val="00D13041"/>
    <w:rsid w:val="00D1372E"/>
    <w:rsid w:val="00D13800"/>
    <w:rsid w:val="00D13A64"/>
    <w:rsid w:val="00D13ADE"/>
    <w:rsid w:val="00D13C6A"/>
    <w:rsid w:val="00D13C6E"/>
    <w:rsid w:val="00D13E29"/>
    <w:rsid w:val="00D13F22"/>
    <w:rsid w:val="00D14361"/>
    <w:rsid w:val="00D144AA"/>
    <w:rsid w:val="00D144B6"/>
    <w:rsid w:val="00D1452D"/>
    <w:rsid w:val="00D14530"/>
    <w:rsid w:val="00D146D5"/>
    <w:rsid w:val="00D14739"/>
    <w:rsid w:val="00D147C7"/>
    <w:rsid w:val="00D14B32"/>
    <w:rsid w:val="00D14CCD"/>
    <w:rsid w:val="00D14F55"/>
    <w:rsid w:val="00D15003"/>
    <w:rsid w:val="00D15177"/>
    <w:rsid w:val="00D1524D"/>
    <w:rsid w:val="00D1527E"/>
    <w:rsid w:val="00D152AF"/>
    <w:rsid w:val="00D1531D"/>
    <w:rsid w:val="00D15370"/>
    <w:rsid w:val="00D15422"/>
    <w:rsid w:val="00D15564"/>
    <w:rsid w:val="00D1581C"/>
    <w:rsid w:val="00D159CC"/>
    <w:rsid w:val="00D15B45"/>
    <w:rsid w:val="00D15D4D"/>
    <w:rsid w:val="00D15FCC"/>
    <w:rsid w:val="00D1603B"/>
    <w:rsid w:val="00D1617B"/>
    <w:rsid w:val="00D164E0"/>
    <w:rsid w:val="00D16545"/>
    <w:rsid w:val="00D16702"/>
    <w:rsid w:val="00D16779"/>
    <w:rsid w:val="00D16B2C"/>
    <w:rsid w:val="00D16B5C"/>
    <w:rsid w:val="00D16B70"/>
    <w:rsid w:val="00D16C4A"/>
    <w:rsid w:val="00D16C9A"/>
    <w:rsid w:val="00D16F67"/>
    <w:rsid w:val="00D16FD4"/>
    <w:rsid w:val="00D17463"/>
    <w:rsid w:val="00D17646"/>
    <w:rsid w:val="00D17763"/>
    <w:rsid w:val="00D17A3B"/>
    <w:rsid w:val="00D17B46"/>
    <w:rsid w:val="00D17BCB"/>
    <w:rsid w:val="00D17C49"/>
    <w:rsid w:val="00D17E48"/>
    <w:rsid w:val="00D17F45"/>
    <w:rsid w:val="00D17FC4"/>
    <w:rsid w:val="00D20214"/>
    <w:rsid w:val="00D202EC"/>
    <w:rsid w:val="00D202FF"/>
    <w:rsid w:val="00D20AA1"/>
    <w:rsid w:val="00D20E3A"/>
    <w:rsid w:val="00D20FCA"/>
    <w:rsid w:val="00D21123"/>
    <w:rsid w:val="00D2138B"/>
    <w:rsid w:val="00D213EE"/>
    <w:rsid w:val="00D215DD"/>
    <w:rsid w:val="00D21801"/>
    <w:rsid w:val="00D21B4C"/>
    <w:rsid w:val="00D21CAF"/>
    <w:rsid w:val="00D21D65"/>
    <w:rsid w:val="00D21DD1"/>
    <w:rsid w:val="00D21F1F"/>
    <w:rsid w:val="00D21FE4"/>
    <w:rsid w:val="00D22039"/>
    <w:rsid w:val="00D2209D"/>
    <w:rsid w:val="00D2212F"/>
    <w:rsid w:val="00D224F7"/>
    <w:rsid w:val="00D22520"/>
    <w:rsid w:val="00D225F9"/>
    <w:rsid w:val="00D2265C"/>
    <w:rsid w:val="00D228BD"/>
    <w:rsid w:val="00D229A4"/>
    <w:rsid w:val="00D22A3D"/>
    <w:rsid w:val="00D22B3D"/>
    <w:rsid w:val="00D22B87"/>
    <w:rsid w:val="00D22BD2"/>
    <w:rsid w:val="00D22D7B"/>
    <w:rsid w:val="00D22E3B"/>
    <w:rsid w:val="00D22F30"/>
    <w:rsid w:val="00D230EF"/>
    <w:rsid w:val="00D2323F"/>
    <w:rsid w:val="00D23240"/>
    <w:rsid w:val="00D2324F"/>
    <w:rsid w:val="00D2325D"/>
    <w:rsid w:val="00D234CB"/>
    <w:rsid w:val="00D2359B"/>
    <w:rsid w:val="00D23610"/>
    <w:rsid w:val="00D2362C"/>
    <w:rsid w:val="00D236EB"/>
    <w:rsid w:val="00D23842"/>
    <w:rsid w:val="00D23AC8"/>
    <w:rsid w:val="00D23D10"/>
    <w:rsid w:val="00D23FBE"/>
    <w:rsid w:val="00D242BB"/>
    <w:rsid w:val="00D2438F"/>
    <w:rsid w:val="00D2450A"/>
    <w:rsid w:val="00D24810"/>
    <w:rsid w:val="00D2487B"/>
    <w:rsid w:val="00D24AE7"/>
    <w:rsid w:val="00D24B82"/>
    <w:rsid w:val="00D24B92"/>
    <w:rsid w:val="00D24B99"/>
    <w:rsid w:val="00D24D18"/>
    <w:rsid w:val="00D2500E"/>
    <w:rsid w:val="00D251C9"/>
    <w:rsid w:val="00D25231"/>
    <w:rsid w:val="00D25317"/>
    <w:rsid w:val="00D253A0"/>
    <w:rsid w:val="00D254B5"/>
    <w:rsid w:val="00D2555A"/>
    <w:rsid w:val="00D25936"/>
    <w:rsid w:val="00D25970"/>
    <w:rsid w:val="00D25A51"/>
    <w:rsid w:val="00D25BD0"/>
    <w:rsid w:val="00D25DC3"/>
    <w:rsid w:val="00D25EFD"/>
    <w:rsid w:val="00D25F70"/>
    <w:rsid w:val="00D25FF6"/>
    <w:rsid w:val="00D26048"/>
    <w:rsid w:val="00D26316"/>
    <w:rsid w:val="00D265EA"/>
    <w:rsid w:val="00D26677"/>
    <w:rsid w:val="00D2671D"/>
    <w:rsid w:val="00D267EE"/>
    <w:rsid w:val="00D26815"/>
    <w:rsid w:val="00D26AA5"/>
    <w:rsid w:val="00D26D39"/>
    <w:rsid w:val="00D26DD9"/>
    <w:rsid w:val="00D271BB"/>
    <w:rsid w:val="00D271FC"/>
    <w:rsid w:val="00D27243"/>
    <w:rsid w:val="00D272FA"/>
    <w:rsid w:val="00D274EC"/>
    <w:rsid w:val="00D277B3"/>
    <w:rsid w:val="00D278C6"/>
    <w:rsid w:val="00D27B16"/>
    <w:rsid w:val="00D27DC3"/>
    <w:rsid w:val="00D27EE6"/>
    <w:rsid w:val="00D27FEC"/>
    <w:rsid w:val="00D303DC"/>
    <w:rsid w:val="00D304A3"/>
    <w:rsid w:val="00D305BA"/>
    <w:rsid w:val="00D3064A"/>
    <w:rsid w:val="00D306FF"/>
    <w:rsid w:val="00D307D2"/>
    <w:rsid w:val="00D30C22"/>
    <w:rsid w:val="00D31016"/>
    <w:rsid w:val="00D31080"/>
    <w:rsid w:val="00D31426"/>
    <w:rsid w:val="00D316B5"/>
    <w:rsid w:val="00D31767"/>
    <w:rsid w:val="00D317F1"/>
    <w:rsid w:val="00D3187E"/>
    <w:rsid w:val="00D319A6"/>
    <w:rsid w:val="00D31C75"/>
    <w:rsid w:val="00D31C77"/>
    <w:rsid w:val="00D31CE2"/>
    <w:rsid w:val="00D31F15"/>
    <w:rsid w:val="00D31F1F"/>
    <w:rsid w:val="00D320F8"/>
    <w:rsid w:val="00D32379"/>
    <w:rsid w:val="00D32779"/>
    <w:rsid w:val="00D329F8"/>
    <w:rsid w:val="00D32DD5"/>
    <w:rsid w:val="00D32DF6"/>
    <w:rsid w:val="00D334EF"/>
    <w:rsid w:val="00D3360C"/>
    <w:rsid w:val="00D3386D"/>
    <w:rsid w:val="00D33893"/>
    <w:rsid w:val="00D3396F"/>
    <w:rsid w:val="00D3398F"/>
    <w:rsid w:val="00D33A63"/>
    <w:rsid w:val="00D33AE2"/>
    <w:rsid w:val="00D33C70"/>
    <w:rsid w:val="00D33F94"/>
    <w:rsid w:val="00D34030"/>
    <w:rsid w:val="00D34065"/>
    <w:rsid w:val="00D34105"/>
    <w:rsid w:val="00D341EE"/>
    <w:rsid w:val="00D343D9"/>
    <w:rsid w:val="00D344D3"/>
    <w:rsid w:val="00D34C22"/>
    <w:rsid w:val="00D34CAE"/>
    <w:rsid w:val="00D34D50"/>
    <w:rsid w:val="00D34ECB"/>
    <w:rsid w:val="00D34FE6"/>
    <w:rsid w:val="00D350C4"/>
    <w:rsid w:val="00D35178"/>
    <w:rsid w:val="00D354B8"/>
    <w:rsid w:val="00D35598"/>
    <w:rsid w:val="00D358B2"/>
    <w:rsid w:val="00D35B40"/>
    <w:rsid w:val="00D35BBD"/>
    <w:rsid w:val="00D35C25"/>
    <w:rsid w:val="00D35D40"/>
    <w:rsid w:val="00D35F13"/>
    <w:rsid w:val="00D360A6"/>
    <w:rsid w:val="00D360F3"/>
    <w:rsid w:val="00D36170"/>
    <w:rsid w:val="00D3632D"/>
    <w:rsid w:val="00D36744"/>
    <w:rsid w:val="00D369A4"/>
    <w:rsid w:val="00D36CD9"/>
    <w:rsid w:val="00D37001"/>
    <w:rsid w:val="00D37208"/>
    <w:rsid w:val="00D37253"/>
    <w:rsid w:val="00D3755F"/>
    <w:rsid w:val="00D37591"/>
    <w:rsid w:val="00D37616"/>
    <w:rsid w:val="00D376DE"/>
    <w:rsid w:val="00D3779C"/>
    <w:rsid w:val="00D37A92"/>
    <w:rsid w:val="00D37AA1"/>
    <w:rsid w:val="00D37B78"/>
    <w:rsid w:val="00D37CE3"/>
    <w:rsid w:val="00D37DB1"/>
    <w:rsid w:val="00D37EB6"/>
    <w:rsid w:val="00D4001E"/>
    <w:rsid w:val="00D401DB"/>
    <w:rsid w:val="00D40539"/>
    <w:rsid w:val="00D406E2"/>
    <w:rsid w:val="00D407E6"/>
    <w:rsid w:val="00D4090B"/>
    <w:rsid w:val="00D40B27"/>
    <w:rsid w:val="00D40BBC"/>
    <w:rsid w:val="00D40C40"/>
    <w:rsid w:val="00D40C45"/>
    <w:rsid w:val="00D40D9E"/>
    <w:rsid w:val="00D413A1"/>
    <w:rsid w:val="00D413ED"/>
    <w:rsid w:val="00D414AB"/>
    <w:rsid w:val="00D4170D"/>
    <w:rsid w:val="00D41767"/>
    <w:rsid w:val="00D417A5"/>
    <w:rsid w:val="00D418FF"/>
    <w:rsid w:val="00D419C9"/>
    <w:rsid w:val="00D41CF1"/>
    <w:rsid w:val="00D41E87"/>
    <w:rsid w:val="00D41EB6"/>
    <w:rsid w:val="00D41F86"/>
    <w:rsid w:val="00D421C4"/>
    <w:rsid w:val="00D421E4"/>
    <w:rsid w:val="00D422E0"/>
    <w:rsid w:val="00D4253F"/>
    <w:rsid w:val="00D4258B"/>
    <w:rsid w:val="00D425FB"/>
    <w:rsid w:val="00D42CC1"/>
    <w:rsid w:val="00D42F28"/>
    <w:rsid w:val="00D43134"/>
    <w:rsid w:val="00D432A6"/>
    <w:rsid w:val="00D432B4"/>
    <w:rsid w:val="00D43498"/>
    <w:rsid w:val="00D4362E"/>
    <w:rsid w:val="00D43667"/>
    <w:rsid w:val="00D4396D"/>
    <w:rsid w:val="00D43986"/>
    <w:rsid w:val="00D43C5A"/>
    <w:rsid w:val="00D43DDB"/>
    <w:rsid w:val="00D43F3D"/>
    <w:rsid w:val="00D43F6F"/>
    <w:rsid w:val="00D441CB"/>
    <w:rsid w:val="00D444F0"/>
    <w:rsid w:val="00D446EB"/>
    <w:rsid w:val="00D44805"/>
    <w:rsid w:val="00D44829"/>
    <w:rsid w:val="00D44BCF"/>
    <w:rsid w:val="00D44DE0"/>
    <w:rsid w:val="00D44DE1"/>
    <w:rsid w:val="00D456F0"/>
    <w:rsid w:val="00D4579C"/>
    <w:rsid w:val="00D4585C"/>
    <w:rsid w:val="00D45D7A"/>
    <w:rsid w:val="00D45FDC"/>
    <w:rsid w:val="00D46057"/>
    <w:rsid w:val="00D46335"/>
    <w:rsid w:val="00D4644B"/>
    <w:rsid w:val="00D46527"/>
    <w:rsid w:val="00D467A7"/>
    <w:rsid w:val="00D46B14"/>
    <w:rsid w:val="00D46EB6"/>
    <w:rsid w:val="00D47038"/>
    <w:rsid w:val="00D47283"/>
    <w:rsid w:val="00D474AF"/>
    <w:rsid w:val="00D4764F"/>
    <w:rsid w:val="00D47712"/>
    <w:rsid w:val="00D47813"/>
    <w:rsid w:val="00D47CE3"/>
    <w:rsid w:val="00D47DDB"/>
    <w:rsid w:val="00D500FD"/>
    <w:rsid w:val="00D50123"/>
    <w:rsid w:val="00D501A6"/>
    <w:rsid w:val="00D501C0"/>
    <w:rsid w:val="00D506DA"/>
    <w:rsid w:val="00D50855"/>
    <w:rsid w:val="00D50978"/>
    <w:rsid w:val="00D50990"/>
    <w:rsid w:val="00D50B97"/>
    <w:rsid w:val="00D50C6E"/>
    <w:rsid w:val="00D50DC8"/>
    <w:rsid w:val="00D50E30"/>
    <w:rsid w:val="00D5123F"/>
    <w:rsid w:val="00D513D2"/>
    <w:rsid w:val="00D51408"/>
    <w:rsid w:val="00D51584"/>
    <w:rsid w:val="00D515F1"/>
    <w:rsid w:val="00D516F8"/>
    <w:rsid w:val="00D51760"/>
    <w:rsid w:val="00D5189C"/>
    <w:rsid w:val="00D51A78"/>
    <w:rsid w:val="00D51B79"/>
    <w:rsid w:val="00D51CD6"/>
    <w:rsid w:val="00D51E06"/>
    <w:rsid w:val="00D51E4D"/>
    <w:rsid w:val="00D51ECF"/>
    <w:rsid w:val="00D51FA4"/>
    <w:rsid w:val="00D521DF"/>
    <w:rsid w:val="00D52257"/>
    <w:rsid w:val="00D52329"/>
    <w:rsid w:val="00D52580"/>
    <w:rsid w:val="00D52754"/>
    <w:rsid w:val="00D52C01"/>
    <w:rsid w:val="00D52D81"/>
    <w:rsid w:val="00D53096"/>
    <w:rsid w:val="00D530FC"/>
    <w:rsid w:val="00D5324A"/>
    <w:rsid w:val="00D532D5"/>
    <w:rsid w:val="00D53410"/>
    <w:rsid w:val="00D53429"/>
    <w:rsid w:val="00D5345C"/>
    <w:rsid w:val="00D53487"/>
    <w:rsid w:val="00D5384E"/>
    <w:rsid w:val="00D5388E"/>
    <w:rsid w:val="00D538A1"/>
    <w:rsid w:val="00D538F2"/>
    <w:rsid w:val="00D53B5B"/>
    <w:rsid w:val="00D53BF7"/>
    <w:rsid w:val="00D53C55"/>
    <w:rsid w:val="00D53E64"/>
    <w:rsid w:val="00D53EBA"/>
    <w:rsid w:val="00D5418D"/>
    <w:rsid w:val="00D54231"/>
    <w:rsid w:val="00D544DD"/>
    <w:rsid w:val="00D54614"/>
    <w:rsid w:val="00D54728"/>
    <w:rsid w:val="00D54A03"/>
    <w:rsid w:val="00D54BC6"/>
    <w:rsid w:val="00D54E7A"/>
    <w:rsid w:val="00D54F5A"/>
    <w:rsid w:val="00D54F92"/>
    <w:rsid w:val="00D551B6"/>
    <w:rsid w:val="00D55271"/>
    <w:rsid w:val="00D55287"/>
    <w:rsid w:val="00D5554D"/>
    <w:rsid w:val="00D556F7"/>
    <w:rsid w:val="00D5581B"/>
    <w:rsid w:val="00D55ADF"/>
    <w:rsid w:val="00D55B07"/>
    <w:rsid w:val="00D55BEC"/>
    <w:rsid w:val="00D55CB4"/>
    <w:rsid w:val="00D55E1E"/>
    <w:rsid w:val="00D560B1"/>
    <w:rsid w:val="00D56160"/>
    <w:rsid w:val="00D5618B"/>
    <w:rsid w:val="00D56258"/>
    <w:rsid w:val="00D56288"/>
    <w:rsid w:val="00D56296"/>
    <w:rsid w:val="00D56389"/>
    <w:rsid w:val="00D56584"/>
    <w:rsid w:val="00D568E9"/>
    <w:rsid w:val="00D56BFB"/>
    <w:rsid w:val="00D56C21"/>
    <w:rsid w:val="00D56CA5"/>
    <w:rsid w:val="00D56D47"/>
    <w:rsid w:val="00D56D7E"/>
    <w:rsid w:val="00D57088"/>
    <w:rsid w:val="00D571FD"/>
    <w:rsid w:val="00D574B3"/>
    <w:rsid w:val="00D575E4"/>
    <w:rsid w:val="00D577B4"/>
    <w:rsid w:val="00D577D9"/>
    <w:rsid w:val="00D57823"/>
    <w:rsid w:val="00D57892"/>
    <w:rsid w:val="00D578B1"/>
    <w:rsid w:val="00D57AB7"/>
    <w:rsid w:val="00D57CCF"/>
    <w:rsid w:val="00D57E49"/>
    <w:rsid w:val="00D57FF9"/>
    <w:rsid w:val="00D60132"/>
    <w:rsid w:val="00D60209"/>
    <w:rsid w:val="00D60217"/>
    <w:rsid w:val="00D60258"/>
    <w:rsid w:val="00D602AB"/>
    <w:rsid w:val="00D602C8"/>
    <w:rsid w:val="00D602EB"/>
    <w:rsid w:val="00D606C2"/>
    <w:rsid w:val="00D607C0"/>
    <w:rsid w:val="00D608F9"/>
    <w:rsid w:val="00D60A14"/>
    <w:rsid w:val="00D60AF8"/>
    <w:rsid w:val="00D60C35"/>
    <w:rsid w:val="00D60CBE"/>
    <w:rsid w:val="00D60CC6"/>
    <w:rsid w:val="00D60FAD"/>
    <w:rsid w:val="00D612B8"/>
    <w:rsid w:val="00D615DD"/>
    <w:rsid w:val="00D61653"/>
    <w:rsid w:val="00D616CC"/>
    <w:rsid w:val="00D61790"/>
    <w:rsid w:val="00D61913"/>
    <w:rsid w:val="00D61A30"/>
    <w:rsid w:val="00D61C61"/>
    <w:rsid w:val="00D61CA8"/>
    <w:rsid w:val="00D61CB0"/>
    <w:rsid w:val="00D62005"/>
    <w:rsid w:val="00D6210A"/>
    <w:rsid w:val="00D621DE"/>
    <w:rsid w:val="00D62396"/>
    <w:rsid w:val="00D624B3"/>
    <w:rsid w:val="00D6262C"/>
    <w:rsid w:val="00D6272B"/>
    <w:rsid w:val="00D6299D"/>
    <w:rsid w:val="00D62B16"/>
    <w:rsid w:val="00D62B6E"/>
    <w:rsid w:val="00D62BD1"/>
    <w:rsid w:val="00D62C45"/>
    <w:rsid w:val="00D62C81"/>
    <w:rsid w:val="00D62D5D"/>
    <w:rsid w:val="00D62E15"/>
    <w:rsid w:val="00D62EF4"/>
    <w:rsid w:val="00D62F18"/>
    <w:rsid w:val="00D6314F"/>
    <w:rsid w:val="00D6315C"/>
    <w:rsid w:val="00D631D2"/>
    <w:rsid w:val="00D632BE"/>
    <w:rsid w:val="00D633A0"/>
    <w:rsid w:val="00D633DA"/>
    <w:rsid w:val="00D63438"/>
    <w:rsid w:val="00D63531"/>
    <w:rsid w:val="00D6364B"/>
    <w:rsid w:val="00D63824"/>
    <w:rsid w:val="00D63934"/>
    <w:rsid w:val="00D63A0A"/>
    <w:rsid w:val="00D63A1A"/>
    <w:rsid w:val="00D63B8B"/>
    <w:rsid w:val="00D63B9D"/>
    <w:rsid w:val="00D63CE4"/>
    <w:rsid w:val="00D63CF9"/>
    <w:rsid w:val="00D63D30"/>
    <w:rsid w:val="00D63E62"/>
    <w:rsid w:val="00D642A5"/>
    <w:rsid w:val="00D6462E"/>
    <w:rsid w:val="00D6493C"/>
    <w:rsid w:val="00D64A1E"/>
    <w:rsid w:val="00D64B2D"/>
    <w:rsid w:val="00D64F29"/>
    <w:rsid w:val="00D65139"/>
    <w:rsid w:val="00D6517C"/>
    <w:rsid w:val="00D6530E"/>
    <w:rsid w:val="00D6548F"/>
    <w:rsid w:val="00D65585"/>
    <w:rsid w:val="00D65656"/>
    <w:rsid w:val="00D656E6"/>
    <w:rsid w:val="00D6571B"/>
    <w:rsid w:val="00D6574C"/>
    <w:rsid w:val="00D657C9"/>
    <w:rsid w:val="00D6583B"/>
    <w:rsid w:val="00D65DBE"/>
    <w:rsid w:val="00D65DF6"/>
    <w:rsid w:val="00D65E22"/>
    <w:rsid w:val="00D65FA4"/>
    <w:rsid w:val="00D660FF"/>
    <w:rsid w:val="00D662A8"/>
    <w:rsid w:val="00D662C1"/>
    <w:rsid w:val="00D66590"/>
    <w:rsid w:val="00D666E5"/>
    <w:rsid w:val="00D66818"/>
    <w:rsid w:val="00D66AD5"/>
    <w:rsid w:val="00D66C46"/>
    <w:rsid w:val="00D67184"/>
    <w:rsid w:val="00D672C9"/>
    <w:rsid w:val="00D672E4"/>
    <w:rsid w:val="00D67573"/>
    <w:rsid w:val="00D67A2D"/>
    <w:rsid w:val="00D67C4D"/>
    <w:rsid w:val="00D67C6A"/>
    <w:rsid w:val="00D67CEA"/>
    <w:rsid w:val="00D67DC0"/>
    <w:rsid w:val="00D67EAE"/>
    <w:rsid w:val="00D67F06"/>
    <w:rsid w:val="00D70122"/>
    <w:rsid w:val="00D70509"/>
    <w:rsid w:val="00D706EB"/>
    <w:rsid w:val="00D70844"/>
    <w:rsid w:val="00D708B9"/>
    <w:rsid w:val="00D70999"/>
    <w:rsid w:val="00D70A09"/>
    <w:rsid w:val="00D70A58"/>
    <w:rsid w:val="00D70FDA"/>
    <w:rsid w:val="00D7153C"/>
    <w:rsid w:val="00D7167A"/>
    <w:rsid w:val="00D718A3"/>
    <w:rsid w:val="00D71A8A"/>
    <w:rsid w:val="00D71A9A"/>
    <w:rsid w:val="00D71C8F"/>
    <w:rsid w:val="00D71D73"/>
    <w:rsid w:val="00D71F13"/>
    <w:rsid w:val="00D720E4"/>
    <w:rsid w:val="00D723B2"/>
    <w:rsid w:val="00D723D6"/>
    <w:rsid w:val="00D723FB"/>
    <w:rsid w:val="00D7243D"/>
    <w:rsid w:val="00D7246F"/>
    <w:rsid w:val="00D727BB"/>
    <w:rsid w:val="00D72B3D"/>
    <w:rsid w:val="00D72D9B"/>
    <w:rsid w:val="00D72DAF"/>
    <w:rsid w:val="00D72FE9"/>
    <w:rsid w:val="00D72FED"/>
    <w:rsid w:val="00D730E6"/>
    <w:rsid w:val="00D731CB"/>
    <w:rsid w:val="00D73497"/>
    <w:rsid w:val="00D73623"/>
    <w:rsid w:val="00D738C1"/>
    <w:rsid w:val="00D739CB"/>
    <w:rsid w:val="00D739E9"/>
    <w:rsid w:val="00D739F4"/>
    <w:rsid w:val="00D73AD4"/>
    <w:rsid w:val="00D73CC6"/>
    <w:rsid w:val="00D73E8D"/>
    <w:rsid w:val="00D740AF"/>
    <w:rsid w:val="00D74101"/>
    <w:rsid w:val="00D7448F"/>
    <w:rsid w:val="00D745D0"/>
    <w:rsid w:val="00D745F8"/>
    <w:rsid w:val="00D748F2"/>
    <w:rsid w:val="00D749AA"/>
    <w:rsid w:val="00D74A98"/>
    <w:rsid w:val="00D74AF6"/>
    <w:rsid w:val="00D74B7F"/>
    <w:rsid w:val="00D74DB7"/>
    <w:rsid w:val="00D74DBF"/>
    <w:rsid w:val="00D74E05"/>
    <w:rsid w:val="00D74E51"/>
    <w:rsid w:val="00D74F7D"/>
    <w:rsid w:val="00D75057"/>
    <w:rsid w:val="00D751AE"/>
    <w:rsid w:val="00D7532A"/>
    <w:rsid w:val="00D7538C"/>
    <w:rsid w:val="00D754B9"/>
    <w:rsid w:val="00D75511"/>
    <w:rsid w:val="00D757B1"/>
    <w:rsid w:val="00D75C99"/>
    <w:rsid w:val="00D75D5C"/>
    <w:rsid w:val="00D76223"/>
    <w:rsid w:val="00D76374"/>
    <w:rsid w:val="00D764DC"/>
    <w:rsid w:val="00D767BE"/>
    <w:rsid w:val="00D768FE"/>
    <w:rsid w:val="00D76B59"/>
    <w:rsid w:val="00D772BE"/>
    <w:rsid w:val="00D772FF"/>
    <w:rsid w:val="00D7746B"/>
    <w:rsid w:val="00D774A4"/>
    <w:rsid w:val="00D7750F"/>
    <w:rsid w:val="00D7754D"/>
    <w:rsid w:val="00D7787E"/>
    <w:rsid w:val="00D778CB"/>
    <w:rsid w:val="00D7797C"/>
    <w:rsid w:val="00D77A57"/>
    <w:rsid w:val="00D77E7B"/>
    <w:rsid w:val="00D77ECC"/>
    <w:rsid w:val="00D77F58"/>
    <w:rsid w:val="00D77FDA"/>
    <w:rsid w:val="00D77FEB"/>
    <w:rsid w:val="00D800F5"/>
    <w:rsid w:val="00D80190"/>
    <w:rsid w:val="00D802D3"/>
    <w:rsid w:val="00D80399"/>
    <w:rsid w:val="00D803B3"/>
    <w:rsid w:val="00D804DD"/>
    <w:rsid w:val="00D80AD3"/>
    <w:rsid w:val="00D80C2A"/>
    <w:rsid w:val="00D80C50"/>
    <w:rsid w:val="00D80FF8"/>
    <w:rsid w:val="00D810E2"/>
    <w:rsid w:val="00D81567"/>
    <w:rsid w:val="00D81750"/>
    <w:rsid w:val="00D817D5"/>
    <w:rsid w:val="00D81AF9"/>
    <w:rsid w:val="00D81BBF"/>
    <w:rsid w:val="00D81BFC"/>
    <w:rsid w:val="00D81DB5"/>
    <w:rsid w:val="00D81EBA"/>
    <w:rsid w:val="00D82026"/>
    <w:rsid w:val="00D8206E"/>
    <w:rsid w:val="00D823E4"/>
    <w:rsid w:val="00D8247D"/>
    <w:rsid w:val="00D82568"/>
    <w:rsid w:val="00D8296A"/>
    <w:rsid w:val="00D82C66"/>
    <w:rsid w:val="00D82D48"/>
    <w:rsid w:val="00D82E99"/>
    <w:rsid w:val="00D830D3"/>
    <w:rsid w:val="00D835F5"/>
    <w:rsid w:val="00D837F8"/>
    <w:rsid w:val="00D8385A"/>
    <w:rsid w:val="00D83880"/>
    <w:rsid w:val="00D839A8"/>
    <w:rsid w:val="00D839B6"/>
    <w:rsid w:val="00D83A05"/>
    <w:rsid w:val="00D83A9C"/>
    <w:rsid w:val="00D83B34"/>
    <w:rsid w:val="00D83B7C"/>
    <w:rsid w:val="00D83BC7"/>
    <w:rsid w:val="00D83BE0"/>
    <w:rsid w:val="00D83C03"/>
    <w:rsid w:val="00D83E36"/>
    <w:rsid w:val="00D83E8B"/>
    <w:rsid w:val="00D84097"/>
    <w:rsid w:val="00D842BB"/>
    <w:rsid w:val="00D842DE"/>
    <w:rsid w:val="00D842F0"/>
    <w:rsid w:val="00D843E2"/>
    <w:rsid w:val="00D845B4"/>
    <w:rsid w:val="00D84625"/>
    <w:rsid w:val="00D847F4"/>
    <w:rsid w:val="00D848F0"/>
    <w:rsid w:val="00D84AC2"/>
    <w:rsid w:val="00D84B51"/>
    <w:rsid w:val="00D84BC7"/>
    <w:rsid w:val="00D84E7D"/>
    <w:rsid w:val="00D84ED9"/>
    <w:rsid w:val="00D850C4"/>
    <w:rsid w:val="00D85150"/>
    <w:rsid w:val="00D851DB"/>
    <w:rsid w:val="00D852AD"/>
    <w:rsid w:val="00D852F2"/>
    <w:rsid w:val="00D857B3"/>
    <w:rsid w:val="00D85884"/>
    <w:rsid w:val="00D85C00"/>
    <w:rsid w:val="00D85CD1"/>
    <w:rsid w:val="00D85E17"/>
    <w:rsid w:val="00D85F15"/>
    <w:rsid w:val="00D86005"/>
    <w:rsid w:val="00D8617F"/>
    <w:rsid w:val="00D861DB"/>
    <w:rsid w:val="00D865E3"/>
    <w:rsid w:val="00D86730"/>
    <w:rsid w:val="00D867FA"/>
    <w:rsid w:val="00D86A07"/>
    <w:rsid w:val="00D86C06"/>
    <w:rsid w:val="00D86C2B"/>
    <w:rsid w:val="00D86D67"/>
    <w:rsid w:val="00D86E6B"/>
    <w:rsid w:val="00D86FEC"/>
    <w:rsid w:val="00D870A0"/>
    <w:rsid w:val="00D87115"/>
    <w:rsid w:val="00D8714F"/>
    <w:rsid w:val="00D872D6"/>
    <w:rsid w:val="00D876A0"/>
    <w:rsid w:val="00D87853"/>
    <w:rsid w:val="00D87BC3"/>
    <w:rsid w:val="00D87BE1"/>
    <w:rsid w:val="00D87C8E"/>
    <w:rsid w:val="00D87D21"/>
    <w:rsid w:val="00D9051B"/>
    <w:rsid w:val="00D907F5"/>
    <w:rsid w:val="00D908B7"/>
    <w:rsid w:val="00D9097C"/>
    <w:rsid w:val="00D90B2A"/>
    <w:rsid w:val="00D90B4A"/>
    <w:rsid w:val="00D90D5D"/>
    <w:rsid w:val="00D90E1A"/>
    <w:rsid w:val="00D90E25"/>
    <w:rsid w:val="00D90F7F"/>
    <w:rsid w:val="00D910DD"/>
    <w:rsid w:val="00D91140"/>
    <w:rsid w:val="00D91179"/>
    <w:rsid w:val="00D911F0"/>
    <w:rsid w:val="00D91333"/>
    <w:rsid w:val="00D91370"/>
    <w:rsid w:val="00D9160D"/>
    <w:rsid w:val="00D91676"/>
    <w:rsid w:val="00D91A2F"/>
    <w:rsid w:val="00D91C51"/>
    <w:rsid w:val="00D91CCF"/>
    <w:rsid w:val="00D91D52"/>
    <w:rsid w:val="00D91D93"/>
    <w:rsid w:val="00D91DD0"/>
    <w:rsid w:val="00D91EF9"/>
    <w:rsid w:val="00D9201B"/>
    <w:rsid w:val="00D9207D"/>
    <w:rsid w:val="00D921CA"/>
    <w:rsid w:val="00D921CF"/>
    <w:rsid w:val="00D92545"/>
    <w:rsid w:val="00D92566"/>
    <w:rsid w:val="00D9286B"/>
    <w:rsid w:val="00D92AAE"/>
    <w:rsid w:val="00D92B94"/>
    <w:rsid w:val="00D92C6F"/>
    <w:rsid w:val="00D92C92"/>
    <w:rsid w:val="00D92F3A"/>
    <w:rsid w:val="00D93044"/>
    <w:rsid w:val="00D9317E"/>
    <w:rsid w:val="00D931CF"/>
    <w:rsid w:val="00D931F2"/>
    <w:rsid w:val="00D93276"/>
    <w:rsid w:val="00D933A3"/>
    <w:rsid w:val="00D935AB"/>
    <w:rsid w:val="00D937B5"/>
    <w:rsid w:val="00D937E0"/>
    <w:rsid w:val="00D938B8"/>
    <w:rsid w:val="00D93A2B"/>
    <w:rsid w:val="00D93A63"/>
    <w:rsid w:val="00D93A76"/>
    <w:rsid w:val="00D93B9B"/>
    <w:rsid w:val="00D93BB6"/>
    <w:rsid w:val="00D93BD6"/>
    <w:rsid w:val="00D93CA8"/>
    <w:rsid w:val="00D93D2D"/>
    <w:rsid w:val="00D93F27"/>
    <w:rsid w:val="00D940C0"/>
    <w:rsid w:val="00D9412B"/>
    <w:rsid w:val="00D941F5"/>
    <w:rsid w:val="00D947B0"/>
    <w:rsid w:val="00D947FB"/>
    <w:rsid w:val="00D9491B"/>
    <w:rsid w:val="00D94B8F"/>
    <w:rsid w:val="00D94CC9"/>
    <w:rsid w:val="00D94E3C"/>
    <w:rsid w:val="00D95172"/>
    <w:rsid w:val="00D9543E"/>
    <w:rsid w:val="00D95473"/>
    <w:rsid w:val="00D955DD"/>
    <w:rsid w:val="00D957C4"/>
    <w:rsid w:val="00D95A38"/>
    <w:rsid w:val="00D95A40"/>
    <w:rsid w:val="00D95C79"/>
    <w:rsid w:val="00D95E1C"/>
    <w:rsid w:val="00D95F00"/>
    <w:rsid w:val="00D95F82"/>
    <w:rsid w:val="00D96182"/>
    <w:rsid w:val="00D962A0"/>
    <w:rsid w:val="00D963DF"/>
    <w:rsid w:val="00D96709"/>
    <w:rsid w:val="00D967AF"/>
    <w:rsid w:val="00D967C6"/>
    <w:rsid w:val="00D9687D"/>
    <w:rsid w:val="00D9689E"/>
    <w:rsid w:val="00D96BED"/>
    <w:rsid w:val="00D96D64"/>
    <w:rsid w:val="00D96F0B"/>
    <w:rsid w:val="00D972B5"/>
    <w:rsid w:val="00D97358"/>
    <w:rsid w:val="00D97700"/>
    <w:rsid w:val="00D979B6"/>
    <w:rsid w:val="00D979F8"/>
    <w:rsid w:val="00D97A1C"/>
    <w:rsid w:val="00D97AE5"/>
    <w:rsid w:val="00D97B96"/>
    <w:rsid w:val="00D97CA7"/>
    <w:rsid w:val="00DA00E8"/>
    <w:rsid w:val="00DA0166"/>
    <w:rsid w:val="00DA01A9"/>
    <w:rsid w:val="00DA0233"/>
    <w:rsid w:val="00DA03D5"/>
    <w:rsid w:val="00DA04E8"/>
    <w:rsid w:val="00DA081F"/>
    <w:rsid w:val="00DA0A66"/>
    <w:rsid w:val="00DA0B38"/>
    <w:rsid w:val="00DA0BE2"/>
    <w:rsid w:val="00DA0CBD"/>
    <w:rsid w:val="00DA0EB2"/>
    <w:rsid w:val="00DA1379"/>
    <w:rsid w:val="00DA14A4"/>
    <w:rsid w:val="00DA17F8"/>
    <w:rsid w:val="00DA18E9"/>
    <w:rsid w:val="00DA193F"/>
    <w:rsid w:val="00DA19B5"/>
    <w:rsid w:val="00DA1B72"/>
    <w:rsid w:val="00DA1BDC"/>
    <w:rsid w:val="00DA1C56"/>
    <w:rsid w:val="00DA1D92"/>
    <w:rsid w:val="00DA2081"/>
    <w:rsid w:val="00DA209D"/>
    <w:rsid w:val="00DA2385"/>
    <w:rsid w:val="00DA249B"/>
    <w:rsid w:val="00DA24FB"/>
    <w:rsid w:val="00DA2502"/>
    <w:rsid w:val="00DA2642"/>
    <w:rsid w:val="00DA2696"/>
    <w:rsid w:val="00DA2ADC"/>
    <w:rsid w:val="00DA2BC1"/>
    <w:rsid w:val="00DA2C5A"/>
    <w:rsid w:val="00DA2CB0"/>
    <w:rsid w:val="00DA2DC1"/>
    <w:rsid w:val="00DA2E71"/>
    <w:rsid w:val="00DA2F16"/>
    <w:rsid w:val="00DA2F2D"/>
    <w:rsid w:val="00DA311C"/>
    <w:rsid w:val="00DA3170"/>
    <w:rsid w:val="00DA33AE"/>
    <w:rsid w:val="00DA363E"/>
    <w:rsid w:val="00DA3672"/>
    <w:rsid w:val="00DA375F"/>
    <w:rsid w:val="00DA38F8"/>
    <w:rsid w:val="00DA394E"/>
    <w:rsid w:val="00DA3953"/>
    <w:rsid w:val="00DA3B66"/>
    <w:rsid w:val="00DA3CE4"/>
    <w:rsid w:val="00DA3E12"/>
    <w:rsid w:val="00DA3F89"/>
    <w:rsid w:val="00DA3FD7"/>
    <w:rsid w:val="00DA4037"/>
    <w:rsid w:val="00DA4134"/>
    <w:rsid w:val="00DA42B5"/>
    <w:rsid w:val="00DA42EF"/>
    <w:rsid w:val="00DA43F8"/>
    <w:rsid w:val="00DA44BA"/>
    <w:rsid w:val="00DA4610"/>
    <w:rsid w:val="00DA4706"/>
    <w:rsid w:val="00DA47A5"/>
    <w:rsid w:val="00DA4836"/>
    <w:rsid w:val="00DA49B8"/>
    <w:rsid w:val="00DA4CB2"/>
    <w:rsid w:val="00DA4FFB"/>
    <w:rsid w:val="00DA5357"/>
    <w:rsid w:val="00DA53B1"/>
    <w:rsid w:val="00DA5558"/>
    <w:rsid w:val="00DA5624"/>
    <w:rsid w:val="00DA5629"/>
    <w:rsid w:val="00DA59B3"/>
    <w:rsid w:val="00DA5A68"/>
    <w:rsid w:val="00DA5A82"/>
    <w:rsid w:val="00DA5DDA"/>
    <w:rsid w:val="00DA5E6D"/>
    <w:rsid w:val="00DA5E74"/>
    <w:rsid w:val="00DA6263"/>
    <w:rsid w:val="00DA6353"/>
    <w:rsid w:val="00DA642D"/>
    <w:rsid w:val="00DA66BA"/>
    <w:rsid w:val="00DA6785"/>
    <w:rsid w:val="00DA6805"/>
    <w:rsid w:val="00DA6897"/>
    <w:rsid w:val="00DA68E3"/>
    <w:rsid w:val="00DA69B1"/>
    <w:rsid w:val="00DA6BE0"/>
    <w:rsid w:val="00DA6C54"/>
    <w:rsid w:val="00DA6CD1"/>
    <w:rsid w:val="00DA6E64"/>
    <w:rsid w:val="00DA71FA"/>
    <w:rsid w:val="00DA720C"/>
    <w:rsid w:val="00DA757A"/>
    <w:rsid w:val="00DA765E"/>
    <w:rsid w:val="00DA7766"/>
    <w:rsid w:val="00DA77C9"/>
    <w:rsid w:val="00DA78CA"/>
    <w:rsid w:val="00DA7908"/>
    <w:rsid w:val="00DA7C8F"/>
    <w:rsid w:val="00DA7EE8"/>
    <w:rsid w:val="00DA7F38"/>
    <w:rsid w:val="00DA7F94"/>
    <w:rsid w:val="00DB03E5"/>
    <w:rsid w:val="00DB04F3"/>
    <w:rsid w:val="00DB050B"/>
    <w:rsid w:val="00DB06D1"/>
    <w:rsid w:val="00DB071A"/>
    <w:rsid w:val="00DB0754"/>
    <w:rsid w:val="00DB07AB"/>
    <w:rsid w:val="00DB086D"/>
    <w:rsid w:val="00DB0981"/>
    <w:rsid w:val="00DB0B4D"/>
    <w:rsid w:val="00DB0B8F"/>
    <w:rsid w:val="00DB0C03"/>
    <w:rsid w:val="00DB0CAA"/>
    <w:rsid w:val="00DB0D8D"/>
    <w:rsid w:val="00DB1062"/>
    <w:rsid w:val="00DB106A"/>
    <w:rsid w:val="00DB117A"/>
    <w:rsid w:val="00DB119D"/>
    <w:rsid w:val="00DB1270"/>
    <w:rsid w:val="00DB1282"/>
    <w:rsid w:val="00DB1288"/>
    <w:rsid w:val="00DB12D1"/>
    <w:rsid w:val="00DB163E"/>
    <w:rsid w:val="00DB1718"/>
    <w:rsid w:val="00DB1880"/>
    <w:rsid w:val="00DB189F"/>
    <w:rsid w:val="00DB19B1"/>
    <w:rsid w:val="00DB1BC4"/>
    <w:rsid w:val="00DB1C83"/>
    <w:rsid w:val="00DB1CA7"/>
    <w:rsid w:val="00DB1CBC"/>
    <w:rsid w:val="00DB1DC7"/>
    <w:rsid w:val="00DB1F1B"/>
    <w:rsid w:val="00DB2207"/>
    <w:rsid w:val="00DB225F"/>
    <w:rsid w:val="00DB26AC"/>
    <w:rsid w:val="00DB276C"/>
    <w:rsid w:val="00DB29DA"/>
    <w:rsid w:val="00DB2AD7"/>
    <w:rsid w:val="00DB2EC8"/>
    <w:rsid w:val="00DB3057"/>
    <w:rsid w:val="00DB3297"/>
    <w:rsid w:val="00DB3353"/>
    <w:rsid w:val="00DB3389"/>
    <w:rsid w:val="00DB3509"/>
    <w:rsid w:val="00DB3C1C"/>
    <w:rsid w:val="00DB3D08"/>
    <w:rsid w:val="00DB3DB3"/>
    <w:rsid w:val="00DB3E72"/>
    <w:rsid w:val="00DB42A1"/>
    <w:rsid w:val="00DB43E6"/>
    <w:rsid w:val="00DB43EA"/>
    <w:rsid w:val="00DB4457"/>
    <w:rsid w:val="00DB44EB"/>
    <w:rsid w:val="00DB450A"/>
    <w:rsid w:val="00DB4543"/>
    <w:rsid w:val="00DB4719"/>
    <w:rsid w:val="00DB4757"/>
    <w:rsid w:val="00DB47AC"/>
    <w:rsid w:val="00DB481D"/>
    <w:rsid w:val="00DB4B23"/>
    <w:rsid w:val="00DB4FD5"/>
    <w:rsid w:val="00DB4FF7"/>
    <w:rsid w:val="00DB5018"/>
    <w:rsid w:val="00DB5078"/>
    <w:rsid w:val="00DB50B9"/>
    <w:rsid w:val="00DB532F"/>
    <w:rsid w:val="00DB5333"/>
    <w:rsid w:val="00DB534F"/>
    <w:rsid w:val="00DB5389"/>
    <w:rsid w:val="00DB540C"/>
    <w:rsid w:val="00DB540E"/>
    <w:rsid w:val="00DB54D6"/>
    <w:rsid w:val="00DB554B"/>
    <w:rsid w:val="00DB56D9"/>
    <w:rsid w:val="00DB58C4"/>
    <w:rsid w:val="00DB5ABB"/>
    <w:rsid w:val="00DB5AD2"/>
    <w:rsid w:val="00DB5C81"/>
    <w:rsid w:val="00DB628C"/>
    <w:rsid w:val="00DB63C9"/>
    <w:rsid w:val="00DB6405"/>
    <w:rsid w:val="00DB6478"/>
    <w:rsid w:val="00DB6532"/>
    <w:rsid w:val="00DB6594"/>
    <w:rsid w:val="00DB6705"/>
    <w:rsid w:val="00DB6A15"/>
    <w:rsid w:val="00DB6A81"/>
    <w:rsid w:val="00DB6BCA"/>
    <w:rsid w:val="00DB6C5C"/>
    <w:rsid w:val="00DB6D49"/>
    <w:rsid w:val="00DB6D63"/>
    <w:rsid w:val="00DB7103"/>
    <w:rsid w:val="00DB7185"/>
    <w:rsid w:val="00DB73E2"/>
    <w:rsid w:val="00DB74B2"/>
    <w:rsid w:val="00DB759A"/>
    <w:rsid w:val="00DB75FA"/>
    <w:rsid w:val="00DB75FB"/>
    <w:rsid w:val="00DB7727"/>
    <w:rsid w:val="00DB781C"/>
    <w:rsid w:val="00DB788F"/>
    <w:rsid w:val="00DB7E1E"/>
    <w:rsid w:val="00DB7E74"/>
    <w:rsid w:val="00DC064F"/>
    <w:rsid w:val="00DC073C"/>
    <w:rsid w:val="00DC09B9"/>
    <w:rsid w:val="00DC0A05"/>
    <w:rsid w:val="00DC0B08"/>
    <w:rsid w:val="00DC0D8C"/>
    <w:rsid w:val="00DC0DCD"/>
    <w:rsid w:val="00DC0E0A"/>
    <w:rsid w:val="00DC0FC5"/>
    <w:rsid w:val="00DC0FD2"/>
    <w:rsid w:val="00DC12AF"/>
    <w:rsid w:val="00DC12D5"/>
    <w:rsid w:val="00DC1331"/>
    <w:rsid w:val="00DC136F"/>
    <w:rsid w:val="00DC142F"/>
    <w:rsid w:val="00DC14CF"/>
    <w:rsid w:val="00DC15CA"/>
    <w:rsid w:val="00DC16C4"/>
    <w:rsid w:val="00DC1870"/>
    <w:rsid w:val="00DC18FD"/>
    <w:rsid w:val="00DC1CE9"/>
    <w:rsid w:val="00DC1D23"/>
    <w:rsid w:val="00DC1D7A"/>
    <w:rsid w:val="00DC1EE0"/>
    <w:rsid w:val="00DC1F3D"/>
    <w:rsid w:val="00DC20CB"/>
    <w:rsid w:val="00DC20E4"/>
    <w:rsid w:val="00DC2538"/>
    <w:rsid w:val="00DC259E"/>
    <w:rsid w:val="00DC26FF"/>
    <w:rsid w:val="00DC27BF"/>
    <w:rsid w:val="00DC2C39"/>
    <w:rsid w:val="00DC2CD2"/>
    <w:rsid w:val="00DC2E26"/>
    <w:rsid w:val="00DC2F2F"/>
    <w:rsid w:val="00DC301E"/>
    <w:rsid w:val="00DC3049"/>
    <w:rsid w:val="00DC3289"/>
    <w:rsid w:val="00DC340A"/>
    <w:rsid w:val="00DC355F"/>
    <w:rsid w:val="00DC3B8A"/>
    <w:rsid w:val="00DC3E09"/>
    <w:rsid w:val="00DC3F9E"/>
    <w:rsid w:val="00DC4149"/>
    <w:rsid w:val="00DC43D5"/>
    <w:rsid w:val="00DC440A"/>
    <w:rsid w:val="00DC45BD"/>
    <w:rsid w:val="00DC46DC"/>
    <w:rsid w:val="00DC470A"/>
    <w:rsid w:val="00DC499A"/>
    <w:rsid w:val="00DC4C89"/>
    <w:rsid w:val="00DC4FD3"/>
    <w:rsid w:val="00DC53F2"/>
    <w:rsid w:val="00DC542C"/>
    <w:rsid w:val="00DC5479"/>
    <w:rsid w:val="00DC5492"/>
    <w:rsid w:val="00DC560F"/>
    <w:rsid w:val="00DC571A"/>
    <w:rsid w:val="00DC5980"/>
    <w:rsid w:val="00DC5A37"/>
    <w:rsid w:val="00DC5A59"/>
    <w:rsid w:val="00DC5F2B"/>
    <w:rsid w:val="00DC61D7"/>
    <w:rsid w:val="00DC6316"/>
    <w:rsid w:val="00DC6375"/>
    <w:rsid w:val="00DC641B"/>
    <w:rsid w:val="00DC65E2"/>
    <w:rsid w:val="00DC668D"/>
    <w:rsid w:val="00DC6954"/>
    <w:rsid w:val="00DC6A4E"/>
    <w:rsid w:val="00DC6C22"/>
    <w:rsid w:val="00DC6C3D"/>
    <w:rsid w:val="00DC6DB6"/>
    <w:rsid w:val="00DC6DDC"/>
    <w:rsid w:val="00DC6E4F"/>
    <w:rsid w:val="00DC6F5A"/>
    <w:rsid w:val="00DC6F87"/>
    <w:rsid w:val="00DC70F0"/>
    <w:rsid w:val="00DC7378"/>
    <w:rsid w:val="00DC79C1"/>
    <w:rsid w:val="00DC7A90"/>
    <w:rsid w:val="00DC7B2E"/>
    <w:rsid w:val="00DC7EBD"/>
    <w:rsid w:val="00DD0053"/>
    <w:rsid w:val="00DD028C"/>
    <w:rsid w:val="00DD02CF"/>
    <w:rsid w:val="00DD04FD"/>
    <w:rsid w:val="00DD061E"/>
    <w:rsid w:val="00DD06F9"/>
    <w:rsid w:val="00DD072E"/>
    <w:rsid w:val="00DD07E1"/>
    <w:rsid w:val="00DD09E2"/>
    <w:rsid w:val="00DD0D61"/>
    <w:rsid w:val="00DD0D70"/>
    <w:rsid w:val="00DD0DC3"/>
    <w:rsid w:val="00DD0EAB"/>
    <w:rsid w:val="00DD0F40"/>
    <w:rsid w:val="00DD0F99"/>
    <w:rsid w:val="00DD0FBA"/>
    <w:rsid w:val="00DD10AA"/>
    <w:rsid w:val="00DD10E4"/>
    <w:rsid w:val="00DD1371"/>
    <w:rsid w:val="00DD162D"/>
    <w:rsid w:val="00DD182D"/>
    <w:rsid w:val="00DD1870"/>
    <w:rsid w:val="00DD1A95"/>
    <w:rsid w:val="00DD1C7D"/>
    <w:rsid w:val="00DD1CDF"/>
    <w:rsid w:val="00DD1FF1"/>
    <w:rsid w:val="00DD2070"/>
    <w:rsid w:val="00DD2184"/>
    <w:rsid w:val="00DD2188"/>
    <w:rsid w:val="00DD220A"/>
    <w:rsid w:val="00DD2251"/>
    <w:rsid w:val="00DD2298"/>
    <w:rsid w:val="00DD26AE"/>
    <w:rsid w:val="00DD275C"/>
    <w:rsid w:val="00DD27AD"/>
    <w:rsid w:val="00DD2829"/>
    <w:rsid w:val="00DD294E"/>
    <w:rsid w:val="00DD2AC2"/>
    <w:rsid w:val="00DD2C65"/>
    <w:rsid w:val="00DD2CC2"/>
    <w:rsid w:val="00DD2CDD"/>
    <w:rsid w:val="00DD2D07"/>
    <w:rsid w:val="00DD2DA0"/>
    <w:rsid w:val="00DD2E3A"/>
    <w:rsid w:val="00DD2F6A"/>
    <w:rsid w:val="00DD3056"/>
    <w:rsid w:val="00DD306C"/>
    <w:rsid w:val="00DD307A"/>
    <w:rsid w:val="00DD3299"/>
    <w:rsid w:val="00DD32ED"/>
    <w:rsid w:val="00DD35DE"/>
    <w:rsid w:val="00DD3CDB"/>
    <w:rsid w:val="00DD3CE2"/>
    <w:rsid w:val="00DD3F37"/>
    <w:rsid w:val="00DD482A"/>
    <w:rsid w:val="00DD4867"/>
    <w:rsid w:val="00DD4B0B"/>
    <w:rsid w:val="00DD4F1E"/>
    <w:rsid w:val="00DD5027"/>
    <w:rsid w:val="00DD5085"/>
    <w:rsid w:val="00DD50F2"/>
    <w:rsid w:val="00DD5131"/>
    <w:rsid w:val="00DD52FA"/>
    <w:rsid w:val="00DD5434"/>
    <w:rsid w:val="00DD5486"/>
    <w:rsid w:val="00DD5576"/>
    <w:rsid w:val="00DD557B"/>
    <w:rsid w:val="00DD55BE"/>
    <w:rsid w:val="00DD57FA"/>
    <w:rsid w:val="00DD588F"/>
    <w:rsid w:val="00DD5A18"/>
    <w:rsid w:val="00DD6160"/>
    <w:rsid w:val="00DD6265"/>
    <w:rsid w:val="00DD63AD"/>
    <w:rsid w:val="00DD648B"/>
    <w:rsid w:val="00DD650F"/>
    <w:rsid w:val="00DD6835"/>
    <w:rsid w:val="00DD696F"/>
    <w:rsid w:val="00DD6C07"/>
    <w:rsid w:val="00DD6C25"/>
    <w:rsid w:val="00DD6E4D"/>
    <w:rsid w:val="00DD7157"/>
    <w:rsid w:val="00DD72BC"/>
    <w:rsid w:val="00DD7370"/>
    <w:rsid w:val="00DD7509"/>
    <w:rsid w:val="00DD77B1"/>
    <w:rsid w:val="00DD7BE2"/>
    <w:rsid w:val="00DD7C50"/>
    <w:rsid w:val="00DD7D2E"/>
    <w:rsid w:val="00DE045D"/>
    <w:rsid w:val="00DE047C"/>
    <w:rsid w:val="00DE04C3"/>
    <w:rsid w:val="00DE04CB"/>
    <w:rsid w:val="00DE0612"/>
    <w:rsid w:val="00DE067D"/>
    <w:rsid w:val="00DE0694"/>
    <w:rsid w:val="00DE06DC"/>
    <w:rsid w:val="00DE08B6"/>
    <w:rsid w:val="00DE099C"/>
    <w:rsid w:val="00DE0CA7"/>
    <w:rsid w:val="00DE0D85"/>
    <w:rsid w:val="00DE0E61"/>
    <w:rsid w:val="00DE0EAC"/>
    <w:rsid w:val="00DE0F82"/>
    <w:rsid w:val="00DE1498"/>
    <w:rsid w:val="00DE17D8"/>
    <w:rsid w:val="00DE1B90"/>
    <w:rsid w:val="00DE1B94"/>
    <w:rsid w:val="00DE1BA6"/>
    <w:rsid w:val="00DE1BD4"/>
    <w:rsid w:val="00DE1DB1"/>
    <w:rsid w:val="00DE211A"/>
    <w:rsid w:val="00DE24AD"/>
    <w:rsid w:val="00DE2686"/>
    <w:rsid w:val="00DE28AA"/>
    <w:rsid w:val="00DE2901"/>
    <w:rsid w:val="00DE2B9C"/>
    <w:rsid w:val="00DE2BFF"/>
    <w:rsid w:val="00DE2C8E"/>
    <w:rsid w:val="00DE2D2A"/>
    <w:rsid w:val="00DE2DB5"/>
    <w:rsid w:val="00DE2DC1"/>
    <w:rsid w:val="00DE2E23"/>
    <w:rsid w:val="00DE304E"/>
    <w:rsid w:val="00DE312C"/>
    <w:rsid w:val="00DE3233"/>
    <w:rsid w:val="00DE3241"/>
    <w:rsid w:val="00DE32E2"/>
    <w:rsid w:val="00DE3378"/>
    <w:rsid w:val="00DE3380"/>
    <w:rsid w:val="00DE3638"/>
    <w:rsid w:val="00DE3645"/>
    <w:rsid w:val="00DE366F"/>
    <w:rsid w:val="00DE377B"/>
    <w:rsid w:val="00DE39F1"/>
    <w:rsid w:val="00DE3C86"/>
    <w:rsid w:val="00DE3CE7"/>
    <w:rsid w:val="00DE3ED3"/>
    <w:rsid w:val="00DE4062"/>
    <w:rsid w:val="00DE40A9"/>
    <w:rsid w:val="00DE411A"/>
    <w:rsid w:val="00DE4166"/>
    <w:rsid w:val="00DE4372"/>
    <w:rsid w:val="00DE43CD"/>
    <w:rsid w:val="00DE4660"/>
    <w:rsid w:val="00DE4913"/>
    <w:rsid w:val="00DE49B5"/>
    <w:rsid w:val="00DE4A29"/>
    <w:rsid w:val="00DE4CC5"/>
    <w:rsid w:val="00DE4DA3"/>
    <w:rsid w:val="00DE4EB3"/>
    <w:rsid w:val="00DE4F2D"/>
    <w:rsid w:val="00DE5182"/>
    <w:rsid w:val="00DE5215"/>
    <w:rsid w:val="00DE534F"/>
    <w:rsid w:val="00DE553D"/>
    <w:rsid w:val="00DE55A7"/>
    <w:rsid w:val="00DE58F7"/>
    <w:rsid w:val="00DE5B8A"/>
    <w:rsid w:val="00DE5C92"/>
    <w:rsid w:val="00DE5CAF"/>
    <w:rsid w:val="00DE602F"/>
    <w:rsid w:val="00DE6167"/>
    <w:rsid w:val="00DE6310"/>
    <w:rsid w:val="00DE6833"/>
    <w:rsid w:val="00DE6894"/>
    <w:rsid w:val="00DE68D9"/>
    <w:rsid w:val="00DE69C1"/>
    <w:rsid w:val="00DE6A6B"/>
    <w:rsid w:val="00DE6CF8"/>
    <w:rsid w:val="00DE6E04"/>
    <w:rsid w:val="00DE6E32"/>
    <w:rsid w:val="00DE6EDE"/>
    <w:rsid w:val="00DE6F47"/>
    <w:rsid w:val="00DE6FD1"/>
    <w:rsid w:val="00DE73F0"/>
    <w:rsid w:val="00DE7453"/>
    <w:rsid w:val="00DE7674"/>
    <w:rsid w:val="00DE7937"/>
    <w:rsid w:val="00DE7A3A"/>
    <w:rsid w:val="00DF03A6"/>
    <w:rsid w:val="00DF03F5"/>
    <w:rsid w:val="00DF0466"/>
    <w:rsid w:val="00DF0635"/>
    <w:rsid w:val="00DF0640"/>
    <w:rsid w:val="00DF07CF"/>
    <w:rsid w:val="00DF090F"/>
    <w:rsid w:val="00DF0A93"/>
    <w:rsid w:val="00DF0A97"/>
    <w:rsid w:val="00DF0B47"/>
    <w:rsid w:val="00DF0FCD"/>
    <w:rsid w:val="00DF120F"/>
    <w:rsid w:val="00DF1298"/>
    <w:rsid w:val="00DF1477"/>
    <w:rsid w:val="00DF18B1"/>
    <w:rsid w:val="00DF19FE"/>
    <w:rsid w:val="00DF20B1"/>
    <w:rsid w:val="00DF2139"/>
    <w:rsid w:val="00DF24CD"/>
    <w:rsid w:val="00DF2624"/>
    <w:rsid w:val="00DF26A1"/>
    <w:rsid w:val="00DF2BCA"/>
    <w:rsid w:val="00DF2C0D"/>
    <w:rsid w:val="00DF2EFA"/>
    <w:rsid w:val="00DF309C"/>
    <w:rsid w:val="00DF30F6"/>
    <w:rsid w:val="00DF32B9"/>
    <w:rsid w:val="00DF341E"/>
    <w:rsid w:val="00DF3484"/>
    <w:rsid w:val="00DF35E8"/>
    <w:rsid w:val="00DF37B4"/>
    <w:rsid w:val="00DF37FE"/>
    <w:rsid w:val="00DF381F"/>
    <w:rsid w:val="00DF386C"/>
    <w:rsid w:val="00DF38A8"/>
    <w:rsid w:val="00DF38EC"/>
    <w:rsid w:val="00DF3955"/>
    <w:rsid w:val="00DF3C1D"/>
    <w:rsid w:val="00DF3C28"/>
    <w:rsid w:val="00DF3CD8"/>
    <w:rsid w:val="00DF3DD0"/>
    <w:rsid w:val="00DF4248"/>
    <w:rsid w:val="00DF42A7"/>
    <w:rsid w:val="00DF45DD"/>
    <w:rsid w:val="00DF46F0"/>
    <w:rsid w:val="00DF4702"/>
    <w:rsid w:val="00DF47D5"/>
    <w:rsid w:val="00DF4A1C"/>
    <w:rsid w:val="00DF4AE4"/>
    <w:rsid w:val="00DF4B08"/>
    <w:rsid w:val="00DF4B84"/>
    <w:rsid w:val="00DF4DEB"/>
    <w:rsid w:val="00DF4F4F"/>
    <w:rsid w:val="00DF5263"/>
    <w:rsid w:val="00DF527D"/>
    <w:rsid w:val="00DF5917"/>
    <w:rsid w:val="00DF5A6D"/>
    <w:rsid w:val="00DF5ADA"/>
    <w:rsid w:val="00DF5B6B"/>
    <w:rsid w:val="00DF601D"/>
    <w:rsid w:val="00DF64A3"/>
    <w:rsid w:val="00DF6DD6"/>
    <w:rsid w:val="00DF702F"/>
    <w:rsid w:val="00DF7037"/>
    <w:rsid w:val="00DF70BF"/>
    <w:rsid w:val="00DF70D4"/>
    <w:rsid w:val="00DF72C9"/>
    <w:rsid w:val="00DF73C8"/>
    <w:rsid w:val="00DF7456"/>
    <w:rsid w:val="00DF759F"/>
    <w:rsid w:val="00DF7654"/>
    <w:rsid w:val="00DF76F2"/>
    <w:rsid w:val="00DF77B0"/>
    <w:rsid w:val="00DF7871"/>
    <w:rsid w:val="00DF7B34"/>
    <w:rsid w:val="00DF7BBD"/>
    <w:rsid w:val="00DF7DF2"/>
    <w:rsid w:val="00DF7DF3"/>
    <w:rsid w:val="00DF7EE8"/>
    <w:rsid w:val="00DF7F26"/>
    <w:rsid w:val="00E001C2"/>
    <w:rsid w:val="00E005CC"/>
    <w:rsid w:val="00E00606"/>
    <w:rsid w:val="00E0060E"/>
    <w:rsid w:val="00E006DA"/>
    <w:rsid w:val="00E00873"/>
    <w:rsid w:val="00E0091B"/>
    <w:rsid w:val="00E00A64"/>
    <w:rsid w:val="00E00B76"/>
    <w:rsid w:val="00E00C1F"/>
    <w:rsid w:val="00E00C9D"/>
    <w:rsid w:val="00E00E16"/>
    <w:rsid w:val="00E00FD3"/>
    <w:rsid w:val="00E01211"/>
    <w:rsid w:val="00E01400"/>
    <w:rsid w:val="00E0190A"/>
    <w:rsid w:val="00E01CA2"/>
    <w:rsid w:val="00E01D73"/>
    <w:rsid w:val="00E020FD"/>
    <w:rsid w:val="00E0213F"/>
    <w:rsid w:val="00E021E7"/>
    <w:rsid w:val="00E0237B"/>
    <w:rsid w:val="00E02387"/>
    <w:rsid w:val="00E0239E"/>
    <w:rsid w:val="00E02611"/>
    <w:rsid w:val="00E0278C"/>
    <w:rsid w:val="00E02AA4"/>
    <w:rsid w:val="00E02ADE"/>
    <w:rsid w:val="00E02B22"/>
    <w:rsid w:val="00E02BEC"/>
    <w:rsid w:val="00E02F58"/>
    <w:rsid w:val="00E031C1"/>
    <w:rsid w:val="00E0328E"/>
    <w:rsid w:val="00E03353"/>
    <w:rsid w:val="00E033C2"/>
    <w:rsid w:val="00E03437"/>
    <w:rsid w:val="00E0348B"/>
    <w:rsid w:val="00E036C4"/>
    <w:rsid w:val="00E03A14"/>
    <w:rsid w:val="00E03BF8"/>
    <w:rsid w:val="00E03E1C"/>
    <w:rsid w:val="00E0418E"/>
    <w:rsid w:val="00E042A6"/>
    <w:rsid w:val="00E042F3"/>
    <w:rsid w:val="00E04432"/>
    <w:rsid w:val="00E04658"/>
    <w:rsid w:val="00E046A3"/>
    <w:rsid w:val="00E04735"/>
    <w:rsid w:val="00E0479D"/>
    <w:rsid w:val="00E048F2"/>
    <w:rsid w:val="00E04995"/>
    <w:rsid w:val="00E04A31"/>
    <w:rsid w:val="00E04DD3"/>
    <w:rsid w:val="00E04FA7"/>
    <w:rsid w:val="00E050BC"/>
    <w:rsid w:val="00E05217"/>
    <w:rsid w:val="00E0523D"/>
    <w:rsid w:val="00E052B6"/>
    <w:rsid w:val="00E054C0"/>
    <w:rsid w:val="00E05552"/>
    <w:rsid w:val="00E055D2"/>
    <w:rsid w:val="00E058AF"/>
    <w:rsid w:val="00E058E4"/>
    <w:rsid w:val="00E059B3"/>
    <w:rsid w:val="00E059D6"/>
    <w:rsid w:val="00E05BB4"/>
    <w:rsid w:val="00E05C08"/>
    <w:rsid w:val="00E05CD3"/>
    <w:rsid w:val="00E05DB7"/>
    <w:rsid w:val="00E05F9F"/>
    <w:rsid w:val="00E05FB1"/>
    <w:rsid w:val="00E06123"/>
    <w:rsid w:val="00E0659F"/>
    <w:rsid w:val="00E06648"/>
    <w:rsid w:val="00E06C18"/>
    <w:rsid w:val="00E06DBF"/>
    <w:rsid w:val="00E06F3C"/>
    <w:rsid w:val="00E073A2"/>
    <w:rsid w:val="00E07679"/>
    <w:rsid w:val="00E077F0"/>
    <w:rsid w:val="00E07837"/>
    <w:rsid w:val="00E078F5"/>
    <w:rsid w:val="00E079CE"/>
    <w:rsid w:val="00E079D9"/>
    <w:rsid w:val="00E07EA6"/>
    <w:rsid w:val="00E07F2E"/>
    <w:rsid w:val="00E07F9D"/>
    <w:rsid w:val="00E10108"/>
    <w:rsid w:val="00E1015A"/>
    <w:rsid w:val="00E10230"/>
    <w:rsid w:val="00E1052E"/>
    <w:rsid w:val="00E105C4"/>
    <w:rsid w:val="00E107C7"/>
    <w:rsid w:val="00E10A2B"/>
    <w:rsid w:val="00E10BB6"/>
    <w:rsid w:val="00E10E4A"/>
    <w:rsid w:val="00E11172"/>
    <w:rsid w:val="00E11285"/>
    <w:rsid w:val="00E11348"/>
    <w:rsid w:val="00E11353"/>
    <w:rsid w:val="00E1145E"/>
    <w:rsid w:val="00E114DA"/>
    <w:rsid w:val="00E11539"/>
    <w:rsid w:val="00E115BE"/>
    <w:rsid w:val="00E11832"/>
    <w:rsid w:val="00E119E8"/>
    <w:rsid w:val="00E11B45"/>
    <w:rsid w:val="00E11DE2"/>
    <w:rsid w:val="00E11E98"/>
    <w:rsid w:val="00E11ED2"/>
    <w:rsid w:val="00E122AC"/>
    <w:rsid w:val="00E12305"/>
    <w:rsid w:val="00E123C4"/>
    <w:rsid w:val="00E123CB"/>
    <w:rsid w:val="00E123FF"/>
    <w:rsid w:val="00E124AD"/>
    <w:rsid w:val="00E1250D"/>
    <w:rsid w:val="00E12572"/>
    <w:rsid w:val="00E12624"/>
    <w:rsid w:val="00E1263B"/>
    <w:rsid w:val="00E12BDD"/>
    <w:rsid w:val="00E12D35"/>
    <w:rsid w:val="00E12F5A"/>
    <w:rsid w:val="00E1315C"/>
    <w:rsid w:val="00E13196"/>
    <w:rsid w:val="00E1319E"/>
    <w:rsid w:val="00E133E0"/>
    <w:rsid w:val="00E135EF"/>
    <w:rsid w:val="00E13728"/>
    <w:rsid w:val="00E13798"/>
    <w:rsid w:val="00E138E5"/>
    <w:rsid w:val="00E13911"/>
    <w:rsid w:val="00E13915"/>
    <w:rsid w:val="00E13AB9"/>
    <w:rsid w:val="00E13D95"/>
    <w:rsid w:val="00E13EF3"/>
    <w:rsid w:val="00E13F3A"/>
    <w:rsid w:val="00E1406E"/>
    <w:rsid w:val="00E141D6"/>
    <w:rsid w:val="00E142DF"/>
    <w:rsid w:val="00E142E8"/>
    <w:rsid w:val="00E14440"/>
    <w:rsid w:val="00E14457"/>
    <w:rsid w:val="00E144EB"/>
    <w:rsid w:val="00E146F4"/>
    <w:rsid w:val="00E1497B"/>
    <w:rsid w:val="00E14AA6"/>
    <w:rsid w:val="00E14B4B"/>
    <w:rsid w:val="00E14C3F"/>
    <w:rsid w:val="00E14C54"/>
    <w:rsid w:val="00E14CB9"/>
    <w:rsid w:val="00E14F8A"/>
    <w:rsid w:val="00E15285"/>
    <w:rsid w:val="00E154A5"/>
    <w:rsid w:val="00E15588"/>
    <w:rsid w:val="00E15598"/>
    <w:rsid w:val="00E1568D"/>
    <w:rsid w:val="00E1599A"/>
    <w:rsid w:val="00E159B7"/>
    <w:rsid w:val="00E15C84"/>
    <w:rsid w:val="00E15F38"/>
    <w:rsid w:val="00E16143"/>
    <w:rsid w:val="00E161A6"/>
    <w:rsid w:val="00E1621B"/>
    <w:rsid w:val="00E163BB"/>
    <w:rsid w:val="00E167BA"/>
    <w:rsid w:val="00E167EA"/>
    <w:rsid w:val="00E169CF"/>
    <w:rsid w:val="00E16B61"/>
    <w:rsid w:val="00E16C20"/>
    <w:rsid w:val="00E16C6A"/>
    <w:rsid w:val="00E16C88"/>
    <w:rsid w:val="00E170AF"/>
    <w:rsid w:val="00E1715D"/>
    <w:rsid w:val="00E172F9"/>
    <w:rsid w:val="00E1739C"/>
    <w:rsid w:val="00E1739F"/>
    <w:rsid w:val="00E174A3"/>
    <w:rsid w:val="00E17514"/>
    <w:rsid w:val="00E17613"/>
    <w:rsid w:val="00E17761"/>
    <w:rsid w:val="00E17815"/>
    <w:rsid w:val="00E1789C"/>
    <w:rsid w:val="00E17CA8"/>
    <w:rsid w:val="00E203B9"/>
    <w:rsid w:val="00E204D5"/>
    <w:rsid w:val="00E20822"/>
    <w:rsid w:val="00E2085C"/>
    <w:rsid w:val="00E208EB"/>
    <w:rsid w:val="00E20C03"/>
    <w:rsid w:val="00E20CA4"/>
    <w:rsid w:val="00E2124D"/>
    <w:rsid w:val="00E2125F"/>
    <w:rsid w:val="00E21452"/>
    <w:rsid w:val="00E2152A"/>
    <w:rsid w:val="00E218FA"/>
    <w:rsid w:val="00E21AE6"/>
    <w:rsid w:val="00E21AE9"/>
    <w:rsid w:val="00E21BCD"/>
    <w:rsid w:val="00E21C30"/>
    <w:rsid w:val="00E21C45"/>
    <w:rsid w:val="00E21F02"/>
    <w:rsid w:val="00E21F0F"/>
    <w:rsid w:val="00E221B5"/>
    <w:rsid w:val="00E221F7"/>
    <w:rsid w:val="00E222D2"/>
    <w:rsid w:val="00E2264C"/>
    <w:rsid w:val="00E227BD"/>
    <w:rsid w:val="00E22843"/>
    <w:rsid w:val="00E22A87"/>
    <w:rsid w:val="00E22AB7"/>
    <w:rsid w:val="00E22B10"/>
    <w:rsid w:val="00E22BCE"/>
    <w:rsid w:val="00E22D00"/>
    <w:rsid w:val="00E22D78"/>
    <w:rsid w:val="00E22ED0"/>
    <w:rsid w:val="00E22F89"/>
    <w:rsid w:val="00E22F9D"/>
    <w:rsid w:val="00E22FE1"/>
    <w:rsid w:val="00E2301D"/>
    <w:rsid w:val="00E23049"/>
    <w:rsid w:val="00E234C1"/>
    <w:rsid w:val="00E23C1C"/>
    <w:rsid w:val="00E23C8D"/>
    <w:rsid w:val="00E23E8D"/>
    <w:rsid w:val="00E2400B"/>
    <w:rsid w:val="00E2418F"/>
    <w:rsid w:val="00E243D3"/>
    <w:rsid w:val="00E24501"/>
    <w:rsid w:val="00E246EF"/>
    <w:rsid w:val="00E249C2"/>
    <w:rsid w:val="00E249E4"/>
    <w:rsid w:val="00E24B56"/>
    <w:rsid w:val="00E24C5B"/>
    <w:rsid w:val="00E24E1E"/>
    <w:rsid w:val="00E25194"/>
    <w:rsid w:val="00E25210"/>
    <w:rsid w:val="00E25434"/>
    <w:rsid w:val="00E25462"/>
    <w:rsid w:val="00E255A8"/>
    <w:rsid w:val="00E2567D"/>
    <w:rsid w:val="00E2597F"/>
    <w:rsid w:val="00E259BC"/>
    <w:rsid w:val="00E25A57"/>
    <w:rsid w:val="00E25C81"/>
    <w:rsid w:val="00E25D01"/>
    <w:rsid w:val="00E25EE4"/>
    <w:rsid w:val="00E25F48"/>
    <w:rsid w:val="00E26280"/>
    <w:rsid w:val="00E265D7"/>
    <w:rsid w:val="00E26638"/>
    <w:rsid w:val="00E266E9"/>
    <w:rsid w:val="00E2678B"/>
    <w:rsid w:val="00E26EE8"/>
    <w:rsid w:val="00E26F7C"/>
    <w:rsid w:val="00E272E9"/>
    <w:rsid w:val="00E275B3"/>
    <w:rsid w:val="00E277DF"/>
    <w:rsid w:val="00E27901"/>
    <w:rsid w:val="00E27B86"/>
    <w:rsid w:val="00E27EFF"/>
    <w:rsid w:val="00E27F25"/>
    <w:rsid w:val="00E30369"/>
    <w:rsid w:val="00E304C0"/>
    <w:rsid w:val="00E306AA"/>
    <w:rsid w:val="00E30726"/>
    <w:rsid w:val="00E307DE"/>
    <w:rsid w:val="00E30808"/>
    <w:rsid w:val="00E30ABC"/>
    <w:rsid w:val="00E30ACA"/>
    <w:rsid w:val="00E30C1A"/>
    <w:rsid w:val="00E30CE9"/>
    <w:rsid w:val="00E30E79"/>
    <w:rsid w:val="00E30EB6"/>
    <w:rsid w:val="00E30F66"/>
    <w:rsid w:val="00E30F8E"/>
    <w:rsid w:val="00E30FA4"/>
    <w:rsid w:val="00E311EA"/>
    <w:rsid w:val="00E31549"/>
    <w:rsid w:val="00E31616"/>
    <w:rsid w:val="00E317E8"/>
    <w:rsid w:val="00E31974"/>
    <w:rsid w:val="00E31BB9"/>
    <w:rsid w:val="00E31EAE"/>
    <w:rsid w:val="00E31EFE"/>
    <w:rsid w:val="00E31F24"/>
    <w:rsid w:val="00E320B0"/>
    <w:rsid w:val="00E320E3"/>
    <w:rsid w:val="00E3220B"/>
    <w:rsid w:val="00E3222A"/>
    <w:rsid w:val="00E3225D"/>
    <w:rsid w:val="00E323AF"/>
    <w:rsid w:val="00E323F4"/>
    <w:rsid w:val="00E324B8"/>
    <w:rsid w:val="00E32796"/>
    <w:rsid w:val="00E328F5"/>
    <w:rsid w:val="00E329B1"/>
    <w:rsid w:val="00E32CA5"/>
    <w:rsid w:val="00E32EAB"/>
    <w:rsid w:val="00E33066"/>
    <w:rsid w:val="00E330CA"/>
    <w:rsid w:val="00E33123"/>
    <w:rsid w:val="00E33147"/>
    <w:rsid w:val="00E33151"/>
    <w:rsid w:val="00E331E8"/>
    <w:rsid w:val="00E33336"/>
    <w:rsid w:val="00E3337F"/>
    <w:rsid w:val="00E336C6"/>
    <w:rsid w:val="00E337F8"/>
    <w:rsid w:val="00E33A5B"/>
    <w:rsid w:val="00E33B26"/>
    <w:rsid w:val="00E33BDF"/>
    <w:rsid w:val="00E33C62"/>
    <w:rsid w:val="00E33FD1"/>
    <w:rsid w:val="00E3414D"/>
    <w:rsid w:val="00E342A7"/>
    <w:rsid w:val="00E342FC"/>
    <w:rsid w:val="00E34411"/>
    <w:rsid w:val="00E3446E"/>
    <w:rsid w:val="00E34561"/>
    <w:rsid w:val="00E34574"/>
    <w:rsid w:val="00E34742"/>
    <w:rsid w:val="00E34887"/>
    <w:rsid w:val="00E34901"/>
    <w:rsid w:val="00E349D5"/>
    <w:rsid w:val="00E35005"/>
    <w:rsid w:val="00E35119"/>
    <w:rsid w:val="00E35167"/>
    <w:rsid w:val="00E352A5"/>
    <w:rsid w:val="00E355B8"/>
    <w:rsid w:val="00E3597A"/>
    <w:rsid w:val="00E35990"/>
    <w:rsid w:val="00E35B45"/>
    <w:rsid w:val="00E35C4F"/>
    <w:rsid w:val="00E36034"/>
    <w:rsid w:val="00E3661D"/>
    <w:rsid w:val="00E3667D"/>
    <w:rsid w:val="00E3681B"/>
    <w:rsid w:val="00E36B27"/>
    <w:rsid w:val="00E36C71"/>
    <w:rsid w:val="00E36CC9"/>
    <w:rsid w:val="00E36FAE"/>
    <w:rsid w:val="00E36FEC"/>
    <w:rsid w:val="00E370D3"/>
    <w:rsid w:val="00E373BC"/>
    <w:rsid w:val="00E374D7"/>
    <w:rsid w:val="00E37708"/>
    <w:rsid w:val="00E3777F"/>
    <w:rsid w:val="00E3778E"/>
    <w:rsid w:val="00E377B3"/>
    <w:rsid w:val="00E379FC"/>
    <w:rsid w:val="00E37A2A"/>
    <w:rsid w:val="00E37AA5"/>
    <w:rsid w:val="00E37B43"/>
    <w:rsid w:val="00E37D83"/>
    <w:rsid w:val="00E37ECE"/>
    <w:rsid w:val="00E37FAA"/>
    <w:rsid w:val="00E4001C"/>
    <w:rsid w:val="00E40293"/>
    <w:rsid w:val="00E402D7"/>
    <w:rsid w:val="00E403C9"/>
    <w:rsid w:val="00E403F9"/>
    <w:rsid w:val="00E4076B"/>
    <w:rsid w:val="00E4078D"/>
    <w:rsid w:val="00E40A49"/>
    <w:rsid w:val="00E40A96"/>
    <w:rsid w:val="00E40D3B"/>
    <w:rsid w:val="00E40E55"/>
    <w:rsid w:val="00E41135"/>
    <w:rsid w:val="00E411A9"/>
    <w:rsid w:val="00E411D9"/>
    <w:rsid w:val="00E4123F"/>
    <w:rsid w:val="00E41251"/>
    <w:rsid w:val="00E412CB"/>
    <w:rsid w:val="00E4170B"/>
    <w:rsid w:val="00E41875"/>
    <w:rsid w:val="00E418FA"/>
    <w:rsid w:val="00E419D8"/>
    <w:rsid w:val="00E41A8C"/>
    <w:rsid w:val="00E41A8D"/>
    <w:rsid w:val="00E41B0C"/>
    <w:rsid w:val="00E41C38"/>
    <w:rsid w:val="00E41E77"/>
    <w:rsid w:val="00E42055"/>
    <w:rsid w:val="00E423B9"/>
    <w:rsid w:val="00E427A7"/>
    <w:rsid w:val="00E427AF"/>
    <w:rsid w:val="00E42972"/>
    <w:rsid w:val="00E42D48"/>
    <w:rsid w:val="00E42E34"/>
    <w:rsid w:val="00E42EC3"/>
    <w:rsid w:val="00E43006"/>
    <w:rsid w:val="00E43136"/>
    <w:rsid w:val="00E43150"/>
    <w:rsid w:val="00E4357D"/>
    <w:rsid w:val="00E43699"/>
    <w:rsid w:val="00E438AB"/>
    <w:rsid w:val="00E43D98"/>
    <w:rsid w:val="00E43DEA"/>
    <w:rsid w:val="00E43ED6"/>
    <w:rsid w:val="00E4409E"/>
    <w:rsid w:val="00E441FC"/>
    <w:rsid w:val="00E44214"/>
    <w:rsid w:val="00E44215"/>
    <w:rsid w:val="00E444D3"/>
    <w:rsid w:val="00E44502"/>
    <w:rsid w:val="00E44522"/>
    <w:rsid w:val="00E445FB"/>
    <w:rsid w:val="00E45124"/>
    <w:rsid w:val="00E45155"/>
    <w:rsid w:val="00E4517D"/>
    <w:rsid w:val="00E453DE"/>
    <w:rsid w:val="00E4541D"/>
    <w:rsid w:val="00E4548E"/>
    <w:rsid w:val="00E45492"/>
    <w:rsid w:val="00E454B2"/>
    <w:rsid w:val="00E454D5"/>
    <w:rsid w:val="00E45529"/>
    <w:rsid w:val="00E45714"/>
    <w:rsid w:val="00E457B4"/>
    <w:rsid w:val="00E457ED"/>
    <w:rsid w:val="00E45965"/>
    <w:rsid w:val="00E45A90"/>
    <w:rsid w:val="00E45AE0"/>
    <w:rsid w:val="00E45B4C"/>
    <w:rsid w:val="00E45BD2"/>
    <w:rsid w:val="00E45C20"/>
    <w:rsid w:val="00E45C8E"/>
    <w:rsid w:val="00E45D07"/>
    <w:rsid w:val="00E45DC9"/>
    <w:rsid w:val="00E45DF1"/>
    <w:rsid w:val="00E46022"/>
    <w:rsid w:val="00E46159"/>
    <w:rsid w:val="00E46617"/>
    <w:rsid w:val="00E466D3"/>
    <w:rsid w:val="00E467BF"/>
    <w:rsid w:val="00E46996"/>
    <w:rsid w:val="00E46A4C"/>
    <w:rsid w:val="00E46E8E"/>
    <w:rsid w:val="00E470DE"/>
    <w:rsid w:val="00E47542"/>
    <w:rsid w:val="00E477F8"/>
    <w:rsid w:val="00E47977"/>
    <w:rsid w:val="00E479A8"/>
    <w:rsid w:val="00E47A36"/>
    <w:rsid w:val="00E47FC7"/>
    <w:rsid w:val="00E5070B"/>
    <w:rsid w:val="00E50768"/>
    <w:rsid w:val="00E50B90"/>
    <w:rsid w:val="00E50BBC"/>
    <w:rsid w:val="00E50BE2"/>
    <w:rsid w:val="00E50C65"/>
    <w:rsid w:val="00E50C91"/>
    <w:rsid w:val="00E51138"/>
    <w:rsid w:val="00E5118C"/>
    <w:rsid w:val="00E512D3"/>
    <w:rsid w:val="00E5135D"/>
    <w:rsid w:val="00E51A63"/>
    <w:rsid w:val="00E51B96"/>
    <w:rsid w:val="00E51BBC"/>
    <w:rsid w:val="00E51C16"/>
    <w:rsid w:val="00E521DE"/>
    <w:rsid w:val="00E522A6"/>
    <w:rsid w:val="00E524CD"/>
    <w:rsid w:val="00E52875"/>
    <w:rsid w:val="00E5288B"/>
    <w:rsid w:val="00E52A00"/>
    <w:rsid w:val="00E52A05"/>
    <w:rsid w:val="00E52AEA"/>
    <w:rsid w:val="00E52B78"/>
    <w:rsid w:val="00E52B88"/>
    <w:rsid w:val="00E52BB7"/>
    <w:rsid w:val="00E52C72"/>
    <w:rsid w:val="00E52D77"/>
    <w:rsid w:val="00E52DEE"/>
    <w:rsid w:val="00E52F19"/>
    <w:rsid w:val="00E52F40"/>
    <w:rsid w:val="00E5301D"/>
    <w:rsid w:val="00E5347D"/>
    <w:rsid w:val="00E5359F"/>
    <w:rsid w:val="00E53801"/>
    <w:rsid w:val="00E538BB"/>
    <w:rsid w:val="00E53976"/>
    <w:rsid w:val="00E53AE5"/>
    <w:rsid w:val="00E53D35"/>
    <w:rsid w:val="00E53D48"/>
    <w:rsid w:val="00E53E22"/>
    <w:rsid w:val="00E541AA"/>
    <w:rsid w:val="00E54471"/>
    <w:rsid w:val="00E5447B"/>
    <w:rsid w:val="00E5456C"/>
    <w:rsid w:val="00E545DE"/>
    <w:rsid w:val="00E549AF"/>
    <w:rsid w:val="00E54A9E"/>
    <w:rsid w:val="00E54AEF"/>
    <w:rsid w:val="00E54AFE"/>
    <w:rsid w:val="00E54F6D"/>
    <w:rsid w:val="00E5503D"/>
    <w:rsid w:val="00E55097"/>
    <w:rsid w:val="00E55541"/>
    <w:rsid w:val="00E55591"/>
    <w:rsid w:val="00E55A04"/>
    <w:rsid w:val="00E55AA0"/>
    <w:rsid w:val="00E55B8E"/>
    <w:rsid w:val="00E55DBF"/>
    <w:rsid w:val="00E56094"/>
    <w:rsid w:val="00E5625D"/>
    <w:rsid w:val="00E569CA"/>
    <w:rsid w:val="00E56BB0"/>
    <w:rsid w:val="00E56C1D"/>
    <w:rsid w:val="00E56D3B"/>
    <w:rsid w:val="00E56D62"/>
    <w:rsid w:val="00E56E48"/>
    <w:rsid w:val="00E57026"/>
    <w:rsid w:val="00E57872"/>
    <w:rsid w:val="00E60275"/>
    <w:rsid w:val="00E602A6"/>
    <w:rsid w:val="00E60389"/>
    <w:rsid w:val="00E603B9"/>
    <w:rsid w:val="00E60757"/>
    <w:rsid w:val="00E60829"/>
    <w:rsid w:val="00E6083A"/>
    <w:rsid w:val="00E60A88"/>
    <w:rsid w:val="00E60B33"/>
    <w:rsid w:val="00E60C6A"/>
    <w:rsid w:val="00E60C6D"/>
    <w:rsid w:val="00E60CDC"/>
    <w:rsid w:val="00E60CF4"/>
    <w:rsid w:val="00E61084"/>
    <w:rsid w:val="00E610C0"/>
    <w:rsid w:val="00E61175"/>
    <w:rsid w:val="00E61454"/>
    <w:rsid w:val="00E6149E"/>
    <w:rsid w:val="00E614E4"/>
    <w:rsid w:val="00E61C39"/>
    <w:rsid w:val="00E61D57"/>
    <w:rsid w:val="00E61E94"/>
    <w:rsid w:val="00E61ED4"/>
    <w:rsid w:val="00E61F77"/>
    <w:rsid w:val="00E61FFB"/>
    <w:rsid w:val="00E62123"/>
    <w:rsid w:val="00E62129"/>
    <w:rsid w:val="00E62170"/>
    <w:rsid w:val="00E6242C"/>
    <w:rsid w:val="00E6265C"/>
    <w:rsid w:val="00E626BD"/>
    <w:rsid w:val="00E6287D"/>
    <w:rsid w:val="00E629CB"/>
    <w:rsid w:val="00E62AEE"/>
    <w:rsid w:val="00E62B54"/>
    <w:rsid w:val="00E62B6E"/>
    <w:rsid w:val="00E62B7A"/>
    <w:rsid w:val="00E62BB7"/>
    <w:rsid w:val="00E62C9D"/>
    <w:rsid w:val="00E62CDC"/>
    <w:rsid w:val="00E62F4D"/>
    <w:rsid w:val="00E632AA"/>
    <w:rsid w:val="00E633D7"/>
    <w:rsid w:val="00E634D3"/>
    <w:rsid w:val="00E634DD"/>
    <w:rsid w:val="00E63543"/>
    <w:rsid w:val="00E638B7"/>
    <w:rsid w:val="00E6390F"/>
    <w:rsid w:val="00E63948"/>
    <w:rsid w:val="00E63A68"/>
    <w:rsid w:val="00E63E14"/>
    <w:rsid w:val="00E63EE0"/>
    <w:rsid w:val="00E64067"/>
    <w:rsid w:val="00E640BC"/>
    <w:rsid w:val="00E641D2"/>
    <w:rsid w:val="00E6431C"/>
    <w:rsid w:val="00E643C1"/>
    <w:rsid w:val="00E643C6"/>
    <w:rsid w:val="00E64434"/>
    <w:rsid w:val="00E644FD"/>
    <w:rsid w:val="00E645D3"/>
    <w:rsid w:val="00E64618"/>
    <w:rsid w:val="00E64E29"/>
    <w:rsid w:val="00E65196"/>
    <w:rsid w:val="00E6535A"/>
    <w:rsid w:val="00E655A6"/>
    <w:rsid w:val="00E6563F"/>
    <w:rsid w:val="00E659B6"/>
    <w:rsid w:val="00E65D6D"/>
    <w:rsid w:val="00E66033"/>
    <w:rsid w:val="00E66330"/>
    <w:rsid w:val="00E66391"/>
    <w:rsid w:val="00E66615"/>
    <w:rsid w:val="00E66740"/>
    <w:rsid w:val="00E66778"/>
    <w:rsid w:val="00E6688A"/>
    <w:rsid w:val="00E669A5"/>
    <w:rsid w:val="00E66A86"/>
    <w:rsid w:val="00E66BDA"/>
    <w:rsid w:val="00E66BFD"/>
    <w:rsid w:val="00E66D1D"/>
    <w:rsid w:val="00E66EC4"/>
    <w:rsid w:val="00E66F6D"/>
    <w:rsid w:val="00E670EC"/>
    <w:rsid w:val="00E673AE"/>
    <w:rsid w:val="00E673F1"/>
    <w:rsid w:val="00E6757D"/>
    <w:rsid w:val="00E67710"/>
    <w:rsid w:val="00E679FE"/>
    <w:rsid w:val="00E67A51"/>
    <w:rsid w:val="00E67BB3"/>
    <w:rsid w:val="00E67D50"/>
    <w:rsid w:val="00E70107"/>
    <w:rsid w:val="00E7024D"/>
    <w:rsid w:val="00E70258"/>
    <w:rsid w:val="00E7039A"/>
    <w:rsid w:val="00E70631"/>
    <w:rsid w:val="00E70667"/>
    <w:rsid w:val="00E707C1"/>
    <w:rsid w:val="00E70AD8"/>
    <w:rsid w:val="00E70CB5"/>
    <w:rsid w:val="00E70F02"/>
    <w:rsid w:val="00E70F58"/>
    <w:rsid w:val="00E70F85"/>
    <w:rsid w:val="00E7107D"/>
    <w:rsid w:val="00E71293"/>
    <w:rsid w:val="00E713A0"/>
    <w:rsid w:val="00E71441"/>
    <w:rsid w:val="00E7149B"/>
    <w:rsid w:val="00E715D0"/>
    <w:rsid w:val="00E7166E"/>
    <w:rsid w:val="00E7167A"/>
    <w:rsid w:val="00E7188C"/>
    <w:rsid w:val="00E71977"/>
    <w:rsid w:val="00E71A20"/>
    <w:rsid w:val="00E71B16"/>
    <w:rsid w:val="00E71B81"/>
    <w:rsid w:val="00E71CE9"/>
    <w:rsid w:val="00E71DC8"/>
    <w:rsid w:val="00E71E22"/>
    <w:rsid w:val="00E722B9"/>
    <w:rsid w:val="00E722CB"/>
    <w:rsid w:val="00E72375"/>
    <w:rsid w:val="00E724AD"/>
    <w:rsid w:val="00E727F5"/>
    <w:rsid w:val="00E728EB"/>
    <w:rsid w:val="00E72A86"/>
    <w:rsid w:val="00E72BEE"/>
    <w:rsid w:val="00E72E6D"/>
    <w:rsid w:val="00E72E7D"/>
    <w:rsid w:val="00E72FC7"/>
    <w:rsid w:val="00E730F3"/>
    <w:rsid w:val="00E7345D"/>
    <w:rsid w:val="00E7359C"/>
    <w:rsid w:val="00E735F7"/>
    <w:rsid w:val="00E73802"/>
    <w:rsid w:val="00E73833"/>
    <w:rsid w:val="00E738BE"/>
    <w:rsid w:val="00E7390B"/>
    <w:rsid w:val="00E73A62"/>
    <w:rsid w:val="00E73C57"/>
    <w:rsid w:val="00E73EEF"/>
    <w:rsid w:val="00E73FDD"/>
    <w:rsid w:val="00E74009"/>
    <w:rsid w:val="00E7410F"/>
    <w:rsid w:val="00E7411B"/>
    <w:rsid w:val="00E74326"/>
    <w:rsid w:val="00E746FA"/>
    <w:rsid w:val="00E74937"/>
    <w:rsid w:val="00E749DD"/>
    <w:rsid w:val="00E74A76"/>
    <w:rsid w:val="00E74AB0"/>
    <w:rsid w:val="00E74BDC"/>
    <w:rsid w:val="00E74C17"/>
    <w:rsid w:val="00E74D69"/>
    <w:rsid w:val="00E74DC6"/>
    <w:rsid w:val="00E74E12"/>
    <w:rsid w:val="00E74E54"/>
    <w:rsid w:val="00E74EFE"/>
    <w:rsid w:val="00E74F5C"/>
    <w:rsid w:val="00E7557D"/>
    <w:rsid w:val="00E755CF"/>
    <w:rsid w:val="00E756A6"/>
    <w:rsid w:val="00E75825"/>
    <w:rsid w:val="00E75A0F"/>
    <w:rsid w:val="00E75C94"/>
    <w:rsid w:val="00E75D4B"/>
    <w:rsid w:val="00E75E10"/>
    <w:rsid w:val="00E75F8B"/>
    <w:rsid w:val="00E76243"/>
    <w:rsid w:val="00E763CE"/>
    <w:rsid w:val="00E76518"/>
    <w:rsid w:val="00E76671"/>
    <w:rsid w:val="00E76968"/>
    <w:rsid w:val="00E769CD"/>
    <w:rsid w:val="00E769D7"/>
    <w:rsid w:val="00E76C7B"/>
    <w:rsid w:val="00E76C99"/>
    <w:rsid w:val="00E76DA1"/>
    <w:rsid w:val="00E76E16"/>
    <w:rsid w:val="00E76E3A"/>
    <w:rsid w:val="00E76F82"/>
    <w:rsid w:val="00E7708F"/>
    <w:rsid w:val="00E770C1"/>
    <w:rsid w:val="00E771FF"/>
    <w:rsid w:val="00E7726C"/>
    <w:rsid w:val="00E77359"/>
    <w:rsid w:val="00E77817"/>
    <w:rsid w:val="00E77905"/>
    <w:rsid w:val="00E7794C"/>
    <w:rsid w:val="00E77D4A"/>
    <w:rsid w:val="00E77ED7"/>
    <w:rsid w:val="00E77F77"/>
    <w:rsid w:val="00E8011C"/>
    <w:rsid w:val="00E8018E"/>
    <w:rsid w:val="00E802C6"/>
    <w:rsid w:val="00E8032C"/>
    <w:rsid w:val="00E80688"/>
    <w:rsid w:val="00E80732"/>
    <w:rsid w:val="00E80939"/>
    <w:rsid w:val="00E80CC7"/>
    <w:rsid w:val="00E80FAD"/>
    <w:rsid w:val="00E8100A"/>
    <w:rsid w:val="00E81277"/>
    <w:rsid w:val="00E812C0"/>
    <w:rsid w:val="00E81642"/>
    <w:rsid w:val="00E8178F"/>
    <w:rsid w:val="00E81942"/>
    <w:rsid w:val="00E819DE"/>
    <w:rsid w:val="00E81AB3"/>
    <w:rsid w:val="00E81B90"/>
    <w:rsid w:val="00E81DC7"/>
    <w:rsid w:val="00E81E02"/>
    <w:rsid w:val="00E82054"/>
    <w:rsid w:val="00E82085"/>
    <w:rsid w:val="00E82281"/>
    <w:rsid w:val="00E8289A"/>
    <w:rsid w:val="00E82C19"/>
    <w:rsid w:val="00E82E74"/>
    <w:rsid w:val="00E82F79"/>
    <w:rsid w:val="00E82FD8"/>
    <w:rsid w:val="00E83308"/>
    <w:rsid w:val="00E83482"/>
    <w:rsid w:val="00E83700"/>
    <w:rsid w:val="00E83846"/>
    <w:rsid w:val="00E8386D"/>
    <w:rsid w:val="00E838C6"/>
    <w:rsid w:val="00E83D54"/>
    <w:rsid w:val="00E83DCF"/>
    <w:rsid w:val="00E83F68"/>
    <w:rsid w:val="00E8407E"/>
    <w:rsid w:val="00E841ED"/>
    <w:rsid w:val="00E84226"/>
    <w:rsid w:val="00E843F4"/>
    <w:rsid w:val="00E84675"/>
    <w:rsid w:val="00E848E6"/>
    <w:rsid w:val="00E84B16"/>
    <w:rsid w:val="00E84BD6"/>
    <w:rsid w:val="00E84C86"/>
    <w:rsid w:val="00E84D6E"/>
    <w:rsid w:val="00E84DA9"/>
    <w:rsid w:val="00E84E1E"/>
    <w:rsid w:val="00E84E36"/>
    <w:rsid w:val="00E84F5A"/>
    <w:rsid w:val="00E85095"/>
    <w:rsid w:val="00E8546A"/>
    <w:rsid w:val="00E85620"/>
    <w:rsid w:val="00E859F2"/>
    <w:rsid w:val="00E85AA8"/>
    <w:rsid w:val="00E85B2D"/>
    <w:rsid w:val="00E85B73"/>
    <w:rsid w:val="00E85B77"/>
    <w:rsid w:val="00E85CD1"/>
    <w:rsid w:val="00E85D3A"/>
    <w:rsid w:val="00E85EE6"/>
    <w:rsid w:val="00E85FD9"/>
    <w:rsid w:val="00E86055"/>
    <w:rsid w:val="00E860A4"/>
    <w:rsid w:val="00E86100"/>
    <w:rsid w:val="00E8612B"/>
    <w:rsid w:val="00E8628D"/>
    <w:rsid w:val="00E86530"/>
    <w:rsid w:val="00E86936"/>
    <w:rsid w:val="00E869A9"/>
    <w:rsid w:val="00E869F3"/>
    <w:rsid w:val="00E86A88"/>
    <w:rsid w:val="00E86F67"/>
    <w:rsid w:val="00E8707E"/>
    <w:rsid w:val="00E877E0"/>
    <w:rsid w:val="00E87AE9"/>
    <w:rsid w:val="00E87F94"/>
    <w:rsid w:val="00E87FC0"/>
    <w:rsid w:val="00E9004C"/>
    <w:rsid w:val="00E900BD"/>
    <w:rsid w:val="00E900E4"/>
    <w:rsid w:val="00E900EF"/>
    <w:rsid w:val="00E90650"/>
    <w:rsid w:val="00E90998"/>
    <w:rsid w:val="00E90A02"/>
    <w:rsid w:val="00E90CBC"/>
    <w:rsid w:val="00E90D0A"/>
    <w:rsid w:val="00E9103E"/>
    <w:rsid w:val="00E9108F"/>
    <w:rsid w:val="00E9116D"/>
    <w:rsid w:val="00E912B7"/>
    <w:rsid w:val="00E91677"/>
    <w:rsid w:val="00E9173A"/>
    <w:rsid w:val="00E91864"/>
    <w:rsid w:val="00E918A0"/>
    <w:rsid w:val="00E91C5F"/>
    <w:rsid w:val="00E91D47"/>
    <w:rsid w:val="00E91D94"/>
    <w:rsid w:val="00E91FFD"/>
    <w:rsid w:val="00E9208C"/>
    <w:rsid w:val="00E92503"/>
    <w:rsid w:val="00E926CB"/>
    <w:rsid w:val="00E926F2"/>
    <w:rsid w:val="00E92A5B"/>
    <w:rsid w:val="00E92A98"/>
    <w:rsid w:val="00E92ADB"/>
    <w:rsid w:val="00E92B52"/>
    <w:rsid w:val="00E92B8E"/>
    <w:rsid w:val="00E92DD8"/>
    <w:rsid w:val="00E92DE9"/>
    <w:rsid w:val="00E92EBB"/>
    <w:rsid w:val="00E92F2A"/>
    <w:rsid w:val="00E932DA"/>
    <w:rsid w:val="00E933A8"/>
    <w:rsid w:val="00E93488"/>
    <w:rsid w:val="00E936B7"/>
    <w:rsid w:val="00E936BF"/>
    <w:rsid w:val="00E93B3C"/>
    <w:rsid w:val="00E93B8D"/>
    <w:rsid w:val="00E93C48"/>
    <w:rsid w:val="00E9413E"/>
    <w:rsid w:val="00E9466B"/>
    <w:rsid w:val="00E947E3"/>
    <w:rsid w:val="00E9492B"/>
    <w:rsid w:val="00E949D9"/>
    <w:rsid w:val="00E94D55"/>
    <w:rsid w:val="00E94F67"/>
    <w:rsid w:val="00E94F7E"/>
    <w:rsid w:val="00E95053"/>
    <w:rsid w:val="00E950BA"/>
    <w:rsid w:val="00E950DF"/>
    <w:rsid w:val="00E95161"/>
    <w:rsid w:val="00E9518C"/>
    <w:rsid w:val="00E95199"/>
    <w:rsid w:val="00E9519D"/>
    <w:rsid w:val="00E9521F"/>
    <w:rsid w:val="00E95222"/>
    <w:rsid w:val="00E953DA"/>
    <w:rsid w:val="00E9557F"/>
    <w:rsid w:val="00E95615"/>
    <w:rsid w:val="00E95653"/>
    <w:rsid w:val="00E95835"/>
    <w:rsid w:val="00E95928"/>
    <w:rsid w:val="00E9594E"/>
    <w:rsid w:val="00E9598E"/>
    <w:rsid w:val="00E959EA"/>
    <w:rsid w:val="00E95BB5"/>
    <w:rsid w:val="00E95C45"/>
    <w:rsid w:val="00E95E84"/>
    <w:rsid w:val="00E967B0"/>
    <w:rsid w:val="00E967C4"/>
    <w:rsid w:val="00E96831"/>
    <w:rsid w:val="00E96A0E"/>
    <w:rsid w:val="00E96AEB"/>
    <w:rsid w:val="00E96EA9"/>
    <w:rsid w:val="00E97362"/>
    <w:rsid w:val="00E9767C"/>
    <w:rsid w:val="00E97A29"/>
    <w:rsid w:val="00E97AA4"/>
    <w:rsid w:val="00E97AC6"/>
    <w:rsid w:val="00E97B01"/>
    <w:rsid w:val="00E97B59"/>
    <w:rsid w:val="00E97C1E"/>
    <w:rsid w:val="00E97C87"/>
    <w:rsid w:val="00E97DE8"/>
    <w:rsid w:val="00E97E5C"/>
    <w:rsid w:val="00EA01A4"/>
    <w:rsid w:val="00EA032B"/>
    <w:rsid w:val="00EA05E6"/>
    <w:rsid w:val="00EA0784"/>
    <w:rsid w:val="00EA07D2"/>
    <w:rsid w:val="00EA0A78"/>
    <w:rsid w:val="00EA0CC2"/>
    <w:rsid w:val="00EA0D9E"/>
    <w:rsid w:val="00EA0F7B"/>
    <w:rsid w:val="00EA1055"/>
    <w:rsid w:val="00EA10C8"/>
    <w:rsid w:val="00EA1317"/>
    <w:rsid w:val="00EA13C4"/>
    <w:rsid w:val="00EA13EF"/>
    <w:rsid w:val="00EA1438"/>
    <w:rsid w:val="00EA1507"/>
    <w:rsid w:val="00EA1577"/>
    <w:rsid w:val="00EA1B45"/>
    <w:rsid w:val="00EA1C01"/>
    <w:rsid w:val="00EA20B3"/>
    <w:rsid w:val="00EA24FD"/>
    <w:rsid w:val="00EA2541"/>
    <w:rsid w:val="00EA2574"/>
    <w:rsid w:val="00EA27CF"/>
    <w:rsid w:val="00EA2A8A"/>
    <w:rsid w:val="00EA2AAB"/>
    <w:rsid w:val="00EA2CB8"/>
    <w:rsid w:val="00EA2DD7"/>
    <w:rsid w:val="00EA2E61"/>
    <w:rsid w:val="00EA2E68"/>
    <w:rsid w:val="00EA3441"/>
    <w:rsid w:val="00EA347D"/>
    <w:rsid w:val="00EA34C8"/>
    <w:rsid w:val="00EA37C0"/>
    <w:rsid w:val="00EA37D5"/>
    <w:rsid w:val="00EA3828"/>
    <w:rsid w:val="00EA38A3"/>
    <w:rsid w:val="00EA38FD"/>
    <w:rsid w:val="00EA3BB1"/>
    <w:rsid w:val="00EA3BB4"/>
    <w:rsid w:val="00EA3C15"/>
    <w:rsid w:val="00EA3D17"/>
    <w:rsid w:val="00EA3D45"/>
    <w:rsid w:val="00EA4024"/>
    <w:rsid w:val="00EA4095"/>
    <w:rsid w:val="00EA40D2"/>
    <w:rsid w:val="00EA42BA"/>
    <w:rsid w:val="00EA433D"/>
    <w:rsid w:val="00EA4541"/>
    <w:rsid w:val="00EA4612"/>
    <w:rsid w:val="00EA47EE"/>
    <w:rsid w:val="00EA4951"/>
    <w:rsid w:val="00EA4A23"/>
    <w:rsid w:val="00EA4AA9"/>
    <w:rsid w:val="00EA4BE1"/>
    <w:rsid w:val="00EA4D24"/>
    <w:rsid w:val="00EA4E21"/>
    <w:rsid w:val="00EA4F64"/>
    <w:rsid w:val="00EA5032"/>
    <w:rsid w:val="00EA50E2"/>
    <w:rsid w:val="00EA5141"/>
    <w:rsid w:val="00EA517B"/>
    <w:rsid w:val="00EA5352"/>
    <w:rsid w:val="00EA53AE"/>
    <w:rsid w:val="00EA53B9"/>
    <w:rsid w:val="00EA53D7"/>
    <w:rsid w:val="00EA54B6"/>
    <w:rsid w:val="00EA56D3"/>
    <w:rsid w:val="00EA57F4"/>
    <w:rsid w:val="00EA5820"/>
    <w:rsid w:val="00EA5909"/>
    <w:rsid w:val="00EA5954"/>
    <w:rsid w:val="00EA5E83"/>
    <w:rsid w:val="00EA5F79"/>
    <w:rsid w:val="00EA5FE1"/>
    <w:rsid w:val="00EA6304"/>
    <w:rsid w:val="00EA6517"/>
    <w:rsid w:val="00EA6540"/>
    <w:rsid w:val="00EA65A7"/>
    <w:rsid w:val="00EA66EC"/>
    <w:rsid w:val="00EA6774"/>
    <w:rsid w:val="00EA6B7C"/>
    <w:rsid w:val="00EA6C88"/>
    <w:rsid w:val="00EA6CEA"/>
    <w:rsid w:val="00EA6D27"/>
    <w:rsid w:val="00EA7022"/>
    <w:rsid w:val="00EA75AF"/>
    <w:rsid w:val="00EA780D"/>
    <w:rsid w:val="00EA782B"/>
    <w:rsid w:val="00EA78D3"/>
    <w:rsid w:val="00EA7900"/>
    <w:rsid w:val="00EA7A35"/>
    <w:rsid w:val="00EA7B8D"/>
    <w:rsid w:val="00EA7E9E"/>
    <w:rsid w:val="00EB0055"/>
    <w:rsid w:val="00EB0110"/>
    <w:rsid w:val="00EB0416"/>
    <w:rsid w:val="00EB0489"/>
    <w:rsid w:val="00EB0496"/>
    <w:rsid w:val="00EB058D"/>
    <w:rsid w:val="00EB09BA"/>
    <w:rsid w:val="00EB0A73"/>
    <w:rsid w:val="00EB0DBC"/>
    <w:rsid w:val="00EB0FEF"/>
    <w:rsid w:val="00EB1037"/>
    <w:rsid w:val="00EB12D7"/>
    <w:rsid w:val="00EB133C"/>
    <w:rsid w:val="00EB13C7"/>
    <w:rsid w:val="00EB1596"/>
    <w:rsid w:val="00EB16B5"/>
    <w:rsid w:val="00EB16FC"/>
    <w:rsid w:val="00EB1AED"/>
    <w:rsid w:val="00EB1CBE"/>
    <w:rsid w:val="00EB1D23"/>
    <w:rsid w:val="00EB1E25"/>
    <w:rsid w:val="00EB1E3E"/>
    <w:rsid w:val="00EB1EE2"/>
    <w:rsid w:val="00EB1F80"/>
    <w:rsid w:val="00EB1FBC"/>
    <w:rsid w:val="00EB21CD"/>
    <w:rsid w:val="00EB241A"/>
    <w:rsid w:val="00EB2575"/>
    <w:rsid w:val="00EB269E"/>
    <w:rsid w:val="00EB285D"/>
    <w:rsid w:val="00EB2A15"/>
    <w:rsid w:val="00EB2BD1"/>
    <w:rsid w:val="00EB2DCB"/>
    <w:rsid w:val="00EB2DD5"/>
    <w:rsid w:val="00EB2FBF"/>
    <w:rsid w:val="00EB30E0"/>
    <w:rsid w:val="00EB30EF"/>
    <w:rsid w:val="00EB30F6"/>
    <w:rsid w:val="00EB31E9"/>
    <w:rsid w:val="00EB3207"/>
    <w:rsid w:val="00EB3402"/>
    <w:rsid w:val="00EB3422"/>
    <w:rsid w:val="00EB36A7"/>
    <w:rsid w:val="00EB3845"/>
    <w:rsid w:val="00EB387D"/>
    <w:rsid w:val="00EB398C"/>
    <w:rsid w:val="00EB3BA6"/>
    <w:rsid w:val="00EB3D06"/>
    <w:rsid w:val="00EB3E32"/>
    <w:rsid w:val="00EB3F29"/>
    <w:rsid w:val="00EB44F2"/>
    <w:rsid w:val="00EB45C9"/>
    <w:rsid w:val="00EB46F3"/>
    <w:rsid w:val="00EB492C"/>
    <w:rsid w:val="00EB4B3B"/>
    <w:rsid w:val="00EB4DED"/>
    <w:rsid w:val="00EB4E3D"/>
    <w:rsid w:val="00EB513E"/>
    <w:rsid w:val="00EB52B3"/>
    <w:rsid w:val="00EB52B9"/>
    <w:rsid w:val="00EB5424"/>
    <w:rsid w:val="00EB55BD"/>
    <w:rsid w:val="00EB5851"/>
    <w:rsid w:val="00EB5AB5"/>
    <w:rsid w:val="00EB5DCF"/>
    <w:rsid w:val="00EB611D"/>
    <w:rsid w:val="00EB62C7"/>
    <w:rsid w:val="00EB633E"/>
    <w:rsid w:val="00EB637B"/>
    <w:rsid w:val="00EB64CD"/>
    <w:rsid w:val="00EB6627"/>
    <w:rsid w:val="00EB662F"/>
    <w:rsid w:val="00EB66A6"/>
    <w:rsid w:val="00EB6825"/>
    <w:rsid w:val="00EB689E"/>
    <w:rsid w:val="00EB697A"/>
    <w:rsid w:val="00EB6A6B"/>
    <w:rsid w:val="00EB6B36"/>
    <w:rsid w:val="00EB6C4C"/>
    <w:rsid w:val="00EB6C85"/>
    <w:rsid w:val="00EB6C9A"/>
    <w:rsid w:val="00EB6D99"/>
    <w:rsid w:val="00EB6DF9"/>
    <w:rsid w:val="00EB6F3B"/>
    <w:rsid w:val="00EB6FF2"/>
    <w:rsid w:val="00EB704D"/>
    <w:rsid w:val="00EB71D0"/>
    <w:rsid w:val="00EB72DF"/>
    <w:rsid w:val="00EB7493"/>
    <w:rsid w:val="00EB7735"/>
    <w:rsid w:val="00EB77F9"/>
    <w:rsid w:val="00EB78CF"/>
    <w:rsid w:val="00EB7C23"/>
    <w:rsid w:val="00EB7C34"/>
    <w:rsid w:val="00EB7ED0"/>
    <w:rsid w:val="00EC027C"/>
    <w:rsid w:val="00EC03EB"/>
    <w:rsid w:val="00EC04D1"/>
    <w:rsid w:val="00EC0627"/>
    <w:rsid w:val="00EC068C"/>
    <w:rsid w:val="00EC0696"/>
    <w:rsid w:val="00EC07E9"/>
    <w:rsid w:val="00EC096F"/>
    <w:rsid w:val="00EC0B1D"/>
    <w:rsid w:val="00EC0CA0"/>
    <w:rsid w:val="00EC0DA7"/>
    <w:rsid w:val="00EC0E22"/>
    <w:rsid w:val="00EC10B7"/>
    <w:rsid w:val="00EC1154"/>
    <w:rsid w:val="00EC1184"/>
    <w:rsid w:val="00EC16AF"/>
    <w:rsid w:val="00EC1838"/>
    <w:rsid w:val="00EC1AB8"/>
    <w:rsid w:val="00EC1F07"/>
    <w:rsid w:val="00EC1F8A"/>
    <w:rsid w:val="00EC2041"/>
    <w:rsid w:val="00EC2058"/>
    <w:rsid w:val="00EC222F"/>
    <w:rsid w:val="00EC2400"/>
    <w:rsid w:val="00EC247B"/>
    <w:rsid w:val="00EC2C03"/>
    <w:rsid w:val="00EC31B5"/>
    <w:rsid w:val="00EC32BC"/>
    <w:rsid w:val="00EC3538"/>
    <w:rsid w:val="00EC355F"/>
    <w:rsid w:val="00EC35A7"/>
    <w:rsid w:val="00EC3820"/>
    <w:rsid w:val="00EC396F"/>
    <w:rsid w:val="00EC3991"/>
    <w:rsid w:val="00EC39DA"/>
    <w:rsid w:val="00EC40CF"/>
    <w:rsid w:val="00EC43EE"/>
    <w:rsid w:val="00EC445F"/>
    <w:rsid w:val="00EC4511"/>
    <w:rsid w:val="00EC4532"/>
    <w:rsid w:val="00EC4594"/>
    <w:rsid w:val="00EC466D"/>
    <w:rsid w:val="00EC48DC"/>
    <w:rsid w:val="00EC4AF0"/>
    <w:rsid w:val="00EC4C04"/>
    <w:rsid w:val="00EC4CF4"/>
    <w:rsid w:val="00EC4E23"/>
    <w:rsid w:val="00EC4E47"/>
    <w:rsid w:val="00EC4F93"/>
    <w:rsid w:val="00EC50BC"/>
    <w:rsid w:val="00EC50D8"/>
    <w:rsid w:val="00EC50DA"/>
    <w:rsid w:val="00EC50DB"/>
    <w:rsid w:val="00EC5440"/>
    <w:rsid w:val="00EC548E"/>
    <w:rsid w:val="00EC55DD"/>
    <w:rsid w:val="00EC572A"/>
    <w:rsid w:val="00EC5970"/>
    <w:rsid w:val="00EC5C91"/>
    <w:rsid w:val="00EC5CFF"/>
    <w:rsid w:val="00EC5E80"/>
    <w:rsid w:val="00EC64CB"/>
    <w:rsid w:val="00EC668E"/>
    <w:rsid w:val="00EC6792"/>
    <w:rsid w:val="00EC67B5"/>
    <w:rsid w:val="00EC6807"/>
    <w:rsid w:val="00EC685B"/>
    <w:rsid w:val="00EC69A5"/>
    <w:rsid w:val="00EC69F6"/>
    <w:rsid w:val="00EC6BB2"/>
    <w:rsid w:val="00EC6E8D"/>
    <w:rsid w:val="00EC7188"/>
    <w:rsid w:val="00EC7201"/>
    <w:rsid w:val="00EC7217"/>
    <w:rsid w:val="00EC736A"/>
    <w:rsid w:val="00EC7521"/>
    <w:rsid w:val="00EC7752"/>
    <w:rsid w:val="00EC7759"/>
    <w:rsid w:val="00EC7787"/>
    <w:rsid w:val="00EC7852"/>
    <w:rsid w:val="00EC7CCE"/>
    <w:rsid w:val="00EC7EEC"/>
    <w:rsid w:val="00EC7FB1"/>
    <w:rsid w:val="00ED010C"/>
    <w:rsid w:val="00ED03AE"/>
    <w:rsid w:val="00ED0425"/>
    <w:rsid w:val="00ED0758"/>
    <w:rsid w:val="00ED08AF"/>
    <w:rsid w:val="00ED09D0"/>
    <w:rsid w:val="00ED0A80"/>
    <w:rsid w:val="00ED0B8E"/>
    <w:rsid w:val="00ED0C07"/>
    <w:rsid w:val="00ED0E7F"/>
    <w:rsid w:val="00ED1112"/>
    <w:rsid w:val="00ED1A44"/>
    <w:rsid w:val="00ED1BAA"/>
    <w:rsid w:val="00ED1DB6"/>
    <w:rsid w:val="00ED1DD8"/>
    <w:rsid w:val="00ED2271"/>
    <w:rsid w:val="00ED249F"/>
    <w:rsid w:val="00ED29E4"/>
    <w:rsid w:val="00ED2BC8"/>
    <w:rsid w:val="00ED2DA7"/>
    <w:rsid w:val="00ED309E"/>
    <w:rsid w:val="00ED3117"/>
    <w:rsid w:val="00ED318F"/>
    <w:rsid w:val="00ED32E3"/>
    <w:rsid w:val="00ED3427"/>
    <w:rsid w:val="00ED39A1"/>
    <w:rsid w:val="00ED3AD9"/>
    <w:rsid w:val="00ED3B42"/>
    <w:rsid w:val="00ED3B60"/>
    <w:rsid w:val="00ED3CFD"/>
    <w:rsid w:val="00ED4146"/>
    <w:rsid w:val="00ED41C1"/>
    <w:rsid w:val="00ED45CE"/>
    <w:rsid w:val="00ED47D0"/>
    <w:rsid w:val="00ED47E8"/>
    <w:rsid w:val="00ED48FE"/>
    <w:rsid w:val="00ED4BA7"/>
    <w:rsid w:val="00ED4C9A"/>
    <w:rsid w:val="00ED4D11"/>
    <w:rsid w:val="00ED4DE9"/>
    <w:rsid w:val="00ED562C"/>
    <w:rsid w:val="00ED56B2"/>
    <w:rsid w:val="00ED56CA"/>
    <w:rsid w:val="00ED57A2"/>
    <w:rsid w:val="00ED5A41"/>
    <w:rsid w:val="00ED5D2F"/>
    <w:rsid w:val="00ED5EA2"/>
    <w:rsid w:val="00ED5F6E"/>
    <w:rsid w:val="00ED635D"/>
    <w:rsid w:val="00ED67CA"/>
    <w:rsid w:val="00ED69E7"/>
    <w:rsid w:val="00ED6A72"/>
    <w:rsid w:val="00ED6D22"/>
    <w:rsid w:val="00ED74BD"/>
    <w:rsid w:val="00ED7667"/>
    <w:rsid w:val="00ED7D3B"/>
    <w:rsid w:val="00ED7D86"/>
    <w:rsid w:val="00EE01A9"/>
    <w:rsid w:val="00EE0408"/>
    <w:rsid w:val="00EE044E"/>
    <w:rsid w:val="00EE0464"/>
    <w:rsid w:val="00EE0466"/>
    <w:rsid w:val="00EE04F0"/>
    <w:rsid w:val="00EE052E"/>
    <w:rsid w:val="00EE056E"/>
    <w:rsid w:val="00EE0693"/>
    <w:rsid w:val="00EE0A56"/>
    <w:rsid w:val="00EE0A98"/>
    <w:rsid w:val="00EE0AE4"/>
    <w:rsid w:val="00EE0B3D"/>
    <w:rsid w:val="00EE0B84"/>
    <w:rsid w:val="00EE0D84"/>
    <w:rsid w:val="00EE0DC5"/>
    <w:rsid w:val="00EE10CC"/>
    <w:rsid w:val="00EE10DF"/>
    <w:rsid w:val="00EE1372"/>
    <w:rsid w:val="00EE15B2"/>
    <w:rsid w:val="00EE170D"/>
    <w:rsid w:val="00EE1722"/>
    <w:rsid w:val="00EE1837"/>
    <w:rsid w:val="00EE19B0"/>
    <w:rsid w:val="00EE19FC"/>
    <w:rsid w:val="00EE1A24"/>
    <w:rsid w:val="00EE1E45"/>
    <w:rsid w:val="00EE1E48"/>
    <w:rsid w:val="00EE1F5A"/>
    <w:rsid w:val="00EE1FAC"/>
    <w:rsid w:val="00EE1FAF"/>
    <w:rsid w:val="00EE22F0"/>
    <w:rsid w:val="00EE2563"/>
    <w:rsid w:val="00EE2836"/>
    <w:rsid w:val="00EE293D"/>
    <w:rsid w:val="00EE2B4F"/>
    <w:rsid w:val="00EE2B6C"/>
    <w:rsid w:val="00EE2CD3"/>
    <w:rsid w:val="00EE2DC5"/>
    <w:rsid w:val="00EE2E3C"/>
    <w:rsid w:val="00EE2E6D"/>
    <w:rsid w:val="00EE30D5"/>
    <w:rsid w:val="00EE3150"/>
    <w:rsid w:val="00EE32A2"/>
    <w:rsid w:val="00EE32DC"/>
    <w:rsid w:val="00EE3398"/>
    <w:rsid w:val="00EE33CC"/>
    <w:rsid w:val="00EE352D"/>
    <w:rsid w:val="00EE3753"/>
    <w:rsid w:val="00EE382A"/>
    <w:rsid w:val="00EE38FF"/>
    <w:rsid w:val="00EE39B1"/>
    <w:rsid w:val="00EE39E9"/>
    <w:rsid w:val="00EE3C1A"/>
    <w:rsid w:val="00EE3D3B"/>
    <w:rsid w:val="00EE3F2B"/>
    <w:rsid w:val="00EE4650"/>
    <w:rsid w:val="00EE468B"/>
    <w:rsid w:val="00EE4756"/>
    <w:rsid w:val="00EE49CC"/>
    <w:rsid w:val="00EE4A85"/>
    <w:rsid w:val="00EE4AA2"/>
    <w:rsid w:val="00EE4BCE"/>
    <w:rsid w:val="00EE4C6F"/>
    <w:rsid w:val="00EE4ED7"/>
    <w:rsid w:val="00EE4F23"/>
    <w:rsid w:val="00EE521C"/>
    <w:rsid w:val="00EE544D"/>
    <w:rsid w:val="00EE57C6"/>
    <w:rsid w:val="00EE5939"/>
    <w:rsid w:val="00EE5B49"/>
    <w:rsid w:val="00EE5C01"/>
    <w:rsid w:val="00EE5C83"/>
    <w:rsid w:val="00EE5CD5"/>
    <w:rsid w:val="00EE5EF8"/>
    <w:rsid w:val="00EE621B"/>
    <w:rsid w:val="00EE6289"/>
    <w:rsid w:val="00EE649C"/>
    <w:rsid w:val="00EE6500"/>
    <w:rsid w:val="00EE65C0"/>
    <w:rsid w:val="00EE6622"/>
    <w:rsid w:val="00EE6661"/>
    <w:rsid w:val="00EE68AA"/>
    <w:rsid w:val="00EE6F9D"/>
    <w:rsid w:val="00EE7140"/>
    <w:rsid w:val="00EE7231"/>
    <w:rsid w:val="00EE734C"/>
    <w:rsid w:val="00EE73F9"/>
    <w:rsid w:val="00EE76D3"/>
    <w:rsid w:val="00EE7C38"/>
    <w:rsid w:val="00EE7D23"/>
    <w:rsid w:val="00EE7DD5"/>
    <w:rsid w:val="00EF002A"/>
    <w:rsid w:val="00EF0050"/>
    <w:rsid w:val="00EF026C"/>
    <w:rsid w:val="00EF0576"/>
    <w:rsid w:val="00EF0595"/>
    <w:rsid w:val="00EF0724"/>
    <w:rsid w:val="00EF0780"/>
    <w:rsid w:val="00EF08B1"/>
    <w:rsid w:val="00EF094E"/>
    <w:rsid w:val="00EF0B8F"/>
    <w:rsid w:val="00EF0D0B"/>
    <w:rsid w:val="00EF0D34"/>
    <w:rsid w:val="00EF0EE2"/>
    <w:rsid w:val="00EF0F6D"/>
    <w:rsid w:val="00EF11B2"/>
    <w:rsid w:val="00EF138E"/>
    <w:rsid w:val="00EF1751"/>
    <w:rsid w:val="00EF193A"/>
    <w:rsid w:val="00EF1979"/>
    <w:rsid w:val="00EF1A68"/>
    <w:rsid w:val="00EF1AEA"/>
    <w:rsid w:val="00EF1BBF"/>
    <w:rsid w:val="00EF1BC7"/>
    <w:rsid w:val="00EF1D5D"/>
    <w:rsid w:val="00EF1E9C"/>
    <w:rsid w:val="00EF2000"/>
    <w:rsid w:val="00EF2156"/>
    <w:rsid w:val="00EF225B"/>
    <w:rsid w:val="00EF234F"/>
    <w:rsid w:val="00EF2495"/>
    <w:rsid w:val="00EF2514"/>
    <w:rsid w:val="00EF26B5"/>
    <w:rsid w:val="00EF270D"/>
    <w:rsid w:val="00EF2A2F"/>
    <w:rsid w:val="00EF2AA0"/>
    <w:rsid w:val="00EF2B43"/>
    <w:rsid w:val="00EF2EED"/>
    <w:rsid w:val="00EF3024"/>
    <w:rsid w:val="00EF323D"/>
    <w:rsid w:val="00EF32BA"/>
    <w:rsid w:val="00EF3423"/>
    <w:rsid w:val="00EF3866"/>
    <w:rsid w:val="00EF3A6C"/>
    <w:rsid w:val="00EF3D52"/>
    <w:rsid w:val="00EF3D9E"/>
    <w:rsid w:val="00EF436A"/>
    <w:rsid w:val="00EF4466"/>
    <w:rsid w:val="00EF44D2"/>
    <w:rsid w:val="00EF44D7"/>
    <w:rsid w:val="00EF46AA"/>
    <w:rsid w:val="00EF4749"/>
    <w:rsid w:val="00EF47B8"/>
    <w:rsid w:val="00EF47E8"/>
    <w:rsid w:val="00EF490F"/>
    <w:rsid w:val="00EF4B9A"/>
    <w:rsid w:val="00EF4BB5"/>
    <w:rsid w:val="00EF4BC9"/>
    <w:rsid w:val="00EF4CD0"/>
    <w:rsid w:val="00EF4F0F"/>
    <w:rsid w:val="00EF5036"/>
    <w:rsid w:val="00EF5043"/>
    <w:rsid w:val="00EF5073"/>
    <w:rsid w:val="00EF50D1"/>
    <w:rsid w:val="00EF51F1"/>
    <w:rsid w:val="00EF52E1"/>
    <w:rsid w:val="00EF54B0"/>
    <w:rsid w:val="00EF565D"/>
    <w:rsid w:val="00EF5B46"/>
    <w:rsid w:val="00EF5CA3"/>
    <w:rsid w:val="00EF5E92"/>
    <w:rsid w:val="00EF5F78"/>
    <w:rsid w:val="00EF5FAD"/>
    <w:rsid w:val="00EF6098"/>
    <w:rsid w:val="00EF617A"/>
    <w:rsid w:val="00EF6200"/>
    <w:rsid w:val="00EF626C"/>
    <w:rsid w:val="00EF6665"/>
    <w:rsid w:val="00EF673E"/>
    <w:rsid w:val="00EF70C8"/>
    <w:rsid w:val="00EF716D"/>
    <w:rsid w:val="00EF71AC"/>
    <w:rsid w:val="00EF728C"/>
    <w:rsid w:val="00EF73DC"/>
    <w:rsid w:val="00EF750A"/>
    <w:rsid w:val="00EF75CA"/>
    <w:rsid w:val="00EF75DE"/>
    <w:rsid w:val="00EF7857"/>
    <w:rsid w:val="00EF7885"/>
    <w:rsid w:val="00EF7B73"/>
    <w:rsid w:val="00EF7CE5"/>
    <w:rsid w:val="00EF7D98"/>
    <w:rsid w:val="00EF7FDB"/>
    <w:rsid w:val="00F00072"/>
    <w:rsid w:val="00F000AB"/>
    <w:rsid w:val="00F003C4"/>
    <w:rsid w:val="00F00559"/>
    <w:rsid w:val="00F008BB"/>
    <w:rsid w:val="00F00B45"/>
    <w:rsid w:val="00F00D64"/>
    <w:rsid w:val="00F00E2A"/>
    <w:rsid w:val="00F01032"/>
    <w:rsid w:val="00F011B5"/>
    <w:rsid w:val="00F011FD"/>
    <w:rsid w:val="00F01581"/>
    <w:rsid w:val="00F016C6"/>
    <w:rsid w:val="00F01A79"/>
    <w:rsid w:val="00F01C29"/>
    <w:rsid w:val="00F01E13"/>
    <w:rsid w:val="00F021EC"/>
    <w:rsid w:val="00F02273"/>
    <w:rsid w:val="00F0232F"/>
    <w:rsid w:val="00F024EF"/>
    <w:rsid w:val="00F02591"/>
    <w:rsid w:val="00F025F9"/>
    <w:rsid w:val="00F02688"/>
    <w:rsid w:val="00F02B0B"/>
    <w:rsid w:val="00F02BCC"/>
    <w:rsid w:val="00F02E6C"/>
    <w:rsid w:val="00F02FF7"/>
    <w:rsid w:val="00F03053"/>
    <w:rsid w:val="00F030F9"/>
    <w:rsid w:val="00F03207"/>
    <w:rsid w:val="00F03233"/>
    <w:rsid w:val="00F034FF"/>
    <w:rsid w:val="00F035AF"/>
    <w:rsid w:val="00F03684"/>
    <w:rsid w:val="00F0370B"/>
    <w:rsid w:val="00F0386F"/>
    <w:rsid w:val="00F03A94"/>
    <w:rsid w:val="00F03B96"/>
    <w:rsid w:val="00F03D1F"/>
    <w:rsid w:val="00F03FF7"/>
    <w:rsid w:val="00F0406F"/>
    <w:rsid w:val="00F041C1"/>
    <w:rsid w:val="00F042EC"/>
    <w:rsid w:val="00F044C7"/>
    <w:rsid w:val="00F045B8"/>
    <w:rsid w:val="00F0461B"/>
    <w:rsid w:val="00F04894"/>
    <w:rsid w:val="00F04BF3"/>
    <w:rsid w:val="00F04CA4"/>
    <w:rsid w:val="00F04E05"/>
    <w:rsid w:val="00F04EE6"/>
    <w:rsid w:val="00F04EFF"/>
    <w:rsid w:val="00F0539F"/>
    <w:rsid w:val="00F053F4"/>
    <w:rsid w:val="00F05437"/>
    <w:rsid w:val="00F05462"/>
    <w:rsid w:val="00F05550"/>
    <w:rsid w:val="00F05581"/>
    <w:rsid w:val="00F057C9"/>
    <w:rsid w:val="00F05B4A"/>
    <w:rsid w:val="00F05C49"/>
    <w:rsid w:val="00F05C63"/>
    <w:rsid w:val="00F05C78"/>
    <w:rsid w:val="00F05DD3"/>
    <w:rsid w:val="00F05EE9"/>
    <w:rsid w:val="00F05F0C"/>
    <w:rsid w:val="00F0611F"/>
    <w:rsid w:val="00F06389"/>
    <w:rsid w:val="00F063B3"/>
    <w:rsid w:val="00F06657"/>
    <w:rsid w:val="00F066D6"/>
    <w:rsid w:val="00F0674B"/>
    <w:rsid w:val="00F06B1F"/>
    <w:rsid w:val="00F06B61"/>
    <w:rsid w:val="00F06B63"/>
    <w:rsid w:val="00F06BB4"/>
    <w:rsid w:val="00F06E52"/>
    <w:rsid w:val="00F07086"/>
    <w:rsid w:val="00F07219"/>
    <w:rsid w:val="00F07574"/>
    <w:rsid w:val="00F076D0"/>
    <w:rsid w:val="00F07782"/>
    <w:rsid w:val="00F079B3"/>
    <w:rsid w:val="00F07A98"/>
    <w:rsid w:val="00F07C54"/>
    <w:rsid w:val="00F07CD7"/>
    <w:rsid w:val="00F07D49"/>
    <w:rsid w:val="00F07D9E"/>
    <w:rsid w:val="00F07E99"/>
    <w:rsid w:val="00F07F1D"/>
    <w:rsid w:val="00F102B0"/>
    <w:rsid w:val="00F105BB"/>
    <w:rsid w:val="00F10632"/>
    <w:rsid w:val="00F108C5"/>
    <w:rsid w:val="00F10C07"/>
    <w:rsid w:val="00F10CD1"/>
    <w:rsid w:val="00F10ECF"/>
    <w:rsid w:val="00F10F29"/>
    <w:rsid w:val="00F10F2A"/>
    <w:rsid w:val="00F10F9C"/>
    <w:rsid w:val="00F11527"/>
    <w:rsid w:val="00F117B8"/>
    <w:rsid w:val="00F11852"/>
    <w:rsid w:val="00F11899"/>
    <w:rsid w:val="00F119F2"/>
    <w:rsid w:val="00F12089"/>
    <w:rsid w:val="00F12273"/>
    <w:rsid w:val="00F1229C"/>
    <w:rsid w:val="00F122BF"/>
    <w:rsid w:val="00F1257E"/>
    <w:rsid w:val="00F125E9"/>
    <w:rsid w:val="00F12702"/>
    <w:rsid w:val="00F127BC"/>
    <w:rsid w:val="00F129D6"/>
    <w:rsid w:val="00F12C6E"/>
    <w:rsid w:val="00F12DA0"/>
    <w:rsid w:val="00F1303A"/>
    <w:rsid w:val="00F13068"/>
    <w:rsid w:val="00F131A7"/>
    <w:rsid w:val="00F1325F"/>
    <w:rsid w:val="00F13506"/>
    <w:rsid w:val="00F1355B"/>
    <w:rsid w:val="00F1372B"/>
    <w:rsid w:val="00F1373B"/>
    <w:rsid w:val="00F13741"/>
    <w:rsid w:val="00F13776"/>
    <w:rsid w:val="00F13B15"/>
    <w:rsid w:val="00F13BD3"/>
    <w:rsid w:val="00F13C72"/>
    <w:rsid w:val="00F13D2E"/>
    <w:rsid w:val="00F13E4D"/>
    <w:rsid w:val="00F13E68"/>
    <w:rsid w:val="00F13FBE"/>
    <w:rsid w:val="00F13FE6"/>
    <w:rsid w:val="00F14128"/>
    <w:rsid w:val="00F1436A"/>
    <w:rsid w:val="00F1452A"/>
    <w:rsid w:val="00F1464E"/>
    <w:rsid w:val="00F146DB"/>
    <w:rsid w:val="00F14A4D"/>
    <w:rsid w:val="00F14ABD"/>
    <w:rsid w:val="00F14CC6"/>
    <w:rsid w:val="00F14FB2"/>
    <w:rsid w:val="00F15086"/>
    <w:rsid w:val="00F15151"/>
    <w:rsid w:val="00F151D2"/>
    <w:rsid w:val="00F152F9"/>
    <w:rsid w:val="00F15628"/>
    <w:rsid w:val="00F1567B"/>
    <w:rsid w:val="00F156A7"/>
    <w:rsid w:val="00F1572E"/>
    <w:rsid w:val="00F158F0"/>
    <w:rsid w:val="00F15A57"/>
    <w:rsid w:val="00F15AB5"/>
    <w:rsid w:val="00F15C64"/>
    <w:rsid w:val="00F15DAD"/>
    <w:rsid w:val="00F1641D"/>
    <w:rsid w:val="00F1687A"/>
    <w:rsid w:val="00F168A7"/>
    <w:rsid w:val="00F169A9"/>
    <w:rsid w:val="00F169B3"/>
    <w:rsid w:val="00F16C21"/>
    <w:rsid w:val="00F1702B"/>
    <w:rsid w:val="00F17176"/>
    <w:rsid w:val="00F1721F"/>
    <w:rsid w:val="00F173C4"/>
    <w:rsid w:val="00F17689"/>
    <w:rsid w:val="00F17BCA"/>
    <w:rsid w:val="00F17D37"/>
    <w:rsid w:val="00F17FF5"/>
    <w:rsid w:val="00F20041"/>
    <w:rsid w:val="00F2011A"/>
    <w:rsid w:val="00F201F0"/>
    <w:rsid w:val="00F206F4"/>
    <w:rsid w:val="00F20A23"/>
    <w:rsid w:val="00F20A76"/>
    <w:rsid w:val="00F20C95"/>
    <w:rsid w:val="00F20E43"/>
    <w:rsid w:val="00F211DA"/>
    <w:rsid w:val="00F2120B"/>
    <w:rsid w:val="00F212CE"/>
    <w:rsid w:val="00F21507"/>
    <w:rsid w:val="00F21590"/>
    <w:rsid w:val="00F2159E"/>
    <w:rsid w:val="00F216DD"/>
    <w:rsid w:val="00F2190D"/>
    <w:rsid w:val="00F21B97"/>
    <w:rsid w:val="00F21C3E"/>
    <w:rsid w:val="00F21C99"/>
    <w:rsid w:val="00F21E38"/>
    <w:rsid w:val="00F21EF4"/>
    <w:rsid w:val="00F21F19"/>
    <w:rsid w:val="00F222DF"/>
    <w:rsid w:val="00F22328"/>
    <w:rsid w:val="00F225FC"/>
    <w:rsid w:val="00F22903"/>
    <w:rsid w:val="00F22934"/>
    <w:rsid w:val="00F22975"/>
    <w:rsid w:val="00F22A68"/>
    <w:rsid w:val="00F23138"/>
    <w:rsid w:val="00F2316D"/>
    <w:rsid w:val="00F23248"/>
    <w:rsid w:val="00F232D0"/>
    <w:rsid w:val="00F235D2"/>
    <w:rsid w:val="00F23606"/>
    <w:rsid w:val="00F236A4"/>
    <w:rsid w:val="00F23731"/>
    <w:rsid w:val="00F238E1"/>
    <w:rsid w:val="00F23A9D"/>
    <w:rsid w:val="00F23C2B"/>
    <w:rsid w:val="00F23CF7"/>
    <w:rsid w:val="00F24387"/>
    <w:rsid w:val="00F244D2"/>
    <w:rsid w:val="00F2465F"/>
    <w:rsid w:val="00F24694"/>
    <w:rsid w:val="00F246FA"/>
    <w:rsid w:val="00F247AF"/>
    <w:rsid w:val="00F2499A"/>
    <w:rsid w:val="00F24D29"/>
    <w:rsid w:val="00F24FBE"/>
    <w:rsid w:val="00F2521D"/>
    <w:rsid w:val="00F25757"/>
    <w:rsid w:val="00F259B4"/>
    <w:rsid w:val="00F259B8"/>
    <w:rsid w:val="00F25BBE"/>
    <w:rsid w:val="00F25BFB"/>
    <w:rsid w:val="00F25C7B"/>
    <w:rsid w:val="00F26138"/>
    <w:rsid w:val="00F26195"/>
    <w:rsid w:val="00F262DD"/>
    <w:rsid w:val="00F268B8"/>
    <w:rsid w:val="00F269E1"/>
    <w:rsid w:val="00F26A8D"/>
    <w:rsid w:val="00F26AA8"/>
    <w:rsid w:val="00F26CE1"/>
    <w:rsid w:val="00F27092"/>
    <w:rsid w:val="00F27107"/>
    <w:rsid w:val="00F2742B"/>
    <w:rsid w:val="00F274FB"/>
    <w:rsid w:val="00F275AE"/>
    <w:rsid w:val="00F2761F"/>
    <w:rsid w:val="00F2763F"/>
    <w:rsid w:val="00F2774F"/>
    <w:rsid w:val="00F277AD"/>
    <w:rsid w:val="00F277D4"/>
    <w:rsid w:val="00F27AAD"/>
    <w:rsid w:val="00F27B69"/>
    <w:rsid w:val="00F27BAB"/>
    <w:rsid w:val="00F27CD6"/>
    <w:rsid w:val="00F27D97"/>
    <w:rsid w:val="00F27E59"/>
    <w:rsid w:val="00F27FAE"/>
    <w:rsid w:val="00F27FD6"/>
    <w:rsid w:val="00F30095"/>
    <w:rsid w:val="00F305D1"/>
    <w:rsid w:val="00F30697"/>
    <w:rsid w:val="00F30962"/>
    <w:rsid w:val="00F30A32"/>
    <w:rsid w:val="00F30E8D"/>
    <w:rsid w:val="00F3198E"/>
    <w:rsid w:val="00F31D82"/>
    <w:rsid w:val="00F31EE4"/>
    <w:rsid w:val="00F3200A"/>
    <w:rsid w:val="00F3204B"/>
    <w:rsid w:val="00F3205A"/>
    <w:rsid w:val="00F323FA"/>
    <w:rsid w:val="00F32484"/>
    <w:rsid w:val="00F32529"/>
    <w:rsid w:val="00F32808"/>
    <w:rsid w:val="00F32913"/>
    <w:rsid w:val="00F32CDD"/>
    <w:rsid w:val="00F32E17"/>
    <w:rsid w:val="00F32EC6"/>
    <w:rsid w:val="00F32F72"/>
    <w:rsid w:val="00F33087"/>
    <w:rsid w:val="00F3308F"/>
    <w:rsid w:val="00F33299"/>
    <w:rsid w:val="00F332A5"/>
    <w:rsid w:val="00F335B5"/>
    <w:rsid w:val="00F33621"/>
    <w:rsid w:val="00F3369E"/>
    <w:rsid w:val="00F3370D"/>
    <w:rsid w:val="00F33744"/>
    <w:rsid w:val="00F3380A"/>
    <w:rsid w:val="00F33DDD"/>
    <w:rsid w:val="00F34209"/>
    <w:rsid w:val="00F342AB"/>
    <w:rsid w:val="00F3450E"/>
    <w:rsid w:val="00F3470A"/>
    <w:rsid w:val="00F347BA"/>
    <w:rsid w:val="00F34835"/>
    <w:rsid w:val="00F3485C"/>
    <w:rsid w:val="00F348A3"/>
    <w:rsid w:val="00F348C7"/>
    <w:rsid w:val="00F34B84"/>
    <w:rsid w:val="00F34C18"/>
    <w:rsid w:val="00F34FE2"/>
    <w:rsid w:val="00F3509F"/>
    <w:rsid w:val="00F3530C"/>
    <w:rsid w:val="00F3531D"/>
    <w:rsid w:val="00F3533D"/>
    <w:rsid w:val="00F354D2"/>
    <w:rsid w:val="00F3557C"/>
    <w:rsid w:val="00F3561A"/>
    <w:rsid w:val="00F356A6"/>
    <w:rsid w:val="00F3586D"/>
    <w:rsid w:val="00F35AF8"/>
    <w:rsid w:val="00F35B03"/>
    <w:rsid w:val="00F35DE1"/>
    <w:rsid w:val="00F35DF2"/>
    <w:rsid w:val="00F35E0F"/>
    <w:rsid w:val="00F35E81"/>
    <w:rsid w:val="00F35FC3"/>
    <w:rsid w:val="00F36043"/>
    <w:rsid w:val="00F3615B"/>
    <w:rsid w:val="00F361B2"/>
    <w:rsid w:val="00F36212"/>
    <w:rsid w:val="00F36403"/>
    <w:rsid w:val="00F364B3"/>
    <w:rsid w:val="00F36882"/>
    <w:rsid w:val="00F36AAB"/>
    <w:rsid w:val="00F36B06"/>
    <w:rsid w:val="00F36B8B"/>
    <w:rsid w:val="00F36C33"/>
    <w:rsid w:val="00F36DEE"/>
    <w:rsid w:val="00F370B8"/>
    <w:rsid w:val="00F37236"/>
    <w:rsid w:val="00F3730E"/>
    <w:rsid w:val="00F37589"/>
    <w:rsid w:val="00F3794F"/>
    <w:rsid w:val="00F37B68"/>
    <w:rsid w:val="00F37BE2"/>
    <w:rsid w:val="00F37CEE"/>
    <w:rsid w:val="00F37D73"/>
    <w:rsid w:val="00F37F40"/>
    <w:rsid w:val="00F400F9"/>
    <w:rsid w:val="00F40B01"/>
    <w:rsid w:val="00F40B43"/>
    <w:rsid w:val="00F40B51"/>
    <w:rsid w:val="00F40D4F"/>
    <w:rsid w:val="00F40EF4"/>
    <w:rsid w:val="00F41401"/>
    <w:rsid w:val="00F41532"/>
    <w:rsid w:val="00F415E4"/>
    <w:rsid w:val="00F4176F"/>
    <w:rsid w:val="00F418AC"/>
    <w:rsid w:val="00F41922"/>
    <w:rsid w:val="00F41988"/>
    <w:rsid w:val="00F41B96"/>
    <w:rsid w:val="00F41C35"/>
    <w:rsid w:val="00F41DCB"/>
    <w:rsid w:val="00F41EAD"/>
    <w:rsid w:val="00F42626"/>
    <w:rsid w:val="00F4263D"/>
    <w:rsid w:val="00F42776"/>
    <w:rsid w:val="00F428FA"/>
    <w:rsid w:val="00F42AE1"/>
    <w:rsid w:val="00F42B01"/>
    <w:rsid w:val="00F42F23"/>
    <w:rsid w:val="00F42F3D"/>
    <w:rsid w:val="00F42FDD"/>
    <w:rsid w:val="00F43089"/>
    <w:rsid w:val="00F43130"/>
    <w:rsid w:val="00F431F7"/>
    <w:rsid w:val="00F43617"/>
    <w:rsid w:val="00F436ED"/>
    <w:rsid w:val="00F43734"/>
    <w:rsid w:val="00F43935"/>
    <w:rsid w:val="00F43A3A"/>
    <w:rsid w:val="00F43B58"/>
    <w:rsid w:val="00F43BE5"/>
    <w:rsid w:val="00F43CCB"/>
    <w:rsid w:val="00F43DD0"/>
    <w:rsid w:val="00F43F7A"/>
    <w:rsid w:val="00F440D4"/>
    <w:rsid w:val="00F44100"/>
    <w:rsid w:val="00F44146"/>
    <w:rsid w:val="00F44287"/>
    <w:rsid w:val="00F444AA"/>
    <w:rsid w:val="00F44624"/>
    <w:rsid w:val="00F44768"/>
    <w:rsid w:val="00F448A1"/>
    <w:rsid w:val="00F449A5"/>
    <w:rsid w:val="00F44B82"/>
    <w:rsid w:val="00F44F6D"/>
    <w:rsid w:val="00F4506D"/>
    <w:rsid w:val="00F4510F"/>
    <w:rsid w:val="00F45161"/>
    <w:rsid w:val="00F452C5"/>
    <w:rsid w:val="00F453DC"/>
    <w:rsid w:val="00F454F3"/>
    <w:rsid w:val="00F45523"/>
    <w:rsid w:val="00F45570"/>
    <w:rsid w:val="00F4558F"/>
    <w:rsid w:val="00F459A1"/>
    <w:rsid w:val="00F45A60"/>
    <w:rsid w:val="00F45B07"/>
    <w:rsid w:val="00F45BB9"/>
    <w:rsid w:val="00F45C71"/>
    <w:rsid w:val="00F46058"/>
    <w:rsid w:val="00F4622B"/>
    <w:rsid w:val="00F46260"/>
    <w:rsid w:val="00F4659A"/>
    <w:rsid w:val="00F46709"/>
    <w:rsid w:val="00F467D5"/>
    <w:rsid w:val="00F46C54"/>
    <w:rsid w:val="00F46F01"/>
    <w:rsid w:val="00F46F4D"/>
    <w:rsid w:val="00F46F94"/>
    <w:rsid w:val="00F471B3"/>
    <w:rsid w:val="00F477C4"/>
    <w:rsid w:val="00F478EA"/>
    <w:rsid w:val="00F479B3"/>
    <w:rsid w:val="00F47A07"/>
    <w:rsid w:val="00F47CF0"/>
    <w:rsid w:val="00F47E24"/>
    <w:rsid w:val="00F5009A"/>
    <w:rsid w:val="00F5053C"/>
    <w:rsid w:val="00F506E8"/>
    <w:rsid w:val="00F5072D"/>
    <w:rsid w:val="00F50A59"/>
    <w:rsid w:val="00F50EC6"/>
    <w:rsid w:val="00F50EEB"/>
    <w:rsid w:val="00F50F8B"/>
    <w:rsid w:val="00F50F8D"/>
    <w:rsid w:val="00F51521"/>
    <w:rsid w:val="00F5154A"/>
    <w:rsid w:val="00F5178A"/>
    <w:rsid w:val="00F51842"/>
    <w:rsid w:val="00F51885"/>
    <w:rsid w:val="00F5190C"/>
    <w:rsid w:val="00F51EF5"/>
    <w:rsid w:val="00F52022"/>
    <w:rsid w:val="00F520DA"/>
    <w:rsid w:val="00F521C8"/>
    <w:rsid w:val="00F52483"/>
    <w:rsid w:val="00F524D2"/>
    <w:rsid w:val="00F524DA"/>
    <w:rsid w:val="00F52534"/>
    <w:rsid w:val="00F526C4"/>
    <w:rsid w:val="00F5276D"/>
    <w:rsid w:val="00F52911"/>
    <w:rsid w:val="00F52AED"/>
    <w:rsid w:val="00F52B59"/>
    <w:rsid w:val="00F52B95"/>
    <w:rsid w:val="00F52BEF"/>
    <w:rsid w:val="00F52D1C"/>
    <w:rsid w:val="00F52D2B"/>
    <w:rsid w:val="00F52EA3"/>
    <w:rsid w:val="00F53475"/>
    <w:rsid w:val="00F535EE"/>
    <w:rsid w:val="00F5360B"/>
    <w:rsid w:val="00F53634"/>
    <w:rsid w:val="00F53687"/>
    <w:rsid w:val="00F536D4"/>
    <w:rsid w:val="00F537B8"/>
    <w:rsid w:val="00F5387E"/>
    <w:rsid w:val="00F53892"/>
    <w:rsid w:val="00F5392F"/>
    <w:rsid w:val="00F53B0F"/>
    <w:rsid w:val="00F53B7A"/>
    <w:rsid w:val="00F54091"/>
    <w:rsid w:val="00F54237"/>
    <w:rsid w:val="00F54523"/>
    <w:rsid w:val="00F545F4"/>
    <w:rsid w:val="00F54605"/>
    <w:rsid w:val="00F54668"/>
    <w:rsid w:val="00F54982"/>
    <w:rsid w:val="00F54A2B"/>
    <w:rsid w:val="00F54CCE"/>
    <w:rsid w:val="00F54D9E"/>
    <w:rsid w:val="00F54EC9"/>
    <w:rsid w:val="00F54ED6"/>
    <w:rsid w:val="00F54F56"/>
    <w:rsid w:val="00F5508D"/>
    <w:rsid w:val="00F550DC"/>
    <w:rsid w:val="00F55352"/>
    <w:rsid w:val="00F554DF"/>
    <w:rsid w:val="00F55830"/>
    <w:rsid w:val="00F55834"/>
    <w:rsid w:val="00F5587A"/>
    <w:rsid w:val="00F558C4"/>
    <w:rsid w:val="00F55938"/>
    <w:rsid w:val="00F559B9"/>
    <w:rsid w:val="00F55B4A"/>
    <w:rsid w:val="00F55B51"/>
    <w:rsid w:val="00F55FC4"/>
    <w:rsid w:val="00F5606A"/>
    <w:rsid w:val="00F56078"/>
    <w:rsid w:val="00F56229"/>
    <w:rsid w:val="00F563AD"/>
    <w:rsid w:val="00F56436"/>
    <w:rsid w:val="00F566FB"/>
    <w:rsid w:val="00F56959"/>
    <w:rsid w:val="00F56B8C"/>
    <w:rsid w:val="00F56BFF"/>
    <w:rsid w:val="00F56C78"/>
    <w:rsid w:val="00F56D57"/>
    <w:rsid w:val="00F56D81"/>
    <w:rsid w:val="00F56FC6"/>
    <w:rsid w:val="00F5707C"/>
    <w:rsid w:val="00F5708F"/>
    <w:rsid w:val="00F574B0"/>
    <w:rsid w:val="00F574DF"/>
    <w:rsid w:val="00F5760D"/>
    <w:rsid w:val="00F578BD"/>
    <w:rsid w:val="00F57B0E"/>
    <w:rsid w:val="00F57B63"/>
    <w:rsid w:val="00F57D1A"/>
    <w:rsid w:val="00F57E85"/>
    <w:rsid w:val="00F57F2C"/>
    <w:rsid w:val="00F57F6D"/>
    <w:rsid w:val="00F600CF"/>
    <w:rsid w:val="00F603D2"/>
    <w:rsid w:val="00F60510"/>
    <w:rsid w:val="00F6058D"/>
    <w:rsid w:val="00F60608"/>
    <w:rsid w:val="00F607AF"/>
    <w:rsid w:val="00F60828"/>
    <w:rsid w:val="00F6087D"/>
    <w:rsid w:val="00F60998"/>
    <w:rsid w:val="00F60DCA"/>
    <w:rsid w:val="00F60DDD"/>
    <w:rsid w:val="00F611A2"/>
    <w:rsid w:val="00F6136A"/>
    <w:rsid w:val="00F6155A"/>
    <w:rsid w:val="00F618AD"/>
    <w:rsid w:val="00F61ABF"/>
    <w:rsid w:val="00F61BDB"/>
    <w:rsid w:val="00F61D1C"/>
    <w:rsid w:val="00F61DEB"/>
    <w:rsid w:val="00F61ED8"/>
    <w:rsid w:val="00F620B9"/>
    <w:rsid w:val="00F62325"/>
    <w:rsid w:val="00F62475"/>
    <w:rsid w:val="00F62622"/>
    <w:rsid w:val="00F62631"/>
    <w:rsid w:val="00F627B2"/>
    <w:rsid w:val="00F629B9"/>
    <w:rsid w:val="00F62B86"/>
    <w:rsid w:val="00F62C26"/>
    <w:rsid w:val="00F62C52"/>
    <w:rsid w:val="00F62D79"/>
    <w:rsid w:val="00F62F21"/>
    <w:rsid w:val="00F63144"/>
    <w:rsid w:val="00F631C7"/>
    <w:rsid w:val="00F6356E"/>
    <w:rsid w:val="00F63780"/>
    <w:rsid w:val="00F63A67"/>
    <w:rsid w:val="00F63A7A"/>
    <w:rsid w:val="00F63AE4"/>
    <w:rsid w:val="00F63DF7"/>
    <w:rsid w:val="00F63FEA"/>
    <w:rsid w:val="00F640CE"/>
    <w:rsid w:val="00F640FC"/>
    <w:rsid w:val="00F6411A"/>
    <w:rsid w:val="00F64129"/>
    <w:rsid w:val="00F641A0"/>
    <w:rsid w:val="00F642F6"/>
    <w:rsid w:val="00F64518"/>
    <w:rsid w:val="00F646BC"/>
    <w:rsid w:val="00F646DD"/>
    <w:rsid w:val="00F64C04"/>
    <w:rsid w:val="00F64CA8"/>
    <w:rsid w:val="00F64CCF"/>
    <w:rsid w:val="00F64CD0"/>
    <w:rsid w:val="00F64E0A"/>
    <w:rsid w:val="00F64E9C"/>
    <w:rsid w:val="00F64FD2"/>
    <w:rsid w:val="00F65040"/>
    <w:rsid w:val="00F650B0"/>
    <w:rsid w:val="00F650BF"/>
    <w:rsid w:val="00F6530C"/>
    <w:rsid w:val="00F653DA"/>
    <w:rsid w:val="00F6541D"/>
    <w:rsid w:val="00F6551E"/>
    <w:rsid w:val="00F65783"/>
    <w:rsid w:val="00F658B3"/>
    <w:rsid w:val="00F659A3"/>
    <w:rsid w:val="00F65A18"/>
    <w:rsid w:val="00F65B21"/>
    <w:rsid w:val="00F65B29"/>
    <w:rsid w:val="00F65CF0"/>
    <w:rsid w:val="00F65E38"/>
    <w:rsid w:val="00F65E8E"/>
    <w:rsid w:val="00F65ED1"/>
    <w:rsid w:val="00F662A0"/>
    <w:rsid w:val="00F663AF"/>
    <w:rsid w:val="00F663F8"/>
    <w:rsid w:val="00F66417"/>
    <w:rsid w:val="00F66420"/>
    <w:rsid w:val="00F66465"/>
    <w:rsid w:val="00F666B0"/>
    <w:rsid w:val="00F6672A"/>
    <w:rsid w:val="00F66C79"/>
    <w:rsid w:val="00F66F70"/>
    <w:rsid w:val="00F67072"/>
    <w:rsid w:val="00F67353"/>
    <w:rsid w:val="00F673AA"/>
    <w:rsid w:val="00F673EC"/>
    <w:rsid w:val="00F6785B"/>
    <w:rsid w:val="00F67BA2"/>
    <w:rsid w:val="00F70069"/>
    <w:rsid w:val="00F70291"/>
    <w:rsid w:val="00F7031F"/>
    <w:rsid w:val="00F704FC"/>
    <w:rsid w:val="00F70593"/>
    <w:rsid w:val="00F70722"/>
    <w:rsid w:val="00F70861"/>
    <w:rsid w:val="00F70A68"/>
    <w:rsid w:val="00F70BB3"/>
    <w:rsid w:val="00F70D00"/>
    <w:rsid w:val="00F710E6"/>
    <w:rsid w:val="00F711E6"/>
    <w:rsid w:val="00F716AE"/>
    <w:rsid w:val="00F71830"/>
    <w:rsid w:val="00F71870"/>
    <w:rsid w:val="00F71A67"/>
    <w:rsid w:val="00F71B36"/>
    <w:rsid w:val="00F71E35"/>
    <w:rsid w:val="00F720D9"/>
    <w:rsid w:val="00F7214D"/>
    <w:rsid w:val="00F723A8"/>
    <w:rsid w:val="00F723C6"/>
    <w:rsid w:val="00F72521"/>
    <w:rsid w:val="00F725A6"/>
    <w:rsid w:val="00F72665"/>
    <w:rsid w:val="00F72743"/>
    <w:rsid w:val="00F728A3"/>
    <w:rsid w:val="00F72922"/>
    <w:rsid w:val="00F72F83"/>
    <w:rsid w:val="00F72F8B"/>
    <w:rsid w:val="00F72FA0"/>
    <w:rsid w:val="00F7306E"/>
    <w:rsid w:val="00F7333C"/>
    <w:rsid w:val="00F73356"/>
    <w:rsid w:val="00F73988"/>
    <w:rsid w:val="00F739E8"/>
    <w:rsid w:val="00F73C5F"/>
    <w:rsid w:val="00F73CAD"/>
    <w:rsid w:val="00F73F2D"/>
    <w:rsid w:val="00F74002"/>
    <w:rsid w:val="00F74130"/>
    <w:rsid w:val="00F74367"/>
    <w:rsid w:val="00F743D8"/>
    <w:rsid w:val="00F743FA"/>
    <w:rsid w:val="00F74477"/>
    <w:rsid w:val="00F747F0"/>
    <w:rsid w:val="00F74BC9"/>
    <w:rsid w:val="00F74C76"/>
    <w:rsid w:val="00F74DD5"/>
    <w:rsid w:val="00F74DDA"/>
    <w:rsid w:val="00F74DF4"/>
    <w:rsid w:val="00F74E79"/>
    <w:rsid w:val="00F74FDB"/>
    <w:rsid w:val="00F752B2"/>
    <w:rsid w:val="00F753B9"/>
    <w:rsid w:val="00F753CA"/>
    <w:rsid w:val="00F75444"/>
    <w:rsid w:val="00F758D5"/>
    <w:rsid w:val="00F75A09"/>
    <w:rsid w:val="00F75A7A"/>
    <w:rsid w:val="00F75B5C"/>
    <w:rsid w:val="00F75D7A"/>
    <w:rsid w:val="00F75EE9"/>
    <w:rsid w:val="00F7607D"/>
    <w:rsid w:val="00F760DB"/>
    <w:rsid w:val="00F762FC"/>
    <w:rsid w:val="00F76356"/>
    <w:rsid w:val="00F76482"/>
    <w:rsid w:val="00F76488"/>
    <w:rsid w:val="00F765A1"/>
    <w:rsid w:val="00F765E9"/>
    <w:rsid w:val="00F76652"/>
    <w:rsid w:val="00F769A6"/>
    <w:rsid w:val="00F76A06"/>
    <w:rsid w:val="00F76BBF"/>
    <w:rsid w:val="00F76C54"/>
    <w:rsid w:val="00F76CDB"/>
    <w:rsid w:val="00F76D53"/>
    <w:rsid w:val="00F76DE6"/>
    <w:rsid w:val="00F76E8E"/>
    <w:rsid w:val="00F770A0"/>
    <w:rsid w:val="00F7728C"/>
    <w:rsid w:val="00F772E7"/>
    <w:rsid w:val="00F774EC"/>
    <w:rsid w:val="00F77604"/>
    <w:rsid w:val="00F77687"/>
    <w:rsid w:val="00F7777F"/>
    <w:rsid w:val="00F777A7"/>
    <w:rsid w:val="00F77A95"/>
    <w:rsid w:val="00F77D96"/>
    <w:rsid w:val="00F77EE3"/>
    <w:rsid w:val="00F77F82"/>
    <w:rsid w:val="00F80043"/>
    <w:rsid w:val="00F8009B"/>
    <w:rsid w:val="00F80210"/>
    <w:rsid w:val="00F803F1"/>
    <w:rsid w:val="00F80428"/>
    <w:rsid w:val="00F807AE"/>
    <w:rsid w:val="00F807D6"/>
    <w:rsid w:val="00F8095E"/>
    <w:rsid w:val="00F80DDF"/>
    <w:rsid w:val="00F80E18"/>
    <w:rsid w:val="00F80F23"/>
    <w:rsid w:val="00F80F2E"/>
    <w:rsid w:val="00F80F50"/>
    <w:rsid w:val="00F8100E"/>
    <w:rsid w:val="00F81176"/>
    <w:rsid w:val="00F8141B"/>
    <w:rsid w:val="00F815BD"/>
    <w:rsid w:val="00F815CF"/>
    <w:rsid w:val="00F81DCD"/>
    <w:rsid w:val="00F81ECF"/>
    <w:rsid w:val="00F81EDB"/>
    <w:rsid w:val="00F820F3"/>
    <w:rsid w:val="00F822BF"/>
    <w:rsid w:val="00F8241B"/>
    <w:rsid w:val="00F827ED"/>
    <w:rsid w:val="00F82849"/>
    <w:rsid w:val="00F8291C"/>
    <w:rsid w:val="00F82A5D"/>
    <w:rsid w:val="00F82C9F"/>
    <w:rsid w:val="00F82D94"/>
    <w:rsid w:val="00F82E8A"/>
    <w:rsid w:val="00F82E9B"/>
    <w:rsid w:val="00F83005"/>
    <w:rsid w:val="00F83017"/>
    <w:rsid w:val="00F8306D"/>
    <w:rsid w:val="00F830A2"/>
    <w:rsid w:val="00F83137"/>
    <w:rsid w:val="00F832C4"/>
    <w:rsid w:val="00F832EF"/>
    <w:rsid w:val="00F8341F"/>
    <w:rsid w:val="00F83678"/>
    <w:rsid w:val="00F836B2"/>
    <w:rsid w:val="00F836FD"/>
    <w:rsid w:val="00F83984"/>
    <w:rsid w:val="00F83C6D"/>
    <w:rsid w:val="00F83C84"/>
    <w:rsid w:val="00F841F3"/>
    <w:rsid w:val="00F84605"/>
    <w:rsid w:val="00F84728"/>
    <w:rsid w:val="00F84DC0"/>
    <w:rsid w:val="00F84EAD"/>
    <w:rsid w:val="00F850DE"/>
    <w:rsid w:val="00F85225"/>
    <w:rsid w:val="00F85457"/>
    <w:rsid w:val="00F85458"/>
    <w:rsid w:val="00F85475"/>
    <w:rsid w:val="00F8561F"/>
    <w:rsid w:val="00F857B2"/>
    <w:rsid w:val="00F857FF"/>
    <w:rsid w:val="00F85AEF"/>
    <w:rsid w:val="00F85BC5"/>
    <w:rsid w:val="00F85C89"/>
    <w:rsid w:val="00F85D96"/>
    <w:rsid w:val="00F85D9B"/>
    <w:rsid w:val="00F85E0B"/>
    <w:rsid w:val="00F8618F"/>
    <w:rsid w:val="00F862DE"/>
    <w:rsid w:val="00F8642C"/>
    <w:rsid w:val="00F86486"/>
    <w:rsid w:val="00F865AD"/>
    <w:rsid w:val="00F86638"/>
    <w:rsid w:val="00F8673A"/>
    <w:rsid w:val="00F8679F"/>
    <w:rsid w:val="00F867C2"/>
    <w:rsid w:val="00F867FC"/>
    <w:rsid w:val="00F86805"/>
    <w:rsid w:val="00F8688A"/>
    <w:rsid w:val="00F86907"/>
    <w:rsid w:val="00F86986"/>
    <w:rsid w:val="00F86ABD"/>
    <w:rsid w:val="00F86BA1"/>
    <w:rsid w:val="00F86BE0"/>
    <w:rsid w:val="00F86C19"/>
    <w:rsid w:val="00F86D6C"/>
    <w:rsid w:val="00F86E23"/>
    <w:rsid w:val="00F86FAC"/>
    <w:rsid w:val="00F86FD7"/>
    <w:rsid w:val="00F8722C"/>
    <w:rsid w:val="00F87352"/>
    <w:rsid w:val="00F8760D"/>
    <w:rsid w:val="00F879BC"/>
    <w:rsid w:val="00F87A71"/>
    <w:rsid w:val="00F87B08"/>
    <w:rsid w:val="00F87D41"/>
    <w:rsid w:val="00F87F38"/>
    <w:rsid w:val="00F87F3B"/>
    <w:rsid w:val="00F9027E"/>
    <w:rsid w:val="00F90545"/>
    <w:rsid w:val="00F90696"/>
    <w:rsid w:val="00F9082E"/>
    <w:rsid w:val="00F9087F"/>
    <w:rsid w:val="00F909C2"/>
    <w:rsid w:val="00F9108D"/>
    <w:rsid w:val="00F91269"/>
    <w:rsid w:val="00F915EA"/>
    <w:rsid w:val="00F917DC"/>
    <w:rsid w:val="00F918A4"/>
    <w:rsid w:val="00F918D7"/>
    <w:rsid w:val="00F91CE4"/>
    <w:rsid w:val="00F91F7B"/>
    <w:rsid w:val="00F92164"/>
    <w:rsid w:val="00F92182"/>
    <w:rsid w:val="00F9218B"/>
    <w:rsid w:val="00F92266"/>
    <w:rsid w:val="00F92314"/>
    <w:rsid w:val="00F9237E"/>
    <w:rsid w:val="00F925AC"/>
    <w:rsid w:val="00F925E3"/>
    <w:rsid w:val="00F9296A"/>
    <w:rsid w:val="00F92A49"/>
    <w:rsid w:val="00F92B97"/>
    <w:rsid w:val="00F92D18"/>
    <w:rsid w:val="00F92D19"/>
    <w:rsid w:val="00F93076"/>
    <w:rsid w:val="00F93122"/>
    <w:rsid w:val="00F932AD"/>
    <w:rsid w:val="00F93328"/>
    <w:rsid w:val="00F933CC"/>
    <w:rsid w:val="00F93612"/>
    <w:rsid w:val="00F9383B"/>
    <w:rsid w:val="00F9391C"/>
    <w:rsid w:val="00F93AD5"/>
    <w:rsid w:val="00F94142"/>
    <w:rsid w:val="00F94162"/>
    <w:rsid w:val="00F9418A"/>
    <w:rsid w:val="00F941F9"/>
    <w:rsid w:val="00F94284"/>
    <w:rsid w:val="00F943B5"/>
    <w:rsid w:val="00F945E0"/>
    <w:rsid w:val="00F946E1"/>
    <w:rsid w:val="00F94938"/>
    <w:rsid w:val="00F94A0F"/>
    <w:rsid w:val="00F94BBA"/>
    <w:rsid w:val="00F94DC3"/>
    <w:rsid w:val="00F95147"/>
    <w:rsid w:val="00F9518A"/>
    <w:rsid w:val="00F953F9"/>
    <w:rsid w:val="00F95461"/>
    <w:rsid w:val="00F954BC"/>
    <w:rsid w:val="00F95694"/>
    <w:rsid w:val="00F958BC"/>
    <w:rsid w:val="00F959C0"/>
    <w:rsid w:val="00F95B55"/>
    <w:rsid w:val="00F95B57"/>
    <w:rsid w:val="00F95BE6"/>
    <w:rsid w:val="00F95C1A"/>
    <w:rsid w:val="00F95D08"/>
    <w:rsid w:val="00F95E1F"/>
    <w:rsid w:val="00F95EB1"/>
    <w:rsid w:val="00F95F85"/>
    <w:rsid w:val="00F96062"/>
    <w:rsid w:val="00F96128"/>
    <w:rsid w:val="00F96156"/>
    <w:rsid w:val="00F9621F"/>
    <w:rsid w:val="00F9641A"/>
    <w:rsid w:val="00F964A5"/>
    <w:rsid w:val="00F96688"/>
    <w:rsid w:val="00F966AD"/>
    <w:rsid w:val="00F967C3"/>
    <w:rsid w:val="00F967ED"/>
    <w:rsid w:val="00F968E6"/>
    <w:rsid w:val="00F969B9"/>
    <w:rsid w:val="00F97151"/>
    <w:rsid w:val="00F973EE"/>
    <w:rsid w:val="00F9751D"/>
    <w:rsid w:val="00F975A0"/>
    <w:rsid w:val="00F975CF"/>
    <w:rsid w:val="00F97879"/>
    <w:rsid w:val="00F979A7"/>
    <w:rsid w:val="00F97BDD"/>
    <w:rsid w:val="00F97BEE"/>
    <w:rsid w:val="00F97C52"/>
    <w:rsid w:val="00F97E57"/>
    <w:rsid w:val="00FA0033"/>
    <w:rsid w:val="00FA0132"/>
    <w:rsid w:val="00FA01F0"/>
    <w:rsid w:val="00FA0220"/>
    <w:rsid w:val="00FA0463"/>
    <w:rsid w:val="00FA05E2"/>
    <w:rsid w:val="00FA082A"/>
    <w:rsid w:val="00FA0832"/>
    <w:rsid w:val="00FA092F"/>
    <w:rsid w:val="00FA0999"/>
    <w:rsid w:val="00FA0D1F"/>
    <w:rsid w:val="00FA0F17"/>
    <w:rsid w:val="00FA0F8C"/>
    <w:rsid w:val="00FA1087"/>
    <w:rsid w:val="00FA1467"/>
    <w:rsid w:val="00FA14DC"/>
    <w:rsid w:val="00FA1598"/>
    <w:rsid w:val="00FA1623"/>
    <w:rsid w:val="00FA19DD"/>
    <w:rsid w:val="00FA1C24"/>
    <w:rsid w:val="00FA1C83"/>
    <w:rsid w:val="00FA1D90"/>
    <w:rsid w:val="00FA1F70"/>
    <w:rsid w:val="00FA2034"/>
    <w:rsid w:val="00FA205A"/>
    <w:rsid w:val="00FA21BD"/>
    <w:rsid w:val="00FA2226"/>
    <w:rsid w:val="00FA2272"/>
    <w:rsid w:val="00FA2584"/>
    <w:rsid w:val="00FA2611"/>
    <w:rsid w:val="00FA283A"/>
    <w:rsid w:val="00FA284C"/>
    <w:rsid w:val="00FA28DD"/>
    <w:rsid w:val="00FA2939"/>
    <w:rsid w:val="00FA2A7B"/>
    <w:rsid w:val="00FA2ACD"/>
    <w:rsid w:val="00FA2C2B"/>
    <w:rsid w:val="00FA2E01"/>
    <w:rsid w:val="00FA3061"/>
    <w:rsid w:val="00FA3077"/>
    <w:rsid w:val="00FA32A1"/>
    <w:rsid w:val="00FA32EC"/>
    <w:rsid w:val="00FA3677"/>
    <w:rsid w:val="00FA36CA"/>
    <w:rsid w:val="00FA382A"/>
    <w:rsid w:val="00FA3846"/>
    <w:rsid w:val="00FA3BA7"/>
    <w:rsid w:val="00FA3D4F"/>
    <w:rsid w:val="00FA3E32"/>
    <w:rsid w:val="00FA3F31"/>
    <w:rsid w:val="00FA3FA8"/>
    <w:rsid w:val="00FA404A"/>
    <w:rsid w:val="00FA4156"/>
    <w:rsid w:val="00FA41B9"/>
    <w:rsid w:val="00FA42C4"/>
    <w:rsid w:val="00FA42F1"/>
    <w:rsid w:val="00FA4300"/>
    <w:rsid w:val="00FA4452"/>
    <w:rsid w:val="00FA449F"/>
    <w:rsid w:val="00FA44D6"/>
    <w:rsid w:val="00FA465A"/>
    <w:rsid w:val="00FA4B52"/>
    <w:rsid w:val="00FA4C5F"/>
    <w:rsid w:val="00FA4C6A"/>
    <w:rsid w:val="00FA4EBF"/>
    <w:rsid w:val="00FA50B6"/>
    <w:rsid w:val="00FA532E"/>
    <w:rsid w:val="00FA5349"/>
    <w:rsid w:val="00FA536E"/>
    <w:rsid w:val="00FA5381"/>
    <w:rsid w:val="00FA558B"/>
    <w:rsid w:val="00FA59E7"/>
    <w:rsid w:val="00FA5A82"/>
    <w:rsid w:val="00FA5ACB"/>
    <w:rsid w:val="00FA5DF4"/>
    <w:rsid w:val="00FA5F71"/>
    <w:rsid w:val="00FA611A"/>
    <w:rsid w:val="00FA61DD"/>
    <w:rsid w:val="00FA62F3"/>
    <w:rsid w:val="00FA6539"/>
    <w:rsid w:val="00FA65F3"/>
    <w:rsid w:val="00FA669E"/>
    <w:rsid w:val="00FA68DC"/>
    <w:rsid w:val="00FA6956"/>
    <w:rsid w:val="00FA6B86"/>
    <w:rsid w:val="00FA6BDE"/>
    <w:rsid w:val="00FA6CA9"/>
    <w:rsid w:val="00FA6E67"/>
    <w:rsid w:val="00FA736E"/>
    <w:rsid w:val="00FA771C"/>
    <w:rsid w:val="00FA775E"/>
    <w:rsid w:val="00FA77BF"/>
    <w:rsid w:val="00FA79F1"/>
    <w:rsid w:val="00FA7AB2"/>
    <w:rsid w:val="00FA7F57"/>
    <w:rsid w:val="00FB0009"/>
    <w:rsid w:val="00FB028F"/>
    <w:rsid w:val="00FB0365"/>
    <w:rsid w:val="00FB05F8"/>
    <w:rsid w:val="00FB06B6"/>
    <w:rsid w:val="00FB073B"/>
    <w:rsid w:val="00FB0756"/>
    <w:rsid w:val="00FB07C6"/>
    <w:rsid w:val="00FB0D21"/>
    <w:rsid w:val="00FB0FB2"/>
    <w:rsid w:val="00FB10F3"/>
    <w:rsid w:val="00FB1173"/>
    <w:rsid w:val="00FB123A"/>
    <w:rsid w:val="00FB123E"/>
    <w:rsid w:val="00FB12AE"/>
    <w:rsid w:val="00FB14CD"/>
    <w:rsid w:val="00FB162F"/>
    <w:rsid w:val="00FB1665"/>
    <w:rsid w:val="00FB18B5"/>
    <w:rsid w:val="00FB18E1"/>
    <w:rsid w:val="00FB1917"/>
    <w:rsid w:val="00FB1AA3"/>
    <w:rsid w:val="00FB1AB8"/>
    <w:rsid w:val="00FB1CA5"/>
    <w:rsid w:val="00FB1CD7"/>
    <w:rsid w:val="00FB1DBF"/>
    <w:rsid w:val="00FB1E07"/>
    <w:rsid w:val="00FB1E62"/>
    <w:rsid w:val="00FB2060"/>
    <w:rsid w:val="00FB21F4"/>
    <w:rsid w:val="00FB232E"/>
    <w:rsid w:val="00FB251E"/>
    <w:rsid w:val="00FB2A4E"/>
    <w:rsid w:val="00FB2B3C"/>
    <w:rsid w:val="00FB2B5E"/>
    <w:rsid w:val="00FB2D75"/>
    <w:rsid w:val="00FB335F"/>
    <w:rsid w:val="00FB3379"/>
    <w:rsid w:val="00FB3420"/>
    <w:rsid w:val="00FB36FD"/>
    <w:rsid w:val="00FB3742"/>
    <w:rsid w:val="00FB3910"/>
    <w:rsid w:val="00FB3AD1"/>
    <w:rsid w:val="00FB3BE8"/>
    <w:rsid w:val="00FB3D00"/>
    <w:rsid w:val="00FB3FEE"/>
    <w:rsid w:val="00FB4048"/>
    <w:rsid w:val="00FB4478"/>
    <w:rsid w:val="00FB4546"/>
    <w:rsid w:val="00FB46BF"/>
    <w:rsid w:val="00FB4973"/>
    <w:rsid w:val="00FB49B1"/>
    <w:rsid w:val="00FB4C05"/>
    <w:rsid w:val="00FB4CA9"/>
    <w:rsid w:val="00FB4DBC"/>
    <w:rsid w:val="00FB4E9C"/>
    <w:rsid w:val="00FB4FB8"/>
    <w:rsid w:val="00FB5002"/>
    <w:rsid w:val="00FB50B3"/>
    <w:rsid w:val="00FB51CF"/>
    <w:rsid w:val="00FB51DF"/>
    <w:rsid w:val="00FB5201"/>
    <w:rsid w:val="00FB54C2"/>
    <w:rsid w:val="00FB573E"/>
    <w:rsid w:val="00FB5C74"/>
    <w:rsid w:val="00FB5DF7"/>
    <w:rsid w:val="00FB5DFB"/>
    <w:rsid w:val="00FB5EEA"/>
    <w:rsid w:val="00FB6071"/>
    <w:rsid w:val="00FB61E7"/>
    <w:rsid w:val="00FB66BC"/>
    <w:rsid w:val="00FB6AFB"/>
    <w:rsid w:val="00FB6BFC"/>
    <w:rsid w:val="00FB6C4C"/>
    <w:rsid w:val="00FB6F65"/>
    <w:rsid w:val="00FB71A4"/>
    <w:rsid w:val="00FB71AA"/>
    <w:rsid w:val="00FB7329"/>
    <w:rsid w:val="00FB7525"/>
    <w:rsid w:val="00FB7537"/>
    <w:rsid w:val="00FB7776"/>
    <w:rsid w:val="00FB78FF"/>
    <w:rsid w:val="00FB7964"/>
    <w:rsid w:val="00FB79BF"/>
    <w:rsid w:val="00FB7A1A"/>
    <w:rsid w:val="00FB7C13"/>
    <w:rsid w:val="00FB7F32"/>
    <w:rsid w:val="00FB7F63"/>
    <w:rsid w:val="00FC0199"/>
    <w:rsid w:val="00FC058F"/>
    <w:rsid w:val="00FC06C4"/>
    <w:rsid w:val="00FC078D"/>
    <w:rsid w:val="00FC0A15"/>
    <w:rsid w:val="00FC0A1D"/>
    <w:rsid w:val="00FC0A46"/>
    <w:rsid w:val="00FC0C5B"/>
    <w:rsid w:val="00FC0C87"/>
    <w:rsid w:val="00FC1127"/>
    <w:rsid w:val="00FC112E"/>
    <w:rsid w:val="00FC113F"/>
    <w:rsid w:val="00FC12F6"/>
    <w:rsid w:val="00FC1664"/>
    <w:rsid w:val="00FC1A89"/>
    <w:rsid w:val="00FC1D83"/>
    <w:rsid w:val="00FC1E79"/>
    <w:rsid w:val="00FC23B1"/>
    <w:rsid w:val="00FC2585"/>
    <w:rsid w:val="00FC275B"/>
    <w:rsid w:val="00FC27CC"/>
    <w:rsid w:val="00FC28B1"/>
    <w:rsid w:val="00FC29D4"/>
    <w:rsid w:val="00FC2FE5"/>
    <w:rsid w:val="00FC309A"/>
    <w:rsid w:val="00FC3127"/>
    <w:rsid w:val="00FC32D8"/>
    <w:rsid w:val="00FC3498"/>
    <w:rsid w:val="00FC35BE"/>
    <w:rsid w:val="00FC366A"/>
    <w:rsid w:val="00FC36AB"/>
    <w:rsid w:val="00FC384D"/>
    <w:rsid w:val="00FC388F"/>
    <w:rsid w:val="00FC3A22"/>
    <w:rsid w:val="00FC3AA6"/>
    <w:rsid w:val="00FC3B38"/>
    <w:rsid w:val="00FC3BA0"/>
    <w:rsid w:val="00FC3D5A"/>
    <w:rsid w:val="00FC3E2D"/>
    <w:rsid w:val="00FC3EA1"/>
    <w:rsid w:val="00FC40AB"/>
    <w:rsid w:val="00FC40C3"/>
    <w:rsid w:val="00FC411E"/>
    <w:rsid w:val="00FC419C"/>
    <w:rsid w:val="00FC4219"/>
    <w:rsid w:val="00FC4347"/>
    <w:rsid w:val="00FC4395"/>
    <w:rsid w:val="00FC456B"/>
    <w:rsid w:val="00FC4641"/>
    <w:rsid w:val="00FC4940"/>
    <w:rsid w:val="00FC4AB0"/>
    <w:rsid w:val="00FC4AFF"/>
    <w:rsid w:val="00FC4CCE"/>
    <w:rsid w:val="00FC4CE6"/>
    <w:rsid w:val="00FC4E07"/>
    <w:rsid w:val="00FC4E49"/>
    <w:rsid w:val="00FC4E72"/>
    <w:rsid w:val="00FC504E"/>
    <w:rsid w:val="00FC50B8"/>
    <w:rsid w:val="00FC52B4"/>
    <w:rsid w:val="00FC5401"/>
    <w:rsid w:val="00FC543D"/>
    <w:rsid w:val="00FC59FA"/>
    <w:rsid w:val="00FC5CEE"/>
    <w:rsid w:val="00FC5DCC"/>
    <w:rsid w:val="00FC5E3A"/>
    <w:rsid w:val="00FC5EF5"/>
    <w:rsid w:val="00FC5FB2"/>
    <w:rsid w:val="00FC60DF"/>
    <w:rsid w:val="00FC64B0"/>
    <w:rsid w:val="00FC68B2"/>
    <w:rsid w:val="00FC6B73"/>
    <w:rsid w:val="00FC6BC0"/>
    <w:rsid w:val="00FC6C58"/>
    <w:rsid w:val="00FC6C6B"/>
    <w:rsid w:val="00FC6D36"/>
    <w:rsid w:val="00FC6DD4"/>
    <w:rsid w:val="00FC6FD6"/>
    <w:rsid w:val="00FC70C3"/>
    <w:rsid w:val="00FC71A0"/>
    <w:rsid w:val="00FC7238"/>
    <w:rsid w:val="00FC72E1"/>
    <w:rsid w:val="00FC7357"/>
    <w:rsid w:val="00FC74D4"/>
    <w:rsid w:val="00FC787F"/>
    <w:rsid w:val="00FC794A"/>
    <w:rsid w:val="00FC7A51"/>
    <w:rsid w:val="00FC7AA1"/>
    <w:rsid w:val="00FC7DB5"/>
    <w:rsid w:val="00FC7DF9"/>
    <w:rsid w:val="00FC7EE4"/>
    <w:rsid w:val="00FD0001"/>
    <w:rsid w:val="00FD02B5"/>
    <w:rsid w:val="00FD0314"/>
    <w:rsid w:val="00FD04E9"/>
    <w:rsid w:val="00FD0517"/>
    <w:rsid w:val="00FD05E9"/>
    <w:rsid w:val="00FD0C33"/>
    <w:rsid w:val="00FD0C77"/>
    <w:rsid w:val="00FD0CBE"/>
    <w:rsid w:val="00FD0CE2"/>
    <w:rsid w:val="00FD0F1B"/>
    <w:rsid w:val="00FD127B"/>
    <w:rsid w:val="00FD12CB"/>
    <w:rsid w:val="00FD173F"/>
    <w:rsid w:val="00FD1781"/>
    <w:rsid w:val="00FD1A53"/>
    <w:rsid w:val="00FD1BD7"/>
    <w:rsid w:val="00FD1BF5"/>
    <w:rsid w:val="00FD1C66"/>
    <w:rsid w:val="00FD1E8D"/>
    <w:rsid w:val="00FD1FB2"/>
    <w:rsid w:val="00FD1FF6"/>
    <w:rsid w:val="00FD206A"/>
    <w:rsid w:val="00FD211A"/>
    <w:rsid w:val="00FD2181"/>
    <w:rsid w:val="00FD2245"/>
    <w:rsid w:val="00FD22F0"/>
    <w:rsid w:val="00FD2449"/>
    <w:rsid w:val="00FD26D2"/>
    <w:rsid w:val="00FD27DD"/>
    <w:rsid w:val="00FD2854"/>
    <w:rsid w:val="00FD2A53"/>
    <w:rsid w:val="00FD2B5B"/>
    <w:rsid w:val="00FD2EE4"/>
    <w:rsid w:val="00FD2FCA"/>
    <w:rsid w:val="00FD337B"/>
    <w:rsid w:val="00FD3444"/>
    <w:rsid w:val="00FD359F"/>
    <w:rsid w:val="00FD36C7"/>
    <w:rsid w:val="00FD38B2"/>
    <w:rsid w:val="00FD3AAF"/>
    <w:rsid w:val="00FD4087"/>
    <w:rsid w:val="00FD421F"/>
    <w:rsid w:val="00FD4253"/>
    <w:rsid w:val="00FD429C"/>
    <w:rsid w:val="00FD44DF"/>
    <w:rsid w:val="00FD45B4"/>
    <w:rsid w:val="00FD4910"/>
    <w:rsid w:val="00FD4B51"/>
    <w:rsid w:val="00FD4F29"/>
    <w:rsid w:val="00FD5099"/>
    <w:rsid w:val="00FD50C0"/>
    <w:rsid w:val="00FD528E"/>
    <w:rsid w:val="00FD52C5"/>
    <w:rsid w:val="00FD535F"/>
    <w:rsid w:val="00FD5414"/>
    <w:rsid w:val="00FD54C8"/>
    <w:rsid w:val="00FD5786"/>
    <w:rsid w:val="00FD5787"/>
    <w:rsid w:val="00FD584A"/>
    <w:rsid w:val="00FD5999"/>
    <w:rsid w:val="00FD5A6A"/>
    <w:rsid w:val="00FD5B94"/>
    <w:rsid w:val="00FD5E06"/>
    <w:rsid w:val="00FD60FA"/>
    <w:rsid w:val="00FD638E"/>
    <w:rsid w:val="00FD6501"/>
    <w:rsid w:val="00FD6617"/>
    <w:rsid w:val="00FD6808"/>
    <w:rsid w:val="00FD6896"/>
    <w:rsid w:val="00FD69FF"/>
    <w:rsid w:val="00FD6A2C"/>
    <w:rsid w:val="00FD6C8F"/>
    <w:rsid w:val="00FD6CBF"/>
    <w:rsid w:val="00FD6DEB"/>
    <w:rsid w:val="00FD6EBC"/>
    <w:rsid w:val="00FD6EF9"/>
    <w:rsid w:val="00FD7427"/>
    <w:rsid w:val="00FD744E"/>
    <w:rsid w:val="00FD7652"/>
    <w:rsid w:val="00FD77B6"/>
    <w:rsid w:val="00FD7882"/>
    <w:rsid w:val="00FD788F"/>
    <w:rsid w:val="00FD7CAD"/>
    <w:rsid w:val="00FD7D6D"/>
    <w:rsid w:val="00FD7FB2"/>
    <w:rsid w:val="00FD7FD6"/>
    <w:rsid w:val="00FE0037"/>
    <w:rsid w:val="00FE03AE"/>
    <w:rsid w:val="00FE0526"/>
    <w:rsid w:val="00FE070F"/>
    <w:rsid w:val="00FE09BC"/>
    <w:rsid w:val="00FE0A66"/>
    <w:rsid w:val="00FE0ABE"/>
    <w:rsid w:val="00FE0B47"/>
    <w:rsid w:val="00FE0FEB"/>
    <w:rsid w:val="00FE1122"/>
    <w:rsid w:val="00FE1154"/>
    <w:rsid w:val="00FE13E6"/>
    <w:rsid w:val="00FE156E"/>
    <w:rsid w:val="00FE176E"/>
    <w:rsid w:val="00FE1B8F"/>
    <w:rsid w:val="00FE1B9E"/>
    <w:rsid w:val="00FE1D42"/>
    <w:rsid w:val="00FE1EC4"/>
    <w:rsid w:val="00FE1F27"/>
    <w:rsid w:val="00FE23B6"/>
    <w:rsid w:val="00FE25DA"/>
    <w:rsid w:val="00FE274A"/>
    <w:rsid w:val="00FE2956"/>
    <w:rsid w:val="00FE2A07"/>
    <w:rsid w:val="00FE2BA7"/>
    <w:rsid w:val="00FE2E62"/>
    <w:rsid w:val="00FE30F2"/>
    <w:rsid w:val="00FE33C6"/>
    <w:rsid w:val="00FE33E6"/>
    <w:rsid w:val="00FE344D"/>
    <w:rsid w:val="00FE34D9"/>
    <w:rsid w:val="00FE3716"/>
    <w:rsid w:val="00FE3768"/>
    <w:rsid w:val="00FE3D6C"/>
    <w:rsid w:val="00FE4482"/>
    <w:rsid w:val="00FE44C0"/>
    <w:rsid w:val="00FE4612"/>
    <w:rsid w:val="00FE4670"/>
    <w:rsid w:val="00FE4906"/>
    <w:rsid w:val="00FE4A75"/>
    <w:rsid w:val="00FE4B2F"/>
    <w:rsid w:val="00FE4BC3"/>
    <w:rsid w:val="00FE4BF2"/>
    <w:rsid w:val="00FE4CC8"/>
    <w:rsid w:val="00FE4E60"/>
    <w:rsid w:val="00FE5034"/>
    <w:rsid w:val="00FE50F9"/>
    <w:rsid w:val="00FE5366"/>
    <w:rsid w:val="00FE542F"/>
    <w:rsid w:val="00FE563D"/>
    <w:rsid w:val="00FE57C3"/>
    <w:rsid w:val="00FE5AC0"/>
    <w:rsid w:val="00FE5DCD"/>
    <w:rsid w:val="00FE5E22"/>
    <w:rsid w:val="00FE5EB6"/>
    <w:rsid w:val="00FE5F2B"/>
    <w:rsid w:val="00FE620D"/>
    <w:rsid w:val="00FE6222"/>
    <w:rsid w:val="00FE6345"/>
    <w:rsid w:val="00FE63BA"/>
    <w:rsid w:val="00FE6B07"/>
    <w:rsid w:val="00FE6B94"/>
    <w:rsid w:val="00FE6C15"/>
    <w:rsid w:val="00FE6D5C"/>
    <w:rsid w:val="00FE6DD6"/>
    <w:rsid w:val="00FE6E29"/>
    <w:rsid w:val="00FE6E86"/>
    <w:rsid w:val="00FE6F49"/>
    <w:rsid w:val="00FE70B8"/>
    <w:rsid w:val="00FE70F5"/>
    <w:rsid w:val="00FE71B1"/>
    <w:rsid w:val="00FE729A"/>
    <w:rsid w:val="00FE73EB"/>
    <w:rsid w:val="00FE7503"/>
    <w:rsid w:val="00FE760E"/>
    <w:rsid w:val="00FE767F"/>
    <w:rsid w:val="00FE7777"/>
    <w:rsid w:val="00FE77A3"/>
    <w:rsid w:val="00FE79AC"/>
    <w:rsid w:val="00FE7B7D"/>
    <w:rsid w:val="00FE7C1C"/>
    <w:rsid w:val="00FE7C5C"/>
    <w:rsid w:val="00FE7D03"/>
    <w:rsid w:val="00FE7E6C"/>
    <w:rsid w:val="00FE7F14"/>
    <w:rsid w:val="00FF0166"/>
    <w:rsid w:val="00FF0215"/>
    <w:rsid w:val="00FF044D"/>
    <w:rsid w:val="00FF074A"/>
    <w:rsid w:val="00FF074C"/>
    <w:rsid w:val="00FF0823"/>
    <w:rsid w:val="00FF089C"/>
    <w:rsid w:val="00FF0AA6"/>
    <w:rsid w:val="00FF0B20"/>
    <w:rsid w:val="00FF0FE2"/>
    <w:rsid w:val="00FF0FFE"/>
    <w:rsid w:val="00FF1179"/>
    <w:rsid w:val="00FF1180"/>
    <w:rsid w:val="00FF13CE"/>
    <w:rsid w:val="00FF163B"/>
    <w:rsid w:val="00FF1828"/>
    <w:rsid w:val="00FF1888"/>
    <w:rsid w:val="00FF18F0"/>
    <w:rsid w:val="00FF1956"/>
    <w:rsid w:val="00FF1B2E"/>
    <w:rsid w:val="00FF1BAB"/>
    <w:rsid w:val="00FF1D2D"/>
    <w:rsid w:val="00FF1E38"/>
    <w:rsid w:val="00FF1F68"/>
    <w:rsid w:val="00FF2007"/>
    <w:rsid w:val="00FF2023"/>
    <w:rsid w:val="00FF21E9"/>
    <w:rsid w:val="00FF2305"/>
    <w:rsid w:val="00FF2326"/>
    <w:rsid w:val="00FF236D"/>
    <w:rsid w:val="00FF23CE"/>
    <w:rsid w:val="00FF243B"/>
    <w:rsid w:val="00FF2483"/>
    <w:rsid w:val="00FF2499"/>
    <w:rsid w:val="00FF24F2"/>
    <w:rsid w:val="00FF251F"/>
    <w:rsid w:val="00FF26B6"/>
    <w:rsid w:val="00FF294D"/>
    <w:rsid w:val="00FF2963"/>
    <w:rsid w:val="00FF2991"/>
    <w:rsid w:val="00FF29A6"/>
    <w:rsid w:val="00FF2C27"/>
    <w:rsid w:val="00FF2C3A"/>
    <w:rsid w:val="00FF2EEB"/>
    <w:rsid w:val="00FF2EEF"/>
    <w:rsid w:val="00FF2F28"/>
    <w:rsid w:val="00FF3317"/>
    <w:rsid w:val="00FF3378"/>
    <w:rsid w:val="00FF3427"/>
    <w:rsid w:val="00FF34E3"/>
    <w:rsid w:val="00FF377B"/>
    <w:rsid w:val="00FF3862"/>
    <w:rsid w:val="00FF39F1"/>
    <w:rsid w:val="00FF3CF4"/>
    <w:rsid w:val="00FF3E19"/>
    <w:rsid w:val="00FF3F1B"/>
    <w:rsid w:val="00FF3F1E"/>
    <w:rsid w:val="00FF4105"/>
    <w:rsid w:val="00FF4333"/>
    <w:rsid w:val="00FF4380"/>
    <w:rsid w:val="00FF43E5"/>
    <w:rsid w:val="00FF4507"/>
    <w:rsid w:val="00FF46BF"/>
    <w:rsid w:val="00FF487C"/>
    <w:rsid w:val="00FF48C9"/>
    <w:rsid w:val="00FF48CA"/>
    <w:rsid w:val="00FF4AF8"/>
    <w:rsid w:val="00FF4B5A"/>
    <w:rsid w:val="00FF4C61"/>
    <w:rsid w:val="00FF4DB5"/>
    <w:rsid w:val="00FF4E1E"/>
    <w:rsid w:val="00FF4EAC"/>
    <w:rsid w:val="00FF53BC"/>
    <w:rsid w:val="00FF5530"/>
    <w:rsid w:val="00FF5546"/>
    <w:rsid w:val="00FF5630"/>
    <w:rsid w:val="00FF566D"/>
    <w:rsid w:val="00FF5789"/>
    <w:rsid w:val="00FF57C2"/>
    <w:rsid w:val="00FF5898"/>
    <w:rsid w:val="00FF5B4E"/>
    <w:rsid w:val="00FF5DFE"/>
    <w:rsid w:val="00FF5E25"/>
    <w:rsid w:val="00FF5E85"/>
    <w:rsid w:val="00FF5EDB"/>
    <w:rsid w:val="00FF5F05"/>
    <w:rsid w:val="00FF5FAE"/>
    <w:rsid w:val="00FF63AC"/>
    <w:rsid w:val="00FF66BD"/>
    <w:rsid w:val="00FF6868"/>
    <w:rsid w:val="00FF6976"/>
    <w:rsid w:val="00FF6AB6"/>
    <w:rsid w:val="00FF6B8A"/>
    <w:rsid w:val="00FF6D42"/>
    <w:rsid w:val="00FF6DD4"/>
    <w:rsid w:val="00FF6E1F"/>
    <w:rsid w:val="00FF7067"/>
    <w:rsid w:val="00FF7404"/>
    <w:rsid w:val="00FF760B"/>
    <w:rsid w:val="00FF7A15"/>
    <w:rsid w:val="00FF7A72"/>
    <w:rsid w:val="00FF7B60"/>
    <w:rsid w:val="00FF7C03"/>
    <w:rsid w:val="00FF7D0F"/>
    <w:rsid w:val="00FF7F26"/>
    <w:rsid w:val="0303CED9"/>
    <w:rsid w:val="070BA052"/>
    <w:rsid w:val="0A60CB9C"/>
    <w:rsid w:val="0E8E3154"/>
    <w:rsid w:val="1025ED07"/>
    <w:rsid w:val="103B53D4"/>
    <w:rsid w:val="10725E29"/>
    <w:rsid w:val="108EC005"/>
    <w:rsid w:val="11196B09"/>
    <w:rsid w:val="11E0E6B7"/>
    <w:rsid w:val="1288F138"/>
    <w:rsid w:val="15877A8D"/>
    <w:rsid w:val="1928E9CC"/>
    <w:rsid w:val="1A70381E"/>
    <w:rsid w:val="1AA667CC"/>
    <w:rsid w:val="1B491C6E"/>
    <w:rsid w:val="2229E76D"/>
    <w:rsid w:val="22FB623A"/>
    <w:rsid w:val="23313081"/>
    <w:rsid w:val="238C8C4B"/>
    <w:rsid w:val="24EEC795"/>
    <w:rsid w:val="2D3ADD7F"/>
    <w:rsid w:val="30EE2F47"/>
    <w:rsid w:val="32AF100B"/>
    <w:rsid w:val="33CE9CB5"/>
    <w:rsid w:val="344BF8D0"/>
    <w:rsid w:val="3793C22C"/>
    <w:rsid w:val="3852B824"/>
    <w:rsid w:val="39CE49AF"/>
    <w:rsid w:val="39E4F5D5"/>
    <w:rsid w:val="3A5869BD"/>
    <w:rsid w:val="3B10D0B5"/>
    <w:rsid w:val="3B366974"/>
    <w:rsid w:val="3B9742EB"/>
    <w:rsid w:val="3C56578C"/>
    <w:rsid w:val="3FF2DABB"/>
    <w:rsid w:val="42659B1E"/>
    <w:rsid w:val="45DAE31B"/>
    <w:rsid w:val="463C0695"/>
    <w:rsid w:val="474FF12F"/>
    <w:rsid w:val="4950E759"/>
    <w:rsid w:val="4987DC6E"/>
    <w:rsid w:val="4A71C7F2"/>
    <w:rsid w:val="4E73F08F"/>
    <w:rsid w:val="521570E9"/>
    <w:rsid w:val="55C87A5F"/>
    <w:rsid w:val="57C2409F"/>
    <w:rsid w:val="5854143D"/>
    <w:rsid w:val="585F42DD"/>
    <w:rsid w:val="5C3BAFF3"/>
    <w:rsid w:val="5F460ACD"/>
    <w:rsid w:val="601113B8"/>
    <w:rsid w:val="6014395F"/>
    <w:rsid w:val="6250DA4D"/>
    <w:rsid w:val="63BECD33"/>
    <w:rsid w:val="669324A5"/>
    <w:rsid w:val="670C66C5"/>
    <w:rsid w:val="67F5F821"/>
    <w:rsid w:val="6883163C"/>
    <w:rsid w:val="6945C615"/>
    <w:rsid w:val="6B0A9E7D"/>
    <w:rsid w:val="6E36E706"/>
    <w:rsid w:val="73770482"/>
    <w:rsid w:val="74A1F748"/>
    <w:rsid w:val="76CD8F1D"/>
    <w:rsid w:val="77539DAB"/>
    <w:rsid w:val="7ED02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21103019"/>
  <w15:chartTrackingRefBased/>
  <w15:docId w15:val="{C1AF3825-1B73-4DD8-97DF-EB02C6074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iPriority="99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26637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77E3C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277E3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/>
      <w:b/>
      <w:bCs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6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0"/>
      <w:outlineLvl w:val="7"/>
    </w:pPr>
    <w:rPr>
      <w:rFonts w:ascii="Times New Roman" w:hAnsi="Times New Roman"/>
      <w:sz w:val="28"/>
      <w:szCs w:val="28"/>
      <w:lang w:val="th-TH" w:eastAsia="x-none"/>
    </w:rPr>
  </w:style>
  <w:style w:type="paragraph" w:styleId="Heading9">
    <w:name w:val="heading 9"/>
    <w:basedOn w:val="Normal"/>
    <w:next w:val="Normal"/>
    <w:link w:val="Heading9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8"/>
    </w:pPr>
    <w:rPr>
      <w:rFonts w:ascii="Times New Roman" w:hAnsi="Times New Roman"/>
      <w:sz w:val="28"/>
      <w:szCs w:val="28"/>
      <w:lang w:val="th-TH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D73AD4"/>
    <w:rPr>
      <w:rFonts w:ascii="Arial" w:hAnsi="Arial"/>
      <w:b/>
      <w:bCs/>
      <w:sz w:val="18"/>
      <w:szCs w:val="18"/>
      <w:u w:val="single"/>
      <w:shd w:val="solid" w:color="FFFFFF" w:fill="FFFFFF"/>
      <w:lang w:val="x-none" w:eastAsia="x-none"/>
    </w:rPr>
  </w:style>
  <w:style w:type="character" w:customStyle="1" w:styleId="Heading2Char">
    <w:name w:val="Heading 2 Char"/>
    <w:link w:val="Heading2"/>
    <w:rsid w:val="007C41B7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locked/>
    <w:rsid w:val="00D73AD4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locked/>
    <w:rsid w:val="00D73AD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locked/>
    <w:rsid w:val="00D73AD4"/>
    <w:rPr>
      <w:rFonts w:cs="EucrosiaUPC"/>
      <w:b/>
      <w:bCs/>
      <w:sz w:val="32"/>
      <w:szCs w:val="32"/>
    </w:rPr>
  </w:style>
  <w:style w:type="character" w:customStyle="1" w:styleId="Heading6Char">
    <w:name w:val="Heading 6 Char"/>
    <w:link w:val="Heading6"/>
    <w:locked/>
    <w:rsid w:val="00D73AD4"/>
    <w:rPr>
      <w:rFonts w:cs="EucrosiaUPC"/>
      <w:b/>
      <w:bCs/>
      <w:sz w:val="24"/>
      <w:szCs w:val="24"/>
    </w:rPr>
  </w:style>
  <w:style w:type="character" w:customStyle="1" w:styleId="Heading7Char">
    <w:name w:val="Heading 7 Char"/>
    <w:link w:val="Heading7"/>
    <w:rsid w:val="00166F45"/>
    <w:rPr>
      <w:rFonts w:cs="EucrosiaUPC"/>
      <w:b/>
      <w:bCs/>
      <w:sz w:val="24"/>
      <w:szCs w:val="24"/>
    </w:rPr>
  </w:style>
  <w:style w:type="character" w:customStyle="1" w:styleId="Heading8Char">
    <w:name w:val="Heading 8 Char"/>
    <w:link w:val="Heading8"/>
    <w:locked/>
    <w:rsid w:val="00D73AD4"/>
    <w:rPr>
      <w:rFonts w:cs="EucrosiaUPC"/>
      <w:sz w:val="28"/>
      <w:szCs w:val="28"/>
      <w:lang w:val="th-TH"/>
    </w:rPr>
  </w:style>
  <w:style w:type="character" w:customStyle="1" w:styleId="Heading9Char">
    <w:name w:val="Heading 9 Char"/>
    <w:link w:val="Heading9"/>
    <w:locked/>
    <w:rsid w:val="00D73AD4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locked/>
    <w:rsid w:val="00D73AD4"/>
    <w:rPr>
      <w:rFonts w:ascii="Arial" w:hAnsi="Arial"/>
      <w:sz w:val="18"/>
      <w:szCs w:val="18"/>
    </w:rPr>
  </w:style>
  <w:style w:type="character" w:customStyle="1" w:styleId="AAAddress">
    <w:name w:val="AA Address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locked/>
    <w:rsid w:val="00D73AD4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277E3C"/>
    <w:rPr>
      <w:rFonts w:cs="Times New Roman"/>
      <w:b/>
      <w:bCs/>
    </w:rPr>
  </w:style>
  <w:style w:type="paragraph" w:styleId="ListBullet">
    <w:name w:val="List Bullet"/>
    <w:basedOn w:val="Normal"/>
    <w:rsid w:val="00277E3C"/>
    <w:pPr>
      <w:numPr>
        <w:numId w:val="3"/>
      </w:numPr>
      <w:tabs>
        <w:tab w:val="left" w:pos="284"/>
      </w:tabs>
    </w:pPr>
  </w:style>
  <w:style w:type="paragraph" w:styleId="ListBullet2">
    <w:name w:val="List Bullet 2"/>
    <w:basedOn w:val="Normal"/>
    <w:rsid w:val="00277E3C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277E3C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277E3C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277E3C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277E3C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277E3C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277E3C"/>
    <w:pPr>
      <w:ind w:left="284"/>
    </w:pPr>
  </w:style>
  <w:style w:type="paragraph" w:customStyle="1" w:styleId="AAFrameAddress">
    <w:name w:val="AA Frame Address"/>
    <w:basedOn w:val="Heading1"/>
    <w:rsid w:val="00277E3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277E3C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rsid w:val="00277E3C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rsid w:val="00277E3C"/>
    <w:pPr>
      <w:ind w:left="284" w:hanging="284"/>
    </w:pPr>
  </w:style>
  <w:style w:type="paragraph" w:styleId="Index1">
    <w:name w:val="index 1"/>
    <w:basedOn w:val="Normal"/>
    <w:next w:val="Normal"/>
    <w:autoRedefine/>
    <w:rsid w:val="00277E3C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277E3C"/>
    <w:pPr>
      <w:ind w:left="568" w:hanging="284"/>
    </w:pPr>
  </w:style>
  <w:style w:type="paragraph" w:styleId="Index3">
    <w:name w:val="index 3"/>
    <w:basedOn w:val="Normal"/>
    <w:next w:val="Normal"/>
    <w:autoRedefine/>
    <w:rsid w:val="00277E3C"/>
    <w:pPr>
      <w:ind w:left="851" w:hanging="284"/>
    </w:pPr>
  </w:style>
  <w:style w:type="paragraph" w:styleId="Index4">
    <w:name w:val="index 4"/>
    <w:basedOn w:val="Normal"/>
    <w:next w:val="Normal"/>
    <w:rsid w:val="00277E3C"/>
    <w:pPr>
      <w:ind w:left="1135" w:hanging="284"/>
    </w:pPr>
  </w:style>
  <w:style w:type="paragraph" w:styleId="Index6">
    <w:name w:val="index 6"/>
    <w:basedOn w:val="Normal"/>
    <w:next w:val="Normal"/>
    <w:rsid w:val="00277E3C"/>
    <w:pPr>
      <w:ind w:left="1702" w:hanging="284"/>
    </w:pPr>
  </w:style>
  <w:style w:type="paragraph" w:styleId="Index5">
    <w:name w:val="index 5"/>
    <w:basedOn w:val="Normal"/>
    <w:next w:val="Normal"/>
    <w:rsid w:val="00277E3C"/>
    <w:pPr>
      <w:ind w:left="1418" w:hanging="284"/>
    </w:pPr>
  </w:style>
  <w:style w:type="paragraph" w:styleId="Index7">
    <w:name w:val="index 7"/>
    <w:basedOn w:val="Normal"/>
    <w:next w:val="Normal"/>
    <w:semiHidden/>
    <w:rsid w:val="00277E3C"/>
    <w:pPr>
      <w:ind w:left="1985" w:hanging="284"/>
    </w:pPr>
  </w:style>
  <w:style w:type="paragraph" w:styleId="Index8">
    <w:name w:val="index 8"/>
    <w:basedOn w:val="Normal"/>
    <w:next w:val="Normal"/>
    <w:semiHidden/>
    <w:rsid w:val="00277E3C"/>
    <w:pPr>
      <w:ind w:left="2269" w:hanging="284"/>
    </w:pPr>
  </w:style>
  <w:style w:type="paragraph" w:styleId="Index9">
    <w:name w:val="index 9"/>
    <w:basedOn w:val="Normal"/>
    <w:next w:val="Normal"/>
    <w:rsid w:val="00277E3C"/>
    <w:pPr>
      <w:ind w:left="2552" w:hanging="284"/>
    </w:pPr>
  </w:style>
  <w:style w:type="paragraph" w:styleId="TOC2">
    <w:name w:val="toc 2"/>
    <w:basedOn w:val="Normal"/>
    <w:next w:val="Normal"/>
    <w:semiHidden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rsid w:val="00277E3C"/>
    <w:pPr>
      <w:ind w:left="851"/>
    </w:pPr>
  </w:style>
  <w:style w:type="paragraph" w:styleId="TOC5">
    <w:name w:val="toc 5"/>
    <w:basedOn w:val="Normal"/>
    <w:next w:val="Normal"/>
    <w:rsid w:val="00277E3C"/>
    <w:pPr>
      <w:ind w:left="1134"/>
    </w:pPr>
  </w:style>
  <w:style w:type="paragraph" w:styleId="TOC6">
    <w:name w:val="toc 6"/>
    <w:basedOn w:val="Normal"/>
    <w:next w:val="Normal"/>
    <w:rsid w:val="00277E3C"/>
    <w:pPr>
      <w:ind w:left="1418"/>
    </w:pPr>
  </w:style>
  <w:style w:type="paragraph" w:styleId="TOC7">
    <w:name w:val="toc 7"/>
    <w:basedOn w:val="Normal"/>
    <w:next w:val="Normal"/>
    <w:rsid w:val="00277E3C"/>
    <w:pPr>
      <w:ind w:left="1701"/>
    </w:pPr>
  </w:style>
  <w:style w:type="paragraph" w:styleId="TOC8">
    <w:name w:val="toc 8"/>
    <w:basedOn w:val="Normal"/>
    <w:next w:val="Normal"/>
    <w:rsid w:val="00277E3C"/>
    <w:pPr>
      <w:ind w:left="1985"/>
    </w:pPr>
  </w:style>
  <w:style w:type="paragraph" w:styleId="TOC9">
    <w:name w:val="toc 9"/>
    <w:basedOn w:val="Normal"/>
    <w:next w:val="Normal"/>
    <w:rsid w:val="00277E3C"/>
    <w:pPr>
      <w:ind w:left="2268"/>
    </w:pPr>
  </w:style>
  <w:style w:type="paragraph" w:styleId="TableofFigures">
    <w:name w:val="table of figures"/>
    <w:basedOn w:val="Normal"/>
    <w:next w:val="Normal"/>
    <w:rsid w:val="00277E3C"/>
    <w:pPr>
      <w:ind w:left="567" w:hanging="567"/>
    </w:pPr>
  </w:style>
  <w:style w:type="paragraph" w:styleId="ListBullet5">
    <w:name w:val="List Bullet 5"/>
    <w:basedOn w:val="Normal"/>
    <w:rsid w:val="00277E3C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"/>
    <w:basedOn w:val="Normal"/>
    <w:link w:val="BodyTextChar"/>
    <w:qFormat/>
    <w:rsid w:val="00277E3C"/>
    <w:pPr>
      <w:spacing w:after="120"/>
    </w:pPr>
  </w:style>
  <w:style w:type="character" w:customStyle="1" w:styleId="BodyTextChar">
    <w:name w:val="Body Text Char"/>
    <w:aliases w:val="bt Char,body text Char,Body Char"/>
    <w:link w:val="BodyText"/>
    <w:rsid w:val="000A47A5"/>
    <w:rPr>
      <w:rFonts w:ascii="Arial" w:hAnsi="Arial"/>
      <w:sz w:val="18"/>
      <w:szCs w:val="18"/>
      <w:lang w:val="en-US" w:eastAsia="en-US" w:bidi="th-TH"/>
    </w:rPr>
  </w:style>
  <w:style w:type="paragraph" w:styleId="BodyTextFirstIndent">
    <w:name w:val="Body Text First Indent"/>
    <w:basedOn w:val="BodyText"/>
    <w:link w:val="BodyTextFirstIndentChar"/>
    <w:rsid w:val="00277E3C"/>
    <w:pPr>
      <w:ind w:firstLine="284"/>
    </w:pPr>
    <w:rPr>
      <w:lang w:val="x-none" w:eastAsia="x-none"/>
    </w:rPr>
  </w:style>
  <w:style w:type="character" w:customStyle="1" w:styleId="BodyTextFirstIndentChar">
    <w:name w:val="Body Text First Indent Char"/>
    <w:link w:val="BodyTextFirstIndent"/>
    <w:locked/>
    <w:rsid w:val="00D73AD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277E3C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aliases w:val="i Char"/>
    <w:link w:val="BodyTextIndent"/>
    <w:locked/>
    <w:rsid w:val="00D73AD4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rsid w:val="00277E3C"/>
    <w:pPr>
      <w:ind w:left="284" w:firstLine="284"/>
    </w:pPr>
  </w:style>
  <w:style w:type="character" w:customStyle="1" w:styleId="BodyTextFirstIndent2Char">
    <w:name w:val="Body Text First Indent 2 Char"/>
    <w:link w:val="BodyTextFirstIndent2"/>
    <w:locked/>
    <w:rsid w:val="00D73AD4"/>
    <w:rPr>
      <w:rFonts w:ascii="Arial" w:hAnsi="Arial"/>
      <w:sz w:val="18"/>
      <w:szCs w:val="18"/>
    </w:rPr>
  </w:style>
  <w:style w:type="character" w:styleId="Strong">
    <w:name w:val="Strong"/>
    <w:qFormat/>
    <w:rsid w:val="00277E3C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277E3C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277E3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277E3C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277E3C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277E3C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277E3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277E3C"/>
    <w:pPr>
      <w:framePr w:h="1054" w:wrap="around" w:y="5920"/>
    </w:pPr>
  </w:style>
  <w:style w:type="paragraph" w:customStyle="1" w:styleId="ReportHeading3">
    <w:name w:val="ReportHeading3"/>
    <w:basedOn w:val="ReportHeading2"/>
    <w:rsid w:val="00277E3C"/>
    <w:pPr>
      <w:framePr w:h="443" w:wrap="around" w:y="8223"/>
    </w:pPr>
  </w:style>
  <w:style w:type="paragraph" w:customStyle="1" w:styleId="a">
    <w:name w:val="¢éÍ¤ÇÒÁ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277E3C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277E3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277E3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277E3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277E3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277E3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30">
    <w:name w:val="?????3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character" w:styleId="PageNumber">
    <w:name w:val="page number"/>
    <w:basedOn w:val="DefaultParagraphFont"/>
    <w:uiPriority w:val="99"/>
    <w:rsid w:val="00277E3C"/>
  </w:style>
  <w:style w:type="paragraph" w:styleId="DocumentMap">
    <w:name w:val="Document Map"/>
    <w:basedOn w:val="Normal"/>
    <w:link w:val="DocumentMapChar"/>
    <w:semiHidden/>
    <w:rsid w:val="00277E3C"/>
    <w:pPr>
      <w:shd w:val="clear" w:color="auto" w:fill="000080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DocumentMapChar">
    <w:name w:val="Document Map Char"/>
    <w:link w:val="DocumentMap"/>
    <w:semiHidden/>
    <w:locked/>
    <w:rsid w:val="00D73AD4"/>
    <w:rPr>
      <w:rFonts w:cs="Cordia New"/>
      <w:sz w:val="28"/>
      <w:szCs w:val="28"/>
      <w:shd w:val="clear" w:color="auto" w:fill="000080"/>
    </w:rPr>
  </w:style>
  <w:style w:type="paragraph" w:styleId="BodyText2">
    <w:name w:val="Body Text 2"/>
    <w:basedOn w:val="Normal"/>
    <w:link w:val="BodyText2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Angsana New" w:hAnsi="Angsana New"/>
      <w:sz w:val="30"/>
      <w:szCs w:val="30"/>
      <w:lang w:val="th-TH" w:eastAsia="x-none"/>
    </w:rPr>
  </w:style>
  <w:style w:type="character" w:customStyle="1" w:styleId="BodyText2Char">
    <w:name w:val="Body Text 2 Char"/>
    <w:link w:val="BodyText2"/>
    <w:locked/>
    <w:rsid w:val="00D73AD4"/>
    <w:rPr>
      <w:rFonts w:ascii="Angsana New" w:hAnsi="Angsana New"/>
      <w:sz w:val="30"/>
      <w:szCs w:val="30"/>
      <w:lang w:val="th-TH"/>
    </w:rPr>
  </w:style>
  <w:style w:type="paragraph" w:customStyle="1" w:styleId="a0">
    <w:name w:val="Åº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10">
    <w:name w:val="10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1">
    <w:name w:val="ºÇ¡"/>
    <w:basedOn w:val="Normal"/>
    <w:uiPriority w:val="99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a2">
    <w:name w:val="???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Book Antiqua" w:eastAsia="Cordia New" w:hAnsi="Book Antiqua"/>
      <w:b/>
      <w:bCs/>
      <w:sz w:val="30"/>
      <w:szCs w:val="30"/>
      <w:lang w:val="th-TH" w:eastAsia="th-TH"/>
    </w:rPr>
  </w:style>
  <w:style w:type="paragraph" w:customStyle="1" w:styleId="a3">
    <w:name w:val="ข้อความ"/>
    <w:basedOn w:val="Normal"/>
    <w:rsid w:val="00277E3C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hAnsi="Book Antiqua" w:cs="BrowalliaUPC"/>
      <w:snapToGrid w:val="0"/>
      <w:sz w:val="30"/>
      <w:szCs w:val="30"/>
      <w:lang w:val="th-TH" w:eastAsia="th-TH"/>
    </w:rPr>
  </w:style>
  <w:style w:type="paragraph" w:customStyle="1" w:styleId="a4">
    <w:name w:val="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E">
    <w:name w:val="»¡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4"/>
      <w:szCs w:val="24"/>
      <w:lang w:val="th-TH"/>
    </w:rPr>
  </w:style>
  <w:style w:type="paragraph" w:customStyle="1" w:styleId="E0">
    <w:name w:val="ª×èÍºÃÔÉÑ·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SSETS">
    <w:name w:val="ASSETS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5">
    <w:name w:val="5"/>
    <w:basedOn w:val="E"/>
    <w:rsid w:val="00277E3C"/>
    <w:pPr>
      <w:jc w:val="left"/>
    </w:pPr>
    <w:rPr>
      <w:sz w:val="10"/>
      <w:szCs w:val="10"/>
    </w:rPr>
  </w:style>
  <w:style w:type="paragraph" w:customStyle="1" w:styleId="E1">
    <w:name w:val="Å§ª×èÍ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customStyle="1" w:styleId="a5">
    <w:name w:val="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T0">
    <w:name w:val="?????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styleId="BodyText3">
    <w:name w:val="Body Text 3"/>
    <w:basedOn w:val="Normal"/>
    <w:link w:val="BodyText3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Book Antiqua" w:hAnsi="Book Antiqua"/>
      <w:sz w:val="30"/>
      <w:szCs w:val="30"/>
      <w:lang w:val="x-none" w:eastAsia="x-none"/>
    </w:rPr>
  </w:style>
  <w:style w:type="character" w:customStyle="1" w:styleId="BodyText3Char">
    <w:name w:val="Body Text 3 Char"/>
    <w:link w:val="BodyText3"/>
    <w:locked/>
    <w:rsid w:val="00D73AD4"/>
    <w:rPr>
      <w:rFonts w:ascii="Book Antiqua" w:hAnsi="Book Antiqua"/>
      <w:sz w:val="30"/>
      <w:szCs w:val="30"/>
    </w:rPr>
  </w:style>
  <w:style w:type="table" w:styleId="TableGrid">
    <w:name w:val="Table Grid"/>
    <w:basedOn w:val="TableNormal"/>
    <w:uiPriority w:val="39"/>
    <w:rsid w:val="006F5A3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PolicyHeading">
    <w:name w:val="Acc Policy Heading"/>
    <w:basedOn w:val="BodyText"/>
    <w:link w:val="AccPolicyHeadingChar"/>
    <w:autoRedefine/>
    <w:rsid w:val="0024411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900" w:right="387"/>
      <w:jc w:val="both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AccPolicyHeadingChar">
    <w:name w:val="Acc Policy Heading Char"/>
    <w:link w:val="AccPolicyHeading"/>
    <w:rsid w:val="00244117"/>
    <w:rPr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632D78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semiHidden/>
    <w:locked/>
    <w:rsid w:val="00D73AD4"/>
    <w:rPr>
      <w:rFonts w:ascii="Tahoma" w:hAnsi="Tahoma" w:cs="Tahoma"/>
      <w:sz w:val="16"/>
      <w:szCs w:val="16"/>
    </w:rPr>
  </w:style>
  <w:style w:type="character" w:styleId="CommentReference">
    <w:name w:val="annotation reference"/>
    <w:rsid w:val="00A315B2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15B2"/>
    <w:rPr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locked/>
    <w:rsid w:val="00D73AD4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A315B2"/>
    <w:rPr>
      <w:b/>
      <w:bCs/>
    </w:rPr>
  </w:style>
  <w:style w:type="character" w:customStyle="1" w:styleId="CommentSubjectChar">
    <w:name w:val="Comment Subject Char"/>
    <w:link w:val="CommentSubject"/>
    <w:locked/>
    <w:rsid w:val="00D73AD4"/>
    <w:rPr>
      <w:rFonts w:ascii="Arial" w:hAnsi="Arial"/>
      <w:b/>
      <w:bCs/>
    </w:rPr>
  </w:style>
  <w:style w:type="paragraph" w:customStyle="1" w:styleId="HTMLBody">
    <w:name w:val="HTML Body"/>
    <w:rsid w:val="00097E01"/>
    <w:pPr>
      <w:autoSpaceDE w:val="0"/>
      <w:autoSpaceDN w:val="0"/>
      <w:adjustRightInd w:val="0"/>
    </w:pPr>
    <w:rPr>
      <w:rFonts w:ascii="Cordia New" w:hAnsi="Cordia New"/>
      <w:sz w:val="28"/>
      <w:szCs w:val="28"/>
      <w:lang w:eastAsia="zh-CN"/>
    </w:rPr>
  </w:style>
  <w:style w:type="paragraph" w:customStyle="1" w:styleId="acctmainheading">
    <w:name w:val="acct main heading"/>
    <w:aliases w:val="am"/>
    <w:basedOn w:val="Normal"/>
    <w:rsid w:val="00156D0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customStyle="1" w:styleId="block">
    <w:name w:val="block"/>
    <w:aliases w:val="b,b + Angsana New,Bold,Left:  0....,Left:  1 cm,Rig..."/>
    <w:basedOn w:val="BodyText"/>
    <w:link w:val="blockChar"/>
    <w:rsid w:val="00C12A6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eastAsia="x-none" w:bidi="ar-SA"/>
    </w:rPr>
  </w:style>
  <w:style w:type="character" w:customStyle="1" w:styleId="blockChar">
    <w:name w:val="block Char"/>
    <w:aliases w:val="b Char"/>
    <w:link w:val="block"/>
    <w:locked/>
    <w:rsid w:val="00D15003"/>
    <w:rPr>
      <w:sz w:val="22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semiHidden/>
    <w:rsid w:val="00155E23"/>
    <w:rPr>
      <w:sz w:val="20"/>
      <w:szCs w:val="20"/>
      <w:lang w:val="x-none" w:eastAsia="x-none"/>
    </w:rPr>
  </w:style>
  <w:style w:type="character" w:customStyle="1" w:styleId="FootnoteTextChar">
    <w:name w:val="Footnote Text Char"/>
    <w:aliases w:val="ft Char"/>
    <w:link w:val="FootnoteText"/>
    <w:uiPriority w:val="99"/>
    <w:semiHidden/>
    <w:locked/>
    <w:rsid w:val="00D73AD4"/>
    <w:rPr>
      <w:rFonts w:ascii="Arial" w:hAnsi="Arial"/>
    </w:rPr>
  </w:style>
  <w:style w:type="character" w:styleId="FootnoteReference">
    <w:name w:val="footnote reference"/>
    <w:aliases w:val="fr"/>
    <w:uiPriority w:val="99"/>
    <w:semiHidden/>
    <w:rsid w:val="00155E23"/>
    <w:rPr>
      <w:vertAlign w:val="superscript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,Left:  -0.05&quot;,Right:  -0.05&quot;,Lin...,..."/>
    <w:basedOn w:val="Normal"/>
    <w:rsid w:val="00D019A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F4428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6037C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RNormal">
    <w:name w:val="RNormal"/>
    <w:basedOn w:val="Normal"/>
    <w:rsid w:val="0072209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/>
      <w:sz w:val="22"/>
      <w:szCs w:val="24"/>
      <w:lang w:bidi="ar-SA"/>
    </w:rPr>
  </w:style>
  <w:style w:type="paragraph" w:customStyle="1" w:styleId="acctmergecolhdg">
    <w:name w:val="acct merge col hdg"/>
    <w:aliases w:val="mh"/>
    <w:basedOn w:val="Normal"/>
    <w:rsid w:val="00115D8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dividends">
    <w:name w:val="acct dividends"/>
    <w:aliases w:val="ad"/>
    <w:basedOn w:val="Normal"/>
    <w:rsid w:val="00D93D2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Graphic">
    <w:name w:val="Graphic"/>
    <w:basedOn w:val="Signature"/>
    <w:rsid w:val="002B24D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0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Signature">
    <w:name w:val="Signature"/>
    <w:basedOn w:val="Normal"/>
    <w:link w:val="SignatureChar"/>
    <w:rsid w:val="002B24DB"/>
    <w:pPr>
      <w:ind w:left="4320"/>
    </w:pPr>
    <w:rPr>
      <w:lang w:val="x-none" w:eastAsia="x-none"/>
    </w:rPr>
  </w:style>
  <w:style w:type="character" w:customStyle="1" w:styleId="SignatureChar">
    <w:name w:val="Signature Char"/>
    <w:link w:val="Signature"/>
    <w:locked/>
    <w:rsid w:val="00D73AD4"/>
    <w:rPr>
      <w:rFonts w:ascii="Arial" w:hAnsi="Arial"/>
      <w:sz w:val="18"/>
      <w:szCs w:val="18"/>
    </w:rPr>
  </w:style>
  <w:style w:type="paragraph" w:customStyle="1" w:styleId="Char">
    <w:name w:val="Char"/>
    <w:basedOn w:val="Normal"/>
    <w:rsid w:val="0006158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customStyle="1" w:styleId="NormalAngsanaNew">
    <w:name w:val="Normal + Angsana New"/>
    <w:aliases w:val="15 pt,Thai Distributed Justification,Left:  0.31&quot;,Heading 8 + Angsana New,Right:  -0.28..."/>
    <w:basedOn w:val="Normal"/>
    <w:uiPriority w:val="99"/>
    <w:rsid w:val="00F5387E"/>
    <w:pPr>
      <w:tabs>
        <w:tab w:val="clear" w:pos="227"/>
      </w:tabs>
      <w:ind w:left="450"/>
      <w:jc w:val="thaiDistribute"/>
    </w:pPr>
    <w:rPr>
      <w:rFonts w:ascii="Angsana New" w:hAnsi="Angsana New"/>
      <w:sz w:val="30"/>
      <w:szCs w:val="30"/>
    </w:rPr>
  </w:style>
  <w:style w:type="paragraph" w:styleId="ListParagraph">
    <w:name w:val="List Paragraph"/>
    <w:aliases w:val="FS ENG01"/>
    <w:basedOn w:val="Normal"/>
    <w:link w:val="ListParagraphChar"/>
    <w:uiPriority w:val="34"/>
    <w:qFormat/>
    <w:rsid w:val="00453020"/>
    <w:pPr>
      <w:ind w:left="720"/>
      <w:contextualSpacing/>
    </w:pPr>
    <w:rPr>
      <w:szCs w:val="22"/>
    </w:rPr>
  </w:style>
  <w:style w:type="character" w:customStyle="1" w:styleId="BodyTextChar1">
    <w:name w:val="Body Text Char1"/>
    <w:aliases w:val="bt Char1,body text Char1,Body Char1"/>
    <w:uiPriority w:val="99"/>
    <w:locked/>
    <w:rsid w:val="00D73AD4"/>
    <w:rPr>
      <w:rFonts w:ascii="Arial" w:hAnsi="Arial" w:cs="Angsana New"/>
      <w:sz w:val="22"/>
      <w:szCs w:val="22"/>
    </w:rPr>
  </w:style>
  <w:style w:type="paragraph" w:customStyle="1" w:styleId="a6">
    <w:name w:val="ลบ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Indent2">
    <w:name w:val="Body Text Indent 2"/>
    <w:basedOn w:val="Normal"/>
    <w:link w:val="BodyTextIndent2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/>
      <w:sz w:val="30"/>
      <w:szCs w:val="30"/>
      <w:lang w:val="x-none" w:eastAsia="x-none"/>
    </w:rPr>
  </w:style>
  <w:style w:type="character" w:customStyle="1" w:styleId="BodyTextIndent2Char">
    <w:name w:val="Body Text Indent 2 Char"/>
    <w:link w:val="BodyTextIndent2"/>
    <w:rsid w:val="00D73AD4"/>
    <w:rPr>
      <w:rFonts w:cs="EucrosiaUPC"/>
      <w:sz w:val="30"/>
      <w:szCs w:val="30"/>
    </w:rPr>
  </w:style>
  <w:style w:type="paragraph" w:customStyle="1" w:styleId="acctcolumnheading">
    <w:name w:val="acct column heading"/>
    <w:aliases w:val="ac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D73AD4"/>
    <w:pPr>
      <w:spacing w:after="0"/>
    </w:pPr>
  </w:style>
  <w:style w:type="paragraph" w:customStyle="1" w:styleId="acctindentnospaceafter">
    <w:name w:val="acct indent no space after"/>
    <w:aliases w:val="ain"/>
    <w:basedOn w:val="acctindent"/>
    <w:rsid w:val="00D73AD4"/>
    <w:pPr>
      <w:spacing w:after="0"/>
    </w:pPr>
  </w:style>
  <w:style w:type="paragraph" w:customStyle="1" w:styleId="acctindent">
    <w:name w:val="acct indent"/>
    <w:aliases w:val="ai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D73AD4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D73AD4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D73AD4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D73AD4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D73AD4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D73AD4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D73AD4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D73AD4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D73AD4"/>
    <w:pPr>
      <w:spacing w:after="0"/>
    </w:pPr>
  </w:style>
  <w:style w:type="paragraph" w:customStyle="1" w:styleId="List1a">
    <w:name w:val="List 1a"/>
    <w:aliases w:val="1a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D73A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rsid w:val="00D73AD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D73AD4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D73AD4"/>
    <w:rPr>
      <w:rFonts w:cs="Times New Roman"/>
    </w:rPr>
  </w:style>
  <w:style w:type="paragraph" w:customStyle="1" w:styleId="zreportaddinfo">
    <w:name w:val="zreport addinfo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D73AD4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D73AD4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D73AD4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D73AD4"/>
    <w:rPr>
      <w:b/>
      <w:bCs/>
    </w:rPr>
  </w:style>
  <w:style w:type="paragraph" w:customStyle="1" w:styleId="nineptbodytext">
    <w:name w:val="nine pt body text"/>
    <w:aliases w:val="9bt"/>
    <w:basedOn w:val="nineptnormal"/>
    <w:rsid w:val="00D73AD4"/>
    <w:pPr>
      <w:spacing w:after="220"/>
    </w:pPr>
  </w:style>
  <w:style w:type="paragraph" w:customStyle="1" w:styleId="nineptnormal">
    <w:name w:val="nine pt normal"/>
    <w:aliases w:val="9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D73AD4"/>
    <w:pPr>
      <w:jc w:val="center"/>
    </w:pPr>
  </w:style>
  <w:style w:type="paragraph" w:customStyle="1" w:styleId="heading">
    <w:name w:val="heading"/>
    <w:aliases w:val="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D73AD4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D73AD4"/>
  </w:style>
  <w:style w:type="paragraph" w:customStyle="1" w:styleId="nineptheadingcentredbold">
    <w:name w:val="nine pt heading centred bold"/>
    <w:aliases w:val="9hc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D73AD4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D73AD4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D73AD4"/>
    <w:rPr>
      <w:b/>
    </w:rPr>
  </w:style>
  <w:style w:type="paragraph" w:customStyle="1" w:styleId="nineptcolumntab1">
    <w:name w:val="nine pt column tab1"/>
    <w:aliases w:val="a91"/>
    <w:basedOn w:val="nineptnormal"/>
    <w:rsid w:val="00D73AD4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D73AD4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D73AD4"/>
    <w:pPr>
      <w:jc w:val="center"/>
    </w:pPr>
  </w:style>
  <w:style w:type="paragraph" w:customStyle="1" w:styleId="Normalheading">
    <w:name w:val="Normal heading"/>
    <w:aliases w:val="nh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D73AD4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D73AD4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D73AD4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D73AD4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D73AD4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D73AD4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D73AD4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D73AD4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D73AD4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D73AD4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D73AD4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D73AD4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D73AD4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D73AD4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D73AD4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D73AD4"/>
    <w:pPr>
      <w:spacing w:after="0"/>
    </w:pPr>
  </w:style>
  <w:style w:type="paragraph" w:customStyle="1" w:styleId="smallreturn">
    <w:name w:val="small return"/>
    <w:aliases w:val="sr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D73AD4"/>
    <w:pPr>
      <w:spacing w:after="0"/>
    </w:pPr>
  </w:style>
  <w:style w:type="paragraph" w:customStyle="1" w:styleId="headingbolditalic">
    <w:name w:val="heading bold italic"/>
    <w:aliases w:val="hbi"/>
    <w:basedOn w:val="heading"/>
    <w:rsid w:val="00D73AD4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D73AD4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D73AD4"/>
    <w:pPr>
      <w:spacing w:after="0"/>
    </w:pPr>
  </w:style>
  <w:style w:type="paragraph" w:customStyle="1" w:styleId="blockbullet">
    <w:name w:val="block bullet"/>
    <w:aliases w:val="bb"/>
    <w:basedOn w:val="block"/>
    <w:rsid w:val="00D73AD4"/>
    <w:pPr>
      <w:tabs>
        <w:tab w:val="num" w:pos="907"/>
      </w:tabs>
      <w:ind w:left="907" w:hanging="340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D73AD4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D73AD4"/>
    <w:pPr>
      <w:spacing w:after="0"/>
    </w:pPr>
  </w:style>
  <w:style w:type="paragraph" w:customStyle="1" w:styleId="eightptnormal">
    <w:name w:val="eight pt normal"/>
    <w:aliases w:val="8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D73AD4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D73AD4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D73AD4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D73AD4"/>
    <w:rPr>
      <w:b/>
      <w:bCs/>
    </w:rPr>
  </w:style>
  <w:style w:type="paragraph" w:customStyle="1" w:styleId="eightptbodytext">
    <w:name w:val="eight pt body text"/>
    <w:aliases w:val="8bt"/>
    <w:basedOn w:val="eightptnormal"/>
    <w:rsid w:val="00D73AD4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D73AD4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D73AD4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D73AD4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D73AD4"/>
    <w:pPr>
      <w:spacing w:after="0"/>
    </w:pPr>
  </w:style>
  <w:style w:type="paragraph" w:customStyle="1" w:styleId="eightptblock">
    <w:name w:val="eight pt block"/>
    <w:aliases w:val="8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D73AD4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D73AD4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D73AD4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D73AD4"/>
    <w:pPr>
      <w:spacing w:after="0"/>
    </w:pPr>
  </w:style>
  <w:style w:type="paragraph" w:customStyle="1" w:styleId="blockindent">
    <w:name w:val="block indent"/>
    <w:aliases w:val="bi"/>
    <w:basedOn w:val="block"/>
    <w:rsid w:val="00D73AD4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D73AD4"/>
    <w:pPr>
      <w:jc w:val="center"/>
    </w:pPr>
  </w:style>
  <w:style w:type="paragraph" w:customStyle="1" w:styleId="nineptcol">
    <w:name w:val="nine pt %col"/>
    <w:aliases w:val="9%"/>
    <w:basedOn w:val="nineptnormal"/>
    <w:rsid w:val="00D73AD4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D73AD4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D73AD4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D73AD4"/>
    <w:pPr>
      <w:spacing w:after="0"/>
    </w:pPr>
  </w:style>
  <w:style w:type="paragraph" w:customStyle="1" w:styleId="nineptblocklist">
    <w:name w:val="nine pt block list"/>
    <w:aliases w:val="9bl"/>
    <w:basedOn w:val="nineptblock"/>
    <w:rsid w:val="00D73AD4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D73AD4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D73AD4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D73AD4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D73AD4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D73AD4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D73AD4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D73AD4"/>
    <w:pPr>
      <w:spacing w:after="20"/>
    </w:pPr>
  </w:style>
  <w:style w:type="paragraph" w:customStyle="1" w:styleId="blockbulletnospaceafter">
    <w:name w:val="block bullet no space after"/>
    <w:aliases w:val="bbn,block bullet no sp"/>
    <w:rsid w:val="00D73AD4"/>
    <w:pPr>
      <w:tabs>
        <w:tab w:val="num" w:pos="907"/>
      </w:tabs>
      <w:spacing w:line="260" w:lineRule="atLeast"/>
      <w:ind w:left="907" w:hanging="340"/>
    </w:pPr>
    <w:rPr>
      <w:rFonts w:cs="Times New Roman"/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D73AD4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D73AD4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D73AD4"/>
    <w:pPr>
      <w:spacing w:after="80"/>
    </w:pPr>
  </w:style>
  <w:style w:type="paragraph" w:customStyle="1" w:styleId="nineptratecol">
    <w:name w:val="nine pt rate col"/>
    <w:aliases w:val="a9r"/>
    <w:basedOn w:val="nineptnormal"/>
    <w:rsid w:val="00D73AD4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D73AD4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D73AD4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D73AD4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D73AD4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D73AD4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D73AD4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D73AD4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D73AD4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D73AD4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D73AD4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D73AD4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D73AD4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D73AD4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D73AD4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D73AD4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D73AD4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D73AD4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D73AD4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D73AD4"/>
    <w:pPr>
      <w:spacing w:after="80"/>
    </w:pPr>
  </w:style>
  <w:style w:type="paragraph" w:customStyle="1" w:styleId="blockbullet2">
    <w:name w:val="block bullet 2"/>
    <w:aliases w:val="bb2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D73AD4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D73AD4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val="x-none" w:eastAsia="en-GB"/>
    </w:rPr>
  </w:style>
  <w:style w:type="character" w:customStyle="1" w:styleId="AccPolicysubheadChar">
    <w:name w:val="Acc Policy sub head Char"/>
    <w:link w:val="AccPolicysubhead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D73AD4"/>
    <w:pPr>
      <w:ind w:left="1134"/>
    </w:pPr>
  </w:style>
  <w:style w:type="character" w:customStyle="1" w:styleId="AccPolicyalternativeChar">
    <w:name w:val="Acc Policy alternative Char"/>
    <w:link w:val="AccPolicyalternative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CoverTitle">
    <w:name w:val="Cover Tit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character" w:customStyle="1" w:styleId="AccPolicyHeadingCharChar">
    <w:name w:val="Acc Policy Heading Char Char"/>
    <w:rsid w:val="00D73AD4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D73AD4"/>
    <w:rPr>
      <w:rFonts w:cs="Times New Roman"/>
      <w:sz w:val="29"/>
      <w:szCs w:val="29"/>
    </w:rPr>
  </w:style>
  <w:style w:type="character" w:customStyle="1" w:styleId="hps">
    <w:name w:val="hps"/>
    <w:rsid w:val="00D73AD4"/>
    <w:rPr>
      <w:rFonts w:cs="Times New Roman"/>
    </w:rPr>
  </w:style>
  <w:style w:type="character" w:customStyle="1" w:styleId="gt-icon-text1">
    <w:name w:val="gt-icon-text1"/>
    <w:rsid w:val="00D73AD4"/>
    <w:rPr>
      <w:rFonts w:cs="Times New Roman"/>
    </w:rPr>
  </w:style>
  <w:style w:type="character" w:customStyle="1" w:styleId="shorttext">
    <w:name w:val="short_text"/>
    <w:rsid w:val="00D73AD4"/>
    <w:rPr>
      <w:rFonts w:cs="Times New Roman"/>
    </w:rPr>
  </w:style>
  <w:style w:type="paragraph" w:customStyle="1" w:styleId="Default">
    <w:name w:val="Default"/>
    <w:rsid w:val="00D73AD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D73AD4"/>
    <w:rPr>
      <w:rFonts w:cs="Times New Roman"/>
    </w:rPr>
  </w:style>
  <w:style w:type="paragraph" w:styleId="PlainText">
    <w:name w:val="Plain Text"/>
    <w:basedOn w:val="Normal"/>
    <w:link w:val="PlainText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  <w:lang w:val="x-none" w:eastAsia="x-none"/>
    </w:rPr>
  </w:style>
  <w:style w:type="character" w:customStyle="1" w:styleId="PlainTextChar">
    <w:name w:val="Plain Text Char"/>
    <w:link w:val="PlainText"/>
    <w:rsid w:val="00D73AD4"/>
    <w:rPr>
      <w:rFonts w:ascii="Consolas" w:hAnsi="Consolas"/>
      <w:sz w:val="21"/>
      <w:szCs w:val="26"/>
    </w:rPr>
  </w:style>
  <w:style w:type="paragraph" w:styleId="Revision">
    <w:name w:val="Revision"/>
    <w:hidden/>
    <w:uiPriority w:val="99"/>
    <w:semiHidden/>
    <w:rsid w:val="00D73AD4"/>
    <w:rPr>
      <w:rFonts w:ascii="Arial" w:hAnsi="Arial"/>
      <w:sz w:val="18"/>
      <w:szCs w:val="22"/>
    </w:rPr>
  </w:style>
  <w:style w:type="character" w:customStyle="1" w:styleId="apple-converted-space">
    <w:name w:val="apple-converted-space"/>
    <w:basedOn w:val="DefaultParagraphFont"/>
    <w:rsid w:val="00C03143"/>
  </w:style>
  <w:style w:type="paragraph" w:customStyle="1" w:styleId="Style2">
    <w:name w:val="Style2"/>
    <w:basedOn w:val="Heading3"/>
    <w:link w:val="Style2Char"/>
    <w:qFormat/>
    <w:rsid w:val="004052A8"/>
    <w:pPr>
      <w:numPr>
        <w:numId w:val="17"/>
      </w:numPr>
      <w:tabs>
        <w:tab w:val="clear" w:pos="227"/>
        <w:tab w:val="clear" w:pos="454"/>
        <w:tab w:val="clear" w:pos="680"/>
        <w:tab w:val="clear" w:pos="907"/>
      </w:tabs>
      <w:spacing w:line="260" w:lineRule="atLeast"/>
      <w:ind w:right="-45"/>
      <w:jc w:val="both"/>
    </w:pPr>
    <w:rPr>
      <w:rFonts w:ascii="Angsana New" w:eastAsia="MS Mincho" w:hAnsi="Angsana New" w:cs="Angsana New"/>
      <w:b/>
      <w:bCs/>
      <w:i w:val="0"/>
      <w:iCs w:val="0"/>
      <w:sz w:val="30"/>
      <w:szCs w:val="30"/>
      <w:lang w:val="en-GB" w:eastAsia="th-TH"/>
    </w:rPr>
  </w:style>
  <w:style w:type="character" w:customStyle="1" w:styleId="Style2Char">
    <w:name w:val="Style2 Char"/>
    <w:link w:val="Style2"/>
    <w:rsid w:val="004052A8"/>
    <w:rPr>
      <w:rFonts w:ascii="Angsana New" w:eastAsia="MS Mincho" w:hAnsi="Angsana New"/>
      <w:b/>
      <w:bCs/>
      <w:sz w:val="30"/>
      <w:szCs w:val="30"/>
      <w:lang w:val="en-GB" w:eastAsia="th-TH"/>
    </w:rPr>
  </w:style>
  <w:style w:type="character" w:customStyle="1" w:styleId="TitleChar">
    <w:name w:val="Title Char"/>
    <w:link w:val="Title"/>
    <w:uiPriority w:val="99"/>
    <w:rsid w:val="00D15003"/>
    <w:rPr>
      <w:rFonts w:eastAsia="Times New Roman" w:hAnsi="Tms Rmn" w:cs="Tms Rmn"/>
      <w:b/>
      <w:bCs/>
      <w:kern w:val="28"/>
      <w:sz w:val="32"/>
      <w:szCs w:val="32"/>
    </w:rPr>
  </w:style>
  <w:style w:type="paragraph" w:styleId="Title">
    <w:name w:val="Title"/>
    <w:basedOn w:val="Normal"/>
    <w:link w:val="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before="240" w:after="60" w:line="240" w:lineRule="auto"/>
      <w:jc w:val="center"/>
      <w:textAlignment w:val="baseline"/>
    </w:pPr>
    <w:rPr>
      <w:rFonts w:ascii="Times New Roman" w:eastAsia="Times New Roman" w:hAnsi="Tms Rmn"/>
      <w:b/>
      <w:bCs/>
      <w:kern w:val="28"/>
      <w:sz w:val="32"/>
      <w:szCs w:val="32"/>
      <w:lang w:val="x-none" w:eastAsia="x-none"/>
    </w:rPr>
  </w:style>
  <w:style w:type="character" w:customStyle="1" w:styleId="SubtitleChar">
    <w:name w:val="Subtitle Char"/>
    <w:link w:val="Subtitle"/>
    <w:uiPriority w:val="99"/>
    <w:rsid w:val="00D15003"/>
    <w:rPr>
      <w:rFonts w:eastAsia="Times New Roman" w:hAnsi="Tms Rmn" w:cs="Tms Rmn"/>
      <w:i/>
      <w:iCs/>
      <w:sz w:val="24"/>
      <w:szCs w:val="28"/>
    </w:rPr>
  </w:style>
  <w:style w:type="paragraph" w:styleId="Subtitle">
    <w:name w:val="Subtitle"/>
    <w:basedOn w:val="Normal"/>
    <w:link w:val="Sub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60" w:line="240" w:lineRule="auto"/>
      <w:jc w:val="center"/>
      <w:textAlignment w:val="baseline"/>
    </w:pPr>
    <w:rPr>
      <w:rFonts w:ascii="Times New Roman" w:eastAsia="Times New Roman" w:hAnsi="Tms Rmn"/>
      <w:i/>
      <w:iCs/>
      <w:sz w:val="24"/>
      <w:szCs w:val="28"/>
      <w:lang w:val="x-none" w:eastAsia="x-none"/>
    </w:rPr>
  </w:style>
  <w:style w:type="character" w:customStyle="1" w:styleId="BodyTextIndent3Char">
    <w:name w:val="Body Text Indent 3 Char"/>
    <w:link w:val="BodyTextIndent3"/>
    <w:uiPriority w:val="99"/>
    <w:rsid w:val="00D15003"/>
    <w:rPr>
      <w:rFonts w:ascii="Arial" w:eastAsia="Times New Roman" w:hAnsi="Arial"/>
      <w:sz w:val="16"/>
      <w:szCs w:val="18"/>
      <w:lang w:val="en-GB" w:bidi="ar-SA"/>
    </w:rPr>
  </w:style>
  <w:style w:type="paragraph" w:styleId="BodyTextIndent3">
    <w:name w:val="Body Text Indent 3"/>
    <w:basedOn w:val="Normal"/>
    <w:link w:val="BodyTextIndent3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360"/>
    </w:pPr>
    <w:rPr>
      <w:rFonts w:eastAsia="Times New Roman"/>
      <w:sz w:val="16"/>
      <w:lang w:val="en-GB" w:eastAsia="x-none" w:bidi="ar-SA"/>
    </w:rPr>
  </w:style>
  <w:style w:type="character" w:customStyle="1" w:styleId="HTMLPreformattedChar">
    <w:name w:val="HTML Preformatted Char"/>
    <w:link w:val="HTMLPreformatted"/>
    <w:uiPriority w:val="99"/>
    <w:rsid w:val="00D15003"/>
    <w:rPr>
      <w:rFonts w:ascii="Tahoma" w:eastAsia="Times New Roman" w:hAnsi="Tahoma" w:cs="Tahoma"/>
    </w:rPr>
  </w:style>
  <w:style w:type="paragraph" w:styleId="HTMLPreformatted">
    <w:name w:val="HTML Preformatted"/>
    <w:basedOn w:val="Normal"/>
    <w:link w:val="HTMLPreformatted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Tahoma" w:eastAsia="Times New Roman" w:hAnsi="Tahoma"/>
      <w:sz w:val="20"/>
      <w:szCs w:val="20"/>
      <w:lang w:val="x-none" w:eastAsia="x-none"/>
    </w:rPr>
  </w:style>
  <w:style w:type="paragraph" w:customStyle="1" w:styleId="AccountingPolicy">
    <w:name w:val="Accounting Policy"/>
    <w:basedOn w:val="Normal"/>
    <w:link w:val="AccountingPolicyChar1"/>
    <w:rsid w:val="00D15003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eastAsia="x-none" w:bidi="ar-SA"/>
    </w:rPr>
  </w:style>
  <w:style w:type="character" w:customStyle="1" w:styleId="AccountingPolicyChar1">
    <w:name w:val="Accounting Policy Char1"/>
    <w:link w:val="AccountingPolicy"/>
    <w:locked/>
    <w:rsid w:val="00D15003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FooterChar1">
    <w:name w:val="Footer Char1"/>
    <w:uiPriority w:val="99"/>
    <w:rsid w:val="00D15003"/>
    <w:rPr>
      <w:rFonts w:ascii="Arial" w:eastAsia="Times New Roman" w:hAnsi="Arial" w:cs="Times New Roman"/>
      <w:sz w:val="18"/>
      <w:szCs w:val="18"/>
    </w:rPr>
  </w:style>
  <w:style w:type="table" w:customStyle="1" w:styleId="TableGridLight1">
    <w:name w:val="Table Grid Light1"/>
    <w:basedOn w:val="TableNormal"/>
    <w:uiPriority w:val="40"/>
    <w:rsid w:val="00D15003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Heading1Char1">
    <w:name w:val="Heading 1 Char1"/>
    <w:uiPriority w:val="99"/>
    <w:locked/>
    <w:rsid w:val="00EB2DD5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1">
    <w:name w:val="Heading 3 Char1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styleId="List">
    <w:name w:val="List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2">
    <w:name w:val="List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72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Continue2">
    <w:name w:val="List Continue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20" w:line="240" w:lineRule="auto"/>
      <w:ind w:left="72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InsideAddress">
    <w:name w:val="Inside Address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4">
    <w:name w:val="Body Text 4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5">
    <w:name w:val="Body Text 5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character" w:customStyle="1" w:styleId="CharChar22">
    <w:name w:val="Char Char22"/>
    <w:locked/>
    <w:rsid w:val="00EB2DD5"/>
    <w:rPr>
      <w:rFonts w:ascii="Arial" w:hAnsi="Arial" w:cs="Times New Roman"/>
      <w:b/>
      <w:bCs/>
      <w:sz w:val="18"/>
      <w:szCs w:val="18"/>
      <w:u w:val="single"/>
      <w:lang w:val="en-US" w:eastAsia="en-US" w:bidi="th-TH"/>
    </w:rPr>
  </w:style>
  <w:style w:type="character" w:customStyle="1" w:styleId="CharChar21">
    <w:name w:val="Char Char2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CharChar20">
    <w:name w:val="Char Char20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customStyle="1" w:styleId="KNormal">
    <w:name w:val="KNormal"/>
    <w:uiPriority w:val="99"/>
    <w:rsid w:val="00EB2DD5"/>
    <w:pPr>
      <w:spacing w:before="120" w:after="120"/>
    </w:pPr>
    <w:rPr>
      <w:rFonts w:ascii="Arial" w:eastAsia="Times New Roman" w:hAnsi="Arial" w:cs="Times New Roman"/>
      <w:lang w:bidi="ar-SA"/>
    </w:rPr>
  </w:style>
  <w:style w:type="character" w:styleId="Emphasis">
    <w:name w:val="Emphasis"/>
    <w:uiPriority w:val="20"/>
    <w:qFormat/>
    <w:rsid w:val="00EB2DD5"/>
    <w:rPr>
      <w:rFonts w:cs="Times New Roman"/>
      <w:color w:val="auto"/>
    </w:rPr>
  </w:style>
  <w:style w:type="character" w:customStyle="1" w:styleId="st1">
    <w:name w:val="st1"/>
    <w:rsid w:val="00EB2DD5"/>
    <w:rPr>
      <w:rFonts w:cs="Times New Roman"/>
    </w:rPr>
  </w:style>
  <w:style w:type="character" w:customStyle="1" w:styleId="Heading8Char1">
    <w:name w:val="Heading 8 Char1"/>
    <w:rsid w:val="00EB2DD5"/>
    <w:rPr>
      <w:rFonts w:ascii="Times New Roman" w:hAnsi="Times New Roman" w:cs="EucrosiaUPC"/>
      <w:b/>
      <w:bCs/>
      <w:sz w:val="32"/>
      <w:szCs w:val="32"/>
      <w:lang w:bidi="th-TH"/>
    </w:rPr>
  </w:style>
  <w:style w:type="character" w:customStyle="1" w:styleId="Heading4Char1">
    <w:name w:val="Heading 4 Char1"/>
    <w:rsid w:val="00EB2DD5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rsid w:val="00EB2DD5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rsid w:val="00EB2DD5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9Char1">
    <w:name w:val="Heading 9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rsid w:val="00EB2DD5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rsid w:val="00EB2DD5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atn">
    <w:name w:val="atn"/>
    <w:basedOn w:val="DefaultParagraphFont"/>
    <w:rsid w:val="00EB2DD5"/>
  </w:style>
  <w:style w:type="character" w:customStyle="1" w:styleId="alt-edited1">
    <w:name w:val="alt-edited1"/>
    <w:rsid w:val="00EB2DD5"/>
    <w:rPr>
      <w:color w:val="4D90F0"/>
    </w:rPr>
  </w:style>
  <w:style w:type="paragraph" w:styleId="NoSpacing">
    <w:name w:val="No Spacing"/>
    <w:uiPriority w:val="1"/>
    <w:qFormat/>
    <w:rsid w:val="00EB2DD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eastAsia="Times New Roman" w:hAnsi="Arial"/>
      <w:sz w:val="18"/>
      <w:szCs w:val="22"/>
    </w:rPr>
  </w:style>
  <w:style w:type="paragraph" w:customStyle="1" w:styleId="Pa01">
    <w:name w:val="Pa0+1"/>
    <w:basedOn w:val="Default"/>
    <w:next w:val="Default"/>
    <w:uiPriority w:val="99"/>
    <w:rsid w:val="00EB2DD5"/>
    <w:pPr>
      <w:spacing w:line="151" w:lineRule="atLeast"/>
    </w:pPr>
    <w:rPr>
      <w:rFonts w:ascii="Tesco" w:eastAsia="Times New Roman" w:hAnsi="Tesco" w:cs="Angsana New"/>
      <w:color w:val="auto"/>
    </w:rPr>
  </w:style>
  <w:style w:type="table" w:customStyle="1" w:styleId="TableGridLight2">
    <w:name w:val="Table Grid Light2"/>
    <w:basedOn w:val="TableNormal"/>
    <w:uiPriority w:val="40"/>
    <w:rsid w:val="003E584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5666D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NormalWeb">
    <w:name w:val="Normal (Web)"/>
    <w:basedOn w:val="Normal"/>
    <w:uiPriority w:val="99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eastAsia="Batang" w:hAnsi="Times New Roman" w:cs="Times New Roman"/>
      <w:sz w:val="24"/>
      <w:szCs w:val="24"/>
      <w:lang w:eastAsia="ko-KR" w:bidi="ar-SA"/>
    </w:rPr>
  </w:style>
  <w:style w:type="paragraph" w:customStyle="1" w:styleId="CharCharCharChar">
    <w:name w:val="Char Char อักขระ อักขระ Char Char อักขระ อักขระ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eastAsia="Times New Roman" w:hAnsi="Verdana"/>
      <w:sz w:val="20"/>
      <w:szCs w:val="20"/>
      <w:lang w:bidi="ar-SA"/>
    </w:rPr>
  </w:style>
  <w:style w:type="character" w:customStyle="1" w:styleId="CharChar221">
    <w:name w:val="Char Char221"/>
    <w:rsid w:val="0063373F"/>
    <w:rPr>
      <w:b/>
      <w:bCs/>
      <w:i/>
      <w:iCs/>
      <w:sz w:val="24"/>
      <w:szCs w:val="24"/>
      <w:lang w:val="en-GB" w:eastAsia="en-US" w:bidi="th-TH"/>
    </w:rPr>
  </w:style>
  <w:style w:type="paragraph" w:customStyle="1" w:styleId="a7">
    <w:name w:val="รายงาน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eastAsia="Cordia New" w:hAnsi="Times New Roman" w:cs="Cordia New"/>
      <w:b/>
      <w:bCs/>
      <w:sz w:val="22"/>
      <w:szCs w:val="30"/>
    </w:rPr>
  </w:style>
  <w:style w:type="paragraph" w:customStyle="1" w:styleId="NormalIndent2">
    <w:name w:val="Normal Indent2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customStyle="1" w:styleId="CharChar25">
    <w:name w:val="Char Char25"/>
    <w:rsid w:val="0063373F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paragraph" w:customStyle="1" w:styleId="zDistnHeader">
    <w:name w:val="zDistnHeader"/>
    <w:basedOn w:val="Normal"/>
    <w:next w:val="Normal"/>
    <w:rsid w:val="0063373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paragraph" w:customStyle="1" w:styleId="numbernegative">
    <w:name w:val="number negative"/>
    <w:basedOn w:val="Normal"/>
    <w:rsid w:val="006B69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eastAsia="Times New Roman" w:hAnsi="Angsana New"/>
      <w:sz w:val="20"/>
      <w:szCs w:val="20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5D38B0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DC79C1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8">
    <w:name w:val="เนื้อเรื่อง"/>
    <w:basedOn w:val="Normal"/>
    <w:uiPriority w:val="99"/>
    <w:rsid w:val="001C7D7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86"/>
    </w:pPr>
    <w:rPr>
      <w:rFonts w:ascii="Times New Roman" w:eastAsia="Cordia New" w:hAnsi="Times New Roman" w:cs="Cordia New"/>
      <w:sz w:val="28"/>
      <w:szCs w:val="28"/>
      <w:lang w:val="th-TH" w:eastAsia="th-TH"/>
    </w:rPr>
  </w:style>
  <w:style w:type="character" w:styleId="Hyperlink">
    <w:name w:val="Hyperlink"/>
    <w:basedOn w:val="DefaultParagraphFont"/>
    <w:uiPriority w:val="99"/>
    <w:semiHidden/>
    <w:unhideWhenUsed/>
    <w:rsid w:val="0095307F"/>
    <w:rPr>
      <w:color w:val="0000FF"/>
      <w:u w:val="single"/>
    </w:rPr>
  </w:style>
  <w:style w:type="character" w:customStyle="1" w:styleId="ListParagraphChar">
    <w:name w:val="List Paragraph Char"/>
    <w:aliases w:val="FS ENG01 Char"/>
    <w:link w:val="ListParagraph"/>
    <w:uiPriority w:val="34"/>
    <w:locked/>
    <w:rsid w:val="00466AF6"/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D4703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eastAsia="Times New Roman" w:hAnsi="Univers LT Std 45 Light"/>
      <w:sz w:val="24"/>
      <w:szCs w:val="24"/>
    </w:rPr>
  </w:style>
  <w:style w:type="paragraph" w:customStyle="1" w:styleId="FSBlank">
    <w:name w:val="FS_Blank"/>
    <w:basedOn w:val="Normal"/>
    <w:link w:val="FSBlankChar"/>
    <w:qFormat/>
    <w:rsid w:val="00A859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A8593F"/>
    <w:rPr>
      <w:rFonts w:ascii="Angsana New" w:eastAsia="MS Mincho" w:hAnsi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96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3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17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56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1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5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0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92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9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2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8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67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9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7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30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53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757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717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9890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775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6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3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7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4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6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F711F86-9141-493C-AFE3-DD05E9A19853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005A9E-CAF8-4017-94AF-EABC4C4E40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0</TotalTime>
  <Pages>128</Pages>
  <Words>24627</Words>
  <Characters>140376</Characters>
  <Application>Microsoft Office Word</Application>
  <DocSecurity>0</DocSecurity>
  <Lines>1169</Lines>
  <Paragraphs>329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วินท์คอม เทคโนโลยี จำกัด (มหาชน) และบริษัทย่อย</vt:lpstr>
    </vt:vector>
  </TitlesOfParts>
  <Company>KPMG</Company>
  <LinksUpToDate>false</LinksUpToDate>
  <CharactersWithSpaces>164674</CharactersWithSpaces>
  <SharedDoc>false</SharedDoc>
  <HLinks>
    <vt:vector size="6" baseType="variant">
      <vt:variant>
        <vt:i4>2949161</vt:i4>
      </vt:variant>
      <vt:variant>
        <vt:i4>0</vt:i4>
      </vt:variant>
      <vt:variant>
        <vt:i4>0</vt:i4>
      </vt:variant>
      <vt:variant>
        <vt:i4>5</vt:i4>
      </vt:variant>
      <vt:variant>
        <vt:lpwstr>javascript:showCompanyProfile('0105514000965','1')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วินท์คอม เทคโนโลยี จำกัด (มหาชน) และบริษัทย่อย</dc:title>
  <dc:subject/>
  <dc:creator>Waraporn, Sukjaroen</dc:creator>
  <cp:keywords/>
  <dc:description/>
  <cp:lastModifiedBy>Kwanchanok, Lewchalermwong</cp:lastModifiedBy>
  <cp:revision>3</cp:revision>
  <cp:lastPrinted>2022-11-08T07:30:00Z</cp:lastPrinted>
  <dcterms:created xsi:type="dcterms:W3CDTF">2022-11-08T09:30:00Z</dcterms:created>
  <dcterms:modified xsi:type="dcterms:W3CDTF">2022-11-08T11:37:00Z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1291498937</vt:i4>
  </property>
  <property fmtid="{D5CDD505-2E9C-101B-9397-08002B2CF9AE}" pid="3" name="GrammarlyDocumentId">
    <vt:lpwstr>2fe5535927c24ec3ae798eb3c4614434d1ec65acdbc700c658199fd6dfa8931e</vt:lpwstr>
  </property>
</Properties>
</file>