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A31D95" w14:paraId="48EDB66F" w14:textId="77777777" w:rsidTr="008642BD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2440A56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D2577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2FDC1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A31D95" w14:paraId="4907B7CE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27CAF5E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608A54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6A7A8E8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A310A" w:rsidRPr="00A31D95" w14:paraId="476F3E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DC731A0" w14:textId="499308C0" w:rsidR="00BA310A" w:rsidRPr="00A31D95" w:rsidRDefault="00352E5E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C795B9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CC7C8CC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A31D95" w14:paraId="0DC3179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BEE3690" w14:textId="6E136D1A" w:rsidR="00231458" w:rsidRPr="00227D36" w:rsidRDefault="00352E5E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CB0214F" w14:textId="77777777" w:rsidR="00231458" w:rsidRPr="00227D3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BFAC0CB" w14:textId="77777777" w:rsidR="00231458" w:rsidRPr="00227D3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27D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1458" w:rsidRPr="00A31D95" w14:paraId="5E4E3F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C07B6D1" w14:textId="50AA16C4" w:rsidR="00231458" w:rsidRPr="00623D14" w:rsidRDefault="00834A8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EFD3550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2F92F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</w:t>
            </w: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และอุปกรณ์</w:t>
            </w:r>
          </w:p>
        </w:tc>
      </w:tr>
      <w:tr w:rsidR="00C86685" w:rsidRPr="00A31D95" w14:paraId="303751F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7AEB4512" w14:textId="66DAD5E4" w:rsidR="00C86685" w:rsidRPr="00A31D95" w:rsidRDefault="00343F6C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EC5B7FB" w14:textId="77777777"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22FD626" w14:textId="77777777"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37C19" w:rsidRPr="00A31D95" w14:paraId="0E18E22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FB9C994" w14:textId="6BA892FC" w:rsidR="00337C19" w:rsidRDefault="00337C19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576E4AC" w14:textId="77777777" w:rsidR="00337C19" w:rsidRPr="00A31D95" w:rsidRDefault="00337C19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D2F63EA" w14:textId="31B8E85D" w:rsidR="00337C19" w:rsidRDefault="00337C19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eastAsia="ko-KR"/>
              </w:rPr>
              <w:t>เงินปันผล</w:t>
            </w:r>
          </w:p>
        </w:tc>
      </w:tr>
      <w:tr w:rsidR="00EB5D07" w:rsidRPr="00A31D95" w14:paraId="1F2198A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5124EA8" w14:textId="6C276DB9" w:rsidR="00EB5D07" w:rsidRDefault="00337C19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A6058F9" w14:textId="77777777" w:rsidR="00EB5D07" w:rsidRPr="00A31D95" w:rsidRDefault="00EB5D0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D422F68" w14:textId="084DFAA0" w:rsidR="00EB5D07" w:rsidRPr="00A31D95" w:rsidRDefault="00EB5D0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31458" w:rsidRPr="005B2560" w14:paraId="295B01D7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61DFFB" w14:textId="5A9DDC6A" w:rsidR="00231458" w:rsidRPr="005B2560" w:rsidRDefault="00337C19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8DA8A34" w14:textId="77777777" w:rsidR="00231458" w:rsidRPr="005B2560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4EDFF" w14:textId="77777777" w:rsidR="00231458" w:rsidRPr="005B2560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B256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2A5158" w:rsidRPr="005B2560" w14:paraId="5D390820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8628940" w14:textId="100C3645" w:rsidR="002A5158" w:rsidRDefault="00337C19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73826E2" w14:textId="77777777" w:rsidR="002A5158" w:rsidRPr="005B2560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0385C49" w14:textId="737ACBE1" w:rsidR="002A5158" w:rsidRPr="005B2560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  <w:tr w:rsidR="008D0D70" w:rsidRPr="00A31D95" w14:paraId="380214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501CE1C" w14:textId="66CD51F6" w:rsidR="008D0D70" w:rsidRPr="005B2560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CD2F4" w14:textId="77777777" w:rsidR="008D0D70" w:rsidRPr="005B2560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4598C1" w14:textId="65C8E385" w:rsidR="008D0D70" w:rsidRPr="00A31D95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bookmarkEnd w:id="0"/>
    </w:tbl>
    <w:p w14:paraId="28D2B198" w14:textId="77777777"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F3E332" w14:textId="77777777"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85FB9DF" w14:textId="4115914F" w:rsidR="00BA310A" w:rsidRPr="00B94E35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31D95">
        <w:rPr>
          <w:rFonts w:ascii="Angsana New" w:hAnsi="Angsana New"/>
          <w:color w:val="000000"/>
          <w:sz w:val="30"/>
          <w:szCs w:val="30"/>
        </w:rPr>
        <w:br w:type="page"/>
      </w:r>
      <w:r w:rsidRPr="00B94E35">
        <w:rPr>
          <w:rFonts w:ascii="Angsana New" w:hAnsi="Angsana New"/>
          <w:color w:val="000000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B94E35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B94E35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3B6A8F81" w14:textId="77777777" w:rsidR="00BA310A" w:rsidRPr="007928AE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2102C7F" w14:textId="40D35A41" w:rsidR="00BA310A" w:rsidRPr="00337C19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ko-KR"/>
        </w:rPr>
      </w:pPr>
      <w:r w:rsidRPr="00B94E35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งบการเงินระหว่างกาลนี้ได้รับอนุมัติให้ออกงบการเงินจากกรรมการเมื่อวันที่</w:t>
      </w:r>
      <w:r w:rsidR="00337C1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37C19">
        <w:rPr>
          <w:rFonts w:ascii="Angsana New" w:hAnsi="Angsana New"/>
          <w:color w:val="000000"/>
          <w:sz w:val="30"/>
          <w:szCs w:val="30"/>
        </w:rPr>
        <w:t xml:space="preserve">8 </w:t>
      </w:r>
      <w:r w:rsidR="00337C19">
        <w:rPr>
          <w:rFonts w:ascii="Angsana New" w:hAnsi="Angsana New" w:hint="cs"/>
          <w:color w:val="000000"/>
          <w:sz w:val="30"/>
          <w:szCs w:val="30"/>
          <w:cs/>
          <w:lang w:eastAsia="ko-KR"/>
        </w:rPr>
        <w:t xml:space="preserve">พฤศจิกายน </w:t>
      </w:r>
      <w:r w:rsidR="00337C19">
        <w:rPr>
          <w:rFonts w:ascii="Angsana New" w:hAnsi="Angsana New"/>
          <w:color w:val="000000"/>
          <w:sz w:val="30"/>
          <w:szCs w:val="30"/>
          <w:lang w:eastAsia="ko-KR"/>
        </w:rPr>
        <w:t>2565</w:t>
      </w:r>
    </w:p>
    <w:p w14:paraId="3359F79B" w14:textId="4056115D" w:rsidR="00BA310A" w:rsidRPr="007928AE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5"/>
        </w:tabs>
        <w:spacing w:line="240" w:lineRule="auto"/>
        <w:rPr>
          <w:rFonts w:ascii="Angsana New" w:hAnsi="Angsana New"/>
          <w:color w:val="000000"/>
          <w:sz w:val="20"/>
          <w:szCs w:val="20"/>
        </w:rPr>
      </w:pPr>
    </w:p>
    <w:p w14:paraId="1D7CD764" w14:textId="2D82797B" w:rsidR="00BA310A" w:rsidRPr="00B94E35" w:rsidRDefault="00352E5E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B94E35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BA310A" w:rsidRPr="00B94E35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B94E35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  <w:r w:rsidR="00BA310A" w:rsidRPr="00B94E3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ระหว่างกาล</w:t>
      </w:r>
      <w:r w:rsidR="00BA310A" w:rsidRPr="00B94E35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5A8F6DA5" w14:textId="77777777" w:rsidR="00BA310A" w:rsidRPr="007928AE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EFAB3F2" w14:textId="4633B6AF" w:rsidR="00D01BB7" w:rsidRPr="00B94E35" w:rsidRDefault="00D01BB7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B94E35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94E35">
        <w:rPr>
          <w:rFonts w:ascii="Angsana New" w:hAnsi="Angsana New"/>
          <w:color w:val="000000"/>
          <w:sz w:val="30"/>
          <w:szCs w:val="30"/>
        </w:rPr>
        <w:t xml:space="preserve">34 </w:t>
      </w:r>
      <w:r w:rsidRPr="00B94E35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B94E35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B94E35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A463B" w:rsidRPr="00B94E35">
        <w:rPr>
          <w:rFonts w:ascii="Angsana New" w:hAnsi="Angsana New"/>
          <w:color w:val="000000"/>
          <w:sz w:val="30"/>
          <w:szCs w:val="30"/>
        </w:rPr>
        <w:t xml:space="preserve"> </w:t>
      </w:r>
      <w:r w:rsidR="00352E5E" w:rsidRPr="00B94E35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B94E35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C507D" w:rsidRPr="00B94E3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94E35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352E5E" w:rsidRPr="00B94E35">
        <w:rPr>
          <w:rFonts w:ascii="Angsana New" w:hAnsi="Angsana New" w:hint="cs"/>
          <w:color w:val="000000"/>
          <w:sz w:val="30"/>
          <w:szCs w:val="30"/>
          <w:cs/>
        </w:rPr>
        <w:t>ในงบการเงินประจำปี</w:t>
      </w:r>
      <w:r w:rsidRPr="00B94E35">
        <w:rPr>
          <w:rFonts w:ascii="Angsana New" w:hAnsi="Angsana New"/>
          <w:color w:val="000000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94E35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B94E35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B94E35">
        <w:rPr>
          <w:rFonts w:ascii="Angsana New" w:hAnsi="Angsana New"/>
          <w:color w:val="000000"/>
          <w:sz w:val="30"/>
          <w:szCs w:val="30"/>
        </w:rPr>
        <w:t xml:space="preserve"> 256</w:t>
      </w:r>
      <w:r w:rsidR="00343F6C" w:rsidRPr="00B94E35">
        <w:rPr>
          <w:rFonts w:ascii="Angsana New" w:hAnsi="Angsana New"/>
          <w:color w:val="000000"/>
          <w:sz w:val="30"/>
          <w:szCs w:val="30"/>
        </w:rPr>
        <w:t>4</w:t>
      </w:r>
    </w:p>
    <w:p w14:paraId="3113A2F6" w14:textId="77777777" w:rsidR="00BA310A" w:rsidRPr="007928AE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5F8C56" w14:textId="5A43CAC0" w:rsidR="00352E5E" w:rsidRPr="00B94E35" w:rsidRDefault="00E4254D" w:rsidP="00B94E3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94E3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B94E35">
        <w:rPr>
          <w:rFonts w:ascii="Angsana New" w:hAnsi="Angsana New" w:hint="cs"/>
          <w:sz w:val="30"/>
          <w:szCs w:val="30"/>
          <w:cs/>
        </w:rPr>
        <w:t>ง</w:t>
      </w:r>
      <w:r w:rsidRPr="00B94E35">
        <w:rPr>
          <w:rFonts w:ascii="Angsana New" w:hAnsi="Angsana New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8E2380" w:rsidRPr="00B94E35">
        <w:rPr>
          <w:rFonts w:ascii="Angsana New" w:hAnsi="Angsana New" w:hint="cs"/>
          <w:sz w:val="30"/>
          <w:szCs w:val="30"/>
          <w:cs/>
        </w:rPr>
        <w:t>ที่</w:t>
      </w:r>
      <w:r w:rsidRPr="00B94E35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B94E35">
        <w:rPr>
          <w:rFonts w:ascii="Angsana New" w:hAnsi="Angsana New" w:hint="cs"/>
          <w:sz w:val="30"/>
          <w:szCs w:val="30"/>
          <w:cs/>
        </w:rPr>
        <w:t>ไว้</w:t>
      </w:r>
      <w:r w:rsidRPr="00B94E35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B94E35">
        <w:rPr>
          <w:rFonts w:ascii="Angsana New" w:hAnsi="Angsana New"/>
          <w:sz w:val="30"/>
          <w:szCs w:val="30"/>
        </w:rPr>
        <w:t xml:space="preserve">31 </w:t>
      </w:r>
      <w:r w:rsidRPr="00B94E3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94E35">
        <w:rPr>
          <w:rFonts w:ascii="Angsana New" w:hAnsi="Angsana New"/>
          <w:sz w:val="30"/>
          <w:szCs w:val="30"/>
        </w:rPr>
        <w:t>256</w:t>
      </w:r>
      <w:r w:rsidR="00343F6C" w:rsidRPr="00B94E35">
        <w:rPr>
          <w:rFonts w:ascii="Angsana New" w:hAnsi="Angsana New"/>
          <w:sz w:val="30"/>
          <w:szCs w:val="30"/>
        </w:rPr>
        <w:t>4</w:t>
      </w:r>
    </w:p>
    <w:p w14:paraId="5DDC2337" w14:textId="77777777" w:rsidR="00277445" w:rsidRPr="007928AE" w:rsidRDefault="00277445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0D79899" w14:textId="71586C71" w:rsidR="00CF51DC" w:rsidRPr="00B94E35" w:rsidRDefault="00352E5E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B94E35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3070BC" w:rsidRPr="00B94E35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3070BC" w:rsidRPr="00B94E35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4429ED5C" w14:textId="77777777" w:rsidR="007F6C42" w:rsidRPr="007928AE" w:rsidRDefault="007F6C42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14:paraId="43EFF2E4" w14:textId="7C21CA38" w:rsidR="00F86C8B" w:rsidRPr="00B94E35" w:rsidRDefault="00BA310A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  <w:r w:rsidRPr="00B94E35">
        <w:rPr>
          <w:rFonts w:ascii="Angsana New" w:hAnsi="Angsana New" w:cs="Angsana New"/>
          <w:color w:val="000000"/>
          <w:cs/>
          <w:lang w:val="en-US"/>
        </w:rPr>
        <w:t>รายการที่สำคัญกับ</w:t>
      </w:r>
      <w:r w:rsidRPr="00B94E35">
        <w:rPr>
          <w:rFonts w:ascii="Angsana New" w:hAnsi="Angsana New" w:cs="Angsana New" w:hint="cs"/>
          <w:color w:val="000000"/>
          <w:cs/>
          <w:lang w:val="en-US"/>
        </w:rPr>
        <w:t>ผู้บริหารสำคัญและ</w:t>
      </w:r>
      <w:r w:rsidRPr="00B94E35">
        <w:rPr>
          <w:rFonts w:ascii="Angsana New" w:hAnsi="Angsana New" w:cs="Angsana New"/>
          <w:color w:val="000000"/>
          <w:cs/>
          <w:lang w:val="en-US"/>
        </w:rPr>
        <w:t>กิจการที่เกี่ยวข้องกันสำหรับงวด</w:t>
      </w:r>
      <w:r w:rsidR="006C7A22" w:rsidRPr="00B94E35">
        <w:rPr>
          <w:rFonts w:ascii="Angsana New" w:hAnsi="Angsana New" w:cs="Angsana New" w:hint="cs"/>
          <w:color w:val="000000"/>
          <w:cs/>
          <w:lang w:val="en-US"/>
        </w:rPr>
        <w:t>เก้า</w:t>
      </w:r>
      <w:r w:rsidR="00412E87" w:rsidRPr="00B94E35">
        <w:rPr>
          <w:rFonts w:ascii="Angsana New" w:hAnsi="Angsana New" w:cs="Angsana New" w:hint="cs"/>
          <w:color w:val="000000"/>
          <w:cs/>
          <w:lang w:val="en-US"/>
        </w:rPr>
        <w:t>เดือน</w:t>
      </w:r>
      <w:r w:rsidRPr="00B94E35">
        <w:rPr>
          <w:rFonts w:ascii="Angsana New" w:hAnsi="Angsana New" w:cs="Angsana New"/>
          <w:color w:val="000000"/>
          <w:cs/>
          <w:lang w:val="en-US"/>
        </w:rPr>
        <w:t xml:space="preserve">สิ้นสุดวันที่ </w:t>
      </w:r>
      <w:r w:rsidR="007F6C42" w:rsidRPr="00B94E35">
        <w:rPr>
          <w:rFonts w:ascii="Angsana New" w:hAnsi="Angsana New" w:cs="Angsana New"/>
          <w:color w:val="000000"/>
          <w:lang w:val="en-US"/>
        </w:rPr>
        <w:t xml:space="preserve">30 </w:t>
      </w:r>
      <w:r w:rsidR="006C7A22" w:rsidRPr="00B94E35">
        <w:rPr>
          <w:rFonts w:ascii="Angsana New" w:hAnsi="Angsana New" w:cs="Angsana New" w:hint="cs"/>
          <w:color w:val="000000"/>
          <w:cs/>
          <w:lang w:val="en-US"/>
        </w:rPr>
        <w:t xml:space="preserve">กันยายน </w:t>
      </w:r>
      <w:r w:rsidRPr="00B94E35">
        <w:rPr>
          <w:rFonts w:ascii="Angsana New" w:hAnsi="Angsana New" w:cs="Angsana New"/>
          <w:color w:val="000000"/>
          <w:cs/>
          <w:lang w:val="en-US"/>
        </w:rPr>
        <w:t>สรุปได้ดังนี้</w:t>
      </w:r>
    </w:p>
    <w:p w14:paraId="17367314" w14:textId="1783B346" w:rsidR="00F86C8B" w:rsidRPr="007928AE" w:rsidRDefault="00F86C8B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1"/>
        <w:gridCol w:w="270"/>
        <w:gridCol w:w="1171"/>
        <w:gridCol w:w="270"/>
        <w:gridCol w:w="1160"/>
        <w:gridCol w:w="273"/>
        <w:gridCol w:w="1201"/>
      </w:tblGrid>
      <w:tr w:rsidR="007F6C42" w:rsidRPr="00B94E35" w14:paraId="25EDC1CD" w14:textId="77777777" w:rsidTr="004E0799">
        <w:trPr>
          <w:tblHeader/>
        </w:trPr>
        <w:tc>
          <w:tcPr>
            <w:tcW w:w="2033" w:type="pct"/>
          </w:tcPr>
          <w:p w14:paraId="01BEA821" w14:textId="77777777" w:rsidR="007F6C42" w:rsidRPr="00B94E35" w:rsidRDefault="007F6C42" w:rsidP="00B94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05" w:type="pct"/>
            <w:gridSpan w:val="3"/>
          </w:tcPr>
          <w:p w14:paraId="0A44A706" w14:textId="77777777" w:rsidR="007F6C42" w:rsidRPr="00B94E35" w:rsidRDefault="007F6C42" w:rsidP="00B94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94E3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6C84B08" w14:textId="77777777" w:rsidR="007F6C42" w:rsidRPr="00B94E35" w:rsidRDefault="007F6C42" w:rsidP="00B94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4CF31EB4" w14:textId="77777777" w:rsidR="007F6C42" w:rsidRPr="00B94E35" w:rsidRDefault="007F6C42" w:rsidP="00B94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94E3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6C42" w:rsidRPr="00B94E35" w14:paraId="59A13649" w14:textId="77777777" w:rsidTr="004E0799">
        <w:trPr>
          <w:trHeight w:val="434"/>
          <w:tblHeader/>
        </w:trPr>
        <w:tc>
          <w:tcPr>
            <w:tcW w:w="2033" w:type="pct"/>
          </w:tcPr>
          <w:p w14:paraId="2D30A353" w14:textId="6403AACF" w:rsidR="007F6C42" w:rsidRPr="00B94E35" w:rsidRDefault="007F6C42" w:rsidP="00B94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94E3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B94E35" w:rsidRPr="00B94E3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B94E3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B94E3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="00B94E35" w:rsidRPr="00B94E3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0" w:type="pct"/>
          </w:tcPr>
          <w:p w14:paraId="3DF6766D" w14:textId="67C70809" w:rsidR="007F6C42" w:rsidRPr="00B94E35" w:rsidRDefault="007F6C42" w:rsidP="00B94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4E35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332A142E" w14:textId="77777777" w:rsidR="007F6C42" w:rsidRPr="00B94E35" w:rsidRDefault="007F6C42" w:rsidP="00B94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05507B8" w14:textId="71BBF307" w:rsidR="007F6C42" w:rsidRPr="00B94E35" w:rsidRDefault="007F6C42" w:rsidP="00B94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4E35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091603FA" w14:textId="77777777" w:rsidR="007F6C42" w:rsidRPr="00B94E35" w:rsidRDefault="007F6C42" w:rsidP="00B94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2CA3311D" w14:textId="5E80B51A" w:rsidR="007F6C42" w:rsidRPr="00B94E35" w:rsidRDefault="007F6C42" w:rsidP="00B94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4E35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0B9FEE38" w14:textId="77777777" w:rsidR="007F6C42" w:rsidRPr="00B94E35" w:rsidRDefault="007F6C42" w:rsidP="00B94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1182952A" w14:textId="318C52CE" w:rsidR="007F6C42" w:rsidRPr="00B94E35" w:rsidRDefault="007F6C42" w:rsidP="00B94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4E35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7F6C42" w:rsidRPr="00B94E35" w14:paraId="4FCC074E" w14:textId="77777777" w:rsidTr="004E0799">
        <w:trPr>
          <w:tblHeader/>
        </w:trPr>
        <w:tc>
          <w:tcPr>
            <w:tcW w:w="2033" w:type="pct"/>
          </w:tcPr>
          <w:p w14:paraId="18AC7A0B" w14:textId="77777777" w:rsidR="007F6C42" w:rsidRPr="00B94E35" w:rsidRDefault="007F6C42" w:rsidP="00B94E35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967" w:type="pct"/>
            <w:gridSpan w:val="7"/>
          </w:tcPr>
          <w:p w14:paraId="2BD2C493" w14:textId="77777777" w:rsidR="007F6C42" w:rsidRPr="00B94E35" w:rsidRDefault="007F6C42" w:rsidP="00B94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B94E3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F6C42" w:rsidRPr="00B94E35" w14:paraId="69D8F385" w14:textId="77777777" w:rsidTr="004E0799">
        <w:tc>
          <w:tcPr>
            <w:tcW w:w="2033" w:type="pct"/>
          </w:tcPr>
          <w:p w14:paraId="61411540" w14:textId="77777777" w:rsidR="007F6C42" w:rsidRPr="00B94E35" w:rsidRDefault="007F6C42" w:rsidP="00B94E35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94E3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30" w:type="pct"/>
          </w:tcPr>
          <w:p w14:paraId="18D910E5" w14:textId="77777777" w:rsidR="007F6C42" w:rsidRPr="00B94E35" w:rsidRDefault="007F6C42" w:rsidP="00B94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A69D018" w14:textId="77777777" w:rsidR="007F6C42" w:rsidRPr="00B94E35" w:rsidRDefault="007F6C42" w:rsidP="00B94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28611DAF" w14:textId="77777777" w:rsidR="007F6C42" w:rsidRPr="00B94E35" w:rsidRDefault="007F6C42" w:rsidP="00B94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0BC8ACE" w14:textId="77777777" w:rsidR="007F6C42" w:rsidRPr="00B94E35" w:rsidRDefault="007F6C42" w:rsidP="00B94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4C25DE92" w14:textId="77777777" w:rsidR="007F6C42" w:rsidRPr="00B94E35" w:rsidRDefault="007F6C42" w:rsidP="00B94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D869CB" w14:textId="77777777" w:rsidR="007F6C42" w:rsidRPr="00B94E35" w:rsidRDefault="007F6C42" w:rsidP="00B94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005F7A06" w14:textId="77777777" w:rsidR="007F6C42" w:rsidRPr="00B94E35" w:rsidRDefault="007F6C42" w:rsidP="00B94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B213D" w:rsidRPr="00B94E35" w14:paraId="3881B782" w14:textId="77777777" w:rsidTr="004E0799">
        <w:tc>
          <w:tcPr>
            <w:tcW w:w="2033" w:type="pct"/>
          </w:tcPr>
          <w:p w14:paraId="43033020" w14:textId="77777777" w:rsidR="003B213D" w:rsidRPr="00B94E35" w:rsidRDefault="003B213D" w:rsidP="003B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94E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630" w:type="pct"/>
          </w:tcPr>
          <w:p w14:paraId="6C5A18AF" w14:textId="06433960" w:rsidR="003B213D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771E257" w14:textId="77777777" w:rsidR="003B213D" w:rsidRPr="00B94E35" w:rsidRDefault="003B213D" w:rsidP="003B2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7050BAE" w14:textId="26D82948" w:rsidR="003B213D" w:rsidRPr="00B94E35" w:rsidRDefault="003B213D" w:rsidP="003B2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79DF784" w14:textId="77777777" w:rsidR="003B213D" w:rsidRPr="00B94E35" w:rsidRDefault="003B213D" w:rsidP="003B2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22D4C9B" w14:textId="2BFD74F2" w:rsidR="003B213D" w:rsidRPr="00B94E35" w:rsidRDefault="00337C19" w:rsidP="003B2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125,001</w:t>
            </w:r>
          </w:p>
        </w:tc>
        <w:tc>
          <w:tcPr>
            <w:tcW w:w="147" w:type="pct"/>
          </w:tcPr>
          <w:p w14:paraId="4EE0C55A" w14:textId="77777777" w:rsidR="003B213D" w:rsidRPr="00B94E35" w:rsidRDefault="003B213D" w:rsidP="003B2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6" w:type="pct"/>
          </w:tcPr>
          <w:p w14:paraId="1FFFEF08" w14:textId="365F33E3" w:rsidR="003B213D" w:rsidRPr="00B94E35" w:rsidRDefault="003B213D" w:rsidP="003B2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113,620</w:t>
            </w:r>
          </w:p>
        </w:tc>
      </w:tr>
      <w:tr w:rsidR="00337C19" w:rsidRPr="00B94E35" w14:paraId="082CD32A" w14:textId="77777777" w:rsidTr="004E0799">
        <w:tc>
          <w:tcPr>
            <w:tcW w:w="2033" w:type="pct"/>
          </w:tcPr>
          <w:p w14:paraId="78685747" w14:textId="303C5BBF" w:rsidR="00337C19" w:rsidRPr="00B94E35" w:rsidRDefault="00337C19" w:rsidP="003B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441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630" w:type="pct"/>
          </w:tcPr>
          <w:p w14:paraId="55E92C69" w14:textId="5BFCD1CB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D59AE74" w14:textId="77777777" w:rsidR="00337C19" w:rsidRPr="00B94E35" w:rsidRDefault="00337C19" w:rsidP="003B2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24869114" w14:textId="62FC5B30" w:rsidR="00337C19" w:rsidRPr="00515D76" w:rsidRDefault="00337C19" w:rsidP="003B2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9786655" w14:textId="77777777" w:rsidR="00337C19" w:rsidRPr="00B94E35" w:rsidRDefault="00337C19" w:rsidP="003B2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AFAC250" w14:textId="33CDEA6C" w:rsidR="00337C19" w:rsidRPr="00B94E35" w:rsidRDefault="00337C19" w:rsidP="003B2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147" w:type="pct"/>
          </w:tcPr>
          <w:p w14:paraId="00FD6570" w14:textId="77777777" w:rsidR="00337C19" w:rsidRPr="00B94E35" w:rsidRDefault="00337C19" w:rsidP="003B2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6" w:type="pct"/>
          </w:tcPr>
          <w:p w14:paraId="14291C3C" w14:textId="227104C2" w:rsidR="00337C19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0C605B16" w14:textId="77777777" w:rsidR="00337C19" w:rsidRDefault="00337C19">
      <w:r>
        <w:br w:type="page"/>
      </w: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1"/>
        <w:gridCol w:w="270"/>
        <w:gridCol w:w="1171"/>
        <w:gridCol w:w="270"/>
        <w:gridCol w:w="1160"/>
        <w:gridCol w:w="273"/>
        <w:gridCol w:w="1201"/>
      </w:tblGrid>
      <w:tr w:rsidR="00337C19" w:rsidRPr="00B94E35" w14:paraId="40D8BA74" w14:textId="77777777" w:rsidTr="00337C19">
        <w:tc>
          <w:tcPr>
            <w:tcW w:w="2033" w:type="pct"/>
          </w:tcPr>
          <w:p w14:paraId="19ED3358" w14:textId="48309F69" w:rsidR="00337C19" w:rsidRPr="00337C19" w:rsidRDefault="00337C19" w:rsidP="00337C1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05" w:type="pct"/>
            <w:gridSpan w:val="3"/>
          </w:tcPr>
          <w:p w14:paraId="1FC43A0C" w14:textId="30DB6442" w:rsidR="00337C19" w:rsidRPr="00337C19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94E3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5F3A58B" w14:textId="77777777" w:rsidR="00337C19" w:rsidRPr="00337C19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1CA6AA1C" w14:textId="5D7B9D57" w:rsidR="00337C19" w:rsidRPr="00337C19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94E3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7C19" w:rsidRPr="00B94E35" w14:paraId="793761D8" w14:textId="77777777" w:rsidTr="004E0799">
        <w:tc>
          <w:tcPr>
            <w:tcW w:w="2033" w:type="pct"/>
          </w:tcPr>
          <w:p w14:paraId="2739CFE3" w14:textId="4D70FA3C" w:rsidR="00337C19" w:rsidRPr="00337C19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94E3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B94E3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B94E3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B94E3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B94E3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0" w:type="pct"/>
          </w:tcPr>
          <w:p w14:paraId="6FE9101A" w14:textId="023CB721" w:rsidR="00337C19" w:rsidRPr="00337C19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4E35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5B1BB113" w14:textId="77777777" w:rsidR="00337C19" w:rsidRPr="00337C19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0651B04" w14:textId="6E4A0C9B" w:rsidR="00337C19" w:rsidRPr="00337C19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4E35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51CA3E9F" w14:textId="77777777" w:rsidR="00337C19" w:rsidRPr="00337C19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56D12F41" w14:textId="29D2892D" w:rsidR="00337C19" w:rsidRPr="00337C19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4E35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320EB41F" w14:textId="77777777" w:rsidR="00337C19" w:rsidRPr="00337C19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7920C520" w14:textId="0CE55F4A" w:rsidR="00337C19" w:rsidRPr="00337C19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4E35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337C19" w:rsidRPr="00B94E35" w14:paraId="6AF84068" w14:textId="77777777" w:rsidTr="00337C19">
        <w:tc>
          <w:tcPr>
            <w:tcW w:w="2033" w:type="pct"/>
          </w:tcPr>
          <w:p w14:paraId="11ACE760" w14:textId="77777777" w:rsidR="00337C19" w:rsidRPr="00337C19" w:rsidRDefault="00337C19" w:rsidP="00337C1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2967" w:type="pct"/>
            <w:gridSpan w:val="7"/>
          </w:tcPr>
          <w:p w14:paraId="5ECC9EE3" w14:textId="096F6908" w:rsidR="00337C19" w:rsidRPr="00337C19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94E3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37C19" w:rsidRPr="00B94E35" w14:paraId="662D548C" w14:textId="77777777" w:rsidTr="004E0799">
        <w:tc>
          <w:tcPr>
            <w:tcW w:w="2033" w:type="pct"/>
          </w:tcPr>
          <w:p w14:paraId="6369D981" w14:textId="77777777" w:rsidR="00337C19" w:rsidRPr="00B94E35" w:rsidRDefault="00337C19" w:rsidP="00337C1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94E3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30" w:type="pct"/>
          </w:tcPr>
          <w:p w14:paraId="6ECA1D8D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ADC9572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B5E0D8E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3AE3F1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684768D8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68E0D93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46" w:type="pct"/>
          </w:tcPr>
          <w:p w14:paraId="62AB717B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37C19" w:rsidRPr="00B94E35" w14:paraId="556D9520" w14:textId="77777777" w:rsidTr="004E0799">
        <w:tc>
          <w:tcPr>
            <w:tcW w:w="2033" w:type="pct"/>
          </w:tcPr>
          <w:p w14:paraId="74116908" w14:textId="77777777" w:rsidR="00337C19" w:rsidRPr="00B94E35" w:rsidRDefault="00337C19" w:rsidP="00337C1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94E35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30" w:type="pct"/>
          </w:tcPr>
          <w:p w14:paraId="5AF74081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A728494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6551B4C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A052447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24D8065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43A345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46" w:type="pct"/>
          </w:tcPr>
          <w:p w14:paraId="17DB5C38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37C19" w:rsidRPr="00B94E35" w14:paraId="4ED88917" w14:textId="77777777" w:rsidTr="004E0799">
        <w:tc>
          <w:tcPr>
            <w:tcW w:w="2033" w:type="pct"/>
          </w:tcPr>
          <w:p w14:paraId="67FEE316" w14:textId="77777777" w:rsidR="00337C19" w:rsidRPr="00B94E35" w:rsidRDefault="00337C19" w:rsidP="00337C19">
            <w:pPr>
              <w:pStyle w:val="a"/>
              <w:ind w:left="252"/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</w:pPr>
            <w:r w:rsidRPr="00B94E35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B94E35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  <w:r w:rsidRPr="00B94E35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B94E35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(รวม</w:t>
            </w:r>
          </w:p>
          <w:p w14:paraId="385AA380" w14:textId="77777777" w:rsidR="00337C19" w:rsidRPr="00B94E35" w:rsidRDefault="00337C19" w:rsidP="00337C19">
            <w:pPr>
              <w:pStyle w:val="a"/>
              <w:ind w:left="252"/>
              <w:rPr>
                <w:rFonts w:ascii="Angsana New" w:hAnsi="Angsana New" w:cs="Angsana New"/>
                <w:color w:val="000000"/>
                <w:lang w:val="en-US"/>
              </w:rPr>
            </w:pPr>
            <w:r w:rsidRPr="00B94E35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 xml:space="preserve">   </w:t>
            </w:r>
            <w:r w:rsidRPr="00B94E35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ค่าตอบแทนกรรมการ</w:t>
            </w:r>
            <w:r w:rsidRPr="00B94E35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>)</w:t>
            </w:r>
            <w:r w:rsidRPr="00B94E35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</w:p>
        </w:tc>
        <w:tc>
          <w:tcPr>
            <w:tcW w:w="630" w:type="pct"/>
          </w:tcPr>
          <w:p w14:paraId="01754792" w14:textId="77777777" w:rsidR="00337C19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7D28C161" w14:textId="68344D5D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36,207</w:t>
            </w:r>
          </w:p>
        </w:tc>
        <w:tc>
          <w:tcPr>
            <w:tcW w:w="145" w:type="pct"/>
          </w:tcPr>
          <w:p w14:paraId="1F8F95CF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162F709" w14:textId="77777777" w:rsidR="00337C19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DC1B4BD" w14:textId="6CABDDC6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33,022</w:t>
            </w:r>
          </w:p>
        </w:tc>
        <w:tc>
          <w:tcPr>
            <w:tcW w:w="145" w:type="pct"/>
          </w:tcPr>
          <w:p w14:paraId="3B3FA0AF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F6E3C7C" w14:textId="77777777" w:rsidR="00337C19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2357B9A1" w14:textId="52A026FE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36,207</w:t>
            </w:r>
          </w:p>
        </w:tc>
        <w:tc>
          <w:tcPr>
            <w:tcW w:w="147" w:type="pct"/>
          </w:tcPr>
          <w:p w14:paraId="777923C9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6" w:type="pct"/>
          </w:tcPr>
          <w:p w14:paraId="73A4D398" w14:textId="77777777" w:rsidR="00337C19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93C06AA" w14:textId="155670D2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33,022</w:t>
            </w:r>
          </w:p>
        </w:tc>
      </w:tr>
      <w:tr w:rsidR="00337C19" w:rsidRPr="00B94E35" w14:paraId="11F753ED" w14:textId="77777777" w:rsidTr="004E0799">
        <w:tc>
          <w:tcPr>
            <w:tcW w:w="2033" w:type="pct"/>
          </w:tcPr>
          <w:p w14:paraId="64100F52" w14:textId="77777777" w:rsidR="00337C19" w:rsidRPr="00B94E35" w:rsidRDefault="00337C19" w:rsidP="00337C19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94E35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728A011" w14:textId="3BEA06E8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145" w:type="pct"/>
          </w:tcPr>
          <w:p w14:paraId="4C919FDD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9AECC83" w14:textId="628B00B1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145" w:type="pct"/>
          </w:tcPr>
          <w:p w14:paraId="11E86E4C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1CDC0FA3" w14:textId="474CCA6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147" w:type="pct"/>
          </w:tcPr>
          <w:p w14:paraId="41509244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4B08216E" w14:textId="2D9B180B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948</w:t>
            </w:r>
          </w:p>
        </w:tc>
      </w:tr>
      <w:tr w:rsidR="00337C19" w:rsidRPr="00B94E35" w14:paraId="41C00483" w14:textId="77777777" w:rsidTr="004E0799">
        <w:tc>
          <w:tcPr>
            <w:tcW w:w="2033" w:type="pct"/>
          </w:tcPr>
          <w:p w14:paraId="585B7234" w14:textId="77777777" w:rsidR="00337C19" w:rsidRPr="00B94E35" w:rsidRDefault="00337C19" w:rsidP="00337C19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94E3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  <w:r w:rsidRPr="00B94E35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7391D31" w14:textId="64E62CD6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7C19">
              <w:rPr>
                <w:rFonts w:ascii="Angsana New" w:hAnsi="Angsana New"/>
                <w:b/>
                <w:bCs/>
                <w:sz w:val="30"/>
                <w:szCs w:val="30"/>
              </w:rPr>
              <w:t>37,048</w:t>
            </w:r>
          </w:p>
        </w:tc>
        <w:tc>
          <w:tcPr>
            <w:tcW w:w="145" w:type="pct"/>
          </w:tcPr>
          <w:p w14:paraId="7521B4A5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91C0199" w14:textId="5207911E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28D0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28D0">
              <w:rPr>
                <w:rFonts w:ascii="Angsana New" w:hAnsi="Angsana New"/>
                <w:b/>
                <w:bCs/>
                <w:sz w:val="30"/>
                <w:szCs w:val="30"/>
              </w:rPr>
              <w:t>970</w:t>
            </w:r>
          </w:p>
        </w:tc>
        <w:tc>
          <w:tcPr>
            <w:tcW w:w="145" w:type="pct"/>
          </w:tcPr>
          <w:p w14:paraId="3276148A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6FEB052" w14:textId="3CA013CE" w:rsidR="00337C19" w:rsidRPr="00337C19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7C19">
              <w:rPr>
                <w:rFonts w:ascii="Angsana New" w:hAnsi="Angsana New"/>
                <w:b/>
                <w:bCs/>
                <w:sz w:val="30"/>
                <w:szCs w:val="30"/>
              </w:rPr>
              <w:t>37,048</w:t>
            </w:r>
          </w:p>
        </w:tc>
        <w:tc>
          <w:tcPr>
            <w:tcW w:w="147" w:type="pct"/>
          </w:tcPr>
          <w:p w14:paraId="23BF30DA" w14:textId="77777777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78C1E6CB" w14:textId="4D3924E1" w:rsidR="00337C19" w:rsidRPr="00B94E35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28D0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28D0">
              <w:rPr>
                <w:rFonts w:ascii="Angsana New" w:hAnsi="Angsana New"/>
                <w:b/>
                <w:bCs/>
                <w:sz w:val="30"/>
                <w:szCs w:val="30"/>
              </w:rPr>
              <w:t>970</w:t>
            </w:r>
          </w:p>
        </w:tc>
      </w:tr>
      <w:tr w:rsidR="00842EDC" w:rsidRPr="0032506B" w14:paraId="5BB9FD22" w14:textId="77777777" w:rsidTr="004E0799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33" w:type="pct"/>
          </w:tcPr>
          <w:p w14:paraId="50EABD74" w14:textId="77777777" w:rsidR="00842EDC" w:rsidRPr="0066247C" w:rsidRDefault="00842EDC" w:rsidP="00337C1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630" w:type="pct"/>
          </w:tcPr>
          <w:p w14:paraId="5872DD56" w14:textId="77777777" w:rsidR="00842EDC" w:rsidRPr="0032506B" w:rsidRDefault="00842EDC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9A2100C" w14:textId="77777777" w:rsidR="00842EDC" w:rsidRPr="00277445" w:rsidRDefault="00842EDC" w:rsidP="00337C19">
            <w:pPr>
              <w:pStyle w:val="a"/>
              <w:tabs>
                <w:tab w:val="clear" w:pos="1080"/>
                <w:tab w:val="decimal" w:pos="85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30" w:type="pct"/>
          </w:tcPr>
          <w:p w14:paraId="694E7419" w14:textId="77777777" w:rsidR="00842EDC" w:rsidRPr="0032506B" w:rsidRDefault="00842EDC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1C8D7D3" w14:textId="77777777" w:rsidR="00842EDC" w:rsidRPr="0032506B" w:rsidRDefault="00842EDC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10C6CFB" w14:textId="77777777" w:rsidR="00842EDC" w:rsidRPr="0032506B" w:rsidRDefault="00842EDC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BD9CEC" w14:textId="77777777" w:rsidR="00842EDC" w:rsidRPr="00277445" w:rsidRDefault="00842EDC" w:rsidP="00337C19">
            <w:pPr>
              <w:pStyle w:val="a"/>
              <w:tabs>
                <w:tab w:val="clear" w:pos="1080"/>
                <w:tab w:val="decimal" w:pos="85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46" w:type="pct"/>
          </w:tcPr>
          <w:p w14:paraId="1939DC02" w14:textId="77777777" w:rsidR="00842EDC" w:rsidRPr="0032506B" w:rsidRDefault="00842EDC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7C19" w:rsidRPr="0032506B" w14:paraId="03D5F66B" w14:textId="77777777" w:rsidTr="004E0799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33" w:type="pct"/>
          </w:tcPr>
          <w:p w14:paraId="4CB7D6F9" w14:textId="77777777" w:rsidR="00337C19" w:rsidRPr="0066247C" w:rsidRDefault="00337C19" w:rsidP="00337C1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66247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14:paraId="43BEF050" w14:textId="77777777" w:rsidR="00337C19" w:rsidRPr="0032506B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160F72" w14:textId="77777777" w:rsidR="00337C19" w:rsidRPr="00277445" w:rsidRDefault="00337C19" w:rsidP="00337C19">
            <w:pPr>
              <w:pStyle w:val="a"/>
              <w:tabs>
                <w:tab w:val="clear" w:pos="1080"/>
                <w:tab w:val="decimal" w:pos="85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30" w:type="pct"/>
            <w:hideMark/>
          </w:tcPr>
          <w:p w14:paraId="5C5B4ED8" w14:textId="77777777" w:rsidR="00337C19" w:rsidRPr="0032506B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5ECAAC8" w14:textId="77777777" w:rsidR="00337C19" w:rsidRPr="0032506B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3608D3A" w14:textId="77777777" w:rsidR="00337C19" w:rsidRPr="0032506B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A16CA5B" w14:textId="77777777" w:rsidR="00337C19" w:rsidRPr="00277445" w:rsidRDefault="00337C19" w:rsidP="00337C19">
            <w:pPr>
              <w:pStyle w:val="a"/>
              <w:tabs>
                <w:tab w:val="clear" w:pos="1080"/>
                <w:tab w:val="decimal" w:pos="85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46" w:type="pct"/>
            <w:hideMark/>
          </w:tcPr>
          <w:p w14:paraId="175DC832" w14:textId="77777777" w:rsidR="00337C19" w:rsidRPr="0032506B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7C19" w:rsidRPr="0032506B" w14:paraId="50865646" w14:textId="77777777" w:rsidTr="004E0799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33" w:type="pct"/>
          </w:tcPr>
          <w:p w14:paraId="65AEDA9E" w14:textId="77777777" w:rsidR="00337C19" w:rsidRPr="0066247C" w:rsidRDefault="00337C19" w:rsidP="00337C1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6247C">
              <w:rPr>
                <w:rFonts w:ascii="Angsana New" w:hAnsi="Angsana New" w:cs="Angsana New"/>
                <w:color w:val="000000"/>
                <w:cs/>
                <w:lang w:val="en-US"/>
              </w:rPr>
              <w:t>ค่าเช่าสำนักงาน และค่าบริการพื้นที่</w:t>
            </w:r>
          </w:p>
        </w:tc>
        <w:tc>
          <w:tcPr>
            <w:tcW w:w="630" w:type="pct"/>
          </w:tcPr>
          <w:p w14:paraId="0005BEDC" w14:textId="3B22F0CF" w:rsidR="00337C19" w:rsidRPr="0032506B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1,732</w:t>
            </w:r>
          </w:p>
        </w:tc>
        <w:tc>
          <w:tcPr>
            <w:tcW w:w="145" w:type="pct"/>
          </w:tcPr>
          <w:p w14:paraId="7777C121" w14:textId="77777777" w:rsidR="00337C19" w:rsidRPr="00277445" w:rsidRDefault="00337C19" w:rsidP="00337C19">
            <w:pPr>
              <w:pStyle w:val="a"/>
              <w:tabs>
                <w:tab w:val="clear" w:pos="1080"/>
                <w:tab w:val="decimal" w:pos="85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30" w:type="pct"/>
            <w:hideMark/>
          </w:tcPr>
          <w:p w14:paraId="48390C92" w14:textId="04201955" w:rsidR="00337C19" w:rsidRPr="0032506B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77445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145" w:type="pct"/>
          </w:tcPr>
          <w:p w14:paraId="4FA40EEF" w14:textId="77777777" w:rsidR="00337C19" w:rsidRPr="0032506B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3DDD51E" w14:textId="622AB7C9" w:rsidR="00337C19" w:rsidRPr="0032506B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1,732</w:t>
            </w:r>
          </w:p>
        </w:tc>
        <w:tc>
          <w:tcPr>
            <w:tcW w:w="147" w:type="pct"/>
          </w:tcPr>
          <w:p w14:paraId="5045C81F" w14:textId="77777777" w:rsidR="00337C19" w:rsidRPr="00277445" w:rsidRDefault="00337C19" w:rsidP="00337C19">
            <w:pPr>
              <w:pStyle w:val="a"/>
              <w:tabs>
                <w:tab w:val="clear" w:pos="1080"/>
                <w:tab w:val="decimal" w:pos="85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46" w:type="pct"/>
            <w:hideMark/>
          </w:tcPr>
          <w:p w14:paraId="201B4081" w14:textId="030722B6" w:rsidR="00337C19" w:rsidRPr="0032506B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77445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787</w:t>
            </w:r>
          </w:p>
        </w:tc>
      </w:tr>
    </w:tbl>
    <w:p w14:paraId="7A47A893" w14:textId="2A1B021F" w:rsidR="007F6C42" w:rsidRPr="004E0799" w:rsidRDefault="007F6C42" w:rsidP="004E0799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50BDAB81" w14:textId="7751589B" w:rsidR="00C94B58" w:rsidRPr="004E0799" w:rsidRDefault="00BA310A" w:rsidP="004E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  <w:r w:rsidRPr="004E0799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Pr="004E0799">
        <w:rPr>
          <w:rFonts w:ascii="Angsana New" w:hAnsi="Angsana New" w:hint="cs"/>
          <w:sz w:val="30"/>
          <w:szCs w:val="30"/>
        </w:rPr>
        <w:t>3</w:t>
      </w:r>
      <w:r w:rsidR="007F6C42" w:rsidRPr="004E0799">
        <w:rPr>
          <w:rFonts w:ascii="Angsana New" w:hAnsi="Angsana New"/>
          <w:sz w:val="30"/>
          <w:szCs w:val="30"/>
        </w:rPr>
        <w:t xml:space="preserve">0 </w:t>
      </w:r>
      <w:r w:rsidR="007928A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A366E" w:rsidRPr="004E0799">
        <w:rPr>
          <w:rFonts w:ascii="Angsana New" w:hAnsi="Angsana New" w:hint="cs"/>
          <w:sz w:val="30"/>
          <w:szCs w:val="30"/>
        </w:rPr>
        <w:t>25</w:t>
      </w:r>
      <w:r w:rsidRPr="004E0799">
        <w:rPr>
          <w:rFonts w:ascii="Angsana New" w:hAnsi="Angsana New" w:hint="cs"/>
          <w:sz w:val="30"/>
          <w:szCs w:val="30"/>
        </w:rPr>
        <w:t>6</w:t>
      </w:r>
      <w:r w:rsidR="00343F6C" w:rsidRPr="004E0799">
        <w:rPr>
          <w:rFonts w:ascii="Angsana New" w:hAnsi="Angsana New"/>
          <w:sz w:val="30"/>
          <w:szCs w:val="30"/>
        </w:rPr>
        <w:t>5</w:t>
      </w:r>
      <w:r w:rsidRPr="004E079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07F7B" w:rsidRPr="004E0799">
        <w:rPr>
          <w:rFonts w:ascii="Angsana New" w:hAnsi="Angsana New" w:hint="cs"/>
          <w:sz w:val="30"/>
          <w:szCs w:val="30"/>
        </w:rPr>
        <w:t>31</w:t>
      </w:r>
      <w:r w:rsidRPr="004E079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07F7B" w:rsidRPr="004E0799">
        <w:rPr>
          <w:rFonts w:ascii="Angsana New" w:hAnsi="Angsana New"/>
          <w:color w:val="000000"/>
          <w:sz w:val="30"/>
          <w:szCs w:val="30"/>
        </w:rPr>
        <w:t>256</w:t>
      </w:r>
      <w:r w:rsidR="00343F6C" w:rsidRPr="004E0799">
        <w:rPr>
          <w:rFonts w:ascii="Angsana New" w:hAnsi="Angsana New"/>
          <w:color w:val="000000"/>
          <w:sz w:val="30"/>
          <w:szCs w:val="30"/>
        </w:rPr>
        <w:t>4</w:t>
      </w:r>
      <w:r w:rsidRPr="004E079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76950B4" w14:textId="77777777" w:rsidR="00C94B58" w:rsidRPr="004E0799" w:rsidRDefault="00C94B58" w:rsidP="004E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4"/>
        <w:gridCol w:w="1259"/>
        <w:gridCol w:w="270"/>
        <w:gridCol w:w="1172"/>
        <w:gridCol w:w="270"/>
        <w:gridCol w:w="1260"/>
        <w:gridCol w:w="270"/>
        <w:gridCol w:w="1253"/>
      </w:tblGrid>
      <w:tr w:rsidR="007F3F8B" w14:paraId="333B88E7" w14:textId="77777777" w:rsidTr="008037E4">
        <w:trPr>
          <w:trHeight w:val="371"/>
        </w:trPr>
        <w:tc>
          <w:tcPr>
            <w:tcW w:w="1932" w:type="pct"/>
            <w:hideMark/>
          </w:tcPr>
          <w:p w14:paraId="3E49BEE4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40" w:type="pct"/>
            <w:gridSpan w:val="3"/>
            <w:hideMark/>
          </w:tcPr>
          <w:p w14:paraId="2E2CFED4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F38E83B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pct"/>
            <w:gridSpan w:val="3"/>
            <w:hideMark/>
          </w:tcPr>
          <w:p w14:paraId="1531D16A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28AE" w14:paraId="15E75390" w14:textId="77777777" w:rsidTr="00E12532">
        <w:trPr>
          <w:trHeight w:val="308"/>
        </w:trPr>
        <w:tc>
          <w:tcPr>
            <w:tcW w:w="1932" w:type="pct"/>
          </w:tcPr>
          <w:p w14:paraId="0DFFE501" w14:textId="77777777" w:rsidR="007928AE" w:rsidRDefault="007928AE" w:rsidP="007928AE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1" w:type="pct"/>
            <w:hideMark/>
          </w:tcPr>
          <w:p w14:paraId="2D011E19" w14:textId="09A5A43D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1EEC6A8B" w14:textId="77777777" w:rsidR="007928AE" w:rsidRDefault="007928AE" w:rsidP="007928A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hideMark/>
          </w:tcPr>
          <w:p w14:paraId="6EC01895" w14:textId="77777777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5A7BEDE9" w14:textId="77777777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hideMark/>
          </w:tcPr>
          <w:p w14:paraId="5F62DF21" w14:textId="67D4AC17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6F16ECDF" w14:textId="77777777" w:rsidR="007928AE" w:rsidRDefault="007928AE" w:rsidP="007928A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8" w:type="pct"/>
            <w:hideMark/>
          </w:tcPr>
          <w:p w14:paraId="5D8A18D4" w14:textId="77777777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928AE" w14:paraId="3487A0B1" w14:textId="77777777" w:rsidTr="00E12532">
        <w:trPr>
          <w:trHeight w:val="326"/>
        </w:trPr>
        <w:tc>
          <w:tcPr>
            <w:tcW w:w="1932" w:type="pct"/>
          </w:tcPr>
          <w:p w14:paraId="667D66EB" w14:textId="77777777" w:rsidR="007928AE" w:rsidRDefault="007928AE" w:rsidP="007928AE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1" w:type="pct"/>
            <w:hideMark/>
          </w:tcPr>
          <w:p w14:paraId="73E23AA2" w14:textId="7EA5040F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4" w:type="pct"/>
          </w:tcPr>
          <w:p w14:paraId="48F03CF5" w14:textId="77777777" w:rsidR="007928AE" w:rsidRDefault="007928AE" w:rsidP="007928AE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25" w:type="pct"/>
            <w:hideMark/>
          </w:tcPr>
          <w:p w14:paraId="435F5041" w14:textId="237B750A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4" w:type="pct"/>
          </w:tcPr>
          <w:p w14:paraId="3A96B1DE" w14:textId="77777777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hideMark/>
          </w:tcPr>
          <w:p w14:paraId="42326CD6" w14:textId="31821DD3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4" w:type="pct"/>
          </w:tcPr>
          <w:p w14:paraId="238629C2" w14:textId="77777777" w:rsidR="007928AE" w:rsidRDefault="007928AE" w:rsidP="007928AE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8" w:type="pct"/>
            <w:hideMark/>
          </w:tcPr>
          <w:p w14:paraId="6CFCAD0C" w14:textId="584EFA01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7928AE" w14:paraId="12086E04" w14:textId="77777777" w:rsidTr="008037E4">
        <w:trPr>
          <w:trHeight w:val="371"/>
        </w:trPr>
        <w:tc>
          <w:tcPr>
            <w:tcW w:w="1932" w:type="pct"/>
          </w:tcPr>
          <w:p w14:paraId="522C7F8A" w14:textId="77777777" w:rsidR="007928AE" w:rsidRDefault="007928AE" w:rsidP="007928AE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3068" w:type="pct"/>
            <w:gridSpan w:val="7"/>
            <w:hideMark/>
          </w:tcPr>
          <w:p w14:paraId="1025B7CA" w14:textId="77777777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928AE" w14:paraId="6F853A03" w14:textId="77777777" w:rsidTr="00E12532">
        <w:tc>
          <w:tcPr>
            <w:tcW w:w="1932" w:type="pct"/>
          </w:tcPr>
          <w:p w14:paraId="68715AAE" w14:textId="4D8ECECB" w:rsidR="007928AE" w:rsidRDefault="007928AE" w:rsidP="007928AE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ลูกหนี้การค้า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5FB0AD23" w14:textId="77777777" w:rsidR="007928AE" w:rsidRPr="007F3F8B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EEEF16" w14:textId="77777777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4456CA87" w14:textId="77777777" w:rsidR="007928AE" w:rsidRPr="000746C7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0A464F9" w14:textId="77777777" w:rsidR="007928AE" w:rsidRPr="007B346D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4DC28CAF" w14:textId="77777777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9BE274" w14:textId="77777777" w:rsidR="007928AE" w:rsidRPr="007B346D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664B3D8D" w14:textId="77777777" w:rsidR="007928AE" w:rsidRPr="000746C7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28AE" w14:paraId="2583AC76" w14:textId="77777777" w:rsidTr="00D33FEC">
        <w:tc>
          <w:tcPr>
            <w:tcW w:w="1932" w:type="pct"/>
          </w:tcPr>
          <w:p w14:paraId="4685505D" w14:textId="4A84CF92" w:rsidR="007928AE" w:rsidRDefault="007928AE" w:rsidP="007928AE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0368E46B" w14:textId="77777777" w:rsidR="007928AE" w:rsidRPr="007F3F8B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0F8E2C" w14:textId="77777777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71CE1BC0" w14:textId="77777777" w:rsidR="007928AE" w:rsidRPr="000746C7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0B0B98ED" w14:textId="77777777" w:rsidR="007928AE" w:rsidRPr="007B346D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14:paraId="56F67F75" w14:textId="77777777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8490A8" w14:textId="77777777" w:rsidR="007928AE" w:rsidRPr="007B346D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14:paraId="7DAE5F1C" w14:textId="77777777" w:rsidR="007928AE" w:rsidRPr="000746C7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28AE" w14:paraId="5F0258C3" w14:textId="77777777" w:rsidTr="00D33FEC">
        <w:tc>
          <w:tcPr>
            <w:tcW w:w="1932" w:type="pct"/>
          </w:tcPr>
          <w:p w14:paraId="61D6BF6D" w14:textId="641BFFA2" w:rsidR="007928AE" w:rsidRDefault="007928AE" w:rsidP="007928AE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7A9A3C" w14:textId="59B1A874" w:rsidR="007928AE" w:rsidRPr="007F3F8B" w:rsidRDefault="00337C19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87B96E9" w14:textId="77777777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593B71" w14:textId="057077A0" w:rsidR="007928AE" w:rsidRPr="000746C7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24A2CE1" w14:textId="77777777" w:rsidR="007928AE" w:rsidRPr="007B346D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A86A82" w14:textId="332F8256" w:rsidR="007928AE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190</w:t>
            </w:r>
          </w:p>
        </w:tc>
        <w:tc>
          <w:tcPr>
            <w:tcW w:w="144" w:type="pct"/>
          </w:tcPr>
          <w:p w14:paraId="420AF4F7" w14:textId="77777777" w:rsidR="007928AE" w:rsidRPr="007B346D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647C53" w14:textId="75CC8080" w:rsidR="007928AE" w:rsidRPr="000746C7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440</w:t>
            </w:r>
          </w:p>
        </w:tc>
      </w:tr>
      <w:tr w:rsidR="007928AE" w14:paraId="6CB56AC9" w14:textId="77777777" w:rsidTr="00D33FEC">
        <w:tc>
          <w:tcPr>
            <w:tcW w:w="1932" w:type="pct"/>
          </w:tcPr>
          <w:p w14:paraId="1BC33B9E" w14:textId="77777777" w:rsidR="007928AE" w:rsidRDefault="007928AE" w:rsidP="007928AE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D2E169" w14:textId="77777777" w:rsidR="007928AE" w:rsidRPr="007F3F8B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1E37C9" w14:textId="77777777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4EEE2A" w14:textId="77777777" w:rsidR="007928AE" w:rsidRPr="000746C7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D139A6C" w14:textId="77777777" w:rsidR="007928AE" w:rsidRPr="007B346D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1800EB" w14:textId="77777777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E80F7D" w14:textId="77777777" w:rsidR="007928AE" w:rsidRPr="007B346D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A6F944" w14:textId="77777777" w:rsidR="007928AE" w:rsidRPr="000746C7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28AE" w14:paraId="485563FF" w14:textId="77777777" w:rsidTr="00E12532">
        <w:tc>
          <w:tcPr>
            <w:tcW w:w="1932" w:type="pct"/>
          </w:tcPr>
          <w:p w14:paraId="12A53E5A" w14:textId="3AB33CDF" w:rsidR="007928AE" w:rsidRDefault="007928AE" w:rsidP="007928AE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6855CC59" w14:textId="77777777" w:rsidR="007928AE" w:rsidRPr="007F3F8B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E8D6160" w14:textId="77777777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50DD810E" w14:textId="77777777" w:rsidR="007928AE" w:rsidRPr="000746C7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ACE67A" w14:textId="77777777" w:rsidR="007928AE" w:rsidRPr="007B346D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7012C1D7" w14:textId="77777777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1AA3480C" w14:textId="77777777" w:rsidR="007928AE" w:rsidRPr="007B346D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050FC06A" w14:textId="77777777" w:rsidR="007928AE" w:rsidRPr="000746C7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28AE" w14:paraId="2DDB24B5" w14:textId="77777777" w:rsidTr="00391282">
        <w:tc>
          <w:tcPr>
            <w:tcW w:w="1932" w:type="pct"/>
          </w:tcPr>
          <w:p w14:paraId="650F8597" w14:textId="77777777" w:rsidR="007928AE" w:rsidRDefault="007928AE" w:rsidP="007928AE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1F84DF7A" w14:textId="77777777" w:rsidR="007928AE" w:rsidRPr="007F3F8B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77E1B32" w14:textId="77777777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4BE618C4" w14:textId="77777777" w:rsidR="007928AE" w:rsidRPr="000746C7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50FB9B" w14:textId="77777777" w:rsidR="007928AE" w:rsidRPr="007B346D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14:paraId="1ED1526F" w14:textId="77777777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544018" w14:textId="77777777" w:rsidR="007928AE" w:rsidRPr="007B346D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14:paraId="3E2BB568" w14:textId="77777777" w:rsidR="007928AE" w:rsidRPr="000746C7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37C19" w14:paraId="69E0CAEC" w14:textId="77777777" w:rsidTr="00391282">
        <w:tc>
          <w:tcPr>
            <w:tcW w:w="1932" w:type="pct"/>
          </w:tcPr>
          <w:p w14:paraId="4B1C09FF" w14:textId="77777777" w:rsidR="00337C19" w:rsidRDefault="00337C19" w:rsidP="00337C1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B8581A" w14:textId="71320DA2" w:rsidR="00337C19" w:rsidRPr="00515D76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4189677" w14:textId="77777777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5135D5" w14:textId="04CCE47F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8B2E15" w14:textId="77777777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739F4A" w14:textId="53675310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123,673</w:t>
            </w:r>
          </w:p>
        </w:tc>
        <w:tc>
          <w:tcPr>
            <w:tcW w:w="144" w:type="pct"/>
          </w:tcPr>
          <w:p w14:paraId="68B2B48B" w14:textId="77777777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C53075" w14:textId="1341F146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103,878</w:t>
            </w:r>
          </w:p>
        </w:tc>
      </w:tr>
      <w:tr w:rsidR="00337C19" w14:paraId="2220F9CC" w14:textId="77777777" w:rsidTr="00391282">
        <w:tc>
          <w:tcPr>
            <w:tcW w:w="1932" w:type="pct"/>
          </w:tcPr>
          <w:p w14:paraId="6FD5B871" w14:textId="77777777" w:rsidR="00337C19" w:rsidRPr="00F374C5" w:rsidRDefault="00337C19" w:rsidP="00337C1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11B8CA" w14:textId="77777777" w:rsidR="00337C19" w:rsidRPr="00515D76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EB1365" w14:textId="77777777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53E6D4" w14:textId="77777777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9CB2464" w14:textId="77777777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3FCDD7" w14:textId="77777777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7C8B62E" w14:textId="77777777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01CCF7" w14:textId="77777777" w:rsidR="00337C19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7C19" w14:paraId="28D58FAA" w14:textId="77777777" w:rsidTr="00391282">
        <w:tc>
          <w:tcPr>
            <w:tcW w:w="1932" w:type="pct"/>
          </w:tcPr>
          <w:p w14:paraId="661BC752" w14:textId="6E0AB9D2" w:rsidR="00337C19" w:rsidRPr="00391282" w:rsidRDefault="00337C19" w:rsidP="00337C1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52BA882E" w14:textId="77777777" w:rsidR="00337C19" w:rsidRPr="00515D76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071C0F" w14:textId="77777777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00CC5301" w14:textId="77777777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99901E4" w14:textId="77777777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3DEA47F8" w14:textId="77777777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D7C69D" w14:textId="77777777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73EB66D9" w14:textId="77777777" w:rsidR="00337C19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7C19" w14:paraId="4CB8AB87" w14:textId="77777777" w:rsidTr="00391282">
        <w:tc>
          <w:tcPr>
            <w:tcW w:w="1932" w:type="pct"/>
          </w:tcPr>
          <w:p w14:paraId="7D77EF91" w14:textId="77777777" w:rsidR="00337C19" w:rsidRPr="00F374C5" w:rsidRDefault="00337C19" w:rsidP="00337C1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7D2E985D" w14:textId="77777777" w:rsidR="00337C19" w:rsidRPr="00515D76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F983060" w14:textId="77777777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0C84D82D" w14:textId="77777777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65EF37" w14:textId="77777777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14:paraId="64970C03" w14:textId="77777777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1B4B2AC" w14:textId="77777777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14:paraId="5C373352" w14:textId="77777777" w:rsidR="00337C19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7C19" w14:paraId="25358A3C" w14:textId="77777777" w:rsidTr="00391282">
        <w:tc>
          <w:tcPr>
            <w:tcW w:w="1932" w:type="pct"/>
          </w:tcPr>
          <w:p w14:paraId="6399329B" w14:textId="77777777" w:rsidR="00337C19" w:rsidRPr="00F374C5" w:rsidRDefault="00337C19" w:rsidP="00337C1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 w:rsidRPr="00391282">
              <w:rPr>
                <w:rFonts w:ascii="Angsana New" w:hAnsi="Angsana New" w:cs="Angsana New" w:hint="cs"/>
                <w:color w:val="000000"/>
                <w:lang w:val="en-US"/>
              </w:rPr>
              <w:t>8</w:t>
            </w:r>
            <w:r w:rsidRPr="0039128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3758FA" w14:textId="65C9E67C" w:rsidR="00337C19" w:rsidRPr="00515D76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279</w:t>
            </w:r>
          </w:p>
        </w:tc>
        <w:tc>
          <w:tcPr>
            <w:tcW w:w="144" w:type="pct"/>
          </w:tcPr>
          <w:p w14:paraId="715D1B2D" w14:textId="77777777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E87B92" w14:textId="76739C2A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1,211</w:t>
            </w:r>
          </w:p>
        </w:tc>
        <w:tc>
          <w:tcPr>
            <w:tcW w:w="144" w:type="pct"/>
          </w:tcPr>
          <w:p w14:paraId="40D94B02" w14:textId="77777777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1F63B1" w14:textId="3393187C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144" w:type="pct"/>
          </w:tcPr>
          <w:p w14:paraId="2E406095" w14:textId="77777777" w:rsidR="00337C19" w:rsidRPr="000746C7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C60187" w14:textId="32091F50" w:rsidR="00337C19" w:rsidRDefault="00337C19" w:rsidP="0033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1,211</w:t>
            </w:r>
          </w:p>
        </w:tc>
      </w:tr>
    </w:tbl>
    <w:p w14:paraId="4E2A83E8" w14:textId="41C6A488" w:rsidR="004E0799" w:rsidRDefault="004E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C4BE1EA" w14:textId="74C53FB9" w:rsidR="00BA310A" w:rsidRPr="00A31D95" w:rsidRDefault="00834A88" w:rsidP="00433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3</w:t>
      </w:r>
      <w:r w:rsidR="00BA310A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ที่ดิน อาคารและอุปกรณ์ </w:t>
      </w:r>
    </w:p>
    <w:p w14:paraId="4419D663" w14:textId="77777777" w:rsidR="008079B6" w:rsidRPr="00E86B15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pacing w:val="6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630"/>
        <w:gridCol w:w="1620"/>
        <w:gridCol w:w="270"/>
        <w:gridCol w:w="1620"/>
      </w:tblGrid>
      <w:tr w:rsidR="002F4C54" w14:paraId="7075BE88" w14:textId="77777777" w:rsidTr="00587AD1">
        <w:trPr>
          <w:cantSplit/>
        </w:trPr>
        <w:tc>
          <w:tcPr>
            <w:tcW w:w="5040" w:type="dxa"/>
            <w:vAlign w:val="bottom"/>
          </w:tcPr>
          <w:p w14:paraId="23E67DF5" w14:textId="64C0BB6C" w:rsidR="002F4C54" w:rsidRPr="002F4C54" w:rsidRDefault="002F4C54" w:rsidP="002F4C5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928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587A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="00587A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7928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D33F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30" w:type="dxa"/>
            <w:vAlign w:val="bottom"/>
          </w:tcPr>
          <w:p w14:paraId="5C7AF86B" w14:textId="77777777" w:rsidR="002F4C54" w:rsidRPr="007928AE" w:rsidRDefault="002F4C54" w:rsidP="002F4C54">
            <w:pPr>
              <w:pStyle w:val="acctmergecolhdg"/>
              <w:spacing w:line="240" w:lineRule="auto"/>
              <w:ind w:left="-83" w:right="-79" w:hanging="174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74990798" w14:textId="20984AB5" w:rsidR="002F4C54" w:rsidRPr="002F4C54" w:rsidRDefault="002F4C54" w:rsidP="002F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F4C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DC5538C" w14:textId="77777777" w:rsidR="002F4C54" w:rsidRPr="002F4C54" w:rsidRDefault="002F4C54" w:rsidP="002F4C5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22E91F" w14:textId="77777777" w:rsidR="002F4C54" w:rsidRPr="002F4C54" w:rsidRDefault="002F4C54" w:rsidP="002F4C54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455F3C7" w14:textId="5E13B77E" w:rsidR="002F4C54" w:rsidRPr="002F4C54" w:rsidRDefault="002F4C54" w:rsidP="002F4C5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2F4C54" w14:paraId="5DA6C64A" w14:textId="77777777" w:rsidTr="00587AD1">
        <w:trPr>
          <w:cantSplit/>
        </w:trPr>
        <w:tc>
          <w:tcPr>
            <w:tcW w:w="5040" w:type="dxa"/>
          </w:tcPr>
          <w:p w14:paraId="701B4BCF" w14:textId="77777777" w:rsidR="002F4C54" w:rsidRPr="002F4C54" w:rsidRDefault="002F4C54" w:rsidP="002F4C54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62382D52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510" w:type="dxa"/>
            <w:gridSpan w:val="3"/>
          </w:tcPr>
          <w:p w14:paraId="202F9D00" w14:textId="0F5607A4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D2B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F4C54" w14:paraId="693EE464" w14:textId="77777777" w:rsidTr="00587AD1">
        <w:trPr>
          <w:cantSplit/>
        </w:trPr>
        <w:tc>
          <w:tcPr>
            <w:tcW w:w="5040" w:type="dxa"/>
          </w:tcPr>
          <w:p w14:paraId="6211F50C" w14:textId="2A419F60" w:rsidR="002F4C54" w:rsidRPr="002F4C54" w:rsidRDefault="002F4C54" w:rsidP="002F4C5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630" w:type="dxa"/>
          </w:tcPr>
          <w:p w14:paraId="65F2CA56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E49448C" w14:textId="62613544" w:rsidR="002F4C54" w:rsidRPr="001623EA" w:rsidRDefault="00337C19" w:rsidP="002F4C54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49,864</w:t>
            </w:r>
          </w:p>
        </w:tc>
        <w:tc>
          <w:tcPr>
            <w:tcW w:w="270" w:type="dxa"/>
          </w:tcPr>
          <w:p w14:paraId="4BD779A3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6246B2" w14:textId="3F2456F4" w:rsidR="002F4C54" w:rsidRPr="002F4C54" w:rsidRDefault="00337C19" w:rsidP="002F4C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47,248</w:t>
            </w:r>
          </w:p>
        </w:tc>
      </w:tr>
      <w:tr w:rsidR="00587AD1" w14:paraId="246C9C70" w14:textId="77777777" w:rsidTr="00587AD1">
        <w:trPr>
          <w:cantSplit/>
        </w:trPr>
        <w:tc>
          <w:tcPr>
            <w:tcW w:w="5040" w:type="dxa"/>
          </w:tcPr>
          <w:p w14:paraId="0D01F3DC" w14:textId="5C960C4A" w:rsidR="00587AD1" w:rsidRPr="002F4C54" w:rsidRDefault="00587AD1" w:rsidP="002F4C5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สินทรัพย์สิทธิการใช้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630" w:type="dxa"/>
          </w:tcPr>
          <w:p w14:paraId="1EF50595" w14:textId="77777777" w:rsidR="00587AD1" w:rsidRPr="002F4C54" w:rsidRDefault="00587AD1" w:rsidP="002F4C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8E3E39F" w14:textId="40228379" w:rsidR="00587AD1" w:rsidRDefault="00337C19" w:rsidP="00BE6D5E">
            <w:pPr>
              <w:pStyle w:val="acctfourfigures"/>
              <w:tabs>
                <w:tab w:val="clear" w:pos="765"/>
              </w:tabs>
              <w:spacing w:line="240" w:lineRule="auto"/>
              <w:ind w:left="-79" w:right="13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1,161</w:t>
            </w:r>
          </w:p>
        </w:tc>
        <w:tc>
          <w:tcPr>
            <w:tcW w:w="270" w:type="dxa"/>
          </w:tcPr>
          <w:p w14:paraId="19A010F9" w14:textId="77777777" w:rsidR="00587AD1" w:rsidRPr="002F4C54" w:rsidRDefault="00587AD1" w:rsidP="002F4C5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B7DB81" w14:textId="1DD8D94A" w:rsidR="00587AD1" w:rsidRDefault="00337C19" w:rsidP="00E44380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76" w:hanging="1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1,161</w:t>
            </w:r>
          </w:p>
        </w:tc>
      </w:tr>
      <w:tr w:rsidR="002F4C54" w:rsidRPr="004E0799" w14:paraId="38671B9A" w14:textId="77777777" w:rsidTr="00587AD1">
        <w:trPr>
          <w:cantSplit/>
        </w:trPr>
        <w:tc>
          <w:tcPr>
            <w:tcW w:w="5040" w:type="dxa"/>
          </w:tcPr>
          <w:p w14:paraId="48E3D085" w14:textId="328BE185" w:rsidR="002F4C54" w:rsidRPr="004E0799" w:rsidRDefault="002F4C54" w:rsidP="002F4C5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07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8079B6" w:rsidRPr="004E079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Pr="004E0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630" w:type="dxa"/>
          </w:tcPr>
          <w:p w14:paraId="66C36305" w14:textId="77777777" w:rsidR="002F4C54" w:rsidRPr="004E0799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0BA9573" w14:textId="02AD2A9F" w:rsidR="002F4C54" w:rsidRPr="004E0799" w:rsidRDefault="00337C19" w:rsidP="00337C19">
            <w:pPr>
              <w:pStyle w:val="acctfourfigures"/>
              <w:tabs>
                <w:tab w:val="clear" w:pos="765"/>
              </w:tabs>
              <w:spacing w:line="240" w:lineRule="auto"/>
              <w:ind w:left="-79" w:right="-53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70" w:type="dxa"/>
          </w:tcPr>
          <w:p w14:paraId="4104466D" w14:textId="77777777" w:rsidR="002F4C54" w:rsidRPr="004E0799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0EA1EE" w14:textId="14C5B9AD" w:rsidR="002F4C54" w:rsidRPr="004E0799" w:rsidRDefault="00337C19" w:rsidP="00337C19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76" w:hanging="1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</w:tr>
    </w:tbl>
    <w:p w14:paraId="091EED8F" w14:textId="77777777" w:rsidR="00BA310A" w:rsidRPr="004E0799" w:rsidRDefault="00BA310A" w:rsidP="00162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color w:val="000000"/>
          <w:sz w:val="30"/>
          <w:szCs w:val="30"/>
        </w:rPr>
      </w:pPr>
    </w:p>
    <w:p w14:paraId="5E0B2F44" w14:textId="2011DC14" w:rsidR="004339C6" w:rsidRPr="004E0799" w:rsidRDefault="004339C6" w:rsidP="004339C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4E0799">
        <w:rPr>
          <w:rFonts w:ascii="Angsana New" w:hAnsi="Angsana New"/>
          <w:color w:val="000000"/>
          <w:sz w:val="30"/>
          <w:szCs w:val="30"/>
          <w:cs/>
          <w:lang w:val="en-US"/>
        </w:rPr>
        <w:t>กลุ่มบริษัทเช่า</w:t>
      </w:r>
      <w:r w:rsidRPr="004E07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ที่ดิน อาคาร และอุปกรณ์</w:t>
      </w:r>
      <w:r w:rsidRPr="004E0799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เป็น</w:t>
      </w:r>
      <w:r w:rsidRPr="004E0799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ระยะเวลา </w:t>
      </w:r>
      <w:r w:rsidRPr="004E0799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2 </w:t>
      </w:r>
      <w:r w:rsidRPr="004E07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ปี </w:t>
      </w:r>
      <w:r w:rsidRPr="004E0799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9 </w:t>
      </w:r>
      <w:r w:rsidRPr="004E07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เดือน ถึง </w:t>
      </w:r>
      <w:r w:rsidRPr="004E0799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5 </w:t>
      </w:r>
      <w:r w:rsidRPr="004E07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 โดยค่าเช่าคงที่ตลอดอายุสัญญา</w:t>
      </w:r>
      <w:r w:rsidRPr="004E0799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4E07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และค่าเช่า</w:t>
      </w:r>
      <w:r w:rsidRPr="004E0799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4E07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ระบุ</w:t>
      </w:r>
      <w:r w:rsidRPr="004E0799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ไว้ในสัญญา</w:t>
      </w:r>
    </w:p>
    <w:p w14:paraId="6834BD16" w14:textId="4A46DC51" w:rsidR="004339C6" w:rsidRPr="004E0799" w:rsidRDefault="004339C6" w:rsidP="004339C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4B97DE95" w14:textId="0A280EA3" w:rsidR="0067788E" w:rsidRPr="002C291B" w:rsidRDefault="0067788E" w:rsidP="002C2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05"/>
        <w:rPr>
          <w:rFonts w:ascii="Angsana New" w:hAnsi="Angsana New"/>
          <w:color w:val="000000"/>
          <w:spacing w:val="-8"/>
          <w:sz w:val="30"/>
          <w:szCs w:val="30"/>
        </w:rPr>
      </w:pPr>
      <w:r w:rsidRPr="002C291B">
        <w:rPr>
          <w:rFonts w:ascii="Angsana New" w:hAnsi="Angsana New" w:hint="cs"/>
          <w:color w:val="000000"/>
          <w:spacing w:val="-8"/>
          <w:sz w:val="30"/>
          <w:szCs w:val="30"/>
          <w:cs/>
        </w:rPr>
        <w:t>ใน</w:t>
      </w:r>
      <w:r w:rsidR="00165C15" w:rsidRPr="002C291B">
        <w:rPr>
          <w:rFonts w:ascii="Angsana New" w:hAnsi="Angsana New" w:hint="cs"/>
          <w:color w:val="000000"/>
          <w:spacing w:val="-8"/>
          <w:sz w:val="30"/>
          <w:szCs w:val="30"/>
          <w:cs/>
          <w:lang w:eastAsia="ko-KR"/>
        </w:rPr>
        <w:t>ระหว่าง</w:t>
      </w:r>
      <w:r w:rsidRPr="002C291B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ปี </w:t>
      </w:r>
      <w:r w:rsidRPr="002C291B">
        <w:rPr>
          <w:rFonts w:ascii="Angsana New" w:hAnsi="Angsana New"/>
          <w:color w:val="000000"/>
          <w:spacing w:val="-8"/>
          <w:sz w:val="30"/>
          <w:szCs w:val="30"/>
        </w:rPr>
        <w:t xml:space="preserve">2565 </w:t>
      </w:r>
      <w:r w:rsidRPr="002C291B">
        <w:rPr>
          <w:rFonts w:ascii="Angsana New" w:hAnsi="Angsana New"/>
          <w:color w:val="000000"/>
          <w:spacing w:val="-8"/>
          <w:sz w:val="30"/>
          <w:szCs w:val="30"/>
          <w:cs/>
        </w:rPr>
        <w:t>กระแสเงินสดจ่ายทั้งหมดของสัญญาเช่า</w:t>
      </w:r>
      <w:r w:rsidRPr="002C291B">
        <w:rPr>
          <w:rFonts w:ascii="Angsana New" w:hAnsi="Angsana New" w:hint="cs"/>
          <w:color w:val="000000"/>
          <w:spacing w:val="-8"/>
          <w:sz w:val="30"/>
          <w:szCs w:val="30"/>
          <w:cs/>
        </w:rPr>
        <w:t>ของ</w:t>
      </w:r>
      <w:r w:rsidRPr="002C291B">
        <w:rPr>
          <w:rFonts w:ascii="Angsana New" w:hAnsi="Angsana New"/>
          <w:color w:val="000000"/>
          <w:spacing w:val="-8"/>
          <w:sz w:val="30"/>
          <w:szCs w:val="30"/>
          <w:cs/>
        </w:rPr>
        <w:t>กลุ่มบริษัท</w:t>
      </w:r>
      <w:r w:rsidRPr="002C291B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และบริษัท </w:t>
      </w:r>
      <w:r w:rsidRPr="002C291B">
        <w:rPr>
          <w:rFonts w:ascii="Angsana New" w:hAnsi="Angsana New"/>
          <w:color w:val="000000"/>
          <w:spacing w:val="-8"/>
          <w:sz w:val="30"/>
          <w:szCs w:val="30"/>
          <w:cs/>
        </w:rPr>
        <w:t>มีจำนวน</w:t>
      </w:r>
      <w:r w:rsidRPr="002C291B">
        <w:rPr>
          <w:rFonts w:ascii="Angsana New" w:hAnsi="Angsana New"/>
          <w:color w:val="000000"/>
          <w:spacing w:val="-8"/>
          <w:sz w:val="30"/>
          <w:szCs w:val="30"/>
        </w:rPr>
        <w:t xml:space="preserve"> 17.95 </w:t>
      </w:r>
      <w:r w:rsidRPr="002C291B">
        <w:rPr>
          <w:rFonts w:ascii="Angsana New" w:hAnsi="Angsana New"/>
          <w:color w:val="000000"/>
          <w:spacing w:val="-8"/>
          <w:sz w:val="30"/>
          <w:szCs w:val="30"/>
          <w:cs/>
        </w:rPr>
        <w:t>ล้านบาท</w:t>
      </w:r>
      <w:r w:rsidR="002C291B" w:rsidRPr="002C291B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2C291B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และ </w:t>
      </w:r>
      <w:r w:rsidRPr="002C291B">
        <w:rPr>
          <w:rFonts w:ascii="Angsana New" w:hAnsi="Angsana New"/>
          <w:color w:val="000000"/>
          <w:spacing w:val="-8"/>
          <w:sz w:val="30"/>
          <w:szCs w:val="30"/>
        </w:rPr>
        <w:t xml:space="preserve">17.93 </w:t>
      </w:r>
      <w:r w:rsidRPr="002C291B">
        <w:rPr>
          <w:rFonts w:ascii="Angsana New" w:hAnsi="Angsana New" w:hint="cs"/>
          <w:color w:val="000000"/>
          <w:spacing w:val="-8"/>
          <w:sz w:val="30"/>
          <w:szCs w:val="30"/>
          <w:cs/>
        </w:rPr>
        <w:t>ล้านบาท</w:t>
      </w:r>
      <w:r w:rsidRPr="002C291B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2C291B">
        <w:rPr>
          <w:rFonts w:ascii="Angsana New" w:hAnsi="Angsana New" w:hint="cs"/>
          <w:color w:val="000000"/>
          <w:spacing w:val="-8"/>
          <w:sz w:val="30"/>
          <w:szCs w:val="30"/>
          <w:cs/>
        </w:rPr>
        <w:t>ตามลำดับ</w:t>
      </w:r>
    </w:p>
    <w:p w14:paraId="36FB7FEB" w14:textId="77777777" w:rsidR="00F1510E" w:rsidRPr="002C291B" w:rsidRDefault="00F1510E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Cs/>
          <w:color w:val="000000"/>
          <w:spacing w:val="-8"/>
          <w:sz w:val="30"/>
          <w:szCs w:val="30"/>
        </w:rPr>
      </w:pPr>
    </w:p>
    <w:p w14:paraId="7E14C043" w14:textId="5D9F28B7" w:rsidR="00BD3AFD" w:rsidRPr="004E0799" w:rsidRDefault="00D33FEC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4E0799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BD3AFD" w:rsidRPr="004E0799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1272A" w:rsidRPr="004E0799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7D20BBDA" w14:textId="77777777" w:rsidR="00BD3AFD" w:rsidRPr="004E0799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30"/>
          <w:szCs w:val="30"/>
        </w:rPr>
      </w:pPr>
    </w:p>
    <w:p w14:paraId="6BD3A197" w14:textId="77777777" w:rsidR="00BD3AFD" w:rsidRPr="004E0799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 w:rsidRPr="004E0799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4E0799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ส่วนงานดำเนินงาน</w:t>
      </w:r>
    </w:p>
    <w:p w14:paraId="33D2EA00" w14:textId="77777777" w:rsidR="00D47456" w:rsidRPr="004E0799" w:rsidRDefault="00D47456" w:rsidP="00D47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eastAsia="x-none"/>
        </w:rPr>
      </w:pPr>
    </w:p>
    <w:p w14:paraId="037ABAE4" w14:textId="3062EAEA" w:rsidR="00157C60" w:rsidRDefault="00BD3AFD" w:rsidP="002C2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4E0799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4E0799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4E0799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 และคอนกรีตมวลเบา</w:t>
      </w:r>
      <w:r w:rsidRPr="004E0799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4E0799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ส่วนงานธุรกิจผลิตกระเบื้องมุงหลังคา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และคอนกรีตมวลเบา</w:t>
      </w:r>
    </w:p>
    <w:p w14:paraId="2833A10B" w14:textId="5FB5FDCF" w:rsidR="00E529D1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br w:type="page"/>
      </w:r>
    </w:p>
    <w:p w14:paraId="07E3E346" w14:textId="2FCEA850" w:rsidR="00E529D1" w:rsidRPr="004B5388" w:rsidRDefault="00E529D1" w:rsidP="00E52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Pr="00B7016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การจำแนกรายได้</w:t>
      </w:r>
    </w:p>
    <w:p w14:paraId="58A0CFB3" w14:textId="77777777" w:rsidR="004B5388" w:rsidRPr="002A5158" w:rsidRDefault="004B5388" w:rsidP="00D1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val="x-none" w:eastAsia="x-none"/>
        </w:rPr>
      </w:pPr>
    </w:p>
    <w:p w14:paraId="11B9BC3F" w14:textId="616EA06B" w:rsidR="006E51AD" w:rsidRDefault="00E529D1" w:rsidP="006E5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  <w:r w:rsidRPr="00B7016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ข้อมูลรายได้ที่ถูกจำแนกตามส่วนงานภูมิศาสตร์หลัก ประเภทของผลิตภัณฑ์และบริการหลัก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B7016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มีดังนี้</w:t>
      </w:r>
      <w:r w:rsidR="00D33FEC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</w:p>
    <w:p w14:paraId="328DF129" w14:textId="2CA2977F" w:rsidR="00B40762" w:rsidRDefault="00B40762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>
        <w:rPr>
          <w:noProof/>
        </w:rPr>
        <w:drawing>
          <wp:inline distT="0" distB="0" distL="0" distR="0" wp14:anchorId="749ABDF2" wp14:editId="7857863C">
            <wp:extent cx="6099175" cy="32029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20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98C19" w14:textId="77777777" w:rsidR="00B40762" w:rsidRPr="00B40762" w:rsidRDefault="00B40762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  <w:lang w:val="th-TH"/>
        </w:rPr>
      </w:pPr>
    </w:p>
    <w:p w14:paraId="3138A546" w14:textId="3AA9680D" w:rsidR="00BA310A" w:rsidRPr="00E529D1" w:rsidRDefault="00BD3AFD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529D1">
        <w:rPr>
          <w:rFonts w:ascii="Angsana New" w:hAnsi="Angsana New"/>
          <w:i/>
          <w:i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65294DF6" w14:textId="75599F84" w:rsidR="00861F67" w:rsidRPr="002A5158" w:rsidRDefault="00861F67" w:rsidP="00D839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630"/>
        <w:jc w:val="thaiDistribute"/>
        <w:rPr>
          <w:rFonts w:ascii="Angsana New" w:hAnsi="Angsana New"/>
          <w:bCs/>
          <w:color w:val="000000"/>
          <w:sz w:val="30"/>
          <w:szCs w:val="30"/>
          <w:cs/>
        </w:rPr>
      </w:pPr>
    </w:p>
    <w:p w14:paraId="7CA0C6E8" w14:textId="73554BDD" w:rsidR="00E529D1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4332F3">
        <w:rPr>
          <w:rFonts w:ascii="Angsana New" w:hAnsi="Angsana New"/>
          <w:color w:val="000000"/>
          <w:spacing w:val="-4"/>
          <w:sz w:val="30"/>
          <w:szCs w:val="30"/>
          <w:cs/>
        </w:rPr>
        <w:t>ยอดรายได้จากการขายของ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</w:t>
      </w:r>
      <w:r w:rsidRPr="004332F3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บริษัทจาก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การดำเนินธุรกิจผลิตกระเบื้องมุงหลังคา</w:t>
      </w:r>
      <w:r w:rsidRPr="004332F3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วัสดุแทนไม้ และคอนกรีตมวล</w:t>
      </w:r>
      <w:r w:rsidRPr="00A31D95">
        <w:rPr>
          <w:rFonts w:ascii="Angsana New" w:hAnsi="Angsana New" w:hint="cs"/>
          <w:color w:val="000000"/>
          <w:sz w:val="30"/>
          <w:szCs w:val="30"/>
          <w:cs/>
        </w:rPr>
        <w:t xml:space="preserve">เบา </w:t>
      </w:r>
      <w:r w:rsidRPr="00A31D95">
        <w:rPr>
          <w:rFonts w:ascii="Angsana New" w:hAnsi="Angsana New"/>
          <w:color w:val="000000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</w:t>
      </w:r>
      <w:r>
        <w:rPr>
          <w:rFonts w:ascii="Angsana New" w:hAnsi="Angsana New" w:hint="cs"/>
          <w:color w:val="000000"/>
          <w:sz w:val="30"/>
          <w:szCs w:val="30"/>
          <w:cs/>
        </w:rPr>
        <w:t>ช่วง</w:t>
      </w:r>
      <w:r w:rsidRPr="00A31D95">
        <w:rPr>
          <w:rFonts w:ascii="Angsana New" w:hAnsi="Angsana New"/>
          <w:color w:val="000000"/>
          <w:sz w:val="30"/>
          <w:szCs w:val="30"/>
          <w:cs/>
        </w:rPr>
        <w:t>เดือนมกราคมถึง</w:t>
      </w:r>
      <w:r w:rsidRPr="00A31D95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</w:p>
    <w:p w14:paraId="0BABEDBE" w14:textId="5DCC4F8A" w:rsidR="008079B6" w:rsidRDefault="00165C15" w:rsidP="00165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9A6B4ED" w14:textId="232409F5" w:rsidR="00B40762" w:rsidRDefault="00B40762" w:rsidP="00B407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eastAsia="ko-KR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Pr="003D278B">
        <w:rPr>
          <w:rFonts w:ascii="Angsana New" w:hAnsi="Angsana New"/>
          <w:b/>
          <w:bCs/>
          <w:color w:val="000000"/>
          <w:sz w:val="30"/>
          <w:szCs w:val="30"/>
        </w:rPr>
        <w:tab/>
      </w:r>
      <w:r>
        <w:rPr>
          <w:rFonts w:ascii="Angsana New" w:hAnsi="Angsana New" w:hint="cs"/>
          <w:b/>
          <w:bCs/>
          <w:color w:val="000000"/>
          <w:sz w:val="30"/>
          <w:szCs w:val="30"/>
          <w:cs/>
          <w:lang w:eastAsia="ko-KR"/>
        </w:rPr>
        <w:t>เงินปันผล</w:t>
      </w:r>
    </w:p>
    <w:p w14:paraId="08D79FF3" w14:textId="389ECFC6" w:rsidR="00B40762" w:rsidRDefault="00B40762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D1CA16C" w14:textId="77777777" w:rsidR="00B40762" w:rsidRPr="00DC6B0D" w:rsidRDefault="00B40762" w:rsidP="00B40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="Angsana New" w:hAnsi="Angsana New"/>
          <w:sz w:val="30"/>
          <w:szCs w:val="30"/>
        </w:rPr>
        <w:t>2565</w:t>
      </w:r>
      <w:r w:rsidRPr="00DC6B0D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0E697CB6" w14:textId="77777777" w:rsidR="00B40762" w:rsidRPr="00DF3961" w:rsidRDefault="00B40762" w:rsidP="00B40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4"/>
        <w:gridCol w:w="1790"/>
        <w:gridCol w:w="1857"/>
        <w:gridCol w:w="1345"/>
        <w:gridCol w:w="248"/>
        <w:gridCol w:w="1362"/>
      </w:tblGrid>
      <w:tr w:rsidR="00B40762" w:rsidRPr="00DC6B0D" w14:paraId="06D09A95" w14:textId="77777777" w:rsidTr="00B60F04">
        <w:trPr>
          <w:trHeight w:val="434"/>
          <w:tblHeader/>
        </w:trPr>
        <w:tc>
          <w:tcPr>
            <w:tcW w:w="2624" w:type="dxa"/>
            <w:vAlign w:val="bottom"/>
          </w:tcPr>
          <w:p w14:paraId="7FE208BD" w14:textId="77777777" w:rsidR="00B40762" w:rsidRPr="00DC6B0D" w:rsidRDefault="00B40762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14:paraId="1D762476" w14:textId="77777777" w:rsidR="00B40762" w:rsidRPr="00DC6B0D" w:rsidRDefault="00B40762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57" w:type="dxa"/>
            <w:vAlign w:val="bottom"/>
          </w:tcPr>
          <w:p w14:paraId="586188A0" w14:textId="77777777" w:rsidR="00B40762" w:rsidRPr="00DC6B0D" w:rsidRDefault="00B40762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5" w:type="dxa"/>
            <w:vAlign w:val="bottom"/>
          </w:tcPr>
          <w:p w14:paraId="30C34016" w14:textId="77777777" w:rsidR="00B40762" w:rsidRPr="00DC6B0D" w:rsidRDefault="00B40762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8" w:type="dxa"/>
          </w:tcPr>
          <w:p w14:paraId="4D7E5D4A" w14:textId="77777777" w:rsidR="00B40762" w:rsidRPr="00DC6B0D" w:rsidRDefault="00B40762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vAlign w:val="bottom"/>
          </w:tcPr>
          <w:p w14:paraId="03CDBCCC" w14:textId="77777777" w:rsidR="00B40762" w:rsidRPr="00DC6B0D" w:rsidDel="00D43E7A" w:rsidRDefault="00B40762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40762" w:rsidRPr="00DC6B0D" w14:paraId="3498E160" w14:textId="77777777" w:rsidTr="00B60F04">
        <w:trPr>
          <w:trHeight w:val="441"/>
          <w:tblHeader/>
        </w:trPr>
        <w:tc>
          <w:tcPr>
            <w:tcW w:w="2624" w:type="dxa"/>
          </w:tcPr>
          <w:p w14:paraId="0BC6E9A6" w14:textId="77777777" w:rsidR="00B40762" w:rsidRPr="00DC6B0D" w:rsidRDefault="00B40762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dxa"/>
          </w:tcPr>
          <w:p w14:paraId="68FE3C86" w14:textId="77777777" w:rsidR="00B40762" w:rsidRPr="00DC6B0D" w:rsidRDefault="00B40762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7C64DBDC" w14:textId="77777777" w:rsidR="00B40762" w:rsidRPr="00DC6B0D" w:rsidRDefault="00B40762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44537870" w14:textId="77777777" w:rsidR="00B40762" w:rsidRPr="00DC6B0D" w:rsidRDefault="00B40762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6B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8" w:type="dxa"/>
          </w:tcPr>
          <w:p w14:paraId="514041B8" w14:textId="77777777" w:rsidR="00B40762" w:rsidRPr="00DC6B0D" w:rsidRDefault="00B40762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2" w:type="dxa"/>
          </w:tcPr>
          <w:p w14:paraId="2926124D" w14:textId="77777777" w:rsidR="00B40762" w:rsidRPr="00DC6B0D" w:rsidRDefault="00B40762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C6B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40762" w:rsidRPr="00DC6B0D" w14:paraId="55FE07FE" w14:textId="77777777" w:rsidTr="00B60F04">
        <w:trPr>
          <w:trHeight w:val="423"/>
        </w:trPr>
        <w:tc>
          <w:tcPr>
            <w:tcW w:w="2624" w:type="dxa"/>
          </w:tcPr>
          <w:p w14:paraId="680AEBB3" w14:textId="5E941711" w:rsidR="00B40762" w:rsidRPr="00DC6B0D" w:rsidRDefault="00230D9F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 xml:space="preserve">ปี 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2565</w:t>
            </w:r>
          </w:p>
        </w:tc>
        <w:tc>
          <w:tcPr>
            <w:tcW w:w="1790" w:type="dxa"/>
            <w:shd w:val="clear" w:color="auto" w:fill="auto"/>
          </w:tcPr>
          <w:p w14:paraId="06012B57" w14:textId="77777777" w:rsidR="00B40762" w:rsidRPr="00DC6B0D" w:rsidRDefault="00B40762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75E85F00" w14:textId="77777777" w:rsidR="00B40762" w:rsidRPr="00DC6B0D" w:rsidRDefault="00B40762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6E917E41" w14:textId="77777777" w:rsidR="00B40762" w:rsidRPr="00DC6B0D" w:rsidRDefault="00B40762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5EA57C2C" w14:textId="77777777" w:rsidR="00B40762" w:rsidRPr="00DC6B0D" w:rsidRDefault="00B40762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0D9987DE" w14:textId="77777777" w:rsidR="00B40762" w:rsidRPr="00DC6B0D" w:rsidRDefault="00B40762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0D9F" w:rsidRPr="00DC6B0D" w14:paraId="5345B5E8" w14:textId="77777777" w:rsidTr="00B60F04">
        <w:trPr>
          <w:trHeight w:val="423"/>
        </w:trPr>
        <w:tc>
          <w:tcPr>
            <w:tcW w:w="2624" w:type="dxa"/>
          </w:tcPr>
          <w:p w14:paraId="3018C899" w14:textId="723EE223" w:rsidR="00230D9F" w:rsidRDefault="00230D9F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</w:t>
            </w:r>
            <w:r w:rsidRPr="007E2E5C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</w:p>
        </w:tc>
        <w:tc>
          <w:tcPr>
            <w:tcW w:w="1790" w:type="dxa"/>
            <w:shd w:val="clear" w:color="auto" w:fill="auto"/>
          </w:tcPr>
          <w:p w14:paraId="41D451F9" w14:textId="46EF71BB" w:rsidR="00230D9F" w:rsidRPr="00DC6B0D" w:rsidRDefault="00230D9F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57" w:type="dxa"/>
            <w:shd w:val="clear" w:color="auto" w:fill="auto"/>
          </w:tcPr>
          <w:p w14:paraId="0959A6BC" w14:textId="40E7023D" w:rsidR="00230D9F" w:rsidRPr="00DC6B0D" w:rsidRDefault="00230D9F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45" w:type="dxa"/>
          </w:tcPr>
          <w:p w14:paraId="4F5E35A4" w14:textId="755A392A" w:rsidR="00230D9F" w:rsidRPr="00DC6B0D" w:rsidRDefault="00230D9F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0.24</w:t>
            </w:r>
          </w:p>
        </w:tc>
        <w:tc>
          <w:tcPr>
            <w:tcW w:w="248" w:type="dxa"/>
          </w:tcPr>
          <w:p w14:paraId="6C3CA905" w14:textId="77777777" w:rsidR="00230D9F" w:rsidRPr="00DC6B0D" w:rsidRDefault="00230D9F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6E2D19DA" w14:textId="66651F45" w:rsidR="00230D9F" w:rsidRPr="00DC6B0D" w:rsidRDefault="00230D9F" w:rsidP="00B6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205,208</w:t>
            </w:r>
          </w:p>
        </w:tc>
      </w:tr>
    </w:tbl>
    <w:p w14:paraId="7AF34824" w14:textId="784F8828" w:rsidR="00230D9F" w:rsidRDefault="00230D9F"/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4"/>
        <w:gridCol w:w="1790"/>
        <w:gridCol w:w="1857"/>
        <w:gridCol w:w="1345"/>
        <w:gridCol w:w="248"/>
        <w:gridCol w:w="1362"/>
      </w:tblGrid>
      <w:tr w:rsidR="00230D9F" w:rsidRPr="00DC6B0D" w14:paraId="50ED0E33" w14:textId="77777777" w:rsidTr="00B60F04">
        <w:trPr>
          <w:trHeight w:val="423"/>
        </w:trPr>
        <w:tc>
          <w:tcPr>
            <w:tcW w:w="2624" w:type="dxa"/>
          </w:tcPr>
          <w:p w14:paraId="3FC10322" w14:textId="03CE6297" w:rsidR="00230D9F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 xml:space="preserve">ปี 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790" w:type="dxa"/>
            <w:shd w:val="clear" w:color="auto" w:fill="auto"/>
          </w:tcPr>
          <w:p w14:paraId="6AA1FB07" w14:textId="77777777" w:rsidR="00230D9F" w:rsidRPr="00DC6B0D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632826EA" w14:textId="77777777" w:rsidR="00230D9F" w:rsidRPr="00DC6B0D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1669C404" w14:textId="77777777" w:rsidR="00230D9F" w:rsidRPr="00DC6B0D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72917B3B" w14:textId="77777777" w:rsidR="00230D9F" w:rsidRPr="00DC6B0D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23185F6" w14:textId="77777777" w:rsidR="00230D9F" w:rsidRPr="00DC6B0D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0D9F" w:rsidRPr="00DC6B0D" w14:paraId="09B83709" w14:textId="77777777" w:rsidTr="00B60F04">
        <w:trPr>
          <w:trHeight w:val="423"/>
        </w:trPr>
        <w:tc>
          <w:tcPr>
            <w:tcW w:w="2624" w:type="dxa"/>
          </w:tcPr>
          <w:p w14:paraId="0D858BE5" w14:textId="77777777" w:rsidR="00230D9F" w:rsidRPr="00DC6B0D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790" w:type="dxa"/>
            <w:shd w:val="clear" w:color="auto" w:fill="auto"/>
          </w:tcPr>
          <w:p w14:paraId="575483E4" w14:textId="77777777" w:rsidR="00230D9F" w:rsidRPr="00935600" w:rsidRDefault="00230D9F" w:rsidP="00980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0"/>
              </w:tabs>
              <w:spacing w:line="240" w:lineRule="auto"/>
              <w:ind w:left="114"/>
              <w:rPr>
                <w:rFonts w:ascii="Angsana New" w:hAnsi="Angsana New"/>
                <w:sz w:val="30"/>
                <w:szCs w:val="30"/>
                <w:cs/>
              </w:rPr>
            </w:pPr>
            <w:r w:rsidRPr="00250EE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250E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0EE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250E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57" w:type="dxa"/>
            <w:shd w:val="clear" w:color="auto" w:fill="auto"/>
          </w:tcPr>
          <w:p w14:paraId="6054A867" w14:textId="77777777" w:rsidR="00230D9F" w:rsidRPr="00935600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EEE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250E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45" w:type="dxa"/>
          </w:tcPr>
          <w:p w14:paraId="2ACD6ACF" w14:textId="77777777" w:rsidR="00230D9F" w:rsidRPr="00DC6B0D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EEE">
              <w:rPr>
                <w:rFonts w:ascii="Angsana New" w:hAnsi="Angsana New"/>
                <w:sz w:val="30"/>
                <w:szCs w:val="30"/>
              </w:rPr>
              <w:t>0.4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8" w:type="dxa"/>
          </w:tcPr>
          <w:p w14:paraId="2587568D" w14:textId="77777777" w:rsidR="00230D9F" w:rsidRPr="00DC6B0D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4102069" w14:textId="77777777" w:rsidR="00230D9F" w:rsidRPr="00DC6B0D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EE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93</w:t>
            </w:r>
            <w:r w:rsidRPr="00250E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250EE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30D9F" w:rsidRPr="00DC6B0D" w14:paraId="56BE7F27" w14:textId="77777777" w:rsidTr="00B60F04">
        <w:trPr>
          <w:trHeight w:val="423"/>
        </w:trPr>
        <w:tc>
          <w:tcPr>
            <w:tcW w:w="2624" w:type="dxa"/>
          </w:tcPr>
          <w:p w14:paraId="7B241468" w14:textId="77777777" w:rsidR="00230D9F" w:rsidRPr="00DC6B0D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</w:t>
            </w:r>
            <w:r w:rsidRPr="007E2E5C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90" w:type="dxa"/>
            <w:shd w:val="clear" w:color="auto" w:fill="auto"/>
          </w:tcPr>
          <w:p w14:paraId="322FC634" w14:textId="77777777" w:rsidR="00230D9F" w:rsidRPr="00935600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57" w:type="dxa"/>
            <w:shd w:val="clear" w:color="auto" w:fill="auto"/>
          </w:tcPr>
          <w:p w14:paraId="6DD38C6F" w14:textId="77777777" w:rsidR="00230D9F" w:rsidRPr="00935600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7BF6C77" w14:textId="77777777" w:rsidR="00230D9F" w:rsidRPr="00DC6B0D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A712D">
              <w:rPr>
                <w:rFonts w:ascii="Angsana New" w:hAnsi="Angsana New"/>
                <w:sz w:val="30"/>
                <w:szCs w:val="30"/>
              </w:rPr>
              <w:t>0.2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</w:tcPr>
          <w:p w14:paraId="35B11208" w14:textId="77777777" w:rsidR="00230D9F" w:rsidRPr="00DC6B0D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650D9FF6" w14:textId="77777777" w:rsidR="00230D9F" w:rsidRPr="00DC6B0D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188,107</w:t>
            </w: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30D9F" w:rsidRPr="00DC6B0D" w14:paraId="30D123AE" w14:textId="77777777" w:rsidTr="00B60F04">
        <w:trPr>
          <w:trHeight w:val="423"/>
        </w:trPr>
        <w:tc>
          <w:tcPr>
            <w:tcW w:w="2624" w:type="dxa"/>
          </w:tcPr>
          <w:p w14:paraId="6520CC63" w14:textId="77777777" w:rsidR="00230D9F" w:rsidRPr="00DC6B0D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90" w:type="dxa"/>
          </w:tcPr>
          <w:p w14:paraId="364DEE46" w14:textId="77777777" w:rsidR="00230D9F" w:rsidRPr="00DC6B0D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57" w:type="dxa"/>
          </w:tcPr>
          <w:p w14:paraId="66BAB404" w14:textId="77777777" w:rsidR="00230D9F" w:rsidRPr="00DC6B0D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2398ED53" w14:textId="77777777" w:rsidR="00230D9F" w:rsidRPr="00DC6B0D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EEE">
              <w:rPr>
                <w:rFonts w:ascii="Angsana New" w:hAnsi="Angsana New"/>
                <w:b/>
                <w:bCs/>
                <w:sz w:val="30"/>
                <w:szCs w:val="30"/>
              </w:rPr>
              <w:t>0.2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8" w:type="dxa"/>
          </w:tcPr>
          <w:p w14:paraId="3CD543E6" w14:textId="77777777" w:rsidR="00230D9F" w:rsidRPr="00DC6B0D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5C9A919D" w14:textId="77777777" w:rsidR="00230D9F" w:rsidRPr="00DC6B0D" w:rsidRDefault="00230D9F" w:rsidP="0023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205</w:t>
            </w:r>
            <w:r w:rsidRPr="00250E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250E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3F95BB9E" w14:textId="6E4B6A52" w:rsidR="00B40762" w:rsidRDefault="00B40762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8C8D01E" w14:textId="78772871" w:rsidR="00EB5D07" w:rsidRDefault="00230D9F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="00EB5D07" w:rsidRPr="003D278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B5D0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3AA483E0" w14:textId="77777777" w:rsidR="0007502E" w:rsidRPr="002A5158" w:rsidRDefault="0007502E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0557A68" w14:textId="2212B9F4" w:rsidR="00061A2E" w:rsidRDefault="00B33535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x-none" w:eastAsia="x-none"/>
        </w:rPr>
        <w:t>มูลค่าตามบัญชีและมูลค่ายุติธรรม</w:t>
      </w:r>
    </w:p>
    <w:p w14:paraId="43748C39" w14:textId="77777777" w:rsidR="0007502E" w:rsidRPr="002A5158" w:rsidRDefault="0007502E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x-none" w:eastAsia="x-none"/>
        </w:rPr>
      </w:pPr>
    </w:p>
    <w:p w14:paraId="79FA0154" w14:textId="17A19AEC" w:rsidR="00B33535" w:rsidRPr="00B33535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สินทรัพย์และหนี้สินทางการเงินส่วนใหญ่ของกลุ่มบริษัท</w:t>
      </w:r>
      <w:r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5A56DB7A" w14:textId="512EC457" w:rsidR="00B33535" w:rsidRPr="002A5158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</w:pPr>
    </w:p>
    <w:p w14:paraId="0A2F2276" w14:textId="273CB3FC" w:rsidR="00B33535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มูลค่ายุติธรรม</w:t>
      </w:r>
      <w:r w:rsidRPr="00D25B70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ของเงินกู้ยืมระยะยาว มีมูลค่า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</w:t>
      </w: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ยในตลาด</w:t>
      </w:r>
    </w:p>
    <w:p w14:paraId="48A44F5F" w14:textId="0E576367" w:rsidR="002A5158" w:rsidRDefault="002A5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2160"/>
      </w:tblGrid>
      <w:tr w:rsidR="00D51544" w14:paraId="43B36042" w14:textId="77777777" w:rsidTr="000F6540">
        <w:trPr>
          <w:cantSplit/>
          <w:tblHeader/>
        </w:trPr>
        <w:tc>
          <w:tcPr>
            <w:tcW w:w="7110" w:type="dxa"/>
            <w:vAlign w:val="bottom"/>
            <w:hideMark/>
          </w:tcPr>
          <w:p w14:paraId="209BA374" w14:textId="296A2107" w:rsidR="0007502E" w:rsidRDefault="0007502E" w:rsidP="0007502E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</w:pPr>
            <w:bookmarkStart w:id="1" w:name="_Hlk74905001"/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  <w:p w14:paraId="10D9A1B7" w14:textId="62EF6F3F" w:rsidR="00D51544" w:rsidRPr="00D25B70" w:rsidRDefault="0007502E" w:rsidP="0007502E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</w:rPr>
            </w:pPr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928A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4E0799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7928A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2A5158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160" w:type="dxa"/>
            <w:vAlign w:val="bottom"/>
          </w:tcPr>
          <w:p w14:paraId="6BA71F4F" w14:textId="6708CDE3" w:rsidR="00D51544" w:rsidRPr="00D25B70" w:rsidRDefault="00D51544" w:rsidP="00272A5C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25B7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="00B54DB4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/</w:t>
            </w:r>
            <w:r w:rsidRPr="00D25B7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 </w:t>
            </w:r>
          </w:p>
          <w:p w14:paraId="012A02A0" w14:textId="74BC020A" w:rsidR="00D51544" w:rsidRPr="00D25B70" w:rsidRDefault="00D51544" w:rsidP="00272A5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25B7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51544" w14:paraId="0223A55C" w14:textId="77777777" w:rsidTr="000F6540">
        <w:trPr>
          <w:cantSplit/>
          <w:trHeight w:val="281"/>
          <w:tblHeader/>
        </w:trPr>
        <w:tc>
          <w:tcPr>
            <w:tcW w:w="7110" w:type="dxa"/>
            <w:vAlign w:val="bottom"/>
          </w:tcPr>
          <w:p w14:paraId="081F18F8" w14:textId="74340D11" w:rsidR="00D51544" w:rsidRPr="00D25B70" w:rsidDel="005916DC" w:rsidRDefault="00D51544" w:rsidP="00D51544">
            <w:pPr>
              <w:pStyle w:val="acctmergecolhdg"/>
              <w:spacing w:line="240" w:lineRule="auto"/>
              <w:ind w:left="14" w:right="-79" w:firstLine="4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55964D63" w14:textId="77777777" w:rsidR="00D51544" w:rsidRPr="00D25B70" w:rsidRDefault="00D51544" w:rsidP="00272A5C">
            <w:pPr>
              <w:pStyle w:val="acctmergecolhdg"/>
              <w:spacing w:line="240" w:lineRule="auto"/>
              <w:ind w:left="-80" w:right="-79" w:firstLine="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25B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51544" w14:paraId="5BA7C646" w14:textId="77777777" w:rsidTr="000F6540">
        <w:trPr>
          <w:cantSplit/>
          <w:trHeight w:val="245"/>
          <w:tblHeader/>
        </w:trPr>
        <w:tc>
          <w:tcPr>
            <w:tcW w:w="7110" w:type="dxa"/>
            <w:vAlign w:val="bottom"/>
            <w:hideMark/>
          </w:tcPr>
          <w:p w14:paraId="7E7F25A5" w14:textId="09A17E34" w:rsidR="00D51544" w:rsidRPr="00D25B70" w:rsidRDefault="00D51544" w:rsidP="00272A5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6ED4254C" w14:textId="2005B5D2" w:rsidR="00D51544" w:rsidRPr="00D25B70" w:rsidRDefault="00D51544" w:rsidP="00272A5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25B7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25B7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51544" w14:paraId="4646AC32" w14:textId="77777777" w:rsidTr="000F6540">
        <w:trPr>
          <w:cantSplit/>
        </w:trPr>
        <w:tc>
          <w:tcPr>
            <w:tcW w:w="7110" w:type="dxa"/>
          </w:tcPr>
          <w:p w14:paraId="7A8ED544" w14:textId="1BDCF77C" w:rsidR="00D51544" w:rsidRPr="00D25B70" w:rsidRDefault="00D51544" w:rsidP="00D51544">
            <w:pPr>
              <w:pStyle w:val="acctfourfigures"/>
              <w:tabs>
                <w:tab w:val="clear" w:pos="765"/>
              </w:tabs>
              <w:spacing w:line="240" w:lineRule="auto"/>
              <w:ind w:left="14" w:right="-83" w:firstLine="4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25B7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160" w:type="dxa"/>
          </w:tcPr>
          <w:p w14:paraId="61279331" w14:textId="17878005" w:rsidR="00D51544" w:rsidRPr="00D25B70" w:rsidRDefault="00230D9F" w:rsidP="001E706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(606)</w:t>
            </w:r>
          </w:p>
        </w:tc>
      </w:tr>
      <w:bookmarkEnd w:id="1"/>
    </w:tbl>
    <w:p w14:paraId="3F318E66" w14:textId="60674697" w:rsidR="00230D9F" w:rsidRDefault="00230D9F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>
        <w:rPr>
          <w:rFonts w:ascii="Angsana New" w:hAnsi="Angsana New"/>
          <w:spacing w:val="-4"/>
          <w:sz w:val="30"/>
          <w:szCs w:val="30"/>
          <w:lang w:eastAsia="x-none"/>
        </w:rPr>
        <w:br w:type="page"/>
      </w:r>
    </w:p>
    <w:p w14:paraId="2CE18300" w14:textId="5159846C" w:rsidR="00BA310A" w:rsidRDefault="00230D9F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="00BA310A">
        <w:rPr>
          <w:rFonts w:ascii="Angsana New" w:hAnsi="Angsana New"/>
          <w:b/>
          <w:bCs/>
          <w:color w:val="000000"/>
          <w:sz w:val="30"/>
          <w:szCs w:val="30"/>
        </w:rPr>
        <w:tab/>
      </w:r>
      <w:bookmarkStart w:id="2" w:name="_Hlk70554789"/>
      <w:r w:rsidR="00BA310A" w:rsidRPr="003D278B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  <w:bookmarkEnd w:id="2"/>
      <w:r w:rsidR="002A5158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</w:p>
    <w:p w14:paraId="76B545CF" w14:textId="77777777" w:rsidR="004E0799" w:rsidRDefault="004E0799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620"/>
        <w:gridCol w:w="270"/>
        <w:gridCol w:w="1620"/>
      </w:tblGrid>
      <w:tr w:rsidR="004E0799" w14:paraId="3316CA31" w14:textId="77777777" w:rsidTr="004E0799">
        <w:trPr>
          <w:cantSplit/>
          <w:tblHeader/>
        </w:trPr>
        <w:tc>
          <w:tcPr>
            <w:tcW w:w="5580" w:type="dxa"/>
            <w:vAlign w:val="bottom"/>
          </w:tcPr>
          <w:p w14:paraId="3DD8C0C2" w14:textId="79D2FB0C" w:rsidR="004E0799" w:rsidRPr="00DF3031" w:rsidRDefault="004E0799" w:rsidP="00FC2A8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F303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F303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0 </w:t>
            </w:r>
            <w:r w:rsidR="007928A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DF303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620" w:type="dxa"/>
            <w:vAlign w:val="bottom"/>
          </w:tcPr>
          <w:p w14:paraId="04259550" w14:textId="77777777" w:rsidR="004E0799" w:rsidRPr="002F4C54" w:rsidRDefault="004E0799" w:rsidP="00FC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F4C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0DDD416" w14:textId="77777777" w:rsidR="004E0799" w:rsidRPr="002F4C54" w:rsidRDefault="004E0799" w:rsidP="00FC2A80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91E2868" w14:textId="77777777" w:rsidR="004E0799" w:rsidRPr="002F4C54" w:rsidRDefault="004E0799" w:rsidP="00FC2A80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25010483" w14:textId="77777777" w:rsidR="004E0799" w:rsidRPr="002F4C54" w:rsidRDefault="004E0799" w:rsidP="00FC2A80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E0799" w14:paraId="26E0EB1D" w14:textId="77777777" w:rsidTr="004E0799">
        <w:trPr>
          <w:cantSplit/>
        </w:trPr>
        <w:tc>
          <w:tcPr>
            <w:tcW w:w="5580" w:type="dxa"/>
          </w:tcPr>
          <w:p w14:paraId="0C5780E9" w14:textId="77777777" w:rsidR="004E0799" w:rsidRPr="002F4C54" w:rsidRDefault="004E0799" w:rsidP="00FC2A80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593023F9" w14:textId="77777777" w:rsidR="004E0799" w:rsidRPr="002F4C54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E0799" w14:paraId="46F11CE7" w14:textId="77777777" w:rsidTr="004E0799">
        <w:trPr>
          <w:cantSplit/>
        </w:trPr>
        <w:tc>
          <w:tcPr>
            <w:tcW w:w="5580" w:type="dxa"/>
          </w:tcPr>
          <w:p w14:paraId="1DA88158" w14:textId="518CD43D" w:rsidR="004E0799" w:rsidRPr="002F4C54" w:rsidRDefault="004E0799" w:rsidP="00FC2A80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278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</w:t>
            </w:r>
            <w:r w:rsidRPr="003D278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620" w:type="dxa"/>
          </w:tcPr>
          <w:p w14:paraId="3A460CA6" w14:textId="4133F5EE" w:rsidR="004E0799" w:rsidRPr="001623EA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600716" w14:textId="77777777" w:rsidR="004E0799" w:rsidRPr="002F4C54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FC951B" w14:textId="6F0F837B" w:rsidR="004E0799" w:rsidRPr="002F4C54" w:rsidRDefault="004E0799" w:rsidP="00FC2A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799" w14:paraId="73A7912F" w14:textId="77777777" w:rsidTr="004E0799">
        <w:trPr>
          <w:cantSplit/>
        </w:trPr>
        <w:tc>
          <w:tcPr>
            <w:tcW w:w="5580" w:type="dxa"/>
          </w:tcPr>
          <w:p w14:paraId="29D3EA89" w14:textId="71126C5D" w:rsidR="004E0799" w:rsidRPr="002F4C54" w:rsidRDefault="004E0799" w:rsidP="00277C57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สัญญาก่อสร้างและซื้อเครื่องจักร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1960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A2B7C3A" w14:textId="7CDD28C6" w:rsidR="004E0799" w:rsidRDefault="00230D9F" w:rsidP="001915A8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54,467</w:t>
            </w:r>
          </w:p>
        </w:tc>
        <w:tc>
          <w:tcPr>
            <w:tcW w:w="270" w:type="dxa"/>
          </w:tcPr>
          <w:p w14:paraId="01498A53" w14:textId="77777777" w:rsidR="004E0799" w:rsidRPr="002F4C54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D4C500A" w14:textId="1EDD3C4D" w:rsidR="004E0799" w:rsidRDefault="00230D9F" w:rsidP="00277C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50,425</w:t>
            </w:r>
          </w:p>
        </w:tc>
      </w:tr>
      <w:tr w:rsidR="004E0799" w14:paraId="76147C67" w14:textId="77777777" w:rsidTr="004E0799">
        <w:trPr>
          <w:cantSplit/>
        </w:trPr>
        <w:tc>
          <w:tcPr>
            <w:tcW w:w="5580" w:type="dxa"/>
          </w:tcPr>
          <w:p w14:paraId="2AEE9991" w14:textId="43C4C201" w:rsidR="004E0799" w:rsidRPr="002F4C54" w:rsidRDefault="004E0799" w:rsidP="00277C57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F1911" w14:textId="05C46AC0" w:rsidR="004E0799" w:rsidRPr="001915A8" w:rsidRDefault="00230D9F" w:rsidP="001915A8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91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54,467</w:t>
            </w:r>
          </w:p>
        </w:tc>
        <w:tc>
          <w:tcPr>
            <w:tcW w:w="270" w:type="dxa"/>
          </w:tcPr>
          <w:p w14:paraId="6D2162CF" w14:textId="77777777" w:rsidR="004E0799" w:rsidRPr="002F4C54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8A3E6" w14:textId="52D30D34" w:rsidR="004E0799" w:rsidRPr="00230D9F" w:rsidRDefault="00230D9F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D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50,425</w:t>
            </w:r>
          </w:p>
        </w:tc>
      </w:tr>
      <w:tr w:rsidR="004E0799" w14:paraId="1074FF8B" w14:textId="77777777" w:rsidTr="004E0799">
        <w:trPr>
          <w:cantSplit/>
        </w:trPr>
        <w:tc>
          <w:tcPr>
            <w:tcW w:w="5580" w:type="dxa"/>
          </w:tcPr>
          <w:p w14:paraId="7022D78B" w14:textId="77777777" w:rsidR="004E0799" w:rsidRPr="001960AA" w:rsidRDefault="004E0799" w:rsidP="00277C57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886BD35" w14:textId="77777777" w:rsidR="004E0799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567E1" w14:textId="77777777" w:rsidR="004E0799" w:rsidRPr="002F4C54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43F0378" w14:textId="77777777" w:rsidR="004E0799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0799" w14:paraId="17D79C30" w14:textId="77777777" w:rsidTr="004E0799">
        <w:trPr>
          <w:cantSplit/>
        </w:trPr>
        <w:tc>
          <w:tcPr>
            <w:tcW w:w="5580" w:type="dxa"/>
          </w:tcPr>
          <w:p w14:paraId="52F24304" w14:textId="4ECBD92D" w:rsidR="004E0799" w:rsidRPr="001960AA" w:rsidRDefault="004E0799" w:rsidP="00277C57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71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B715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B71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15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</w:tcPr>
          <w:p w14:paraId="6AB12343" w14:textId="77777777" w:rsidR="004E0799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28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2C42B" w14:textId="77777777" w:rsidR="004E0799" w:rsidRPr="002F4C54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74C5EA5" w14:textId="77777777" w:rsidR="004E0799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right="190"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0799" w14:paraId="79ED78AF" w14:textId="77777777" w:rsidTr="004E0799">
        <w:trPr>
          <w:cantSplit/>
        </w:trPr>
        <w:tc>
          <w:tcPr>
            <w:tcW w:w="5580" w:type="dxa"/>
          </w:tcPr>
          <w:p w14:paraId="3EB1EF2A" w14:textId="0EF9021E" w:rsidR="004E0799" w:rsidRPr="001960AA" w:rsidRDefault="004E0799" w:rsidP="00277C57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71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</w:tcPr>
          <w:p w14:paraId="31B03CFD" w14:textId="18BC0C4A" w:rsidR="004E0799" w:rsidRPr="00230D9F" w:rsidRDefault="004E0799" w:rsidP="00230D9F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20718D" w14:textId="77777777" w:rsidR="004E0799" w:rsidRPr="00230D9F" w:rsidRDefault="004E0799" w:rsidP="00230D9F">
            <w:pPr>
              <w:pStyle w:val="acctfourfigures"/>
              <w:tabs>
                <w:tab w:val="clear" w:pos="765"/>
              </w:tabs>
              <w:spacing w:line="240" w:lineRule="auto"/>
              <w:ind w:right="66" w:hanging="1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4B11E8A" w14:textId="36EF632A" w:rsidR="004E0799" w:rsidRPr="00230D9F" w:rsidRDefault="004E0799" w:rsidP="00230D9F">
            <w:pPr>
              <w:pStyle w:val="acctfourfigures"/>
              <w:tabs>
                <w:tab w:val="clear" w:pos="765"/>
              </w:tabs>
              <w:spacing w:line="240" w:lineRule="auto"/>
              <w:ind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2EDC" w14:paraId="6219642B" w14:textId="77777777" w:rsidTr="0024517E">
        <w:trPr>
          <w:cantSplit/>
        </w:trPr>
        <w:tc>
          <w:tcPr>
            <w:tcW w:w="5580" w:type="dxa"/>
          </w:tcPr>
          <w:p w14:paraId="3860E061" w14:textId="6B5C6E16" w:rsidR="00842EDC" w:rsidRPr="00B7158C" w:rsidRDefault="008E503D" w:rsidP="00842EDC">
            <w:pPr>
              <w:spacing w:line="240" w:lineRule="auto"/>
              <w:ind w:left="197" w:hanging="1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  </w:t>
            </w:r>
            <w:r w:rsidR="00842EDC" w:rsidRPr="00842EDC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และสินทรัพย์อ้างอิงที่มีมูลค่าต่ำ</w:t>
            </w:r>
          </w:p>
        </w:tc>
        <w:tc>
          <w:tcPr>
            <w:tcW w:w="1620" w:type="dxa"/>
          </w:tcPr>
          <w:p w14:paraId="778CA900" w14:textId="09D6BF5C" w:rsidR="00842EDC" w:rsidRDefault="00842EDC" w:rsidP="00842EDC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0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716</w:t>
            </w:r>
          </w:p>
        </w:tc>
        <w:tc>
          <w:tcPr>
            <w:tcW w:w="270" w:type="dxa"/>
          </w:tcPr>
          <w:p w14:paraId="6A3C54F1" w14:textId="77777777" w:rsidR="00842EDC" w:rsidRPr="002F4C54" w:rsidRDefault="00842EDC" w:rsidP="00842EDC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79389C7" w14:textId="0E77EA8A" w:rsidR="00842EDC" w:rsidRDefault="00842EDC" w:rsidP="00842EDC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0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716</w:t>
            </w:r>
          </w:p>
        </w:tc>
      </w:tr>
      <w:tr w:rsidR="00842EDC" w14:paraId="641DA467" w14:textId="77777777" w:rsidTr="00230D9F">
        <w:trPr>
          <w:cantSplit/>
        </w:trPr>
        <w:tc>
          <w:tcPr>
            <w:tcW w:w="5580" w:type="dxa"/>
          </w:tcPr>
          <w:p w14:paraId="35392C13" w14:textId="1FBC6853" w:rsidR="00842EDC" w:rsidRPr="001960AA" w:rsidRDefault="00842EDC" w:rsidP="00842EDC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71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620" w:type="dxa"/>
          </w:tcPr>
          <w:p w14:paraId="13729CB2" w14:textId="3A729B7D" w:rsidR="00842EDC" w:rsidRDefault="00842EDC" w:rsidP="00842EDC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354,817</w:t>
            </w:r>
          </w:p>
        </w:tc>
        <w:tc>
          <w:tcPr>
            <w:tcW w:w="270" w:type="dxa"/>
          </w:tcPr>
          <w:p w14:paraId="2EF22551" w14:textId="77777777" w:rsidR="00842EDC" w:rsidRPr="002F4C54" w:rsidRDefault="00842EDC" w:rsidP="00842EDC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8E674D" w14:textId="473B6969" w:rsidR="00842EDC" w:rsidRDefault="00842EDC" w:rsidP="00842EDC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354,817</w:t>
            </w:r>
          </w:p>
        </w:tc>
      </w:tr>
      <w:tr w:rsidR="00842EDC" w14:paraId="525394F4" w14:textId="77777777" w:rsidTr="00230D9F">
        <w:trPr>
          <w:cantSplit/>
        </w:trPr>
        <w:tc>
          <w:tcPr>
            <w:tcW w:w="5580" w:type="dxa"/>
          </w:tcPr>
          <w:p w14:paraId="76FC0AB2" w14:textId="2C8A9558" w:rsidR="00842EDC" w:rsidRPr="001960AA" w:rsidRDefault="00842EDC" w:rsidP="00842EDC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620" w:type="dxa"/>
          </w:tcPr>
          <w:p w14:paraId="50CFF31F" w14:textId="6EAEF09C" w:rsidR="00842EDC" w:rsidRDefault="00842EDC" w:rsidP="00842EDC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34,768</w:t>
            </w:r>
          </w:p>
        </w:tc>
        <w:tc>
          <w:tcPr>
            <w:tcW w:w="270" w:type="dxa"/>
          </w:tcPr>
          <w:p w14:paraId="54AEBCBC" w14:textId="77777777" w:rsidR="00842EDC" w:rsidRPr="002F4C54" w:rsidRDefault="00842EDC" w:rsidP="00842EDC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8B5548" w14:textId="6565DD4A" w:rsidR="00842EDC" w:rsidRPr="00230D9F" w:rsidRDefault="00842EDC" w:rsidP="00842EDC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30D9F">
              <w:rPr>
                <w:rFonts w:ascii="Angsana New" w:hAnsi="Angsana New"/>
                <w:sz w:val="30"/>
                <w:szCs w:val="30"/>
                <w:lang w:bidi="th-TH"/>
              </w:rPr>
              <w:t>34,768</w:t>
            </w:r>
          </w:p>
        </w:tc>
      </w:tr>
      <w:tr w:rsidR="00842EDC" w14:paraId="77798786" w14:textId="77777777" w:rsidTr="00230D9F">
        <w:trPr>
          <w:cantSplit/>
        </w:trPr>
        <w:tc>
          <w:tcPr>
            <w:tcW w:w="5580" w:type="dxa"/>
          </w:tcPr>
          <w:p w14:paraId="4A6E03E4" w14:textId="3CA2BD08" w:rsidR="00842EDC" w:rsidRPr="001E2B70" w:rsidRDefault="00842EDC" w:rsidP="00842EDC">
            <w:pPr>
              <w:spacing w:line="240" w:lineRule="auto"/>
              <w:ind w:left="197" w:hanging="17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1E2B7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9981957" w14:textId="6127A2B7" w:rsidR="00842EDC" w:rsidRDefault="00842EDC" w:rsidP="00842EDC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3,109</w:t>
            </w:r>
          </w:p>
        </w:tc>
        <w:tc>
          <w:tcPr>
            <w:tcW w:w="270" w:type="dxa"/>
          </w:tcPr>
          <w:p w14:paraId="5B1124CD" w14:textId="77777777" w:rsidR="00842EDC" w:rsidRPr="002F4C54" w:rsidRDefault="00842EDC" w:rsidP="00842EDC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BDB29A" w14:textId="4849A7AA" w:rsidR="00842EDC" w:rsidRPr="00230D9F" w:rsidRDefault="00842EDC" w:rsidP="00842EDC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30D9F">
              <w:rPr>
                <w:rFonts w:ascii="Angsana New" w:hAnsi="Angsana New"/>
                <w:sz w:val="30"/>
                <w:szCs w:val="30"/>
                <w:lang w:bidi="th-TH"/>
              </w:rPr>
              <w:t>2,563</w:t>
            </w:r>
          </w:p>
        </w:tc>
      </w:tr>
      <w:tr w:rsidR="00842EDC" w14:paraId="6FCE0A52" w14:textId="77777777" w:rsidTr="004E0799">
        <w:trPr>
          <w:cantSplit/>
        </w:trPr>
        <w:tc>
          <w:tcPr>
            <w:tcW w:w="5580" w:type="dxa"/>
          </w:tcPr>
          <w:p w14:paraId="0D625793" w14:textId="4409E43B" w:rsidR="00842EDC" w:rsidRPr="001960AA" w:rsidRDefault="00842EDC" w:rsidP="00842EDC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27EE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291B928" w14:textId="3A0A0742" w:rsidR="00842EDC" w:rsidRPr="00230D9F" w:rsidRDefault="00842EDC" w:rsidP="00842EDC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D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393,410</w:t>
            </w:r>
          </w:p>
        </w:tc>
        <w:tc>
          <w:tcPr>
            <w:tcW w:w="270" w:type="dxa"/>
          </w:tcPr>
          <w:p w14:paraId="4B78EFFF" w14:textId="77777777" w:rsidR="00842EDC" w:rsidRPr="002F4C54" w:rsidRDefault="00842EDC" w:rsidP="00842EDC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99BF9E0" w14:textId="3C7B8152" w:rsidR="00842EDC" w:rsidRDefault="00842EDC" w:rsidP="00842EDC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392,864</w:t>
            </w:r>
          </w:p>
        </w:tc>
      </w:tr>
    </w:tbl>
    <w:p w14:paraId="7C1FBE8D" w14:textId="77777777" w:rsidR="00466DB5" w:rsidRDefault="00466DB5" w:rsidP="00277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596723B" w14:textId="307463A7" w:rsidR="00BA310A" w:rsidRPr="004907DA" w:rsidRDefault="00BA310A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4907DA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สัญญาเช่าดำเนินงาน</w:t>
      </w:r>
    </w:p>
    <w:p w14:paraId="77A8E83E" w14:textId="77777777" w:rsidR="00BA310A" w:rsidRPr="002A5158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7280AF34" w14:textId="31E2CA93" w:rsidR="006333EB" w:rsidRDefault="00CA70D6" w:rsidP="001E6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ณ </w:t>
      </w:r>
      <w:r w:rsidR="00910E66" w:rsidRPr="00910E6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วันที่ </w:t>
      </w:r>
      <w:r w:rsidR="002A5158">
        <w:rPr>
          <w:rFonts w:ascii="Angsana New" w:hAnsi="Angsana New"/>
          <w:color w:val="000000"/>
          <w:spacing w:val="5"/>
          <w:sz w:val="30"/>
          <w:szCs w:val="30"/>
        </w:rPr>
        <w:t>3</w:t>
      </w:r>
      <w:r w:rsidR="004E0799">
        <w:rPr>
          <w:rFonts w:ascii="Angsana New" w:hAnsi="Angsana New"/>
          <w:color w:val="000000"/>
          <w:spacing w:val="5"/>
          <w:sz w:val="30"/>
          <w:szCs w:val="30"/>
        </w:rPr>
        <w:t xml:space="preserve">0 </w:t>
      </w:r>
      <w:r w:rsidR="007928AE">
        <w:rPr>
          <w:rFonts w:ascii="Angsana New" w:hAnsi="Angsana New" w:hint="cs"/>
          <w:color w:val="000000"/>
          <w:spacing w:val="5"/>
          <w:sz w:val="30"/>
          <w:szCs w:val="30"/>
          <w:cs/>
        </w:rPr>
        <w:t>กันยายน</w:t>
      </w:r>
      <w:r w:rsidR="00910E66" w:rsidRPr="00910E6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D854B8">
        <w:rPr>
          <w:rFonts w:ascii="Angsana New" w:hAnsi="Angsana New"/>
          <w:color w:val="000000"/>
          <w:spacing w:val="5"/>
          <w:sz w:val="30"/>
          <w:szCs w:val="30"/>
        </w:rPr>
        <w:t>25</w:t>
      </w:r>
      <w:r w:rsidR="004E0799">
        <w:rPr>
          <w:rFonts w:ascii="Angsana New" w:hAnsi="Angsana New"/>
          <w:color w:val="000000"/>
          <w:spacing w:val="5"/>
          <w:sz w:val="30"/>
          <w:szCs w:val="30"/>
        </w:rPr>
        <w:t>65</w:t>
      </w:r>
      <w:r w:rsidR="00910E66" w:rsidRPr="00910E6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893287">
        <w:rPr>
          <w:rFonts w:ascii="Angsana New" w:hAnsi="Angsana New" w:hint="cs"/>
          <w:color w:val="000000"/>
          <w:spacing w:val="5"/>
          <w:sz w:val="30"/>
          <w:szCs w:val="30"/>
          <w:cs/>
        </w:rPr>
        <w:t>กลุ่</w:t>
      </w:r>
      <w:r w:rsidR="00BA310A" w:rsidRPr="00E53E6D">
        <w:rPr>
          <w:rFonts w:ascii="Angsana New" w:hAnsi="Angsana New" w:hint="cs"/>
          <w:color w:val="000000"/>
          <w:spacing w:val="5"/>
          <w:sz w:val="30"/>
          <w:szCs w:val="30"/>
          <w:cs/>
        </w:rPr>
        <w:t>ม</w:t>
      </w:r>
      <w:r w:rsidR="00BA310A" w:rsidRPr="00E53E6D">
        <w:rPr>
          <w:rFonts w:ascii="Angsana New" w:hAnsi="Angsana New"/>
          <w:color w:val="000000"/>
          <w:spacing w:val="5"/>
          <w:sz w:val="30"/>
          <w:szCs w:val="30"/>
          <w:cs/>
        </w:rPr>
        <w:t>บริษัทมีสัญญาเช่า</w:t>
      </w:r>
      <w:r w:rsidR="00FB59E6" w:rsidRPr="00E53E6D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</w:t>
      </w:r>
      <w:r w:rsidR="00BA310A" w:rsidRPr="00E53E6D">
        <w:rPr>
          <w:rFonts w:ascii="Angsana New" w:hAnsi="Angsana New"/>
          <w:color w:val="000000"/>
          <w:spacing w:val="5"/>
          <w:sz w:val="30"/>
          <w:szCs w:val="30"/>
          <w:cs/>
        </w:rPr>
        <w:t>สัญญาบริการอื่น</w:t>
      </w:r>
      <w:r w:rsidR="00BA310A" w:rsidRPr="00E53E6D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มีกำหนดระยะเวลา </w:t>
      </w:r>
      <w:r w:rsidR="00750D8C">
        <w:rPr>
          <w:rFonts w:ascii="Angsana New" w:hAnsi="Angsana New"/>
          <w:color w:val="000000"/>
          <w:spacing w:val="5"/>
          <w:sz w:val="30"/>
          <w:szCs w:val="30"/>
        </w:rPr>
        <w:t>1</w:t>
      </w:r>
      <w:r w:rsidR="00F1510E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750D8C">
        <w:rPr>
          <w:rFonts w:ascii="Angsana New" w:hAnsi="Angsana New"/>
          <w:color w:val="000000"/>
          <w:spacing w:val="5"/>
          <w:sz w:val="30"/>
          <w:szCs w:val="30"/>
        </w:rPr>
        <w:t>-</w:t>
      </w:r>
      <w:r w:rsidR="00F1510E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842EDC">
        <w:rPr>
          <w:rFonts w:ascii="Angsana New" w:hAnsi="Angsana New"/>
          <w:color w:val="000000"/>
          <w:spacing w:val="5"/>
          <w:sz w:val="30"/>
          <w:szCs w:val="30"/>
        </w:rPr>
        <w:t>5</w:t>
      </w:r>
      <w:r w:rsidR="002A5158" w:rsidRPr="00E53E6D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2A5158" w:rsidRPr="00E53E6D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ปี </w:t>
      </w:r>
      <w:r w:rsidR="00BA310A" w:rsidRPr="00E53E6D">
        <w:rPr>
          <w:rFonts w:ascii="Angsana New" w:hAnsi="Angsana New" w:hint="cs"/>
          <w:color w:val="000000"/>
          <w:spacing w:val="5"/>
          <w:sz w:val="30"/>
          <w:szCs w:val="30"/>
          <w:cs/>
        </w:rPr>
        <w:t>สิ้นสุดจนถึงเดือน</w:t>
      </w:r>
      <w:r w:rsidR="00750D8C">
        <w:rPr>
          <w:rFonts w:ascii="Angsana New" w:hAnsi="Angsana New" w:hint="cs"/>
          <w:color w:val="000000"/>
          <w:spacing w:val="5"/>
          <w:sz w:val="30"/>
          <w:szCs w:val="30"/>
          <w:cs/>
        </w:rPr>
        <w:t>ธันวาคม</w:t>
      </w:r>
      <w:r w:rsidR="00E53E6D" w:rsidRPr="00E53E6D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E53E6D" w:rsidRPr="00E53E6D">
        <w:rPr>
          <w:rFonts w:ascii="Angsana New" w:hAnsi="Angsana New"/>
          <w:color w:val="000000"/>
          <w:spacing w:val="5"/>
          <w:sz w:val="30"/>
          <w:szCs w:val="30"/>
        </w:rPr>
        <w:t>2566</w:t>
      </w:r>
      <w:r w:rsidR="00910E66" w:rsidRPr="00E53E6D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B7158C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BA310A" w:rsidRPr="00B7158C">
        <w:rPr>
          <w:rFonts w:ascii="Angsana New" w:hAnsi="Angsana New"/>
          <w:color w:val="000000"/>
          <w:sz w:val="30"/>
          <w:szCs w:val="30"/>
          <w:cs/>
        </w:rPr>
        <w:t>มีจำนวนเงิน</w:t>
      </w:r>
      <w:r w:rsidR="00BA310A" w:rsidRPr="00B7158C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BA310A" w:rsidRPr="00B7158C">
        <w:rPr>
          <w:rFonts w:ascii="Angsana New" w:hAnsi="Angsana New"/>
          <w:color w:val="000000"/>
          <w:sz w:val="30"/>
          <w:szCs w:val="30"/>
          <w:cs/>
        </w:rPr>
        <w:t>ต้องจ่ายตาม</w:t>
      </w:r>
      <w:r w:rsidR="00BA310A" w:rsidRPr="00B7158C">
        <w:rPr>
          <w:rFonts w:ascii="Angsana New" w:hAnsi="Angsana New" w:hint="cs"/>
          <w:color w:val="000000"/>
          <w:sz w:val="30"/>
          <w:szCs w:val="30"/>
          <w:cs/>
        </w:rPr>
        <w:t>ที่ระบุใน</w:t>
      </w:r>
      <w:r w:rsidR="00BA310A" w:rsidRPr="00B7158C">
        <w:rPr>
          <w:rFonts w:ascii="Angsana New" w:hAnsi="Angsana New"/>
          <w:color w:val="000000"/>
          <w:sz w:val="30"/>
          <w:szCs w:val="30"/>
          <w:cs/>
        </w:rPr>
        <w:t>สัญญา</w:t>
      </w:r>
    </w:p>
    <w:p w14:paraId="504EC7E3" w14:textId="79572BC6" w:rsidR="00277C57" w:rsidRDefault="00277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8782F62" w14:textId="5868A39F" w:rsidR="002A5158" w:rsidRPr="008D0D70" w:rsidRDefault="00230D9F" w:rsidP="00D4350F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="002A5158" w:rsidRPr="008D0D7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32F52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14:paraId="55BE6F1C" w14:textId="3B21673E" w:rsidR="002A5158" w:rsidRDefault="002A5158" w:rsidP="002A51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711987D" w14:textId="20DF106C" w:rsidR="00165C15" w:rsidRPr="00FF5EE2" w:rsidRDefault="00FF5EE2" w:rsidP="00FF5EE2">
      <w:pPr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  <w:r w:rsidRPr="003F7DA0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เมื่อวันที่ </w:t>
      </w:r>
      <w:r w:rsidRPr="003F7DA0">
        <w:rPr>
          <w:rFonts w:ascii="Angsana New" w:hAnsi="Angsana New"/>
          <w:color w:val="000000"/>
          <w:spacing w:val="2"/>
          <w:sz w:val="30"/>
          <w:szCs w:val="30"/>
        </w:rPr>
        <w:t xml:space="preserve">25 </w:t>
      </w:r>
      <w:r w:rsidRPr="003F7DA0">
        <w:rPr>
          <w:rFonts w:ascii="Angsana New" w:hAnsi="Angsana New" w:hint="cs"/>
          <w:color w:val="000000"/>
          <w:spacing w:val="2"/>
          <w:sz w:val="30"/>
          <w:szCs w:val="30"/>
          <w:cs/>
          <w:lang w:eastAsia="ko-KR"/>
        </w:rPr>
        <w:t>กรกฎาคม</w:t>
      </w:r>
      <w:r w:rsidRPr="003F7DA0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3F7DA0">
        <w:rPr>
          <w:rFonts w:ascii="Angsana New" w:hAnsi="Angsana New"/>
          <w:color w:val="000000"/>
          <w:spacing w:val="2"/>
          <w:sz w:val="30"/>
          <w:szCs w:val="30"/>
        </w:rPr>
        <w:t>2565</w:t>
      </w:r>
      <w:r w:rsidRPr="003F7DA0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="0075701B" w:rsidRPr="003F7DA0">
        <w:rPr>
          <w:rFonts w:ascii="Angsana New" w:hAnsi="Angsana New" w:hint="cs"/>
          <w:color w:val="000000"/>
          <w:spacing w:val="2"/>
          <w:sz w:val="30"/>
          <w:szCs w:val="30"/>
          <w:cs/>
          <w:lang w:eastAsia="ko-KR"/>
        </w:rPr>
        <w:t>ที่</w:t>
      </w:r>
      <w:r w:rsidRPr="003F7DA0">
        <w:rPr>
          <w:rFonts w:ascii="Angsana New" w:hAnsi="Angsana New" w:hint="cs"/>
          <w:color w:val="000000"/>
          <w:spacing w:val="2"/>
          <w:sz w:val="30"/>
          <w:szCs w:val="30"/>
          <w:cs/>
        </w:rPr>
        <w:t>ประชุมคณะกรรมการบริษัทมีมติให้ลดทุนจดทะเบียนและทุนชำระแล้วของ</w:t>
      </w:r>
      <w:r w:rsidRPr="003F7DA0">
        <w:rPr>
          <w:rFonts w:ascii="Angsana New" w:hAnsi="Angsana New" w:hint="cs"/>
          <w:color w:val="000000"/>
          <w:spacing w:val="2"/>
          <w:sz w:val="30"/>
          <w:szCs w:val="30"/>
          <w:cs/>
          <w:lang w:eastAsia="ko-KR"/>
        </w:rPr>
        <w:t xml:space="preserve">บริษัท </w:t>
      </w:r>
      <w:r w:rsidRPr="003F7DA0">
        <w:rPr>
          <w:rFonts w:ascii="Angsana New" w:hAnsi="Angsana New"/>
          <w:color w:val="000000"/>
          <w:spacing w:val="2"/>
          <w:sz w:val="30"/>
          <w:szCs w:val="30"/>
          <w:cs/>
        </w:rPr>
        <w:t>ได</w:t>
      </w:r>
      <w:r w:rsidRPr="00FF5EE2">
        <w:rPr>
          <w:rFonts w:ascii="Angsana New" w:hAnsi="Angsana New"/>
          <w:color w:val="000000"/>
          <w:spacing w:val="4"/>
          <w:sz w:val="30"/>
          <w:szCs w:val="30"/>
          <w:cs/>
        </w:rPr>
        <w:t>มอนด์ วัสดุ จำกัด</w:t>
      </w:r>
      <w:r w:rsidRPr="00FF5EE2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(</w:t>
      </w:r>
      <w:r w:rsidRPr="00FF5EE2">
        <w:rPr>
          <w:rFonts w:ascii="Angsana New" w:hAnsi="Angsana New"/>
          <w:color w:val="000000"/>
          <w:spacing w:val="4"/>
          <w:sz w:val="30"/>
          <w:szCs w:val="30"/>
        </w:rPr>
        <w:t>“</w:t>
      </w:r>
      <w:r w:rsidRPr="00FF5EE2">
        <w:rPr>
          <w:rFonts w:ascii="Angsana New" w:hAnsi="Angsana New" w:hint="cs"/>
          <w:color w:val="000000"/>
          <w:spacing w:val="4"/>
          <w:sz w:val="30"/>
          <w:szCs w:val="30"/>
          <w:cs/>
          <w:lang w:eastAsia="ko-KR"/>
        </w:rPr>
        <w:t>บริษัทย่อย</w:t>
      </w:r>
      <w:r w:rsidRPr="00FF5EE2">
        <w:rPr>
          <w:rFonts w:ascii="Angsana New" w:hAnsi="Angsana New"/>
          <w:color w:val="000000"/>
          <w:spacing w:val="4"/>
          <w:sz w:val="30"/>
          <w:szCs w:val="30"/>
          <w:lang w:eastAsia="ko-KR"/>
        </w:rPr>
        <w:t>”</w:t>
      </w:r>
      <w:r w:rsidRPr="00FF5EE2">
        <w:rPr>
          <w:rFonts w:ascii="Angsana New" w:hAnsi="Angsana New" w:hint="cs"/>
          <w:color w:val="000000"/>
          <w:spacing w:val="4"/>
          <w:sz w:val="30"/>
          <w:szCs w:val="30"/>
          <w:cs/>
        </w:rPr>
        <w:t>) ซึ่ง</w:t>
      </w:r>
      <w:r w:rsidR="00D4350F" w:rsidRPr="00FF5EE2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วันที่ </w:t>
      </w:r>
      <w:r w:rsidR="00721DDC" w:rsidRPr="00FF5EE2">
        <w:rPr>
          <w:rFonts w:ascii="Angsana New" w:hAnsi="Angsana New"/>
          <w:color w:val="000000"/>
          <w:spacing w:val="4"/>
          <w:sz w:val="30"/>
          <w:szCs w:val="30"/>
        </w:rPr>
        <w:t xml:space="preserve">19 </w:t>
      </w:r>
      <w:r w:rsidR="00721DDC" w:rsidRPr="00FF5EE2">
        <w:rPr>
          <w:rFonts w:ascii="Angsana New" w:hAnsi="Angsana New" w:hint="cs"/>
          <w:color w:val="000000"/>
          <w:spacing w:val="4"/>
          <w:sz w:val="30"/>
          <w:szCs w:val="30"/>
          <w:cs/>
          <w:lang w:eastAsia="ko-KR"/>
        </w:rPr>
        <w:t>กันยายน</w:t>
      </w:r>
      <w:r w:rsidR="00D4350F" w:rsidRPr="00FF5EE2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</w:t>
      </w:r>
      <w:r w:rsidR="00D4350F" w:rsidRPr="00FF5EE2">
        <w:rPr>
          <w:rFonts w:ascii="Angsana New" w:hAnsi="Angsana New"/>
          <w:color w:val="000000"/>
          <w:spacing w:val="4"/>
          <w:sz w:val="30"/>
          <w:szCs w:val="30"/>
        </w:rPr>
        <w:t xml:space="preserve">2565 </w:t>
      </w:r>
      <w:r w:rsidR="00D4350F" w:rsidRPr="00FF5EE2">
        <w:rPr>
          <w:rFonts w:ascii="Angsana New" w:hAnsi="Angsana New" w:hint="cs"/>
          <w:color w:val="000000"/>
          <w:spacing w:val="4"/>
          <w:sz w:val="30"/>
          <w:szCs w:val="30"/>
          <w:cs/>
          <w:lang w:eastAsia="ko-KR"/>
        </w:rPr>
        <w:t>ที่</w:t>
      </w:r>
      <w:r w:rsidR="00D4350F" w:rsidRPr="00FF5EE2">
        <w:rPr>
          <w:rFonts w:ascii="Angsana New" w:hAnsi="Angsana New" w:hint="cs"/>
          <w:color w:val="000000"/>
          <w:spacing w:val="4"/>
          <w:sz w:val="30"/>
          <w:szCs w:val="30"/>
          <w:cs/>
        </w:rPr>
        <w:t>ประชุม</w:t>
      </w:r>
      <w:r w:rsidR="00721DDC" w:rsidRPr="00FF5EE2">
        <w:rPr>
          <w:rFonts w:ascii="Angsana New" w:hAnsi="Angsana New" w:hint="cs"/>
          <w:color w:val="000000"/>
          <w:spacing w:val="4"/>
          <w:sz w:val="30"/>
          <w:szCs w:val="30"/>
          <w:cs/>
          <w:lang w:eastAsia="ko-KR"/>
        </w:rPr>
        <w:t>วิสามัญของผู้ถือหุ้นของ</w:t>
      </w:r>
      <w:r w:rsidR="00C85792">
        <w:rPr>
          <w:rFonts w:ascii="Angsana New" w:hAnsi="Angsana New" w:hint="cs"/>
          <w:color w:val="000000"/>
          <w:spacing w:val="4"/>
          <w:sz w:val="30"/>
          <w:szCs w:val="30"/>
          <w:cs/>
          <w:lang w:eastAsia="ko-KR"/>
        </w:rPr>
        <w:t>บริษัท</w:t>
      </w:r>
      <w:r w:rsidR="00721DDC">
        <w:rPr>
          <w:rFonts w:ascii="Angsana New" w:hAnsi="Angsana New" w:hint="cs"/>
          <w:color w:val="000000"/>
          <w:sz w:val="30"/>
          <w:szCs w:val="30"/>
          <w:cs/>
          <w:lang w:eastAsia="ko-KR"/>
        </w:rPr>
        <w:t>ย่อย</w:t>
      </w:r>
      <w:r w:rsidR="00D4350F">
        <w:rPr>
          <w:rFonts w:ascii="Angsana New" w:hAnsi="Angsana New" w:hint="cs"/>
          <w:color w:val="000000"/>
          <w:sz w:val="30"/>
          <w:szCs w:val="30"/>
          <w:cs/>
        </w:rPr>
        <w:t>มีมติอนุมัติ</w:t>
      </w:r>
      <w:r w:rsidR="00D4350F" w:rsidRPr="00EF468D">
        <w:rPr>
          <w:rFonts w:ascii="Angsana New" w:hAnsi="Angsana New"/>
          <w:color w:val="000000"/>
          <w:spacing w:val="6"/>
          <w:sz w:val="30"/>
          <w:szCs w:val="30"/>
          <w:cs/>
        </w:rPr>
        <w:t>ให้ลดทุนจดทะเบีย</w:t>
      </w:r>
      <w:r w:rsidR="00E713C4" w:rsidRPr="00EF468D">
        <w:rPr>
          <w:rFonts w:ascii="Angsana New" w:hAnsi="Angsana New" w:hint="cs"/>
          <w:color w:val="000000"/>
          <w:spacing w:val="6"/>
          <w:sz w:val="30"/>
          <w:szCs w:val="30"/>
          <w:cs/>
          <w:lang w:eastAsia="ko-KR"/>
        </w:rPr>
        <w:t>น</w:t>
      </w:r>
      <w:r w:rsidR="00364BF6">
        <w:rPr>
          <w:rFonts w:ascii="Angsana New" w:hAnsi="Angsana New" w:hint="cs"/>
          <w:color w:val="000000"/>
          <w:spacing w:val="6"/>
          <w:sz w:val="30"/>
          <w:szCs w:val="30"/>
          <w:cs/>
          <w:lang w:eastAsia="ko-KR"/>
        </w:rPr>
        <w:t>และทุนชำระแล้ว</w:t>
      </w:r>
      <w:r w:rsidR="00D4350F" w:rsidRPr="00EF468D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จากเดิม </w:t>
      </w:r>
      <w:r w:rsidR="00D4350F" w:rsidRPr="00EF468D">
        <w:rPr>
          <w:rFonts w:ascii="Angsana New" w:hAnsi="Angsana New"/>
          <w:color w:val="000000"/>
          <w:spacing w:val="6"/>
          <w:sz w:val="30"/>
          <w:szCs w:val="30"/>
        </w:rPr>
        <w:t>200</w:t>
      </w:r>
      <w:r w:rsidR="00D4350F" w:rsidRPr="00EF468D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 w:rsidR="00D4350F" w:rsidRPr="00EF468D">
        <w:rPr>
          <w:rFonts w:ascii="Angsana New" w:hAnsi="Angsana New" w:hint="cs"/>
          <w:color w:val="000000"/>
          <w:spacing w:val="6"/>
          <w:sz w:val="30"/>
          <w:szCs w:val="30"/>
          <w:cs/>
          <w:lang w:eastAsia="ko-KR"/>
        </w:rPr>
        <w:t>ล้าน</w:t>
      </w:r>
      <w:r w:rsidR="00D4350F" w:rsidRPr="00EF468D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บาท (หุ้นสามัญ </w:t>
      </w:r>
      <w:r w:rsidR="00D4350F" w:rsidRPr="00EF468D">
        <w:rPr>
          <w:rFonts w:ascii="Angsana New" w:hAnsi="Angsana New"/>
          <w:color w:val="000000"/>
          <w:spacing w:val="6"/>
          <w:sz w:val="30"/>
          <w:szCs w:val="30"/>
        </w:rPr>
        <w:t>2</w:t>
      </w:r>
      <w:r w:rsidR="007F7E50" w:rsidRPr="00EF468D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7F7E50" w:rsidRPr="00EF468D">
        <w:rPr>
          <w:rFonts w:ascii="Angsana New" w:hAnsi="Angsana New" w:hint="cs"/>
          <w:color w:val="000000"/>
          <w:spacing w:val="6"/>
          <w:sz w:val="30"/>
          <w:szCs w:val="30"/>
          <w:cs/>
          <w:lang w:eastAsia="ko-KR"/>
        </w:rPr>
        <w:t>ล้าน</w:t>
      </w:r>
      <w:r w:rsidR="00D4350F" w:rsidRPr="00EF468D">
        <w:rPr>
          <w:rFonts w:ascii="Angsana New" w:hAnsi="Angsana New" w:hint="cs"/>
          <w:color w:val="000000"/>
          <w:spacing w:val="6"/>
          <w:sz w:val="30"/>
          <w:szCs w:val="30"/>
          <w:cs/>
          <w:lang w:eastAsia="ko-KR"/>
        </w:rPr>
        <w:t xml:space="preserve">หุ้น มูลค่าหุ้นละ </w:t>
      </w:r>
      <w:r w:rsidR="00D4350F" w:rsidRPr="00EF468D">
        <w:rPr>
          <w:rFonts w:ascii="Angsana New" w:hAnsi="Angsana New"/>
          <w:color w:val="000000"/>
          <w:spacing w:val="6"/>
          <w:sz w:val="30"/>
          <w:szCs w:val="30"/>
          <w:lang w:eastAsia="ko-KR"/>
        </w:rPr>
        <w:t xml:space="preserve">100 </w:t>
      </w:r>
      <w:r w:rsidR="00D4350F" w:rsidRPr="00EF468D">
        <w:rPr>
          <w:rFonts w:ascii="Angsana New" w:hAnsi="Angsana New" w:hint="cs"/>
          <w:color w:val="000000"/>
          <w:spacing w:val="6"/>
          <w:sz w:val="30"/>
          <w:szCs w:val="30"/>
          <w:cs/>
          <w:lang w:eastAsia="ko-KR"/>
        </w:rPr>
        <w:t xml:space="preserve">บาท) เป็น </w:t>
      </w:r>
      <w:r w:rsidR="00D4350F" w:rsidRPr="00EF468D">
        <w:rPr>
          <w:rFonts w:ascii="Angsana New" w:hAnsi="Angsana New"/>
          <w:color w:val="000000"/>
          <w:spacing w:val="6"/>
          <w:sz w:val="30"/>
          <w:szCs w:val="30"/>
        </w:rPr>
        <w:t xml:space="preserve">100 </w:t>
      </w:r>
      <w:r w:rsidR="00D4350F" w:rsidRPr="00EF468D">
        <w:rPr>
          <w:rFonts w:ascii="Angsana New" w:hAnsi="Angsana New" w:hint="cs"/>
          <w:color w:val="000000"/>
          <w:spacing w:val="6"/>
          <w:sz w:val="30"/>
          <w:szCs w:val="30"/>
          <w:cs/>
          <w:lang w:eastAsia="ko-KR"/>
        </w:rPr>
        <w:t>ล้าน</w:t>
      </w:r>
      <w:r w:rsidR="00D4350F" w:rsidRPr="00EF468D">
        <w:rPr>
          <w:rFonts w:ascii="Angsana New" w:hAnsi="Angsana New" w:hint="cs"/>
          <w:color w:val="000000"/>
          <w:spacing w:val="6"/>
          <w:sz w:val="30"/>
          <w:szCs w:val="30"/>
          <w:cs/>
        </w:rPr>
        <w:t>บาท (หุ้น</w:t>
      </w:r>
      <w:r w:rsidR="00D4350F" w:rsidRPr="00EF468D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สามัญ </w:t>
      </w:r>
      <w:r w:rsidR="007F7E50" w:rsidRPr="00EF468D">
        <w:rPr>
          <w:rFonts w:ascii="Angsana New" w:hAnsi="Angsana New"/>
          <w:color w:val="000000"/>
          <w:spacing w:val="4"/>
          <w:sz w:val="30"/>
          <w:szCs w:val="30"/>
        </w:rPr>
        <w:t xml:space="preserve">2 </w:t>
      </w:r>
      <w:r w:rsidR="007F7E50" w:rsidRPr="00EF468D">
        <w:rPr>
          <w:rFonts w:ascii="Angsana New" w:hAnsi="Angsana New" w:hint="cs"/>
          <w:color w:val="000000"/>
          <w:spacing w:val="4"/>
          <w:sz w:val="30"/>
          <w:szCs w:val="30"/>
          <w:cs/>
          <w:lang w:eastAsia="ko-KR"/>
        </w:rPr>
        <w:t xml:space="preserve">ล้านหุ้น </w:t>
      </w:r>
      <w:r w:rsidR="00D4350F" w:rsidRPr="00EF468D">
        <w:rPr>
          <w:rFonts w:ascii="Angsana New" w:hAnsi="Angsana New" w:hint="cs"/>
          <w:color w:val="000000"/>
          <w:spacing w:val="4"/>
          <w:sz w:val="30"/>
          <w:szCs w:val="30"/>
          <w:cs/>
          <w:lang w:eastAsia="ko-KR"/>
        </w:rPr>
        <w:t xml:space="preserve">มูลค่าหุ้นละ </w:t>
      </w:r>
      <w:r w:rsidR="00D4350F" w:rsidRPr="00EF468D">
        <w:rPr>
          <w:rFonts w:ascii="Angsana New" w:hAnsi="Angsana New"/>
          <w:color w:val="000000"/>
          <w:spacing w:val="4"/>
          <w:sz w:val="30"/>
          <w:szCs w:val="30"/>
          <w:lang w:eastAsia="ko-KR"/>
        </w:rPr>
        <w:t xml:space="preserve">50 </w:t>
      </w:r>
      <w:r w:rsidR="00D4350F" w:rsidRPr="00EF468D">
        <w:rPr>
          <w:rFonts w:ascii="Angsana New" w:hAnsi="Angsana New" w:hint="cs"/>
          <w:color w:val="000000"/>
          <w:spacing w:val="4"/>
          <w:sz w:val="30"/>
          <w:szCs w:val="30"/>
          <w:cs/>
          <w:lang w:eastAsia="ko-KR"/>
        </w:rPr>
        <w:t xml:space="preserve">บาท) </w:t>
      </w:r>
    </w:p>
    <w:p w14:paraId="32C51AD4" w14:textId="77777777" w:rsidR="00165C15" w:rsidRDefault="00165C15" w:rsidP="00D4350F">
      <w:pPr>
        <w:ind w:left="540" w:right="-115"/>
        <w:jc w:val="thaiDistribute"/>
        <w:rPr>
          <w:rFonts w:ascii="Angsana New" w:hAnsi="Angsana New"/>
          <w:color w:val="000000"/>
          <w:sz w:val="30"/>
          <w:szCs w:val="30"/>
          <w:lang w:eastAsia="ko-KR"/>
        </w:rPr>
      </w:pPr>
    </w:p>
    <w:p w14:paraId="7EC88077" w14:textId="0F85E271" w:rsidR="00D4350F" w:rsidRPr="00165C15" w:rsidRDefault="00165C15" w:rsidP="00D4350F">
      <w:pPr>
        <w:ind w:left="540" w:right="-115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165C15">
        <w:rPr>
          <w:rFonts w:ascii="Angsana New" w:hAnsi="Angsana New" w:hint="cs"/>
          <w:color w:val="000000"/>
          <w:spacing w:val="-2"/>
          <w:sz w:val="30"/>
          <w:szCs w:val="30"/>
          <w:cs/>
          <w:lang w:eastAsia="ko-KR"/>
        </w:rPr>
        <w:t>ทั้งนี้</w:t>
      </w:r>
      <w:r w:rsidR="00F63568">
        <w:rPr>
          <w:rFonts w:ascii="Angsana New" w:hAnsi="Angsana New" w:hint="cs"/>
          <w:color w:val="000000"/>
          <w:spacing w:val="-2"/>
          <w:sz w:val="30"/>
          <w:szCs w:val="30"/>
          <w:cs/>
          <w:lang w:eastAsia="ko-KR"/>
        </w:rPr>
        <w:t xml:space="preserve"> </w:t>
      </w:r>
      <w:r w:rsidR="00D4350F" w:rsidRPr="00165C15"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บริษัทย่อยได้ดำเนินการจดทะเบียนลดทุน</w:t>
      </w:r>
      <w:r w:rsidRPr="00165C15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กับ</w:t>
      </w:r>
      <w:r w:rsidR="00D4350F" w:rsidRPr="00165C1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กระทรวงพาณิชย์ เมื่อวันที่ </w:t>
      </w:r>
      <w:r w:rsidR="00D4350F" w:rsidRPr="00165C15">
        <w:rPr>
          <w:rFonts w:ascii="Angsana New" w:hAnsi="Angsana New"/>
          <w:color w:val="000000"/>
          <w:spacing w:val="-2"/>
          <w:sz w:val="30"/>
          <w:szCs w:val="30"/>
        </w:rPr>
        <w:t>25</w:t>
      </w:r>
      <w:r w:rsidR="00D4350F" w:rsidRPr="00165C15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ตุลาคม </w:t>
      </w:r>
      <w:r w:rsidR="00D4350F" w:rsidRPr="00165C15">
        <w:rPr>
          <w:rFonts w:ascii="Angsana New" w:hAnsi="Angsana New"/>
          <w:color w:val="000000"/>
          <w:spacing w:val="-2"/>
          <w:sz w:val="30"/>
          <w:szCs w:val="30"/>
        </w:rPr>
        <w:t>2565</w:t>
      </w:r>
    </w:p>
    <w:p w14:paraId="0108FEC3" w14:textId="0103B665" w:rsidR="002A5158" w:rsidRPr="007F7E50" w:rsidRDefault="002A5158" w:rsidP="004E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color w:val="000000"/>
          <w:sz w:val="30"/>
          <w:szCs w:val="30"/>
        </w:rPr>
      </w:pPr>
    </w:p>
    <w:sectPr w:rsidR="002A5158" w:rsidRPr="007F7E50" w:rsidSect="007F6C42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F61A8" w14:textId="77777777" w:rsidR="00B639CA" w:rsidRDefault="00B639CA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7225A977" w14:textId="77777777" w:rsidR="00B639CA" w:rsidRDefault="00B639CA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2DBC2" w14:textId="77777777" w:rsidR="00B639CA" w:rsidRDefault="00B639CA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10F6409C" w14:textId="77777777" w:rsidR="00B639CA" w:rsidRDefault="00B639CA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4E5DE" w14:textId="77777777" w:rsidR="007F6C42" w:rsidRPr="00B34CCD" w:rsidRDefault="007F6C42" w:rsidP="000B4C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183339E" w14:textId="77777777" w:rsidR="007F6C42" w:rsidRPr="008C507D" w:rsidRDefault="007F6C42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415FF031" w14:textId="687946B2" w:rsidR="007F6C42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6C7A22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6C7A2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88E5FB2" w14:textId="77777777" w:rsidR="007F6C42" w:rsidRPr="007A52D5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0"/>
  </w:num>
  <w:num w:numId="13">
    <w:abstractNumId w:val="17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  <w:num w:numId="18">
    <w:abstractNumId w:val="18"/>
  </w:num>
  <w:num w:numId="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867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C22"/>
    <w:rsid w:val="0009238A"/>
    <w:rsid w:val="00092676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31A8"/>
    <w:rsid w:val="00133269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FF1"/>
    <w:rsid w:val="00161184"/>
    <w:rsid w:val="00161915"/>
    <w:rsid w:val="00161A0B"/>
    <w:rsid w:val="001622F6"/>
    <w:rsid w:val="001623EA"/>
    <w:rsid w:val="001625FB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15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65C"/>
    <w:rsid w:val="00187D12"/>
    <w:rsid w:val="0019035A"/>
    <w:rsid w:val="00191113"/>
    <w:rsid w:val="001912D7"/>
    <w:rsid w:val="001914E2"/>
    <w:rsid w:val="001915A8"/>
    <w:rsid w:val="001918D1"/>
    <w:rsid w:val="00192B7F"/>
    <w:rsid w:val="00192FD3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F75"/>
    <w:rsid w:val="001A4032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14AD"/>
    <w:rsid w:val="00201847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5158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875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4002"/>
    <w:rsid w:val="003140FD"/>
    <w:rsid w:val="00314597"/>
    <w:rsid w:val="00314A1F"/>
    <w:rsid w:val="00314D61"/>
    <w:rsid w:val="00314E88"/>
    <w:rsid w:val="00315644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19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7117"/>
    <w:rsid w:val="003A7879"/>
    <w:rsid w:val="003A7CFA"/>
    <w:rsid w:val="003A7E69"/>
    <w:rsid w:val="003A7FBB"/>
    <w:rsid w:val="003B0008"/>
    <w:rsid w:val="003B05BA"/>
    <w:rsid w:val="003B0A58"/>
    <w:rsid w:val="003B0BC3"/>
    <w:rsid w:val="003B0FA5"/>
    <w:rsid w:val="003B213D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7A1"/>
    <w:rsid w:val="003F7047"/>
    <w:rsid w:val="003F7AA5"/>
    <w:rsid w:val="003F7C3B"/>
    <w:rsid w:val="003F7DA0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C03"/>
    <w:rsid w:val="0049044F"/>
    <w:rsid w:val="004907DA"/>
    <w:rsid w:val="0049088C"/>
    <w:rsid w:val="00490AC7"/>
    <w:rsid w:val="00491474"/>
    <w:rsid w:val="00492227"/>
    <w:rsid w:val="00492401"/>
    <w:rsid w:val="0049248A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434E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7F2"/>
    <w:rsid w:val="00544594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66E3"/>
    <w:rsid w:val="005B729B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1DDC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1B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8AE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7184"/>
    <w:rsid w:val="007F7E50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E84"/>
    <w:rsid w:val="008079B6"/>
    <w:rsid w:val="00807AC1"/>
    <w:rsid w:val="00810C99"/>
    <w:rsid w:val="00810E87"/>
    <w:rsid w:val="00810F10"/>
    <w:rsid w:val="00810F8E"/>
    <w:rsid w:val="00811891"/>
    <w:rsid w:val="00811D0D"/>
    <w:rsid w:val="008120E5"/>
    <w:rsid w:val="00813502"/>
    <w:rsid w:val="0081372D"/>
    <w:rsid w:val="00813B38"/>
    <w:rsid w:val="00813BF6"/>
    <w:rsid w:val="00813F9A"/>
    <w:rsid w:val="0081443B"/>
    <w:rsid w:val="00816917"/>
    <w:rsid w:val="00817465"/>
    <w:rsid w:val="008175F5"/>
    <w:rsid w:val="008178A4"/>
    <w:rsid w:val="00817BD1"/>
    <w:rsid w:val="00817C15"/>
    <w:rsid w:val="0082045F"/>
    <w:rsid w:val="00820799"/>
    <w:rsid w:val="008209A1"/>
    <w:rsid w:val="00820A8B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3D3"/>
    <w:rsid w:val="00827888"/>
    <w:rsid w:val="00830834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82B"/>
    <w:rsid w:val="00842C1E"/>
    <w:rsid w:val="00842EDC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949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3B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304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B90"/>
    <w:rsid w:val="009C1EAD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5564"/>
    <w:rsid w:val="009E58FC"/>
    <w:rsid w:val="009E5AEB"/>
    <w:rsid w:val="009E5DBA"/>
    <w:rsid w:val="009E60F0"/>
    <w:rsid w:val="009E77D1"/>
    <w:rsid w:val="009F0136"/>
    <w:rsid w:val="009F09F4"/>
    <w:rsid w:val="009F1267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BA3"/>
    <w:rsid w:val="00A06338"/>
    <w:rsid w:val="00A063B5"/>
    <w:rsid w:val="00A0643E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0D2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68F6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E0"/>
    <w:rsid w:val="00AE7C47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DEB"/>
    <w:rsid w:val="00B26A03"/>
    <w:rsid w:val="00B26A29"/>
    <w:rsid w:val="00B27691"/>
    <w:rsid w:val="00B278DA"/>
    <w:rsid w:val="00B30472"/>
    <w:rsid w:val="00B30F39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D27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EE9"/>
    <w:rsid w:val="00BE298C"/>
    <w:rsid w:val="00BE2FD4"/>
    <w:rsid w:val="00BE34F0"/>
    <w:rsid w:val="00BE3AB5"/>
    <w:rsid w:val="00BE3C8F"/>
    <w:rsid w:val="00BE431F"/>
    <w:rsid w:val="00BE43A0"/>
    <w:rsid w:val="00BE4AAB"/>
    <w:rsid w:val="00BE4B3E"/>
    <w:rsid w:val="00BE4B62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D6F"/>
    <w:rsid w:val="00C400EB"/>
    <w:rsid w:val="00C40472"/>
    <w:rsid w:val="00C40517"/>
    <w:rsid w:val="00C406CD"/>
    <w:rsid w:val="00C40AD2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675"/>
    <w:rsid w:val="00C7601D"/>
    <w:rsid w:val="00C761FA"/>
    <w:rsid w:val="00C76A65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3B3"/>
    <w:rsid w:val="00C95BBB"/>
    <w:rsid w:val="00C95D53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E022A"/>
    <w:rsid w:val="00CE07D7"/>
    <w:rsid w:val="00CE16E2"/>
    <w:rsid w:val="00CE1951"/>
    <w:rsid w:val="00CE1BFD"/>
    <w:rsid w:val="00CE2530"/>
    <w:rsid w:val="00CE253F"/>
    <w:rsid w:val="00CE2B82"/>
    <w:rsid w:val="00CE55C1"/>
    <w:rsid w:val="00CE5954"/>
    <w:rsid w:val="00CE6015"/>
    <w:rsid w:val="00CE61F7"/>
    <w:rsid w:val="00CE6527"/>
    <w:rsid w:val="00CE6C0B"/>
    <w:rsid w:val="00CE6CFE"/>
    <w:rsid w:val="00CE7376"/>
    <w:rsid w:val="00CE7C73"/>
    <w:rsid w:val="00CF03D4"/>
    <w:rsid w:val="00CF08FB"/>
    <w:rsid w:val="00CF0927"/>
    <w:rsid w:val="00CF1ECC"/>
    <w:rsid w:val="00CF236F"/>
    <w:rsid w:val="00CF2B24"/>
    <w:rsid w:val="00CF375D"/>
    <w:rsid w:val="00CF3990"/>
    <w:rsid w:val="00CF3CDE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755"/>
    <w:rsid w:val="00D5589C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3C4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41D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D7054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10E"/>
    <w:rsid w:val="00F1572D"/>
    <w:rsid w:val="00F15767"/>
    <w:rsid w:val="00F16518"/>
    <w:rsid w:val="00F1668F"/>
    <w:rsid w:val="00F166E7"/>
    <w:rsid w:val="00F16B2C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5594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4B9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163</TotalTime>
  <Pages>7</Pages>
  <Words>1220</Words>
  <Characters>5103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Kornsiri, Chongaksorn</cp:lastModifiedBy>
  <cp:revision>29</cp:revision>
  <cp:lastPrinted>2022-11-04T03:10:00Z</cp:lastPrinted>
  <dcterms:created xsi:type="dcterms:W3CDTF">2022-10-28T02:50:00Z</dcterms:created>
  <dcterms:modified xsi:type="dcterms:W3CDTF">2022-11-08T06:40:00Z</dcterms:modified>
</cp:coreProperties>
</file>