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121E" w14:textId="5E99D0D9" w:rsidR="00600C18" w:rsidRPr="008457DC" w:rsidRDefault="002D281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112D5C6" w14:textId="77777777" w:rsidR="002143CA" w:rsidRPr="008457DC" w:rsidRDefault="007B04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8457DC">
        <w:rPr>
          <w:rFonts w:asciiTheme="majorBidi" w:hAnsiTheme="majorBidi" w:cstheme="majorBidi"/>
          <w:sz w:val="30"/>
          <w:szCs w:val="30"/>
        </w:rPr>
        <w:tab/>
      </w:r>
    </w:p>
    <w:p w14:paraId="5A9FF4B4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57B8D2F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FE41E37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D67EB29" w14:textId="77777777" w:rsidR="00D1133A" w:rsidRPr="008457DC" w:rsidRDefault="00D1133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6B57329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A0FE1FC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E5D3E37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A288A44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04D14B8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8208B4B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0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A9C1476" w14:textId="2831B1B1" w:rsidR="004F6165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2F5611D7" w14:textId="3A1E92EC" w:rsidR="002143CA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A093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3</w:t>
      </w:r>
      <w:r w:rsidR="00804243">
        <w:rPr>
          <w:rFonts w:asciiTheme="majorBidi" w:hAnsiTheme="majorBidi" w:cstheme="majorBidi"/>
          <w:sz w:val="32"/>
          <w:szCs w:val="32"/>
        </w:rPr>
        <w:t>0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093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2172FE"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256</w:t>
      </w:r>
      <w:r w:rsidR="002172FE" w:rsidRPr="008457DC">
        <w:rPr>
          <w:rFonts w:asciiTheme="majorBidi" w:hAnsiTheme="majorBidi" w:cstheme="majorBidi"/>
          <w:sz w:val="32"/>
          <w:szCs w:val="32"/>
        </w:rPr>
        <w:t>5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C0AEC44" w14:textId="77777777" w:rsidR="00D37555" w:rsidRPr="008457DC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37555" w:rsidRPr="008457DC" w:rsidSect="00A96A5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DA3928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BA03D3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BA5BBB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86585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D348A2" w14:textId="3BAEA733" w:rsidR="00D37555" w:rsidRPr="008457DC" w:rsidRDefault="00D37555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512BEA" w14:textId="630E886C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947DF6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4D53631A" w14:textId="5019943B" w:rsidR="002C7A33" w:rsidRPr="000768E2" w:rsidRDefault="002C7A33" w:rsidP="00857C4A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51C18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132F94">
        <w:rPr>
          <w:rFonts w:asciiTheme="majorBidi" w:eastAsia="Calibri" w:hAnsiTheme="majorBidi" w:cstheme="majorBidi"/>
          <w:sz w:val="30"/>
          <w:szCs w:val="30"/>
        </w:rPr>
        <w:t>0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A0936">
        <w:rPr>
          <w:rFonts w:asciiTheme="majorBidi" w:eastAsia="Calibri" w:hAnsiTheme="majorBidi" w:cstheme="majorBidi" w:hint="cs"/>
          <w:sz w:val="30"/>
          <w:szCs w:val="30"/>
          <w:cs/>
        </w:rPr>
        <w:t>กันย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>ายน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51C18"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>5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>สำหรับงวดสามเดือนและ</w:t>
      </w:r>
      <w:r w:rsidR="00CA0936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32F94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132F94" w:rsidRPr="00594887">
        <w:rPr>
          <w:rFonts w:asciiTheme="majorBidi" w:eastAsia="Calibri" w:hAnsiTheme="majorBidi" w:cstheme="majorBidi"/>
          <w:spacing w:val="-1"/>
          <w:sz w:val="30"/>
          <w:szCs w:val="30"/>
        </w:rPr>
        <w:t xml:space="preserve">30 </w:t>
      </w:r>
      <w:r w:rsidR="00CA0936" w:rsidRPr="00594887">
        <w:rPr>
          <w:rFonts w:asciiTheme="majorBidi" w:eastAsia="Calibri" w:hAnsiTheme="majorBidi" w:cstheme="majorBidi" w:hint="cs"/>
          <w:spacing w:val="-1"/>
          <w:sz w:val="30"/>
          <w:szCs w:val="30"/>
          <w:cs/>
        </w:rPr>
        <w:t>กันย</w:t>
      </w:r>
      <w:r w:rsidR="00132F94" w:rsidRPr="00594887">
        <w:rPr>
          <w:rFonts w:asciiTheme="majorBidi" w:eastAsia="Calibri" w:hAnsiTheme="majorBidi" w:cstheme="majorBidi" w:hint="cs"/>
          <w:spacing w:val="-1"/>
          <w:sz w:val="30"/>
          <w:szCs w:val="30"/>
          <w:cs/>
        </w:rPr>
        <w:t xml:space="preserve">ายน </w:t>
      </w:r>
      <w:r w:rsidR="00132F94" w:rsidRPr="00594887">
        <w:rPr>
          <w:rFonts w:asciiTheme="majorBidi" w:eastAsia="Calibri" w:hAnsiTheme="majorBidi" w:cstheme="majorBidi"/>
          <w:spacing w:val="-1"/>
          <w:sz w:val="30"/>
          <w:szCs w:val="30"/>
        </w:rPr>
        <w:t xml:space="preserve">2565 </w:t>
      </w:r>
      <w:r w:rsidRPr="00594887">
        <w:rPr>
          <w:rFonts w:asciiTheme="majorBidi" w:eastAsia="Calibri" w:hAnsiTheme="majorBidi" w:cstheme="majorBidi"/>
          <w:spacing w:val="-1"/>
          <w:sz w:val="30"/>
          <w:szCs w:val="30"/>
          <w:cs/>
        </w:rPr>
        <w:t>งบแสดงการเปลี่ยนแปลงส่วนของผู้ถือหุ้นรว</w:t>
      </w:r>
      <w:r w:rsidR="00857C4A" w:rsidRPr="00594887">
        <w:rPr>
          <w:rFonts w:asciiTheme="majorBidi" w:eastAsia="Calibri" w:hAnsiTheme="majorBidi" w:cstheme="majorBidi" w:hint="cs"/>
          <w:spacing w:val="-1"/>
          <w:sz w:val="30"/>
          <w:szCs w:val="30"/>
          <w:cs/>
        </w:rPr>
        <w:t>ม</w:t>
      </w:r>
      <w:r w:rsidRPr="00594887">
        <w:rPr>
          <w:rFonts w:asciiTheme="majorBidi" w:eastAsia="Calibri" w:hAnsiTheme="majorBidi" w:cstheme="majorBidi"/>
          <w:spacing w:val="-1"/>
          <w:sz w:val="30"/>
          <w:szCs w:val="30"/>
          <w:cs/>
        </w:rPr>
        <w:t>และงบแสดงการเปลี่ยนแปลงส่วนของผู้ถือหุ้น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</w:t>
      </w:r>
      <w:r w:rsidR="00857C4A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สำหรับงว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>ด</w:t>
      </w:r>
      <w:r w:rsidR="00D47043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132F94">
        <w:rPr>
          <w:rFonts w:asciiTheme="majorBidi" w:eastAsia="Calibri" w:hAnsiTheme="majorBidi" w:cstheme="majorBidi"/>
          <w:sz w:val="30"/>
          <w:szCs w:val="30"/>
        </w:rPr>
        <w:t>0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A0936">
        <w:rPr>
          <w:rFonts w:asciiTheme="majorBidi" w:eastAsia="Calibri" w:hAnsiTheme="majorBidi" w:cstheme="majorBidi" w:hint="cs"/>
          <w:sz w:val="30"/>
          <w:szCs w:val="30"/>
          <w:cs/>
        </w:rPr>
        <w:t>กันย</w:t>
      </w:r>
      <w:r w:rsidR="00132F94">
        <w:rPr>
          <w:rFonts w:asciiTheme="majorBidi" w:eastAsia="Calibri" w:hAnsiTheme="majorBidi" w:cstheme="majorBidi" w:hint="cs"/>
          <w:sz w:val="30"/>
          <w:szCs w:val="30"/>
          <w:cs/>
        </w:rPr>
        <w:t>ายน</w:t>
      </w:r>
      <w:r w:rsidR="002172FE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51C18"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2172FE" w:rsidRPr="000768E2">
        <w:rPr>
          <w:rFonts w:asciiTheme="majorBidi" w:eastAsia="Calibri" w:hAnsiTheme="majorBidi" w:cstheme="majorBidi"/>
          <w:sz w:val="30"/>
          <w:szCs w:val="30"/>
        </w:rPr>
        <w:t>5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>น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ระหว่างกาล) ของบริษัท เบทาโกร จำกัด (มหาชน) และบริษัทย่อย และของเฉพาะบริษัท เบทาโกร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1C18" w:rsidRPr="00132F94">
        <w:rPr>
          <w:rFonts w:asciiTheme="majorBidi" w:eastAsia="Calibri" w:hAnsiTheme="majorBidi" w:cstheme="majorBidi"/>
          <w:sz w:val="30"/>
          <w:szCs w:val="30"/>
        </w:rPr>
        <w:t>34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E39B5AA" w14:textId="65C587D4" w:rsidR="002C7A33" w:rsidRPr="008457DC" w:rsidRDefault="002C7A33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6B8F2680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 xml:space="preserve"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 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74A67708" w14:textId="7777777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76B50B27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6C6B4005" w:rsidR="002769F6" w:rsidRPr="008457DC" w:rsidRDefault="000C1301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D16FCF" w:rsidRPr="00D16FCF">
        <w:rPr>
          <w:rFonts w:asciiTheme="majorBidi" w:hAnsiTheme="majorBidi" w:cstheme="majorBidi"/>
          <w:sz w:val="30"/>
          <w:szCs w:val="30"/>
        </w:rPr>
        <w:t xml:space="preserve"> </w:t>
      </w:r>
      <w:r w:rsidR="00CA093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16FCF" w:rsidRPr="00D16F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7C1A" w:rsidRPr="00D16FCF">
        <w:rPr>
          <w:rFonts w:asciiTheme="majorBidi" w:hAnsiTheme="majorBidi" w:cstheme="majorBidi"/>
          <w:sz w:val="30"/>
          <w:szCs w:val="30"/>
        </w:rPr>
        <w:t>2565</w:t>
      </w:r>
    </w:p>
    <w:p w14:paraId="6B96A0AC" w14:textId="77777777" w:rsidR="00167F97" w:rsidRPr="008457DC" w:rsidRDefault="00167F97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50D2CF6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784D92C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2E1B4B3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8715D6B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02001DA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CFCB640" w14:textId="77777777" w:rsidR="00697DE3" w:rsidRPr="001B6130" w:rsidRDefault="00697DE3" w:rsidP="001B6130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ExtraText"/>
      <w:bookmarkEnd w:id="2"/>
      <w:bookmarkEnd w:id="3"/>
    </w:p>
    <w:sectPr w:rsidR="00697DE3" w:rsidRPr="001B6130" w:rsidSect="00A96A58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6791F" w14:textId="77777777" w:rsidR="00DB7577" w:rsidRDefault="00DB7577">
      <w:r>
        <w:separator/>
      </w:r>
    </w:p>
  </w:endnote>
  <w:endnote w:type="continuationSeparator" w:id="0">
    <w:p w14:paraId="42C28954" w14:textId="77777777" w:rsidR="00DB7577" w:rsidRDefault="00DB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46ACEDFF" w:rsidR="000F3D53" w:rsidRDefault="000F3D53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0F3D53" w:rsidRDefault="000F3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0F3D53" w:rsidRPr="00E66D77" w:rsidRDefault="000F3D53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733330D1" w:rsidR="000F3D53" w:rsidRPr="00C276FA" w:rsidRDefault="000F3D53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312F273C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BD2522">
      <w:rPr>
        <w:rFonts w:ascii="Angsana New" w:hAnsi="Angsana New"/>
        <w:i/>
        <w:iCs/>
        <w:noProof/>
        <w:sz w:val="30"/>
        <w:szCs w:val="30"/>
      </w:rPr>
      <w:t>BTGt1-Q3'22-set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0F3D53" w:rsidRPr="00E2000D" w:rsidRDefault="000F3D5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8408FC7" w:rsidR="000F3D53" w:rsidRPr="00B725EC" w:rsidRDefault="000F3D53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E51C1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0F3D53" w:rsidRPr="00BA5365" w:rsidRDefault="000F3D53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CDB2E" w14:textId="77777777" w:rsidR="00DB7577" w:rsidRDefault="00DB7577">
      <w:r>
        <w:separator/>
      </w:r>
    </w:p>
  </w:footnote>
  <w:footnote w:type="continuationSeparator" w:id="0">
    <w:p w14:paraId="735D323F" w14:textId="77777777" w:rsidR="00DB7577" w:rsidRDefault="00DB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77777777" w:rsidR="000F3D53" w:rsidRDefault="000F3D53">
    <w:pPr>
      <w:pStyle w:val="Header"/>
    </w:pPr>
  </w:p>
  <w:p w14:paraId="03EFF7D3" w14:textId="77777777" w:rsidR="000F3D53" w:rsidRDefault="000F3D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64C4" w14:textId="77777777" w:rsidR="000F3D53" w:rsidRPr="008E10A7" w:rsidRDefault="000F3D53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0F3D53" w:rsidRDefault="000F3D53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0F3D53" w:rsidRDefault="000F3D53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0F3D53" w:rsidRPr="00AD2B97" w:rsidRDefault="000F3D53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F5F0" w14:textId="77777777" w:rsidR="000F3D53" w:rsidRDefault="000F3D53">
    <w:pPr>
      <w:pStyle w:val="Header"/>
    </w:pPr>
  </w:p>
  <w:p w14:paraId="73D7DA6A" w14:textId="77777777" w:rsidR="000F3D53" w:rsidRDefault="000F3D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EB63" w14:textId="77777777" w:rsidR="000F3D53" w:rsidRPr="002115BA" w:rsidRDefault="000F3D53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A44B" w14:textId="4FB03383" w:rsidR="000F3D53" w:rsidRDefault="000F3D53">
    <w:pPr>
      <w:pStyle w:val="Header"/>
      <w:rPr>
        <w:rFonts w:ascii="Angsana New" w:hAnsi="Angsana New"/>
        <w:sz w:val="30"/>
        <w:szCs w:val="30"/>
      </w:rPr>
    </w:pPr>
  </w:p>
  <w:p w14:paraId="35B51AB5" w14:textId="7FCE5DBA" w:rsidR="00BD2522" w:rsidRDefault="00BD2522">
    <w:pPr>
      <w:pStyle w:val="Header"/>
      <w:rPr>
        <w:rFonts w:ascii="Angsana New" w:hAnsi="Angsana New"/>
        <w:sz w:val="30"/>
        <w:szCs w:val="30"/>
      </w:rPr>
    </w:pPr>
  </w:p>
  <w:p w14:paraId="2AEEAFD1" w14:textId="21DBB986" w:rsidR="00BD2522" w:rsidRDefault="00BD2522">
    <w:pPr>
      <w:pStyle w:val="Header"/>
      <w:rPr>
        <w:rFonts w:ascii="Angsana New" w:hAnsi="Angsana New"/>
        <w:sz w:val="30"/>
        <w:szCs w:val="30"/>
      </w:rPr>
    </w:pPr>
  </w:p>
  <w:p w14:paraId="0568FFEF" w14:textId="77777777" w:rsidR="00BD2522" w:rsidRPr="00AD2B97" w:rsidRDefault="00BD252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5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8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6"/>
  </w:num>
  <w:num w:numId="5">
    <w:abstractNumId w:val="27"/>
  </w:num>
  <w:num w:numId="6">
    <w:abstractNumId w:val="9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19"/>
  </w:num>
  <w:num w:numId="12">
    <w:abstractNumId w:val="8"/>
  </w:num>
  <w:num w:numId="13">
    <w:abstractNumId w:val="26"/>
  </w:num>
  <w:num w:numId="14">
    <w:abstractNumId w:val="31"/>
  </w:num>
  <w:num w:numId="15">
    <w:abstractNumId w:val="30"/>
  </w:num>
  <w:num w:numId="16">
    <w:abstractNumId w:val="29"/>
  </w:num>
  <w:num w:numId="17">
    <w:abstractNumId w:val="0"/>
  </w:num>
  <w:num w:numId="18">
    <w:abstractNumId w:val="16"/>
  </w:num>
  <w:num w:numId="19">
    <w:abstractNumId w:val="24"/>
  </w:num>
  <w:num w:numId="20">
    <w:abstractNumId w:val="4"/>
  </w:num>
  <w:num w:numId="21">
    <w:abstractNumId w:val="18"/>
  </w:num>
  <w:num w:numId="22">
    <w:abstractNumId w:val="25"/>
  </w:num>
  <w:num w:numId="23">
    <w:abstractNumId w:val="2"/>
  </w:num>
  <w:num w:numId="24">
    <w:abstractNumId w:val="7"/>
  </w:num>
  <w:num w:numId="25">
    <w:abstractNumId w:val="21"/>
  </w:num>
  <w:num w:numId="26">
    <w:abstractNumId w:val="13"/>
  </w:num>
  <w:num w:numId="27">
    <w:abstractNumId w:val="12"/>
  </w:num>
  <w:num w:numId="28">
    <w:abstractNumId w:val="28"/>
  </w:num>
  <w:num w:numId="29">
    <w:abstractNumId w:val="3"/>
  </w:num>
  <w:num w:numId="30">
    <w:abstractNumId w:val="14"/>
  </w:num>
  <w:num w:numId="31">
    <w:abstractNumId w:val="15"/>
  </w:num>
  <w:num w:numId="3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23BB"/>
    <w:rsid w:val="00062513"/>
    <w:rsid w:val="00062612"/>
    <w:rsid w:val="00062665"/>
    <w:rsid w:val="00062728"/>
    <w:rsid w:val="00062785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B79"/>
    <w:rsid w:val="00082106"/>
    <w:rsid w:val="00082B70"/>
    <w:rsid w:val="00082BC3"/>
    <w:rsid w:val="00082D2F"/>
    <w:rsid w:val="00082DF0"/>
    <w:rsid w:val="00083029"/>
    <w:rsid w:val="00083227"/>
    <w:rsid w:val="00083269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B9B"/>
    <w:rsid w:val="00105C2E"/>
    <w:rsid w:val="00105E34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868"/>
    <w:rsid w:val="001428B7"/>
    <w:rsid w:val="00142AC6"/>
    <w:rsid w:val="00142ACA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940"/>
    <w:rsid w:val="00155BEB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716A"/>
    <w:rsid w:val="00167450"/>
    <w:rsid w:val="0016769D"/>
    <w:rsid w:val="00167ADB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3038"/>
    <w:rsid w:val="00193055"/>
    <w:rsid w:val="001934BB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9B"/>
    <w:rsid w:val="001A0752"/>
    <w:rsid w:val="001A09E9"/>
    <w:rsid w:val="001A0A4E"/>
    <w:rsid w:val="001A0D01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B21"/>
    <w:rsid w:val="001B5C27"/>
    <w:rsid w:val="001B60CE"/>
    <w:rsid w:val="001B6130"/>
    <w:rsid w:val="001B637A"/>
    <w:rsid w:val="001B64A9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A41"/>
    <w:rsid w:val="001D6BD0"/>
    <w:rsid w:val="001D6D43"/>
    <w:rsid w:val="001D6DA1"/>
    <w:rsid w:val="001D6F59"/>
    <w:rsid w:val="001D7090"/>
    <w:rsid w:val="001D7105"/>
    <w:rsid w:val="001D76E9"/>
    <w:rsid w:val="001D78EB"/>
    <w:rsid w:val="001D7D76"/>
    <w:rsid w:val="001E0043"/>
    <w:rsid w:val="001E0132"/>
    <w:rsid w:val="001E0310"/>
    <w:rsid w:val="001E047B"/>
    <w:rsid w:val="001E0601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C36"/>
    <w:rsid w:val="00215D5F"/>
    <w:rsid w:val="00215F18"/>
    <w:rsid w:val="002161D4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862"/>
    <w:rsid w:val="002809BA"/>
    <w:rsid w:val="00280D09"/>
    <w:rsid w:val="002810C1"/>
    <w:rsid w:val="00281180"/>
    <w:rsid w:val="002811AC"/>
    <w:rsid w:val="0028166B"/>
    <w:rsid w:val="00281734"/>
    <w:rsid w:val="0028180E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61A"/>
    <w:rsid w:val="002A08AB"/>
    <w:rsid w:val="002A0D67"/>
    <w:rsid w:val="002A0E04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AC4"/>
    <w:rsid w:val="002C1D5E"/>
    <w:rsid w:val="002C1DE2"/>
    <w:rsid w:val="002C20F6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430"/>
    <w:rsid w:val="00303556"/>
    <w:rsid w:val="00303626"/>
    <w:rsid w:val="00303928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EA"/>
    <w:rsid w:val="00326913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D6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14AB"/>
    <w:rsid w:val="003B17BC"/>
    <w:rsid w:val="003B17E0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B66"/>
    <w:rsid w:val="003D1E70"/>
    <w:rsid w:val="003D1F1F"/>
    <w:rsid w:val="003D1F44"/>
    <w:rsid w:val="003D2462"/>
    <w:rsid w:val="003D2681"/>
    <w:rsid w:val="003D2A80"/>
    <w:rsid w:val="003D2CF8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A8C"/>
    <w:rsid w:val="00426C36"/>
    <w:rsid w:val="0042712F"/>
    <w:rsid w:val="004273F1"/>
    <w:rsid w:val="004275CC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87E"/>
    <w:rsid w:val="004378F1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8CD"/>
    <w:rsid w:val="0045593A"/>
    <w:rsid w:val="00455CE0"/>
    <w:rsid w:val="00455E7B"/>
    <w:rsid w:val="00456583"/>
    <w:rsid w:val="004566CB"/>
    <w:rsid w:val="004567A6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D0"/>
    <w:rsid w:val="005126E3"/>
    <w:rsid w:val="005126F7"/>
    <w:rsid w:val="00512855"/>
    <w:rsid w:val="0051291C"/>
    <w:rsid w:val="005129FC"/>
    <w:rsid w:val="00512A5A"/>
    <w:rsid w:val="00512BA9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40016"/>
    <w:rsid w:val="00540172"/>
    <w:rsid w:val="0054025A"/>
    <w:rsid w:val="00540359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AA8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61DA"/>
    <w:rsid w:val="0057658A"/>
    <w:rsid w:val="005765CD"/>
    <w:rsid w:val="00576D55"/>
    <w:rsid w:val="00576F2F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EE"/>
    <w:rsid w:val="00585969"/>
    <w:rsid w:val="00585B3A"/>
    <w:rsid w:val="00585EEA"/>
    <w:rsid w:val="005861D3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70"/>
    <w:rsid w:val="00634896"/>
    <w:rsid w:val="00634B3C"/>
    <w:rsid w:val="00634C6B"/>
    <w:rsid w:val="00634D87"/>
    <w:rsid w:val="00634E0A"/>
    <w:rsid w:val="00634F15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C92"/>
    <w:rsid w:val="00640F0D"/>
    <w:rsid w:val="00641009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F2E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F39"/>
    <w:rsid w:val="006F5FC2"/>
    <w:rsid w:val="006F6122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D3"/>
    <w:rsid w:val="00772851"/>
    <w:rsid w:val="007728B3"/>
    <w:rsid w:val="00772B61"/>
    <w:rsid w:val="00772C4F"/>
    <w:rsid w:val="00772F28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40AA"/>
    <w:rsid w:val="00794555"/>
    <w:rsid w:val="0079481B"/>
    <w:rsid w:val="00794A62"/>
    <w:rsid w:val="00794F1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5015"/>
    <w:rsid w:val="00815030"/>
    <w:rsid w:val="00815161"/>
    <w:rsid w:val="00815286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1260"/>
    <w:rsid w:val="00841397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539A"/>
    <w:rsid w:val="0085590A"/>
    <w:rsid w:val="00855B79"/>
    <w:rsid w:val="00855EC7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9B"/>
    <w:rsid w:val="00866735"/>
    <w:rsid w:val="00866925"/>
    <w:rsid w:val="00866AFE"/>
    <w:rsid w:val="00866B41"/>
    <w:rsid w:val="00866C8D"/>
    <w:rsid w:val="00866D02"/>
    <w:rsid w:val="00866F0A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6BD"/>
    <w:rsid w:val="0087593B"/>
    <w:rsid w:val="00875A8E"/>
    <w:rsid w:val="00875C84"/>
    <w:rsid w:val="00875E3B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2D6"/>
    <w:rsid w:val="0089442B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AE0"/>
    <w:rsid w:val="008E0EAB"/>
    <w:rsid w:val="008E0F78"/>
    <w:rsid w:val="008E10A7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D5E"/>
    <w:rsid w:val="00A1606C"/>
    <w:rsid w:val="00A16091"/>
    <w:rsid w:val="00A16178"/>
    <w:rsid w:val="00A162B3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D5E"/>
    <w:rsid w:val="00A27DD6"/>
    <w:rsid w:val="00A27F18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8C7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E09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F7"/>
    <w:rsid w:val="00B15C2E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2B8"/>
    <w:rsid w:val="00B212CD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60"/>
    <w:rsid w:val="00B47BDB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C4D"/>
    <w:rsid w:val="00B57F55"/>
    <w:rsid w:val="00B60062"/>
    <w:rsid w:val="00B60335"/>
    <w:rsid w:val="00B605AA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79A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2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22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9B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929"/>
    <w:rsid w:val="00C82D18"/>
    <w:rsid w:val="00C82EE8"/>
    <w:rsid w:val="00C82FE6"/>
    <w:rsid w:val="00C831A5"/>
    <w:rsid w:val="00C831FE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C02"/>
    <w:rsid w:val="00C94C52"/>
    <w:rsid w:val="00C94DFA"/>
    <w:rsid w:val="00C94F46"/>
    <w:rsid w:val="00C951DE"/>
    <w:rsid w:val="00C95384"/>
    <w:rsid w:val="00C95436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B63"/>
    <w:rsid w:val="00CC7DE6"/>
    <w:rsid w:val="00CD017F"/>
    <w:rsid w:val="00CD032A"/>
    <w:rsid w:val="00CD03B4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CD"/>
    <w:rsid w:val="00D22A8A"/>
    <w:rsid w:val="00D23210"/>
    <w:rsid w:val="00D239CA"/>
    <w:rsid w:val="00D23CF6"/>
    <w:rsid w:val="00D2434E"/>
    <w:rsid w:val="00D24437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3FD"/>
    <w:rsid w:val="00D30749"/>
    <w:rsid w:val="00D30DD4"/>
    <w:rsid w:val="00D31199"/>
    <w:rsid w:val="00D312CB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5A3"/>
    <w:rsid w:val="00D635C5"/>
    <w:rsid w:val="00D635D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E4E"/>
    <w:rsid w:val="00D7101A"/>
    <w:rsid w:val="00D71139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CD"/>
    <w:rsid w:val="00DA27D9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60F5"/>
    <w:rsid w:val="00DB631A"/>
    <w:rsid w:val="00DB64A4"/>
    <w:rsid w:val="00DB6529"/>
    <w:rsid w:val="00DB6E86"/>
    <w:rsid w:val="00DB70E3"/>
    <w:rsid w:val="00DB7210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ECC"/>
    <w:rsid w:val="00E462BC"/>
    <w:rsid w:val="00E46323"/>
    <w:rsid w:val="00E464E5"/>
    <w:rsid w:val="00E466B2"/>
    <w:rsid w:val="00E46C7E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8D2"/>
    <w:rsid w:val="00EA1958"/>
    <w:rsid w:val="00EA1B0F"/>
    <w:rsid w:val="00EA1B44"/>
    <w:rsid w:val="00EA1C8D"/>
    <w:rsid w:val="00EA1E1D"/>
    <w:rsid w:val="00EA1E65"/>
    <w:rsid w:val="00EA1EC6"/>
    <w:rsid w:val="00EA21E9"/>
    <w:rsid w:val="00EA248E"/>
    <w:rsid w:val="00EA2793"/>
    <w:rsid w:val="00EA2BBE"/>
    <w:rsid w:val="00EA2DE3"/>
    <w:rsid w:val="00EA323C"/>
    <w:rsid w:val="00EA336D"/>
    <w:rsid w:val="00EA39F4"/>
    <w:rsid w:val="00EA3AE5"/>
    <w:rsid w:val="00EA3B99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DEA"/>
    <w:rsid w:val="00ED6ED4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8AC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48A"/>
    <w:rsid w:val="00F454BF"/>
    <w:rsid w:val="00F456EF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5B4"/>
    <w:rsid w:val="00F756FF"/>
    <w:rsid w:val="00F76119"/>
    <w:rsid w:val="00F761B9"/>
    <w:rsid w:val="00F7634E"/>
    <w:rsid w:val="00F76E12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5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E47CD-A4D8-48C1-BECC-74D2E98C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410</Words>
  <Characters>1608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Somjai, Nigonyanont</cp:lastModifiedBy>
  <cp:revision>3</cp:revision>
  <cp:lastPrinted>2022-11-08T02:52:00Z</cp:lastPrinted>
  <dcterms:created xsi:type="dcterms:W3CDTF">2022-11-08T04:09:00Z</dcterms:created>
  <dcterms:modified xsi:type="dcterms:W3CDTF">2022-11-08T04:13:00Z</dcterms:modified>
</cp:coreProperties>
</file>