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52234" w:rsidRPr="008457DC" w14:paraId="0F363CC2" w14:textId="77777777" w:rsidTr="00FB5066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208791B" w14:textId="77777777" w:rsidR="00152234" w:rsidRPr="008457DC" w:rsidRDefault="00152234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ExtraText"/>
            <w:bookmarkStart w:id="1" w:name="_Hlk68267982"/>
            <w:bookmarkEnd w:id="0"/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1AD57A" w14:textId="77777777" w:rsidR="00152234" w:rsidRPr="008457DC" w:rsidRDefault="00152234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27C8CE6" w14:textId="77777777" w:rsidR="00152234" w:rsidRPr="008457DC" w:rsidRDefault="00152234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8812C9" w:rsidRPr="008457DC" w14:paraId="7DBF77DF" w14:textId="77777777" w:rsidTr="00FB50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EC592DA" w14:textId="77777777" w:rsidR="008812C9" w:rsidRPr="008457DC" w:rsidRDefault="008812C9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9F8DC2" w14:textId="77777777" w:rsidR="008812C9" w:rsidRPr="008457DC" w:rsidRDefault="008812C9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0E4024" w14:textId="77777777" w:rsidR="008812C9" w:rsidRPr="008457DC" w:rsidRDefault="008812C9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72A31" w:rsidRPr="008457DC" w14:paraId="418C64D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5669B33" w14:textId="2EEBB048" w:rsidR="00E72A31" w:rsidRPr="008457DC" w:rsidRDefault="00E51C18" w:rsidP="00E72A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C5CD0AA" w14:textId="77777777" w:rsidR="00E72A31" w:rsidRPr="008457DC" w:rsidRDefault="00E72A31" w:rsidP="00E72A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4FBDDB21" w14:textId="7A37E6D2" w:rsidR="00E72A31" w:rsidRPr="008457DC" w:rsidRDefault="00E72A31" w:rsidP="00E72A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  <w:r w:rsidRPr="008457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52F73" w:rsidRPr="008457DC" w14:paraId="14B089D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790E0FC" w14:textId="05F21A0D" w:rsidR="00F52F73" w:rsidRPr="008457DC" w:rsidDel="005765CD" w:rsidRDefault="00D95A4F" w:rsidP="00E72A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C1404CD" w14:textId="77777777" w:rsidR="00F52F73" w:rsidRPr="008457DC" w:rsidRDefault="00F52F73" w:rsidP="00E72A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0923D5" w14:textId="35F5D765" w:rsidR="00F52F73" w:rsidRPr="008457DC" w:rsidRDefault="00293579" w:rsidP="00E72A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72A31" w:rsidRPr="008457DC" w14:paraId="0F70CA13" w14:textId="77777777" w:rsidTr="00105C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06FC69CA" w14:textId="11E17C3A" w:rsidR="00E72A31" w:rsidRPr="008457DC" w:rsidRDefault="00D95A4F" w:rsidP="00E72A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C731086" w14:textId="77777777" w:rsidR="00E72A31" w:rsidRPr="008457DC" w:rsidRDefault="00E72A31" w:rsidP="00E72A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054DA99E" w14:textId="651457BC" w:rsidR="00E72A31" w:rsidRPr="008457DC" w:rsidRDefault="00E72A31" w:rsidP="00E72A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  <w:cs/>
                <w:lang w:val="en-GB"/>
              </w:rPr>
            </w:pPr>
            <w:r w:rsidRPr="008457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 บริษัทร่วมและการร่วมค้า</w:t>
            </w:r>
          </w:p>
        </w:tc>
      </w:tr>
      <w:tr w:rsidR="00552A2F" w:rsidRPr="008457DC" w14:paraId="4F0DB836" w14:textId="77777777" w:rsidTr="00105C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00FCD3F5" w14:textId="41548BFB" w:rsidR="00552A2F" w:rsidRPr="005D1C54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D1C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E5C1FB6" w14:textId="77777777" w:rsidR="00552A2F" w:rsidRPr="008457D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2F3994C9" w14:textId="5AC19BCD" w:rsidR="00552A2F" w:rsidRPr="008457D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552A2F" w:rsidRPr="008457DC" w14:paraId="60D0D19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684D00" w14:textId="65B6AE38" w:rsidR="00552A2F" w:rsidRPr="008457DC" w:rsidRDefault="00552A2F" w:rsidP="00552A2F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45EC487" w14:textId="77777777" w:rsidR="00552A2F" w:rsidRPr="008457D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A64C7B" w14:textId="48E501E8" w:rsidR="00552A2F" w:rsidRPr="008457D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C413FF" w:rsidRPr="008457DC" w14:paraId="5C6B887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6327923" w14:textId="245EBC8F" w:rsidR="00C413FF" w:rsidRDefault="00C413FF" w:rsidP="00552A2F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95E241C" w14:textId="77777777" w:rsidR="00C413FF" w:rsidRPr="008457DC" w:rsidRDefault="00C413F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B9C0B54" w14:textId="62AF85AB" w:rsidR="00C413FF" w:rsidRPr="008457DC" w:rsidRDefault="00C413F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552A2F" w:rsidRPr="008457DC" w14:paraId="0D9BF1B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047B12" w14:textId="4CB04816" w:rsidR="00552A2F" w:rsidRPr="008457DC" w:rsidRDefault="00C413FF" w:rsidP="00552A2F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4F241BF" w14:textId="77777777" w:rsidR="00552A2F" w:rsidRPr="008457D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4CD11EEB" w14:textId="1859F193" w:rsidR="00552A2F" w:rsidRPr="008457D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  <w:cs/>
              </w:rPr>
            </w:pPr>
            <w:r w:rsidRPr="00B6377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552A2F" w:rsidRPr="008457DC" w14:paraId="2B0271D9" w14:textId="77777777" w:rsidTr="003947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95CDBB" w14:textId="68861CA5" w:rsidR="00552A2F" w:rsidRPr="008457DC" w:rsidRDefault="00C413FF" w:rsidP="00552A2F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8025241" w14:textId="77777777" w:rsidR="00552A2F" w:rsidRPr="008457D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C1A60DA" w14:textId="76B928F4" w:rsidR="00552A2F" w:rsidRPr="008457D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552A2F" w:rsidRPr="008457DC" w14:paraId="3C36229C" w14:textId="77777777" w:rsidTr="003947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568005" w14:textId="064A2E6C" w:rsidR="00552A2F" w:rsidRDefault="00C413FF" w:rsidP="00552A2F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279FAF0" w14:textId="77777777" w:rsidR="00552A2F" w:rsidRPr="008457D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9C88BB" w14:textId="73D83118" w:rsidR="00552A2F" w:rsidRPr="00B6377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C413FF" w:rsidRPr="008457DC" w14:paraId="6E21E05F" w14:textId="77777777" w:rsidTr="003947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25D3ED3" w14:textId="160B56FA" w:rsidR="00C413FF" w:rsidRDefault="00C413FF" w:rsidP="00552A2F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E3FEC4A" w14:textId="77777777" w:rsidR="00C413FF" w:rsidRPr="008457DC" w:rsidRDefault="00C413F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55878DF" w14:textId="2C464FA6" w:rsidR="00C413FF" w:rsidRDefault="00C413F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552A2F" w:rsidRPr="008457DC" w14:paraId="0CCD213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13573EF" w14:textId="47E346E8" w:rsidR="00552A2F" w:rsidRPr="008457DC" w:rsidRDefault="00C413FF" w:rsidP="00552A2F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1AAD6155" w14:textId="77777777" w:rsidR="00552A2F" w:rsidRPr="008457D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7BB4A0" w14:textId="41C4F6C3" w:rsidR="00552A2F" w:rsidRPr="008457D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52A2F" w:rsidRPr="008457DC" w14:paraId="1EFF462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D665D4" w14:textId="36BA5115" w:rsidR="00552A2F" w:rsidRPr="008457DC" w:rsidRDefault="00552A2F" w:rsidP="00552A2F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413F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70D413F" w14:textId="77777777" w:rsidR="00552A2F" w:rsidRPr="008457D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8CCF72" w14:textId="4D114F65" w:rsidR="00552A2F" w:rsidRPr="008457D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413FF" w:rsidRPr="008457DC" w14:paraId="0ED6A5F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F3A44DF" w14:textId="7CEAD954" w:rsidR="00C413FF" w:rsidRDefault="00C413FF" w:rsidP="00552A2F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79711C83" w14:textId="77777777" w:rsidR="00C413FF" w:rsidRPr="008457DC" w:rsidRDefault="00C413F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35FD763" w14:textId="71D6A6E5" w:rsidR="00C413FF" w:rsidRPr="008457DC" w:rsidRDefault="00C413F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552A2F" w:rsidRPr="008457DC" w14:paraId="61BC340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EAC1C63" w14:textId="1CB8EA86" w:rsidR="00552A2F" w:rsidRPr="008457DC" w:rsidRDefault="00552A2F" w:rsidP="00552A2F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413F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BC9F2CF" w14:textId="77777777" w:rsidR="00552A2F" w:rsidRPr="008457D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74B7CE" w14:textId="56AC256E" w:rsidR="00552A2F" w:rsidRPr="008457D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C1B4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552A2F" w:rsidRPr="008457DC" w14:paraId="31F570E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9BE978B" w14:textId="3723712A" w:rsidR="00552A2F" w:rsidRPr="008457DC" w:rsidRDefault="00552A2F" w:rsidP="00552A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C88179" w14:textId="77777777" w:rsidR="00552A2F" w:rsidRPr="008457D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A1BA77F" w14:textId="5457F489" w:rsidR="00552A2F" w:rsidRPr="008457D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552A2F" w:rsidRPr="008457DC" w14:paraId="455B13B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33165A" w14:textId="636EECCF" w:rsidR="00552A2F" w:rsidRPr="008457DC" w:rsidRDefault="00552A2F" w:rsidP="00552A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ED60AC" w14:textId="77777777" w:rsidR="00552A2F" w:rsidRPr="008457D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BA2887E" w14:textId="56A3C2A4" w:rsidR="00552A2F" w:rsidRPr="008457D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552A2F" w:rsidRPr="008457DC" w14:paraId="0C29816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FF834FE" w14:textId="317FBC3C" w:rsidR="00552A2F" w:rsidRPr="008457DC" w:rsidRDefault="00552A2F" w:rsidP="00552A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15B22A" w14:textId="77777777" w:rsidR="00552A2F" w:rsidRPr="008457D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B60D072" w14:textId="1F8DCBEB" w:rsidR="00552A2F" w:rsidRPr="008457D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bookmarkEnd w:id="1"/>
    </w:tbl>
    <w:p w14:paraId="06BAB242" w14:textId="17F04981" w:rsidR="00A96A58" w:rsidRPr="008457DC" w:rsidRDefault="00A96A58" w:rsidP="004C744C">
      <w:pPr>
        <w:rPr>
          <w:rFonts w:asciiTheme="majorBidi" w:hAnsiTheme="majorBidi" w:cstheme="majorBidi"/>
        </w:rPr>
      </w:pPr>
    </w:p>
    <w:p w14:paraId="78409AC0" w14:textId="77777777" w:rsidR="00A96A58" w:rsidRPr="008457DC" w:rsidRDefault="00A96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8457DC">
        <w:rPr>
          <w:rFonts w:asciiTheme="majorBidi" w:hAnsiTheme="majorBidi" w:cstheme="majorBidi"/>
        </w:rPr>
        <w:br w:type="page"/>
      </w:r>
    </w:p>
    <w:p w14:paraId="70BC26D4" w14:textId="02603664" w:rsidR="001F253B" w:rsidRPr="008457DC" w:rsidRDefault="001F253B" w:rsidP="00D27A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7B61EF" w:rsidRPr="008457DC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8457DC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7D2A9756" w14:textId="77777777" w:rsidR="001F253B" w:rsidRPr="008457DC" w:rsidRDefault="001F253B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FCB60D" w14:textId="07E7B2CE" w:rsidR="001F253B" w:rsidRPr="0089311E" w:rsidRDefault="001F253B" w:rsidP="00C4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7B61EF" w:rsidRPr="0089311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EF472C" w:rsidRPr="0089311E">
        <w:rPr>
          <w:rFonts w:asciiTheme="majorBidi" w:hAnsiTheme="majorBidi" w:cstheme="majorBidi"/>
          <w:sz w:val="30"/>
          <w:szCs w:val="30"/>
          <w:cs/>
        </w:rPr>
        <w:t>นี้</w:t>
      </w:r>
      <w:r w:rsidRPr="0089311E">
        <w:rPr>
          <w:rFonts w:asciiTheme="majorBidi" w:hAnsiTheme="majorBidi" w:cstheme="majorBidi"/>
          <w:sz w:val="30"/>
          <w:szCs w:val="30"/>
          <w:cs/>
        </w:rPr>
        <w:t>ได้รับอนุมั</w:t>
      </w:r>
      <w:r w:rsidR="00D0597E" w:rsidRPr="0089311E">
        <w:rPr>
          <w:rFonts w:asciiTheme="majorBidi" w:hAnsiTheme="majorBidi" w:cstheme="majorBidi"/>
          <w:sz w:val="30"/>
          <w:szCs w:val="30"/>
          <w:cs/>
        </w:rPr>
        <w:t>ติ</w:t>
      </w:r>
      <w:r w:rsidR="000D53D2" w:rsidRPr="0089311E">
        <w:rPr>
          <w:rFonts w:asciiTheme="majorBidi" w:hAnsiTheme="majorBidi" w:cstheme="majorBidi"/>
          <w:sz w:val="30"/>
          <w:szCs w:val="30"/>
          <w:cs/>
        </w:rPr>
        <w:t>ให้ออก</w:t>
      </w:r>
      <w:r w:rsidR="00DC1956" w:rsidRPr="0089311E">
        <w:rPr>
          <w:rFonts w:asciiTheme="majorBidi" w:hAnsiTheme="majorBidi" w:cstheme="majorBidi"/>
          <w:sz w:val="30"/>
          <w:szCs w:val="30"/>
          <w:cs/>
        </w:rPr>
        <w:t>งบการเงินจากคณะกรรม</w:t>
      </w:r>
      <w:r w:rsidR="006624BE" w:rsidRPr="0089311E">
        <w:rPr>
          <w:rFonts w:asciiTheme="majorBidi" w:hAnsiTheme="majorBidi" w:cstheme="majorBidi"/>
          <w:sz w:val="30"/>
          <w:szCs w:val="30"/>
          <w:cs/>
        </w:rPr>
        <w:t>การ</w:t>
      </w:r>
      <w:r w:rsidR="00335D42" w:rsidRPr="0089311E">
        <w:rPr>
          <w:rFonts w:asciiTheme="majorBidi" w:hAnsiTheme="majorBidi" w:cstheme="majorBidi"/>
          <w:sz w:val="30"/>
          <w:szCs w:val="30"/>
          <w:cs/>
        </w:rPr>
        <w:t>เมื่อวัน</w:t>
      </w:r>
      <w:r w:rsidR="002A4AA6" w:rsidRPr="0089311E">
        <w:rPr>
          <w:rFonts w:asciiTheme="majorBidi" w:hAnsiTheme="majorBidi" w:cstheme="majorBidi"/>
          <w:sz w:val="30"/>
          <w:szCs w:val="30"/>
          <w:cs/>
        </w:rPr>
        <w:t>ที</w:t>
      </w:r>
      <w:r w:rsidR="007A5B62" w:rsidRPr="0089311E">
        <w:rPr>
          <w:rFonts w:asciiTheme="majorBidi" w:hAnsiTheme="majorBidi" w:cstheme="majorBidi"/>
          <w:sz w:val="30"/>
          <w:szCs w:val="30"/>
          <w:cs/>
        </w:rPr>
        <w:t>่</w:t>
      </w:r>
      <w:r w:rsidR="007E2087" w:rsidRPr="0089311E">
        <w:rPr>
          <w:rFonts w:asciiTheme="majorBidi" w:hAnsiTheme="majorBidi" w:cstheme="majorBidi"/>
          <w:sz w:val="30"/>
          <w:szCs w:val="30"/>
        </w:rPr>
        <w:t xml:space="preserve"> </w:t>
      </w:r>
      <w:r w:rsidR="000C1301">
        <w:rPr>
          <w:rFonts w:asciiTheme="majorBidi" w:hAnsiTheme="majorBidi" w:cstheme="majorBidi"/>
          <w:sz w:val="30"/>
          <w:szCs w:val="30"/>
        </w:rPr>
        <w:t>9</w:t>
      </w:r>
      <w:r w:rsidR="007E2087" w:rsidRPr="0089311E">
        <w:rPr>
          <w:rFonts w:asciiTheme="majorBidi" w:hAnsiTheme="majorBidi" w:cstheme="majorBidi"/>
          <w:sz w:val="30"/>
          <w:szCs w:val="30"/>
        </w:rPr>
        <w:t xml:space="preserve"> </w:t>
      </w:r>
      <w:r w:rsidR="00CA0936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7E2087" w:rsidRPr="0089311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832CA" w:rsidRPr="0089311E">
        <w:rPr>
          <w:rFonts w:asciiTheme="majorBidi" w:hAnsiTheme="majorBidi" w:cstheme="majorBidi"/>
          <w:sz w:val="30"/>
          <w:szCs w:val="30"/>
        </w:rPr>
        <w:t>2565</w:t>
      </w:r>
    </w:p>
    <w:p w14:paraId="20DCA472" w14:textId="6AD24FFA" w:rsidR="00BA5B80" w:rsidRPr="0089311E" w:rsidRDefault="00BA5B80" w:rsidP="00E72A31">
      <w:pPr>
        <w:pStyle w:val="Heading1"/>
        <w:ind w:left="540"/>
        <w:rPr>
          <w:rFonts w:asciiTheme="majorBidi" w:hAnsiTheme="majorBidi" w:cstheme="majorBidi"/>
          <w:sz w:val="30"/>
          <w:szCs w:val="30"/>
        </w:rPr>
      </w:pPr>
    </w:p>
    <w:p w14:paraId="364CB11D" w14:textId="28CFCDCF" w:rsidR="001F253B" w:rsidRPr="0089311E" w:rsidRDefault="00F8482D" w:rsidP="00977A41">
      <w:pPr>
        <w:pStyle w:val="Heading1"/>
        <w:numPr>
          <w:ilvl w:val="0"/>
          <w:numId w:val="21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89311E">
        <w:rPr>
          <w:rFonts w:asciiTheme="majorBidi" w:hAnsiTheme="majorBidi" w:cstheme="majorBidi"/>
          <w:sz w:val="30"/>
          <w:szCs w:val="30"/>
          <w:u w:val="none"/>
        </w:rPr>
        <w:tab/>
      </w:r>
      <w:r w:rsidR="001F253B" w:rsidRPr="0089311E">
        <w:rPr>
          <w:rFonts w:asciiTheme="majorBidi" w:hAnsiTheme="majorBidi" w:cstheme="majorBidi"/>
          <w:sz w:val="30"/>
          <w:szCs w:val="30"/>
          <w:u w:val="none"/>
          <w:cs/>
        </w:rPr>
        <w:t>เกณฑ์การจัดทำงบการเงิน</w:t>
      </w:r>
      <w:r w:rsidR="00574C6C" w:rsidRPr="0089311E">
        <w:rPr>
          <w:rFonts w:asciiTheme="majorBidi" w:hAnsiTheme="majorBidi" w:cstheme="majorBidi"/>
          <w:sz w:val="30"/>
          <w:szCs w:val="30"/>
          <w:u w:val="none"/>
          <w:cs/>
        </w:rPr>
        <w:t>ระหว่างกาล</w:t>
      </w:r>
    </w:p>
    <w:p w14:paraId="3EDD0FE5" w14:textId="77777777" w:rsidR="007E5536" w:rsidRPr="0089311E" w:rsidRDefault="007E5536" w:rsidP="00D85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B0AFC19" w14:textId="750346C1" w:rsidR="003646E2" w:rsidRPr="008457DC" w:rsidRDefault="003646E2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9311E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E73EB3" w:rsidRPr="0089311E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89311E">
        <w:rPr>
          <w:rFonts w:asciiTheme="majorBidi" w:hAnsiTheme="majorBidi" w:cstheme="majorBidi"/>
          <w:spacing w:val="-4"/>
          <w:sz w:val="30"/>
          <w:szCs w:val="30"/>
          <w:cs/>
        </w:rPr>
        <w:t>หมายเหตุประกอบงบการเงินระหว่างกาล</w:t>
      </w:r>
      <w:r w:rsidR="009D2ED5" w:rsidRPr="0089311E">
        <w:rPr>
          <w:rFonts w:asciiTheme="majorBidi" w:hAnsiTheme="majorBidi" w:cstheme="majorBidi" w:hint="cs"/>
          <w:spacing w:val="-4"/>
          <w:sz w:val="30"/>
          <w:szCs w:val="30"/>
          <w:cs/>
        </w:rPr>
        <w:t>แบบย่อ</w:t>
      </w:r>
      <w:r w:rsidRPr="0089311E">
        <w:rPr>
          <w:rFonts w:asciiTheme="majorBidi" w:hAnsiTheme="majorBidi" w:cstheme="majorBidi"/>
          <w:spacing w:val="-4"/>
          <w:sz w:val="30"/>
          <w:szCs w:val="30"/>
          <w:cs/>
        </w:rPr>
        <w:t>ในรูปแบบย่อ (“งบการเงินระหว่างกาล”) ตามมาตรฐานการบัญชี</w:t>
      </w:r>
      <w:r w:rsidR="005F260D">
        <w:rPr>
          <w:rFonts w:asciiTheme="majorBidi" w:hAnsiTheme="majorBidi" w:cstheme="majorBidi"/>
          <w:spacing w:val="-4"/>
          <w:sz w:val="30"/>
          <w:szCs w:val="30"/>
        </w:rPr>
        <w:t xml:space="preserve">            </w:t>
      </w:r>
      <w:r w:rsidRPr="0089311E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="00E51C18" w:rsidRPr="0089311E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89311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9311E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เรื่อง </w:t>
      </w:r>
      <w:r w:rsidRPr="0089311E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การรายงานทางการเงินระหว่างกาล</w:t>
      </w:r>
      <w:r w:rsidRPr="0089311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Pr="008457DC">
        <w:rPr>
          <w:rFonts w:asciiTheme="majorBidi" w:hAnsiTheme="majorBidi" w:cstheme="majorBidi"/>
          <w:spacing w:val="-4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E73EB3" w:rsidRPr="008457DC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</w:t>
      </w:r>
      <w:r w:rsidR="008F05BF">
        <w:rPr>
          <w:rFonts w:asciiTheme="majorBidi" w:hAnsiTheme="majorBidi" w:cstheme="majorBidi"/>
          <w:spacing w:val="-4"/>
          <w:sz w:val="30"/>
          <w:szCs w:val="30"/>
        </w:rPr>
        <w:br/>
      </w:r>
      <w:r w:rsidR="00E73EB3" w:rsidRPr="008457DC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งบการเงินประจำปี ดังนั้นการอ่านงบการเงินระหว่างกาลนี้จึงควรอ่านควบคู่กับงบ</w:t>
      </w:r>
      <w:r w:rsidR="00E73EB3" w:rsidRPr="005D7D8E">
        <w:rPr>
          <w:rFonts w:asciiTheme="majorBidi" w:hAnsiTheme="majorBidi" w:cstheme="majorBidi"/>
          <w:spacing w:val="-4"/>
          <w:sz w:val="30"/>
          <w:szCs w:val="30"/>
          <w:cs/>
        </w:rPr>
        <w:t>การเงินของบริษัท</w:t>
      </w:r>
      <w:r w:rsidR="001F7F58" w:rsidRPr="005D7D8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F7F58" w:rsidRPr="005D7D8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เบทาโกร จำกัด </w:t>
      </w:r>
      <w:r w:rsidR="001F7F58" w:rsidRPr="005D7D8E">
        <w:rPr>
          <w:rFonts w:asciiTheme="majorBidi" w:hAnsiTheme="majorBidi" w:cstheme="majorBidi"/>
          <w:spacing w:val="-4"/>
          <w:sz w:val="30"/>
          <w:szCs w:val="30"/>
        </w:rPr>
        <w:t>(</w:t>
      </w:r>
      <w:r w:rsidR="001F7F58" w:rsidRPr="005D7D8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มหาชน) </w:t>
      </w:r>
      <w:r w:rsidR="00E73EB3" w:rsidRPr="005D7D8E">
        <w:rPr>
          <w:rFonts w:asciiTheme="majorBidi" w:hAnsiTheme="majorBidi" w:cstheme="majorBidi"/>
          <w:spacing w:val="-4"/>
          <w:sz w:val="30"/>
          <w:szCs w:val="30"/>
          <w:cs/>
        </w:rPr>
        <w:t>และบริษัทย่อย</w:t>
      </w:r>
      <w:r w:rsidR="00B5773A" w:rsidRPr="005D7D8E">
        <w:rPr>
          <w:rFonts w:asciiTheme="majorBidi" w:hAnsiTheme="majorBidi" w:cstheme="majorBidi"/>
          <w:spacing w:val="-4"/>
          <w:sz w:val="30"/>
          <w:szCs w:val="30"/>
        </w:rPr>
        <w:t xml:space="preserve"> (“</w:t>
      </w:r>
      <w:r w:rsidR="00B5773A" w:rsidRPr="005D7D8E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="00B5773A" w:rsidRPr="005D7D8E">
        <w:rPr>
          <w:rFonts w:asciiTheme="majorBidi" w:hAnsiTheme="majorBidi" w:cstheme="majorBidi"/>
          <w:spacing w:val="-4"/>
          <w:sz w:val="30"/>
          <w:szCs w:val="30"/>
        </w:rPr>
        <w:t>”)</w:t>
      </w:r>
      <w:r w:rsidR="00B5773A" w:rsidRPr="005D7D8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และของ</w:t>
      </w:r>
      <w:r w:rsidR="00B5773A" w:rsidRPr="005D7D8E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B5773A" w:rsidRPr="005D7D8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5773A" w:rsidRPr="005D7D8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เบทาโกร จำกัด </w:t>
      </w:r>
      <w:r w:rsidR="00B5773A" w:rsidRPr="005D7D8E">
        <w:rPr>
          <w:rFonts w:asciiTheme="majorBidi" w:hAnsiTheme="majorBidi" w:cstheme="majorBidi"/>
          <w:spacing w:val="-4"/>
          <w:sz w:val="30"/>
          <w:szCs w:val="30"/>
        </w:rPr>
        <w:t>(</w:t>
      </w:r>
      <w:r w:rsidR="00B5773A" w:rsidRPr="005D7D8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มหาชน) </w:t>
      </w:r>
      <w:r w:rsidR="00B5773A" w:rsidRPr="005D7D8E">
        <w:rPr>
          <w:rFonts w:asciiTheme="majorBidi" w:hAnsiTheme="majorBidi" w:cstheme="majorBidi"/>
          <w:spacing w:val="-4"/>
          <w:sz w:val="30"/>
          <w:szCs w:val="30"/>
        </w:rPr>
        <w:t>(“</w:t>
      </w:r>
      <w:r w:rsidR="00B5773A" w:rsidRPr="005D7D8E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</w:t>
      </w:r>
      <w:r w:rsidR="00B5773A" w:rsidRPr="005D7D8E">
        <w:rPr>
          <w:rFonts w:asciiTheme="majorBidi" w:hAnsiTheme="majorBidi" w:cstheme="majorBidi"/>
          <w:spacing w:val="-4"/>
          <w:sz w:val="30"/>
          <w:szCs w:val="30"/>
        </w:rPr>
        <w:t>”)</w:t>
      </w:r>
      <w:r w:rsidR="00B5773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E73EB3" w:rsidRPr="008457DC">
        <w:rPr>
          <w:rFonts w:asciiTheme="majorBidi" w:hAnsiTheme="majorBidi" w:cstheme="majorBidi"/>
          <w:spacing w:val="-4"/>
          <w:sz w:val="30"/>
          <w:szCs w:val="30"/>
          <w:cs/>
        </w:rPr>
        <w:t>สำหรับปีสิ้นสุดวันที่</w:t>
      </w:r>
      <w:r w:rsidR="008F05BF">
        <w:rPr>
          <w:rFonts w:asciiTheme="majorBidi" w:hAnsiTheme="majorBidi" w:cstheme="majorBidi"/>
          <w:spacing w:val="-4"/>
          <w:sz w:val="30"/>
          <w:szCs w:val="30"/>
        </w:rPr>
        <w:br/>
      </w:r>
      <w:r w:rsidR="00E51C18" w:rsidRPr="008457DC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E73EB3" w:rsidRPr="008457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73EB3" w:rsidRPr="008457DC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E51C18" w:rsidRPr="008457DC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32113D">
        <w:rPr>
          <w:rFonts w:asciiTheme="majorBidi" w:hAnsiTheme="majorBidi" w:cstheme="majorBidi"/>
          <w:spacing w:val="-4"/>
          <w:sz w:val="30"/>
          <w:szCs w:val="30"/>
        </w:rPr>
        <w:t>4</w:t>
      </w:r>
    </w:p>
    <w:p w14:paraId="504EF3C3" w14:textId="758F3BCA" w:rsidR="00C72E41" w:rsidRPr="008457DC" w:rsidRDefault="00C72E41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1F35E8" w14:textId="47EF7744" w:rsidR="006C69BA" w:rsidRPr="008457DC" w:rsidRDefault="00AF7909" w:rsidP="00A75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457DC">
        <w:rPr>
          <w:rFonts w:asciiTheme="majorBidi" w:hAnsiTheme="majorBidi" w:cstheme="majorBidi"/>
          <w:spacing w:val="-4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="00B5773A" w:rsidRPr="00B5773A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="001F7F58" w:rsidRPr="00B5773A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1F7F58" w:rsidRPr="00B5773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457DC">
        <w:rPr>
          <w:rFonts w:asciiTheme="majorBidi" w:hAnsiTheme="majorBidi" w:cstheme="majorBidi"/>
          <w:spacing w:val="-4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E51C18" w:rsidRPr="008457DC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8457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457DC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E51C18" w:rsidRPr="008457DC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F372C8">
        <w:rPr>
          <w:rFonts w:asciiTheme="majorBidi" w:hAnsiTheme="majorBidi" w:cstheme="majorBidi"/>
          <w:spacing w:val="-4"/>
          <w:sz w:val="30"/>
          <w:szCs w:val="30"/>
        </w:rPr>
        <w:t>4</w:t>
      </w:r>
    </w:p>
    <w:p w14:paraId="403EC4C2" w14:textId="35634017" w:rsidR="00D95A4F" w:rsidRPr="00D95A4F" w:rsidRDefault="00D95A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54C28AA" w14:textId="41B0A4E9" w:rsidR="00C70195" w:rsidRPr="008457DC" w:rsidRDefault="000026FF" w:rsidP="00977A41">
      <w:pPr>
        <w:pStyle w:val="Heading1"/>
        <w:numPr>
          <w:ilvl w:val="0"/>
          <w:numId w:val="21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8457DC">
        <w:rPr>
          <w:rFonts w:asciiTheme="majorBidi" w:hAnsiTheme="majorBidi" w:cstheme="majorBidi"/>
          <w:sz w:val="30"/>
          <w:szCs w:val="30"/>
          <w:u w:val="none"/>
          <w:cs/>
        </w:rPr>
        <w:t>บุคคลหรือกิจการที่เกี่ยวข้องกัน</w:t>
      </w:r>
    </w:p>
    <w:p w14:paraId="632877D2" w14:textId="77777777" w:rsidR="008C3B33" w:rsidRPr="008457DC" w:rsidRDefault="008C3B33" w:rsidP="00181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289A615" w14:textId="68FB96DA" w:rsidR="008C3B33" w:rsidRPr="008457DC" w:rsidRDefault="00181F8F" w:rsidP="00E610FA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457DC">
        <w:rPr>
          <w:rFonts w:asciiTheme="majorBidi" w:hAnsiTheme="majorBidi" w:cstheme="majorBidi"/>
          <w:spacing w:val="-4"/>
          <w:sz w:val="30"/>
          <w:szCs w:val="30"/>
          <w:cs/>
        </w:rPr>
        <w:t>ความสัมพันธ์ที่มีกับบุคคลหรือกิจการที่เกี่ยวข้องกัน</w:t>
      </w:r>
      <w:r w:rsidR="008C3B33" w:rsidRPr="008457DC">
        <w:rPr>
          <w:rFonts w:asciiTheme="majorBidi" w:hAnsiTheme="majorBidi" w:cstheme="majorBidi"/>
          <w:spacing w:val="-4"/>
          <w:sz w:val="30"/>
          <w:szCs w:val="30"/>
          <w:cs/>
        </w:rPr>
        <w:t>ไม่มีการเปลี่ยนแปลงอย่างม</w:t>
      </w:r>
      <w:r w:rsidRPr="008457DC">
        <w:rPr>
          <w:rFonts w:asciiTheme="majorBidi" w:hAnsiTheme="majorBidi" w:cstheme="majorBidi"/>
          <w:spacing w:val="-4"/>
          <w:sz w:val="30"/>
          <w:szCs w:val="30"/>
          <w:cs/>
        </w:rPr>
        <w:t>ี</w:t>
      </w:r>
      <w:r w:rsidR="008C3B33" w:rsidRPr="008457DC">
        <w:rPr>
          <w:rFonts w:asciiTheme="majorBidi" w:hAnsiTheme="majorBidi" w:cstheme="majorBidi"/>
          <w:spacing w:val="-4"/>
          <w:sz w:val="30"/>
          <w:szCs w:val="30"/>
          <w:cs/>
        </w:rPr>
        <w:t>สาระสำคัญในระหว่างงวด</w:t>
      </w:r>
      <w:r w:rsidR="00CA0936">
        <w:rPr>
          <w:rFonts w:asciiTheme="majorBidi" w:hAnsiTheme="majorBidi" w:cstheme="majorBidi" w:hint="cs"/>
          <w:spacing w:val="-4"/>
          <w:sz w:val="30"/>
          <w:szCs w:val="30"/>
          <w:cs/>
        </w:rPr>
        <w:t>เก้า</w:t>
      </w:r>
      <w:r w:rsidR="008C3B33" w:rsidRPr="008457DC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E51C18" w:rsidRPr="008457DC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6E4756">
        <w:rPr>
          <w:rFonts w:asciiTheme="majorBidi" w:hAnsiTheme="majorBidi" w:cstheme="majorBidi"/>
          <w:spacing w:val="-4"/>
          <w:sz w:val="30"/>
          <w:szCs w:val="30"/>
        </w:rPr>
        <w:t>0</w:t>
      </w:r>
      <w:r w:rsidR="005B0733" w:rsidRPr="008457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CA0936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="005B0733" w:rsidRPr="008457D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51C18" w:rsidRPr="008457DC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5B0733" w:rsidRPr="008457DC">
        <w:rPr>
          <w:rFonts w:asciiTheme="majorBidi" w:hAnsiTheme="majorBidi" w:cstheme="majorBidi"/>
          <w:spacing w:val="-4"/>
          <w:sz w:val="30"/>
          <w:szCs w:val="30"/>
        </w:rPr>
        <w:t>5</w:t>
      </w:r>
    </w:p>
    <w:p w14:paraId="3CF5480D" w14:textId="77777777" w:rsidR="00A96A58" w:rsidRPr="008457DC" w:rsidRDefault="00A96A58" w:rsidP="00181F8F">
      <w:pPr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5"/>
        <w:gridCol w:w="1085"/>
        <w:gridCol w:w="272"/>
        <w:gridCol w:w="1078"/>
        <w:gridCol w:w="270"/>
        <w:gridCol w:w="1080"/>
        <w:gridCol w:w="236"/>
        <w:gridCol w:w="1114"/>
      </w:tblGrid>
      <w:tr w:rsidR="00FB5AD9" w:rsidRPr="008457DC" w14:paraId="38010843" w14:textId="7469280E" w:rsidTr="009C3E4C">
        <w:trPr>
          <w:tblHeader/>
        </w:trPr>
        <w:tc>
          <w:tcPr>
            <w:tcW w:w="4225" w:type="dxa"/>
          </w:tcPr>
          <w:p w14:paraId="66879BE3" w14:textId="5E2C5FBA" w:rsidR="00FB5AD9" w:rsidRPr="008457DC" w:rsidRDefault="008C3B33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5" w:type="dxa"/>
            <w:gridSpan w:val="3"/>
          </w:tcPr>
          <w:p w14:paraId="4A6976CB" w14:textId="0809A6D5" w:rsidR="00FB5AD9" w:rsidRPr="008457DC" w:rsidRDefault="00FB5AD9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3636B5C3" w14:textId="5DB6D72B" w:rsidR="00FB5AD9" w:rsidRPr="008457DC" w:rsidRDefault="00FB5AD9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1329F1F" w14:textId="1A981FE6" w:rsidR="00FB5AD9" w:rsidRPr="008457DC" w:rsidRDefault="00FB5AD9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D5B4C" w:rsidRPr="008457DC" w14:paraId="76BFCB67" w14:textId="0E0F0975" w:rsidTr="009C3E4C">
        <w:trPr>
          <w:tblHeader/>
        </w:trPr>
        <w:tc>
          <w:tcPr>
            <w:tcW w:w="4225" w:type="dxa"/>
          </w:tcPr>
          <w:p w14:paraId="1AA6CB95" w14:textId="1D734A91" w:rsidR="003D5B4C" w:rsidRPr="008457DC" w:rsidRDefault="0026202E" w:rsidP="0026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D5B4C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A09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3D5B4C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E51C18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DB3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5B0733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A09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DB36C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085" w:type="dxa"/>
          </w:tcPr>
          <w:p w14:paraId="0BDCD36C" w14:textId="332B50A4" w:rsidR="003D5B4C" w:rsidRPr="008457DC" w:rsidRDefault="00E51C18" w:rsidP="00B1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B0733" w:rsidRPr="008457D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2" w:type="dxa"/>
          </w:tcPr>
          <w:p w14:paraId="31A783DE" w14:textId="77777777" w:rsidR="003D5B4C" w:rsidRPr="008457DC" w:rsidRDefault="003D5B4C" w:rsidP="00B1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27AA6E1" w14:textId="5A8B3F59" w:rsidR="003D5B4C" w:rsidRPr="008457DC" w:rsidRDefault="00E51C18" w:rsidP="00B1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B0733" w:rsidRPr="008457D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660C74D" w14:textId="4AFF3258" w:rsidR="003D5B4C" w:rsidRPr="008457DC" w:rsidRDefault="003D5B4C" w:rsidP="00B1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CAAC58" w14:textId="3D09EB19" w:rsidR="003D5B4C" w:rsidRPr="008457DC" w:rsidRDefault="00E51C18" w:rsidP="00FB5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B0733" w:rsidRPr="008457D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F426E82" w14:textId="77777777" w:rsidR="003D5B4C" w:rsidRPr="008457DC" w:rsidRDefault="003D5B4C" w:rsidP="00B1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2963018" w14:textId="776F742D" w:rsidR="003D5B4C" w:rsidRPr="008457DC" w:rsidRDefault="00E51C18" w:rsidP="00B1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B0733" w:rsidRPr="008457D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D5B4C" w:rsidRPr="008457DC" w14:paraId="05AF719D" w14:textId="4F11FB73" w:rsidTr="009C3E4C">
        <w:trPr>
          <w:trHeight w:hRule="exact" w:val="407"/>
          <w:tblHeader/>
        </w:trPr>
        <w:tc>
          <w:tcPr>
            <w:tcW w:w="4225" w:type="dxa"/>
          </w:tcPr>
          <w:p w14:paraId="36EB2195" w14:textId="77777777" w:rsidR="003D5B4C" w:rsidRPr="008457DC" w:rsidRDefault="003D5B4C" w:rsidP="00B1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5" w:type="dxa"/>
            <w:gridSpan w:val="7"/>
          </w:tcPr>
          <w:p w14:paraId="62729391" w14:textId="04396A35" w:rsidR="003D5B4C" w:rsidRPr="008457DC" w:rsidRDefault="003D5B4C" w:rsidP="00B1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D5B4C" w:rsidRPr="008457DC" w14:paraId="7E2D0121" w14:textId="0AE286FD" w:rsidTr="009C3E4C">
        <w:trPr>
          <w:trHeight w:val="416"/>
        </w:trPr>
        <w:tc>
          <w:tcPr>
            <w:tcW w:w="4225" w:type="dxa"/>
          </w:tcPr>
          <w:p w14:paraId="36A64351" w14:textId="77777777" w:rsidR="003D5B4C" w:rsidRPr="008457DC" w:rsidRDefault="003D5B4C" w:rsidP="00B1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5" w:type="dxa"/>
            <w:vAlign w:val="center"/>
          </w:tcPr>
          <w:p w14:paraId="23714582" w14:textId="77777777" w:rsidR="003D5B4C" w:rsidRPr="008457DC" w:rsidRDefault="003D5B4C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4B843FDA" w14:textId="77777777" w:rsidR="003D5B4C" w:rsidRPr="008457DC" w:rsidRDefault="003D5B4C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B926DCE" w14:textId="77777777" w:rsidR="003D5B4C" w:rsidRPr="008457DC" w:rsidRDefault="003D5B4C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8B48FC" w14:textId="697771EC" w:rsidR="003D5B4C" w:rsidRPr="008457DC" w:rsidRDefault="003D5B4C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7BBA86" w14:textId="77777777" w:rsidR="003D5B4C" w:rsidRPr="008457DC" w:rsidRDefault="003D5B4C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AF6B64" w14:textId="77777777" w:rsidR="003D5B4C" w:rsidRPr="008457DC" w:rsidRDefault="003D5B4C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6B7A475" w14:textId="77777777" w:rsidR="003D5B4C" w:rsidRPr="008457DC" w:rsidRDefault="003D5B4C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246E" w:rsidRPr="008457DC" w14:paraId="438442E3" w14:textId="0DA743B1" w:rsidTr="009C3E4C">
        <w:trPr>
          <w:trHeight w:val="416"/>
        </w:trPr>
        <w:tc>
          <w:tcPr>
            <w:tcW w:w="4225" w:type="dxa"/>
          </w:tcPr>
          <w:p w14:paraId="4044A017" w14:textId="5F84D355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กำไรจากการจำหน่ายเงินลงทุน</w:t>
            </w:r>
          </w:p>
        </w:tc>
        <w:tc>
          <w:tcPr>
            <w:tcW w:w="1085" w:type="dxa"/>
            <w:vAlign w:val="center"/>
          </w:tcPr>
          <w:p w14:paraId="23BE5951" w14:textId="583644F2" w:rsidR="000B246E" w:rsidRPr="008457DC" w:rsidRDefault="007815BB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272" w:type="dxa"/>
          </w:tcPr>
          <w:p w14:paraId="58752C6D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22362DB0" w14:textId="2101A088" w:rsidR="000B246E" w:rsidRPr="008457DC" w:rsidRDefault="00180D7A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83757C" w14:textId="2DCA6374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3EC088" w14:textId="6EEC8398" w:rsidR="000B246E" w:rsidRPr="008457DC" w:rsidRDefault="00337559" w:rsidP="00BF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  <w:tc>
          <w:tcPr>
            <w:tcW w:w="236" w:type="dxa"/>
          </w:tcPr>
          <w:p w14:paraId="436CFADF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6E11235" w14:textId="5EA55BD9" w:rsidR="000B246E" w:rsidRPr="008457DC" w:rsidRDefault="00180D7A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246E" w:rsidRPr="008457DC" w14:paraId="00A709E0" w14:textId="7ABC8A35" w:rsidTr="007E5C2F">
        <w:trPr>
          <w:trHeight w:hRule="exact" w:val="380"/>
        </w:trPr>
        <w:tc>
          <w:tcPr>
            <w:tcW w:w="4225" w:type="dxa"/>
          </w:tcPr>
          <w:p w14:paraId="4406CAD1" w14:textId="0380AF30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5" w:type="dxa"/>
            <w:vAlign w:val="center"/>
          </w:tcPr>
          <w:p w14:paraId="539F9149" w14:textId="3CBCC4EC" w:rsidR="000B246E" w:rsidRPr="008457DC" w:rsidRDefault="007815BB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14:paraId="2B9583CC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21EE00A1" w14:textId="567842BE" w:rsidR="000B246E" w:rsidRPr="008457DC" w:rsidRDefault="00180D7A" w:rsidP="00DB3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29AD9F5" w14:textId="2B455782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A8720E" w14:textId="02813EA8" w:rsidR="000B246E" w:rsidRPr="008457DC" w:rsidRDefault="00337559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5E2C6C0F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93A67A5" w14:textId="08C17218" w:rsidR="000B246E" w:rsidRPr="008457DC" w:rsidRDefault="00180D7A" w:rsidP="00DB3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0B246E" w:rsidRPr="008457DC" w14:paraId="6C3F6F11" w14:textId="77777777" w:rsidTr="007E5C2F">
        <w:trPr>
          <w:trHeight w:hRule="exact" w:val="380"/>
        </w:trPr>
        <w:tc>
          <w:tcPr>
            <w:tcW w:w="4225" w:type="dxa"/>
          </w:tcPr>
          <w:p w14:paraId="4F5D675A" w14:textId="767D089F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5" w:type="dxa"/>
            <w:vAlign w:val="center"/>
          </w:tcPr>
          <w:p w14:paraId="4D52CD73" w14:textId="0AEB0DCC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CA081E0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34A36B0F" w14:textId="08C50F5D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4EDB83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483236" w14:textId="23BC458E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BB4B1D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03D5700" w14:textId="70E53201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246E" w:rsidRPr="008457DC" w14:paraId="1B57C91A" w14:textId="1056A4B0" w:rsidTr="009C3E4C">
        <w:tc>
          <w:tcPr>
            <w:tcW w:w="4225" w:type="dxa"/>
          </w:tcPr>
          <w:p w14:paraId="23327D31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085" w:type="dxa"/>
            <w:vAlign w:val="center"/>
          </w:tcPr>
          <w:p w14:paraId="62F977B9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772DF05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2CE286B4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567099" w14:textId="52EB1272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2A62D1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1DBF78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5474CBE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246E" w:rsidRPr="008457DC" w14:paraId="43659EFB" w14:textId="6FB39737" w:rsidTr="00F8540A">
        <w:tc>
          <w:tcPr>
            <w:tcW w:w="4225" w:type="dxa"/>
          </w:tcPr>
          <w:p w14:paraId="11CAA724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67AC880" w14:textId="011A22AC" w:rsidR="000B246E" w:rsidRPr="008457DC" w:rsidRDefault="00C37D0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4F6AA7B9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49B13A26" w14:textId="75F4586D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10AAC2" w14:textId="7D878A8C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739DFC" w14:textId="07D53076" w:rsidR="000B246E" w:rsidRPr="008457DC" w:rsidRDefault="00337559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26,427</w:t>
            </w:r>
          </w:p>
        </w:tc>
        <w:tc>
          <w:tcPr>
            <w:tcW w:w="236" w:type="dxa"/>
          </w:tcPr>
          <w:p w14:paraId="4780874A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8D30B4F" w14:textId="4CC6322A" w:rsidR="000B246E" w:rsidRPr="008457DC" w:rsidRDefault="00180D7A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21,573</w:t>
            </w:r>
          </w:p>
        </w:tc>
      </w:tr>
      <w:tr w:rsidR="000B246E" w:rsidRPr="008457DC" w14:paraId="45308422" w14:textId="77777777" w:rsidTr="00F8540A">
        <w:tc>
          <w:tcPr>
            <w:tcW w:w="4225" w:type="dxa"/>
          </w:tcPr>
          <w:p w14:paraId="6A59095F" w14:textId="6D2CCC0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ขายที่ดิน อาคารและอุปกรณ์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4C95EB6" w14:textId="62B0D95A" w:rsidR="000B246E" w:rsidRDefault="00C37D0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6C435B88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6F1B7481" w14:textId="03E5385D" w:rsidR="000B246E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515BB2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37859E" w14:textId="50756728" w:rsidR="000B246E" w:rsidRDefault="00312F0F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236" w:type="dxa"/>
          </w:tcPr>
          <w:p w14:paraId="2C0DE2F4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BC87B57" w14:textId="43035774" w:rsidR="000B246E" w:rsidRDefault="00312F0F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246E" w:rsidRPr="008457DC" w14:paraId="79B69AAC" w14:textId="40886002" w:rsidTr="00F8540A">
        <w:tc>
          <w:tcPr>
            <w:tcW w:w="4225" w:type="dxa"/>
          </w:tcPr>
          <w:p w14:paraId="16354974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54FA02A" w14:textId="358F4CBB" w:rsidR="000B246E" w:rsidRPr="008457DC" w:rsidRDefault="00C37D0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2AC02780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28B834D7" w14:textId="39F13440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CFDFB1" w14:textId="4C06F490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6AC55CFE" w14:textId="2110BAE0" w:rsidR="000B246E" w:rsidRPr="008457DC" w:rsidRDefault="00312F0F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  <w:tc>
          <w:tcPr>
            <w:tcW w:w="236" w:type="dxa"/>
          </w:tcPr>
          <w:p w14:paraId="308D785B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14" w:type="dxa"/>
          </w:tcPr>
          <w:p w14:paraId="3E4F0D1B" w14:textId="1CF7EEEF" w:rsidR="000B246E" w:rsidRPr="008457DC" w:rsidRDefault="00180D7A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</w:tr>
      <w:tr w:rsidR="000529DD" w:rsidRPr="008457DC" w14:paraId="4A3889C4" w14:textId="77777777" w:rsidTr="00F8540A">
        <w:tc>
          <w:tcPr>
            <w:tcW w:w="4225" w:type="dxa"/>
          </w:tcPr>
          <w:p w14:paraId="41E4A455" w14:textId="441DCFF0" w:rsidR="000529DD" w:rsidRPr="008457DC" w:rsidRDefault="000529D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8130EF" w14:textId="557F6A9D" w:rsidR="000529DD" w:rsidRPr="008457DC" w:rsidRDefault="00C37D0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263F3BC9" w14:textId="77777777" w:rsidR="000529DD" w:rsidRPr="008457DC" w:rsidRDefault="000529D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62E54457" w14:textId="31D76615" w:rsidR="000529DD" w:rsidRDefault="000529D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7BB1E6" w14:textId="77777777" w:rsidR="000529DD" w:rsidRPr="008457DC" w:rsidRDefault="000529D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7464746E" w14:textId="1141D723" w:rsidR="000529DD" w:rsidRPr="008457DC" w:rsidRDefault="00312F0F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3,796</w:t>
            </w:r>
          </w:p>
        </w:tc>
        <w:tc>
          <w:tcPr>
            <w:tcW w:w="236" w:type="dxa"/>
          </w:tcPr>
          <w:p w14:paraId="4CD3A2C9" w14:textId="77777777" w:rsidR="000529DD" w:rsidRPr="008457DC" w:rsidRDefault="000529D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14" w:type="dxa"/>
          </w:tcPr>
          <w:p w14:paraId="6E18D88D" w14:textId="79F1656D" w:rsidR="000529DD" w:rsidRDefault="00180D7A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</w:tr>
      <w:tr w:rsidR="000B246E" w:rsidRPr="008457DC" w14:paraId="1C044AFD" w14:textId="327452A5" w:rsidTr="009C3E4C">
        <w:tc>
          <w:tcPr>
            <w:tcW w:w="4225" w:type="dxa"/>
          </w:tcPr>
          <w:p w14:paraId="089B1102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5" w:type="dxa"/>
            <w:vAlign w:val="center"/>
          </w:tcPr>
          <w:p w14:paraId="3FE83E70" w14:textId="1429EA38" w:rsidR="000B246E" w:rsidRPr="008457DC" w:rsidRDefault="00C37D0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BB017D1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3D8E918E" w14:textId="23E8AEDC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72CC41" w14:textId="17B2142C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12A105" w14:textId="0CCD3834" w:rsidR="000B246E" w:rsidRPr="008457DC" w:rsidRDefault="00312F0F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236" w:type="dxa"/>
          </w:tcPr>
          <w:p w14:paraId="01B81AA1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EE255DA" w14:textId="676BD3DD" w:rsidR="000B246E" w:rsidRPr="008457DC" w:rsidRDefault="00180D7A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</w:tr>
      <w:tr w:rsidR="000B246E" w:rsidRPr="008457DC" w14:paraId="035CC43E" w14:textId="373F81CE" w:rsidTr="00B81BF5">
        <w:tc>
          <w:tcPr>
            <w:tcW w:w="4225" w:type="dxa"/>
          </w:tcPr>
          <w:p w14:paraId="6BBD9EA1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5" w:type="dxa"/>
            <w:vAlign w:val="center"/>
          </w:tcPr>
          <w:p w14:paraId="647B74B5" w14:textId="270B3060" w:rsidR="000B246E" w:rsidRPr="008457DC" w:rsidRDefault="00C37D0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F392515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7E5094F4" w14:textId="3088E765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6F5E6E" w14:textId="51BDE6AA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86A3A9" w14:textId="44F55435" w:rsidR="000B246E" w:rsidRPr="008457DC" w:rsidRDefault="00F317AB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2,23</w:t>
            </w:r>
            <w:r w:rsidR="00312F0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1B41746C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91C079C" w14:textId="6C9245F5" w:rsidR="000B246E" w:rsidRPr="008457DC" w:rsidRDefault="00180D7A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80D7A">
              <w:rPr>
                <w:rFonts w:asciiTheme="majorBidi" w:hAnsiTheme="majorBidi" w:cstheme="majorBidi"/>
                <w:sz w:val="30"/>
                <w:szCs w:val="30"/>
              </w:rPr>
              <w:t>1,736</w:t>
            </w:r>
          </w:p>
        </w:tc>
      </w:tr>
      <w:tr w:rsidR="000B246E" w:rsidRPr="008457DC" w14:paraId="5C8B7078" w14:textId="1CB69296" w:rsidTr="009C3E4C">
        <w:tc>
          <w:tcPr>
            <w:tcW w:w="4225" w:type="dxa"/>
          </w:tcPr>
          <w:p w14:paraId="242BABD6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5" w:type="dxa"/>
            <w:vAlign w:val="center"/>
          </w:tcPr>
          <w:p w14:paraId="3A6BFD18" w14:textId="734B9808" w:rsidR="000B246E" w:rsidRPr="008457DC" w:rsidRDefault="00C37D0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BD95F14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3D21688B" w14:textId="0F21CD62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B47403" w14:textId="611AFDA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D376ED" w14:textId="1FFADDBE" w:rsidR="000B246E" w:rsidRPr="008457DC" w:rsidRDefault="00312F0F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698621C9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9CB04FE" w14:textId="1190A82D" w:rsidR="000B246E" w:rsidRPr="008457DC" w:rsidRDefault="00180D7A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0B246E" w:rsidRPr="008457DC" w14:paraId="1B15A0C2" w14:textId="6E64C1CE" w:rsidTr="009C3E4C">
        <w:tc>
          <w:tcPr>
            <w:tcW w:w="4225" w:type="dxa"/>
          </w:tcPr>
          <w:p w14:paraId="529DF415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5" w:type="dxa"/>
            <w:vAlign w:val="center"/>
          </w:tcPr>
          <w:p w14:paraId="10A9A2DF" w14:textId="36145DD9" w:rsidR="000B246E" w:rsidRPr="008457DC" w:rsidRDefault="00C37D0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6DA054D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050A2EF9" w14:textId="1ED0EB3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B8AB52" w14:textId="3AB5D99A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9150B7" w14:textId="761992F1" w:rsidR="000B246E" w:rsidRPr="008457DC" w:rsidRDefault="00312F0F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ED253EC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5EA5D99" w14:textId="459DE2CB" w:rsidR="000B246E" w:rsidRPr="008457DC" w:rsidRDefault="00180D7A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0B246E" w:rsidRPr="008457DC" w14:paraId="53A89159" w14:textId="07C88A64" w:rsidTr="009C3E4C">
        <w:trPr>
          <w:trHeight w:hRule="exact" w:val="331"/>
        </w:trPr>
        <w:tc>
          <w:tcPr>
            <w:tcW w:w="4225" w:type="dxa"/>
          </w:tcPr>
          <w:p w14:paraId="27C4F4B7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5" w:type="dxa"/>
          </w:tcPr>
          <w:p w14:paraId="49ECD9D6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E6DB9EA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282114F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EF299" w14:textId="0BBEBD94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0D8477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79F9B82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11D7F47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B246E" w:rsidRPr="008457DC" w14:paraId="062402CC" w14:textId="2DF85B20" w:rsidTr="003756B1">
        <w:tc>
          <w:tcPr>
            <w:tcW w:w="4225" w:type="dxa"/>
          </w:tcPr>
          <w:p w14:paraId="04DCD2E9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5" w:type="dxa"/>
            <w:shd w:val="clear" w:color="auto" w:fill="auto"/>
          </w:tcPr>
          <w:p w14:paraId="2693E460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12AD0567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2B501AF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0E5211" w14:textId="2F9053EC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6F388E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2D98C62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EEB5B8C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B246E" w:rsidRPr="008457DC" w14:paraId="79AAFE77" w14:textId="64D58630" w:rsidTr="00550C2B">
        <w:tc>
          <w:tcPr>
            <w:tcW w:w="4225" w:type="dxa"/>
          </w:tcPr>
          <w:p w14:paraId="2E8C0608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CD0240B" w14:textId="6F84E312" w:rsidR="000B246E" w:rsidRPr="00E172F9" w:rsidRDefault="00F84B80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5B621E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68038A3E" w14:textId="77777777" w:rsidR="000B246E" w:rsidRPr="00E172F9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6ADB5AF7" w14:textId="5DCE9E76" w:rsidR="000B246E" w:rsidRPr="00E172F9" w:rsidRDefault="00180D7A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953</w:t>
            </w:r>
          </w:p>
        </w:tc>
        <w:tc>
          <w:tcPr>
            <w:tcW w:w="270" w:type="dxa"/>
            <w:shd w:val="clear" w:color="auto" w:fill="auto"/>
          </w:tcPr>
          <w:p w14:paraId="7C3DABE4" w14:textId="769CBCBE" w:rsidR="000B246E" w:rsidRPr="002B0BDF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F834E6" w14:textId="1706747C" w:rsidR="000B246E" w:rsidRPr="008457DC" w:rsidRDefault="00312F0F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124B20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5D8CFDC" w14:textId="1D656345" w:rsidR="000B246E" w:rsidRPr="008457DC" w:rsidRDefault="00180D7A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246E" w:rsidRPr="008457DC" w14:paraId="4A66A8C5" w14:textId="77777777" w:rsidTr="00550C2B">
        <w:tc>
          <w:tcPr>
            <w:tcW w:w="4225" w:type="dxa"/>
          </w:tcPr>
          <w:p w14:paraId="4F61BD0C" w14:textId="6891D69F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39E5A23" w14:textId="415DB27E" w:rsidR="000B246E" w:rsidRPr="00E172F9" w:rsidRDefault="00F84B80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1CF4D652" w14:textId="77777777" w:rsidR="000B246E" w:rsidRPr="00E172F9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7CEC6F3" w14:textId="56F76CBF" w:rsidR="000B246E" w:rsidRPr="00E172F9" w:rsidRDefault="00180D7A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52B35D33" w14:textId="77777777" w:rsidR="000B246E" w:rsidRPr="002B0BDF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0B505C" w14:textId="6DAF80D3" w:rsidR="000B246E" w:rsidRPr="008457DC" w:rsidRDefault="00312F0F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16A34D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E839E8E" w14:textId="3BCF5E67" w:rsidR="000B246E" w:rsidRPr="008457DC" w:rsidRDefault="00180D7A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29DD" w:rsidRPr="008457DC" w14:paraId="77DCC1D2" w14:textId="77777777" w:rsidTr="00550C2B">
        <w:tc>
          <w:tcPr>
            <w:tcW w:w="4225" w:type="dxa"/>
          </w:tcPr>
          <w:p w14:paraId="78E2EFA7" w14:textId="0943778D" w:rsidR="000529DD" w:rsidRPr="008457DC" w:rsidRDefault="000529D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510DE11" w14:textId="72F0A42B" w:rsidR="000529DD" w:rsidRPr="00E172F9" w:rsidRDefault="00F84B80" w:rsidP="00C3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63240A84" w14:textId="77777777" w:rsidR="000529DD" w:rsidRPr="00E172F9" w:rsidRDefault="000529D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8B449B5" w14:textId="6D13CAE1" w:rsidR="000529DD" w:rsidRDefault="00180D7A" w:rsidP="00052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7CAA34" w14:textId="77777777" w:rsidR="000529DD" w:rsidRPr="002B0BDF" w:rsidRDefault="000529D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9A53B3" w14:textId="68C635AF" w:rsidR="000529DD" w:rsidRPr="008457DC" w:rsidRDefault="00312F0F" w:rsidP="0031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36" w:type="dxa"/>
            <w:shd w:val="clear" w:color="auto" w:fill="auto"/>
          </w:tcPr>
          <w:p w14:paraId="6F89C674" w14:textId="77777777" w:rsidR="000529DD" w:rsidRPr="008457DC" w:rsidRDefault="000529D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38F3479" w14:textId="77CE2E33" w:rsidR="000529DD" w:rsidRDefault="00180D7A" w:rsidP="00052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0529DD" w:rsidRPr="008457DC" w14:paraId="0A211B0D" w14:textId="77777777" w:rsidTr="00550C2B">
        <w:tc>
          <w:tcPr>
            <w:tcW w:w="4225" w:type="dxa"/>
          </w:tcPr>
          <w:p w14:paraId="595470D8" w14:textId="47804253" w:rsidR="000529DD" w:rsidRPr="008457DC" w:rsidRDefault="000529D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779FAAB" w14:textId="5D85D95D" w:rsidR="000529DD" w:rsidRPr="00E172F9" w:rsidRDefault="00F84B80" w:rsidP="00C3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3D9230B0" w14:textId="77777777" w:rsidR="000529DD" w:rsidRPr="00E172F9" w:rsidRDefault="000529D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2C629D1D" w14:textId="2B5AFE5E" w:rsidR="000529DD" w:rsidRDefault="00180D7A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E323ED2" w14:textId="77777777" w:rsidR="000529DD" w:rsidRPr="002B0BDF" w:rsidRDefault="000529D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A0DD99" w14:textId="00EE1F4F" w:rsidR="000529DD" w:rsidRPr="008457DC" w:rsidRDefault="00312F0F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621238" w14:textId="77777777" w:rsidR="000529DD" w:rsidRPr="008457DC" w:rsidRDefault="000529D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361CDCD" w14:textId="559E1D57" w:rsidR="000529DD" w:rsidRDefault="00180D7A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246E" w:rsidRPr="008457DC" w14:paraId="4ADFE37A" w14:textId="65FE0BE5" w:rsidTr="003756B1">
        <w:tc>
          <w:tcPr>
            <w:tcW w:w="4225" w:type="dxa"/>
          </w:tcPr>
          <w:p w14:paraId="1F773B1B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5" w:type="dxa"/>
            <w:shd w:val="clear" w:color="auto" w:fill="auto"/>
          </w:tcPr>
          <w:p w14:paraId="3C233FBE" w14:textId="560FEDD9" w:rsidR="000B246E" w:rsidRPr="00E172F9" w:rsidRDefault="00F84B80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2F513A0F" w14:textId="77777777" w:rsidR="000B246E" w:rsidRPr="00E172F9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A2D29B7" w14:textId="396F2495" w:rsidR="000B246E" w:rsidRPr="00E172F9" w:rsidRDefault="00180D7A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  <w:tc>
          <w:tcPr>
            <w:tcW w:w="270" w:type="dxa"/>
          </w:tcPr>
          <w:p w14:paraId="11A62A46" w14:textId="788B021A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B07C46" w14:textId="4A33C887" w:rsidR="000B246E" w:rsidRPr="008457DC" w:rsidRDefault="00312F0F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39C4FCA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EADC15D" w14:textId="2DD87331" w:rsidR="000B246E" w:rsidRPr="008457DC" w:rsidRDefault="00180D7A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37D0D" w:rsidRPr="008457DC" w14:paraId="1DAF9199" w14:textId="77777777" w:rsidTr="003756B1">
        <w:tc>
          <w:tcPr>
            <w:tcW w:w="4225" w:type="dxa"/>
          </w:tcPr>
          <w:p w14:paraId="66770F29" w14:textId="6F4507DF" w:rsidR="00C37D0D" w:rsidRPr="008457DC" w:rsidRDefault="00C37D0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5" w:type="dxa"/>
            <w:shd w:val="clear" w:color="auto" w:fill="auto"/>
          </w:tcPr>
          <w:p w14:paraId="008D7A34" w14:textId="3C247413" w:rsidR="00C37D0D" w:rsidRDefault="00F84B80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4E95DC5B" w14:textId="77777777" w:rsidR="00C37D0D" w:rsidRPr="00E172F9" w:rsidRDefault="00C37D0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6336321" w14:textId="77DB2BDC" w:rsidR="00C37D0D" w:rsidRDefault="00180D7A" w:rsidP="00C3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6EC6A6" w14:textId="77777777" w:rsidR="00C37D0D" w:rsidRPr="008457DC" w:rsidRDefault="00C37D0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C7AA18" w14:textId="3FA0D10A" w:rsidR="00C37D0D" w:rsidRPr="008457DC" w:rsidRDefault="00312F0F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D521C1" w14:textId="77777777" w:rsidR="00C37D0D" w:rsidRPr="008457DC" w:rsidRDefault="00C37D0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97CA415" w14:textId="63C7D772" w:rsidR="00C37D0D" w:rsidRDefault="00180D7A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40119" w:rsidRPr="008457DC" w14:paraId="50CB992B" w14:textId="77777777" w:rsidTr="003756B1">
        <w:tc>
          <w:tcPr>
            <w:tcW w:w="4225" w:type="dxa"/>
          </w:tcPr>
          <w:p w14:paraId="1B75D354" w14:textId="77777777" w:rsidR="00840119" w:rsidRPr="008457DC" w:rsidRDefault="00840119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5" w:type="dxa"/>
            <w:shd w:val="clear" w:color="auto" w:fill="auto"/>
          </w:tcPr>
          <w:p w14:paraId="1238FBC9" w14:textId="77777777" w:rsidR="00840119" w:rsidRDefault="00840119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2F1FFF53" w14:textId="77777777" w:rsidR="00840119" w:rsidRPr="00E172F9" w:rsidRDefault="00840119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992DA8E" w14:textId="77777777" w:rsidR="00840119" w:rsidRDefault="00840119" w:rsidP="00C3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D77DC3" w14:textId="77777777" w:rsidR="00840119" w:rsidRPr="008457DC" w:rsidRDefault="00840119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006534" w14:textId="77777777" w:rsidR="00840119" w:rsidRPr="008457DC" w:rsidRDefault="00840119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1373AAF" w14:textId="77777777" w:rsidR="00840119" w:rsidRPr="008457DC" w:rsidRDefault="00840119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ED3074C" w14:textId="77777777" w:rsidR="00840119" w:rsidRDefault="00840119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0119" w:rsidRPr="008457DC" w14:paraId="4679C638" w14:textId="77777777" w:rsidTr="003756B1">
        <w:tc>
          <w:tcPr>
            <w:tcW w:w="4225" w:type="dxa"/>
          </w:tcPr>
          <w:p w14:paraId="63A29D8B" w14:textId="7EB7C402" w:rsidR="00840119" w:rsidRPr="008457DC" w:rsidRDefault="00840119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5" w:type="dxa"/>
            <w:shd w:val="clear" w:color="auto" w:fill="auto"/>
          </w:tcPr>
          <w:p w14:paraId="7082CBF0" w14:textId="77777777" w:rsidR="00840119" w:rsidRDefault="00840119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64D6AC59" w14:textId="77777777" w:rsidR="00840119" w:rsidRPr="00E172F9" w:rsidRDefault="00840119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A9EBD68" w14:textId="77777777" w:rsidR="00840119" w:rsidRDefault="00840119" w:rsidP="00C3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D507E9" w14:textId="77777777" w:rsidR="00840119" w:rsidRPr="008457DC" w:rsidRDefault="00840119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9D5A46" w14:textId="77777777" w:rsidR="00840119" w:rsidRPr="008457DC" w:rsidRDefault="00840119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09D0719" w14:textId="77777777" w:rsidR="00840119" w:rsidRPr="008457DC" w:rsidRDefault="00840119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326117D" w14:textId="77777777" w:rsidR="00840119" w:rsidRDefault="00840119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0119" w:rsidRPr="008457DC" w14:paraId="72B8705B" w14:textId="77777777" w:rsidTr="003756B1">
        <w:tc>
          <w:tcPr>
            <w:tcW w:w="4225" w:type="dxa"/>
          </w:tcPr>
          <w:p w14:paraId="12A73BA0" w14:textId="7F3218C1" w:rsidR="00840119" w:rsidRDefault="00840119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5" w:type="dxa"/>
            <w:shd w:val="clear" w:color="auto" w:fill="auto"/>
          </w:tcPr>
          <w:p w14:paraId="34A7369A" w14:textId="016B19EE" w:rsidR="00840119" w:rsidRDefault="00840119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918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0DE684BF" w14:textId="77777777" w:rsidR="00840119" w:rsidRPr="00E172F9" w:rsidRDefault="00840119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F7F3BD9" w14:textId="42AB447B" w:rsidR="00840119" w:rsidRDefault="00840119" w:rsidP="0084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706</w:t>
            </w:r>
          </w:p>
        </w:tc>
        <w:tc>
          <w:tcPr>
            <w:tcW w:w="270" w:type="dxa"/>
          </w:tcPr>
          <w:p w14:paraId="2F27D0F8" w14:textId="77777777" w:rsidR="00840119" w:rsidRPr="008457DC" w:rsidRDefault="00840119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888B78" w14:textId="49410B27" w:rsidR="00840119" w:rsidRPr="008457DC" w:rsidRDefault="00223BB6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25B381D" w14:textId="77777777" w:rsidR="00840119" w:rsidRPr="008457DC" w:rsidRDefault="00840119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08468E3" w14:textId="632B9FF9" w:rsidR="00840119" w:rsidRDefault="00223BB6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40119" w:rsidRPr="008457DC" w14:paraId="5E23F4BA" w14:textId="77777777" w:rsidTr="003756B1">
        <w:tc>
          <w:tcPr>
            <w:tcW w:w="4225" w:type="dxa"/>
          </w:tcPr>
          <w:p w14:paraId="059723E6" w14:textId="251D2F1A" w:rsidR="00840119" w:rsidRPr="008457DC" w:rsidRDefault="00840119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5" w:type="dxa"/>
            <w:shd w:val="clear" w:color="auto" w:fill="auto"/>
          </w:tcPr>
          <w:p w14:paraId="1248E508" w14:textId="08478521" w:rsidR="00840119" w:rsidRDefault="00840119" w:rsidP="0084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11871969" w14:textId="77777777" w:rsidR="00840119" w:rsidRPr="00E172F9" w:rsidRDefault="00840119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6E678C9" w14:textId="3ACAEB73" w:rsidR="00840119" w:rsidRDefault="00840119" w:rsidP="0084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2B46DDE" w14:textId="77777777" w:rsidR="00840119" w:rsidRPr="008457DC" w:rsidRDefault="00840119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E7B5FD" w14:textId="5F55C41D" w:rsidR="00840119" w:rsidRPr="008457DC" w:rsidRDefault="00223BB6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A3D8AAB" w14:textId="77777777" w:rsidR="00840119" w:rsidRPr="008457DC" w:rsidRDefault="00840119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5FDA15B" w14:textId="1BA50FB1" w:rsidR="00840119" w:rsidRDefault="00223BB6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40119" w:rsidRPr="008457DC" w14:paraId="5864C1B9" w14:textId="77777777" w:rsidTr="003756B1">
        <w:tc>
          <w:tcPr>
            <w:tcW w:w="4225" w:type="dxa"/>
          </w:tcPr>
          <w:p w14:paraId="670731B5" w14:textId="41E40EC8" w:rsidR="00840119" w:rsidRDefault="00840119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5" w:type="dxa"/>
            <w:shd w:val="clear" w:color="auto" w:fill="auto"/>
          </w:tcPr>
          <w:p w14:paraId="1A0ACF83" w14:textId="1418FE37" w:rsidR="00840119" w:rsidRDefault="00E21E0F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2BC79781" w14:textId="77777777" w:rsidR="00840119" w:rsidRPr="00E172F9" w:rsidRDefault="00840119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30BEB35" w14:textId="0A272BF0" w:rsidR="00840119" w:rsidRDefault="00840119" w:rsidP="0084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B4B24B3" w14:textId="77777777" w:rsidR="00840119" w:rsidRPr="008457DC" w:rsidRDefault="00840119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CBB5B4" w14:textId="78516A6B" w:rsidR="00840119" w:rsidRPr="008457DC" w:rsidRDefault="00223BB6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E068998" w14:textId="77777777" w:rsidR="00840119" w:rsidRPr="008457DC" w:rsidRDefault="00840119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BD93F77" w14:textId="2657B2EC" w:rsidR="00840119" w:rsidRDefault="00223BB6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40119" w:rsidRPr="008457DC" w14:paraId="2BBFA3B0" w14:textId="77777777" w:rsidTr="003756B1">
        <w:tc>
          <w:tcPr>
            <w:tcW w:w="4225" w:type="dxa"/>
          </w:tcPr>
          <w:p w14:paraId="4088EDFC" w14:textId="6F4EE987" w:rsidR="00840119" w:rsidRPr="008457DC" w:rsidRDefault="00840119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5" w:type="dxa"/>
            <w:shd w:val="clear" w:color="auto" w:fill="auto"/>
          </w:tcPr>
          <w:p w14:paraId="601EA66D" w14:textId="5AE0F686" w:rsidR="00840119" w:rsidRDefault="00E21E0F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12E38130" w14:textId="77777777" w:rsidR="00840119" w:rsidRPr="00E172F9" w:rsidRDefault="00840119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CDFBCE5" w14:textId="11833845" w:rsidR="00840119" w:rsidRDefault="00223BB6" w:rsidP="0022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E5E6858" w14:textId="77777777" w:rsidR="00840119" w:rsidRPr="008457DC" w:rsidRDefault="00840119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D5D8ED" w14:textId="666C7B90" w:rsidR="00840119" w:rsidRPr="008457DC" w:rsidRDefault="00223BB6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4EFD7BC" w14:textId="77777777" w:rsidR="00840119" w:rsidRPr="008457DC" w:rsidRDefault="00840119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03426C1" w14:textId="0D77D55D" w:rsidR="00840119" w:rsidRDefault="00223BB6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246E" w:rsidRPr="008457DC" w14:paraId="536AC18F" w14:textId="77777777" w:rsidTr="002A1DBA">
        <w:trPr>
          <w:trHeight w:hRule="exact" w:val="317"/>
        </w:trPr>
        <w:tc>
          <w:tcPr>
            <w:tcW w:w="4225" w:type="dxa"/>
          </w:tcPr>
          <w:p w14:paraId="6234FEF1" w14:textId="2BCD4E25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5" w:type="dxa"/>
          </w:tcPr>
          <w:p w14:paraId="262560D5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030099D5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91A3AAC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49BE78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E1CADE0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4751A0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4134C80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246E" w:rsidRPr="008457DC" w14:paraId="64EBCD01" w14:textId="77777777" w:rsidTr="009C3E4C">
        <w:trPr>
          <w:trHeight w:hRule="exact" w:val="443"/>
        </w:trPr>
        <w:tc>
          <w:tcPr>
            <w:tcW w:w="4225" w:type="dxa"/>
          </w:tcPr>
          <w:p w14:paraId="230CC655" w14:textId="24E59F12" w:rsidR="000B246E" w:rsidRPr="00151D5F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1D5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5" w:type="dxa"/>
          </w:tcPr>
          <w:p w14:paraId="3C217BF4" w14:textId="77777777" w:rsidR="000B246E" w:rsidRPr="00151D5F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B9D07A5" w14:textId="77777777" w:rsidR="000B246E" w:rsidRPr="00151D5F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23B3424" w14:textId="77777777" w:rsidR="000B246E" w:rsidRPr="00151D5F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4BEB79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F9542BF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2E764B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D7D2471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246E" w:rsidRPr="008457DC" w14:paraId="29951C75" w14:textId="77777777" w:rsidTr="009C3E4C">
        <w:trPr>
          <w:trHeight w:hRule="exact" w:val="443"/>
        </w:trPr>
        <w:tc>
          <w:tcPr>
            <w:tcW w:w="4225" w:type="dxa"/>
          </w:tcPr>
          <w:p w14:paraId="5FF6332B" w14:textId="71F6713F" w:rsidR="000B246E" w:rsidRPr="00151D5F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1D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5" w:type="dxa"/>
          </w:tcPr>
          <w:p w14:paraId="0315EEA3" w14:textId="3CF4A386" w:rsidR="000B246E" w:rsidRPr="005B621E" w:rsidRDefault="00344233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44233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2" w:type="dxa"/>
          </w:tcPr>
          <w:p w14:paraId="7B7099E9" w14:textId="77777777" w:rsidR="000B246E" w:rsidRPr="00151D5F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9CD706A" w14:textId="45013059" w:rsidR="000B246E" w:rsidRPr="00151D5F" w:rsidRDefault="00F84B80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5E6B26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6416613" w14:textId="1D11CF86" w:rsidR="000B246E" w:rsidRPr="008457DC" w:rsidRDefault="00312F0F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F5B580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E40DE18" w14:textId="04A1168C" w:rsidR="000B246E" w:rsidRPr="008457DC" w:rsidRDefault="00180D7A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4B80" w:rsidRPr="008457DC" w14:paraId="7F4B7F23" w14:textId="77777777" w:rsidTr="009C3E4C">
        <w:trPr>
          <w:trHeight w:hRule="exact" w:val="443"/>
        </w:trPr>
        <w:tc>
          <w:tcPr>
            <w:tcW w:w="4225" w:type="dxa"/>
          </w:tcPr>
          <w:p w14:paraId="5169A207" w14:textId="4A400CEF" w:rsidR="00F84B80" w:rsidRPr="00151D5F" w:rsidRDefault="00F84B80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85" w:type="dxa"/>
          </w:tcPr>
          <w:p w14:paraId="5C79CB65" w14:textId="163D0FBC" w:rsidR="00F84B80" w:rsidRDefault="00F84B80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477CCE43" w14:textId="77777777" w:rsidR="00F84B80" w:rsidRPr="00151D5F" w:rsidRDefault="00F84B80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A01C1C0" w14:textId="4D72B7C7" w:rsidR="00F84B80" w:rsidRPr="00151D5F" w:rsidRDefault="00F84B80" w:rsidP="00F8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0729B52" w14:textId="77777777" w:rsidR="00F84B80" w:rsidRPr="008457DC" w:rsidRDefault="00F84B80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7BD77F2" w14:textId="6B6BAE7D" w:rsidR="00F84B80" w:rsidRPr="008457DC" w:rsidRDefault="00312F0F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AAF72FB" w14:textId="77777777" w:rsidR="00F84B80" w:rsidRPr="008457DC" w:rsidRDefault="00F84B80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7DAC885" w14:textId="3E48F5E4" w:rsidR="00F84B80" w:rsidRDefault="00312F0F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246E" w:rsidRPr="008457DC" w14:paraId="59AAB5E6" w14:textId="77777777" w:rsidTr="00550C2B">
        <w:trPr>
          <w:trHeight w:hRule="exact" w:val="443"/>
        </w:trPr>
        <w:tc>
          <w:tcPr>
            <w:tcW w:w="4225" w:type="dxa"/>
          </w:tcPr>
          <w:p w14:paraId="37C8995A" w14:textId="491A91F6" w:rsidR="000B246E" w:rsidRPr="00151D5F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D5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ขายที่ดิน อาคารและอุปกรณ์</w:t>
            </w:r>
          </w:p>
        </w:tc>
        <w:tc>
          <w:tcPr>
            <w:tcW w:w="1085" w:type="dxa"/>
            <w:shd w:val="clear" w:color="auto" w:fill="auto"/>
          </w:tcPr>
          <w:p w14:paraId="25AFE937" w14:textId="304E7750" w:rsidR="000B246E" w:rsidRPr="00151D5F" w:rsidRDefault="00F84B80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472</w:t>
            </w:r>
          </w:p>
        </w:tc>
        <w:tc>
          <w:tcPr>
            <w:tcW w:w="272" w:type="dxa"/>
            <w:shd w:val="clear" w:color="auto" w:fill="auto"/>
          </w:tcPr>
          <w:p w14:paraId="68929C73" w14:textId="77777777" w:rsidR="000B246E" w:rsidRPr="00151D5F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B88CDD4" w14:textId="7B8CF7B6" w:rsidR="000B246E" w:rsidRPr="00151D5F" w:rsidRDefault="00F84B80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4D26FE" w14:textId="77777777" w:rsidR="000B246E" w:rsidRPr="00550C2B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DDA41B" w14:textId="4D6D0BD4" w:rsidR="000B246E" w:rsidRPr="00550C2B" w:rsidRDefault="00312F0F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472</w:t>
            </w:r>
          </w:p>
        </w:tc>
        <w:tc>
          <w:tcPr>
            <w:tcW w:w="236" w:type="dxa"/>
          </w:tcPr>
          <w:p w14:paraId="0DED84BE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C0A13E9" w14:textId="32EA9C14" w:rsidR="000B246E" w:rsidRPr="008457DC" w:rsidRDefault="00180D7A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246E" w:rsidRPr="008457DC" w14:paraId="381C6EF7" w14:textId="77777777" w:rsidTr="00550C2B">
        <w:trPr>
          <w:trHeight w:hRule="exact" w:val="443"/>
        </w:trPr>
        <w:tc>
          <w:tcPr>
            <w:tcW w:w="4225" w:type="dxa"/>
          </w:tcPr>
          <w:p w14:paraId="1B8AC339" w14:textId="561A81F8" w:rsidR="000B246E" w:rsidRPr="00151D5F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51D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5" w:type="dxa"/>
            <w:shd w:val="clear" w:color="auto" w:fill="auto"/>
          </w:tcPr>
          <w:p w14:paraId="35702ECF" w14:textId="4472FEFE" w:rsidR="000B246E" w:rsidRPr="00151D5F" w:rsidRDefault="00F84B80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72" w:type="dxa"/>
            <w:shd w:val="clear" w:color="auto" w:fill="auto"/>
          </w:tcPr>
          <w:p w14:paraId="2BC09185" w14:textId="77777777" w:rsidR="000B246E" w:rsidRPr="00151D5F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59B5863" w14:textId="56C00859" w:rsidR="000B246E" w:rsidRPr="00151D5F" w:rsidRDefault="00F84B80" w:rsidP="00C3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039A82DE" w14:textId="77777777" w:rsidR="000B246E" w:rsidRPr="00550C2B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9B3B44" w14:textId="4F53008D" w:rsidR="000B246E" w:rsidRPr="00550C2B" w:rsidRDefault="00312F0F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33D7785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81EFEA9" w14:textId="6D726CFA" w:rsidR="000B246E" w:rsidRDefault="00180D7A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3BB6" w:rsidRPr="008457DC" w14:paraId="30F7B097" w14:textId="77777777" w:rsidTr="00550C2B">
        <w:trPr>
          <w:trHeight w:hRule="exact" w:val="443"/>
        </w:trPr>
        <w:tc>
          <w:tcPr>
            <w:tcW w:w="4225" w:type="dxa"/>
          </w:tcPr>
          <w:p w14:paraId="2B735D97" w14:textId="56B04CF4" w:rsidR="00223BB6" w:rsidRPr="00151D5F" w:rsidRDefault="00223BB6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51D5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085" w:type="dxa"/>
            <w:shd w:val="clear" w:color="auto" w:fill="auto"/>
          </w:tcPr>
          <w:p w14:paraId="03DA4619" w14:textId="77777777" w:rsidR="00223BB6" w:rsidRDefault="00223BB6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67BFD132" w14:textId="77777777" w:rsidR="00223BB6" w:rsidRPr="00151D5F" w:rsidRDefault="00223BB6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4C95A22" w14:textId="77777777" w:rsidR="00223BB6" w:rsidRDefault="00223BB6" w:rsidP="00C3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93A490" w14:textId="77777777" w:rsidR="00223BB6" w:rsidRPr="00550C2B" w:rsidRDefault="00223BB6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1D1CD3" w14:textId="77777777" w:rsidR="00223BB6" w:rsidRPr="00550C2B" w:rsidRDefault="00223BB6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E7B5DF" w14:textId="77777777" w:rsidR="00223BB6" w:rsidRPr="008457DC" w:rsidRDefault="00223BB6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9392971" w14:textId="77777777" w:rsidR="00223BB6" w:rsidRDefault="00223BB6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6923" w:rsidRPr="008457DC" w14:paraId="51FE02DB" w14:textId="77777777" w:rsidTr="00550C2B">
        <w:trPr>
          <w:trHeight w:hRule="exact" w:val="443"/>
        </w:trPr>
        <w:tc>
          <w:tcPr>
            <w:tcW w:w="4225" w:type="dxa"/>
          </w:tcPr>
          <w:p w14:paraId="2666B31D" w14:textId="606E4FD4" w:rsidR="00246923" w:rsidRPr="00151D5F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51D5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ซื้อที่ดิน อาคารและอุปกรณ์</w:t>
            </w:r>
          </w:p>
        </w:tc>
        <w:tc>
          <w:tcPr>
            <w:tcW w:w="1085" w:type="dxa"/>
            <w:shd w:val="clear" w:color="auto" w:fill="auto"/>
          </w:tcPr>
          <w:p w14:paraId="4CF2212C" w14:textId="0D5B1523" w:rsidR="00246923" w:rsidRDefault="00F84B80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  <w:tc>
          <w:tcPr>
            <w:tcW w:w="272" w:type="dxa"/>
            <w:shd w:val="clear" w:color="auto" w:fill="auto"/>
          </w:tcPr>
          <w:p w14:paraId="7FEF7351" w14:textId="77777777" w:rsidR="00246923" w:rsidRPr="00151D5F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027DE91" w14:textId="6A07EF42" w:rsidR="00246923" w:rsidRDefault="00F84B80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922922" w14:textId="77777777" w:rsidR="00246923" w:rsidRPr="00550C2B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40C9A0" w14:textId="100E0F69" w:rsidR="00246923" w:rsidRPr="00550C2B" w:rsidRDefault="00312F0F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E83FBE1" w14:textId="77777777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862D124" w14:textId="59CB981F" w:rsidR="00246923" w:rsidRDefault="00180D7A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46923" w:rsidRPr="008457DC" w14:paraId="58E7CEEE" w14:textId="27AAB7D5" w:rsidTr="009C3E4C">
        <w:tc>
          <w:tcPr>
            <w:tcW w:w="4225" w:type="dxa"/>
          </w:tcPr>
          <w:p w14:paraId="1077D05F" w14:textId="60D1F394" w:rsidR="00246923" w:rsidRPr="00151D5F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151D5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5" w:type="dxa"/>
          </w:tcPr>
          <w:p w14:paraId="5F8188FA" w14:textId="0377CEB9" w:rsidR="00246923" w:rsidRPr="006028E6" w:rsidRDefault="00F84B80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72" w:type="dxa"/>
          </w:tcPr>
          <w:p w14:paraId="0770CF11" w14:textId="77777777" w:rsidR="00246923" w:rsidRPr="006028E6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DC47667" w14:textId="34A6BC27" w:rsidR="00246923" w:rsidRPr="006028E6" w:rsidRDefault="00F84B80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44FEFBE0" w14:textId="47B91231" w:rsidR="00246923" w:rsidRPr="002B0BDF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118B88" w14:textId="0671F1FC" w:rsidR="00246923" w:rsidRPr="008457DC" w:rsidRDefault="00312F0F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D229B01" w14:textId="77777777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3A12A7E" w14:textId="7ED1BEFA" w:rsidR="00246923" w:rsidRPr="008457DC" w:rsidRDefault="00F10CE0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46923" w:rsidRPr="008457DC" w14:paraId="064E7C95" w14:textId="77777777" w:rsidTr="002A1DBA">
        <w:trPr>
          <w:trHeight w:val="353"/>
        </w:trPr>
        <w:tc>
          <w:tcPr>
            <w:tcW w:w="4225" w:type="dxa"/>
          </w:tcPr>
          <w:p w14:paraId="4C9377DD" w14:textId="77777777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5" w:type="dxa"/>
          </w:tcPr>
          <w:p w14:paraId="506A4901" w14:textId="77777777" w:rsidR="00246923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87F7E89" w14:textId="77777777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E261912" w14:textId="77777777" w:rsidR="00246923" w:rsidRPr="002B0BDF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9CB66F" w14:textId="77777777" w:rsidR="00246923" w:rsidRPr="002B0BDF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0F9393" w14:textId="77777777" w:rsidR="00246923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9D1A50" w14:textId="77777777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3073379" w14:textId="77777777" w:rsidR="00246923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6923" w:rsidRPr="008457DC" w14:paraId="716CAFE3" w14:textId="0BA46128" w:rsidTr="008017A3">
        <w:tc>
          <w:tcPr>
            <w:tcW w:w="4225" w:type="dxa"/>
            <w:shd w:val="clear" w:color="auto" w:fill="auto"/>
          </w:tcPr>
          <w:p w14:paraId="40FDEF67" w14:textId="77777777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5" w:type="dxa"/>
            <w:shd w:val="clear" w:color="auto" w:fill="auto"/>
          </w:tcPr>
          <w:p w14:paraId="68D60C98" w14:textId="77777777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76AE1CAD" w14:textId="77777777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08F038C" w14:textId="77777777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87DE83" w14:textId="1721892C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701A76" w14:textId="77777777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3B3F6AA" w14:textId="77777777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A0A8A69" w14:textId="77777777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6923" w:rsidRPr="008457DC" w14:paraId="0EBFA188" w14:textId="157B16B4" w:rsidTr="00A4031B">
        <w:tc>
          <w:tcPr>
            <w:tcW w:w="4225" w:type="dxa"/>
            <w:shd w:val="clear" w:color="auto" w:fill="auto"/>
          </w:tcPr>
          <w:p w14:paraId="71A49E2F" w14:textId="77777777" w:rsidR="00246923" w:rsidRPr="008457DC" w:rsidRDefault="00246923" w:rsidP="00246923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8457DC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5" w:type="dxa"/>
            <w:shd w:val="clear" w:color="auto" w:fill="auto"/>
          </w:tcPr>
          <w:p w14:paraId="535561B1" w14:textId="77777777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0D919D71" w14:textId="77777777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651BF3C" w14:textId="77777777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2229B4" w14:textId="724EBE6E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A6AE1E" w14:textId="70FE7A9F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B727290" w14:textId="77777777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0A1EAF5" w14:textId="5B766203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6923" w:rsidRPr="008457DC" w14:paraId="36C6BB20" w14:textId="05439E54" w:rsidTr="00A4031B">
        <w:tc>
          <w:tcPr>
            <w:tcW w:w="4225" w:type="dxa"/>
            <w:shd w:val="clear" w:color="auto" w:fill="auto"/>
          </w:tcPr>
          <w:p w14:paraId="68A4A0DE" w14:textId="77777777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5" w:type="dxa"/>
            <w:shd w:val="clear" w:color="auto" w:fill="auto"/>
          </w:tcPr>
          <w:p w14:paraId="0EBC42E9" w14:textId="6440B30A" w:rsidR="00246923" w:rsidRPr="00A4031B" w:rsidRDefault="009F78F2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031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23E5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2" w:type="dxa"/>
            <w:shd w:val="clear" w:color="auto" w:fill="auto"/>
          </w:tcPr>
          <w:p w14:paraId="675FAB73" w14:textId="77777777" w:rsidR="00246923" w:rsidRPr="00A4031B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C414D91" w14:textId="1B059688" w:rsidR="00246923" w:rsidRPr="00A4031B" w:rsidRDefault="00180D7A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031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F78F2" w:rsidRPr="00A4031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23E5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0499801" w14:textId="79055A1B" w:rsidR="00246923" w:rsidRPr="00A4031B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594085" w14:textId="25002396" w:rsidR="00246923" w:rsidRPr="00A4031B" w:rsidRDefault="009F78F2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031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23E5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250D0636" w14:textId="77777777" w:rsidR="00246923" w:rsidRPr="00A4031B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7FB3FB90" w14:textId="7939EEF8" w:rsidR="00246923" w:rsidRPr="00A4031B" w:rsidRDefault="00180D7A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031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F78F2" w:rsidRPr="00A4031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23E5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</w:tbl>
    <w:p w14:paraId="23E73FF1" w14:textId="77777777" w:rsidR="00246923" w:rsidRDefault="00246923" w:rsidP="0047729C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4309BF25" w14:textId="6544525D" w:rsidR="00C70195" w:rsidRPr="008457DC" w:rsidRDefault="003E33F2" w:rsidP="0047729C">
      <w:pPr>
        <w:ind w:left="540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t>ยอดคงเ</w:t>
      </w:r>
      <w:r w:rsidR="00953669" w:rsidRPr="008457DC">
        <w:rPr>
          <w:rFonts w:asciiTheme="majorBidi" w:hAnsiTheme="majorBidi" w:cstheme="majorBidi"/>
          <w:sz w:val="30"/>
          <w:szCs w:val="30"/>
          <w:cs/>
        </w:rPr>
        <w:t>หลือ</w:t>
      </w:r>
      <w:r w:rsidR="004E2D42" w:rsidRPr="008457DC">
        <w:rPr>
          <w:rFonts w:asciiTheme="majorBidi" w:hAnsiTheme="majorBidi" w:cstheme="majorBidi"/>
          <w:sz w:val="30"/>
          <w:szCs w:val="30"/>
          <w:cs/>
        </w:rPr>
        <w:t>กับ</w:t>
      </w:r>
      <w:r w:rsidR="00E86BAC" w:rsidRPr="008457DC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="004E2D42" w:rsidRPr="008457DC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="00953669" w:rsidRPr="008457DC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E51C18" w:rsidRPr="008457DC">
        <w:rPr>
          <w:rFonts w:asciiTheme="majorBidi" w:hAnsiTheme="majorBidi" w:cstheme="majorBidi"/>
          <w:sz w:val="30"/>
          <w:szCs w:val="30"/>
        </w:rPr>
        <w:t>3</w:t>
      </w:r>
      <w:r w:rsidR="00301852">
        <w:rPr>
          <w:rFonts w:asciiTheme="majorBidi" w:hAnsiTheme="majorBidi" w:cstheme="majorBidi"/>
          <w:sz w:val="30"/>
          <w:szCs w:val="30"/>
        </w:rPr>
        <w:t>0</w:t>
      </w:r>
      <w:r w:rsidR="005B0733" w:rsidRPr="008457DC">
        <w:rPr>
          <w:rFonts w:asciiTheme="majorBidi" w:hAnsiTheme="majorBidi" w:cstheme="majorBidi"/>
          <w:sz w:val="30"/>
          <w:szCs w:val="30"/>
        </w:rPr>
        <w:t xml:space="preserve"> </w:t>
      </w:r>
      <w:r w:rsidR="00CA0936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301852">
        <w:rPr>
          <w:rFonts w:asciiTheme="majorBidi" w:hAnsiTheme="majorBidi" w:cstheme="majorBidi" w:hint="cs"/>
          <w:sz w:val="30"/>
          <w:szCs w:val="30"/>
          <w:cs/>
        </w:rPr>
        <w:t>ยน</w:t>
      </w:r>
      <w:r w:rsidR="005B0733" w:rsidRPr="008457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51C18" w:rsidRPr="008457DC">
        <w:rPr>
          <w:rFonts w:asciiTheme="majorBidi" w:hAnsiTheme="majorBidi" w:cstheme="majorBidi"/>
          <w:sz w:val="30"/>
          <w:szCs w:val="30"/>
        </w:rPr>
        <w:t>256</w:t>
      </w:r>
      <w:r w:rsidR="005B0733" w:rsidRPr="008457DC">
        <w:rPr>
          <w:rFonts w:asciiTheme="majorBidi" w:hAnsiTheme="majorBidi" w:cstheme="majorBidi"/>
          <w:sz w:val="30"/>
          <w:szCs w:val="30"/>
        </w:rPr>
        <w:t>5</w:t>
      </w:r>
      <w:r w:rsidR="00E86BAC" w:rsidRPr="008457DC">
        <w:rPr>
          <w:rFonts w:asciiTheme="majorBidi" w:hAnsiTheme="majorBidi" w:cstheme="majorBidi"/>
          <w:sz w:val="30"/>
          <w:szCs w:val="30"/>
        </w:rPr>
        <w:t xml:space="preserve"> </w:t>
      </w:r>
      <w:r w:rsidR="00E86BAC" w:rsidRPr="008457D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E51C18" w:rsidRPr="008457DC">
        <w:rPr>
          <w:rFonts w:asciiTheme="majorBidi" w:hAnsiTheme="majorBidi" w:cstheme="majorBidi"/>
          <w:sz w:val="30"/>
          <w:szCs w:val="30"/>
        </w:rPr>
        <w:t>31</w:t>
      </w:r>
      <w:r w:rsidR="00953669" w:rsidRPr="008457DC">
        <w:rPr>
          <w:rFonts w:asciiTheme="majorBidi" w:hAnsiTheme="majorBidi" w:cstheme="majorBidi"/>
          <w:sz w:val="30"/>
          <w:szCs w:val="30"/>
          <w:rtl/>
          <w:cs/>
        </w:rPr>
        <w:t xml:space="preserve"> ธันวาคม </w:t>
      </w:r>
      <w:r w:rsidR="00E51C18" w:rsidRPr="008457DC">
        <w:rPr>
          <w:rFonts w:asciiTheme="majorBidi" w:hAnsiTheme="majorBidi" w:cstheme="majorBidi"/>
          <w:sz w:val="30"/>
          <w:szCs w:val="30"/>
        </w:rPr>
        <w:t>256</w:t>
      </w:r>
      <w:r w:rsidR="005B0733" w:rsidRPr="008457DC">
        <w:rPr>
          <w:rFonts w:asciiTheme="majorBidi" w:hAnsiTheme="majorBidi" w:cstheme="majorBidi"/>
          <w:sz w:val="30"/>
          <w:szCs w:val="30"/>
        </w:rPr>
        <w:t>4</w:t>
      </w:r>
      <w:r w:rsidR="00E86BAC" w:rsidRPr="008457DC">
        <w:rPr>
          <w:rFonts w:asciiTheme="majorBidi" w:hAnsiTheme="majorBidi" w:cstheme="majorBidi"/>
          <w:sz w:val="30"/>
          <w:szCs w:val="30"/>
        </w:rPr>
        <w:t xml:space="preserve"> </w:t>
      </w:r>
      <w:r w:rsidRPr="008457D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781093D" w14:textId="77777777" w:rsidR="008C7563" w:rsidRPr="008457DC" w:rsidRDefault="008C7563" w:rsidP="00706B1B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  <w:rtl/>
          <w:cs/>
          <w:lang w:val="th-TH" w:bidi="th-TH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6"/>
        <w:gridCol w:w="1081"/>
        <w:gridCol w:w="261"/>
        <w:gridCol w:w="1089"/>
        <w:gridCol w:w="271"/>
        <w:gridCol w:w="1082"/>
        <w:gridCol w:w="241"/>
        <w:gridCol w:w="1109"/>
      </w:tblGrid>
      <w:tr w:rsidR="00DC5B59" w:rsidRPr="008457DC" w14:paraId="4BC9D045" w14:textId="16A51553" w:rsidTr="00223BB6">
        <w:trPr>
          <w:tblHeader/>
        </w:trPr>
        <w:tc>
          <w:tcPr>
            <w:tcW w:w="4226" w:type="dxa"/>
          </w:tcPr>
          <w:p w14:paraId="0103E89E" w14:textId="77777777" w:rsidR="00DC5B59" w:rsidRPr="008457DC" w:rsidRDefault="00DC5B59" w:rsidP="00D1440F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2431" w:type="dxa"/>
            <w:gridSpan w:val="3"/>
          </w:tcPr>
          <w:p w14:paraId="1BC8467B" w14:textId="54EE3030" w:rsidR="00DC5B59" w:rsidRPr="008457DC" w:rsidRDefault="00DC5B59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71" w:type="dxa"/>
          </w:tcPr>
          <w:p w14:paraId="74CA8282" w14:textId="6A1939F7" w:rsidR="00DC5B59" w:rsidRPr="008457DC" w:rsidRDefault="00DC5B59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3"/>
          </w:tcPr>
          <w:p w14:paraId="562FCD05" w14:textId="585BFD6A" w:rsidR="00DC5B59" w:rsidRPr="008457DC" w:rsidRDefault="00DC5B59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8C7563" w:rsidRPr="008457DC" w14:paraId="56CD7819" w14:textId="02D917AE" w:rsidTr="00223BB6">
        <w:trPr>
          <w:tblHeader/>
        </w:trPr>
        <w:tc>
          <w:tcPr>
            <w:tcW w:w="4226" w:type="dxa"/>
          </w:tcPr>
          <w:p w14:paraId="1847CFD2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5FC5C38" w14:textId="4C74CB45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0185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A093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301852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61" w:type="dxa"/>
          </w:tcPr>
          <w:p w14:paraId="0D6A9B47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DD3987B" w14:textId="441050BA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1" w:type="dxa"/>
          </w:tcPr>
          <w:p w14:paraId="498D8E89" w14:textId="17FDA9F8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6A1EE2B" w14:textId="6646D957" w:rsidR="008C7563" w:rsidRPr="008457DC" w:rsidRDefault="00CA0936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1" w:type="dxa"/>
          </w:tcPr>
          <w:p w14:paraId="1D3ABDA4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18A0422" w14:textId="5F4569FF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C7563" w:rsidRPr="008457DC" w14:paraId="5C084B49" w14:textId="77777777" w:rsidTr="00223BB6">
        <w:trPr>
          <w:tblHeader/>
        </w:trPr>
        <w:tc>
          <w:tcPr>
            <w:tcW w:w="4226" w:type="dxa"/>
          </w:tcPr>
          <w:p w14:paraId="41AD53FB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17B8C57" w14:textId="7B092817" w:rsidR="008C7563" w:rsidRPr="008457DC" w:rsidDel="005765CD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1" w:type="dxa"/>
          </w:tcPr>
          <w:p w14:paraId="6BC3BC5F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F1E6F63" w14:textId="13338EFB" w:rsidR="008C7563" w:rsidRPr="008457DC" w:rsidDel="005765CD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1" w:type="dxa"/>
          </w:tcPr>
          <w:p w14:paraId="5DA411F0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A511061" w14:textId="78EA231F" w:rsidR="008C7563" w:rsidRPr="008457DC" w:rsidDel="005765CD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1" w:type="dxa"/>
          </w:tcPr>
          <w:p w14:paraId="12EE6488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E9382A8" w14:textId="754AEEA6" w:rsidR="008C7563" w:rsidRPr="008457DC" w:rsidDel="005765CD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C7563" w:rsidRPr="008457DC" w14:paraId="773536CC" w14:textId="64CFF174" w:rsidTr="00223BB6">
        <w:trPr>
          <w:tblHeader/>
        </w:trPr>
        <w:tc>
          <w:tcPr>
            <w:tcW w:w="4226" w:type="dxa"/>
          </w:tcPr>
          <w:p w14:paraId="238538B7" w14:textId="77777777" w:rsidR="008C7563" w:rsidRPr="008457DC" w:rsidRDefault="008C7563" w:rsidP="008C7563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5134" w:type="dxa"/>
            <w:gridSpan w:val="7"/>
          </w:tcPr>
          <w:p w14:paraId="0F4EEC80" w14:textId="1FA0C56C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(ล้านบาท)</w:t>
            </w:r>
          </w:p>
        </w:tc>
      </w:tr>
      <w:tr w:rsidR="008C7563" w:rsidRPr="008457DC" w14:paraId="7768B274" w14:textId="7298F7DF" w:rsidTr="008C7563">
        <w:tc>
          <w:tcPr>
            <w:tcW w:w="4226" w:type="dxa"/>
          </w:tcPr>
          <w:p w14:paraId="4F84254C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1" w:type="dxa"/>
          </w:tcPr>
          <w:p w14:paraId="1B97B1BF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258ABDC3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69E9F5B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1E5444C5" w14:textId="0FB25832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1DF03D3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03A2695B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8B08847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7563" w:rsidRPr="008457DC" w14:paraId="113C414C" w14:textId="0E68D341" w:rsidTr="008C7563">
        <w:tc>
          <w:tcPr>
            <w:tcW w:w="4226" w:type="dxa"/>
          </w:tcPr>
          <w:p w14:paraId="069301DB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1" w:type="dxa"/>
          </w:tcPr>
          <w:p w14:paraId="50BAEFD2" w14:textId="37E13BB5" w:rsidR="008C7563" w:rsidRPr="008457DC" w:rsidRDefault="00F84B80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2E8F2D26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5C3C6D2" w14:textId="6E282466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2AF5317" w14:textId="19276E94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B1342F1" w14:textId="16308007" w:rsidR="008C7563" w:rsidRPr="008457DC" w:rsidRDefault="00312F0F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3,120</w:t>
            </w:r>
          </w:p>
        </w:tc>
        <w:tc>
          <w:tcPr>
            <w:tcW w:w="241" w:type="dxa"/>
          </w:tcPr>
          <w:p w14:paraId="4CFBEA20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7519E8B" w14:textId="2034B663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2,717</w:t>
            </w:r>
          </w:p>
        </w:tc>
      </w:tr>
      <w:tr w:rsidR="008C7563" w:rsidRPr="008457DC" w14:paraId="2E3D75B7" w14:textId="67AA80AE" w:rsidTr="008C7563">
        <w:tc>
          <w:tcPr>
            <w:tcW w:w="4226" w:type="dxa"/>
          </w:tcPr>
          <w:p w14:paraId="4FA1AB65" w14:textId="77777777" w:rsidR="008C7563" w:rsidRPr="008457DC" w:rsidRDefault="008C7563" w:rsidP="008C756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1" w:type="dxa"/>
          </w:tcPr>
          <w:p w14:paraId="083910AB" w14:textId="4D0A950E" w:rsidR="008C7563" w:rsidRPr="008457DC" w:rsidRDefault="00F84B80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261" w:type="dxa"/>
          </w:tcPr>
          <w:p w14:paraId="104134D5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0949883" w14:textId="69127233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271" w:type="dxa"/>
          </w:tcPr>
          <w:p w14:paraId="4FAB97DB" w14:textId="12533733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4ED843B" w14:textId="5DAC560C" w:rsidR="008C7563" w:rsidRPr="008457DC" w:rsidRDefault="00312F0F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26F66C7B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6AC6221" w14:textId="5627899C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B2536" w:rsidRPr="008457DC" w14:paraId="1A42C078" w14:textId="77777777" w:rsidTr="008C7563">
        <w:tc>
          <w:tcPr>
            <w:tcW w:w="4226" w:type="dxa"/>
          </w:tcPr>
          <w:p w14:paraId="44BB0329" w14:textId="1102B332" w:rsidR="00BB2536" w:rsidRPr="008457DC" w:rsidRDefault="00BB2536" w:rsidP="008C756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1" w:type="dxa"/>
          </w:tcPr>
          <w:p w14:paraId="55751210" w14:textId="0AC4BB42" w:rsidR="00BB2536" w:rsidRDefault="00BB2536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61" w:type="dxa"/>
          </w:tcPr>
          <w:p w14:paraId="0742C54F" w14:textId="77777777" w:rsidR="00BB2536" w:rsidRPr="008457DC" w:rsidRDefault="00BB2536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79824D8" w14:textId="6EE0D174" w:rsidR="00BB2536" w:rsidRPr="008457DC" w:rsidRDefault="00F45937" w:rsidP="00BB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71" w:type="dxa"/>
          </w:tcPr>
          <w:p w14:paraId="12CA2E57" w14:textId="77777777" w:rsidR="00BB2536" w:rsidRPr="008457DC" w:rsidRDefault="00BB2536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1607819" w14:textId="232ED883" w:rsidR="00BB2536" w:rsidRDefault="00BB2536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1CEC55A3" w14:textId="77777777" w:rsidR="00BB2536" w:rsidRPr="008457DC" w:rsidRDefault="00BB2536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19E201D" w14:textId="5734DB3A" w:rsidR="00BB2536" w:rsidRPr="008457DC" w:rsidRDefault="00BB2536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B5127" w:rsidRPr="008457DC" w14:paraId="1B6DCA94" w14:textId="77777777" w:rsidTr="008C7563">
        <w:tc>
          <w:tcPr>
            <w:tcW w:w="4226" w:type="dxa"/>
          </w:tcPr>
          <w:p w14:paraId="17116F1D" w14:textId="7440201A" w:rsidR="00EB5127" w:rsidRPr="008457DC" w:rsidRDefault="00EB5127" w:rsidP="008C756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1" w:type="dxa"/>
          </w:tcPr>
          <w:p w14:paraId="12E05E1D" w14:textId="2A0519EC" w:rsidR="00EB5127" w:rsidRPr="00E172F9" w:rsidRDefault="00F84B80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1" w:type="dxa"/>
          </w:tcPr>
          <w:p w14:paraId="44874950" w14:textId="77777777" w:rsidR="00EB5127" w:rsidRPr="00E172F9" w:rsidRDefault="00EB5127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514668B" w14:textId="190C712E" w:rsidR="00EB5127" w:rsidRPr="00E172F9" w:rsidRDefault="00EB5127" w:rsidP="00EB5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172F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AAEAC3A" w14:textId="77777777" w:rsidR="00EB5127" w:rsidRPr="008457DC" w:rsidRDefault="00EB5127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A11FCB9" w14:textId="376DEB78" w:rsidR="00EB5127" w:rsidRPr="008457DC" w:rsidRDefault="00312F0F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F18FBE8" w14:textId="77777777" w:rsidR="00EB5127" w:rsidRPr="008457DC" w:rsidRDefault="00EB5127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C84BDAF" w14:textId="7F059CE1" w:rsidR="00EB5127" w:rsidRPr="008457DC" w:rsidRDefault="00EB5127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C7563" w:rsidRPr="008457DC" w14:paraId="76F8D4ED" w14:textId="2DD4FECB" w:rsidTr="008C7563">
        <w:tc>
          <w:tcPr>
            <w:tcW w:w="4226" w:type="dxa"/>
          </w:tcPr>
          <w:p w14:paraId="2F9D31BF" w14:textId="6F6690B1" w:rsidR="008C7563" w:rsidRPr="008457DC" w:rsidRDefault="00FD0865" w:rsidP="008C756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3C8A3DAF" w14:textId="53D38493" w:rsidR="008C7563" w:rsidRPr="008457DC" w:rsidRDefault="0094087A" w:rsidP="00940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312</w:t>
            </w:r>
          </w:p>
        </w:tc>
        <w:tc>
          <w:tcPr>
            <w:tcW w:w="261" w:type="dxa"/>
          </w:tcPr>
          <w:p w14:paraId="1E6D3F7D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60295AE0" w14:textId="097EF631" w:rsidR="008C7563" w:rsidRPr="008457DC" w:rsidRDefault="0094087A" w:rsidP="00940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</w:t>
            </w:r>
          </w:p>
        </w:tc>
        <w:tc>
          <w:tcPr>
            <w:tcW w:w="271" w:type="dxa"/>
          </w:tcPr>
          <w:p w14:paraId="2D90339E" w14:textId="1CA33DF4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101911FD" w14:textId="5E170625" w:rsidR="008C7563" w:rsidRPr="008457DC" w:rsidRDefault="00312F0F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3,120</w:t>
            </w:r>
          </w:p>
        </w:tc>
        <w:tc>
          <w:tcPr>
            <w:tcW w:w="241" w:type="dxa"/>
          </w:tcPr>
          <w:p w14:paraId="2CD3C55E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5347724D" w14:textId="7380A26F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2,717</w:t>
            </w:r>
          </w:p>
        </w:tc>
      </w:tr>
      <w:tr w:rsidR="008C7563" w:rsidRPr="008457DC" w14:paraId="1990126F" w14:textId="77777777" w:rsidTr="00CA0A42">
        <w:tc>
          <w:tcPr>
            <w:tcW w:w="4226" w:type="dxa"/>
          </w:tcPr>
          <w:p w14:paraId="65ABDADC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0CF81898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24D43D90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D4A7595" w14:textId="77777777" w:rsidR="008C7563" w:rsidRPr="008457DC" w:rsidRDefault="008C7563" w:rsidP="008C7563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</w:tcPr>
          <w:p w14:paraId="2C8DBEC8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4DCB6A0" w14:textId="77777777" w:rsidR="008C7563" w:rsidRPr="008457DC" w:rsidRDefault="008C7563" w:rsidP="008C7563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41" w:type="dxa"/>
          </w:tcPr>
          <w:p w14:paraId="32570C44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07E5502" w14:textId="77777777" w:rsidR="008C7563" w:rsidRPr="008457DC" w:rsidRDefault="008C7563" w:rsidP="008C7563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8C7563" w:rsidRPr="008457DC" w14:paraId="2FED6CB6" w14:textId="6C455E31" w:rsidTr="00710BA3">
        <w:tc>
          <w:tcPr>
            <w:tcW w:w="4226" w:type="dxa"/>
          </w:tcPr>
          <w:p w14:paraId="3D8A1BD2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1" w:type="dxa"/>
          </w:tcPr>
          <w:p w14:paraId="765A1A15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79A78CD0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BD20B10" w14:textId="77777777" w:rsidR="008C7563" w:rsidRPr="008457DC" w:rsidRDefault="008C7563" w:rsidP="008C7563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</w:tcPr>
          <w:p w14:paraId="33FF3643" w14:textId="1D7D6D98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0D16CD3" w14:textId="77777777" w:rsidR="008C7563" w:rsidRPr="008457DC" w:rsidRDefault="008C7563" w:rsidP="008C7563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5D48B53D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495DD627" w14:textId="77777777" w:rsidR="008C7563" w:rsidRPr="008457DC" w:rsidRDefault="008C7563" w:rsidP="008C7563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365C9C" w:rsidRPr="008457DC" w14:paraId="64360E55" w14:textId="77777777" w:rsidTr="00710BA3">
        <w:tc>
          <w:tcPr>
            <w:tcW w:w="4226" w:type="dxa"/>
          </w:tcPr>
          <w:p w14:paraId="44CA748C" w14:textId="3C2500FE" w:rsidR="00365C9C" w:rsidRPr="008457DC" w:rsidRDefault="00365C9C" w:rsidP="0036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25E5E85E" w14:textId="747FBDB1" w:rsidR="00365C9C" w:rsidRDefault="00C37D0D" w:rsidP="0036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001018E5" w14:textId="77777777" w:rsidR="00365C9C" w:rsidRPr="008457DC" w:rsidRDefault="00365C9C" w:rsidP="0036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0497CC42" w14:textId="3322851C" w:rsidR="00365C9C" w:rsidRPr="008457DC" w:rsidRDefault="00365C9C" w:rsidP="0036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E83A2E5" w14:textId="77777777" w:rsidR="00365C9C" w:rsidRPr="008457DC" w:rsidRDefault="00365C9C" w:rsidP="0036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2B0D050D" w14:textId="04D03F23" w:rsidR="00365C9C" w:rsidRDefault="00312F0F" w:rsidP="0036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241" w:type="dxa"/>
            <w:shd w:val="clear" w:color="auto" w:fill="auto"/>
          </w:tcPr>
          <w:p w14:paraId="2D878D87" w14:textId="77777777" w:rsidR="00365C9C" w:rsidRPr="008457DC" w:rsidRDefault="00365C9C" w:rsidP="0036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shd w:val="clear" w:color="auto" w:fill="auto"/>
          </w:tcPr>
          <w:p w14:paraId="444D4AA9" w14:textId="543B3A4E" w:rsidR="00365C9C" w:rsidRPr="008457DC" w:rsidRDefault="00365C9C" w:rsidP="0036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</w:p>
        </w:tc>
      </w:tr>
      <w:tr w:rsidR="00365C9C" w:rsidRPr="008457DC" w14:paraId="4EB02EE4" w14:textId="77777777" w:rsidTr="00CA0A42">
        <w:tc>
          <w:tcPr>
            <w:tcW w:w="4226" w:type="dxa"/>
          </w:tcPr>
          <w:p w14:paraId="4A68A15E" w14:textId="77777777" w:rsidR="00365C9C" w:rsidRPr="008457DC" w:rsidRDefault="00365C9C" w:rsidP="0036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2B036964" w14:textId="77777777" w:rsidR="00365C9C" w:rsidRDefault="00365C9C" w:rsidP="0036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3CEEFDCA" w14:textId="77777777" w:rsidR="00365C9C" w:rsidRPr="008457DC" w:rsidRDefault="00365C9C" w:rsidP="0036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378B0DC4" w14:textId="77777777" w:rsidR="00365C9C" w:rsidRPr="008457DC" w:rsidRDefault="00365C9C" w:rsidP="0036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C9BFACE" w14:textId="77777777" w:rsidR="00365C9C" w:rsidRPr="008457DC" w:rsidRDefault="00365C9C" w:rsidP="0036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shd w:val="clear" w:color="auto" w:fill="auto"/>
          </w:tcPr>
          <w:p w14:paraId="36F1B28A" w14:textId="77777777" w:rsidR="00365C9C" w:rsidRDefault="00365C9C" w:rsidP="0036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715B1BCA" w14:textId="77777777" w:rsidR="00365C9C" w:rsidRPr="008457DC" w:rsidRDefault="00365C9C" w:rsidP="0036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  <w:shd w:val="clear" w:color="auto" w:fill="auto"/>
          </w:tcPr>
          <w:p w14:paraId="4F461569" w14:textId="77777777" w:rsidR="00365C9C" w:rsidRPr="008457DC" w:rsidRDefault="00365C9C" w:rsidP="0036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7F89" w:rsidRPr="008457DC" w14:paraId="3E2058F6" w14:textId="77777777" w:rsidTr="00CA0A42">
        <w:tc>
          <w:tcPr>
            <w:tcW w:w="4226" w:type="dxa"/>
          </w:tcPr>
          <w:p w14:paraId="49B983FA" w14:textId="660E7A08" w:rsidR="002F7F89" w:rsidRPr="008457DC" w:rsidRDefault="002F7F89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1" w:type="dxa"/>
          </w:tcPr>
          <w:p w14:paraId="6D08E21D" w14:textId="77777777" w:rsidR="002F7F89" w:rsidRDefault="002F7F89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08D759A4" w14:textId="77777777" w:rsidR="002F7F89" w:rsidRPr="008457DC" w:rsidRDefault="002F7F89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489699A8" w14:textId="77777777" w:rsidR="002F7F89" w:rsidRPr="008457DC" w:rsidRDefault="002F7F89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4919AE5" w14:textId="77777777" w:rsidR="002F7F89" w:rsidRPr="008457DC" w:rsidRDefault="002F7F89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70F02D5D" w14:textId="77777777" w:rsidR="002F7F89" w:rsidRDefault="002F7F89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49093163" w14:textId="77777777" w:rsidR="002F7F89" w:rsidRPr="008457DC" w:rsidRDefault="002F7F89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00B86C53" w14:textId="77777777" w:rsidR="002F7F89" w:rsidRPr="008457DC" w:rsidRDefault="002F7F89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7F89" w:rsidRPr="008457DC" w14:paraId="0BF8B127" w14:textId="77777777" w:rsidTr="00CA0A42">
        <w:tc>
          <w:tcPr>
            <w:tcW w:w="4226" w:type="dxa"/>
          </w:tcPr>
          <w:p w14:paraId="461940DE" w14:textId="57898BD8" w:rsidR="002F7F89" w:rsidRPr="008457DC" w:rsidRDefault="002F7F89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51DA6C80" w14:textId="639D37D1" w:rsidR="002F7F89" w:rsidRPr="00057EA1" w:rsidRDefault="00C37D0D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43813AE6" w14:textId="77777777" w:rsidR="002F7F89" w:rsidRPr="00057EA1" w:rsidRDefault="002F7F89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4FBD5F92" w14:textId="2070E20C" w:rsidR="002F7F89" w:rsidRPr="00057EA1" w:rsidRDefault="002F7F89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7E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2F0851F6" w14:textId="77777777" w:rsidR="002F7F89" w:rsidRPr="00057EA1" w:rsidRDefault="002F7F89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6D3D0FC0" w14:textId="2F9E37F6" w:rsidR="002F7F89" w:rsidRPr="00B4642B" w:rsidRDefault="00312F0F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15,287</w:t>
            </w:r>
          </w:p>
        </w:tc>
        <w:tc>
          <w:tcPr>
            <w:tcW w:w="241" w:type="dxa"/>
            <w:shd w:val="clear" w:color="auto" w:fill="auto"/>
          </w:tcPr>
          <w:p w14:paraId="5A921A3B" w14:textId="77777777" w:rsidR="002F7F89" w:rsidRPr="00B4642B" w:rsidRDefault="002F7F89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shd w:val="clear" w:color="auto" w:fill="auto"/>
          </w:tcPr>
          <w:p w14:paraId="32052F6A" w14:textId="15BFCC84" w:rsidR="002F7F89" w:rsidRPr="00B4642B" w:rsidRDefault="00057EA1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64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17,656</w:t>
            </w:r>
          </w:p>
        </w:tc>
      </w:tr>
      <w:tr w:rsidR="00A4031B" w:rsidRPr="008457DC" w14:paraId="6DD38A09" w14:textId="77777777" w:rsidTr="00A4031B">
        <w:tc>
          <w:tcPr>
            <w:tcW w:w="4226" w:type="dxa"/>
          </w:tcPr>
          <w:p w14:paraId="6FFFD0AF" w14:textId="77777777" w:rsidR="00A4031B" w:rsidRPr="008457DC" w:rsidRDefault="00A4031B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43F5C9A0" w14:textId="77777777" w:rsidR="00A4031B" w:rsidRDefault="00A4031B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4744E94C" w14:textId="77777777" w:rsidR="00A4031B" w:rsidRPr="00057EA1" w:rsidRDefault="00A4031B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39B6F136" w14:textId="77777777" w:rsidR="00A4031B" w:rsidRPr="00057EA1" w:rsidRDefault="00A4031B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A506DF9" w14:textId="77777777" w:rsidR="00A4031B" w:rsidRPr="00057EA1" w:rsidRDefault="00A4031B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3A97BCA1" w14:textId="77777777" w:rsidR="00A4031B" w:rsidRDefault="00A4031B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6A2C37CA" w14:textId="77777777" w:rsidR="00A4031B" w:rsidRPr="00B4642B" w:rsidRDefault="00A4031B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3D652F47" w14:textId="77777777" w:rsidR="00A4031B" w:rsidRPr="00B4642B" w:rsidRDefault="00A4031B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4031B" w:rsidRPr="008457DC" w14:paraId="0328AEC8" w14:textId="77777777" w:rsidTr="00A4031B">
        <w:tc>
          <w:tcPr>
            <w:tcW w:w="4226" w:type="dxa"/>
          </w:tcPr>
          <w:p w14:paraId="654D64C0" w14:textId="77777777" w:rsidR="00A4031B" w:rsidRPr="008457DC" w:rsidRDefault="00A4031B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651EF9F5" w14:textId="77777777" w:rsidR="00A4031B" w:rsidRDefault="00A4031B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70680E88" w14:textId="77777777" w:rsidR="00A4031B" w:rsidRPr="00057EA1" w:rsidRDefault="00A4031B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63027223" w14:textId="77777777" w:rsidR="00A4031B" w:rsidRPr="00057EA1" w:rsidRDefault="00A4031B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FE196EF" w14:textId="77777777" w:rsidR="00A4031B" w:rsidRPr="00057EA1" w:rsidRDefault="00A4031B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3C683015" w14:textId="77777777" w:rsidR="00A4031B" w:rsidRDefault="00A4031B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040966C8" w14:textId="77777777" w:rsidR="00A4031B" w:rsidRPr="00B4642B" w:rsidRDefault="00A4031B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77B8AF44" w14:textId="77777777" w:rsidR="00A4031B" w:rsidRPr="00B4642B" w:rsidRDefault="00A4031B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7F89" w:rsidRPr="008457DC" w14:paraId="0E0156BF" w14:textId="77777777" w:rsidTr="00A4031B">
        <w:tc>
          <w:tcPr>
            <w:tcW w:w="4226" w:type="dxa"/>
          </w:tcPr>
          <w:p w14:paraId="201F95E0" w14:textId="437B8EDC" w:rsidR="002F7F89" w:rsidRPr="008457DC" w:rsidRDefault="002F7F89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เงินให้กู้ยืมระยะยาว</w:t>
            </w:r>
          </w:p>
        </w:tc>
        <w:tc>
          <w:tcPr>
            <w:tcW w:w="1081" w:type="dxa"/>
          </w:tcPr>
          <w:p w14:paraId="76C5847E" w14:textId="77777777" w:rsidR="002F7F89" w:rsidRPr="008457DC" w:rsidRDefault="002F7F89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14:paraId="1278D8FA" w14:textId="77777777" w:rsidR="002F7F89" w:rsidRPr="008457DC" w:rsidRDefault="002F7F89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128A465" w14:textId="77777777" w:rsidR="002F7F89" w:rsidRPr="008457DC" w:rsidRDefault="002F7F89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4F378BA9" w14:textId="77777777" w:rsidR="002F7F89" w:rsidRPr="008457DC" w:rsidRDefault="002F7F89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0F5AB7D" w14:textId="77777777" w:rsidR="002F7F89" w:rsidRPr="008457DC" w:rsidRDefault="002F7F89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0BC08CC4" w14:textId="77777777" w:rsidR="002F7F89" w:rsidRPr="008457DC" w:rsidRDefault="002F7F89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4E4F113" w14:textId="77777777" w:rsidR="002F7F89" w:rsidRPr="008457DC" w:rsidRDefault="002F7F89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7F89" w:rsidRPr="008457DC" w14:paraId="4D8D45FF" w14:textId="77777777" w:rsidTr="00B4642B">
        <w:tc>
          <w:tcPr>
            <w:tcW w:w="4226" w:type="dxa"/>
          </w:tcPr>
          <w:p w14:paraId="6469A624" w14:textId="77777777" w:rsidR="002F7F89" w:rsidRPr="008457DC" w:rsidRDefault="002F7F89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1" w:type="dxa"/>
            <w:shd w:val="clear" w:color="auto" w:fill="auto"/>
          </w:tcPr>
          <w:p w14:paraId="44179B3B" w14:textId="21734B55" w:rsidR="002F7F89" w:rsidRPr="0031765B" w:rsidRDefault="00C37D0D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58AAEC57" w14:textId="77777777" w:rsidR="002F7F89" w:rsidRPr="0031765B" w:rsidRDefault="002F7F89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3039B181" w14:textId="77777777" w:rsidR="002F7F89" w:rsidRPr="0031765B" w:rsidRDefault="002F7F89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6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05B6AEB" w14:textId="77777777" w:rsidR="002F7F89" w:rsidRPr="00B4642B" w:rsidRDefault="002F7F89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3E219708" w14:textId="4E08371E" w:rsidR="002F7F89" w:rsidRPr="00B4642B" w:rsidRDefault="00312F0F" w:rsidP="00B46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1,45</w:t>
            </w:r>
            <w:r w:rsidR="0090451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1" w:type="dxa"/>
            <w:shd w:val="clear" w:color="auto" w:fill="auto"/>
          </w:tcPr>
          <w:p w14:paraId="29ABE9B2" w14:textId="77777777" w:rsidR="002F7F89" w:rsidRPr="00B4642B" w:rsidRDefault="002F7F89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433118B2" w14:textId="5F9C2DA3" w:rsidR="002F7F89" w:rsidRPr="00B4642B" w:rsidRDefault="00035996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1,365</w:t>
            </w:r>
          </w:p>
        </w:tc>
      </w:tr>
      <w:tr w:rsidR="00057EA1" w:rsidRPr="008457DC" w14:paraId="4853444F" w14:textId="77777777" w:rsidTr="00035996">
        <w:tc>
          <w:tcPr>
            <w:tcW w:w="4226" w:type="dxa"/>
          </w:tcPr>
          <w:p w14:paraId="2F93A78C" w14:textId="60264059" w:rsidR="00057EA1" w:rsidRPr="008457DC" w:rsidRDefault="00057EA1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7F8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E8F61BA" w14:textId="5F1DBFC3" w:rsidR="00057EA1" w:rsidRPr="0031765B" w:rsidRDefault="00C37D0D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6DA4FB6D" w14:textId="77777777" w:rsidR="00057EA1" w:rsidRPr="0031765B" w:rsidRDefault="00057EA1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6D4E8326" w14:textId="398E7CAA" w:rsidR="00057EA1" w:rsidRPr="0031765B" w:rsidRDefault="00B4642B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6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80A4110" w14:textId="77777777" w:rsidR="00057EA1" w:rsidRPr="002F7F89" w:rsidRDefault="00057EA1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3C6EF12F" w14:textId="2D0BE33A" w:rsidR="00057EA1" w:rsidRPr="00B4642B" w:rsidRDefault="00312F0F" w:rsidP="00F37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(337)</w:t>
            </w:r>
          </w:p>
        </w:tc>
        <w:tc>
          <w:tcPr>
            <w:tcW w:w="241" w:type="dxa"/>
            <w:shd w:val="clear" w:color="auto" w:fill="auto"/>
          </w:tcPr>
          <w:p w14:paraId="072760FC" w14:textId="77777777" w:rsidR="00057EA1" w:rsidRPr="00B4642B" w:rsidRDefault="00057EA1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0CC04CE9" w14:textId="01EC0BEB" w:rsidR="00057EA1" w:rsidRPr="00035996" w:rsidRDefault="00035996" w:rsidP="0003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35996">
              <w:rPr>
                <w:rFonts w:asciiTheme="majorBidi" w:hAnsiTheme="majorBidi" w:cstheme="majorBidi"/>
                <w:sz w:val="30"/>
                <w:szCs w:val="30"/>
              </w:rPr>
              <w:t>(344)</w:t>
            </w:r>
          </w:p>
        </w:tc>
      </w:tr>
      <w:tr w:rsidR="00057EA1" w:rsidRPr="008457DC" w14:paraId="181FB4D2" w14:textId="77777777" w:rsidTr="00223BB6">
        <w:tc>
          <w:tcPr>
            <w:tcW w:w="4226" w:type="dxa"/>
          </w:tcPr>
          <w:p w14:paraId="739DBE77" w14:textId="6DFF2697" w:rsidR="00057EA1" w:rsidRPr="008457DC" w:rsidRDefault="00EB113B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05A0D764" w14:textId="13528B69" w:rsidR="00057EA1" w:rsidRPr="002F7F89" w:rsidRDefault="00C37D0D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0673CA0F" w14:textId="77777777" w:rsidR="00057EA1" w:rsidRPr="002F7F89" w:rsidRDefault="00057EA1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231B53CE" w14:textId="0D68D24B" w:rsidR="00057EA1" w:rsidRPr="002F7F89" w:rsidRDefault="00B4642B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A6ABBB5" w14:textId="77777777" w:rsidR="00057EA1" w:rsidRPr="002F7F89" w:rsidRDefault="00057EA1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AFFF99" w14:textId="79FC493B" w:rsidR="00057EA1" w:rsidRPr="002F7F89" w:rsidRDefault="00312F0F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</w:t>
            </w:r>
            <w:r w:rsidR="00904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41" w:type="dxa"/>
            <w:shd w:val="clear" w:color="auto" w:fill="auto"/>
          </w:tcPr>
          <w:p w14:paraId="49ED5930" w14:textId="77777777" w:rsidR="00057EA1" w:rsidRPr="00B4642B" w:rsidRDefault="00057EA1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8360A7" w14:textId="72F273EF" w:rsidR="00057EA1" w:rsidRPr="002F7F89" w:rsidRDefault="00035996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1,021</w:t>
            </w:r>
          </w:p>
        </w:tc>
      </w:tr>
    </w:tbl>
    <w:p w14:paraId="4EE7827F" w14:textId="77777777" w:rsidR="00223BB6" w:rsidRDefault="00223BB6"/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360"/>
        <w:gridCol w:w="726"/>
        <w:gridCol w:w="266"/>
        <w:gridCol w:w="1082"/>
        <w:gridCol w:w="270"/>
        <w:gridCol w:w="1093"/>
        <w:gridCol w:w="255"/>
        <w:gridCol w:w="1078"/>
      </w:tblGrid>
      <w:tr w:rsidR="00F02BDD" w:rsidRPr="008457DC" w14:paraId="6920D889" w14:textId="77777777" w:rsidTr="00551393">
        <w:trPr>
          <w:tblHeader/>
        </w:trPr>
        <w:tc>
          <w:tcPr>
            <w:tcW w:w="4590" w:type="dxa"/>
            <w:gridSpan w:val="2"/>
            <w:hideMark/>
          </w:tcPr>
          <w:p w14:paraId="303243CC" w14:textId="3DC5779C" w:rsidR="00F02BDD" w:rsidRPr="00794F19" w:rsidRDefault="00FA39C0" w:rsidP="00794F1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  <w:tab w:val="left" w:pos="349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) </w:t>
            </w:r>
            <w:r w:rsidR="00F02BDD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</w:t>
            </w:r>
            <w:r w:rsidR="00595BAA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ตที่คาด</w:t>
            </w:r>
            <w:r w:rsidR="00794F19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ว่าจ</w:t>
            </w:r>
            <w:r w:rsidR="00794F1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ะเกิดขึ้น</w:t>
            </w:r>
          </w:p>
        </w:tc>
        <w:tc>
          <w:tcPr>
            <w:tcW w:w="2074" w:type="dxa"/>
            <w:gridSpan w:val="3"/>
            <w:hideMark/>
          </w:tcPr>
          <w:p w14:paraId="135FA7AD" w14:textId="2C309FDD" w:rsidR="00F02BDD" w:rsidRPr="008457DC" w:rsidRDefault="00F02BDD" w:rsidP="00551393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</w:tabs>
              <w:spacing w:line="240" w:lineRule="auto"/>
              <w:ind w:right="-97" w:hanging="4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57B06506" w14:textId="77777777" w:rsidR="00F02BDD" w:rsidRPr="008457DC" w:rsidRDefault="00F02BDD" w:rsidP="00F02BDD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left="340" w:right="-131" w:hanging="34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6" w:type="dxa"/>
            <w:gridSpan w:val="3"/>
            <w:hideMark/>
          </w:tcPr>
          <w:p w14:paraId="25207478" w14:textId="0CA0D715" w:rsidR="00F02BDD" w:rsidRPr="008457DC" w:rsidRDefault="00F02BDD" w:rsidP="00794F19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left" w:pos="720"/>
              </w:tabs>
              <w:spacing w:line="240" w:lineRule="auto"/>
              <w:ind w:right="-9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F02BDD" w:rsidRPr="008457DC" w14:paraId="77F83719" w14:textId="77777777" w:rsidTr="00551393">
        <w:trPr>
          <w:tblHeader/>
        </w:trPr>
        <w:tc>
          <w:tcPr>
            <w:tcW w:w="4230" w:type="dxa"/>
            <w:hideMark/>
          </w:tcPr>
          <w:p w14:paraId="2C2001C6" w14:textId="44AC4353" w:rsidR="00F02BDD" w:rsidRPr="008457DC" w:rsidRDefault="00794F19" w:rsidP="00F02B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yellow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A09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0B40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A09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0B406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086" w:type="dxa"/>
            <w:gridSpan w:val="2"/>
            <w:hideMark/>
          </w:tcPr>
          <w:p w14:paraId="62F0C206" w14:textId="0A169996" w:rsidR="00F02BDD" w:rsidRPr="008457DC" w:rsidRDefault="00E51C18" w:rsidP="00F02BDD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left" w:pos="720"/>
              </w:tabs>
              <w:spacing w:line="240" w:lineRule="auto"/>
              <w:ind w:left="340" w:right="-97" w:hanging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A024E" w:rsidRPr="008457D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6" w:type="dxa"/>
          </w:tcPr>
          <w:p w14:paraId="495049C1" w14:textId="77777777" w:rsidR="00F02BDD" w:rsidRPr="008457DC" w:rsidRDefault="00F02BDD" w:rsidP="00F02BDD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hideMark/>
          </w:tcPr>
          <w:p w14:paraId="282A4855" w14:textId="6EF07191" w:rsidR="00F02BDD" w:rsidRPr="008457DC" w:rsidRDefault="00E51C18" w:rsidP="00F02BDD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left" w:pos="720"/>
              </w:tabs>
              <w:spacing w:line="240" w:lineRule="auto"/>
              <w:ind w:left="340" w:right="-97" w:hanging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A024E" w:rsidRPr="008457D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925A8D6" w14:textId="77777777" w:rsidR="00F02BDD" w:rsidRPr="008457DC" w:rsidRDefault="00F02BDD" w:rsidP="00F02BDD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left="340" w:right="-131" w:hanging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hideMark/>
          </w:tcPr>
          <w:p w14:paraId="34CB1048" w14:textId="0C196F01" w:rsidR="00F02BDD" w:rsidRPr="008457DC" w:rsidRDefault="00E51C18" w:rsidP="00F02BDD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left" w:pos="720"/>
              </w:tabs>
              <w:spacing w:line="240" w:lineRule="auto"/>
              <w:ind w:left="340" w:right="-97" w:hanging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A024E" w:rsidRPr="008457D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5" w:type="dxa"/>
          </w:tcPr>
          <w:p w14:paraId="6D3C5B6B" w14:textId="77777777" w:rsidR="00F02BDD" w:rsidRPr="008457DC" w:rsidRDefault="00F02BDD" w:rsidP="00F02BDD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hideMark/>
          </w:tcPr>
          <w:p w14:paraId="3F8BF9BA" w14:textId="6D6F377E" w:rsidR="00F02BDD" w:rsidRPr="008457DC" w:rsidRDefault="00E51C18" w:rsidP="00F02BDD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left" w:pos="720"/>
              </w:tabs>
              <w:spacing w:line="240" w:lineRule="auto"/>
              <w:ind w:left="340" w:right="-97" w:hanging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A024E" w:rsidRPr="008457D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02BDD" w:rsidRPr="008457DC" w14:paraId="3D6D42EA" w14:textId="77777777" w:rsidTr="00551393">
        <w:trPr>
          <w:tblHeader/>
        </w:trPr>
        <w:tc>
          <w:tcPr>
            <w:tcW w:w="4230" w:type="dxa"/>
            <w:hideMark/>
          </w:tcPr>
          <w:p w14:paraId="0866B4D1" w14:textId="2480418D" w:rsidR="00F02BDD" w:rsidRPr="008457DC" w:rsidRDefault="00F02B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0" w:type="dxa"/>
            <w:gridSpan w:val="8"/>
            <w:hideMark/>
          </w:tcPr>
          <w:p w14:paraId="67337DC8" w14:textId="77777777" w:rsidR="00F02BDD" w:rsidRPr="008457DC" w:rsidRDefault="00F02BD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02BDD" w:rsidRPr="008457DC" w14:paraId="387A3644" w14:textId="77777777" w:rsidTr="00551393">
        <w:tc>
          <w:tcPr>
            <w:tcW w:w="4230" w:type="dxa"/>
            <w:hideMark/>
          </w:tcPr>
          <w:p w14:paraId="5659E13E" w14:textId="52740BAD" w:rsidR="00F02BDD" w:rsidRPr="008457DC" w:rsidRDefault="00F02BDD" w:rsidP="00F02B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</w:t>
            </w:r>
            <w:r w:rsidR="00C1741C"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ระยะ</w:t>
            </w:r>
            <w:r w:rsidR="00481CF6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ยาว</w:t>
            </w:r>
          </w:p>
        </w:tc>
        <w:tc>
          <w:tcPr>
            <w:tcW w:w="1086" w:type="dxa"/>
            <w:gridSpan w:val="2"/>
          </w:tcPr>
          <w:p w14:paraId="5122DD3E" w14:textId="56BC5BEE" w:rsidR="00F02BDD" w:rsidRPr="008457DC" w:rsidRDefault="00F84B80" w:rsidP="00551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418E6592" w14:textId="77777777" w:rsidR="00F02BDD" w:rsidRPr="008457DC" w:rsidRDefault="00F02BDD" w:rsidP="00F02BDD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0EDB67E9" w14:textId="2E5CC0EC" w:rsidR="00F02BDD" w:rsidRPr="008457DC" w:rsidRDefault="00EB5127" w:rsidP="00E6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2E0F44" w14:textId="77777777" w:rsidR="00F02BDD" w:rsidRPr="008457DC" w:rsidRDefault="00F02BDD" w:rsidP="00F02BDD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shd w:val="clear" w:color="auto" w:fill="auto"/>
          </w:tcPr>
          <w:p w14:paraId="0C0C7155" w14:textId="41940719" w:rsidR="00F02BDD" w:rsidRPr="008457DC" w:rsidRDefault="00551393" w:rsidP="00551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12F0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5464843F" w14:textId="77777777" w:rsidR="00F02BDD" w:rsidRPr="008457DC" w:rsidRDefault="00F02BDD" w:rsidP="00F02BDD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F3251D5" w14:textId="65D5AA49" w:rsidR="00F02BDD" w:rsidRPr="008457DC" w:rsidRDefault="00551393" w:rsidP="00551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</w:tbl>
    <w:p w14:paraId="6ADDAF82" w14:textId="7A5396BB" w:rsidR="00F02BDD" w:rsidRPr="00085572" w:rsidRDefault="00F02BDD" w:rsidP="00C46572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tbl>
      <w:tblPr>
        <w:tblW w:w="93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107"/>
        <w:gridCol w:w="252"/>
        <w:gridCol w:w="1107"/>
        <w:gridCol w:w="243"/>
        <w:gridCol w:w="1107"/>
        <w:gridCol w:w="237"/>
        <w:gridCol w:w="1104"/>
      </w:tblGrid>
      <w:tr w:rsidR="00AE0F2A" w:rsidRPr="008457DC" w14:paraId="36EA3B45" w14:textId="31D25C6B" w:rsidTr="00AB498A">
        <w:trPr>
          <w:trHeight w:val="144"/>
          <w:tblHeader/>
        </w:trPr>
        <w:tc>
          <w:tcPr>
            <w:tcW w:w="4212" w:type="dxa"/>
          </w:tcPr>
          <w:p w14:paraId="74623F1E" w14:textId="40413FCB" w:rsidR="00AE0F2A" w:rsidRPr="008457DC" w:rsidRDefault="00AE0F2A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66" w:type="dxa"/>
            <w:gridSpan w:val="3"/>
          </w:tcPr>
          <w:p w14:paraId="0887E408" w14:textId="20372836" w:rsidR="00AE0F2A" w:rsidRPr="008457DC" w:rsidRDefault="00AE0F2A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718DCC67" w14:textId="4317F111" w:rsidR="00AE0F2A" w:rsidRPr="008457DC" w:rsidRDefault="00AE0F2A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6E303DA0" w14:textId="00847044" w:rsidR="00AE0F2A" w:rsidRPr="008457DC" w:rsidRDefault="00AE0F2A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8A024E" w:rsidRPr="008457DC" w14:paraId="041A1786" w14:textId="4BB90B46" w:rsidTr="00AB498A">
        <w:trPr>
          <w:trHeight w:val="144"/>
          <w:tblHeader/>
        </w:trPr>
        <w:tc>
          <w:tcPr>
            <w:tcW w:w="4212" w:type="dxa"/>
          </w:tcPr>
          <w:p w14:paraId="52F0A2D4" w14:textId="77777777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4A373E8" w14:textId="5AE20977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B406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A093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0B4067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52" w:type="dxa"/>
          </w:tcPr>
          <w:p w14:paraId="3DA283C4" w14:textId="77777777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EA5D30B" w14:textId="226E0891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" w:type="dxa"/>
          </w:tcPr>
          <w:p w14:paraId="5A9E027E" w14:textId="6043CBFD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AD29022" w14:textId="4844C80C" w:rsidR="008A024E" w:rsidRPr="008457DC" w:rsidRDefault="00CA0936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7" w:type="dxa"/>
          </w:tcPr>
          <w:p w14:paraId="7AF06BEC" w14:textId="77777777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4693B6F" w14:textId="00F7E5A6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A024E" w:rsidRPr="008457DC" w14:paraId="184B012D" w14:textId="77777777" w:rsidTr="00AB498A">
        <w:trPr>
          <w:trHeight w:val="144"/>
          <w:tblHeader/>
        </w:trPr>
        <w:tc>
          <w:tcPr>
            <w:tcW w:w="4212" w:type="dxa"/>
          </w:tcPr>
          <w:p w14:paraId="2BF51FB8" w14:textId="77777777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5CE9C6C" w14:textId="2B62D4D5" w:rsidR="008A024E" w:rsidRPr="008457DC" w:rsidDel="005765CD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2" w:type="dxa"/>
          </w:tcPr>
          <w:p w14:paraId="1253DF7C" w14:textId="77777777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6B16274" w14:textId="52939C70" w:rsidR="008A024E" w:rsidRPr="008457DC" w:rsidDel="005765CD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3" w:type="dxa"/>
          </w:tcPr>
          <w:p w14:paraId="4E1ABDC7" w14:textId="77777777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2EF59A0" w14:textId="0FFC7777" w:rsidR="008A024E" w:rsidRPr="008457DC" w:rsidDel="005765CD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7" w:type="dxa"/>
          </w:tcPr>
          <w:p w14:paraId="634E4343" w14:textId="77777777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4C775029" w14:textId="3B357DE1" w:rsidR="008A024E" w:rsidRPr="008457DC" w:rsidDel="005765CD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A024E" w:rsidRPr="008457DC" w14:paraId="04C58581" w14:textId="32AD46AB" w:rsidTr="00AB498A">
        <w:trPr>
          <w:trHeight w:val="144"/>
          <w:tblHeader/>
        </w:trPr>
        <w:tc>
          <w:tcPr>
            <w:tcW w:w="4212" w:type="dxa"/>
          </w:tcPr>
          <w:p w14:paraId="78052F71" w14:textId="77777777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157" w:type="dxa"/>
            <w:gridSpan w:val="7"/>
          </w:tcPr>
          <w:p w14:paraId="3C7CCEEF" w14:textId="3A9F9012" w:rsidR="008A024E" w:rsidRPr="008457DC" w:rsidRDefault="008A024E" w:rsidP="008A024E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8A024E" w:rsidRPr="008457DC" w14:paraId="2380C7FE" w14:textId="1B1B853D" w:rsidTr="00AB498A">
        <w:trPr>
          <w:trHeight w:val="144"/>
        </w:trPr>
        <w:tc>
          <w:tcPr>
            <w:tcW w:w="4212" w:type="dxa"/>
          </w:tcPr>
          <w:p w14:paraId="289F4C74" w14:textId="77777777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157" w:type="dxa"/>
            <w:gridSpan w:val="7"/>
          </w:tcPr>
          <w:p w14:paraId="09D3238B" w14:textId="08519DE1" w:rsidR="008A024E" w:rsidRPr="008457DC" w:rsidRDefault="008A024E" w:rsidP="008A024E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</w:tr>
      <w:tr w:rsidR="008A024E" w:rsidRPr="008457DC" w14:paraId="5AA82B8B" w14:textId="04074FAF" w:rsidTr="00AB498A">
        <w:trPr>
          <w:trHeight w:val="144"/>
        </w:trPr>
        <w:tc>
          <w:tcPr>
            <w:tcW w:w="4212" w:type="dxa"/>
          </w:tcPr>
          <w:p w14:paraId="1E850F6E" w14:textId="77777777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</w:tcPr>
          <w:p w14:paraId="71ADA342" w14:textId="131F96C0" w:rsidR="008A024E" w:rsidRPr="008457DC" w:rsidRDefault="00F84B80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D5D12F0" w14:textId="77777777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6AC53AE" w14:textId="1FA68DDC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C1339E3" w14:textId="02D6401E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8A0A717" w14:textId="1CE4C9EB" w:rsidR="008A024E" w:rsidRPr="008457DC" w:rsidRDefault="00312F0F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756</w:t>
            </w:r>
          </w:p>
        </w:tc>
        <w:tc>
          <w:tcPr>
            <w:tcW w:w="237" w:type="dxa"/>
          </w:tcPr>
          <w:p w14:paraId="1636C6F2" w14:textId="77777777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4E7ADE1F" w14:textId="7FD04D32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542</w:t>
            </w:r>
          </w:p>
        </w:tc>
      </w:tr>
      <w:tr w:rsidR="008A024E" w:rsidRPr="008457DC" w14:paraId="4ED28FF1" w14:textId="412010FF" w:rsidTr="00AB498A">
        <w:tc>
          <w:tcPr>
            <w:tcW w:w="4212" w:type="dxa"/>
          </w:tcPr>
          <w:p w14:paraId="009B5D00" w14:textId="77777777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07" w:type="dxa"/>
          </w:tcPr>
          <w:p w14:paraId="634B72E2" w14:textId="6179144D" w:rsidR="008A024E" w:rsidRPr="008457DC" w:rsidRDefault="00F84B80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52" w:type="dxa"/>
          </w:tcPr>
          <w:p w14:paraId="6083368C" w14:textId="77777777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4D07420" w14:textId="10116B3B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43" w:type="dxa"/>
          </w:tcPr>
          <w:p w14:paraId="6C03AC3D" w14:textId="253E9E8D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3F39E56" w14:textId="2B62FAF3" w:rsidR="008A024E" w:rsidRPr="008457DC" w:rsidRDefault="00312F0F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40E44F4" w14:textId="77777777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0277F3D9" w14:textId="6756CF72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3F1E" w:rsidRPr="008457DC" w14:paraId="01FCBC6A" w14:textId="77777777" w:rsidTr="00AB498A">
        <w:tc>
          <w:tcPr>
            <w:tcW w:w="4212" w:type="dxa"/>
          </w:tcPr>
          <w:p w14:paraId="2D068B6C" w14:textId="7AD058EE" w:rsidR="00673F1E" w:rsidRPr="008457DC" w:rsidRDefault="00673F1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</w:tcPr>
          <w:p w14:paraId="6F1F878C" w14:textId="7D0CAD6E" w:rsidR="00673F1E" w:rsidRDefault="00F84B80" w:rsidP="00673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79FF37B" w14:textId="77777777" w:rsidR="00673F1E" w:rsidRPr="008457DC" w:rsidRDefault="00673F1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E4C85A2" w14:textId="2D8CF245" w:rsidR="00673F1E" w:rsidRPr="008457DC" w:rsidRDefault="00673F1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43" w:type="dxa"/>
          </w:tcPr>
          <w:p w14:paraId="18AF6A6D" w14:textId="77777777" w:rsidR="00673F1E" w:rsidRPr="008457DC" w:rsidRDefault="00673F1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C929185" w14:textId="10230AD3" w:rsidR="00673F1E" w:rsidRDefault="00312F0F" w:rsidP="0031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7" w:type="dxa"/>
          </w:tcPr>
          <w:p w14:paraId="3DE55E74" w14:textId="77777777" w:rsidR="00673F1E" w:rsidRPr="008457DC" w:rsidRDefault="00673F1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23655864" w14:textId="2F16A584" w:rsidR="00673F1E" w:rsidRPr="008457DC" w:rsidRDefault="00673F1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A024E" w:rsidRPr="008457DC" w14:paraId="412B1398" w14:textId="4E22E101" w:rsidTr="00AB498A">
        <w:tc>
          <w:tcPr>
            <w:tcW w:w="4212" w:type="dxa"/>
          </w:tcPr>
          <w:p w14:paraId="5BC79C61" w14:textId="77777777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13C72CC0" w14:textId="05F1FAC2" w:rsidR="008A024E" w:rsidRPr="008457DC" w:rsidRDefault="00F84B80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52" w:type="dxa"/>
          </w:tcPr>
          <w:p w14:paraId="5B0C90B9" w14:textId="77777777" w:rsidR="008A024E" w:rsidRPr="008457DC" w:rsidRDefault="008A024E" w:rsidP="008A024E">
            <w:pPr>
              <w:pStyle w:val="a0"/>
              <w:tabs>
                <w:tab w:val="decimal" w:pos="972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C18F448" w14:textId="10002C3C" w:rsidR="008A024E" w:rsidRPr="008457DC" w:rsidRDefault="00673F1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</w:p>
        </w:tc>
        <w:tc>
          <w:tcPr>
            <w:tcW w:w="243" w:type="dxa"/>
          </w:tcPr>
          <w:p w14:paraId="3460374A" w14:textId="3D42D655" w:rsidR="008A024E" w:rsidRPr="008457DC" w:rsidRDefault="008A024E" w:rsidP="008A024E">
            <w:pPr>
              <w:pStyle w:val="a0"/>
              <w:tabs>
                <w:tab w:val="decimal" w:pos="882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6A35D025" w14:textId="3F0ADBFD" w:rsidR="008A024E" w:rsidRPr="008457DC" w:rsidRDefault="00312F0F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757</w:t>
            </w:r>
          </w:p>
        </w:tc>
        <w:tc>
          <w:tcPr>
            <w:tcW w:w="237" w:type="dxa"/>
          </w:tcPr>
          <w:p w14:paraId="2D7F1979" w14:textId="77777777" w:rsidR="008A024E" w:rsidRPr="008457DC" w:rsidRDefault="008A024E" w:rsidP="008A024E">
            <w:pPr>
              <w:pStyle w:val="a0"/>
              <w:tabs>
                <w:tab w:val="decimal" w:pos="882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0000FE5E" w14:textId="065F97FD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542</w:t>
            </w:r>
          </w:p>
        </w:tc>
      </w:tr>
      <w:tr w:rsidR="008A024E" w:rsidRPr="008457DC" w14:paraId="646D384D" w14:textId="5E1E3421" w:rsidTr="00AB498A">
        <w:tc>
          <w:tcPr>
            <w:tcW w:w="4212" w:type="dxa"/>
          </w:tcPr>
          <w:p w14:paraId="59E4CF0C" w14:textId="35AB7DBD" w:rsidR="008A024E" w:rsidRPr="007823A6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07" w:type="dxa"/>
          </w:tcPr>
          <w:p w14:paraId="39E7DAD9" w14:textId="6E4AB038" w:rsidR="008A024E" w:rsidRPr="007823A6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2" w:type="dxa"/>
          </w:tcPr>
          <w:p w14:paraId="0EC3885B" w14:textId="77777777" w:rsidR="008A024E" w:rsidRPr="007823A6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7" w:type="dxa"/>
          </w:tcPr>
          <w:p w14:paraId="7E52D682" w14:textId="6CF0D5E5" w:rsidR="008A024E" w:rsidRPr="007823A6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3" w:type="dxa"/>
          </w:tcPr>
          <w:p w14:paraId="4AFC360F" w14:textId="6E4ACEFC" w:rsidR="008A024E" w:rsidRPr="007823A6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</w:tcPr>
          <w:p w14:paraId="48B2A89A" w14:textId="1313780A" w:rsidR="008A024E" w:rsidRPr="007823A6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</w:tcPr>
          <w:p w14:paraId="08FAFCE8" w14:textId="77777777" w:rsidR="008A024E" w:rsidRPr="007823A6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1FC50568" w14:textId="154BAC08" w:rsidR="008A024E" w:rsidRPr="007823A6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8A024E" w:rsidRPr="008457DC" w14:paraId="43A30DDB" w14:textId="77777777" w:rsidTr="00AB498A">
        <w:tc>
          <w:tcPr>
            <w:tcW w:w="4212" w:type="dxa"/>
          </w:tcPr>
          <w:p w14:paraId="5F48A4C8" w14:textId="4ADD9F69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07" w:type="dxa"/>
          </w:tcPr>
          <w:p w14:paraId="00E66AB2" w14:textId="54B09F6D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297E092" w14:textId="77777777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78EF378" w14:textId="175F1DB4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21F0AF1" w14:textId="77777777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BF36E27" w14:textId="5208DE98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44D5CDA0" w14:textId="77777777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593E3C7B" w14:textId="5B54F2FE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6923" w:rsidRPr="008457DC" w14:paraId="487B1DDE" w14:textId="77777777" w:rsidTr="00AB498A">
        <w:tc>
          <w:tcPr>
            <w:tcW w:w="4212" w:type="dxa"/>
          </w:tcPr>
          <w:p w14:paraId="6B8884AD" w14:textId="42A3C0E0" w:rsidR="00246923" w:rsidRPr="008457DC" w:rsidRDefault="00246923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</w:tcPr>
          <w:p w14:paraId="6F56CDA4" w14:textId="6A663E88" w:rsidR="00246923" w:rsidRPr="008457DC" w:rsidRDefault="00F84B80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01C02E3" w14:textId="77777777" w:rsidR="00246923" w:rsidRPr="008457DC" w:rsidRDefault="00246923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DA7B778" w14:textId="53CFF003" w:rsidR="00246923" w:rsidRPr="008457DC" w:rsidRDefault="00246923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6368449" w14:textId="77777777" w:rsidR="00246923" w:rsidRPr="008457DC" w:rsidRDefault="00246923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147DAA95" w14:textId="1B7D9412" w:rsidR="00246923" w:rsidRPr="008457DC" w:rsidRDefault="00312F0F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37" w:type="dxa"/>
            <w:shd w:val="clear" w:color="auto" w:fill="auto"/>
          </w:tcPr>
          <w:p w14:paraId="3405C33D" w14:textId="77777777" w:rsidR="00246923" w:rsidRPr="008457DC" w:rsidRDefault="00246923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5C1FBBF9" w14:textId="189E51C4" w:rsidR="00246923" w:rsidRPr="008457DC" w:rsidRDefault="00246923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73F1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246923" w:rsidRPr="008457DC" w14:paraId="363D28D8" w14:textId="77777777" w:rsidTr="00AB498A">
        <w:tc>
          <w:tcPr>
            <w:tcW w:w="4212" w:type="dxa"/>
          </w:tcPr>
          <w:p w14:paraId="23856497" w14:textId="1BEC21A9" w:rsidR="00246923" w:rsidRPr="008457DC" w:rsidRDefault="00246923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F70ACC0" w14:textId="325561BE" w:rsidR="00246923" w:rsidRPr="008457DC" w:rsidRDefault="00F84B80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52" w:type="dxa"/>
          </w:tcPr>
          <w:p w14:paraId="30A02EEC" w14:textId="77777777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C34E02A" w14:textId="5AD085E8" w:rsidR="00246923" w:rsidRPr="008457DC" w:rsidRDefault="00673F1E" w:rsidP="00673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3886939" w14:textId="77777777" w:rsidR="00246923" w:rsidRPr="008457DC" w:rsidRDefault="00246923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033991DE" w14:textId="7FB1781A" w:rsidR="00246923" w:rsidRPr="008457DC" w:rsidRDefault="00312F0F" w:rsidP="0031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29DA32D" w14:textId="77777777" w:rsidR="00246923" w:rsidRPr="008457DC" w:rsidRDefault="00246923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</w:tcPr>
          <w:p w14:paraId="0489D1AA" w14:textId="33213AA8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A024E" w:rsidRPr="008457DC" w14:paraId="35F24D1D" w14:textId="77777777" w:rsidTr="00AB498A">
        <w:tc>
          <w:tcPr>
            <w:tcW w:w="4212" w:type="dxa"/>
          </w:tcPr>
          <w:p w14:paraId="308D9E8A" w14:textId="6A34FFB0" w:rsidR="008A024E" w:rsidRPr="008457DC" w:rsidRDefault="00246923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407F1CB" w14:textId="01C10D9D" w:rsidR="008A024E" w:rsidRPr="00246923" w:rsidRDefault="00F84B80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52" w:type="dxa"/>
          </w:tcPr>
          <w:p w14:paraId="7FD3D488" w14:textId="77777777" w:rsidR="008A024E" w:rsidRPr="00246923" w:rsidRDefault="008A024E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7C8D52CC" w14:textId="5E4FA3C3" w:rsidR="008A024E" w:rsidRPr="00673F1E" w:rsidRDefault="00673F1E" w:rsidP="00673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4AE63CE" w14:textId="77777777" w:rsidR="008A024E" w:rsidRPr="00246923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37ADE0" w14:textId="43BD0977" w:rsidR="008A024E" w:rsidRPr="00246923" w:rsidRDefault="00312F0F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37" w:type="dxa"/>
            <w:shd w:val="clear" w:color="auto" w:fill="auto"/>
          </w:tcPr>
          <w:p w14:paraId="101654A0" w14:textId="77777777" w:rsidR="008A024E" w:rsidRPr="00246923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B94754" w14:textId="608EA158" w:rsidR="008A024E" w:rsidRPr="00246923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69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67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4D15D3CA" w14:textId="40C54EE4" w:rsidR="001E047B" w:rsidRPr="007823A6" w:rsidRDefault="001E047B" w:rsidP="008A22EF">
      <w:pPr>
        <w:pStyle w:val="NoSpacing"/>
        <w:rPr>
          <w:rFonts w:asciiTheme="majorBidi" w:hAnsiTheme="majorBidi" w:cstheme="majorBidi"/>
          <w:sz w:val="20"/>
          <w:szCs w:val="20"/>
        </w:rPr>
      </w:pPr>
    </w:p>
    <w:tbl>
      <w:tblPr>
        <w:tblW w:w="93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107"/>
        <w:gridCol w:w="252"/>
        <w:gridCol w:w="1107"/>
        <w:gridCol w:w="243"/>
        <w:gridCol w:w="1107"/>
        <w:gridCol w:w="237"/>
        <w:gridCol w:w="1104"/>
      </w:tblGrid>
      <w:tr w:rsidR="001F6122" w:rsidRPr="008457DC" w14:paraId="1A750E2B" w14:textId="77777777" w:rsidTr="00617036">
        <w:tc>
          <w:tcPr>
            <w:tcW w:w="4212" w:type="dxa"/>
          </w:tcPr>
          <w:p w14:paraId="2DDB24C6" w14:textId="6844F84D" w:rsidR="001F6122" w:rsidRPr="008457DC" w:rsidRDefault="001F6122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07" w:type="dxa"/>
          </w:tcPr>
          <w:p w14:paraId="4B1E969F" w14:textId="77777777" w:rsidR="001F6122" w:rsidRPr="008457DC" w:rsidRDefault="001F6122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6F8531AB" w14:textId="77777777" w:rsidR="001F6122" w:rsidRPr="008457DC" w:rsidRDefault="001F6122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3CF5A24" w14:textId="77777777" w:rsidR="001F6122" w:rsidRPr="008457DC" w:rsidRDefault="001F6122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4C1FC02" w14:textId="77777777" w:rsidR="001F6122" w:rsidRPr="008457DC" w:rsidRDefault="001F6122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40EDA5E7" w14:textId="77777777" w:rsidR="001F6122" w:rsidRPr="008457DC" w:rsidRDefault="001F6122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78026C33" w14:textId="77777777" w:rsidR="001F6122" w:rsidRPr="008457DC" w:rsidRDefault="001F6122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0FFDE634" w14:textId="77777777" w:rsidR="001F6122" w:rsidRPr="008457DC" w:rsidRDefault="001F6122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6122" w:rsidRPr="008457DC" w14:paraId="385AFA77" w14:textId="77777777" w:rsidTr="00D954FC">
        <w:tc>
          <w:tcPr>
            <w:tcW w:w="4212" w:type="dxa"/>
          </w:tcPr>
          <w:p w14:paraId="17AD40B8" w14:textId="23A5B858" w:rsidR="001F6122" w:rsidRPr="008457DC" w:rsidRDefault="001F6122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  <w:shd w:val="clear" w:color="auto" w:fill="auto"/>
          </w:tcPr>
          <w:p w14:paraId="6C98960D" w14:textId="6633E13A" w:rsidR="001F6122" w:rsidRPr="00CA0A42" w:rsidRDefault="00F84B80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4C16E4E" w14:textId="77777777" w:rsidR="001F6122" w:rsidRPr="008457DC" w:rsidRDefault="001F6122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BB16A4B" w14:textId="1B6A9B14" w:rsidR="001F6122" w:rsidRPr="00CA0A42" w:rsidRDefault="00F51087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A0A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047B5C8" w14:textId="77777777" w:rsidR="001F6122" w:rsidRPr="008457DC" w:rsidRDefault="001F6122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A15A148" w14:textId="43769B40" w:rsidR="001F6122" w:rsidRPr="008F5306" w:rsidRDefault="00515175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14:paraId="6AD92903" w14:textId="77777777" w:rsidR="001F6122" w:rsidRPr="008F5306" w:rsidRDefault="001F6122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28073A79" w14:textId="29E8F1D7" w:rsidR="001F6122" w:rsidRPr="008F5306" w:rsidRDefault="003F4D18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1F6122" w:rsidRPr="008457DC" w14:paraId="0CD1A472" w14:textId="77777777" w:rsidTr="00FC787A">
        <w:tc>
          <w:tcPr>
            <w:tcW w:w="4212" w:type="dxa"/>
          </w:tcPr>
          <w:p w14:paraId="15477E26" w14:textId="34705BC1" w:rsidR="001F6122" w:rsidRPr="008457DC" w:rsidRDefault="001F6122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72BF4640" w14:textId="231E5BFC" w:rsidR="001F6122" w:rsidRPr="00D77A24" w:rsidRDefault="00F84B80" w:rsidP="00A4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252" w:type="dxa"/>
            <w:shd w:val="clear" w:color="auto" w:fill="auto"/>
          </w:tcPr>
          <w:p w14:paraId="2EF70C46" w14:textId="77777777" w:rsidR="001F6122" w:rsidRPr="00D77A24" w:rsidRDefault="001F6122" w:rsidP="00A4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569E9931" w14:textId="0B316D90" w:rsidR="001F6122" w:rsidRPr="00F55114" w:rsidRDefault="00F55114" w:rsidP="00A4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511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3" w:type="dxa"/>
            <w:shd w:val="clear" w:color="auto" w:fill="auto"/>
          </w:tcPr>
          <w:p w14:paraId="1D67DCBF" w14:textId="77777777" w:rsidR="001F6122" w:rsidRPr="00D77A24" w:rsidRDefault="001F6122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348C4D1A" w14:textId="754F7B3B" w:rsidR="001F6122" w:rsidRPr="00D77A24" w:rsidRDefault="00515175" w:rsidP="008F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37" w:type="dxa"/>
            <w:shd w:val="clear" w:color="auto" w:fill="auto"/>
          </w:tcPr>
          <w:p w14:paraId="05769D64" w14:textId="77777777" w:rsidR="001F6122" w:rsidRPr="00D77A24" w:rsidRDefault="001F6122" w:rsidP="008F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</w:tcPr>
          <w:p w14:paraId="3280A89F" w14:textId="5E34FB2F" w:rsidR="001F6122" w:rsidRPr="00D77A24" w:rsidRDefault="00D954FC" w:rsidP="008F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F6122" w:rsidRPr="008457DC" w14:paraId="329650A7" w14:textId="77777777" w:rsidTr="00D954FC">
        <w:tc>
          <w:tcPr>
            <w:tcW w:w="4212" w:type="dxa"/>
          </w:tcPr>
          <w:p w14:paraId="619E643B" w14:textId="77777777" w:rsidR="001F6122" w:rsidRPr="00D77A24" w:rsidRDefault="001F6122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7A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781BD4" w14:textId="66EA60A1" w:rsidR="001F6122" w:rsidRPr="00A435E7" w:rsidRDefault="00F84B80" w:rsidP="00A4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</w:t>
            </w:r>
          </w:p>
        </w:tc>
        <w:tc>
          <w:tcPr>
            <w:tcW w:w="252" w:type="dxa"/>
            <w:shd w:val="clear" w:color="auto" w:fill="auto"/>
          </w:tcPr>
          <w:p w14:paraId="5ED0592C" w14:textId="77777777" w:rsidR="001F6122" w:rsidRPr="00A435E7" w:rsidRDefault="001F6122" w:rsidP="00A4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F9DFEC" w14:textId="256B0E56" w:rsidR="001F6122" w:rsidRPr="00F55114" w:rsidRDefault="00F55114" w:rsidP="00A4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51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3" w:type="dxa"/>
            <w:shd w:val="clear" w:color="auto" w:fill="auto"/>
          </w:tcPr>
          <w:p w14:paraId="02105301" w14:textId="77777777" w:rsidR="001F6122" w:rsidRPr="00D77A24" w:rsidRDefault="001F6122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4D00FD" w14:textId="3C6341EA" w:rsidR="001F6122" w:rsidRPr="00246923" w:rsidRDefault="00515175" w:rsidP="008F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37" w:type="dxa"/>
            <w:shd w:val="clear" w:color="auto" w:fill="auto"/>
          </w:tcPr>
          <w:p w14:paraId="702BC985" w14:textId="77777777" w:rsidR="001F6122" w:rsidRPr="00D77A24" w:rsidRDefault="001F6122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DEDB77" w14:textId="5767CF72" w:rsidR="001F6122" w:rsidRPr="00D77A24" w:rsidRDefault="003F4D18" w:rsidP="00D9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AB498A" w:rsidRPr="008457DC" w14:paraId="4F952728" w14:textId="77777777" w:rsidTr="005916B7">
        <w:trPr>
          <w:trHeight w:val="144"/>
          <w:tblHeader/>
        </w:trPr>
        <w:tc>
          <w:tcPr>
            <w:tcW w:w="4212" w:type="dxa"/>
          </w:tcPr>
          <w:p w14:paraId="68B019D3" w14:textId="77777777" w:rsidR="00AB498A" w:rsidRPr="008457DC" w:rsidRDefault="00AB498A" w:rsidP="0059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66" w:type="dxa"/>
            <w:gridSpan w:val="3"/>
          </w:tcPr>
          <w:p w14:paraId="46DB9C41" w14:textId="77777777" w:rsidR="00AB498A" w:rsidRPr="008457DC" w:rsidRDefault="00AB498A" w:rsidP="0059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720632F7" w14:textId="77777777" w:rsidR="00AB498A" w:rsidRPr="008457DC" w:rsidRDefault="00AB498A" w:rsidP="0059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72DE2743" w14:textId="77777777" w:rsidR="00AB498A" w:rsidRPr="008457DC" w:rsidRDefault="00AB498A" w:rsidP="0059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AB498A" w:rsidRPr="008457DC" w14:paraId="05E6CEFA" w14:textId="77777777" w:rsidTr="005916B7">
        <w:trPr>
          <w:trHeight w:val="144"/>
          <w:tblHeader/>
        </w:trPr>
        <w:tc>
          <w:tcPr>
            <w:tcW w:w="4212" w:type="dxa"/>
          </w:tcPr>
          <w:p w14:paraId="280C0013" w14:textId="77777777" w:rsidR="00AB498A" w:rsidRPr="008457DC" w:rsidRDefault="00AB498A" w:rsidP="0059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F6BAADF" w14:textId="77777777" w:rsidR="00AB498A" w:rsidRPr="008457DC" w:rsidRDefault="00AB498A" w:rsidP="0059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</w:tcPr>
          <w:p w14:paraId="10872247" w14:textId="77777777" w:rsidR="00AB498A" w:rsidRPr="008457DC" w:rsidRDefault="00AB498A" w:rsidP="0059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B3ABB9C" w14:textId="77777777" w:rsidR="00AB498A" w:rsidRPr="008457DC" w:rsidRDefault="00AB498A" w:rsidP="0059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" w:type="dxa"/>
          </w:tcPr>
          <w:p w14:paraId="073C23E5" w14:textId="77777777" w:rsidR="00AB498A" w:rsidRPr="008457DC" w:rsidRDefault="00AB498A" w:rsidP="0059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939C1F6" w14:textId="77777777" w:rsidR="00AB498A" w:rsidRPr="008457DC" w:rsidRDefault="00AB498A" w:rsidP="0059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7" w:type="dxa"/>
          </w:tcPr>
          <w:p w14:paraId="27D2D5EE" w14:textId="77777777" w:rsidR="00AB498A" w:rsidRPr="008457DC" w:rsidRDefault="00AB498A" w:rsidP="0059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5E65E3F3" w14:textId="77777777" w:rsidR="00AB498A" w:rsidRPr="008457DC" w:rsidRDefault="00AB498A" w:rsidP="0059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B498A" w:rsidRPr="008457DC" w:rsidDel="005765CD" w14:paraId="0ED46897" w14:textId="77777777" w:rsidTr="005916B7">
        <w:trPr>
          <w:trHeight w:val="144"/>
          <w:tblHeader/>
        </w:trPr>
        <w:tc>
          <w:tcPr>
            <w:tcW w:w="4212" w:type="dxa"/>
          </w:tcPr>
          <w:p w14:paraId="029EFD4E" w14:textId="77777777" w:rsidR="00AB498A" w:rsidRPr="008457DC" w:rsidRDefault="00AB498A" w:rsidP="0059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8683A75" w14:textId="77777777" w:rsidR="00AB498A" w:rsidRPr="008457DC" w:rsidDel="005765CD" w:rsidRDefault="00AB498A" w:rsidP="0059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2" w:type="dxa"/>
          </w:tcPr>
          <w:p w14:paraId="419758EC" w14:textId="77777777" w:rsidR="00AB498A" w:rsidRPr="008457DC" w:rsidRDefault="00AB498A" w:rsidP="0059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63B2BFA" w14:textId="77777777" w:rsidR="00AB498A" w:rsidRPr="008457DC" w:rsidDel="005765CD" w:rsidRDefault="00AB498A" w:rsidP="0059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3" w:type="dxa"/>
          </w:tcPr>
          <w:p w14:paraId="0712F249" w14:textId="77777777" w:rsidR="00AB498A" w:rsidRPr="008457DC" w:rsidRDefault="00AB498A" w:rsidP="0059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CE59389" w14:textId="77777777" w:rsidR="00AB498A" w:rsidRPr="008457DC" w:rsidDel="005765CD" w:rsidRDefault="00AB498A" w:rsidP="0059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7" w:type="dxa"/>
          </w:tcPr>
          <w:p w14:paraId="0E59F7BE" w14:textId="77777777" w:rsidR="00AB498A" w:rsidRPr="008457DC" w:rsidRDefault="00AB498A" w:rsidP="0059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2C81E900" w14:textId="77777777" w:rsidR="00AB498A" w:rsidRPr="008457DC" w:rsidDel="005765CD" w:rsidRDefault="00AB498A" w:rsidP="0059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B498A" w:rsidRPr="008457DC" w:rsidDel="005765CD" w14:paraId="16F3F54F" w14:textId="77777777" w:rsidTr="00F74F97">
        <w:trPr>
          <w:trHeight w:val="144"/>
          <w:tblHeader/>
        </w:trPr>
        <w:tc>
          <w:tcPr>
            <w:tcW w:w="4212" w:type="dxa"/>
          </w:tcPr>
          <w:p w14:paraId="02715D3F" w14:textId="77777777" w:rsidR="00AB498A" w:rsidRPr="008457DC" w:rsidRDefault="00AB498A" w:rsidP="00AB4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7" w:type="dxa"/>
            <w:gridSpan w:val="7"/>
          </w:tcPr>
          <w:p w14:paraId="6FA7E473" w14:textId="1F04DBCF" w:rsidR="00AB498A" w:rsidRPr="008457DC" w:rsidRDefault="00AB498A" w:rsidP="00AB4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B498A" w:rsidRPr="008457DC" w:rsidDel="005765CD" w14:paraId="26BABA58" w14:textId="77777777" w:rsidTr="005916B7">
        <w:trPr>
          <w:trHeight w:val="144"/>
          <w:tblHeader/>
        </w:trPr>
        <w:tc>
          <w:tcPr>
            <w:tcW w:w="4212" w:type="dxa"/>
          </w:tcPr>
          <w:p w14:paraId="10B70AE3" w14:textId="20683A1B" w:rsidR="00AB498A" w:rsidRPr="008457DC" w:rsidRDefault="00AB498A" w:rsidP="00AB4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07" w:type="dxa"/>
          </w:tcPr>
          <w:p w14:paraId="59295212" w14:textId="77777777" w:rsidR="00AB498A" w:rsidRPr="008457DC" w:rsidRDefault="00AB498A" w:rsidP="00AB4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13E71CE" w14:textId="77777777" w:rsidR="00AB498A" w:rsidRPr="008457DC" w:rsidRDefault="00AB498A" w:rsidP="00AB4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3A0A993" w14:textId="77777777" w:rsidR="00AB498A" w:rsidRPr="008457DC" w:rsidRDefault="00AB498A" w:rsidP="00AB4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5966004" w14:textId="77777777" w:rsidR="00AB498A" w:rsidRPr="008457DC" w:rsidRDefault="00AB498A" w:rsidP="00AB4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4EE5DC9" w14:textId="77777777" w:rsidR="00AB498A" w:rsidRPr="008457DC" w:rsidRDefault="00AB498A" w:rsidP="00AB4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790A3E3" w14:textId="77777777" w:rsidR="00AB498A" w:rsidRPr="008457DC" w:rsidRDefault="00AB498A" w:rsidP="00AB4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32EC1A53" w14:textId="77777777" w:rsidR="00AB498A" w:rsidRPr="008457DC" w:rsidRDefault="00AB498A" w:rsidP="00AB4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498A" w:rsidRPr="008457DC" w:rsidDel="005765CD" w14:paraId="04EBA12B" w14:textId="77777777" w:rsidTr="005916B7">
        <w:trPr>
          <w:trHeight w:val="144"/>
          <w:tblHeader/>
        </w:trPr>
        <w:tc>
          <w:tcPr>
            <w:tcW w:w="4212" w:type="dxa"/>
          </w:tcPr>
          <w:p w14:paraId="074E94A8" w14:textId="5989E032" w:rsidR="00AB498A" w:rsidRPr="008457DC" w:rsidRDefault="00AB498A" w:rsidP="00AB4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107" w:type="dxa"/>
          </w:tcPr>
          <w:p w14:paraId="6CA9B4B0" w14:textId="196AB575" w:rsidR="00AB498A" w:rsidRPr="008457DC" w:rsidRDefault="00AB498A" w:rsidP="00AB4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585C4F7" w14:textId="77777777" w:rsidR="00AB498A" w:rsidRPr="008457DC" w:rsidRDefault="00AB498A" w:rsidP="00AB4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7E2097A" w14:textId="2DC0146F" w:rsidR="00AB498A" w:rsidRPr="008457DC" w:rsidRDefault="00AB498A" w:rsidP="00AB4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1,320</w:t>
            </w:r>
          </w:p>
        </w:tc>
        <w:tc>
          <w:tcPr>
            <w:tcW w:w="243" w:type="dxa"/>
          </w:tcPr>
          <w:p w14:paraId="75926DAD" w14:textId="77777777" w:rsidR="00AB498A" w:rsidRPr="008457DC" w:rsidRDefault="00AB498A" w:rsidP="00AB4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D867652" w14:textId="1457CE70" w:rsidR="00AB498A" w:rsidRPr="008457DC" w:rsidRDefault="00515175" w:rsidP="005D7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A75CDA0" w14:textId="77777777" w:rsidR="00AB498A" w:rsidRPr="008457DC" w:rsidRDefault="00AB498A" w:rsidP="00AB4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145E68EA" w14:textId="3CDCB261" w:rsidR="00AB498A" w:rsidRPr="008457DC" w:rsidRDefault="00AB498A" w:rsidP="00AB4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5306">
              <w:rPr>
                <w:rFonts w:asciiTheme="majorBidi" w:hAnsiTheme="majorBidi" w:cstheme="majorBidi"/>
                <w:sz w:val="30"/>
                <w:szCs w:val="30"/>
              </w:rPr>
              <w:t>1,320</w:t>
            </w:r>
          </w:p>
        </w:tc>
      </w:tr>
      <w:tr w:rsidR="00AB498A" w:rsidRPr="008457DC" w:rsidDel="005765CD" w14:paraId="577533EA" w14:textId="77777777" w:rsidTr="00AB498A">
        <w:trPr>
          <w:trHeight w:val="144"/>
          <w:tblHeader/>
        </w:trPr>
        <w:tc>
          <w:tcPr>
            <w:tcW w:w="4212" w:type="dxa"/>
          </w:tcPr>
          <w:p w14:paraId="1A556496" w14:textId="79B3F4B9" w:rsidR="00AB498A" w:rsidRPr="008457DC" w:rsidRDefault="00AB498A" w:rsidP="00AB4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9009C1E" w14:textId="07C053F9" w:rsidR="00AB498A" w:rsidRPr="008457DC" w:rsidRDefault="00AB498A" w:rsidP="00AB4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7720BA2" w14:textId="77777777" w:rsidR="00AB498A" w:rsidRPr="008457DC" w:rsidRDefault="00AB498A" w:rsidP="00AB4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D350C6F" w14:textId="7862272F" w:rsidR="00AB498A" w:rsidRPr="008457DC" w:rsidRDefault="00AB498A" w:rsidP="00AB4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0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72ADC36" w14:textId="77777777" w:rsidR="00AB498A" w:rsidRPr="008457DC" w:rsidRDefault="00AB498A" w:rsidP="00AB4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24ECDF3" w14:textId="7938D532" w:rsidR="00AB498A" w:rsidRPr="008457DC" w:rsidRDefault="00515175" w:rsidP="00515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416</w:t>
            </w:r>
          </w:p>
        </w:tc>
        <w:tc>
          <w:tcPr>
            <w:tcW w:w="237" w:type="dxa"/>
          </w:tcPr>
          <w:p w14:paraId="243F9DF3" w14:textId="77777777" w:rsidR="00AB498A" w:rsidRPr="008457DC" w:rsidRDefault="00AB498A" w:rsidP="00AB4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379B2F5F" w14:textId="68862AF6" w:rsidR="00AB498A" w:rsidRPr="008457DC" w:rsidRDefault="00AB498A" w:rsidP="00AB4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1,314</w:t>
            </w:r>
          </w:p>
        </w:tc>
      </w:tr>
      <w:tr w:rsidR="00AB498A" w:rsidRPr="008457DC" w:rsidDel="005765CD" w14:paraId="363FD308" w14:textId="77777777" w:rsidTr="00AB498A">
        <w:trPr>
          <w:trHeight w:val="144"/>
          <w:tblHeader/>
        </w:trPr>
        <w:tc>
          <w:tcPr>
            <w:tcW w:w="4212" w:type="dxa"/>
          </w:tcPr>
          <w:p w14:paraId="083660D9" w14:textId="7E2B06FD" w:rsidR="00AB498A" w:rsidRPr="008457DC" w:rsidRDefault="00AB498A" w:rsidP="00AB4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77A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292E2CFD" w14:textId="53B82021" w:rsidR="00AB498A" w:rsidRPr="00AB498A" w:rsidRDefault="00AB498A" w:rsidP="00AB4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49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B80BCAD" w14:textId="77777777" w:rsidR="00AB498A" w:rsidRPr="008457DC" w:rsidRDefault="00AB498A" w:rsidP="00AB4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4D31FB9" w14:textId="59B57485" w:rsidR="00AB498A" w:rsidRPr="00AB498A" w:rsidRDefault="00AB498A" w:rsidP="00AB4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49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1,320</w:t>
            </w:r>
          </w:p>
        </w:tc>
        <w:tc>
          <w:tcPr>
            <w:tcW w:w="243" w:type="dxa"/>
          </w:tcPr>
          <w:p w14:paraId="7274E52E" w14:textId="77777777" w:rsidR="00AB498A" w:rsidRPr="008457DC" w:rsidRDefault="00AB498A" w:rsidP="00AB4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98901E9" w14:textId="06FC8D8C" w:rsidR="00AB498A" w:rsidRPr="00515175" w:rsidRDefault="00515175" w:rsidP="00515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416</w:t>
            </w:r>
          </w:p>
        </w:tc>
        <w:tc>
          <w:tcPr>
            <w:tcW w:w="237" w:type="dxa"/>
          </w:tcPr>
          <w:p w14:paraId="681B0635" w14:textId="77777777" w:rsidR="00AB498A" w:rsidRPr="008457DC" w:rsidRDefault="00AB498A" w:rsidP="00AB4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6FCA12CA" w14:textId="2143E6B0" w:rsidR="00AB498A" w:rsidRPr="00AB498A" w:rsidRDefault="00AB498A" w:rsidP="00AB4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49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2,634</w:t>
            </w:r>
          </w:p>
        </w:tc>
      </w:tr>
    </w:tbl>
    <w:p w14:paraId="7D5E7104" w14:textId="77777777" w:rsidR="00C37D0D" w:rsidRPr="007823A6" w:rsidRDefault="00C37D0D" w:rsidP="008A22EF">
      <w:pPr>
        <w:pStyle w:val="NoSpacing"/>
        <w:rPr>
          <w:rFonts w:asciiTheme="majorBidi" w:hAnsiTheme="majorBidi" w:cstheme="majorBidi"/>
          <w:sz w:val="20"/>
          <w:szCs w:val="20"/>
        </w:rPr>
      </w:pPr>
    </w:p>
    <w:p w14:paraId="79E48FA7" w14:textId="7AC5DFC3" w:rsidR="007071C0" w:rsidRPr="008457DC" w:rsidRDefault="001E2F35" w:rsidP="00801A33">
      <w:pPr>
        <w:pStyle w:val="Heading1"/>
        <w:numPr>
          <w:ilvl w:val="0"/>
          <w:numId w:val="21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8457DC">
        <w:rPr>
          <w:rFonts w:asciiTheme="majorBidi" w:hAnsiTheme="majorBidi" w:cstheme="majorBidi"/>
          <w:sz w:val="30"/>
          <w:szCs w:val="30"/>
          <w:u w:val="none"/>
        </w:rPr>
        <w:tab/>
      </w:r>
      <w:r w:rsidR="007071C0" w:rsidRPr="008457DC">
        <w:rPr>
          <w:rFonts w:asciiTheme="majorBidi" w:hAnsiTheme="majorBidi" w:cstheme="majorBidi"/>
          <w:sz w:val="30"/>
          <w:szCs w:val="30"/>
          <w:u w:val="none"/>
          <w:cs/>
        </w:rPr>
        <w:t>เงินลงทุนใน</w:t>
      </w:r>
      <w:r w:rsidR="009477AB" w:rsidRPr="008457DC">
        <w:rPr>
          <w:rFonts w:asciiTheme="majorBidi" w:hAnsiTheme="majorBidi" w:cstheme="majorBidi"/>
          <w:sz w:val="30"/>
          <w:szCs w:val="30"/>
          <w:u w:val="none"/>
          <w:cs/>
        </w:rPr>
        <w:t xml:space="preserve">บริษัทย่อย </w:t>
      </w:r>
      <w:r w:rsidR="007071C0" w:rsidRPr="008457DC">
        <w:rPr>
          <w:rFonts w:asciiTheme="majorBidi" w:hAnsiTheme="majorBidi" w:cstheme="majorBidi"/>
          <w:sz w:val="30"/>
          <w:szCs w:val="30"/>
          <w:u w:val="none"/>
          <w:cs/>
        </w:rPr>
        <w:t>บริษัทร่วมและการร่วมค้า</w:t>
      </w:r>
    </w:p>
    <w:p w14:paraId="196BB737" w14:textId="6C772C16" w:rsidR="009477AB" w:rsidRPr="007823A6" w:rsidRDefault="009477AB" w:rsidP="009477AB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3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107"/>
        <w:gridCol w:w="252"/>
        <w:gridCol w:w="1107"/>
        <w:gridCol w:w="243"/>
        <w:gridCol w:w="1107"/>
        <w:gridCol w:w="237"/>
        <w:gridCol w:w="1104"/>
      </w:tblGrid>
      <w:tr w:rsidR="003E0618" w:rsidRPr="008457DC" w14:paraId="15DB8A34" w14:textId="77777777" w:rsidTr="00067326">
        <w:tc>
          <w:tcPr>
            <w:tcW w:w="4212" w:type="dxa"/>
          </w:tcPr>
          <w:p w14:paraId="5D14F14F" w14:textId="6BF89809" w:rsidR="003E0618" w:rsidRPr="008457DC" w:rsidRDefault="003E0618" w:rsidP="003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2466" w:type="dxa"/>
            <w:gridSpan w:val="3"/>
          </w:tcPr>
          <w:p w14:paraId="468CB7FA" w14:textId="341AAD9A" w:rsidR="003E0618" w:rsidRPr="008457DC" w:rsidRDefault="003E0618" w:rsidP="003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1F7AC511" w14:textId="77777777" w:rsidR="003E0618" w:rsidRPr="008457DC" w:rsidRDefault="003E0618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shd w:val="clear" w:color="auto" w:fill="auto"/>
          </w:tcPr>
          <w:p w14:paraId="08BEAC10" w14:textId="2762C6D9" w:rsidR="003E0618" w:rsidRPr="008457DC" w:rsidRDefault="003E0618" w:rsidP="003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E0618" w:rsidRPr="008457DC" w14:paraId="6D9E078B" w14:textId="77777777" w:rsidTr="00AF26CD">
        <w:tc>
          <w:tcPr>
            <w:tcW w:w="4212" w:type="dxa"/>
          </w:tcPr>
          <w:p w14:paraId="5DA0BA5C" w14:textId="77B58D9B" w:rsidR="003E0618" w:rsidRPr="008457DC" w:rsidRDefault="003E0618" w:rsidP="003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A09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0B40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A09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0B406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107" w:type="dxa"/>
          </w:tcPr>
          <w:p w14:paraId="7A1A3662" w14:textId="210F9731" w:rsidR="003E0618" w:rsidRPr="008457DC" w:rsidRDefault="003E0618" w:rsidP="003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2" w:type="dxa"/>
            <w:shd w:val="clear" w:color="auto" w:fill="auto"/>
          </w:tcPr>
          <w:p w14:paraId="5AA53B12" w14:textId="77777777" w:rsidR="003E0618" w:rsidRPr="008457DC" w:rsidRDefault="003E0618" w:rsidP="003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FD809EB" w14:textId="0D71CFAE" w:rsidR="003E0618" w:rsidRPr="008457DC" w:rsidRDefault="003E0618" w:rsidP="003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3" w:type="dxa"/>
          </w:tcPr>
          <w:p w14:paraId="6E0130D2" w14:textId="77777777" w:rsidR="003E0618" w:rsidRPr="008457DC" w:rsidRDefault="003E0618" w:rsidP="003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EBAC7D3" w14:textId="33362B20" w:rsidR="003E0618" w:rsidRPr="008457DC" w:rsidRDefault="003E0618" w:rsidP="003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7" w:type="dxa"/>
            <w:shd w:val="clear" w:color="auto" w:fill="auto"/>
          </w:tcPr>
          <w:p w14:paraId="1E90B3E9" w14:textId="77777777" w:rsidR="003E0618" w:rsidRPr="008457DC" w:rsidRDefault="003E0618" w:rsidP="003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3052A559" w14:textId="56B401C1" w:rsidR="003E0618" w:rsidRPr="008457DC" w:rsidRDefault="003E0618" w:rsidP="003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E0618" w:rsidRPr="008457DC" w14:paraId="4C8DD57A" w14:textId="77777777" w:rsidTr="005A0AED">
        <w:tc>
          <w:tcPr>
            <w:tcW w:w="4212" w:type="dxa"/>
          </w:tcPr>
          <w:p w14:paraId="151FC003" w14:textId="77777777" w:rsidR="003E0618" w:rsidRPr="008457DC" w:rsidRDefault="003E0618" w:rsidP="003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57" w:type="dxa"/>
            <w:gridSpan w:val="7"/>
          </w:tcPr>
          <w:p w14:paraId="2A95B6AD" w14:textId="4C21A159" w:rsidR="003E0618" w:rsidRPr="008457DC" w:rsidRDefault="003E0618" w:rsidP="003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E0618" w:rsidRPr="008457DC" w14:paraId="1F96865B" w14:textId="77777777" w:rsidTr="00AF26CD">
        <w:tc>
          <w:tcPr>
            <w:tcW w:w="4212" w:type="dxa"/>
          </w:tcPr>
          <w:p w14:paraId="6AB2A76A" w14:textId="5423A222" w:rsidR="003E0618" w:rsidRPr="008457DC" w:rsidRDefault="003E0618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  <w:shd w:val="clear" w:color="auto" w:fill="auto"/>
          </w:tcPr>
          <w:p w14:paraId="62CD8205" w14:textId="2ABCDB13" w:rsidR="003E0618" w:rsidRPr="00CA0A42" w:rsidRDefault="003E0618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0101E4F8" w14:textId="77777777" w:rsidR="003E0618" w:rsidRPr="008457DC" w:rsidRDefault="003E0618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40B9A7D4" w14:textId="55BF661A" w:rsidR="003E0618" w:rsidRPr="00CA0A42" w:rsidRDefault="003E0618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D685087" w14:textId="77777777" w:rsidR="003E0618" w:rsidRPr="008457DC" w:rsidRDefault="003E0618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15E60830" w14:textId="6BAFE3B4" w:rsidR="003E0618" w:rsidRPr="008F5306" w:rsidRDefault="003E0618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34D4D54E" w14:textId="77777777" w:rsidR="003E0618" w:rsidRPr="008F5306" w:rsidRDefault="003E0618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6407F031" w14:textId="4F96EA86" w:rsidR="003E0618" w:rsidRPr="008F5306" w:rsidRDefault="003E0618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0618" w:rsidRPr="008457DC" w14:paraId="5B2FB09A" w14:textId="77777777" w:rsidTr="00212A30">
        <w:tc>
          <w:tcPr>
            <w:tcW w:w="4212" w:type="dxa"/>
          </w:tcPr>
          <w:p w14:paraId="2086AEAA" w14:textId="526F9D82" w:rsidR="003E0618" w:rsidRPr="008457DC" w:rsidRDefault="003E166E" w:rsidP="003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ซื้อเงินลงทุนในบริษัทย่อย</w:t>
            </w:r>
          </w:p>
        </w:tc>
        <w:tc>
          <w:tcPr>
            <w:tcW w:w="1107" w:type="dxa"/>
            <w:shd w:val="clear" w:color="auto" w:fill="auto"/>
          </w:tcPr>
          <w:p w14:paraId="69E782B4" w14:textId="2B229D97" w:rsidR="003E0618" w:rsidRPr="00CA0A42" w:rsidRDefault="00C37D0D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18E1026" w14:textId="77777777" w:rsidR="003E0618" w:rsidRPr="008457DC" w:rsidRDefault="003E0618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20E7D0F" w14:textId="1712B7F5" w:rsidR="003E0618" w:rsidRPr="00CA0A42" w:rsidRDefault="003E0618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0E0A103" w14:textId="77777777" w:rsidR="003E0618" w:rsidRPr="008457DC" w:rsidRDefault="003E0618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48DAD9B" w14:textId="30805D28" w:rsidR="003E0618" w:rsidRDefault="00515175" w:rsidP="00515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679</w:t>
            </w:r>
          </w:p>
        </w:tc>
        <w:tc>
          <w:tcPr>
            <w:tcW w:w="237" w:type="dxa"/>
            <w:shd w:val="clear" w:color="auto" w:fill="auto"/>
          </w:tcPr>
          <w:p w14:paraId="3A49F205" w14:textId="77777777" w:rsidR="003E0618" w:rsidRPr="008F5306" w:rsidRDefault="003E0618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41D67412" w14:textId="2627CFF1" w:rsidR="003E0618" w:rsidRPr="00212A30" w:rsidRDefault="00180D7A" w:rsidP="0073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 w:right="-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</w:tr>
      <w:tr w:rsidR="00515175" w:rsidRPr="008457DC" w14:paraId="1176CAE0" w14:textId="77777777" w:rsidTr="003E166E">
        <w:tc>
          <w:tcPr>
            <w:tcW w:w="4212" w:type="dxa"/>
            <w:shd w:val="clear" w:color="auto" w:fill="auto"/>
          </w:tcPr>
          <w:p w14:paraId="3288C4B5" w14:textId="77DC1DC9" w:rsidR="00515175" w:rsidRPr="008457DC" w:rsidRDefault="00515175" w:rsidP="003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66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เพิ่มทุนในบริษัท</w:t>
            </w:r>
            <w:r w:rsidR="003E166E" w:rsidRPr="003E166E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107" w:type="dxa"/>
            <w:shd w:val="clear" w:color="auto" w:fill="auto"/>
          </w:tcPr>
          <w:p w14:paraId="43EF24D4" w14:textId="46D47244" w:rsidR="00515175" w:rsidRDefault="00515175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4864A106" w14:textId="77777777" w:rsidR="00515175" w:rsidRPr="008457DC" w:rsidRDefault="00515175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57822C02" w14:textId="5EF9E0ED" w:rsidR="00515175" w:rsidRDefault="00515175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7DF37D9" w14:textId="77777777" w:rsidR="00515175" w:rsidRPr="008457DC" w:rsidRDefault="00515175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096E419F" w14:textId="0A99BF58" w:rsidR="00515175" w:rsidRDefault="00515175" w:rsidP="00515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  <w:tc>
          <w:tcPr>
            <w:tcW w:w="237" w:type="dxa"/>
            <w:shd w:val="clear" w:color="auto" w:fill="auto"/>
          </w:tcPr>
          <w:p w14:paraId="65D836AB" w14:textId="77777777" w:rsidR="00515175" w:rsidRPr="008F5306" w:rsidRDefault="00515175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32B62A05" w14:textId="474E5B6D" w:rsidR="00515175" w:rsidRDefault="00515175" w:rsidP="00515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E0618" w:rsidRPr="008457DC" w14:paraId="31D23F09" w14:textId="77777777" w:rsidTr="00515175">
        <w:tc>
          <w:tcPr>
            <w:tcW w:w="4212" w:type="dxa"/>
          </w:tcPr>
          <w:p w14:paraId="6CAD22E1" w14:textId="0B169368" w:rsidR="003E0618" w:rsidRPr="008457DC" w:rsidRDefault="003E166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จำหน่ายเงินลงทุนในบริษัทย่อย</w:t>
            </w:r>
          </w:p>
        </w:tc>
        <w:tc>
          <w:tcPr>
            <w:tcW w:w="1107" w:type="dxa"/>
            <w:shd w:val="clear" w:color="auto" w:fill="auto"/>
          </w:tcPr>
          <w:p w14:paraId="491FF910" w14:textId="6A047C80" w:rsidR="003E0618" w:rsidRPr="00D77A24" w:rsidRDefault="00C37D0D" w:rsidP="003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AA2C73B" w14:textId="77777777" w:rsidR="003E0618" w:rsidRPr="00D77A24" w:rsidRDefault="003E0618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01C21C45" w14:textId="4427F79D" w:rsidR="003E0618" w:rsidRPr="00F55114" w:rsidRDefault="003E0618" w:rsidP="003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EC343E2" w14:textId="77777777" w:rsidR="003E0618" w:rsidRPr="00D77A24" w:rsidRDefault="003E0618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40FED26" w14:textId="112025A3" w:rsidR="003E0618" w:rsidRPr="00D77A24" w:rsidRDefault="00515175" w:rsidP="00515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(634)</w:t>
            </w:r>
          </w:p>
        </w:tc>
        <w:tc>
          <w:tcPr>
            <w:tcW w:w="237" w:type="dxa"/>
            <w:shd w:val="clear" w:color="auto" w:fill="auto"/>
          </w:tcPr>
          <w:p w14:paraId="2209B68E" w14:textId="77777777" w:rsidR="003E0618" w:rsidRPr="00D77A24" w:rsidRDefault="003E0618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69AD20DA" w14:textId="3812E0F3" w:rsidR="003E0618" w:rsidRPr="00212A30" w:rsidRDefault="00180D7A" w:rsidP="0073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08" w:right="-86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515175" w:rsidRPr="008457DC" w14:paraId="089D8485" w14:textId="77777777" w:rsidTr="00515175">
        <w:tc>
          <w:tcPr>
            <w:tcW w:w="4212" w:type="dxa"/>
          </w:tcPr>
          <w:p w14:paraId="5B0775E4" w14:textId="462C7CD2" w:rsidR="00515175" w:rsidRDefault="003E166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48429627" w14:textId="5F30675A" w:rsidR="00515175" w:rsidRDefault="00515175" w:rsidP="003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D872657" w14:textId="77777777" w:rsidR="00515175" w:rsidRPr="00D77A24" w:rsidRDefault="00515175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04D6BF16" w14:textId="3336E041" w:rsidR="00515175" w:rsidRDefault="00515175" w:rsidP="003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D6D5C8D" w14:textId="77777777" w:rsidR="00515175" w:rsidRPr="00D77A24" w:rsidRDefault="00515175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2784517C" w14:textId="652B6499" w:rsidR="00515175" w:rsidRDefault="00515175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237" w:type="dxa"/>
            <w:shd w:val="clear" w:color="auto" w:fill="auto"/>
          </w:tcPr>
          <w:p w14:paraId="1A36C7BC" w14:textId="77777777" w:rsidR="00515175" w:rsidRPr="00D77A24" w:rsidRDefault="00515175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</w:tcPr>
          <w:p w14:paraId="429927ED" w14:textId="2DAF41A9" w:rsidR="00515175" w:rsidRDefault="00515175" w:rsidP="00515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E0618" w:rsidRPr="008457DC" w14:paraId="41C8EB30" w14:textId="77777777" w:rsidTr="006E1A68">
        <w:tc>
          <w:tcPr>
            <w:tcW w:w="4212" w:type="dxa"/>
          </w:tcPr>
          <w:p w14:paraId="69C90F10" w14:textId="77777777" w:rsidR="003E0618" w:rsidRPr="00D77A24" w:rsidRDefault="003E0618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7A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53CE00" w14:textId="4CF675CD" w:rsidR="003E0618" w:rsidRPr="003E0618" w:rsidRDefault="00C37D0D" w:rsidP="003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712B322" w14:textId="77777777" w:rsidR="003E0618" w:rsidRPr="00A435E7" w:rsidRDefault="003E0618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6F1716" w14:textId="4C53120F" w:rsidR="003E0618" w:rsidRPr="003E0618" w:rsidRDefault="003E0618" w:rsidP="003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6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7D58ADF" w14:textId="77777777" w:rsidR="003E0618" w:rsidRPr="00D77A24" w:rsidRDefault="003E0618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D6BBA" w14:textId="4F132CEC" w:rsidR="003E0618" w:rsidRPr="0002104B" w:rsidRDefault="00515175" w:rsidP="00515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984</w:t>
            </w:r>
          </w:p>
        </w:tc>
        <w:tc>
          <w:tcPr>
            <w:tcW w:w="237" w:type="dxa"/>
            <w:shd w:val="clear" w:color="auto" w:fill="auto"/>
          </w:tcPr>
          <w:p w14:paraId="7D5A6275" w14:textId="77777777" w:rsidR="003E0618" w:rsidRPr="00D77A24" w:rsidRDefault="003E0618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8022EF" w14:textId="615C6F16" w:rsidR="003E0618" w:rsidRPr="00D97C5F" w:rsidRDefault="00180D7A" w:rsidP="0073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 w:right="-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</w:t>
            </w:r>
          </w:p>
        </w:tc>
      </w:tr>
      <w:tr w:rsidR="00FB0FA2" w:rsidRPr="008457DC" w14:paraId="2C79370E" w14:textId="77777777" w:rsidTr="00FB0FA2">
        <w:tc>
          <w:tcPr>
            <w:tcW w:w="4212" w:type="dxa"/>
          </w:tcPr>
          <w:p w14:paraId="4654B88B" w14:textId="77777777" w:rsidR="00FB0FA2" w:rsidRPr="00D77A24" w:rsidRDefault="00FB0FA2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3B3898B1" w14:textId="77777777" w:rsidR="00FB0FA2" w:rsidRDefault="00FB0FA2" w:rsidP="003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0546A33C" w14:textId="77777777" w:rsidR="00FB0FA2" w:rsidRPr="00A435E7" w:rsidRDefault="00FB0FA2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01F0DB9D" w14:textId="77777777" w:rsidR="00FB0FA2" w:rsidRPr="003E0618" w:rsidRDefault="00FB0FA2" w:rsidP="003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1025CCF6" w14:textId="77777777" w:rsidR="00FB0FA2" w:rsidRPr="00D77A24" w:rsidRDefault="00FB0FA2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1534B251" w14:textId="77777777" w:rsidR="00FB0FA2" w:rsidRPr="00246923" w:rsidRDefault="00FB0FA2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21A999B4" w14:textId="77777777" w:rsidR="00FB0FA2" w:rsidRPr="00D77A24" w:rsidRDefault="00FB0FA2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</w:tcPr>
          <w:p w14:paraId="027A64C9" w14:textId="77777777" w:rsidR="00FB0FA2" w:rsidRPr="00D97C5F" w:rsidRDefault="00FB0FA2" w:rsidP="00D9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3787E" w:rsidRPr="008457DC" w14:paraId="33FE4EAD" w14:textId="77777777" w:rsidTr="003E0618">
        <w:tc>
          <w:tcPr>
            <w:tcW w:w="4212" w:type="dxa"/>
          </w:tcPr>
          <w:p w14:paraId="62415C79" w14:textId="52CF3AB4" w:rsidR="0043787E" w:rsidRPr="008457DC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07" w:type="dxa"/>
          </w:tcPr>
          <w:p w14:paraId="00857E0E" w14:textId="77777777" w:rsidR="0043787E" w:rsidRPr="008457DC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1C418860" w14:textId="77777777" w:rsidR="0043787E" w:rsidRPr="008457DC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9198194" w14:textId="77777777" w:rsidR="0043787E" w:rsidRPr="008457DC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028CBA50" w14:textId="77777777" w:rsidR="0043787E" w:rsidRPr="008457DC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6BD438FC" w14:textId="77777777" w:rsidR="0043787E" w:rsidRPr="008457DC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479AFA4C" w14:textId="77777777" w:rsidR="0043787E" w:rsidRPr="008457DC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1F810735" w14:textId="77777777" w:rsidR="0043787E" w:rsidRPr="008457DC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5175" w:rsidRPr="008457DC" w14:paraId="7916A190" w14:textId="77777777" w:rsidTr="00515175">
        <w:tc>
          <w:tcPr>
            <w:tcW w:w="4212" w:type="dxa"/>
          </w:tcPr>
          <w:p w14:paraId="13DF2B71" w14:textId="7EFF0A0F" w:rsidR="00515175" w:rsidRPr="008457DC" w:rsidRDefault="00515175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07" w:type="dxa"/>
          </w:tcPr>
          <w:p w14:paraId="73925BC0" w14:textId="3795F099" w:rsidR="00515175" w:rsidRPr="00515175" w:rsidRDefault="00515175" w:rsidP="00515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15175">
              <w:rPr>
                <w:rFonts w:asciiTheme="majorBidi" w:hAnsiTheme="majorBidi" w:cstheme="majorBidi"/>
                <w:sz w:val="30"/>
                <w:szCs w:val="30"/>
              </w:rPr>
              <w:t>(8</w:t>
            </w:r>
            <w:r w:rsidR="0059488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51517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50D6BC73" w14:textId="77777777" w:rsidR="00515175" w:rsidRPr="008457DC" w:rsidRDefault="00515175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908709A" w14:textId="7BFAC95C" w:rsidR="00515175" w:rsidRPr="00515175" w:rsidRDefault="00515175" w:rsidP="00515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515175">
              <w:rPr>
                <w:rFonts w:asciiTheme="majorBidi" w:hAnsiTheme="majorBidi" w:cstheme="majorBidi"/>
                <w:sz w:val="30"/>
                <w:szCs w:val="30"/>
              </w:rPr>
              <w:t>(79)</w:t>
            </w:r>
          </w:p>
        </w:tc>
        <w:tc>
          <w:tcPr>
            <w:tcW w:w="243" w:type="dxa"/>
            <w:shd w:val="clear" w:color="auto" w:fill="auto"/>
          </w:tcPr>
          <w:p w14:paraId="33D4A235" w14:textId="77777777" w:rsidR="00515175" w:rsidRPr="008457DC" w:rsidRDefault="00515175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F5F920F" w14:textId="011CA7C4" w:rsidR="00515175" w:rsidRPr="008457DC" w:rsidRDefault="00515175" w:rsidP="00515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0733C3E" w14:textId="77777777" w:rsidR="00515175" w:rsidRPr="008457DC" w:rsidRDefault="00515175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2FDAD47E" w14:textId="435CBB6E" w:rsidR="00515175" w:rsidRPr="008457DC" w:rsidRDefault="00515175" w:rsidP="00515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5175" w:rsidRPr="008457DC" w14:paraId="564E244B" w14:textId="77777777" w:rsidTr="00515175">
        <w:tc>
          <w:tcPr>
            <w:tcW w:w="4212" w:type="dxa"/>
          </w:tcPr>
          <w:p w14:paraId="224EEB85" w14:textId="31497CD9" w:rsidR="00515175" w:rsidRPr="008457DC" w:rsidRDefault="00515175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166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8AE1120" w14:textId="29885649" w:rsidR="00515175" w:rsidRPr="008457DC" w:rsidRDefault="00515175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58D3E139" w14:textId="77777777" w:rsidR="00515175" w:rsidRPr="008457DC" w:rsidRDefault="00515175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374376D" w14:textId="6E630AC1" w:rsidR="00515175" w:rsidRPr="008457DC" w:rsidRDefault="00515175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C7F23C5" w14:textId="77777777" w:rsidR="00515175" w:rsidRPr="008457DC" w:rsidRDefault="00515175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248C07DF" w14:textId="6C676EEB" w:rsidR="00515175" w:rsidRPr="008457DC" w:rsidRDefault="00515175" w:rsidP="00515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(81)</w:t>
            </w:r>
          </w:p>
        </w:tc>
        <w:tc>
          <w:tcPr>
            <w:tcW w:w="237" w:type="dxa"/>
            <w:shd w:val="clear" w:color="auto" w:fill="auto"/>
          </w:tcPr>
          <w:p w14:paraId="2B16BE8B" w14:textId="77777777" w:rsidR="00515175" w:rsidRPr="008457DC" w:rsidRDefault="00515175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</w:tcPr>
          <w:p w14:paraId="2298ADBE" w14:textId="578F51C3" w:rsidR="00515175" w:rsidRPr="008457DC" w:rsidRDefault="00515175" w:rsidP="00515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3787E" w:rsidRPr="008457DC" w14:paraId="1BDACE50" w14:textId="77777777" w:rsidTr="00515175">
        <w:tc>
          <w:tcPr>
            <w:tcW w:w="4212" w:type="dxa"/>
          </w:tcPr>
          <w:p w14:paraId="3E1D1532" w14:textId="71E30CD0" w:rsidR="0043787E" w:rsidRPr="008457DC" w:rsidRDefault="00515175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A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2EA8A" w14:textId="355F44F3" w:rsidR="0043787E" w:rsidRPr="003E0618" w:rsidRDefault="00F84B80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</w:t>
            </w:r>
            <w:r w:rsidR="005948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5CACA5FE" w14:textId="77777777" w:rsidR="0043787E" w:rsidRPr="003E0618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68F6D5" w14:textId="39EB05F8" w:rsidR="0043787E" w:rsidRPr="003E0618" w:rsidRDefault="00180D7A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(79)</w:t>
            </w:r>
          </w:p>
        </w:tc>
        <w:tc>
          <w:tcPr>
            <w:tcW w:w="243" w:type="dxa"/>
            <w:shd w:val="clear" w:color="auto" w:fill="auto"/>
          </w:tcPr>
          <w:p w14:paraId="63D2495B" w14:textId="77777777" w:rsidR="0043787E" w:rsidRPr="003E0618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550B31" w14:textId="642F5FB3" w:rsidR="0043787E" w:rsidRPr="00515175" w:rsidRDefault="00515175" w:rsidP="00515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51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(81)</w:t>
            </w:r>
          </w:p>
        </w:tc>
        <w:tc>
          <w:tcPr>
            <w:tcW w:w="237" w:type="dxa"/>
            <w:shd w:val="clear" w:color="auto" w:fill="auto"/>
          </w:tcPr>
          <w:p w14:paraId="7A9B1630" w14:textId="77777777" w:rsidR="0043787E" w:rsidRPr="003E0618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F22E7" w14:textId="030CBEC9" w:rsidR="0043787E" w:rsidRPr="003E0618" w:rsidRDefault="00180D7A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3787E" w:rsidRPr="00D77A24" w14:paraId="6911B0C0" w14:textId="77777777" w:rsidTr="003E0618">
        <w:tc>
          <w:tcPr>
            <w:tcW w:w="4212" w:type="dxa"/>
          </w:tcPr>
          <w:p w14:paraId="34299719" w14:textId="58EC2C4F" w:rsidR="0043787E" w:rsidRPr="00BD5CCC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shd w:val="clear" w:color="auto" w:fill="auto"/>
          </w:tcPr>
          <w:p w14:paraId="3A967139" w14:textId="0E8329ED" w:rsidR="0043787E" w:rsidRPr="00BD5CCC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2" w:type="dxa"/>
            <w:shd w:val="clear" w:color="auto" w:fill="auto"/>
          </w:tcPr>
          <w:p w14:paraId="38827B10" w14:textId="77777777" w:rsidR="0043787E" w:rsidRPr="00BD5CCC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shd w:val="clear" w:color="auto" w:fill="auto"/>
          </w:tcPr>
          <w:p w14:paraId="00B7E91C" w14:textId="2614FEE4" w:rsidR="0043787E" w:rsidRPr="00BD5CCC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</w:tcPr>
          <w:p w14:paraId="2A7697E9" w14:textId="77777777" w:rsidR="0043787E" w:rsidRPr="00BD5CCC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shd w:val="clear" w:color="auto" w:fill="auto"/>
          </w:tcPr>
          <w:p w14:paraId="22AE9D17" w14:textId="5077FC40" w:rsidR="0043787E" w:rsidRPr="00BD5CCC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</w:tcPr>
          <w:p w14:paraId="1FCD395C" w14:textId="77777777" w:rsidR="0043787E" w:rsidRPr="00BD5CCC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  <w:shd w:val="clear" w:color="auto" w:fill="auto"/>
          </w:tcPr>
          <w:p w14:paraId="1F1E50E2" w14:textId="2A4FBFA6" w:rsidR="0043787E" w:rsidRPr="00BD5CCC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43787E" w:rsidRPr="00D77A24" w14:paraId="0E5D78F8" w14:textId="77777777" w:rsidTr="00774588">
        <w:tc>
          <w:tcPr>
            <w:tcW w:w="4212" w:type="dxa"/>
          </w:tcPr>
          <w:p w14:paraId="66B6923F" w14:textId="5F050B8A" w:rsidR="0043787E" w:rsidRPr="008457DC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07" w:type="dxa"/>
            <w:shd w:val="clear" w:color="auto" w:fill="auto"/>
          </w:tcPr>
          <w:p w14:paraId="051570FA" w14:textId="4C6A5312" w:rsidR="0043787E" w:rsidRPr="00550C2B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229BE47D" w14:textId="77777777" w:rsidR="0043787E" w:rsidRPr="00550C2B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519955B1" w14:textId="2EDF6D21" w:rsidR="0043787E" w:rsidRPr="00550C2B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02794FAE" w14:textId="77777777" w:rsidR="0043787E" w:rsidRPr="00D77A24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02F27AAA" w14:textId="1EBF6055" w:rsidR="0043787E" w:rsidRPr="003E0618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2B5884EF" w14:textId="77777777" w:rsidR="0043787E" w:rsidRPr="003E0618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7DF07FA3" w14:textId="776CA9EA" w:rsidR="0043787E" w:rsidRPr="003E0618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3787E" w:rsidRPr="00D77A24" w14:paraId="70660BA8" w14:textId="77777777" w:rsidTr="00774588">
        <w:tc>
          <w:tcPr>
            <w:tcW w:w="4212" w:type="dxa"/>
          </w:tcPr>
          <w:p w14:paraId="32F6732C" w14:textId="60EFB3B5" w:rsidR="0043787E" w:rsidRPr="00D77A24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</w:tcPr>
          <w:p w14:paraId="33AD37DA" w14:textId="5737B86E" w:rsidR="0043787E" w:rsidRPr="00A94C79" w:rsidRDefault="00A94C79" w:rsidP="0077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4C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252" w:type="dxa"/>
            <w:shd w:val="clear" w:color="auto" w:fill="auto"/>
          </w:tcPr>
          <w:p w14:paraId="17446A02" w14:textId="77777777" w:rsidR="0043787E" w:rsidRPr="00A94C79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</w:tcPr>
          <w:p w14:paraId="36A390F7" w14:textId="37088C20" w:rsidR="0043787E" w:rsidRPr="00A94C79" w:rsidRDefault="00A94C79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4C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774588" w:rsidRPr="00A94C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3" w:type="dxa"/>
            <w:shd w:val="clear" w:color="auto" w:fill="auto"/>
          </w:tcPr>
          <w:p w14:paraId="3BFD1D16" w14:textId="77777777" w:rsidR="0043787E" w:rsidRPr="00774588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</w:tcPr>
          <w:p w14:paraId="7851A829" w14:textId="74AB2D40" w:rsidR="0043787E" w:rsidRPr="00774588" w:rsidRDefault="00515175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45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FAD1E8F" w14:textId="77777777" w:rsidR="0043787E" w:rsidRPr="00774588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shd w:val="clear" w:color="auto" w:fill="auto"/>
          </w:tcPr>
          <w:p w14:paraId="5F7A42EB" w14:textId="7D28C114" w:rsidR="0043787E" w:rsidRPr="00774588" w:rsidRDefault="00180D7A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45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A235936" w14:textId="77777777" w:rsidR="00774588" w:rsidRPr="00BD5CCC" w:rsidRDefault="00774588" w:rsidP="003E0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73E430AA" w14:textId="497CB9B4" w:rsidR="00223BB6" w:rsidRPr="00515175" w:rsidRDefault="00DE2CFD" w:rsidP="00515175">
      <w:pPr>
        <w:spacing w:line="240" w:lineRule="auto"/>
        <w:ind w:left="540" w:right="-27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BD5CCC">
        <w:rPr>
          <w:rFonts w:asciiTheme="majorBidi" w:hAnsiTheme="majorBidi" w:hint="cs"/>
          <w:spacing w:val="-4"/>
          <w:sz w:val="30"/>
          <w:szCs w:val="30"/>
          <w:cs/>
        </w:rPr>
        <w:t>ในวันที่</w:t>
      </w:r>
      <w:r w:rsidRPr="00BD5CC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D5CCC">
        <w:rPr>
          <w:rFonts w:asciiTheme="majorBidi" w:hAnsiTheme="majorBidi"/>
          <w:spacing w:val="-4"/>
          <w:sz w:val="30"/>
          <w:szCs w:val="30"/>
        </w:rPr>
        <w:t>28</w:t>
      </w:r>
      <w:r w:rsidRPr="00BD5CC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D5CCC">
        <w:rPr>
          <w:rFonts w:asciiTheme="majorBidi" w:hAnsiTheme="majorBidi" w:hint="cs"/>
          <w:spacing w:val="-4"/>
          <w:sz w:val="30"/>
          <w:szCs w:val="30"/>
          <w:cs/>
        </w:rPr>
        <w:t>กุมภาพันธ์</w:t>
      </w:r>
      <w:r w:rsidRPr="00BD5CC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D5CCC">
        <w:rPr>
          <w:rFonts w:asciiTheme="majorBidi" w:hAnsiTheme="majorBidi"/>
          <w:spacing w:val="-4"/>
          <w:sz w:val="30"/>
          <w:szCs w:val="30"/>
        </w:rPr>
        <w:t>2565</w:t>
      </w:r>
      <w:r w:rsidRPr="00BD5CC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D5CCC">
        <w:rPr>
          <w:rFonts w:asciiTheme="majorBidi" w:hAnsiTheme="majorBidi" w:hint="cs"/>
          <w:spacing w:val="-4"/>
          <w:sz w:val="30"/>
          <w:szCs w:val="30"/>
          <w:cs/>
        </w:rPr>
        <w:t>กลุ่มบริษัทและบริษัทได้ขายส่วนได้เสียในบริษัทย่อย</w:t>
      </w:r>
      <w:r w:rsidR="0042498A" w:rsidRPr="00BD5CCC">
        <w:rPr>
          <w:rFonts w:asciiTheme="majorBidi" w:hAnsiTheme="majorBidi" w:hint="cs"/>
          <w:spacing w:val="-4"/>
          <w:sz w:val="30"/>
          <w:szCs w:val="30"/>
          <w:cs/>
        </w:rPr>
        <w:t>ให้</w:t>
      </w:r>
      <w:r w:rsidR="005D7D8E" w:rsidRPr="005D7D8E">
        <w:rPr>
          <w:rFonts w:asciiTheme="majorBidi" w:hAnsiTheme="majorBidi" w:hint="cs"/>
          <w:spacing w:val="-4"/>
          <w:sz w:val="30"/>
          <w:szCs w:val="30"/>
          <w:cs/>
        </w:rPr>
        <w:t>บริษัท</w:t>
      </w:r>
      <w:r w:rsidR="005D7D8E" w:rsidRPr="005D7D8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D7D8E" w:rsidRPr="005D7D8E">
        <w:rPr>
          <w:rFonts w:asciiTheme="majorBidi" w:hAnsiTheme="majorBidi" w:hint="cs"/>
          <w:spacing w:val="-4"/>
          <w:sz w:val="30"/>
          <w:szCs w:val="30"/>
          <w:cs/>
        </w:rPr>
        <w:t>เบทาโกรโฮลดิ้ง</w:t>
      </w:r>
      <w:r w:rsidR="005D7D8E" w:rsidRPr="005D7D8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D7D8E" w:rsidRPr="005D7D8E">
        <w:rPr>
          <w:rFonts w:asciiTheme="majorBidi" w:hAnsiTheme="majorBidi" w:hint="cs"/>
          <w:spacing w:val="-4"/>
          <w:sz w:val="30"/>
          <w:szCs w:val="30"/>
          <w:cs/>
        </w:rPr>
        <w:t>จำกัด</w:t>
      </w:r>
      <w:r w:rsidR="005D7D8E">
        <w:rPr>
          <w:rFonts w:asciiTheme="majorBidi" w:hAnsiTheme="majorBidi"/>
          <w:spacing w:val="-4"/>
          <w:sz w:val="30"/>
          <w:szCs w:val="30"/>
        </w:rPr>
        <w:t xml:space="preserve"> (</w:t>
      </w:r>
      <w:r w:rsidR="0042498A" w:rsidRPr="005D7D8E">
        <w:rPr>
          <w:rFonts w:asciiTheme="majorBidi" w:hAnsiTheme="majorBidi" w:hint="cs"/>
          <w:spacing w:val="-4"/>
          <w:sz w:val="30"/>
          <w:szCs w:val="30"/>
          <w:cs/>
        </w:rPr>
        <w:t>บริษัทใหญ่</w:t>
      </w:r>
      <w:r w:rsidR="005D7D8E" w:rsidRPr="005D7D8E">
        <w:rPr>
          <w:rFonts w:asciiTheme="majorBidi" w:hAnsiTheme="majorBidi"/>
          <w:spacing w:val="-4"/>
          <w:sz w:val="30"/>
          <w:szCs w:val="30"/>
        </w:rPr>
        <w:t>)</w:t>
      </w:r>
      <w:r w:rsidRPr="005D7D8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5D7D8E">
        <w:rPr>
          <w:rFonts w:asciiTheme="majorBidi" w:hAnsiTheme="majorBidi" w:hint="cs"/>
          <w:spacing w:val="-4"/>
          <w:sz w:val="30"/>
          <w:szCs w:val="30"/>
          <w:cs/>
        </w:rPr>
        <w:t>โดยมี</w:t>
      </w:r>
      <w:r w:rsidRPr="00BD5CCC">
        <w:rPr>
          <w:rFonts w:asciiTheme="majorBidi" w:hAnsiTheme="majorBidi" w:hint="cs"/>
          <w:spacing w:val="-4"/>
          <w:sz w:val="30"/>
          <w:szCs w:val="30"/>
          <w:cs/>
        </w:rPr>
        <w:t>ข้อมูลของราคาตามบัญชี</w:t>
      </w:r>
      <w:r w:rsidRPr="00BD5CC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D5CCC">
        <w:rPr>
          <w:rFonts w:asciiTheme="majorBidi" w:hAnsiTheme="majorBidi" w:hint="cs"/>
          <w:spacing w:val="-4"/>
          <w:sz w:val="30"/>
          <w:szCs w:val="30"/>
          <w:cs/>
        </w:rPr>
        <w:t>เงินสดที่ได้รับ</w:t>
      </w:r>
      <w:r w:rsidRPr="00BD5CC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D5CCC">
        <w:rPr>
          <w:rFonts w:asciiTheme="majorBidi" w:hAnsiTheme="majorBidi" w:hint="cs"/>
          <w:spacing w:val="-4"/>
          <w:sz w:val="30"/>
          <w:szCs w:val="30"/>
          <w:cs/>
        </w:rPr>
        <w:t>และผลต่างของมูลค่าที่เกิดจากรายการดังกล่าว</w:t>
      </w:r>
      <w:r w:rsidRPr="00BD5CC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D5CCC">
        <w:rPr>
          <w:rFonts w:asciiTheme="majorBidi" w:hAnsiTheme="majorBidi" w:hint="cs"/>
          <w:spacing w:val="-4"/>
          <w:sz w:val="30"/>
          <w:szCs w:val="30"/>
          <w:cs/>
        </w:rPr>
        <w:t>ณ</w:t>
      </w:r>
      <w:r w:rsidRPr="00BD5CC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D5CCC">
        <w:rPr>
          <w:rFonts w:asciiTheme="majorBidi" w:hAnsiTheme="majorBidi" w:hint="cs"/>
          <w:spacing w:val="-4"/>
          <w:sz w:val="30"/>
          <w:szCs w:val="30"/>
          <w:cs/>
        </w:rPr>
        <w:t>วันที่จำหน่ายซึ่งรับรู้ในกำไรหรือขาดทุน</w:t>
      </w:r>
      <w:r w:rsidRPr="00BD5CC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D5CCC">
        <w:rPr>
          <w:rFonts w:asciiTheme="majorBidi" w:hAnsiTheme="majorBidi" w:hint="cs"/>
          <w:spacing w:val="-4"/>
          <w:sz w:val="30"/>
          <w:szCs w:val="30"/>
          <w:cs/>
        </w:rPr>
        <w:t>ดังนี้</w:t>
      </w:r>
    </w:p>
    <w:p w14:paraId="6FB64269" w14:textId="77777777" w:rsidR="00223BB6" w:rsidRPr="0002077C" w:rsidRDefault="00223BB6" w:rsidP="00ED597A">
      <w:pPr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10"/>
          <w:szCs w:val="10"/>
        </w:rPr>
      </w:pPr>
    </w:p>
    <w:tbl>
      <w:tblPr>
        <w:tblStyle w:val="TableGrid"/>
        <w:tblW w:w="956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4"/>
        <w:gridCol w:w="1530"/>
        <w:gridCol w:w="1350"/>
        <w:gridCol w:w="245"/>
        <w:gridCol w:w="1016"/>
        <w:gridCol w:w="236"/>
        <w:gridCol w:w="1383"/>
      </w:tblGrid>
      <w:tr w:rsidR="005F5485" w:rsidRPr="005F5485" w14:paraId="496EFA97" w14:textId="77777777" w:rsidTr="000862E8">
        <w:trPr>
          <w:trHeight w:val="20"/>
          <w:tblHeader/>
        </w:trPr>
        <w:tc>
          <w:tcPr>
            <w:tcW w:w="3804" w:type="dxa"/>
            <w:vAlign w:val="bottom"/>
          </w:tcPr>
          <w:p w14:paraId="001BBD28" w14:textId="77777777" w:rsidR="005F5485" w:rsidRPr="005F5485" w:rsidRDefault="005F5485">
            <w:pPr>
              <w:ind w:left="142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ko-KR"/>
              </w:rPr>
            </w:pPr>
          </w:p>
        </w:tc>
        <w:tc>
          <w:tcPr>
            <w:tcW w:w="5760" w:type="dxa"/>
            <w:gridSpan w:val="6"/>
            <w:vAlign w:val="bottom"/>
            <w:hideMark/>
          </w:tcPr>
          <w:p w14:paraId="4334535D" w14:textId="77777777" w:rsidR="005F5485" w:rsidRPr="005F5485" w:rsidRDefault="005F5485" w:rsidP="000862E8">
            <w:pPr>
              <w:ind w:left="-112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0A44AA" w:rsidRPr="005F5485" w14:paraId="3DE66737" w14:textId="77777777" w:rsidTr="000862E8">
        <w:trPr>
          <w:trHeight w:val="20"/>
          <w:tblHeader/>
        </w:trPr>
        <w:tc>
          <w:tcPr>
            <w:tcW w:w="3804" w:type="dxa"/>
            <w:vAlign w:val="bottom"/>
            <w:hideMark/>
          </w:tcPr>
          <w:p w14:paraId="419058FC" w14:textId="77777777" w:rsidR="000A44AA" w:rsidRPr="005F5485" w:rsidRDefault="000A44AA">
            <w:pPr>
              <w:spacing w:line="240" w:lineRule="auto"/>
              <w:ind w:left="142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ko-KR"/>
              </w:rPr>
            </w:pP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ko-KR"/>
              </w:rPr>
              <w:t>ชื่อบริษัท</w:t>
            </w: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1530" w:type="dxa"/>
            <w:vAlign w:val="bottom"/>
            <w:hideMark/>
          </w:tcPr>
          <w:p w14:paraId="30AA04B4" w14:textId="77777777" w:rsidR="000A44AA" w:rsidRPr="005F5485" w:rsidRDefault="000A44AA">
            <w:pPr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ko-KR"/>
              </w:rPr>
            </w:pP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ko-KR"/>
              </w:rPr>
              <w:t>ร้อยละการถือหุ้น</w:t>
            </w:r>
          </w:p>
        </w:tc>
        <w:tc>
          <w:tcPr>
            <w:tcW w:w="1350" w:type="dxa"/>
            <w:vAlign w:val="bottom"/>
            <w:hideMark/>
          </w:tcPr>
          <w:p w14:paraId="05832C56" w14:textId="77777777" w:rsidR="000A44AA" w:rsidRPr="005F5485" w:rsidRDefault="000A44AA">
            <w:pPr>
              <w:ind w:left="-113" w:right="-1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มูลค่าตามบัญชี</w:t>
            </w:r>
          </w:p>
        </w:tc>
        <w:tc>
          <w:tcPr>
            <w:tcW w:w="245" w:type="dxa"/>
            <w:vAlign w:val="bottom"/>
          </w:tcPr>
          <w:p w14:paraId="14488289" w14:textId="77777777" w:rsidR="000A44AA" w:rsidRPr="005F5485" w:rsidRDefault="000A44A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16" w:type="dxa"/>
            <w:vAlign w:val="bottom"/>
            <w:hideMark/>
          </w:tcPr>
          <w:p w14:paraId="3CC48A73" w14:textId="77777777" w:rsidR="000A44AA" w:rsidRPr="005F5485" w:rsidRDefault="000A44AA">
            <w:pPr>
              <w:ind w:left="-90" w:right="-83" w:hanging="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เงินสดรับ</w:t>
            </w:r>
          </w:p>
        </w:tc>
        <w:tc>
          <w:tcPr>
            <w:tcW w:w="236" w:type="dxa"/>
            <w:vAlign w:val="bottom"/>
          </w:tcPr>
          <w:p w14:paraId="5B003EF5" w14:textId="77777777" w:rsidR="000A44AA" w:rsidRPr="005F5485" w:rsidRDefault="000A44A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383" w:type="dxa"/>
            <w:vAlign w:val="bottom"/>
            <w:hideMark/>
          </w:tcPr>
          <w:p w14:paraId="337C2D66" w14:textId="77777777" w:rsidR="000A44AA" w:rsidRPr="005F5485" w:rsidRDefault="000A44AA">
            <w:pPr>
              <w:ind w:left="-71" w:right="-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กำไร (ขาดทุน)</w:t>
            </w:r>
          </w:p>
        </w:tc>
      </w:tr>
      <w:tr w:rsidR="000A44AA" w:rsidRPr="005F5485" w14:paraId="3B1EB1D5" w14:textId="77777777" w:rsidTr="000862E8">
        <w:trPr>
          <w:trHeight w:val="20"/>
          <w:tblHeader/>
        </w:trPr>
        <w:tc>
          <w:tcPr>
            <w:tcW w:w="3804" w:type="dxa"/>
            <w:vAlign w:val="bottom"/>
          </w:tcPr>
          <w:p w14:paraId="4B12758F" w14:textId="77777777" w:rsidR="000A44AA" w:rsidRPr="005F5485" w:rsidRDefault="000A44AA">
            <w:pPr>
              <w:ind w:left="142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ko-KR"/>
              </w:rPr>
            </w:pPr>
          </w:p>
        </w:tc>
        <w:tc>
          <w:tcPr>
            <w:tcW w:w="1530" w:type="dxa"/>
            <w:vAlign w:val="bottom"/>
            <w:hideMark/>
          </w:tcPr>
          <w:p w14:paraId="67F1171B" w14:textId="77777777" w:rsidR="000A44AA" w:rsidRPr="005F5485" w:rsidRDefault="000A44AA">
            <w:pPr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ko-KR"/>
              </w:rPr>
            </w:pPr>
            <w:r w:rsidRPr="005F548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5F54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ร้อยละ</w:t>
            </w:r>
            <w:r w:rsidRPr="005F548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4230" w:type="dxa"/>
            <w:gridSpan w:val="5"/>
            <w:vAlign w:val="bottom"/>
            <w:hideMark/>
          </w:tcPr>
          <w:p w14:paraId="271065D0" w14:textId="77777777" w:rsidR="000A44AA" w:rsidRPr="005F5485" w:rsidRDefault="000A44AA">
            <w:pPr>
              <w:ind w:left="-71" w:right="-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5F548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5F54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ล้านบาท</w:t>
            </w:r>
            <w:r w:rsidRPr="005F548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)</w:t>
            </w:r>
          </w:p>
        </w:tc>
      </w:tr>
      <w:tr w:rsidR="000A44AA" w:rsidRPr="005F5485" w14:paraId="245DE669" w14:textId="77777777" w:rsidTr="000862E8">
        <w:trPr>
          <w:trHeight w:val="20"/>
        </w:trPr>
        <w:tc>
          <w:tcPr>
            <w:tcW w:w="3804" w:type="dxa"/>
            <w:vAlign w:val="bottom"/>
            <w:hideMark/>
          </w:tcPr>
          <w:p w14:paraId="5A516A73" w14:textId="63293F5F" w:rsidR="000A44AA" w:rsidRPr="005F5485" w:rsidRDefault="000A44AA">
            <w:pPr>
              <w:ind w:left="142" w:right="-120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 xml:space="preserve">บริษัท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บี</w:t>
            </w:r>
            <w:r w:rsidRPr="005F548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แอนด์</w:t>
            </w:r>
            <w:r w:rsidRPr="005F548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ที</w:t>
            </w:r>
            <w:r w:rsidRPr="005F548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เรียลตี้</w:t>
            </w:r>
            <w:r w:rsidRPr="005F548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จำกัด</w:t>
            </w:r>
          </w:p>
        </w:tc>
        <w:tc>
          <w:tcPr>
            <w:tcW w:w="1530" w:type="dxa"/>
            <w:vAlign w:val="bottom"/>
            <w:hideMark/>
          </w:tcPr>
          <w:p w14:paraId="07869843" w14:textId="2572DEA5" w:rsidR="000A44AA" w:rsidRPr="005F5485" w:rsidRDefault="000A44AA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99</w:t>
            </w:r>
            <w:r w:rsidRPr="005F5485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97</w:t>
            </w:r>
          </w:p>
        </w:tc>
        <w:tc>
          <w:tcPr>
            <w:tcW w:w="1350" w:type="dxa"/>
            <w:vAlign w:val="bottom"/>
          </w:tcPr>
          <w:p w14:paraId="518C0866" w14:textId="4AA97CA3" w:rsidR="000A44AA" w:rsidRPr="005B7247" w:rsidRDefault="000A44AA" w:rsidP="008D7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B7247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</w:t>
            </w:r>
          </w:p>
        </w:tc>
        <w:tc>
          <w:tcPr>
            <w:tcW w:w="245" w:type="dxa"/>
            <w:vAlign w:val="bottom"/>
          </w:tcPr>
          <w:p w14:paraId="042B1008" w14:textId="77777777" w:rsidR="000A44AA" w:rsidRPr="005B7247" w:rsidRDefault="000A44AA">
            <w:pPr>
              <w:tabs>
                <w:tab w:val="left" w:pos="792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16" w:type="dxa"/>
            <w:vAlign w:val="bottom"/>
          </w:tcPr>
          <w:p w14:paraId="0312ABF9" w14:textId="26A3ECBA" w:rsidR="000A44AA" w:rsidRPr="005B7247" w:rsidRDefault="000A44AA" w:rsidP="008D7CDE">
            <w:pPr>
              <w:tabs>
                <w:tab w:val="left" w:pos="72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310</w:t>
            </w:r>
          </w:p>
        </w:tc>
        <w:tc>
          <w:tcPr>
            <w:tcW w:w="236" w:type="dxa"/>
            <w:vAlign w:val="bottom"/>
          </w:tcPr>
          <w:p w14:paraId="7E5C113F" w14:textId="77777777" w:rsidR="000A44AA" w:rsidRPr="005B7247" w:rsidRDefault="000A44AA">
            <w:pPr>
              <w:tabs>
                <w:tab w:val="left" w:pos="792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83" w:type="dxa"/>
            <w:vAlign w:val="bottom"/>
          </w:tcPr>
          <w:p w14:paraId="2D0E9B05" w14:textId="3A1A37BF" w:rsidR="000A44AA" w:rsidRPr="005B7247" w:rsidRDefault="000A44AA" w:rsidP="000A44AA">
            <w:pPr>
              <w:tabs>
                <w:tab w:val="left" w:pos="792"/>
              </w:tabs>
              <w:spacing w:line="240" w:lineRule="auto"/>
              <w:ind w:left="-71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109</w:t>
            </w:r>
          </w:p>
        </w:tc>
      </w:tr>
      <w:tr w:rsidR="000A44AA" w:rsidRPr="005F5485" w14:paraId="6392B871" w14:textId="77777777" w:rsidTr="000862E8">
        <w:trPr>
          <w:trHeight w:val="20"/>
        </w:trPr>
        <w:tc>
          <w:tcPr>
            <w:tcW w:w="3804" w:type="dxa"/>
            <w:vAlign w:val="bottom"/>
            <w:hideMark/>
          </w:tcPr>
          <w:p w14:paraId="415D0A95" w14:textId="1A13D96C" w:rsidR="000A44AA" w:rsidRPr="005F5485" w:rsidRDefault="000A44AA">
            <w:pPr>
              <w:ind w:left="142" w:right="-120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บริษัท เบทาโกร เรสเทอรองท์ จำกัด</w:t>
            </w:r>
          </w:p>
        </w:tc>
        <w:tc>
          <w:tcPr>
            <w:tcW w:w="1530" w:type="dxa"/>
            <w:vAlign w:val="bottom"/>
            <w:hideMark/>
          </w:tcPr>
          <w:p w14:paraId="294CA0CD" w14:textId="3A6E3F84" w:rsidR="000A44AA" w:rsidRPr="005F5485" w:rsidRDefault="000A44AA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99</w:t>
            </w:r>
            <w:r w:rsidRPr="005F5485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99</w:t>
            </w:r>
          </w:p>
        </w:tc>
        <w:tc>
          <w:tcPr>
            <w:tcW w:w="1350" w:type="dxa"/>
            <w:vAlign w:val="bottom"/>
          </w:tcPr>
          <w:p w14:paraId="7BC19AC8" w14:textId="1C9B28C2" w:rsidR="000A44AA" w:rsidRPr="005B7247" w:rsidRDefault="000A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60</w:t>
            </w:r>
          </w:p>
        </w:tc>
        <w:tc>
          <w:tcPr>
            <w:tcW w:w="245" w:type="dxa"/>
            <w:vAlign w:val="bottom"/>
          </w:tcPr>
          <w:p w14:paraId="4D5BE158" w14:textId="77777777" w:rsidR="000A44AA" w:rsidRPr="005B7247" w:rsidRDefault="000A44AA">
            <w:pPr>
              <w:tabs>
                <w:tab w:val="left" w:pos="792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16" w:type="dxa"/>
            <w:vAlign w:val="bottom"/>
          </w:tcPr>
          <w:p w14:paraId="58E0BC04" w14:textId="4135300C" w:rsidR="000A44AA" w:rsidRPr="005B7247" w:rsidRDefault="000A44AA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65</w:t>
            </w:r>
          </w:p>
        </w:tc>
        <w:tc>
          <w:tcPr>
            <w:tcW w:w="236" w:type="dxa"/>
            <w:vAlign w:val="bottom"/>
          </w:tcPr>
          <w:p w14:paraId="4099D77F" w14:textId="77777777" w:rsidR="000A44AA" w:rsidRPr="005B7247" w:rsidRDefault="000A44AA">
            <w:pPr>
              <w:tabs>
                <w:tab w:val="left" w:pos="792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83" w:type="dxa"/>
            <w:vAlign w:val="bottom"/>
          </w:tcPr>
          <w:p w14:paraId="68ECE825" w14:textId="741857D5" w:rsidR="000A44AA" w:rsidRPr="005B7247" w:rsidRDefault="000A44AA">
            <w:pPr>
              <w:tabs>
                <w:tab w:val="left" w:pos="792"/>
              </w:tabs>
              <w:spacing w:line="240" w:lineRule="auto"/>
              <w:ind w:left="-71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5</w:t>
            </w:r>
          </w:p>
        </w:tc>
      </w:tr>
      <w:tr w:rsidR="000A44AA" w:rsidRPr="005F5485" w14:paraId="3DF53B08" w14:textId="77777777" w:rsidTr="000862E8">
        <w:trPr>
          <w:trHeight w:val="20"/>
        </w:trPr>
        <w:tc>
          <w:tcPr>
            <w:tcW w:w="3804" w:type="dxa"/>
            <w:vAlign w:val="bottom"/>
          </w:tcPr>
          <w:p w14:paraId="5E71062C" w14:textId="5BDD8388" w:rsidR="000A44AA" w:rsidRDefault="000A44AA">
            <w:pPr>
              <w:ind w:left="142" w:right="-120" w:hanging="142"/>
              <w:rPr>
                <w:rFonts w:asciiTheme="majorBidi" w:hAnsi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บริษัท เบทาโกร ดิจิทัล เซอร์วิสเซส จำกัด</w:t>
            </w:r>
          </w:p>
        </w:tc>
        <w:tc>
          <w:tcPr>
            <w:tcW w:w="1530" w:type="dxa"/>
            <w:vAlign w:val="bottom"/>
          </w:tcPr>
          <w:p w14:paraId="69C8E9CF" w14:textId="24312CEB" w:rsidR="000A44AA" w:rsidRPr="005F5485" w:rsidRDefault="000A44AA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99.99</w:t>
            </w:r>
          </w:p>
        </w:tc>
        <w:tc>
          <w:tcPr>
            <w:tcW w:w="1350" w:type="dxa"/>
            <w:vAlign w:val="bottom"/>
          </w:tcPr>
          <w:p w14:paraId="5BBE9771" w14:textId="6EBD19C1" w:rsidR="000A44AA" w:rsidRPr="005B7247" w:rsidRDefault="000A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</w:t>
            </w:r>
          </w:p>
        </w:tc>
        <w:tc>
          <w:tcPr>
            <w:tcW w:w="245" w:type="dxa"/>
            <w:vAlign w:val="bottom"/>
          </w:tcPr>
          <w:p w14:paraId="39C4C3CF" w14:textId="77777777" w:rsidR="000A44AA" w:rsidRPr="005B7247" w:rsidRDefault="000A44AA">
            <w:pPr>
              <w:tabs>
                <w:tab w:val="left" w:pos="792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16" w:type="dxa"/>
            <w:vAlign w:val="bottom"/>
          </w:tcPr>
          <w:p w14:paraId="4C98BC68" w14:textId="42292FF0" w:rsidR="000A44AA" w:rsidRPr="005B7247" w:rsidRDefault="000A44AA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</w:t>
            </w:r>
          </w:p>
        </w:tc>
        <w:tc>
          <w:tcPr>
            <w:tcW w:w="236" w:type="dxa"/>
            <w:vAlign w:val="bottom"/>
          </w:tcPr>
          <w:p w14:paraId="1A80C451" w14:textId="77777777" w:rsidR="000A44AA" w:rsidRPr="005B7247" w:rsidRDefault="000A44AA">
            <w:pPr>
              <w:tabs>
                <w:tab w:val="left" w:pos="792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83" w:type="dxa"/>
            <w:vAlign w:val="bottom"/>
          </w:tcPr>
          <w:p w14:paraId="58F8056E" w14:textId="4A748B7F" w:rsidR="000A44AA" w:rsidRPr="005B7247" w:rsidRDefault="000A44AA" w:rsidP="000A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</w:tr>
      <w:tr w:rsidR="000A44AA" w:rsidRPr="005F5485" w14:paraId="3501CCFA" w14:textId="77777777" w:rsidTr="000862E8">
        <w:trPr>
          <w:trHeight w:val="20"/>
        </w:trPr>
        <w:tc>
          <w:tcPr>
            <w:tcW w:w="3804" w:type="dxa"/>
            <w:vAlign w:val="bottom"/>
          </w:tcPr>
          <w:p w14:paraId="17555957" w14:textId="06AF4871" w:rsidR="000A44AA" w:rsidRDefault="000A44AA">
            <w:pPr>
              <w:ind w:left="142" w:right="-120" w:hanging="14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บริษัท </w:t>
            </w:r>
            <w:r w:rsidRPr="00DF6AAE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เบทาโกร</w:t>
            </w:r>
            <w:r w:rsidRPr="00DF6AAE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DF6AAE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เฟิร์สท์</w:t>
            </w:r>
            <w:r w:rsidRPr="00DF6AAE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DF6AAE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คอลเลคชั่น</w:t>
            </w:r>
            <w:r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530" w:type="dxa"/>
            <w:vAlign w:val="bottom"/>
          </w:tcPr>
          <w:p w14:paraId="02BC2F75" w14:textId="37E4BD1C" w:rsidR="000A44AA" w:rsidRPr="005F5485" w:rsidRDefault="000A44AA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81.82</w:t>
            </w:r>
          </w:p>
        </w:tc>
        <w:tc>
          <w:tcPr>
            <w:tcW w:w="1350" w:type="dxa"/>
            <w:vAlign w:val="bottom"/>
          </w:tcPr>
          <w:p w14:paraId="08755547" w14:textId="4BC2C27C" w:rsidR="000A44AA" w:rsidRPr="005B7247" w:rsidRDefault="000A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</w:t>
            </w:r>
            <w:r w:rsidRPr="005B7247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45" w:type="dxa"/>
            <w:vAlign w:val="bottom"/>
          </w:tcPr>
          <w:p w14:paraId="185539FF" w14:textId="77777777" w:rsidR="000A44AA" w:rsidRPr="005B7247" w:rsidRDefault="000A44AA">
            <w:pPr>
              <w:tabs>
                <w:tab w:val="left" w:pos="792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16" w:type="dxa"/>
            <w:vAlign w:val="bottom"/>
          </w:tcPr>
          <w:p w14:paraId="189EB4C3" w14:textId="4120F257" w:rsidR="000A44AA" w:rsidRPr="005B7247" w:rsidRDefault="000A44AA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</w:t>
            </w:r>
          </w:p>
        </w:tc>
        <w:tc>
          <w:tcPr>
            <w:tcW w:w="236" w:type="dxa"/>
            <w:vAlign w:val="bottom"/>
          </w:tcPr>
          <w:p w14:paraId="1B894BDC" w14:textId="77777777" w:rsidR="000A44AA" w:rsidRPr="005B7247" w:rsidRDefault="000A44AA">
            <w:pPr>
              <w:tabs>
                <w:tab w:val="left" w:pos="792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83" w:type="dxa"/>
            <w:vAlign w:val="bottom"/>
          </w:tcPr>
          <w:p w14:paraId="7D2FFCCA" w14:textId="3621D1A6" w:rsidR="000A44AA" w:rsidRPr="005B7247" w:rsidRDefault="000A44AA">
            <w:pPr>
              <w:tabs>
                <w:tab w:val="left" w:pos="792"/>
              </w:tabs>
              <w:spacing w:line="240" w:lineRule="auto"/>
              <w:ind w:left="-71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7</w:t>
            </w:r>
          </w:p>
        </w:tc>
      </w:tr>
      <w:tr w:rsidR="000A44AA" w:rsidRPr="005F5485" w14:paraId="0F328774" w14:textId="77777777" w:rsidTr="0042498A">
        <w:trPr>
          <w:trHeight w:val="20"/>
        </w:trPr>
        <w:tc>
          <w:tcPr>
            <w:tcW w:w="3804" w:type="dxa"/>
            <w:vAlign w:val="bottom"/>
            <w:hideMark/>
          </w:tcPr>
          <w:p w14:paraId="0EBAC190" w14:textId="3BC0B8BF" w:rsidR="000A44AA" w:rsidRPr="005F5485" w:rsidRDefault="000A44AA">
            <w:pPr>
              <w:ind w:left="142" w:right="-120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F5485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บริษัท</w:t>
            </w:r>
            <w:r w:rsidRPr="005F5485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5F5485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เบทาโกร</w:t>
            </w:r>
            <w:r w:rsidRPr="005F5485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5F5485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เมอร์เมด</w:t>
            </w:r>
            <w:r w:rsidRPr="005F5485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5F5485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จำกัด</w:t>
            </w:r>
            <w:r w:rsidRPr="005F5485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  <w:vAlign w:val="bottom"/>
            <w:hideMark/>
          </w:tcPr>
          <w:p w14:paraId="7D2D8C37" w14:textId="3C283146" w:rsidR="000A44AA" w:rsidRPr="005F5485" w:rsidRDefault="000A44AA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7</w:t>
            </w:r>
            <w:r w:rsidRPr="005F5485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9.99</w:t>
            </w:r>
          </w:p>
        </w:tc>
        <w:tc>
          <w:tcPr>
            <w:tcW w:w="1350" w:type="dxa"/>
            <w:vAlign w:val="bottom"/>
          </w:tcPr>
          <w:p w14:paraId="57691875" w14:textId="57A85483" w:rsidR="000A44AA" w:rsidRPr="005B7247" w:rsidRDefault="000A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B7247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13</w:t>
            </w:r>
          </w:p>
        </w:tc>
        <w:tc>
          <w:tcPr>
            <w:tcW w:w="245" w:type="dxa"/>
            <w:vAlign w:val="bottom"/>
          </w:tcPr>
          <w:p w14:paraId="75DC31B8" w14:textId="77777777" w:rsidR="000A44AA" w:rsidRPr="005B7247" w:rsidRDefault="000A44AA">
            <w:pPr>
              <w:tabs>
                <w:tab w:val="left" w:pos="792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16" w:type="dxa"/>
            <w:vAlign w:val="bottom"/>
          </w:tcPr>
          <w:p w14:paraId="1B6C4B4B" w14:textId="216D5A6F" w:rsidR="000A44AA" w:rsidRPr="005B7247" w:rsidRDefault="000A44AA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12</w:t>
            </w:r>
          </w:p>
        </w:tc>
        <w:tc>
          <w:tcPr>
            <w:tcW w:w="236" w:type="dxa"/>
            <w:vAlign w:val="bottom"/>
          </w:tcPr>
          <w:p w14:paraId="24914202" w14:textId="77777777" w:rsidR="000A44AA" w:rsidRPr="005B7247" w:rsidRDefault="000A44AA">
            <w:pPr>
              <w:tabs>
                <w:tab w:val="left" w:pos="792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739DFE52" w14:textId="48A4FC9D" w:rsidR="000A44AA" w:rsidRPr="005B7247" w:rsidRDefault="000A44AA">
            <w:pPr>
              <w:tabs>
                <w:tab w:val="left" w:pos="792"/>
              </w:tabs>
              <w:spacing w:line="240" w:lineRule="auto"/>
              <w:ind w:left="-71"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(1)</w:t>
            </w:r>
          </w:p>
        </w:tc>
      </w:tr>
      <w:tr w:rsidR="0042498A" w:rsidRPr="0042498A" w14:paraId="25B364AC" w14:textId="77777777" w:rsidTr="0042498A">
        <w:trPr>
          <w:trHeight w:val="20"/>
        </w:trPr>
        <w:tc>
          <w:tcPr>
            <w:tcW w:w="3804" w:type="dxa"/>
            <w:vAlign w:val="bottom"/>
          </w:tcPr>
          <w:p w14:paraId="0C7A6736" w14:textId="47A47A46" w:rsidR="0042498A" w:rsidRPr="0042498A" w:rsidRDefault="0042498A">
            <w:pPr>
              <w:ind w:left="142" w:right="-120" w:hanging="142"/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</w:pPr>
            <w:r w:rsidRPr="0042498A">
              <w:rPr>
                <w:rFonts w:asciiTheme="majorBidi" w:hAnsiTheme="majorBidi" w:hint="cs"/>
                <w:b/>
                <w:bCs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4ED63FD5" w14:textId="77777777" w:rsidR="0042498A" w:rsidRPr="0042498A" w:rsidRDefault="0042498A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vAlign w:val="bottom"/>
          </w:tcPr>
          <w:p w14:paraId="0C5BB795" w14:textId="77777777" w:rsidR="0042498A" w:rsidRPr="0042498A" w:rsidRDefault="00424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5" w:type="dxa"/>
            <w:vAlign w:val="bottom"/>
          </w:tcPr>
          <w:p w14:paraId="359E8381" w14:textId="77777777" w:rsidR="0042498A" w:rsidRPr="0042498A" w:rsidRDefault="0042498A">
            <w:pPr>
              <w:tabs>
                <w:tab w:val="left" w:pos="792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16" w:type="dxa"/>
            <w:vAlign w:val="bottom"/>
          </w:tcPr>
          <w:p w14:paraId="1D27C46E" w14:textId="77777777" w:rsidR="0042498A" w:rsidRPr="0042498A" w:rsidRDefault="0042498A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19A77E43" w14:textId="77777777" w:rsidR="0042498A" w:rsidRPr="0042498A" w:rsidRDefault="0042498A">
            <w:pPr>
              <w:tabs>
                <w:tab w:val="left" w:pos="792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A3A30F" w14:textId="52FDE319" w:rsidR="0042498A" w:rsidRPr="0042498A" w:rsidRDefault="0042498A">
            <w:pPr>
              <w:tabs>
                <w:tab w:val="left" w:pos="792"/>
              </w:tabs>
              <w:spacing w:line="240" w:lineRule="auto"/>
              <w:ind w:left="-71"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120</w:t>
            </w:r>
          </w:p>
        </w:tc>
      </w:tr>
    </w:tbl>
    <w:p w14:paraId="0DB2F8C2" w14:textId="528D262D" w:rsidR="00ED597A" w:rsidRPr="0002077C" w:rsidRDefault="00ED597A" w:rsidP="00ED597A">
      <w:pPr>
        <w:rPr>
          <w:rFonts w:asciiTheme="majorBidi" w:hAnsiTheme="majorBidi" w:cstheme="majorBidi"/>
          <w:sz w:val="10"/>
          <w:szCs w:val="10"/>
        </w:rPr>
      </w:pPr>
    </w:p>
    <w:tbl>
      <w:tblPr>
        <w:tblStyle w:val="TableGrid"/>
        <w:tblW w:w="956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4"/>
        <w:gridCol w:w="1530"/>
        <w:gridCol w:w="1350"/>
        <w:gridCol w:w="245"/>
        <w:gridCol w:w="1016"/>
        <w:gridCol w:w="236"/>
        <w:gridCol w:w="1383"/>
      </w:tblGrid>
      <w:tr w:rsidR="00DE2CFD" w:rsidRPr="005F5485" w14:paraId="58BBFB59" w14:textId="77777777" w:rsidTr="000862E8">
        <w:trPr>
          <w:trHeight w:val="20"/>
          <w:tblHeader/>
        </w:trPr>
        <w:tc>
          <w:tcPr>
            <w:tcW w:w="3804" w:type="dxa"/>
            <w:vAlign w:val="bottom"/>
          </w:tcPr>
          <w:p w14:paraId="39AE9098" w14:textId="77777777" w:rsidR="00DE2CFD" w:rsidRPr="005F5485" w:rsidRDefault="00DE2CFD" w:rsidP="0055698D">
            <w:pPr>
              <w:ind w:left="142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ko-KR"/>
              </w:rPr>
            </w:pPr>
          </w:p>
        </w:tc>
        <w:tc>
          <w:tcPr>
            <w:tcW w:w="5760" w:type="dxa"/>
            <w:gridSpan w:val="6"/>
            <w:vAlign w:val="bottom"/>
            <w:hideMark/>
          </w:tcPr>
          <w:p w14:paraId="78EDE01F" w14:textId="660BF4BD" w:rsidR="00DE2CFD" w:rsidRPr="005F5485" w:rsidRDefault="00DE2CFD" w:rsidP="0055698D">
            <w:pPr>
              <w:ind w:left="-71" w:right="-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เฉพาะกิจการ</w:t>
            </w:r>
          </w:p>
        </w:tc>
      </w:tr>
      <w:tr w:rsidR="000A44AA" w:rsidRPr="005F5485" w14:paraId="109FD39B" w14:textId="77777777" w:rsidTr="000862E8">
        <w:trPr>
          <w:trHeight w:val="20"/>
          <w:tblHeader/>
        </w:trPr>
        <w:tc>
          <w:tcPr>
            <w:tcW w:w="3804" w:type="dxa"/>
            <w:vAlign w:val="bottom"/>
            <w:hideMark/>
          </w:tcPr>
          <w:p w14:paraId="3EA6695D" w14:textId="77777777" w:rsidR="000A44AA" w:rsidRPr="005F5485" w:rsidRDefault="000A44AA" w:rsidP="0055698D">
            <w:pPr>
              <w:spacing w:line="240" w:lineRule="auto"/>
              <w:ind w:left="142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ko-KR"/>
              </w:rPr>
            </w:pP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ko-KR"/>
              </w:rPr>
              <w:t>ชื่อบริษัท</w:t>
            </w: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1530" w:type="dxa"/>
            <w:vAlign w:val="bottom"/>
            <w:hideMark/>
          </w:tcPr>
          <w:p w14:paraId="4DF5038D" w14:textId="77777777" w:rsidR="000A44AA" w:rsidRPr="005F5485" w:rsidRDefault="000A44AA" w:rsidP="0055698D">
            <w:pPr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ko-KR"/>
              </w:rPr>
            </w:pP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ko-KR"/>
              </w:rPr>
              <w:t>ร้อยละการถือหุ้น</w:t>
            </w:r>
          </w:p>
        </w:tc>
        <w:tc>
          <w:tcPr>
            <w:tcW w:w="1350" w:type="dxa"/>
            <w:vAlign w:val="bottom"/>
            <w:hideMark/>
          </w:tcPr>
          <w:p w14:paraId="4B961309" w14:textId="77777777" w:rsidR="000A44AA" w:rsidRPr="005F5485" w:rsidRDefault="000A44AA" w:rsidP="0055698D">
            <w:pPr>
              <w:ind w:left="-113" w:right="-1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มูลค่าตามบัญชี</w:t>
            </w:r>
          </w:p>
        </w:tc>
        <w:tc>
          <w:tcPr>
            <w:tcW w:w="245" w:type="dxa"/>
            <w:vAlign w:val="bottom"/>
          </w:tcPr>
          <w:p w14:paraId="57651FCD" w14:textId="77777777" w:rsidR="000A44AA" w:rsidRPr="005F5485" w:rsidRDefault="000A44AA" w:rsidP="0055698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16" w:type="dxa"/>
            <w:vAlign w:val="bottom"/>
            <w:hideMark/>
          </w:tcPr>
          <w:p w14:paraId="5D81EC03" w14:textId="77777777" w:rsidR="000A44AA" w:rsidRPr="005F5485" w:rsidRDefault="000A44AA" w:rsidP="0055698D">
            <w:pPr>
              <w:ind w:left="-90" w:right="-83" w:hanging="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เงินสดรับ</w:t>
            </w:r>
          </w:p>
        </w:tc>
        <w:tc>
          <w:tcPr>
            <w:tcW w:w="236" w:type="dxa"/>
            <w:vAlign w:val="bottom"/>
          </w:tcPr>
          <w:p w14:paraId="5C48288C" w14:textId="77777777" w:rsidR="000A44AA" w:rsidRPr="005F5485" w:rsidRDefault="000A44AA" w:rsidP="0055698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383" w:type="dxa"/>
            <w:vAlign w:val="bottom"/>
            <w:hideMark/>
          </w:tcPr>
          <w:p w14:paraId="57486D8E" w14:textId="77777777" w:rsidR="000A44AA" w:rsidRPr="005F5485" w:rsidRDefault="000A44AA" w:rsidP="0055698D">
            <w:pPr>
              <w:ind w:left="-71" w:right="-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กำไร (ขาดทุน)</w:t>
            </w:r>
          </w:p>
        </w:tc>
      </w:tr>
      <w:tr w:rsidR="000A44AA" w:rsidRPr="005F5485" w14:paraId="7771687A" w14:textId="77777777" w:rsidTr="000862E8">
        <w:trPr>
          <w:trHeight w:val="20"/>
          <w:tblHeader/>
        </w:trPr>
        <w:tc>
          <w:tcPr>
            <w:tcW w:w="3804" w:type="dxa"/>
            <w:vAlign w:val="bottom"/>
          </w:tcPr>
          <w:p w14:paraId="5E858DD1" w14:textId="77777777" w:rsidR="000A44AA" w:rsidRPr="005F5485" w:rsidRDefault="000A44AA" w:rsidP="0055698D">
            <w:pPr>
              <w:ind w:left="142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ko-KR"/>
              </w:rPr>
            </w:pPr>
          </w:p>
        </w:tc>
        <w:tc>
          <w:tcPr>
            <w:tcW w:w="1530" w:type="dxa"/>
            <w:vAlign w:val="bottom"/>
            <w:hideMark/>
          </w:tcPr>
          <w:p w14:paraId="0AF14BDD" w14:textId="77777777" w:rsidR="000A44AA" w:rsidRPr="005F5485" w:rsidRDefault="000A44AA" w:rsidP="0055698D">
            <w:pPr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ko-KR"/>
              </w:rPr>
            </w:pPr>
            <w:r w:rsidRPr="005F548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5F54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ร้อยละ</w:t>
            </w:r>
            <w:r w:rsidRPr="005F548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4230" w:type="dxa"/>
            <w:gridSpan w:val="5"/>
            <w:vAlign w:val="bottom"/>
            <w:hideMark/>
          </w:tcPr>
          <w:p w14:paraId="65F808AB" w14:textId="77777777" w:rsidR="000A44AA" w:rsidRPr="005F5485" w:rsidRDefault="000A44AA" w:rsidP="0055698D">
            <w:pPr>
              <w:ind w:left="-71" w:right="-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5F548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5F54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ล้านบาท</w:t>
            </w:r>
            <w:r w:rsidRPr="005F548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)</w:t>
            </w:r>
          </w:p>
        </w:tc>
      </w:tr>
      <w:tr w:rsidR="000A44AA" w:rsidRPr="005B7247" w14:paraId="41796414" w14:textId="77777777" w:rsidTr="000862E8">
        <w:trPr>
          <w:trHeight w:val="20"/>
        </w:trPr>
        <w:tc>
          <w:tcPr>
            <w:tcW w:w="3804" w:type="dxa"/>
            <w:vAlign w:val="bottom"/>
            <w:hideMark/>
          </w:tcPr>
          <w:p w14:paraId="54C200C9" w14:textId="77777777" w:rsidR="000A44AA" w:rsidRPr="005F5485" w:rsidRDefault="000A44AA" w:rsidP="0055698D">
            <w:pPr>
              <w:ind w:left="142" w:right="-120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 xml:space="preserve">บริษัท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บี</w:t>
            </w:r>
            <w:r w:rsidRPr="005F548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แอนด์</w:t>
            </w:r>
            <w:r w:rsidRPr="005F548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ที</w:t>
            </w:r>
            <w:r w:rsidRPr="005F548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เรียลตี้</w:t>
            </w:r>
            <w:r w:rsidRPr="005F548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จำกัด</w:t>
            </w:r>
          </w:p>
        </w:tc>
        <w:tc>
          <w:tcPr>
            <w:tcW w:w="1530" w:type="dxa"/>
            <w:vAlign w:val="bottom"/>
            <w:hideMark/>
          </w:tcPr>
          <w:p w14:paraId="24A076EB" w14:textId="77777777" w:rsidR="000A44AA" w:rsidRPr="005F5485" w:rsidRDefault="000A44AA" w:rsidP="008D7CDE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99</w:t>
            </w:r>
            <w:r w:rsidRPr="005F5485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97</w:t>
            </w:r>
          </w:p>
        </w:tc>
        <w:tc>
          <w:tcPr>
            <w:tcW w:w="1350" w:type="dxa"/>
            <w:vAlign w:val="bottom"/>
          </w:tcPr>
          <w:p w14:paraId="3AFEDD87" w14:textId="786BDE50" w:rsidR="000A44AA" w:rsidRPr="00DE2CFD" w:rsidRDefault="000A44AA" w:rsidP="0055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150</w:t>
            </w:r>
          </w:p>
        </w:tc>
        <w:tc>
          <w:tcPr>
            <w:tcW w:w="245" w:type="dxa"/>
            <w:vAlign w:val="bottom"/>
          </w:tcPr>
          <w:p w14:paraId="5E855ACF" w14:textId="77777777" w:rsidR="000A44AA" w:rsidRPr="005B7247" w:rsidRDefault="000A44AA" w:rsidP="0055698D">
            <w:pPr>
              <w:tabs>
                <w:tab w:val="left" w:pos="792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16" w:type="dxa"/>
            <w:vAlign w:val="bottom"/>
          </w:tcPr>
          <w:p w14:paraId="3CF99E14" w14:textId="77777777" w:rsidR="000A44AA" w:rsidRPr="005B7247" w:rsidRDefault="000A44AA" w:rsidP="0055698D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310</w:t>
            </w:r>
          </w:p>
        </w:tc>
        <w:tc>
          <w:tcPr>
            <w:tcW w:w="236" w:type="dxa"/>
            <w:vAlign w:val="bottom"/>
          </w:tcPr>
          <w:p w14:paraId="4F3227CD" w14:textId="77777777" w:rsidR="000A44AA" w:rsidRPr="005B7247" w:rsidRDefault="000A44AA" w:rsidP="0055698D">
            <w:pPr>
              <w:tabs>
                <w:tab w:val="left" w:pos="792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83" w:type="dxa"/>
            <w:vAlign w:val="bottom"/>
          </w:tcPr>
          <w:p w14:paraId="522DC8B3" w14:textId="04A637AB" w:rsidR="000A44AA" w:rsidRPr="005B7247" w:rsidRDefault="000A44AA" w:rsidP="0055698D">
            <w:pPr>
              <w:tabs>
                <w:tab w:val="left" w:pos="792"/>
              </w:tabs>
              <w:spacing w:line="240" w:lineRule="auto"/>
              <w:ind w:left="-71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160</w:t>
            </w:r>
          </w:p>
        </w:tc>
      </w:tr>
      <w:tr w:rsidR="000A44AA" w:rsidRPr="005B7247" w14:paraId="532487AB" w14:textId="77777777" w:rsidTr="000862E8">
        <w:trPr>
          <w:trHeight w:val="20"/>
        </w:trPr>
        <w:tc>
          <w:tcPr>
            <w:tcW w:w="3804" w:type="dxa"/>
            <w:vAlign w:val="bottom"/>
            <w:hideMark/>
          </w:tcPr>
          <w:p w14:paraId="69012011" w14:textId="77777777" w:rsidR="000A44AA" w:rsidRPr="005F5485" w:rsidRDefault="000A44AA" w:rsidP="0055698D">
            <w:pPr>
              <w:ind w:left="142" w:right="-120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บริษัท เบทาโกร เรสเทอรองท์ จำกัด</w:t>
            </w:r>
          </w:p>
        </w:tc>
        <w:tc>
          <w:tcPr>
            <w:tcW w:w="1530" w:type="dxa"/>
            <w:vAlign w:val="bottom"/>
            <w:hideMark/>
          </w:tcPr>
          <w:p w14:paraId="6056ED19" w14:textId="77777777" w:rsidR="000A44AA" w:rsidRPr="005F5485" w:rsidRDefault="000A44AA" w:rsidP="0055698D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99</w:t>
            </w:r>
            <w:r w:rsidRPr="005F5485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99</w:t>
            </w:r>
          </w:p>
        </w:tc>
        <w:tc>
          <w:tcPr>
            <w:tcW w:w="1350" w:type="dxa"/>
            <w:vAlign w:val="bottom"/>
          </w:tcPr>
          <w:p w14:paraId="01D2B1ED" w14:textId="0FAC9E42" w:rsidR="000A44AA" w:rsidRPr="005B7247" w:rsidRDefault="000A44AA" w:rsidP="0055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47</w:t>
            </w:r>
          </w:p>
        </w:tc>
        <w:tc>
          <w:tcPr>
            <w:tcW w:w="245" w:type="dxa"/>
            <w:vAlign w:val="bottom"/>
          </w:tcPr>
          <w:p w14:paraId="0B007C69" w14:textId="77777777" w:rsidR="000A44AA" w:rsidRPr="005B7247" w:rsidRDefault="000A44AA" w:rsidP="0055698D">
            <w:pPr>
              <w:tabs>
                <w:tab w:val="left" w:pos="792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16" w:type="dxa"/>
            <w:vAlign w:val="bottom"/>
          </w:tcPr>
          <w:p w14:paraId="2CB17B2D" w14:textId="77777777" w:rsidR="000A44AA" w:rsidRPr="005B7247" w:rsidRDefault="000A44AA" w:rsidP="0055698D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65</w:t>
            </w:r>
          </w:p>
        </w:tc>
        <w:tc>
          <w:tcPr>
            <w:tcW w:w="236" w:type="dxa"/>
            <w:vAlign w:val="bottom"/>
          </w:tcPr>
          <w:p w14:paraId="2FCF2C34" w14:textId="77777777" w:rsidR="000A44AA" w:rsidRPr="005B7247" w:rsidRDefault="000A44AA" w:rsidP="0055698D">
            <w:pPr>
              <w:tabs>
                <w:tab w:val="left" w:pos="792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83" w:type="dxa"/>
            <w:vAlign w:val="bottom"/>
          </w:tcPr>
          <w:p w14:paraId="39DFA0B1" w14:textId="0C9EE0DE" w:rsidR="000A44AA" w:rsidRPr="005B7247" w:rsidRDefault="000A44AA" w:rsidP="0055698D">
            <w:pPr>
              <w:tabs>
                <w:tab w:val="left" w:pos="792"/>
              </w:tabs>
              <w:spacing w:line="240" w:lineRule="auto"/>
              <w:ind w:left="-71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18</w:t>
            </w:r>
          </w:p>
        </w:tc>
      </w:tr>
      <w:tr w:rsidR="000A44AA" w:rsidRPr="005B7247" w14:paraId="5B2D9922" w14:textId="77777777" w:rsidTr="000862E8">
        <w:trPr>
          <w:trHeight w:val="20"/>
        </w:trPr>
        <w:tc>
          <w:tcPr>
            <w:tcW w:w="3804" w:type="dxa"/>
            <w:vAlign w:val="bottom"/>
          </w:tcPr>
          <w:p w14:paraId="3B7599B7" w14:textId="77777777" w:rsidR="000A44AA" w:rsidRDefault="000A44AA" w:rsidP="0055698D">
            <w:pPr>
              <w:ind w:left="142" w:right="-120" w:hanging="142"/>
              <w:rPr>
                <w:rFonts w:asciiTheme="majorBidi" w:hAnsi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บริษัท เบทาโกร ดิจิทัล เซอร์วิสเซส จำกัด</w:t>
            </w:r>
          </w:p>
        </w:tc>
        <w:tc>
          <w:tcPr>
            <w:tcW w:w="1530" w:type="dxa"/>
            <w:vAlign w:val="bottom"/>
          </w:tcPr>
          <w:p w14:paraId="1BFE23BD" w14:textId="77777777" w:rsidR="000A44AA" w:rsidRPr="005F5485" w:rsidRDefault="000A44AA" w:rsidP="0055698D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99.99</w:t>
            </w:r>
          </w:p>
        </w:tc>
        <w:tc>
          <w:tcPr>
            <w:tcW w:w="1350" w:type="dxa"/>
            <w:vAlign w:val="bottom"/>
          </w:tcPr>
          <w:p w14:paraId="7FADCC91" w14:textId="70C81BD5" w:rsidR="000A44AA" w:rsidRPr="005B7247" w:rsidRDefault="000A44AA" w:rsidP="00DE2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5" w:type="dxa"/>
            <w:vAlign w:val="bottom"/>
          </w:tcPr>
          <w:p w14:paraId="498DDEBF" w14:textId="77777777" w:rsidR="000A44AA" w:rsidRPr="005B7247" w:rsidRDefault="000A44AA" w:rsidP="0055698D">
            <w:pPr>
              <w:tabs>
                <w:tab w:val="left" w:pos="792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16" w:type="dxa"/>
            <w:vAlign w:val="bottom"/>
          </w:tcPr>
          <w:p w14:paraId="62A719D4" w14:textId="77777777" w:rsidR="000A44AA" w:rsidRPr="005B7247" w:rsidRDefault="000A44AA" w:rsidP="0055698D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</w:t>
            </w:r>
          </w:p>
        </w:tc>
        <w:tc>
          <w:tcPr>
            <w:tcW w:w="236" w:type="dxa"/>
            <w:vAlign w:val="bottom"/>
          </w:tcPr>
          <w:p w14:paraId="3F96CF0E" w14:textId="77777777" w:rsidR="000A44AA" w:rsidRPr="005B7247" w:rsidRDefault="000A44AA" w:rsidP="0055698D">
            <w:pPr>
              <w:tabs>
                <w:tab w:val="left" w:pos="792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83" w:type="dxa"/>
            <w:vAlign w:val="bottom"/>
          </w:tcPr>
          <w:p w14:paraId="17921B4A" w14:textId="247E5519" w:rsidR="000A44AA" w:rsidRPr="005B7247" w:rsidRDefault="000A44AA" w:rsidP="00DE2CFD">
            <w:pPr>
              <w:tabs>
                <w:tab w:val="left" w:pos="792"/>
              </w:tabs>
              <w:spacing w:line="240" w:lineRule="auto"/>
              <w:ind w:left="-71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</w:t>
            </w:r>
          </w:p>
        </w:tc>
      </w:tr>
      <w:tr w:rsidR="000A44AA" w:rsidRPr="005B7247" w14:paraId="763CA037" w14:textId="77777777" w:rsidTr="000862E8">
        <w:trPr>
          <w:trHeight w:val="20"/>
        </w:trPr>
        <w:tc>
          <w:tcPr>
            <w:tcW w:w="3804" w:type="dxa"/>
            <w:vAlign w:val="bottom"/>
          </w:tcPr>
          <w:p w14:paraId="7F58907A" w14:textId="4CE81230" w:rsidR="000A44AA" w:rsidRDefault="000A44AA" w:rsidP="0055698D">
            <w:pPr>
              <w:ind w:left="142" w:right="-120" w:hanging="14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บริษัท </w:t>
            </w:r>
            <w:r w:rsidRPr="00DF6AAE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เบทาโกร</w:t>
            </w:r>
            <w:r w:rsidRPr="00DF6AAE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DF6AAE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เฟิร์สท์</w:t>
            </w:r>
            <w:r w:rsidRPr="00DF6AAE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DF6AAE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คอลเลคชั่น</w:t>
            </w:r>
            <w:r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530" w:type="dxa"/>
            <w:vAlign w:val="bottom"/>
          </w:tcPr>
          <w:p w14:paraId="6AD029F0" w14:textId="77777777" w:rsidR="000A44AA" w:rsidRPr="005F5485" w:rsidRDefault="000A44AA" w:rsidP="0055698D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81.82</w:t>
            </w:r>
          </w:p>
        </w:tc>
        <w:tc>
          <w:tcPr>
            <w:tcW w:w="1350" w:type="dxa"/>
            <w:vAlign w:val="bottom"/>
          </w:tcPr>
          <w:p w14:paraId="4EE5C071" w14:textId="5B0228A1" w:rsidR="000A44AA" w:rsidRPr="005B7247" w:rsidRDefault="000A44AA" w:rsidP="00DE2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5" w:type="dxa"/>
            <w:vAlign w:val="bottom"/>
          </w:tcPr>
          <w:p w14:paraId="5F148A63" w14:textId="77777777" w:rsidR="000A44AA" w:rsidRPr="005B7247" w:rsidRDefault="000A44AA" w:rsidP="0055698D">
            <w:pPr>
              <w:tabs>
                <w:tab w:val="left" w:pos="792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16" w:type="dxa"/>
            <w:vAlign w:val="bottom"/>
          </w:tcPr>
          <w:p w14:paraId="320DE1EA" w14:textId="77777777" w:rsidR="000A44AA" w:rsidRPr="005B7247" w:rsidRDefault="000A44AA" w:rsidP="0055698D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</w:t>
            </w:r>
          </w:p>
        </w:tc>
        <w:tc>
          <w:tcPr>
            <w:tcW w:w="236" w:type="dxa"/>
            <w:vAlign w:val="bottom"/>
          </w:tcPr>
          <w:p w14:paraId="59A0A1B4" w14:textId="77777777" w:rsidR="000A44AA" w:rsidRPr="005B7247" w:rsidRDefault="000A44AA" w:rsidP="0055698D">
            <w:pPr>
              <w:tabs>
                <w:tab w:val="left" w:pos="792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83" w:type="dxa"/>
            <w:vAlign w:val="bottom"/>
          </w:tcPr>
          <w:p w14:paraId="02684C1D" w14:textId="395AF6B7" w:rsidR="000A44AA" w:rsidRPr="005B7247" w:rsidRDefault="000A44AA" w:rsidP="0055698D">
            <w:pPr>
              <w:tabs>
                <w:tab w:val="left" w:pos="792"/>
              </w:tabs>
              <w:spacing w:line="240" w:lineRule="auto"/>
              <w:ind w:left="-71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</w:t>
            </w:r>
          </w:p>
        </w:tc>
      </w:tr>
      <w:tr w:rsidR="000A44AA" w:rsidRPr="005B7247" w14:paraId="10702104" w14:textId="77777777" w:rsidTr="0042498A">
        <w:trPr>
          <w:trHeight w:val="20"/>
        </w:trPr>
        <w:tc>
          <w:tcPr>
            <w:tcW w:w="3804" w:type="dxa"/>
            <w:vAlign w:val="bottom"/>
            <w:hideMark/>
          </w:tcPr>
          <w:p w14:paraId="0EDB5A38" w14:textId="77777777" w:rsidR="000A44AA" w:rsidRPr="005F5485" w:rsidRDefault="000A44AA" w:rsidP="0055698D">
            <w:pPr>
              <w:ind w:left="142" w:right="-120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F5485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บริษัท</w:t>
            </w:r>
            <w:r w:rsidRPr="005F5485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5F5485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เบทาโกร</w:t>
            </w:r>
            <w:r w:rsidRPr="005F5485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5F5485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เมอร์เมด</w:t>
            </w:r>
            <w:r w:rsidRPr="005F5485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5F5485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จำกัด</w:t>
            </w:r>
            <w:r w:rsidRPr="005F5485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  <w:vAlign w:val="bottom"/>
            <w:hideMark/>
          </w:tcPr>
          <w:p w14:paraId="538C9EBD" w14:textId="77777777" w:rsidR="000A44AA" w:rsidRPr="005F5485" w:rsidRDefault="000A44AA" w:rsidP="0055698D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7</w:t>
            </w:r>
            <w:r w:rsidRPr="005F5485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9.99</w:t>
            </w:r>
          </w:p>
        </w:tc>
        <w:tc>
          <w:tcPr>
            <w:tcW w:w="1350" w:type="dxa"/>
            <w:vAlign w:val="bottom"/>
          </w:tcPr>
          <w:p w14:paraId="54B29618" w14:textId="317AF3F6" w:rsidR="000A44AA" w:rsidRPr="005B7247" w:rsidRDefault="000A44AA" w:rsidP="00DE2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5" w:type="dxa"/>
            <w:vAlign w:val="bottom"/>
          </w:tcPr>
          <w:p w14:paraId="623503F6" w14:textId="77777777" w:rsidR="000A44AA" w:rsidRPr="005B7247" w:rsidRDefault="000A44AA" w:rsidP="0055698D">
            <w:pPr>
              <w:tabs>
                <w:tab w:val="left" w:pos="792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16" w:type="dxa"/>
            <w:vAlign w:val="bottom"/>
          </w:tcPr>
          <w:p w14:paraId="26E5EE21" w14:textId="77777777" w:rsidR="000A44AA" w:rsidRPr="005B7247" w:rsidRDefault="000A44AA" w:rsidP="0055698D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12</w:t>
            </w:r>
          </w:p>
        </w:tc>
        <w:tc>
          <w:tcPr>
            <w:tcW w:w="236" w:type="dxa"/>
            <w:vAlign w:val="bottom"/>
          </w:tcPr>
          <w:p w14:paraId="5DED21D5" w14:textId="77777777" w:rsidR="000A44AA" w:rsidRPr="005B7247" w:rsidRDefault="000A44AA" w:rsidP="0055698D">
            <w:pPr>
              <w:tabs>
                <w:tab w:val="left" w:pos="792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6D37CAE8" w14:textId="31A41E1A" w:rsidR="000A44AA" w:rsidRPr="005B7247" w:rsidRDefault="000A44AA" w:rsidP="008D7CDE">
            <w:pPr>
              <w:tabs>
                <w:tab w:val="left" w:pos="792"/>
              </w:tabs>
              <w:spacing w:line="240" w:lineRule="auto"/>
              <w:ind w:left="-71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12</w:t>
            </w:r>
          </w:p>
        </w:tc>
      </w:tr>
      <w:tr w:rsidR="0042498A" w:rsidRPr="005B7247" w14:paraId="16A8640E" w14:textId="77777777" w:rsidTr="0042498A">
        <w:trPr>
          <w:trHeight w:val="20"/>
        </w:trPr>
        <w:tc>
          <w:tcPr>
            <w:tcW w:w="3804" w:type="dxa"/>
            <w:vAlign w:val="bottom"/>
          </w:tcPr>
          <w:p w14:paraId="30FB3CF7" w14:textId="3B872260" w:rsidR="0042498A" w:rsidRPr="005F5485" w:rsidRDefault="0042498A" w:rsidP="0042498A">
            <w:pPr>
              <w:ind w:left="142" w:right="-120" w:hanging="142"/>
              <w:rPr>
                <w:rFonts w:asciiTheme="majorBidi" w:hAnsiTheme="majorBidi"/>
                <w:spacing w:val="-6"/>
                <w:sz w:val="30"/>
                <w:szCs w:val="30"/>
                <w:cs/>
              </w:rPr>
            </w:pPr>
            <w:r w:rsidRPr="0042498A">
              <w:rPr>
                <w:rFonts w:asciiTheme="majorBidi" w:hAnsiTheme="majorBidi" w:hint="cs"/>
                <w:b/>
                <w:bCs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315E968A" w14:textId="77777777" w:rsidR="0042498A" w:rsidRDefault="0042498A" w:rsidP="0042498A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vAlign w:val="bottom"/>
          </w:tcPr>
          <w:p w14:paraId="14C1F890" w14:textId="77777777" w:rsidR="0042498A" w:rsidRDefault="0042498A" w:rsidP="00424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45" w:type="dxa"/>
            <w:vAlign w:val="bottom"/>
          </w:tcPr>
          <w:p w14:paraId="70696A47" w14:textId="77777777" w:rsidR="0042498A" w:rsidRPr="005B7247" w:rsidRDefault="0042498A" w:rsidP="0042498A">
            <w:pPr>
              <w:tabs>
                <w:tab w:val="left" w:pos="792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16" w:type="dxa"/>
            <w:vAlign w:val="bottom"/>
          </w:tcPr>
          <w:p w14:paraId="171F07F4" w14:textId="77777777" w:rsidR="0042498A" w:rsidRDefault="0042498A" w:rsidP="0042498A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1C80CD52" w14:textId="77777777" w:rsidR="0042498A" w:rsidRPr="005B7247" w:rsidRDefault="0042498A" w:rsidP="0042498A">
            <w:pPr>
              <w:tabs>
                <w:tab w:val="left" w:pos="792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5186AD" w14:textId="6CECBA18" w:rsidR="0042498A" w:rsidRDefault="0042498A" w:rsidP="0042498A">
            <w:pPr>
              <w:tabs>
                <w:tab w:val="left" w:pos="792"/>
              </w:tabs>
              <w:spacing w:line="240" w:lineRule="auto"/>
              <w:ind w:left="-71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194</w:t>
            </w:r>
          </w:p>
        </w:tc>
      </w:tr>
    </w:tbl>
    <w:p w14:paraId="7A9F2DEF" w14:textId="069F53F9" w:rsidR="00ED0BCF" w:rsidRPr="0002077C" w:rsidRDefault="00ED0BCF" w:rsidP="00ED0BCF">
      <w:pPr>
        <w:pStyle w:val="Heading1"/>
        <w:spacing w:line="240" w:lineRule="auto"/>
        <w:ind w:left="540"/>
        <w:rPr>
          <w:rFonts w:asciiTheme="majorBidi" w:hAnsiTheme="majorBidi" w:cstheme="majorBidi"/>
          <w:sz w:val="10"/>
          <w:szCs w:val="10"/>
          <w:u w:val="none"/>
        </w:rPr>
      </w:pPr>
    </w:p>
    <w:p w14:paraId="5B545A39" w14:textId="77777777" w:rsidR="00EB2FD0" w:rsidRDefault="00EB2FD0" w:rsidP="00EB2FD0">
      <w:pPr>
        <w:spacing w:line="240" w:lineRule="auto"/>
        <w:ind w:left="540" w:right="-27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B55F8F">
        <w:rPr>
          <w:rFonts w:asciiTheme="majorBidi" w:hAnsiTheme="majorBidi" w:hint="cs"/>
          <w:spacing w:val="-4"/>
          <w:sz w:val="30"/>
          <w:szCs w:val="30"/>
          <w:cs/>
        </w:rPr>
        <w:t>ในเดือนกรกฎาคม</w:t>
      </w:r>
      <w:r w:rsidRPr="00B55F8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D2434E">
        <w:rPr>
          <w:rFonts w:asciiTheme="majorBidi" w:hAnsiTheme="majorBidi"/>
          <w:spacing w:val="-4"/>
          <w:sz w:val="30"/>
          <w:szCs w:val="30"/>
        </w:rPr>
        <w:t>2565</w:t>
      </w:r>
      <w:r w:rsidRPr="00B55F8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55F8F">
        <w:rPr>
          <w:rFonts w:asciiTheme="majorBidi" w:hAnsiTheme="majorBidi" w:hint="cs"/>
          <w:spacing w:val="-4"/>
          <w:sz w:val="30"/>
          <w:szCs w:val="30"/>
          <w:cs/>
        </w:rPr>
        <w:t>บริษัท</w:t>
      </w:r>
      <w:r w:rsidRPr="00B55F8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55F8F">
        <w:rPr>
          <w:rFonts w:asciiTheme="majorBidi" w:hAnsiTheme="majorBidi" w:hint="cs"/>
          <w:spacing w:val="-4"/>
          <w:sz w:val="30"/>
          <w:szCs w:val="30"/>
          <w:cs/>
        </w:rPr>
        <w:t>บีทีจี</w:t>
      </w:r>
      <w:r w:rsidRPr="00B55F8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55F8F">
        <w:rPr>
          <w:rFonts w:asciiTheme="majorBidi" w:hAnsiTheme="majorBidi" w:hint="cs"/>
          <w:spacing w:val="-4"/>
          <w:sz w:val="30"/>
          <w:szCs w:val="30"/>
          <w:cs/>
        </w:rPr>
        <w:t>แอลวี</w:t>
      </w:r>
      <w:r w:rsidRPr="00B55F8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55F8F">
        <w:rPr>
          <w:rFonts w:asciiTheme="majorBidi" w:hAnsiTheme="majorBidi" w:hint="cs"/>
          <w:spacing w:val="-4"/>
          <w:sz w:val="30"/>
          <w:szCs w:val="30"/>
          <w:cs/>
        </w:rPr>
        <w:t>จำกัด</w:t>
      </w:r>
      <w:r w:rsidRPr="00B55F8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55F8F">
        <w:rPr>
          <w:rFonts w:asciiTheme="majorBidi" w:hAnsiTheme="majorBidi" w:hint="cs"/>
          <w:spacing w:val="-4"/>
          <w:sz w:val="30"/>
          <w:szCs w:val="30"/>
          <w:cs/>
        </w:rPr>
        <w:t>ซึ่งเป็นบริษัทย่อยได้จดทะเบียนบริษัท</w:t>
      </w:r>
      <w:r w:rsidRPr="00B55F8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55F8F">
        <w:rPr>
          <w:rFonts w:asciiTheme="majorBidi" w:hAnsiTheme="majorBidi" w:hint="cs"/>
          <w:spacing w:val="-4"/>
          <w:sz w:val="30"/>
          <w:szCs w:val="30"/>
          <w:cs/>
        </w:rPr>
        <w:t>เบทาโกร</w:t>
      </w:r>
      <w:r w:rsidRPr="00B55F8F">
        <w:rPr>
          <w:rFonts w:asciiTheme="majorBidi" w:hAnsiTheme="majorBidi"/>
          <w:spacing w:val="-4"/>
          <w:sz w:val="30"/>
          <w:szCs w:val="30"/>
          <w:cs/>
        </w:rPr>
        <w:t xml:space="preserve"> (</w:t>
      </w:r>
      <w:r w:rsidRPr="00B55F8F">
        <w:rPr>
          <w:rFonts w:asciiTheme="majorBidi" w:hAnsiTheme="majorBidi" w:hint="cs"/>
          <w:spacing w:val="-4"/>
          <w:sz w:val="30"/>
          <w:szCs w:val="30"/>
          <w:cs/>
        </w:rPr>
        <w:t>ลาว</w:t>
      </w:r>
      <w:r w:rsidRPr="00B55F8F">
        <w:rPr>
          <w:rFonts w:asciiTheme="majorBidi" w:hAnsiTheme="majorBidi"/>
          <w:spacing w:val="-4"/>
          <w:sz w:val="30"/>
          <w:szCs w:val="30"/>
          <w:cs/>
        </w:rPr>
        <w:t xml:space="preserve">) </w:t>
      </w:r>
      <w:r w:rsidRPr="00B55F8F">
        <w:rPr>
          <w:rFonts w:asciiTheme="majorBidi" w:hAnsiTheme="majorBidi" w:hint="cs"/>
          <w:spacing w:val="-4"/>
          <w:sz w:val="30"/>
          <w:szCs w:val="30"/>
          <w:cs/>
        </w:rPr>
        <w:t>อาหารสัตว์</w:t>
      </w:r>
      <w:r w:rsidRPr="00B55F8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55F8F">
        <w:rPr>
          <w:rFonts w:asciiTheme="majorBidi" w:hAnsiTheme="majorBidi" w:hint="cs"/>
          <w:spacing w:val="-4"/>
          <w:sz w:val="30"/>
          <w:szCs w:val="30"/>
          <w:cs/>
        </w:rPr>
        <w:t>จำกัด</w:t>
      </w:r>
      <w:r w:rsidRPr="00B55F8F">
        <w:rPr>
          <w:rFonts w:asciiTheme="majorBidi" w:hAnsiTheme="majorBidi"/>
          <w:spacing w:val="-4"/>
          <w:sz w:val="30"/>
          <w:szCs w:val="30"/>
          <w:cs/>
        </w:rPr>
        <w:t xml:space="preserve"> (</w:t>
      </w:r>
      <w:r w:rsidRPr="00B55F8F">
        <w:rPr>
          <w:rFonts w:asciiTheme="majorBidi" w:hAnsiTheme="majorBidi" w:hint="cs"/>
          <w:spacing w:val="-4"/>
          <w:sz w:val="30"/>
          <w:szCs w:val="30"/>
          <w:cs/>
        </w:rPr>
        <w:t>โดยมีสัดส่วนการถือหุ้นร้อยละ</w:t>
      </w:r>
      <w:r w:rsidRPr="00B55F8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B265D">
        <w:rPr>
          <w:rFonts w:asciiTheme="majorBidi" w:hAnsiTheme="majorBidi"/>
          <w:spacing w:val="-4"/>
          <w:sz w:val="30"/>
          <w:szCs w:val="30"/>
        </w:rPr>
        <w:t>100</w:t>
      </w:r>
      <w:r w:rsidRPr="00B55F8F">
        <w:rPr>
          <w:rFonts w:asciiTheme="majorBidi" w:hAnsiTheme="majorBidi"/>
          <w:spacing w:val="-4"/>
          <w:sz w:val="30"/>
          <w:szCs w:val="30"/>
          <w:cs/>
        </w:rPr>
        <w:t xml:space="preserve">) </w:t>
      </w:r>
      <w:r w:rsidRPr="00B55F8F">
        <w:rPr>
          <w:rFonts w:asciiTheme="majorBidi" w:hAnsiTheme="majorBidi" w:hint="cs"/>
          <w:spacing w:val="-4"/>
          <w:sz w:val="30"/>
          <w:szCs w:val="30"/>
          <w:cs/>
        </w:rPr>
        <w:t>จำนวน</w:t>
      </w:r>
      <w:r w:rsidRPr="00B55F8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B265D">
        <w:rPr>
          <w:rFonts w:asciiTheme="majorBidi" w:hAnsiTheme="majorBidi"/>
          <w:spacing w:val="-4"/>
          <w:sz w:val="30"/>
          <w:szCs w:val="30"/>
        </w:rPr>
        <w:t xml:space="preserve">75,000 </w:t>
      </w:r>
      <w:r w:rsidRPr="00B55F8F">
        <w:rPr>
          <w:rFonts w:asciiTheme="majorBidi" w:hAnsiTheme="majorBidi" w:hint="cs"/>
          <w:spacing w:val="-4"/>
          <w:sz w:val="30"/>
          <w:szCs w:val="30"/>
          <w:cs/>
        </w:rPr>
        <w:t>ล้านกีบ</w:t>
      </w:r>
      <w:r w:rsidRPr="00B55F8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55F8F">
        <w:rPr>
          <w:rFonts w:asciiTheme="majorBidi" w:hAnsiTheme="majorBidi" w:hint="cs"/>
          <w:spacing w:val="-4"/>
          <w:sz w:val="30"/>
          <w:szCs w:val="30"/>
          <w:cs/>
        </w:rPr>
        <w:t>หรือเทียบเท่าประมาณ</w:t>
      </w:r>
      <w:r w:rsidRPr="00B55F8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-4"/>
          <w:sz w:val="30"/>
          <w:szCs w:val="30"/>
        </w:rPr>
        <w:t>172.80</w:t>
      </w:r>
      <w:r w:rsidRPr="00B55F8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55F8F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</w:p>
    <w:p w14:paraId="1CE8D885" w14:textId="77777777" w:rsidR="00EB2FD0" w:rsidRPr="00EB2FD0" w:rsidRDefault="00EB2FD0" w:rsidP="00D2434E">
      <w:pPr>
        <w:spacing w:line="240" w:lineRule="auto"/>
        <w:ind w:left="540" w:right="-27"/>
        <w:jc w:val="thaiDistribute"/>
        <w:rPr>
          <w:rFonts w:asciiTheme="majorBidi" w:hAnsiTheme="majorBidi"/>
          <w:spacing w:val="-4"/>
          <w:sz w:val="10"/>
          <w:szCs w:val="10"/>
        </w:rPr>
      </w:pPr>
    </w:p>
    <w:p w14:paraId="7D1FE5CE" w14:textId="16F3AAB6" w:rsidR="00245739" w:rsidRPr="007B265D" w:rsidRDefault="00D2434E" w:rsidP="00D2434E">
      <w:pPr>
        <w:spacing w:line="240" w:lineRule="auto"/>
        <w:ind w:left="540" w:right="-27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D2434E">
        <w:rPr>
          <w:rFonts w:asciiTheme="majorBidi" w:hAnsiTheme="majorBidi" w:hint="cs"/>
          <w:spacing w:val="-4"/>
          <w:sz w:val="30"/>
          <w:szCs w:val="30"/>
          <w:cs/>
        </w:rPr>
        <w:t>ในเดือ</w:t>
      </w:r>
      <w:r w:rsidR="005D44B9">
        <w:rPr>
          <w:rFonts w:asciiTheme="majorBidi" w:hAnsiTheme="majorBidi" w:hint="cs"/>
          <w:spacing w:val="-4"/>
          <w:sz w:val="30"/>
          <w:szCs w:val="30"/>
          <w:cs/>
        </w:rPr>
        <w:t>น</w:t>
      </w:r>
      <w:r w:rsidR="00D55C08">
        <w:rPr>
          <w:rFonts w:asciiTheme="majorBidi" w:hAnsiTheme="majorBidi" w:hint="cs"/>
          <w:spacing w:val="-4"/>
          <w:sz w:val="30"/>
          <w:szCs w:val="30"/>
          <w:cs/>
        </w:rPr>
        <w:t>สิงหาคม</w:t>
      </w:r>
      <w:r w:rsidRPr="00D2434E">
        <w:rPr>
          <w:rFonts w:asciiTheme="majorBidi" w:hAnsiTheme="majorBidi"/>
          <w:spacing w:val="-4"/>
          <w:sz w:val="30"/>
          <w:szCs w:val="30"/>
        </w:rPr>
        <w:t xml:space="preserve"> 2565 </w:t>
      </w:r>
      <w:r w:rsidRPr="00D2434E">
        <w:rPr>
          <w:rFonts w:asciiTheme="majorBidi" w:hAnsiTheme="majorBidi" w:hint="cs"/>
          <w:spacing w:val="-4"/>
          <w:sz w:val="30"/>
          <w:szCs w:val="30"/>
          <w:cs/>
        </w:rPr>
        <w:t>บริษัทได้</w:t>
      </w:r>
      <w:r w:rsidR="00245739" w:rsidRPr="00D2434E">
        <w:rPr>
          <w:rFonts w:asciiTheme="majorBidi" w:hAnsiTheme="majorBidi" w:hint="cs"/>
          <w:spacing w:val="-4"/>
          <w:sz w:val="30"/>
          <w:szCs w:val="30"/>
          <w:cs/>
        </w:rPr>
        <w:t xml:space="preserve">ซื้อหุ้นสามัญเพิ่มเติมของบริษัท บี. ฟู้ดส์ โปรดักส์ อินเตอร์เนชั่นแนล จำกัด ซึ่งเป็นบริษัทย่อย </w:t>
      </w:r>
      <w:r w:rsidR="00245739" w:rsidRPr="007B265D">
        <w:rPr>
          <w:rFonts w:asciiTheme="majorBidi" w:hAnsiTheme="majorBidi" w:hint="cs"/>
          <w:spacing w:val="-4"/>
          <w:sz w:val="30"/>
          <w:szCs w:val="30"/>
          <w:cs/>
        </w:rPr>
        <w:t xml:space="preserve">จำนวน </w:t>
      </w:r>
      <w:r w:rsidR="00245739" w:rsidRPr="007B265D">
        <w:rPr>
          <w:rFonts w:asciiTheme="majorBidi" w:hAnsiTheme="majorBidi"/>
          <w:spacing w:val="-4"/>
          <w:sz w:val="30"/>
          <w:szCs w:val="30"/>
        </w:rPr>
        <w:t xml:space="preserve">750,000 </w:t>
      </w:r>
      <w:r w:rsidR="00245739" w:rsidRPr="007B265D">
        <w:rPr>
          <w:rFonts w:asciiTheme="majorBidi" w:hAnsiTheme="majorBidi" w:hint="cs"/>
          <w:spacing w:val="-4"/>
          <w:sz w:val="30"/>
          <w:szCs w:val="30"/>
          <w:cs/>
        </w:rPr>
        <w:t>หุ้น</w:t>
      </w:r>
      <w:r w:rsidR="00245739" w:rsidRPr="007B265D">
        <w:rPr>
          <w:rFonts w:asciiTheme="majorBidi" w:hAnsiTheme="majorBidi"/>
          <w:spacing w:val="-4"/>
          <w:sz w:val="30"/>
          <w:szCs w:val="30"/>
        </w:rPr>
        <w:t xml:space="preserve"> </w:t>
      </w:r>
      <w:r w:rsidR="00245739" w:rsidRPr="007B265D">
        <w:rPr>
          <w:rFonts w:asciiTheme="majorBidi" w:hAnsiTheme="majorBidi" w:hint="cs"/>
          <w:spacing w:val="-4"/>
          <w:sz w:val="30"/>
          <w:szCs w:val="30"/>
          <w:cs/>
        </w:rPr>
        <w:t xml:space="preserve">เป็นจำนวนเงิน </w:t>
      </w:r>
      <w:r w:rsidR="00245739" w:rsidRPr="007B265D">
        <w:rPr>
          <w:rFonts w:asciiTheme="majorBidi" w:hAnsiTheme="majorBidi"/>
          <w:spacing w:val="-4"/>
          <w:sz w:val="30"/>
          <w:szCs w:val="30"/>
        </w:rPr>
        <w:t>64</w:t>
      </w:r>
      <w:r w:rsidR="009F3CF1" w:rsidRPr="007B265D">
        <w:rPr>
          <w:rFonts w:asciiTheme="majorBidi" w:hAnsiTheme="majorBidi"/>
          <w:spacing w:val="-4"/>
          <w:sz w:val="30"/>
          <w:szCs w:val="30"/>
        </w:rPr>
        <w:t>8.75</w:t>
      </w:r>
      <w:r w:rsidR="00245739" w:rsidRPr="007B265D">
        <w:rPr>
          <w:rFonts w:asciiTheme="majorBidi" w:hAnsiTheme="majorBidi"/>
          <w:spacing w:val="-4"/>
          <w:sz w:val="30"/>
          <w:szCs w:val="30"/>
        </w:rPr>
        <w:t xml:space="preserve"> </w:t>
      </w:r>
      <w:r w:rsidR="00245739" w:rsidRPr="007B265D">
        <w:rPr>
          <w:rFonts w:asciiTheme="majorBidi" w:hAnsiTheme="majorBidi" w:hint="cs"/>
          <w:spacing w:val="-4"/>
          <w:sz w:val="30"/>
          <w:szCs w:val="30"/>
          <w:cs/>
        </w:rPr>
        <w:t xml:space="preserve">ล้านบาท ทำให้สัดส่วนความเป็นเจ้าของเพิ่มขึ้นจากร้อยละ </w:t>
      </w:r>
      <w:r w:rsidR="00245739" w:rsidRPr="007B265D">
        <w:rPr>
          <w:rFonts w:asciiTheme="majorBidi" w:hAnsiTheme="majorBidi"/>
          <w:spacing w:val="-4"/>
          <w:sz w:val="30"/>
          <w:szCs w:val="30"/>
        </w:rPr>
        <w:t xml:space="preserve">75 </w:t>
      </w:r>
      <w:r w:rsidR="00245739" w:rsidRPr="007B265D">
        <w:rPr>
          <w:rFonts w:asciiTheme="majorBidi" w:hAnsiTheme="majorBidi" w:hint="cs"/>
          <w:spacing w:val="-4"/>
          <w:sz w:val="30"/>
          <w:szCs w:val="30"/>
          <w:cs/>
        </w:rPr>
        <w:t xml:space="preserve">เป็นร้อยละ </w:t>
      </w:r>
      <w:r w:rsidR="00245739" w:rsidRPr="007B265D">
        <w:rPr>
          <w:rFonts w:asciiTheme="majorBidi" w:hAnsiTheme="majorBidi"/>
          <w:spacing w:val="-4"/>
          <w:sz w:val="30"/>
          <w:szCs w:val="30"/>
        </w:rPr>
        <w:t>100</w:t>
      </w:r>
      <w:r w:rsidR="00AE2CA6" w:rsidRPr="007B265D">
        <w:rPr>
          <w:rFonts w:asciiTheme="majorBidi" w:hAnsiTheme="majorBidi" w:hint="cs"/>
          <w:spacing w:val="-4"/>
          <w:sz w:val="30"/>
          <w:szCs w:val="30"/>
          <w:cs/>
        </w:rPr>
        <w:t xml:space="preserve"> กลุ่มบริษัทรับรู้ส่วนต่างจากการเปลี่ยนแปลงสัดส่วนการถือหุ้นในบริษัทย่อย</w:t>
      </w:r>
      <w:r w:rsidR="000869DF" w:rsidRPr="007B265D">
        <w:rPr>
          <w:rFonts w:asciiTheme="majorBidi" w:hAnsiTheme="majorBidi" w:hint="cs"/>
          <w:spacing w:val="-4"/>
          <w:sz w:val="30"/>
          <w:szCs w:val="30"/>
          <w:cs/>
        </w:rPr>
        <w:t>ในงบแสดงฐานะการเงินรวม</w:t>
      </w:r>
      <w:r w:rsidR="00AE2CA6" w:rsidRPr="007B265D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AE2CA6" w:rsidRPr="00867156">
        <w:rPr>
          <w:rFonts w:asciiTheme="majorBidi" w:hAnsiTheme="majorBidi" w:hint="cs"/>
          <w:spacing w:val="-4"/>
          <w:sz w:val="30"/>
          <w:szCs w:val="30"/>
          <w:cs/>
        </w:rPr>
        <w:t xml:space="preserve">จำนวน </w:t>
      </w:r>
      <w:r w:rsidR="00DE0F57" w:rsidRPr="00867156">
        <w:rPr>
          <w:rFonts w:asciiTheme="majorBidi" w:hAnsiTheme="majorBidi"/>
          <w:spacing w:val="-4"/>
          <w:sz w:val="30"/>
          <w:szCs w:val="30"/>
        </w:rPr>
        <w:t>896.7</w:t>
      </w:r>
      <w:r w:rsidR="000706A1" w:rsidRPr="00867156">
        <w:rPr>
          <w:rFonts w:asciiTheme="majorBidi" w:hAnsiTheme="majorBidi"/>
          <w:spacing w:val="-4"/>
          <w:sz w:val="30"/>
          <w:szCs w:val="30"/>
        </w:rPr>
        <w:t>5</w:t>
      </w:r>
      <w:r w:rsidR="00AE2CA6" w:rsidRPr="00867156">
        <w:rPr>
          <w:rFonts w:asciiTheme="majorBidi" w:hAnsiTheme="majorBidi"/>
          <w:spacing w:val="-4"/>
          <w:sz w:val="30"/>
          <w:szCs w:val="30"/>
        </w:rPr>
        <w:t xml:space="preserve"> </w:t>
      </w:r>
      <w:r w:rsidR="00AE2CA6" w:rsidRPr="00867156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</w:p>
    <w:p w14:paraId="2D305644" w14:textId="77777777" w:rsidR="00D2434E" w:rsidRPr="0002077C" w:rsidRDefault="00D2434E" w:rsidP="00D2434E">
      <w:pPr>
        <w:spacing w:line="240" w:lineRule="auto"/>
        <w:ind w:left="540" w:right="-27"/>
        <w:jc w:val="thaiDistribute"/>
        <w:rPr>
          <w:rFonts w:asciiTheme="majorBidi" w:hAnsiTheme="majorBidi"/>
          <w:spacing w:val="-4"/>
          <w:sz w:val="10"/>
          <w:szCs w:val="10"/>
        </w:rPr>
      </w:pPr>
    </w:p>
    <w:p w14:paraId="4BC002B3" w14:textId="019FF2D5" w:rsidR="00245739" w:rsidRPr="00D2434E" w:rsidRDefault="00D2434E" w:rsidP="00D2434E">
      <w:pPr>
        <w:spacing w:line="240" w:lineRule="auto"/>
        <w:ind w:left="540" w:right="-27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7B265D">
        <w:rPr>
          <w:rFonts w:asciiTheme="majorBidi" w:hAnsiTheme="majorBidi" w:hint="cs"/>
          <w:spacing w:val="-4"/>
          <w:sz w:val="30"/>
          <w:szCs w:val="30"/>
          <w:cs/>
        </w:rPr>
        <w:t>ในเดือ</w:t>
      </w:r>
      <w:r w:rsidR="00D55C08" w:rsidRPr="007B265D">
        <w:rPr>
          <w:rFonts w:asciiTheme="majorBidi" w:hAnsiTheme="majorBidi" w:hint="cs"/>
          <w:spacing w:val="-4"/>
          <w:sz w:val="30"/>
          <w:szCs w:val="30"/>
          <w:cs/>
        </w:rPr>
        <w:t xml:space="preserve">นสิงหาคม </w:t>
      </w:r>
      <w:r w:rsidRPr="007B265D">
        <w:rPr>
          <w:rFonts w:asciiTheme="majorBidi" w:hAnsiTheme="majorBidi"/>
          <w:spacing w:val="-4"/>
          <w:sz w:val="30"/>
          <w:szCs w:val="30"/>
        </w:rPr>
        <w:t xml:space="preserve">2565 </w:t>
      </w:r>
      <w:r w:rsidRPr="007B265D">
        <w:rPr>
          <w:rFonts w:asciiTheme="majorBidi" w:hAnsiTheme="majorBidi" w:hint="cs"/>
          <w:spacing w:val="-4"/>
          <w:sz w:val="30"/>
          <w:szCs w:val="30"/>
          <w:cs/>
        </w:rPr>
        <w:t>บริษัทได้</w:t>
      </w:r>
      <w:r w:rsidR="00245739" w:rsidRPr="007B265D">
        <w:rPr>
          <w:rFonts w:asciiTheme="majorBidi" w:hAnsiTheme="majorBidi" w:hint="cs"/>
          <w:spacing w:val="-4"/>
          <w:sz w:val="30"/>
          <w:szCs w:val="30"/>
          <w:cs/>
        </w:rPr>
        <w:t xml:space="preserve">เพิ่มทุนจดทะเบียนของบริษัท เบทาโกร </w:t>
      </w:r>
      <w:r w:rsidR="00245739" w:rsidRPr="007B265D">
        <w:rPr>
          <w:rFonts w:asciiTheme="majorBidi" w:hAnsiTheme="majorBidi"/>
          <w:spacing w:val="-4"/>
          <w:sz w:val="30"/>
          <w:szCs w:val="30"/>
        </w:rPr>
        <w:t>(</w:t>
      </w:r>
      <w:r w:rsidR="00245739" w:rsidRPr="007B265D">
        <w:rPr>
          <w:rFonts w:asciiTheme="majorBidi" w:hAnsiTheme="majorBidi" w:hint="cs"/>
          <w:spacing w:val="-4"/>
          <w:sz w:val="30"/>
          <w:szCs w:val="30"/>
          <w:cs/>
        </w:rPr>
        <w:t xml:space="preserve">กัมพูชา) จำกัด </w:t>
      </w:r>
      <w:r w:rsidR="00245739" w:rsidRPr="007B265D">
        <w:rPr>
          <w:rFonts w:asciiTheme="majorBidi" w:hAnsiTheme="majorBidi"/>
          <w:spacing w:val="-4"/>
          <w:sz w:val="30"/>
          <w:szCs w:val="30"/>
        </w:rPr>
        <w:t>(</w:t>
      </w:r>
      <w:r w:rsidR="00245739" w:rsidRPr="007B265D">
        <w:rPr>
          <w:rFonts w:asciiTheme="majorBidi" w:hAnsiTheme="majorBidi" w:hint="cs"/>
          <w:spacing w:val="-4"/>
          <w:sz w:val="30"/>
          <w:szCs w:val="30"/>
          <w:cs/>
        </w:rPr>
        <w:t>ซึ่งเป็นบริษัทย่อยที่บริษัทถือหุ้น</w:t>
      </w:r>
      <w:r w:rsidR="00245739" w:rsidRPr="007B265D">
        <w:rPr>
          <w:rFonts w:asciiTheme="majorBidi" w:hAnsiTheme="majorBidi" w:hint="cs"/>
          <w:sz w:val="30"/>
          <w:szCs w:val="30"/>
          <w:cs/>
        </w:rPr>
        <w:t>ทั้งหมด</w:t>
      </w:r>
      <w:r w:rsidR="00245739" w:rsidRPr="007B265D">
        <w:rPr>
          <w:rFonts w:asciiTheme="majorBidi" w:hAnsiTheme="majorBidi"/>
          <w:sz w:val="30"/>
          <w:szCs w:val="30"/>
        </w:rPr>
        <w:t xml:space="preserve">) </w:t>
      </w:r>
      <w:r w:rsidR="00245739" w:rsidRPr="007B265D">
        <w:rPr>
          <w:rFonts w:asciiTheme="majorBidi" w:hAnsiTheme="majorBidi" w:hint="cs"/>
          <w:sz w:val="30"/>
          <w:szCs w:val="30"/>
          <w:cs/>
        </w:rPr>
        <w:t>จำนวน</w:t>
      </w:r>
      <w:r w:rsidR="00245739" w:rsidRPr="007B265D">
        <w:rPr>
          <w:rFonts w:asciiTheme="majorBidi" w:hAnsiTheme="majorBidi"/>
          <w:sz w:val="30"/>
          <w:szCs w:val="30"/>
        </w:rPr>
        <w:t xml:space="preserve"> </w:t>
      </w:r>
      <w:r w:rsidR="00D55C08" w:rsidRPr="007B265D">
        <w:rPr>
          <w:rFonts w:asciiTheme="majorBidi" w:hAnsiTheme="majorBidi"/>
          <w:sz w:val="30"/>
          <w:szCs w:val="30"/>
        </w:rPr>
        <w:t>1</w:t>
      </w:r>
      <w:r w:rsidR="00245739" w:rsidRPr="007B265D">
        <w:rPr>
          <w:rFonts w:asciiTheme="majorBidi" w:hAnsiTheme="majorBidi"/>
          <w:sz w:val="30"/>
          <w:szCs w:val="30"/>
        </w:rPr>
        <w:t xml:space="preserve">4 </w:t>
      </w:r>
      <w:r w:rsidR="00245739" w:rsidRPr="007B265D">
        <w:rPr>
          <w:rFonts w:asciiTheme="majorBidi" w:hAnsiTheme="majorBidi" w:hint="cs"/>
          <w:sz w:val="30"/>
          <w:szCs w:val="30"/>
          <w:cs/>
        </w:rPr>
        <w:t>ล้านเหรียญสหรัฐ</w:t>
      </w:r>
      <w:r w:rsidR="00D55C08" w:rsidRPr="007B265D">
        <w:rPr>
          <w:rFonts w:asciiTheme="majorBidi" w:hAnsiTheme="majorBidi"/>
          <w:sz w:val="30"/>
          <w:szCs w:val="30"/>
        </w:rPr>
        <w:t xml:space="preserve"> </w:t>
      </w:r>
      <w:r w:rsidR="007753DE" w:rsidRPr="007B265D">
        <w:rPr>
          <w:rFonts w:asciiTheme="majorBidi" w:hAnsiTheme="majorBidi" w:hint="cs"/>
          <w:sz w:val="30"/>
          <w:szCs w:val="30"/>
          <w:cs/>
        </w:rPr>
        <w:t xml:space="preserve">หรือเทียบเท่าประมาณ </w:t>
      </w:r>
      <w:r w:rsidR="008424B2" w:rsidRPr="007B265D">
        <w:rPr>
          <w:rFonts w:asciiTheme="majorBidi" w:hAnsiTheme="majorBidi"/>
          <w:sz w:val="30"/>
          <w:szCs w:val="30"/>
        </w:rPr>
        <w:t>502</w:t>
      </w:r>
      <w:r w:rsidR="007B265D" w:rsidRPr="007B265D">
        <w:rPr>
          <w:rFonts w:asciiTheme="majorBidi" w:hAnsiTheme="majorBidi"/>
          <w:sz w:val="30"/>
          <w:szCs w:val="30"/>
        </w:rPr>
        <w:t>.40</w:t>
      </w:r>
      <w:r w:rsidR="007753DE" w:rsidRPr="007B265D">
        <w:rPr>
          <w:rFonts w:asciiTheme="majorBidi" w:hAnsiTheme="majorBidi"/>
          <w:sz w:val="30"/>
          <w:szCs w:val="30"/>
        </w:rPr>
        <w:t xml:space="preserve"> </w:t>
      </w:r>
      <w:r w:rsidR="007753DE" w:rsidRPr="007B265D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40399BEF" w14:textId="44C632AF" w:rsidR="00245739" w:rsidRPr="0002077C" w:rsidRDefault="00245739" w:rsidP="00245739">
      <w:pPr>
        <w:rPr>
          <w:sz w:val="10"/>
          <w:szCs w:val="10"/>
        </w:rPr>
      </w:pPr>
    </w:p>
    <w:p w14:paraId="738A82A9" w14:textId="3FCA5BF6" w:rsidR="0002077C" w:rsidRPr="00353B7F" w:rsidRDefault="00904519" w:rsidP="0002077C">
      <w:pPr>
        <w:spacing w:line="240" w:lineRule="auto"/>
        <w:ind w:left="540" w:right="-27"/>
        <w:jc w:val="thaiDistribute"/>
        <w:rPr>
          <w:rFonts w:asciiTheme="majorBidi" w:hAnsiTheme="majorBidi"/>
          <w:sz w:val="30"/>
          <w:szCs w:val="30"/>
        </w:rPr>
      </w:pPr>
      <w:r w:rsidRPr="0002077C">
        <w:rPr>
          <w:rFonts w:asciiTheme="majorBidi" w:hAnsiTheme="majorBidi" w:hint="cs"/>
          <w:sz w:val="30"/>
          <w:szCs w:val="30"/>
          <w:cs/>
        </w:rPr>
        <w:t xml:space="preserve">ในเดือนสิงหาคม </w:t>
      </w:r>
      <w:r w:rsidR="00353B7F" w:rsidRPr="0002077C">
        <w:rPr>
          <w:rFonts w:asciiTheme="majorBidi" w:hAnsiTheme="majorBidi"/>
          <w:spacing w:val="-4"/>
          <w:sz w:val="30"/>
          <w:szCs w:val="30"/>
        </w:rPr>
        <w:t>2565</w:t>
      </w:r>
      <w:r w:rsidRPr="0002077C">
        <w:rPr>
          <w:rFonts w:asciiTheme="majorBidi" w:hAnsiTheme="majorBidi"/>
          <w:sz w:val="30"/>
          <w:szCs w:val="30"/>
        </w:rPr>
        <w:t xml:space="preserve"> </w:t>
      </w:r>
      <w:r w:rsidRPr="0002077C">
        <w:rPr>
          <w:rFonts w:asciiTheme="majorBidi" w:hAnsiTheme="majorBidi" w:hint="cs"/>
          <w:sz w:val="30"/>
          <w:szCs w:val="30"/>
          <w:cs/>
        </w:rPr>
        <w:t>บริษัท</w:t>
      </w:r>
      <w:r w:rsidR="0002077C">
        <w:rPr>
          <w:rFonts w:asciiTheme="majorBidi" w:hAnsiTheme="majorBidi" w:hint="cs"/>
          <w:sz w:val="30"/>
          <w:szCs w:val="30"/>
          <w:cs/>
        </w:rPr>
        <w:t>ได้</w:t>
      </w:r>
      <w:r w:rsidR="00613C57">
        <w:rPr>
          <w:rFonts w:asciiTheme="majorBidi" w:hAnsiTheme="majorBidi" w:hint="cs"/>
          <w:sz w:val="30"/>
          <w:szCs w:val="30"/>
          <w:cs/>
        </w:rPr>
        <w:t>ลงทุนใหม่ใน</w:t>
      </w:r>
      <w:r w:rsidR="0002077C" w:rsidRPr="0002077C">
        <w:rPr>
          <w:rFonts w:asciiTheme="majorBidi" w:hAnsiTheme="majorBidi" w:hint="cs"/>
          <w:sz w:val="30"/>
          <w:szCs w:val="30"/>
          <w:cs/>
        </w:rPr>
        <w:t>หุ้</w:t>
      </w:r>
      <w:r w:rsidR="00613C57">
        <w:rPr>
          <w:rFonts w:asciiTheme="majorBidi" w:hAnsiTheme="majorBidi" w:hint="cs"/>
          <w:sz w:val="30"/>
          <w:szCs w:val="30"/>
          <w:cs/>
        </w:rPr>
        <w:t>นสามัญของ</w:t>
      </w:r>
      <w:r w:rsidRPr="0002077C">
        <w:rPr>
          <w:rFonts w:asciiTheme="majorBidi" w:hAnsiTheme="majorBidi" w:hint="cs"/>
          <w:sz w:val="30"/>
          <w:szCs w:val="30"/>
          <w:cs/>
        </w:rPr>
        <w:t>บริษัท</w:t>
      </w:r>
      <w:r w:rsidRPr="0002077C">
        <w:rPr>
          <w:rFonts w:asciiTheme="majorBidi" w:hAnsiTheme="majorBidi"/>
          <w:sz w:val="30"/>
          <w:szCs w:val="30"/>
          <w:cs/>
        </w:rPr>
        <w:t xml:space="preserve"> </w:t>
      </w:r>
      <w:r w:rsidRPr="0002077C">
        <w:rPr>
          <w:rFonts w:asciiTheme="majorBidi" w:hAnsiTheme="majorBidi" w:hint="cs"/>
          <w:sz w:val="30"/>
          <w:szCs w:val="30"/>
          <w:cs/>
        </w:rPr>
        <w:t>เบทาโกร</w:t>
      </w:r>
      <w:r w:rsidRPr="0002077C">
        <w:rPr>
          <w:rFonts w:asciiTheme="majorBidi" w:hAnsiTheme="majorBidi"/>
          <w:sz w:val="30"/>
          <w:szCs w:val="30"/>
          <w:cs/>
        </w:rPr>
        <w:t xml:space="preserve"> </w:t>
      </w:r>
      <w:r w:rsidRPr="0002077C">
        <w:rPr>
          <w:rFonts w:asciiTheme="majorBidi" w:hAnsiTheme="majorBidi" w:hint="cs"/>
          <w:sz w:val="30"/>
          <w:szCs w:val="30"/>
          <w:cs/>
        </w:rPr>
        <w:t>เวนเจอร์ส</w:t>
      </w:r>
      <w:r w:rsidRPr="0002077C">
        <w:rPr>
          <w:rFonts w:asciiTheme="majorBidi" w:hAnsiTheme="majorBidi"/>
          <w:sz w:val="30"/>
          <w:szCs w:val="30"/>
          <w:cs/>
        </w:rPr>
        <w:t xml:space="preserve"> </w:t>
      </w:r>
      <w:r w:rsidRPr="0002077C">
        <w:rPr>
          <w:rFonts w:asciiTheme="majorBidi" w:hAnsiTheme="majorBidi" w:hint="cs"/>
          <w:sz w:val="30"/>
          <w:szCs w:val="30"/>
          <w:cs/>
        </w:rPr>
        <w:t>จำกัด</w:t>
      </w:r>
      <w:r w:rsidR="00304B98">
        <w:rPr>
          <w:rFonts w:asciiTheme="majorBidi" w:hAnsiTheme="majorBidi" w:hint="cs"/>
          <w:sz w:val="30"/>
          <w:szCs w:val="30"/>
          <w:cs/>
        </w:rPr>
        <w:t xml:space="preserve"> </w:t>
      </w:r>
      <w:r w:rsidR="00304B98">
        <w:rPr>
          <w:rFonts w:asciiTheme="majorBidi" w:hAnsiTheme="majorBidi"/>
          <w:sz w:val="30"/>
          <w:szCs w:val="30"/>
        </w:rPr>
        <w:t>(</w:t>
      </w:r>
      <w:r w:rsidR="00304B98">
        <w:rPr>
          <w:rFonts w:asciiTheme="majorBidi" w:hAnsiTheme="majorBidi" w:hint="cs"/>
          <w:sz w:val="30"/>
          <w:szCs w:val="30"/>
          <w:cs/>
        </w:rPr>
        <w:t>บริษัทย่อย)</w:t>
      </w:r>
      <w:r w:rsidR="0002077C" w:rsidRPr="0002077C">
        <w:rPr>
          <w:rFonts w:asciiTheme="majorBidi" w:hAnsiTheme="majorBidi" w:hint="cs"/>
          <w:sz w:val="30"/>
          <w:szCs w:val="30"/>
          <w:cs/>
        </w:rPr>
        <w:t xml:space="preserve"> โดยมี</w:t>
      </w:r>
      <w:r w:rsidR="00304B98">
        <w:rPr>
          <w:rFonts w:asciiTheme="majorBidi" w:hAnsiTheme="majorBidi"/>
          <w:sz w:val="30"/>
          <w:szCs w:val="30"/>
        </w:rPr>
        <w:br/>
      </w:r>
      <w:r w:rsidR="0002077C" w:rsidRPr="0002077C">
        <w:rPr>
          <w:rFonts w:asciiTheme="majorBidi" w:hAnsiTheme="majorBidi" w:hint="cs"/>
          <w:sz w:val="30"/>
          <w:szCs w:val="30"/>
          <w:cs/>
        </w:rPr>
        <w:t xml:space="preserve">ทุนจดทะเบียนจำนวน </w:t>
      </w:r>
      <w:r w:rsidR="0002077C" w:rsidRPr="0002077C">
        <w:rPr>
          <w:rFonts w:asciiTheme="majorBidi" w:hAnsiTheme="majorBidi"/>
          <w:sz w:val="30"/>
          <w:szCs w:val="30"/>
        </w:rPr>
        <w:t xml:space="preserve">100 </w:t>
      </w:r>
      <w:r w:rsidR="0002077C" w:rsidRPr="0002077C">
        <w:rPr>
          <w:rFonts w:asciiTheme="majorBidi" w:hAnsiTheme="majorBidi" w:hint="cs"/>
          <w:sz w:val="30"/>
          <w:szCs w:val="30"/>
          <w:cs/>
        </w:rPr>
        <w:t>ล้านบาท</w:t>
      </w:r>
      <w:r w:rsidR="00304B98">
        <w:rPr>
          <w:rFonts w:asciiTheme="majorBidi" w:hAnsiTheme="majorBidi" w:hint="cs"/>
          <w:sz w:val="30"/>
          <w:szCs w:val="30"/>
          <w:cs/>
        </w:rPr>
        <w:t xml:space="preserve"> ในการนี้บริษัทย่อยได้เรียกชำระค่าหุ้นเริ่มแรกร้อยละ </w:t>
      </w:r>
      <w:r w:rsidR="00304B98">
        <w:rPr>
          <w:rFonts w:asciiTheme="majorBidi" w:hAnsiTheme="majorBidi"/>
          <w:sz w:val="30"/>
          <w:szCs w:val="30"/>
        </w:rPr>
        <w:t xml:space="preserve">30 </w:t>
      </w:r>
      <w:r w:rsidR="00304B98">
        <w:rPr>
          <w:rFonts w:asciiTheme="majorBidi" w:hAnsiTheme="majorBidi" w:hint="cs"/>
          <w:sz w:val="30"/>
          <w:szCs w:val="30"/>
          <w:cs/>
        </w:rPr>
        <w:t>ทำให้</w:t>
      </w:r>
      <w:r w:rsidR="0002077C" w:rsidRPr="0002077C">
        <w:rPr>
          <w:rFonts w:asciiTheme="majorBidi" w:hAnsiTheme="majorBidi" w:hint="cs"/>
          <w:sz w:val="30"/>
          <w:szCs w:val="30"/>
          <w:cs/>
        </w:rPr>
        <w:t>บริษัทได้จ่ายชำระ</w:t>
      </w:r>
      <w:r w:rsidR="00304B98">
        <w:rPr>
          <w:rFonts w:asciiTheme="majorBidi" w:hAnsiTheme="majorBidi"/>
          <w:sz w:val="30"/>
          <w:szCs w:val="30"/>
        </w:rPr>
        <w:br/>
      </w:r>
      <w:r w:rsidR="0002077C" w:rsidRPr="0002077C">
        <w:rPr>
          <w:rFonts w:asciiTheme="majorBidi" w:hAnsiTheme="majorBidi" w:hint="cs"/>
          <w:sz w:val="30"/>
          <w:szCs w:val="30"/>
          <w:cs/>
        </w:rPr>
        <w:t>ค่าหุ้น</w:t>
      </w:r>
      <w:r w:rsidR="00353B7F" w:rsidRPr="0002077C">
        <w:rPr>
          <w:rFonts w:asciiTheme="majorBidi" w:hAnsiTheme="majorBidi" w:hint="cs"/>
          <w:sz w:val="30"/>
          <w:szCs w:val="30"/>
          <w:cs/>
        </w:rPr>
        <w:t>เป็น</w:t>
      </w:r>
      <w:r w:rsidR="007C1426" w:rsidRPr="0002077C">
        <w:rPr>
          <w:rFonts w:asciiTheme="majorBidi" w:hAnsiTheme="majorBidi" w:hint="cs"/>
          <w:sz w:val="30"/>
          <w:szCs w:val="30"/>
          <w:cs/>
        </w:rPr>
        <w:t xml:space="preserve">จำนวน </w:t>
      </w:r>
      <w:r w:rsidR="007C1426" w:rsidRPr="0002077C">
        <w:rPr>
          <w:rFonts w:asciiTheme="majorBidi" w:hAnsiTheme="majorBidi"/>
          <w:sz w:val="30"/>
          <w:szCs w:val="30"/>
        </w:rPr>
        <w:t xml:space="preserve">30 </w:t>
      </w:r>
      <w:r w:rsidR="007C1426" w:rsidRPr="0002077C">
        <w:rPr>
          <w:rFonts w:asciiTheme="majorBidi" w:hAnsiTheme="majorBidi" w:hint="cs"/>
          <w:sz w:val="30"/>
          <w:szCs w:val="30"/>
          <w:cs/>
        </w:rPr>
        <w:t>ล้านบาท</w:t>
      </w:r>
      <w:r w:rsidR="007C1426" w:rsidRPr="00353B7F">
        <w:rPr>
          <w:rFonts w:asciiTheme="majorBidi" w:hAnsiTheme="majorBidi" w:hint="cs"/>
          <w:sz w:val="30"/>
          <w:szCs w:val="30"/>
          <w:cs/>
        </w:rPr>
        <w:t xml:space="preserve"> </w:t>
      </w:r>
      <w:r w:rsidR="00304B98">
        <w:rPr>
          <w:rFonts w:asciiTheme="majorBidi" w:hAnsiTheme="majorBidi" w:hint="cs"/>
          <w:sz w:val="30"/>
          <w:szCs w:val="30"/>
          <w:cs/>
        </w:rPr>
        <w:t xml:space="preserve">ทำให้บริษัทมีสัดส่วนการถือหุ้นร้อยละ </w:t>
      </w:r>
      <w:r w:rsidR="00304B98">
        <w:rPr>
          <w:rFonts w:asciiTheme="majorBidi" w:hAnsiTheme="majorBidi"/>
          <w:sz w:val="30"/>
          <w:szCs w:val="30"/>
        </w:rPr>
        <w:t>100</w:t>
      </w:r>
    </w:p>
    <w:p w14:paraId="5CE76CD9" w14:textId="4FF81089" w:rsidR="005009AD" w:rsidRPr="008457DC" w:rsidRDefault="00783249" w:rsidP="0062424F">
      <w:pPr>
        <w:pStyle w:val="Heading1"/>
        <w:numPr>
          <w:ilvl w:val="0"/>
          <w:numId w:val="21"/>
        </w:num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8457DC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ที่ดิน อาคารและอุปกรณ์</w:t>
      </w:r>
    </w:p>
    <w:p w14:paraId="7C48EC09" w14:textId="1E217EDB" w:rsidR="008021BA" w:rsidRPr="00113BC3" w:rsidRDefault="008021BA" w:rsidP="006242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3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107"/>
        <w:gridCol w:w="252"/>
        <w:gridCol w:w="1107"/>
        <w:gridCol w:w="243"/>
        <w:gridCol w:w="1107"/>
        <w:gridCol w:w="237"/>
        <w:gridCol w:w="1104"/>
      </w:tblGrid>
      <w:tr w:rsidR="00D27EAE" w:rsidRPr="008457DC" w14:paraId="6F3B04C9" w14:textId="77777777" w:rsidTr="00515175">
        <w:trPr>
          <w:tblHeader/>
        </w:trPr>
        <w:tc>
          <w:tcPr>
            <w:tcW w:w="4212" w:type="dxa"/>
          </w:tcPr>
          <w:p w14:paraId="235C2AC7" w14:textId="55445927" w:rsidR="00D27EAE" w:rsidRPr="008457DC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66" w:type="dxa"/>
            <w:gridSpan w:val="3"/>
          </w:tcPr>
          <w:p w14:paraId="21E1CB98" w14:textId="77777777" w:rsidR="00D27EAE" w:rsidRPr="008457DC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6E4C3BA4" w14:textId="77777777" w:rsidR="00D27EAE" w:rsidRPr="008457DC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shd w:val="clear" w:color="auto" w:fill="auto"/>
          </w:tcPr>
          <w:p w14:paraId="7D98EFF8" w14:textId="77777777" w:rsidR="00D27EAE" w:rsidRPr="008457DC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D27EAE" w:rsidRPr="008457DC" w14:paraId="1F2415F1" w14:textId="77777777" w:rsidTr="00515175">
        <w:trPr>
          <w:tblHeader/>
        </w:trPr>
        <w:tc>
          <w:tcPr>
            <w:tcW w:w="4212" w:type="dxa"/>
          </w:tcPr>
          <w:p w14:paraId="4633916C" w14:textId="432B4479" w:rsidR="00D27EAE" w:rsidRPr="008457DC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A09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3C3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A09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3C3DD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107" w:type="dxa"/>
          </w:tcPr>
          <w:p w14:paraId="435EC68F" w14:textId="77777777" w:rsidR="00D27EAE" w:rsidRPr="008457DC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2" w:type="dxa"/>
            <w:shd w:val="clear" w:color="auto" w:fill="auto"/>
          </w:tcPr>
          <w:p w14:paraId="25F42C20" w14:textId="77777777" w:rsidR="00D27EAE" w:rsidRPr="008457DC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34D88BD" w14:textId="77777777" w:rsidR="00D27EAE" w:rsidRPr="008457DC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3" w:type="dxa"/>
          </w:tcPr>
          <w:p w14:paraId="70838E94" w14:textId="77777777" w:rsidR="00D27EAE" w:rsidRPr="008457DC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0201AE65" w14:textId="77777777" w:rsidR="00D27EAE" w:rsidRPr="008457DC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7" w:type="dxa"/>
            <w:shd w:val="clear" w:color="auto" w:fill="auto"/>
          </w:tcPr>
          <w:p w14:paraId="158BF817" w14:textId="77777777" w:rsidR="00D27EAE" w:rsidRPr="008457DC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35B941F5" w14:textId="77777777" w:rsidR="00D27EAE" w:rsidRPr="008457DC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27EAE" w:rsidRPr="008457DC" w14:paraId="02A2F024" w14:textId="77777777" w:rsidTr="00515175">
        <w:trPr>
          <w:tblHeader/>
        </w:trPr>
        <w:tc>
          <w:tcPr>
            <w:tcW w:w="4212" w:type="dxa"/>
          </w:tcPr>
          <w:p w14:paraId="466A9265" w14:textId="77777777" w:rsidR="00D27EAE" w:rsidRPr="008457DC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57" w:type="dxa"/>
            <w:gridSpan w:val="7"/>
          </w:tcPr>
          <w:p w14:paraId="017F105A" w14:textId="77777777" w:rsidR="00D27EAE" w:rsidRPr="008457DC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27EAE" w:rsidRPr="008457DC" w14:paraId="1A84BCC8" w14:textId="77777777" w:rsidTr="00A22E17">
        <w:tc>
          <w:tcPr>
            <w:tcW w:w="4212" w:type="dxa"/>
          </w:tcPr>
          <w:p w14:paraId="3FE34555" w14:textId="79B88E36" w:rsidR="00D27EAE" w:rsidRPr="008457DC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07" w:type="dxa"/>
            <w:shd w:val="clear" w:color="auto" w:fill="auto"/>
          </w:tcPr>
          <w:p w14:paraId="0CE7B252" w14:textId="77C0E2BB" w:rsidR="00D27EAE" w:rsidRPr="00CA0A42" w:rsidRDefault="00CC0441" w:rsidP="00D27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</w:t>
            </w:r>
            <w:r w:rsidR="003E6F66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52" w:type="dxa"/>
            <w:shd w:val="clear" w:color="auto" w:fill="auto"/>
          </w:tcPr>
          <w:p w14:paraId="2FB0B640" w14:textId="77777777" w:rsidR="00D27EAE" w:rsidRPr="008457DC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94C9383" w14:textId="7B60ED18" w:rsidR="00D27EAE" w:rsidRPr="00CA0A42" w:rsidRDefault="00180D7A" w:rsidP="003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1,368</w:t>
            </w:r>
          </w:p>
        </w:tc>
        <w:tc>
          <w:tcPr>
            <w:tcW w:w="243" w:type="dxa"/>
            <w:shd w:val="clear" w:color="auto" w:fill="auto"/>
          </w:tcPr>
          <w:p w14:paraId="79C3CF65" w14:textId="77777777" w:rsidR="00D27EAE" w:rsidRPr="008457DC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67F8487B" w14:textId="444405E4" w:rsidR="00D27EAE" w:rsidRPr="008F5306" w:rsidRDefault="00515175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 w:rsidR="004758D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14:paraId="3B017B03" w14:textId="77777777" w:rsidR="00D27EAE" w:rsidRPr="008F5306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42D9043F" w14:textId="7159CCAC" w:rsidR="00D27EAE" w:rsidRPr="008F5306" w:rsidRDefault="00180D7A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669</w:t>
            </w:r>
          </w:p>
        </w:tc>
      </w:tr>
      <w:tr w:rsidR="003C3DDB" w:rsidRPr="008457DC" w14:paraId="02473C78" w14:textId="77777777" w:rsidTr="00A22E17">
        <w:tc>
          <w:tcPr>
            <w:tcW w:w="4212" w:type="dxa"/>
          </w:tcPr>
          <w:p w14:paraId="4FE01225" w14:textId="3743505A" w:rsidR="003C3DDB" w:rsidRPr="003C3DDB" w:rsidRDefault="003C3DDB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3C3DDB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ขาดทุนจากการด้อยค่าของอาคารและส่วนปรับปรุง</w:t>
            </w:r>
          </w:p>
        </w:tc>
        <w:tc>
          <w:tcPr>
            <w:tcW w:w="1107" w:type="dxa"/>
            <w:shd w:val="clear" w:color="auto" w:fill="auto"/>
          </w:tcPr>
          <w:p w14:paraId="6224F114" w14:textId="50A971A0" w:rsidR="003C3DDB" w:rsidRPr="00CA0A42" w:rsidRDefault="00CC0441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E416BBA" w14:textId="77777777" w:rsidR="003C3DDB" w:rsidRPr="008457DC" w:rsidRDefault="003C3DDB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6ECE81C7" w14:textId="5ED7AC41" w:rsidR="003C3DDB" w:rsidRDefault="00180D7A" w:rsidP="0018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(47)</w:t>
            </w:r>
          </w:p>
        </w:tc>
        <w:tc>
          <w:tcPr>
            <w:tcW w:w="243" w:type="dxa"/>
            <w:shd w:val="clear" w:color="auto" w:fill="auto"/>
          </w:tcPr>
          <w:p w14:paraId="0355ACE0" w14:textId="77777777" w:rsidR="003C3DDB" w:rsidRPr="008457DC" w:rsidRDefault="003C3DDB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08D5D157" w14:textId="71B58BFD" w:rsidR="003C3DDB" w:rsidRPr="008F5306" w:rsidRDefault="00515175" w:rsidP="00A22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DCCA06B" w14:textId="77777777" w:rsidR="003C3DDB" w:rsidRPr="008F5306" w:rsidRDefault="003C3DDB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7E32E9FB" w14:textId="1D0DD19B" w:rsidR="003C3DDB" w:rsidRDefault="00180D7A" w:rsidP="003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7EAE" w:rsidRPr="008457DC" w14:paraId="7070C128" w14:textId="77777777" w:rsidTr="00A22E17">
        <w:tc>
          <w:tcPr>
            <w:tcW w:w="4212" w:type="dxa"/>
          </w:tcPr>
          <w:p w14:paraId="714AFA9A" w14:textId="03127B95" w:rsidR="00D27EAE" w:rsidRPr="008457DC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D5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07" w:type="dxa"/>
            <w:shd w:val="clear" w:color="auto" w:fill="auto"/>
          </w:tcPr>
          <w:p w14:paraId="647CDDC1" w14:textId="2CC4AEA7" w:rsidR="00D27EAE" w:rsidRPr="00D27EAE" w:rsidRDefault="00CC0441" w:rsidP="00D27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(392)</w:t>
            </w:r>
          </w:p>
        </w:tc>
        <w:tc>
          <w:tcPr>
            <w:tcW w:w="252" w:type="dxa"/>
            <w:shd w:val="clear" w:color="auto" w:fill="auto"/>
          </w:tcPr>
          <w:p w14:paraId="2554200A" w14:textId="77777777" w:rsidR="00D27EAE" w:rsidRPr="008457DC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75DDAD4" w14:textId="0CB195FA" w:rsidR="00D27EAE" w:rsidRPr="00CA0A42" w:rsidRDefault="00180D7A" w:rsidP="003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243" w:type="dxa"/>
            <w:shd w:val="clear" w:color="auto" w:fill="auto"/>
          </w:tcPr>
          <w:p w14:paraId="56A0BD86" w14:textId="77777777" w:rsidR="00D27EAE" w:rsidRPr="008457DC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6F939498" w14:textId="02255036" w:rsidR="00D27EAE" w:rsidRDefault="00515175" w:rsidP="00D27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 w:rsidR="004758D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0BB88009" w14:textId="77777777" w:rsidR="00D27EAE" w:rsidRPr="008F5306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401493A4" w14:textId="44DD52A5" w:rsidR="00D27EAE" w:rsidRDefault="00180D7A" w:rsidP="00A6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D27EAE" w:rsidRPr="008457DC" w14:paraId="2936D309" w14:textId="77777777" w:rsidTr="00E15ABE">
        <w:tc>
          <w:tcPr>
            <w:tcW w:w="4212" w:type="dxa"/>
          </w:tcPr>
          <w:p w14:paraId="30AF1FC8" w14:textId="0D7252F4" w:rsidR="00D27EAE" w:rsidRPr="008457DC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ผลต่างจากการแปลงค่างบ</w:t>
            </w:r>
            <w:r w:rsidR="008C545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07" w:type="dxa"/>
            <w:shd w:val="clear" w:color="auto" w:fill="auto"/>
          </w:tcPr>
          <w:p w14:paraId="4963060F" w14:textId="433C13F4" w:rsidR="00D27EAE" w:rsidRPr="007108D6" w:rsidRDefault="00CC0441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52" w:type="dxa"/>
            <w:shd w:val="clear" w:color="auto" w:fill="auto"/>
          </w:tcPr>
          <w:p w14:paraId="76EC5572" w14:textId="77777777" w:rsidR="00D27EAE" w:rsidRPr="007108D6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6396FB1C" w14:textId="38B6A1AB" w:rsidR="00D27EAE" w:rsidRPr="007108D6" w:rsidRDefault="00CC0441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43" w:type="dxa"/>
            <w:shd w:val="clear" w:color="auto" w:fill="auto"/>
          </w:tcPr>
          <w:p w14:paraId="322C5563" w14:textId="77777777" w:rsidR="00D27EAE" w:rsidRPr="00D77A24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69D4863D" w14:textId="5CC84B97" w:rsidR="00D27EAE" w:rsidRPr="00D27EAE" w:rsidRDefault="00515175" w:rsidP="00D27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92EB2BF" w14:textId="77777777" w:rsidR="00D27EAE" w:rsidRPr="00D77A24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2F8C0209" w14:textId="0B08C23D" w:rsidR="00D27EAE" w:rsidRPr="00D77A24" w:rsidRDefault="00515175" w:rsidP="0018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0E05" w:rsidRPr="008457DC" w14:paraId="47837A2B" w14:textId="77777777" w:rsidTr="00A30C34">
        <w:tc>
          <w:tcPr>
            <w:tcW w:w="4212" w:type="dxa"/>
          </w:tcPr>
          <w:p w14:paraId="1ECB9251" w14:textId="7272168B" w:rsidR="00980E05" w:rsidRDefault="00980E05" w:rsidP="0098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โอนไปอสังหาริมทรัพย์เพื่อการลงทุน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</w:t>
            </w:r>
            <w:r w:rsidRPr="00980E05">
              <w:rPr>
                <w:rFonts w:asciiTheme="majorBidi" w:hAnsiTheme="majorBidi" w:hint="cs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107" w:type="dxa"/>
            <w:shd w:val="clear" w:color="auto" w:fill="auto"/>
          </w:tcPr>
          <w:p w14:paraId="202C4DF3" w14:textId="77777777" w:rsidR="00C37D0D" w:rsidRDefault="00C37D0D" w:rsidP="0098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B8E0AE" w14:textId="5EB71926" w:rsidR="00CC0441" w:rsidRPr="007108D6" w:rsidRDefault="00CC0441" w:rsidP="0098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09902FFB" w14:textId="77777777" w:rsidR="00980E05" w:rsidRPr="007108D6" w:rsidRDefault="00980E05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6874CD01" w14:textId="77777777" w:rsidR="00180D7A" w:rsidRDefault="00180D7A" w:rsidP="0098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8D6F92" w14:textId="64B0A9F3" w:rsidR="00980E05" w:rsidRPr="007108D6" w:rsidRDefault="00180D7A" w:rsidP="0098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BFE3E7E" w14:textId="77777777" w:rsidR="00980E05" w:rsidRPr="00D77A24" w:rsidRDefault="00980E05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11EFEB2C" w14:textId="77777777" w:rsidR="00246923" w:rsidRDefault="00246923" w:rsidP="00D27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B0729D" w14:textId="3C1DA331" w:rsidR="00515175" w:rsidRPr="00D27EAE" w:rsidRDefault="00515175" w:rsidP="00D27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329E135" w14:textId="77777777" w:rsidR="00980E05" w:rsidRPr="00D77A24" w:rsidRDefault="00980E05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136A9D0F" w14:textId="77777777" w:rsidR="00180D7A" w:rsidRDefault="00180D7A" w:rsidP="0098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B15E81" w14:textId="63E9979F" w:rsidR="00980E05" w:rsidRDefault="00180D7A" w:rsidP="0098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</w:tr>
      <w:tr w:rsidR="00250FB9" w:rsidRPr="008457DC" w14:paraId="2FF7D3C7" w14:textId="77777777" w:rsidTr="00A30C34">
        <w:tc>
          <w:tcPr>
            <w:tcW w:w="4212" w:type="dxa"/>
          </w:tcPr>
          <w:p w14:paraId="1319C387" w14:textId="3FFE93D3" w:rsidR="00250FB9" w:rsidRDefault="00250FB9" w:rsidP="0098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โอนไปสิทธิการใช้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</w:t>
            </w:r>
            <w:r w:rsidR="00F5210E">
              <w:rPr>
                <w:rFonts w:asciiTheme="majorBidi" w:hAnsiTheme="majorBidi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1107" w:type="dxa"/>
            <w:shd w:val="clear" w:color="auto" w:fill="auto"/>
          </w:tcPr>
          <w:p w14:paraId="5E6EC61E" w14:textId="42B07512" w:rsidR="00250FB9" w:rsidRPr="007108D6" w:rsidRDefault="00CC0441" w:rsidP="00250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(76)</w:t>
            </w:r>
          </w:p>
        </w:tc>
        <w:tc>
          <w:tcPr>
            <w:tcW w:w="252" w:type="dxa"/>
            <w:shd w:val="clear" w:color="auto" w:fill="auto"/>
          </w:tcPr>
          <w:p w14:paraId="5AB34FF4" w14:textId="77777777" w:rsidR="00250FB9" w:rsidRPr="007108D6" w:rsidRDefault="00250FB9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C0F226D" w14:textId="06881EC4" w:rsidR="00250FB9" w:rsidRPr="007108D6" w:rsidRDefault="00CC0441" w:rsidP="00250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BA880D2" w14:textId="77777777" w:rsidR="00250FB9" w:rsidRPr="00D77A24" w:rsidRDefault="00250FB9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6A62CE3B" w14:textId="0CE32E28" w:rsidR="00250FB9" w:rsidRDefault="003E166E" w:rsidP="003E1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B8E9462" w14:textId="77777777" w:rsidR="00250FB9" w:rsidRPr="00D77A24" w:rsidRDefault="00250FB9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57DF6378" w14:textId="48F12F87" w:rsidR="00250FB9" w:rsidRDefault="003E166E" w:rsidP="003E1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E6F66" w:rsidRPr="008457DC" w14:paraId="626DBFFD" w14:textId="77777777" w:rsidTr="00A30C34">
        <w:tc>
          <w:tcPr>
            <w:tcW w:w="4212" w:type="dxa"/>
          </w:tcPr>
          <w:p w14:paraId="75E03B12" w14:textId="46D44242" w:rsidR="003E6F66" w:rsidRDefault="003E6F66" w:rsidP="0098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โอนไปสินทรัพย์ไม่มีตัวตน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1107" w:type="dxa"/>
            <w:shd w:val="clear" w:color="auto" w:fill="auto"/>
          </w:tcPr>
          <w:p w14:paraId="36471947" w14:textId="10C47384" w:rsidR="003E6F66" w:rsidRDefault="003E6F66" w:rsidP="00250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(35)</w:t>
            </w:r>
          </w:p>
        </w:tc>
        <w:tc>
          <w:tcPr>
            <w:tcW w:w="252" w:type="dxa"/>
            <w:shd w:val="clear" w:color="auto" w:fill="auto"/>
          </w:tcPr>
          <w:p w14:paraId="60A17675" w14:textId="77777777" w:rsidR="003E6F66" w:rsidRPr="007108D6" w:rsidRDefault="003E6F66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D4A5327" w14:textId="1D14F57B" w:rsidR="003E6F66" w:rsidRDefault="002F6517" w:rsidP="00250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764C12F" w14:textId="77777777" w:rsidR="003E6F66" w:rsidRPr="00D77A24" w:rsidRDefault="003E6F66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0F53DC87" w14:textId="481A312C" w:rsidR="003E6F66" w:rsidRDefault="002F6517" w:rsidP="003E1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F3FE037" w14:textId="77777777" w:rsidR="003E6F66" w:rsidRPr="00D77A24" w:rsidRDefault="003E6F66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70896828" w14:textId="2FDD3562" w:rsidR="003E6F66" w:rsidRDefault="002F6517" w:rsidP="003E1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CF216A7" w14:textId="77777777" w:rsidR="00515175" w:rsidRDefault="00515175" w:rsidP="00515175">
      <w:pPr>
        <w:pStyle w:val="Heading1"/>
        <w:spacing w:line="240" w:lineRule="auto"/>
        <w:rPr>
          <w:rFonts w:asciiTheme="majorBidi" w:hAnsiTheme="majorBidi" w:cstheme="majorBidi"/>
          <w:sz w:val="30"/>
          <w:szCs w:val="30"/>
          <w:u w:val="none"/>
        </w:rPr>
      </w:pPr>
    </w:p>
    <w:p w14:paraId="1A9A6731" w14:textId="7C95E153" w:rsidR="0009779B" w:rsidRPr="00ED2A5C" w:rsidRDefault="0009779B" w:rsidP="00D27EAE">
      <w:pPr>
        <w:pStyle w:val="Heading1"/>
        <w:numPr>
          <w:ilvl w:val="0"/>
          <w:numId w:val="21"/>
        </w:num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ED2A5C">
        <w:rPr>
          <w:rFonts w:asciiTheme="majorBidi" w:hAnsiTheme="majorBidi" w:cstheme="majorBidi"/>
          <w:sz w:val="30"/>
          <w:szCs w:val="30"/>
          <w:u w:val="none"/>
          <w:cs/>
        </w:rPr>
        <w:t>สัญญาเช่า</w:t>
      </w:r>
    </w:p>
    <w:p w14:paraId="6F43D9EF" w14:textId="77777777" w:rsidR="00BD0470" w:rsidRPr="00113BC3" w:rsidRDefault="00BD0470" w:rsidP="00BD0470">
      <w:pPr>
        <w:rPr>
          <w:rFonts w:asciiTheme="majorBidi" w:hAnsiTheme="majorBidi" w:cstheme="majorBidi"/>
          <w:sz w:val="20"/>
          <w:szCs w:val="20"/>
        </w:rPr>
      </w:pPr>
    </w:p>
    <w:p w14:paraId="104F2449" w14:textId="432AF182" w:rsidR="0045397E" w:rsidRDefault="00D46A21" w:rsidP="0045397E">
      <w:pPr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ED2A5C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ในปี </w:t>
      </w:r>
      <w:r w:rsidR="00E51C18" w:rsidRPr="00ED2A5C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683084" w:rsidRPr="00ED2A5C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F327D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และ </w:t>
      </w:r>
      <w:r w:rsidR="00F327D3">
        <w:rPr>
          <w:rFonts w:asciiTheme="majorBidi" w:hAnsiTheme="majorBidi" w:cstheme="majorBidi"/>
          <w:spacing w:val="-2"/>
          <w:sz w:val="30"/>
          <w:szCs w:val="30"/>
        </w:rPr>
        <w:t xml:space="preserve">2564 </w:t>
      </w:r>
      <w:r w:rsidRPr="004A2680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8F3EAB" w:rsidRPr="004A2680">
        <w:rPr>
          <w:rFonts w:asciiTheme="majorBidi" w:hAnsiTheme="majorBidi" w:cstheme="majorBidi"/>
          <w:spacing w:val="-2"/>
          <w:sz w:val="30"/>
          <w:szCs w:val="30"/>
          <w:cs/>
        </w:rPr>
        <w:t>และบริษัท</w:t>
      </w:r>
      <w:r w:rsidRPr="004A2680">
        <w:rPr>
          <w:rFonts w:asciiTheme="majorBidi" w:hAnsiTheme="majorBidi" w:cstheme="majorBidi"/>
          <w:spacing w:val="-2"/>
          <w:sz w:val="30"/>
          <w:szCs w:val="30"/>
          <w:cs/>
        </w:rPr>
        <w:t>ได้</w:t>
      </w:r>
      <w:r w:rsidRPr="00ED2A5C">
        <w:rPr>
          <w:rFonts w:asciiTheme="majorBidi" w:hAnsiTheme="majorBidi" w:cstheme="majorBidi"/>
          <w:spacing w:val="-2"/>
          <w:sz w:val="30"/>
          <w:szCs w:val="30"/>
          <w:cs/>
        </w:rPr>
        <w:t>เข้าทำสัญญา</w:t>
      </w:r>
      <w:r w:rsidR="00CB26B3" w:rsidRPr="00ED2A5C">
        <w:rPr>
          <w:rFonts w:asciiTheme="majorBidi" w:hAnsiTheme="majorBidi" w:cstheme="majorBidi"/>
          <w:spacing w:val="-2"/>
          <w:sz w:val="30"/>
          <w:szCs w:val="30"/>
          <w:cs/>
        </w:rPr>
        <w:t>เช่าที่ดิน อาคาร และอุปกรณ์</w:t>
      </w:r>
      <w:r w:rsidR="0009779B" w:rsidRPr="00ED2A5C">
        <w:rPr>
          <w:rFonts w:asciiTheme="majorBidi" w:hAnsiTheme="majorBidi" w:cstheme="majorBidi"/>
          <w:spacing w:val="-2"/>
          <w:sz w:val="30"/>
          <w:szCs w:val="30"/>
          <w:cs/>
        </w:rPr>
        <w:t>หลายฉบับ</w:t>
      </w:r>
      <w:r w:rsidRPr="00ED2A5C">
        <w:rPr>
          <w:rFonts w:asciiTheme="majorBidi" w:hAnsiTheme="majorBidi" w:cstheme="majorBidi"/>
          <w:spacing w:val="-2"/>
          <w:sz w:val="30"/>
          <w:szCs w:val="30"/>
          <w:cs/>
        </w:rPr>
        <w:t>เป็นระยะเวลา</w:t>
      </w:r>
      <w:r w:rsidR="0009779B" w:rsidRPr="00ED2A5C">
        <w:rPr>
          <w:rFonts w:asciiTheme="majorBidi" w:hAnsiTheme="majorBidi" w:cstheme="majorBidi"/>
          <w:spacing w:val="-2"/>
          <w:sz w:val="30"/>
          <w:szCs w:val="30"/>
          <w:cs/>
        </w:rPr>
        <w:t>ตั้งแต่</w:t>
      </w:r>
      <w:r w:rsidRPr="00ED2A5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F327D3">
        <w:rPr>
          <w:rFonts w:asciiTheme="majorBidi" w:hAnsiTheme="majorBidi" w:cstheme="majorBidi"/>
          <w:spacing w:val="-2"/>
          <w:sz w:val="30"/>
          <w:szCs w:val="30"/>
        </w:rPr>
        <w:br/>
      </w:r>
      <w:r w:rsidR="003E7FA5" w:rsidRPr="00ED2A5C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CB26B3" w:rsidRPr="00ED2A5C">
        <w:rPr>
          <w:rFonts w:asciiTheme="majorBidi" w:hAnsiTheme="majorBidi" w:cstheme="majorBidi"/>
          <w:spacing w:val="-2"/>
          <w:sz w:val="30"/>
          <w:szCs w:val="30"/>
        </w:rPr>
        <w:t xml:space="preserve"> - </w:t>
      </w:r>
      <w:r w:rsidR="00E51C18" w:rsidRPr="00ED2A5C">
        <w:rPr>
          <w:rFonts w:asciiTheme="majorBidi" w:hAnsiTheme="majorBidi" w:cstheme="majorBidi"/>
          <w:spacing w:val="-2"/>
          <w:sz w:val="30"/>
          <w:szCs w:val="30"/>
        </w:rPr>
        <w:t>20</w:t>
      </w:r>
      <w:r w:rsidRPr="00ED2A5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</w:t>
      </w:r>
      <w:r w:rsidR="008F3EAB" w:rsidRPr="00ED2A5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E586D" w:rsidRPr="00ED2A5C">
        <w:rPr>
          <w:rFonts w:asciiTheme="majorBidi" w:hAnsiTheme="majorBidi" w:cstheme="majorBidi"/>
          <w:spacing w:val="-2"/>
          <w:sz w:val="30"/>
          <w:szCs w:val="30"/>
          <w:cs/>
        </w:rPr>
        <w:t>โดยมีการกำหนดอัตราค่าเช่าเป็นรายเดือนและมีสิทธิต่ออายุสัญญาเช่าตา</w:t>
      </w:r>
      <w:r w:rsidR="00A162B3" w:rsidRPr="00ED2A5C">
        <w:rPr>
          <w:rFonts w:asciiTheme="majorBidi" w:hAnsiTheme="majorBidi" w:cstheme="majorBidi"/>
          <w:spacing w:val="-2"/>
          <w:sz w:val="30"/>
          <w:szCs w:val="30"/>
          <w:cs/>
        </w:rPr>
        <w:t>ม</w:t>
      </w:r>
      <w:r w:rsidR="00AE586D" w:rsidRPr="00ED2A5C">
        <w:rPr>
          <w:rFonts w:asciiTheme="majorBidi" w:hAnsiTheme="majorBidi" w:cstheme="majorBidi"/>
          <w:spacing w:val="-2"/>
          <w:sz w:val="30"/>
          <w:szCs w:val="30"/>
          <w:cs/>
        </w:rPr>
        <w:t>ที่ระบุไว้ในสัญญ</w:t>
      </w:r>
      <w:r w:rsidR="0045397E">
        <w:rPr>
          <w:rFonts w:asciiTheme="majorBidi" w:hAnsiTheme="majorBidi" w:cstheme="majorBidi" w:hint="cs"/>
          <w:spacing w:val="-2"/>
          <w:sz w:val="30"/>
          <w:szCs w:val="30"/>
          <w:cs/>
        </w:rPr>
        <w:t>า</w:t>
      </w:r>
    </w:p>
    <w:p w14:paraId="4B17075A" w14:textId="77777777" w:rsidR="0045397E" w:rsidRPr="00113BC3" w:rsidRDefault="0045397E" w:rsidP="0045397E">
      <w:pPr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45509EDE" w14:textId="0044333E" w:rsidR="004F48DC" w:rsidRPr="00A22E17" w:rsidRDefault="004F48DC" w:rsidP="004F48DC">
      <w:pPr>
        <w:pStyle w:val="Heading1"/>
        <w:numPr>
          <w:ilvl w:val="0"/>
          <w:numId w:val="21"/>
        </w:num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A22E17">
        <w:rPr>
          <w:rFonts w:asciiTheme="majorBidi" w:hAnsiTheme="majorBidi" w:cstheme="majorBidi" w:hint="cs"/>
          <w:sz w:val="30"/>
          <w:szCs w:val="30"/>
          <w:u w:val="none"/>
          <w:cs/>
        </w:rPr>
        <w:t>ทุนเรือนหุ้น</w:t>
      </w:r>
    </w:p>
    <w:p w14:paraId="40EB8A7B" w14:textId="77777777" w:rsidR="004F48DC" w:rsidRPr="00113BC3" w:rsidRDefault="004F48DC" w:rsidP="0045397E">
      <w:pPr>
        <w:pStyle w:val="Heading1"/>
        <w:jc w:val="thaiDistribute"/>
        <w:rPr>
          <w:rFonts w:ascii="Angsana New" w:hAnsi="Angsana New" w:cs="Angsana New"/>
          <w:b w:val="0"/>
          <w:bCs w:val="0"/>
          <w:color w:val="000000"/>
          <w:sz w:val="20"/>
          <w:szCs w:val="20"/>
          <w:highlight w:val="yellow"/>
          <w:u w:val="none"/>
        </w:rPr>
      </w:pPr>
    </w:p>
    <w:p w14:paraId="6FD3F345" w14:textId="5217E3CF" w:rsidR="004F48DC" w:rsidRDefault="004F48DC" w:rsidP="0045397E">
      <w:pPr>
        <w:pStyle w:val="Heading1"/>
        <w:ind w:left="540"/>
        <w:jc w:val="thaiDistribute"/>
        <w:rPr>
          <w:rFonts w:ascii="Angsana New" w:hAnsi="Angsana New" w:cs="Angsana New"/>
          <w:b w:val="0"/>
          <w:bCs w:val="0"/>
          <w:color w:val="000000"/>
          <w:sz w:val="30"/>
          <w:szCs w:val="30"/>
          <w:u w:val="none"/>
          <w:lang w:val="en-GB"/>
        </w:rPr>
      </w:pPr>
      <w:r w:rsidRPr="00ED0BCF">
        <w:rPr>
          <w:rFonts w:ascii="Angsana New" w:hAnsi="Angsana New" w:cs="Angsana New"/>
          <w:b w:val="0"/>
          <w:bCs w:val="0"/>
          <w:color w:val="000000"/>
          <w:sz w:val="30"/>
          <w:szCs w:val="30"/>
          <w:u w:val="none"/>
          <w:cs/>
          <w:lang w:val="en-GB"/>
        </w:rPr>
        <w:t>ในการประชุม</w:t>
      </w:r>
      <w:r w:rsidRPr="00ED0BCF">
        <w:rPr>
          <w:rFonts w:ascii="Angsana New" w:hAnsi="Angsana New" w:cs="Angsana New" w:hint="cs"/>
          <w:b w:val="0"/>
          <w:bCs w:val="0"/>
          <w:color w:val="000000"/>
          <w:sz w:val="30"/>
          <w:szCs w:val="30"/>
          <w:u w:val="none"/>
          <w:cs/>
          <w:lang w:val="en-GB"/>
        </w:rPr>
        <w:t>สามัญประจำปี</w:t>
      </w:r>
      <w:r w:rsidRPr="00ED0BCF">
        <w:rPr>
          <w:rFonts w:ascii="Angsana New" w:hAnsi="Angsana New" w:cs="Angsana New"/>
          <w:b w:val="0"/>
          <w:bCs w:val="0"/>
          <w:color w:val="000000"/>
          <w:sz w:val="30"/>
          <w:szCs w:val="30"/>
          <w:u w:val="none"/>
          <w:cs/>
          <w:lang w:val="en-GB"/>
        </w:rPr>
        <w:t xml:space="preserve">ของบริษัทเมื่อวันที่ </w:t>
      </w:r>
      <w:r w:rsidRPr="00ED0BCF">
        <w:rPr>
          <w:rFonts w:ascii="Angsana New" w:hAnsi="Angsana New" w:cs="Angsana New"/>
          <w:b w:val="0"/>
          <w:bCs w:val="0"/>
          <w:color w:val="000000"/>
          <w:sz w:val="30"/>
          <w:szCs w:val="30"/>
          <w:u w:val="none"/>
          <w:lang w:val="en-GB"/>
        </w:rPr>
        <w:t xml:space="preserve">28 </w:t>
      </w:r>
      <w:r w:rsidRPr="00ED0BCF">
        <w:rPr>
          <w:rFonts w:ascii="Angsana New" w:hAnsi="Angsana New" w:cs="Angsana New" w:hint="cs"/>
          <w:b w:val="0"/>
          <w:bCs w:val="0"/>
          <w:color w:val="000000"/>
          <w:sz w:val="30"/>
          <w:szCs w:val="30"/>
          <w:u w:val="none"/>
          <w:cs/>
          <w:lang w:val="en-GB"/>
        </w:rPr>
        <w:t>เมษายน</w:t>
      </w:r>
      <w:r w:rsidRPr="00ED0BCF">
        <w:rPr>
          <w:rFonts w:ascii="Angsana New" w:hAnsi="Angsana New" w:cs="Angsana New"/>
          <w:b w:val="0"/>
          <w:bCs w:val="0"/>
          <w:color w:val="000000"/>
          <w:sz w:val="30"/>
          <w:szCs w:val="30"/>
          <w:u w:val="none"/>
          <w:cs/>
          <w:lang w:val="en-GB"/>
        </w:rPr>
        <w:t xml:space="preserve"> </w:t>
      </w:r>
      <w:r w:rsidRPr="00ED0BCF">
        <w:rPr>
          <w:rFonts w:ascii="Angsana New" w:hAnsi="Angsana New" w:cs="Angsana New"/>
          <w:b w:val="0"/>
          <w:bCs w:val="0"/>
          <w:color w:val="000000"/>
          <w:sz w:val="30"/>
          <w:szCs w:val="30"/>
          <w:u w:val="none"/>
          <w:lang w:val="en-GB"/>
        </w:rPr>
        <w:t xml:space="preserve">2565 </w:t>
      </w:r>
      <w:r w:rsidRPr="00ED0BCF">
        <w:rPr>
          <w:rFonts w:ascii="Angsana New" w:hAnsi="Angsana New" w:cs="Angsana New" w:hint="cs"/>
          <w:b w:val="0"/>
          <w:bCs w:val="0"/>
          <w:color w:val="000000"/>
          <w:sz w:val="30"/>
          <w:szCs w:val="30"/>
          <w:u w:val="none"/>
          <w:cs/>
          <w:lang w:val="en-GB"/>
        </w:rPr>
        <w:t>ผู้ถือหุ้น</w:t>
      </w:r>
      <w:r w:rsidRPr="00ED0BCF">
        <w:rPr>
          <w:rFonts w:ascii="Angsana New" w:hAnsi="Angsana New" w:cs="Angsana New"/>
          <w:b w:val="0"/>
          <w:bCs w:val="0"/>
          <w:color w:val="000000"/>
          <w:sz w:val="30"/>
          <w:szCs w:val="30"/>
          <w:u w:val="none"/>
          <w:cs/>
          <w:lang w:val="en-GB"/>
        </w:rPr>
        <w:t>ม</w:t>
      </w:r>
      <w:r w:rsidRPr="00ED0BCF">
        <w:rPr>
          <w:rFonts w:ascii="Angsana New" w:hAnsi="Angsana New" w:cs="Angsana New" w:hint="cs"/>
          <w:b w:val="0"/>
          <w:bCs w:val="0"/>
          <w:color w:val="000000"/>
          <w:sz w:val="30"/>
          <w:szCs w:val="30"/>
          <w:u w:val="none"/>
          <w:cs/>
          <w:lang w:val="en-GB"/>
        </w:rPr>
        <w:t>ี</w:t>
      </w:r>
      <w:r w:rsidRPr="00ED0BCF">
        <w:rPr>
          <w:rFonts w:ascii="Angsana New" w:hAnsi="Angsana New" w:cs="Angsana New"/>
          <w:b w:val="0"/>
          <w:bCs w:val="0"/>
          <w:color w:val="000000"/>
          <w:sz w:val="30"/>
          <w:szCs w:val="30"/>
          <w:u w:val="none"/>
          <w:cs/>
          <w:lang w:val="en-GB"/>
        </w:rPr>
        <w:t>มติ</w:t>
      </w:r>
      <w:r w:rsidRPr="00ED0BCF">
        <w:rPr>
          <w:rFonts w:ascii="Angsana New" w:hAnsi="Angsana New" w:cs="Angsana New" w:hint="cs"/>
          <w:b w:val="0"/>
          <w:bCs w:val="0"/>
          <w:color w:val="000000"/>
          <w:sz w:val="30"/>
          <w:szCs w:val="30"/>
          <w:u w:val="none"/>
          <w:cs/>
          <w:lang w:val="en-GB"/>
        </w:rPr>
        <w:t>อนุมัติ</w:t>
      </w:r>
    </w:p>
    <w:p w14:paraId="798B5F07" w14:textId="77777777" w:rsidR="00E57F2E" w:rsidRPr="00530553" w:rsidRDefault="00E57F2E" w:rsidP="00E57F2E">
      <w:pPr>
        <w:rPr>
          <w:rFonts w:asciiTheme="majorBidi" w:hAnsiTheme="majorBidi" w:cstheme="majorBidi"/>
          <w:sz w:val="16"/>
          <w:szCs w:val="16"/>
          <w:lang w:val="en-GB"/>
        </w:rPr>
      </w:pPr>
    </w:p>
    <w:p w14:paraId="3D87F0DA" w14:textId="77777777" w:rsidR="0045397E" w:rsidRPr="00ED0BCF" w:rsidRDefault="0045397E" w:rsidP="0045397E">
      <w:pPr>
        <w:pStyle w:val="Heading1"/>
        <w:ind w:left="900" w:hanging="324"/>
        <w:jc w:val="thaiDistribute"/>
        <w:rPr>
          <w:rFonts w:ascii="Angsana New" w:hAnsi="Angsana New" w:cs="Angsana New"/>
          <w:b w:val="0"/>
          <w:bCs w:val="0"/>
          <w:color w:val="000000"/>
          <w:sz w:val="30"/>
          <w:szCs w:val="30"/>
          <w:u w:val="none"/>
          <w:cs/>
        </w:rPr>
      </w:pPr>
      <w:r w:rsidRPr="00ED0BCF">
        <w:rPr>
          <w:rFonts w:ascii="Angsana New" w:hAnsi="Angsana New" w:cs="Angsana New"/>
          <w:b w:val="0"/>
          <w:bCs w:val="0"/>
          <w:color w:val="000000"/>
          <w:sz w:val="30"/>
          <w:szCs w:val="30"/>
          <w:u w:val="none"/>
        </w:rPr>
        <w:t xml:space="preserve">- </w:t>
      </w:r>
      <w:r w:rsidRPr="00ED0BCF">
        <w:rPr>
          <w:rFonts w:ascii="Angsana New" w:hAnsi="Angsana New" w:cs="Angsana New"/>
          <w:b w:val="0"/>
          <w:bCs w:val="0"/>
          <w:color w:val="000000"/>
          <w:sz w:val="30"/>
          <w:szCs w:val="30"/>
          <w:u w:val="none"/>
        </w:rPr>
        <w:tab/>
      </w:r>
      <w:r w:rsidRPr="0045397E">
        <w:rPr>
          <w:rFonts w:ascii="Angsana New" w:hAnsi="Angsana New" w:cs="Angsana New" w:hint="cs"/>
          <w:b w:val="0"/>
          <w:bCs w:val="0"/>
          <w:color w:val="000000"/>
          <w:spacing w:val="-12"/>
          <w:sz w:val="30"/>
          <w:szCs w:val="30"/>
          <w:u w:val="none"/>
          <w:cs/>
          <w:lang w:val="en-GB"/>
        </w:rPr>
        <w:t xml:space="preserve">การแตกหุ้นของบริษัทจากจำนวน </w:t>
      </w:r>
      <w:r w:rsidRPr="0045397E">
        <w:rPr>
          <w:rFonts w:ascii="Angsana New" w:hAnsi="Angsana New" w:cs="Angsana New"/>
          <w:b w:val="0"/>
          <w:bCs w:val="0"/>
          <w:color w:val="000000"/>
          <w:spacing w:val="-12"/>
          <w:sz w:val="30"/>
          <w:szCs w:val="30"/>
          <w:u w:val="none"/>
          <w:lang w:val="en-GB"/>
        </w:rPr>
        <w:t xml:space="preserve">1 </w:t>
      </w:r>
      <w:r w:rsidRPr="0045397E">
        <w:rPr>
          <w:rFonts w:ascii="Angsana New" w:hAnsi="Angsana New" w:cs="Angsana New" w:hint="cs"/>
          <w:b w:val="0"/>
          <w:bCs w:val="0"/>
          <w:color w:val="000000"/>
          <w:spacing w:val="-12"/>
          <w:sz w:val="30"/>
          <w:szCs w:val="30"/>
          <w:u w:val="none"/>
          <w:cs/>
          <w:lang w:val="en-GB"/>
        </w:rPr>
        <w:t xml:space="preserve">หุ้น (มูลค่าที่ตราไว้หุ้นละ </w:t>
      </w:r>
      <w:r w:rsidRPr="0045397E">
        <w:rPr>
          <w:rFonts w:ascii="Angsana New" w:hAnsi="Angsana New" w:cs="Angsana New"/>
          <w:b w:val="0"/>
          <w:bCs w:val="0"/>
          <w:color w:val="000000"/>
          <w:spacing w:val="-12"/>
          <w:sz w:val="30"/>
          <w:szCs w:val="30"/>
          <w:u w:val="none"/>
          <w:lang w:val="en-GB"/>
        </w:rPr>
        <w:t xml:space="preserve">10 </w:t>
      </w:r>
      <w:r w:rsidRPr="0045397E">
        <w:rPr>
          <w:rFonts w:ascii="Angsana New" w:hAnsi="Angsana New" w:cs="Angsana New" w:hint="cs"/>
          <w:b w:val="0"/>
          <w:bCs w:val="0"/>
          <w:color w:val="000000"/>
          <w:spacing w:val="-12"/>
          <w:sz w:val="30"/>
          <w:szCs w:val="30"/>
          <w:u w:val="none"/>
          <w:cs/>
          <w:lang w:val="en-GB"/>
        </w:rPr>
        <w:t xml:space="preserve">บาทต่อหุ้น) เป็น </w:t>
      </w:r>
      <w:r w:rsidRPr="0045397E">
        <w:rPr>
          <w:rFonts w:ascii="Angsana New" w:hAnsi="Angsana New" w:cs="Angsana New"/>
          <w:b w:val="0"/>
          <w:bCs w:val="0"/>
          <w:color w:val="000000"/>
          <w:spacing w:val="-12"/>
          <w:sz w:val="30"/>
          <w:szCs w:val="30"/>
          <w:u w:val="none"/>
          <w:lang w:val="en-GB"/>
        </w:rPr>
        <w:t xml:space="preserve">2 </w:t>
      </w:r>
      <w:r w:rsidRPr="0045397E">
        <w:rPr>
          <w:rFonts w:ascii="Angsana New" w:hAnsi="Angsana New" w:cs="Angsana New" w:hint="cs"/>
          <w:b w:val="0"/>
          <w:bCs w:val="0"/>
          <w:color w:val="000000"/>
          <w:spacing w:val="-12"/>
          <w:sz w:val="30"/>
          <w:szCs w:val="30"/>
          <w:u w:val="none"/>
          <w:cs/>
          <w:lang w:val="en-GB"/>
        </w:rPr>
        <w:t xml:space="preserve">หุ้น (มูลค่าที่ตราไว้หุ้นละ </w:t>
      </w:r>
      <w:r w:rsidRPr="0045397E">
        <w:rPr>
          <w:rFonts w:ascii="Angsana New" w:hAnsi="Angsana New" w:cs="Angsana New"/>
          <w:b w:val="0"/>
          <w:bCs w:val="0"/>
          <w:color w:val="000000"/>
          <w:spacing w:val="-12"/>
          <w:sz w:val="30"/>
          <w:szCs w:val="30"/>
          <w:u w:val="none"/>
          <w:lang w:val="en-GB"/>
        </w:rPr>
        <w:t xml:space="preserve">5 </w:t>
      </w:r>
      <w:r w:rsidRPr="0045397E">
        <w:rPr>
          <w:rFonts w:ascii="Angsana New" w:hAnsi="Angsana New" w:cs="Angsana New" w:hint="cs"/>
          <w:b w:val="0"/>
          <w:bCs w:val="0"/>
          <w:color w:val="000000"/>
          <w:spacing w:val="-12"/>
          <w:sz w:val="30"/>
          <w:szCs w:val="30"/>
          <w:u w:val="none"/>
          <w:cs/>
          <w:lang w:val="en-GB"/>
        </w:rPr>
        <w:t>บาทต่อหุ้น)</w:t>
      </w:r>
    </w:p>
    <w:p w14:paraId="51D27239" w14:textId="27A5D6D5" w:rsidR="0045397E" w:rsidRPr="00ED0BCF" w:rsidRDefault="0045397E" w:rsidP="0045397E">
      <w:pPr>
        <w:pStyle w:val="Heading1"/>
        <w:ind w:left="900" w:hanging="324"/>
        <w:jc w:val="thaiDistribute"/>
        <w:rPr>
          <w:rFonts w:ascii="Angsana New" w:hAnsi="Angsana New" w:cs="Angsana New"/>
          <w:b w:val="0"/>
          <w:bCs w:val="0"/>
          <w:color w:val="000000"/>
          <w:sz w:val="30"/>
          <w:szCs w:val="30"/>
          <w:u w:val="none"/>
          <w:cs/>
        </w:rPr>
      </w:pPr>
      <w:r w:rsidRPr="00ED0BCF">
        <w:rPr>
          <w:rFonts w:ascii="Angsana New" w:hAnsi="Angsana New" w:cs="Angsana New"/>
          <w:b w:val="0"/>
          <w:bCs w:val="0"/>
          <w:color w:val="000000"/>
          <w:sz w:val="30"/>
          <w:szCs w:val="30"/>
          <w:u w:val="none"/>
        </w:rPr>
        <w:t xml:space="preserve">- </w:t>
      </w:r>
      <w:r w:rsidRPr="00ED0BCF">
        <w:rPr>
          <w:rFonts w:ascii="Angsana New" w:hAnsi="Angsana New" w:cs="Angsana New"/>
          <w:b w:val="0"/>
          <w:bCs w:val="0"/>
          <w:color w:val="000000"/>
          <w:sz w:val="30"/>
          <w:szCs w:val="30"/>
          <w:u w:val="none"/>
        </w:rPr>
        <w:tab/>
      </w:r>
      <w:r w:rsidR="00E57F2E" w:rsidRPr="00BD4723">
        <w:rPr>
          <w:rFonts w:ascii="Angsana New" w:hAnsi="Angsana New" w:cs="Angsana New" w:hint="cs"/>
          <w:b w:val="0"/>
          <w:bCs w:val="0"/>
          <w:color w:val="000000"/>
          <w:sz w:val="30"/>
          <w:szCs w:val="30"/>
          <w:u w:val="none"/>
          <w:cs/>
        </w:rPr>
        <w:t xml:space="preserve">เพิ่มทุนจดทะเบียนของบริษัทไม่เกิน </w:t>
      </w:r>
      <w:r w:rsidR="00E57F2E" w:rsidRPr="00BD4723">
        <w:rPr>
          <w:rFonts w:ascii="Angsana New" w:hAnsi="Angsana New" w:cs="Angsana New"/>
          <w:b w:val="0"/>
          <w:bCs w:val="0"/>
          <w:color w:val="000000"/>
          <w:sz w:val="30"/>
          <w:szCs w:val="30"/>
          <w:u w:val="none"/>
        </w:rPr>
        <w:t>500</w:t>
      </w:r>
      <w:r w:rsidR="00E57F2E" w:rsidRPr="00BD4723">
        <w:rPr>
          <w:rFonts w:ascii="Angsana New" w:hAnsi="Angsana New" w:cs="Angsana New" w:hint="cs"/>
          <w:b w:val="0"/>
          <w:bCs w:val="0"/>
          <w:color w:val="000000"/>
          <w:sz w:val="30"/>
          <w:szCs w:val="30"/>
          <w:u w:val="none"/>
          <w:cs/>
        </w:rPr>
        <w:t xml:space="preserve"> ล้านหุ้น ในอัตราหุ้นละ </w:t>
      </w:r>
      <w:r w:rsidR="00E57F2E" w:rsidRPr="00BD4723">
        <w:rPr>
          <w:rFonts w:ascii="Angsana New" w:hAnsi="Angsana New" w:cs="Angsana New"/>
          <w:b w:val="0"/>
          <w:bCs w:val="0"/>
          <w:color w:val="000000"/>
          <w:sz w:val="30"/>
          <w:szCs w:val="30"/>
          <w:u w:val="none"/>
        </w:rPr>
        <w:t xml:space="preserve">5 </w:t>
      </w:r>
      <w:r w:rsidR="00E57F2E" w:rsidRPr="00BD4723">
        <w:rPr>
          <w:rFonts w:ascii="Angsana New" w:hAnsi="Angsana New" w:cs="Angsana New" w:hint="cs"/>
          <w:b w:val="0"/>
          <w:bCs w:val="0"/>
          <w:color w:val="000000"/>
          <w:sz w:val="30"/>
          <w:szCs w:val="30"/>
          <w:u w:val="none"/>
          <w:cs/>
        </w:rPr>
        <w:t>บาท</w:t>
      </w:r>
    </w:p>
    <w:p w14:paraId="06F10D6B" w14:textId="3655A4A5" w:rsidR="00230FAC" w:rsidRPr="008457DC" w:rsidRDefault="00230FAC" w:rsidP="00131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  <w:sectPr w:rsidR="00230FAC" w:rsidRPr="008457DC" w:rsidSect="00B23FE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9" w:h="16834" w:code="9"/>
          <w:pgMar w:top="691" w:right="929" w:bottom="576" w:left="1152" w:header="720" w:footer="720" w:gutter="0"/>
          <w:pgNumType w:start="16"/>
          <w:cols w:space="720"/>
          <w:titlePg/>
        </w:sectPr>
      </w:pPr>
    </w:p>
    <w:p w14:paraId="5513B7DB" w14:textId="1FFF7CEE" w:rsidR="0009779B" w:rsidRPr="00151D5F" w:rsidRDefault="00EE5CF2" w:rsidP="0009779B">
      <w:pPr>
        <w:pStyle w:val="Heading1"/>
        <w:numPr>
          <w:ilvl w:val="0"/>
          <w:numId w:val="21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5870C6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Pr="00151D5F">
        <w:rPr>
          <w:rFonts w:asciiTheme="majorBidi" w:hAnsiTheme="majorBidi" w:cstheme="majorBidi"/>
          <w:sz w:val="30"/>
          <w:szCs w:val="30"/>
          <w:u w:val="none"/>
          <w:cs/>
        </w:rPr>
        <w:t>ส่วนงานดำเนินงานและการจำแนกรายได้</w:t>
      </w:r>
    </w:p>
    <w:p w14:paraId="288262B2" w14:textId="77777777" w:rsidR="00EE5CF2" w:rsidRPr="000954CC" w:rsidRDefault="00EE5CF2" w:rsidP="00594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12"/>
          <w:szCs w:val="12"/>
        </w:rPr>
      </w:pPr>
      <w:bookmarkStart w:id="2" w:name="_Hlk101808080"/>
    </w:p>
    <w:p w14:paraId="1D28F2B1" w14:textId="39BDA7C5" w:rsidR="00230FAC" w:rsidRPr="00A2780D" w:rsidRDefault="00230FAC" w:rsidP="00A27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A2780D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ข้อมูลเกี่ยวกับส่วนงานที่รายงานสำหรับงวด</w:t>
      </w:r>
      <w:r w:rsidR="00D47043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>เก้า</w:t>
      </w:r>
      <w:r w:rsidR="00C223F1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>เดือน</w:t>
      </w:r>
      <w:r w:rsidRPr="00A2780D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สิ้นสุด </w:t>
      </w:r>
      <w:r w:rsidRPr="00A2780D">
        <w:rPr>
          <w:rFonts w:asciiTheme="majorBidi" w:hAnsiTheme="majorBidi" w:cstheme="majorBidi"/>
          <w:b/>
          <w:bCs/>
          <w:i/>
          <w:iCs/>
          <w:sz w:val="26"/>
          <w:szCs w:val="26"/>
        </w:rPr>
        <w:t>3</w:t>
      </w:r>
      <w:r w:rsidR="001A4025">
        <w:rPr>
          <w:rFonts w:asciiTheme="majorBidi" w:hAnsiTheme="majorBidi" w:cstheme="majorBidi"/>
          <w:b/>
          <w:bCs/>
          <w:i/>
          <w:iCs/>
          <w:sz w:val="26"/>
          <w:szCs w:val="26"/>
        </w:rPr>
        <w:t>0</w:t>
      </w:r>
      <w:r w:rsidRPr="00A2780D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 </w:t>
      </w:r>
      <w:r w:rsidR="00CA0936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>กันย</w:t>
      </w:r>
      <w:r w:rsidR="001A4025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>ายน</w:t>
      </w:r>
      <w:r w:rsidRPr="00A2780D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 </w:t>
      </w:r>
      <w:r w:rsidRPr="00A2780D">
        <w:rPr>
          <w:rFonts w:asciiTheme="majorBidi" w:hAnsiTheme="majorBidi" w:cstheme="majorBidi"/>
          <w:b/>
          <w:bCs/>
          <w:i/>
          <w:iCs/>
          <w:sz w:val="26"/>
          <w:szCs w:val="26"/>
        </w:rPr>
        <w:t>2565</w:t>
      </w:r>
    </w:p>
    <w:p w14:paraId="46F321AE" w14:textId="77777777" w:rsidR="00230FAC" w:rsidRPr="000954CC" w:rsidRDefault="00230FAC" w:rsidP="00230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8"/>
          <w:szCs w:val="8"/>
        </w:r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2"/>
        <w:gridCol w:w="987"/>
        <w:gridCol w:w="180"/>
        <w:gridCol w:w="13"/>
        <w:gridCol w:w="894"/>
        <w:gridCol w:w="182"/>
        <w:gridCol w:w="7"/>
        <w:gridCol w:w="983"/>
        <w:gridCol w:w="182"/>
        <w:gridCol w:w="990"/>
        <w:gridCol w:w="85"/>
        <w:gridCol w:w="98"/>
        <w:gridCol w:w="84"/>
        <w:gridCol w:w="1268"/>
        <w:gridCol w:w="48"/>
        <w:gridCol w:w="136"/>
        <w:gridCol w:w="50"/>
        <w:gridCol w:w="1032"/>
        <w:gridCol w:w="132"/>
        <w:gridCol w:w="52"/>
        <w:gridCol w:w="128"/>
        <w:gridCol w:w="858"/>
        <w:gridCol w:w="132"/>
        <w:gridCol w:w="48"/>
        <w:gridCol w:w="133"/>
        <w:gridCol w:w="862"/>
        <w:gridCol w:w="184"/>
        <w:gridCol w:w="991"/>
        <w:gridCol w:w="184"/>
        <w:gridCol w:w="1055"/>
      </w:tblGrid>
      <w:tr w:rsidR="00230FAC" w:rsidRPr="00A2780D" w14:paraId="218CA0E3" w14:textId="77777777" w:rsidTr="00C10FE9">
        <w:trPr>
          <w:cantSplit/>
          <w:trHeight w:val="299"/>
          <w:tblHeader/>
        </w:trPr>
        <w:tc>
          <w:tcPr>
            <w:tcW w:w="2692" w:type="dxa"/>
          </w:tcPr>
          <w:p w14:paraId="785FDE95" w14:textId="77777777" w:rsidR="00230FAC" w:rsidRPr="00A2780D" w:rsidRDefault="00230FAC" w:rsidP="00230FAC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78" w:type="dxa"/>
            <w:gridSpan w:val="29"/>
          </w:tcPr>
          <w:p w14:paraId="10EAFA2F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30FAC" w:rsidRPr="00A2780D" w14:paraId="57D14F9E" w14:textId="77777777" w:rsidTr="00C10FE9">
        <w:trPr>
          <w:cantSplit/>
          <w:trHeight w:val="299"/>
          <w:tblHeader/>
        </w:trPr>
        <w:tc>
          <w:tcPr>
            <w:tcW w:w="2692" w:type="dxa"/>
            <w:shd w:val="clear" w:color="auto" w:fill="auto"/>
          </w:tcPr>
          <w:p w14:paraId="2B04E6B4" w14:textId="77777777" w:rsidR="00230FAC" w:rsidRPr="00A2780D" w:rsidRDefault="00230FAC" w:rsidP="00230FAC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761350BE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  <w:gridSpan w:val="2"/>
            <w:shd w:val="clear" w:color="auto" w:fill="auto"/>
          </w:tcPr>
          <w:p w14:paraId="5E0D828E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47567367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5A960CE2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9792B78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48856D9D" w14:textId="77777777" w:rsidR="00230FAC" w:rsidRPr="00A2780D" w:rsidRDefault="00230FAC" w:rsidP="00230F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1CB03C4" w14:textId="77777777" w:rsidR="00230FAC" w:rsidRPr="00A2780D" w:rsidRDefault="00230FAC" w:rsidP="00230F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ผลิตภัณฑ์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245C46FA" w14:textId="77777777" w:rsidR="00230FAC" w:rsidRPr="00A2780D" w:rsidRDefault="00230FAC" w:rsidP="00230F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031BB752" w14:textId="07F856C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595477BD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18827B49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60C06008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4F30FBCE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538F311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14D195DD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14:paraId="476F0C16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</w:tcPr>
          <w:p w14:paraId="0A2F88CE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</w:tcPr>
          <w:p w14:paraId="5C9FEE06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</w:tcPr>
          <w:p w14:paraId="7E7B35F1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30FAC" w:rsidRPr="00A2780D" w14:paraId="524F2218" w14:textId="77777777" w:rsidTr="00C10FE9">
        <w:trPr>
          <w:cantSplit/>
          <w:trHeight w:val="299"/>
          <w:tblHeader/>
        </w:trPr>
        <w:tc>
          <w:tcPr>
            <w:tcW w:w="2692" w:type="dxa"/>
            <w:shd w:val="clear" w:color="auto" w:fill="auto"/>
          </w:tcPr>
          <w:p w14:paraId="13E83DFD" w14:textId="77777777" w:rsidR="00230FAC" w:rsidRPr="00A2780D" w:rsidRDefault="00230FAC" w:rsidP="00230FAC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4F9EC15D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  <w:gridSpan w:val="2"/>
            <w:shd w:val="clear" w:color="auto" w:fill="auto"/>
          </w:tcPr>
          <w:p w14:paraId="186CFE4E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2864B0EE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39E475F3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C8DBCCE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3490CFED" w14:textId="77777777" w:rsidR="00230FAC" w:rsidRPr="00A2780D" w:rsidRDefault="00230FAC" w:rsidP="00230F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2858D91" w14:textId="77777777" w:rsidR="00230FAC" w:rsidRPr="00A2780D" w:rsidRDefault="00230FAC" w:rsidP="00230F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เนื้อสัตว์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4894BEAE" w14:textId="77777777" w:rsidR="00230FAC" w:rsidRPr="00A2780D" w:rsidRDefault="00230FAC" w:rsidP="00230F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0D63EC3C" w14:textId="09D2C5C2" w:rsidR="00230FAC" w:rsidRPr="00A2780D" w:rsidRDefault="00D75E78" w:rsidP="00C1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ร่วม</w:t>
            </w:r>
            <w:r w:rsidR="00230FAC"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4D6A772A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086A5709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7299A066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0AAB68BC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CDDBB8D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11710676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</w:tcPr>
          <w:p w14:paraId="3811A89F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</w:tcPr>
          <w:p w14:paraId="187EA7BE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14:paraId="4DF5DE8B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</w:tcPr>
          <w:p w14:paraId="6C674F03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30FAC" w:rsidRPr="00A2780D" w14:paraId="4723BEE7" w14:textId="77777777" w:rsidTr="00C10FE9">
        <w:trPr>
          <w:cantSplit/>
          <w:trHeight w:val="299"/>
          <w:tblHeader/>
        </w:trPr>
        <w:tc>
          <w:tcPr>
            <w:tcW w:w="2692" w:type="dxa"/>
            <w:shd w:val="clear" w:color="auto" w:fill="auto"/>
          </w:tcPr>
          <w:p w14:paraId="40DBE43C" w14:textId="77777777" w:rsidR="00230FAC" w:rsidRPr="00A2780D" w:rsidRDefault="00230FAC" w:rsidP="00230FAC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4ECFB2C1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  <w:gridSpan w:val="2"/>
            <w:shd w:val="clear" w:color="auto" w:fill="auto"/>
          </w:tcPr>
          <w:p w14:paraId="1109719B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3257F278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อาหารเพื่อ</w:t>
            </w:r>
          </w:p>
        </w:tc>
        <w:tc>
          <w:tcPr>
            <w:tcW w:w="182" w:type="dxa"/>
            <w:shd w:val="clear" w:color="auto" w:fill="auto"/>
          </w:tcPr>
          <w:p w14:paraId="72FDB10B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97DEFD5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2" w:type="dxa"/>
            <w:shd w:val="clear" w:color="auto" w:fill="auto"/>
          </w:tcPr>
          <w:p w14:paraId="3F66632B" w14:textId="77777777" w:rsidR="00230FAC" w:rsidRPr="00A2780D" w:rsidRDefault="00230FAC" w:rsidP="00230F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5F74994" w14:textId="05357FAF" w:rsidR="00230FAC" w:rsidRPr="00C10FE9" w:rsidRDefault="00C10FE9" w:rsidP="00C10FE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ชนิดไม่แบ่ง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0ACE8E42" w14:textId="77777777" w:rsidR="00230FAC" w:rsidRPr="00A2780D" w:rsidRDefault="00230FAC" w:rsidP="00230F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31342523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ผลพลอยได้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38817B2B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5A5EF716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0839F85D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32F9B472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ต่าง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08C36C8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0E1E676F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</w:tcPr>
          <w:p w14:paraId="3F72B975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</w:tcPr>
          <w:p w14:paraId="2F4196D2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14:paraId="0243BD8D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</w:tcPr>
          <w:p w14:paraId="7BCB73BB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30FAC" w:rsidRPr="00A2780D" w14:paraId="13CCB18E" w14:textId="77777777" w:rsidTr="00C10FE9">
        <w:trPr>
          <w:cantSplit/>
          <w:trHeight w:val="299"/>
          <w:tblHeader/>
        </w:trPr>
        <w:tc>
          <w:tcPr>
            <w:tcW w:w="2692" w:type="dxa"/>
            <w:shd w:val="clear" w:color="auto" w:fill="auto"/>
          </w:tcPr>
          <w:p w14:paraId="415F78F6" w14:textId="77777777" w:rsidR="00230FAC" w:rsidRPr="00A2780D" w:rsidRDefault="00230FAC" w:rsidP="00230FAC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06B0556E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เกษตร</w:t>
            </w:r>
          </w:p>
        </w:tc>
        <w:tc>
          <w:tcPr>
            <w:tcW w:w="193" w:type="dxa"/>
            <w:gridSpan w:val="2"/>
            <w:shd w:val="clear" w:color="auto" w:fill="auto"/>
          </w:tcPr>
          <w:p w14:paraId="35CA0B31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231C336A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การบริโภค</w:t>
            </w:r>
          </w:p>
        </w:tc>
        <w:tc>
          <w:tcPr>
            <w:tcW w:w="182" w:type="dxa"/>
            <w:shd w:val="clear" w:color="auto" w:fill="auto"/>
          </w:tcPr>
          <w:p w14:paraId="0BED3078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5691F99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ส่งออก</w:t>
            </w:r>
          </w:p>
        </w:tc>
        <w:tc>
          <w:tcPr>
            <w:tcW w:w="182" w:type="dxa"/>
            <w:shd w:val="clear" w:color="auto" w:fill="auto"/>
          </w:tcPr>
          <w:p w14:paraId="4CEDE64E" w14:textId="77777777" w:rsidR="00230FAC" w:rsidRPr="00A2780D" w:rsidRDefault="00230FAC" w:rsidP="00230F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DA9213D" w14:textId="16B1AB81" w:rsidR="00230FAC" w:rsidRPr="00A2780D" w:rsidRDefault="00230FAC" w:rsidP="00230F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บรรจ</w:t>
            </w:r>
            <w:r w:rsidR="00C10FE9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ุ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3C6D185F" w14:textId="77777777" w:rsidR="00230FAC" w:rsidRPr="00A2780D" w:rsidRDefault="00230FAC" w:rsidP="00230F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404CCDFA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และอาหารอื่นๆ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5D86C503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1640F216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ปศุสัตว์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54940258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4D2AC754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D2DC7CA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60568E43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สัตว์เลี้ยง</w:t>
            </w:r>
          </w:p>
        </w:tc>
        <w:tc>
          <w:tcPr>
            <w:tcW w:w="184" w:type="dxa"/>
            <w:shd w:val="clear" w:color="auto" w:fill="auto"/>
          </w:tcPr>
          <w:p w14:paraId="739C802C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</w:tcPr>
          <w:p w14:paraId="55EDFE09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84" w:type="dxa"/>
            <w:shd w:val="clear" w:color="auto" w:fill="auto"/>
          </w:tcPr>
          <w:p w14:paraId="26378865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</w:tcPr>
          <w:p w14:paraId="3B785E76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30FAC" w:rsidRPr="00A2780D" w14:paraId="1A2CF4D8" w14:textId="77777777" w:rsidTr="00C10FE9">
        <w:trPr>
          <w:cantSplit/>
          <w:trHeight w:val="299"/>
          <w:tblHeader/>
        </w:trPr>
        <w:tc>
          <w:tcPr>
            <w:tcW w:w="2692" w:type="dxa"/>
          </w:tcPr>
          <w:p w14:paraId="2EC46283" w14:textId="77777777" w:rsidR="00230FAC" w:rsidRPr="00A2780D" w:rsidRDefault="00230FAC" w:rsidP="00BE6B14">
            <w:pPr>
              <w:spacing w:line="240" w:lineRule="auto"/>
              <w:ind w:firstLine="19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78" w:type="dxa"/>
            <w:gridSpan w:val="29"/>
          </w:tcPr>
          <w:p w14:paraId="3F0411D5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A2780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230FAC" w:rsidRPr="00A2780D" w14:paraId="4152B14A" w14:textId="77777777" w:rsidTr="00C10FE9">
        <w:trPr>
          <w:cantSplit/>
        </w:trPr>
        <w:tc>
          <w:tcPr>
            <w:tcW w:w="2692" w:type="dxa"/>
          </w:tcPr>
          <w:p w14:paraId="6F39FCEB" w14:textId="789C8E76" w:rsidR="00230FAC" w:rsidRPr="00A2780D" w:rsidRDefault="00230FAC" w:rsidP="00BE6B14">
            <w:pPr>
              <w:spacing w:line="240" w:lineRule="auto"/>
              <w:ind w:left="19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รายได้จากการขายสินค้าและ</w:t>
            </w:r>
            <w:r w:rsidR="00BE6B14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</w:t>
            </w: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987" w:type="dxa"/>
            <w:vAlign w:val="bottom"/>
          </w:tcPr>
          <w:p w14:paraId="1EA8A561" w14:textId="4247BE55" w:rsidR="00230FAC" w:rsidRPr="00ED0BCF" w:rsidRDefault="005C7627" w:rsidP="00230FA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  <w:r w:rsidR="000F316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,5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</w:t>
            </w:r>
          </w:p>
        </w:tc>
        <w:tc>
          <w:tcPr>
            <w:tcW w:w="180" w:type="dxa"/>
            <w:vAlign w:val="bottom"/>
          </w:tcPr>
          <w:p w14:paraId="46DD4431" w14:textId="77777777" w:rsidR="00230FAC" w:rsidRPr="00ED0BCF" w:rsidRDefault="00230FAC" w:rsidP="00230FAC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DF05B" w14:textId="212ECC67" w:rsidR="00230FAC" w:rsidRPr="00ED0BCF" w:rsidRDefault="005C7627" w:rsidP="00230FA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24,970</w:t>
            </w:r>
          </w:p>
        </w:tc>
        <w:tc>
          <w:tcPr>
            <w:tcW w:w="189" w:type="dxa"/>
            <w:gridSpan w:val="2"/>
          </w:tcPr>
          <w:p w14:paraId="2D4AA3C2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23791502" w14:textId="4C78792B" w:rsidR="00230FAC" w:rsidRPr="00ED0BCF" w:rsidRDefault="005C7627" w:rsidP="00230FA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9,016</w:t>
            </w:r>
          </w:p>
        </w:tc>
        <w:tc>
          <w:tcPr>
            <w:tcW w:w="182" w:type="dxa"/>
            <w:vAlign w:val="bottom"/>
          </w:tcPr>
          <w:p w14:paraId="7727A4CC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46EA135B" w14:textId="35459B8A" w:rsidR="00230FAC" w:rsidRPr="00ED0BCF" w:rsidRDefault="005C7627" w:rsidP="00230FAC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6,522</w:t>
            </w:r>
          </w:p>
        </w:tc>
        <w:tc>
          <w:tcPr>
            <w:tcW w:w="182" w:type="dxa"/>
            <w:gridSpan w:val="2"/>
            <w:vAlign w:val="bottom"/>
          </w:tcPr>
          <w:p w14:paraId="1CF55D9B" w14:textId="77777777" w:rsidR="00230FAC" w:rsidRPr="00ED0BCF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4CB18" w14:textId="5D583063" w:rsidR="00230FAC" w:rsidRPr="00ED0BCF" w:rsidRDefault="005C7627" w:rsidP="00230FAC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10,596</w:t>
            </w:r>
          </w:p>
        </w:tc>
        <w:tc>
          <w:tcPr>
            <w:tcW w:w="186" w:type="dxa"/>
            <w:gridSpan w:val="2"/>
          </w:tcPr>
          <w:p w14:paraId="14C00BA6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268B8E10" w14:textId="38B67DCE" w:rsidR="00230FAC" w:rsidRPr="00ED0BCF" w:rsidRDefault="005C7627" w:rsidP="00230FAC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4,963</w:t>
            </w:r>
          </w:p>
        </w:tc>
        <w:tc>
          <w:tcPr>
            <w:tcW w:w="180" w:type="dxa"/>
            <w:gridSpan w:val="2"/>
            <w:vAlign w:val="bottom"/>
          </w:tcPr>
          <w:p w14:paraId="52D5BC7A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CAC64CA" w14:textId="627B5D9F" w:rsidR="00230FAC" w:rsidRPr="00ED0BCF" w:rsidRDefault="005C7627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4,511</w:t>
            </w:r>
          </w:p>
        </w:tc>
        <w:tc>
          <w:tcPr>
            <w:tcW w:w="181" w:type="dxa"/>
            <w:gridSpan w:val="2"/>
            <w:vAlign w:val="bottom"/>
          </w:tcPr>
          <w:p w14:paraId="2CA39CBC" w14:textId="77777777" w:rsidR="00230FAC" w:rsidRPr="00ED0BCF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09BCF" w14:textId="426EACD2" w:rsidR="00230FAC" w:rsidRPr="00ED0BCF" w:rsidRDefault="005C7627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1,600</w:t>
            </w:r>
          </w:p>
        </w:tc>
        <w:tc>
          <w:tcPr>
            <w:tcW w:w="184" w:type="dxa"/>
            <w:vAlign w:val="bottom"/>
          </w:tcPr>
          <w:p w14:paraId="472620ED" w14:textId="77777777" w:rsidR="00230FAC" w:rsidRPr="00ED0BCF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1CC9FDF0" w14:textId="58D80387" w:rsidR="00230FAC" w:rsidRPr="00ED0BCF" w:rsidRDefault="005C7627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</w:t>
            </w:r>
          </w:p>
        </w:tc>
        <w:tc>
          <w:tcPr>
            <w:tcW w:w="184" w:type="dxa"/>
          </w:tcPr>
          <w:p w14:paraId="0C1FB1DD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vAlign w:val="bottom"/>
          </w:tcPr>
          <w:p w14:paraId="36F71E50" w14:textId="55D9AA8E" w:rsidR="00230FAC" w:rsidRPr="00ED0BCF" w:rsidRDefault="005C7627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82,776</w:t>
            </w:r>
          </w:p>
        </w:tc>
      </w:tr>
      <w:tr w:rsidR="00230FAC" w:rsidRPr="00A2780D" w14:paraId="28C4CE46" w14:textId="77777777" w:rsidTr="00665928">
        <w:trPr>
          <w:cantSplit/>
        </w:trPr>
        <w:tc>
          <w:tcPr>
            <w:tcW w:w="2692" w:type="dxa"/>
          </w:tcPr>
          <w:p w14:paraId="1C682FA3" w14:textId="47CB5731" w:rsidR="00230FAC" w:rsidRPr="00A2780D" w:rsidRDefault="00230FAC" w:rsidP="00230FAC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กำไรตามส่วนงาน</w:t>
            </w:r>
          </w:p>
        </w:tc>
        <w:tc>
          <w:tcPr>
            <w:tcW w:w="987" w:type="dxa"/>
            <w:vAlign w:val="bottom"/>
          </w:tcPr>
          <w:p w14:paraId="63F84C31" w14:textId="02E184F3" w:rsidR="00230FAC" w:rsidRPr="00ED0BCF" w:rsidRDefault="005C7627" w:rsidP="00230FA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</w:t>
            </w:r>
          </w:p>
        </w:tc>
        <w:tc>
          <w:tcPr>
            <w:tcW w:w="180" w:type="dxa"/>
            <w:vAlign w:val="bottom"/>
          </w:tcPr>
          <w:p w14:paraId="478FD4AF" w14:textId="77777777" w:rsidR="00230FAC" w:rsidRPr="00ED0BCF" w:rsidRDefault="00230FAC" w:rsidP="00230FAC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F1217" w14:textId="4F72B940" w:rsidR="00230FAC" w:rsidRPr="00ED0BCF" w:rsidRDefault="005C7627" w:rsidP="00230FA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</w:t>
            </w:r>
            <w:r w:rsidR="006659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797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4FC5F85C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78D5D2EF" w14:textId="27961B3B" w:rsidR="00230FAC" w:rsidRPr="00ED0BCF" w:rsidRDefault="005C7627" w:rsidP="00230FA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</w:t>
            </w:r>
            <w:r w:rsidR="0066592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349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E0A2225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25CCC115" w14:textId="365DB043" w:rsidR="00230FAC" w:rsidRPr="00ED0BCF" w:rsidRDefault="00665928" w:rsidP="00230FAC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670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3B17FBBA" w14:textId="77777777" w:rsidR="00230FAC" w:rsidRPr="00ED0BCF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0D1C8" w14:textId="31734D59" w:rsidR="00230FAC" w:rsidRPr="00ED0BCF" w:rsidRDefault="00665928" w:rsidP="00230FAC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913</w:t>
            </w:r>
          </w:p>
        </w:tc>
        <w:tc>
          <w:tcPr>
            <w:tcW w:w="186" w:type="dxa"/>
            <w:gridSpan w:val="2"/>
            <w:shd w:val="clear" w:color="auto" w:fill="auto"/>
          </w:tcPr>
          <w:p w14:paraId="601CBCDF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4986A156" w14:textId="78448C3E" w:rsidR="00230FAC" w:rsidRPr="00ED0BCF" w:rsidRDefault="00665928" w:rsidP="00230FAC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691</w:t>
            </w:r>
          </w:p>
        </w:tc>
        <w:tc>
          <w:tcPr>
            <w:tcW w:w="180" w:type="dxa"/>
            <w:gridSpan w:val="2"/>
            <w:vAlign w:val="bottom"/>
          </w:tcPr>
          <w:p w14:paraId="4CE8306A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29639FD" w14:textId="196E4D66" w:rsidR="00230FAC" w:rsidRPr="00ED0BCF" w:rsidRDefault="005C7627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385</w:t>
            </w:r>
          </w:p>
        </w:tc>
        <w:tc>
          <w:tcPr>
            <w:tcW w:w="181" w:type="dxa"/>
            <w:gridSpan w:val="2"/>
            <w:vAlign w:val="bottom"/>
          </w:tcPr>
          <w:p w14:paraId="583B4C77" w14:textId="77777777" w:rsidR="00230FAC" w:rsidRPr="00ED0BCF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15BDA" w14:textId="3AB342EE" w:rsidR="00230FAC" w:rsidRPr="00ED0BCF" w:rsidRDefault="005C7627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170</w:t>
            </w:r>
          </w:p>
        </w:tc>
        <w:tc>
          <w:tcPr>
            <w:tcW w:w="184" w:type="dxa"/>
            <w:vAlign w:val="bottom"/>
          </w:tcPr>
          <w:p w14:paraId="475DBD3F" w14:textId="77777777" w:rsidR="00230FAC" w:rsidRPr="00ED0BCF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7231E7E2" w14:textId="720C30F9" w:rsidR="00230FAC" w:rsidRPr="00ED0BCF" w:rsidRDefault="005C7627" w:rsidP="00ED0B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4" w:type="dxa"/>
          </w:tcPr>
          <w:p w14:paraId="7F99CCAC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vAlign w:val="bottom"/>
          </w:tcPr>
          <w:p w14:paraId="4A4DE130" w14:textId="605F4B5A" w:rsidR="00230FAC" w:rsidRPr="00ED0BCF" w:rsidRDefault="003D4F58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7,057</w:t>
            </w:r>
          </w:p>
        </w:tc>
      </w:tr>
      <w:tr w:rsidR="00230FAC" w:rsidRPr="00A2780D" w14:paraId="0E347C67" w14:textId="77777777" w:rsidTr="00C10FE9">
        <w:trPr>
          <w:cantSplit/>
        </w:trPr>
        <w:tc>
          <w:tcPr>
            <w:tcW w:w="2692" w:type="dxa"/>
          </w:tcPr>
          <w:p w14:paraId="212A131F" w14:textId="77777777" w:rsidR="00230FAC" w:rsidRPr="00A2780D" w:rsidRDefault="00230FAC" w:rsidP="00230FAC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87" w:type="dxa"/>
            <w:vAlign w:val="bottom"/>
          </w:tcPr>
          <w:p w14:paraId="662C4EDF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CDAAD35" w14:textId="77777777" w:rsidR="00230FAC" w:rsidRPr="00ED0BCF" w:rsidRDefault="00230FAC" w:rsidP="00230FAC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3AF2E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65D46B40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212353B0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634E4DD1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4E0C44AF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47B3CDC8" w14:textId="77777777" w:rsidR="00230FAC" w:rsidRPr="00ED0BCF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A5430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53AC89CE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1D2F91E8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4FD449A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33DA12F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2E5D6EBA" w14:textId="77777777" w:rsidR="00230FAC" w:rsidRPr="00ED0BCF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DA990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770EEAE7" w14:textId="77777777" w:rsidR="00230FAC" w:rsidRPr="00ED0BCF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125687D9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1CA640EA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vAlign w:val="bottom"/>
          </w:tcPr>
          <w:p w14:paraId="31150383" w14:textId="37926DB3" w:rsidR="00230FAC" w:rsidRPr="00ED0BCF" w:rsidRDefault="005C7627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1,049</w:t>
            </w:r>
          </w:p>
        </w:tc>
      </w:tr>
      <w:tr w:rsidR="00230FAC" w:rsidRPr="00A2780D" w14:paraId="5BA987FE" w14:textId="77777777" w:rsidTr="00C10FE9">
        <w:trPr>
          <w:cantSplit/>
        </w:trPr>
        <w:tc>
          <w:tcPr>
            <w:tcW w:w="2692" w:type="dxa"/>
          </w:tcPr>
          <w:p w14:paraId="0E953DA8" w14:textId="77777777" w:rsidR="00230FAC" w:rsidRPr="00A2780D" w:rsidRDefault="00230FAC" w:rsidP="00230FAC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ต้นทุนทางการเงิน </w:t>
            </w:r>
          </w:p>
        </w:tc>
        <w:tc>
          <w:tcPr>
            <w:tcW w:w="987" w:type="dxa"/>
            <w:vAlign w:val="bottom"/>
          </w:tcPr>
          <w:p w14:paraId="0E6B1F64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E9FEC23" w14:textId="77777777" w:rsidR="00230FAC" w:rsidRPr="00ED0BCF" w:rsidRDefault="00230FAC" w:rsidP="00230FAC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2C605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6EE37658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27400794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5E6F8B1C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7838A2E9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2FCEBA82" w14:textId="77777777" w:rsidR="00230FAC" w:rsidRPr="00ED0BCF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5DC6D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2F761B37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60FEC9BF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98E8A24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C56542E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76E83F06" w14:textId="77777777" w:rsidR="00230FAC" w:rsidRPr="00ED0BCF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6D2F9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549875CB" w14:textId="77777777" w:rsidR="00230FAC" w:rsidRPr="00ED0BCF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77EBD6B1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2D983E5C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vAlign w:val="bottom"/>
          </w:tcPr>
          <w:p w14:paraId="449D2537" w14:textId="1FF110AC" w:rsidR="00230FAC" w:rsidRPr="00ED0BCF" w:rsidRDefault="005C7627" w:rsidP="006C173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(454)</w:t>
            </w:r>
          </w:p>
        </w:tc>
      </w:tr>
      <w:tr w:rsidR="00230FAC" w:rsidRPr="00A2780D" w14:paraId="1087AE0A" w14:textId="77777777" w:rsidTr="00C10FE9">
        <w:trPr>
          <w:cantSplit/>
        </w:trPr>
        <w:tc>
          <w:tcPr>
            <w:tcW w:w="2692" w:type="dxa"/>
          </w:tcPr>
          <w:p w14:paraId="11D31363" w14:textId="7C0BC0F2" w:rsidR="00230FAC" w:rsidRPr="00A2780D" w:rsidRDefault="006C173F" w:rsidP="00230FAC">
            <w:pPr>
              <w:spacing w:line="240" w:lineRule="auto"/>
              <w:ind w:left="10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ขาดทุน</w:t>
            </w:r>
            <w:r w:rsidR="00230FAC" w:rsidRPr="00A2780D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จากอัตราแลกเปลี่ยนสุทธิ</w:t>
            </w:r>
          </w:p>
        </w:tc>
        <w:tc>
          <w:tcPr>
            <w:tcW w:w="987" w:type="dxa"/>
            <w:vAlign w:val="bottom"/>
          </w:tcPr>
          <w:p w14:paraId="699B76F5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C2F857A" w14:textId="77777777" w:rsidR="00230FAC" w:rsidRPr="00ED0BCF" w:rsidRDefault="00230FAC" w:rsidP="00230FAC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03F16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6E20F772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01C1C30F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0164C6A2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1224E077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2BC3F4C4" w14:textId="77777777" w:rsidR="00230FAC" w:rsidRPr="00ED0BCF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1CB1E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4F2A07A1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1A737B24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16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B47CAC6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C3AFEB2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2E49DAAA" w14:textId="77777777" w:rsidR="00230FAC" w:rsidRPr="00ED0BCF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68A17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2CFC887F" w14:textId="77777777" w:rsidR="00230FAC" w:rsidRPr="00ED0BCF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6F0D3871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693B2BC1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vAlign w:val="bottom"/>
          </w:tcPr>
          <w:p w14:paraId="1E0A69C0" w14:textId="0BE52BD3" w:rsidR="00230FAC" w:rsidRPr="00ED0BCF" w:rsidRDefault="005C7627" w:rsidP="006C173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(43)</w:t>
            </w:r>
          </w:p>
        </w:tc>
      </w:tr>
      <w:tr w:rsidR="00ED0BCF" w:rsidRPr="00A2780D" w14:paraId="2FD078DE" w14:textId="77777777" w:rsidTr="00C10FE9">
        <w:trPr>
          <w:cantSplit/>
        </w:trPr>
        <w:tc>
          <w:tcPr>
            <w:tcW w:w="2692" w:type="dxa"/>
          </w:tcPr>
          <w:p w14:paraId="1799C913" w14:textId="4BBACD71" w:rsidR="00ED0BCF" w:rsidRDefault="000F3169" w:rsidP="00230FAC">
            <w:pPr>
              <w:spacing w:line="240" w:lineRule="auto"/>
              <w:ind w:left="100" w:hanging="9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ขาดทุน</w:t>
            </w:r>
            <w:r w:rsidR="00ED0BCF" w:rsidRPr="00A2780D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จาก</w:t>
            </w:r>
            <w:r w:rsidR="00ED0BCF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ตราสารอนุพันธ์</w:t>
            </w:r>
            <w:r w:rsidR="00ED0BCF" w:rsidRPr="00A2780D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987" w:type="dxa"/>
            <w:vAlign w:val="bottom"/>
          </w:tcPr>
          <w:p w14:paraId="01C3A1F1" w14:textId="77777777" w:rsidR="00ED0BCF" w:rsidRPr="00ED0BCF" w:rsidRDefault="00ED0BCF" w:rsidP="00230FA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9284B54" w14:textId="77777777" w:rsidR="00ED0BCF" w:rsidRPr="00ED0BCF" w:rsidRDefault="00ED0BCF" w:rsidP="00230FAC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EB8E0" w14:textId="77777777" w:rsidR="00ED0BCF" w:rsidRPr="00ED0BCF" w:rsidRDefault="00ED0BCF" w:rsidP="00230FA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60672E4F" w14:textId="77777777" w:rsidR="00ED0BCF" w:rsidRPr="00ED0BCF" w:rsidRDefault="00ED0BCF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71686ABB" w14:textId="77777777" w:rsidR="00ED0BCF" w:rsidRPr="00ED0BCF" w:rsidRDefault="00ED0BCF" w:rsidP="00230FA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4DD38690" w14:textId="77777777" w:rsidR="00ED0BCF" w:rsidRPr="00ED0BCF" w:rsidRDefault="00ED0BCF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46DE1B41" w14:textId="77777777" w:rsidR="00ED0BCF" w:rsidRPr="00ED0BCF" w:rsidRDefault="00ED0BCF" w:rsidP="00230FAC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51C85764" w14:textId="77777777" w:rsidR="00ED0BCF" w:rsidRPr="00ED0BCF" w:rsidRDefault="00ED0BCF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D7BCF" w14:textId="77777777" w:rsidR="00ED0BCF" w:rsidRPr="00ED0BCF" w:rsidRDefault="00ED0BCF" w:rsidP="00230FAC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1F137DEE" w14:textId="77777777" w:rsidR="00ED0BCF" w:rsidRPr="00ED0BCF" w:rsidRDefault="00ED0BCF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49D2E31C" w14:textId="77777777" w:rsidR="00ED0BCF" w:rsidRPr="00ED0BCF" w:rsidRDefault="00ED0BCF" w:rsidP="00230FAC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16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A5F863C" w14:textId="77777777" w:rsidR="00ED0BCF" w:rsidRPr="00ED0BCF" w:rsidRDefault="00ED0BCF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DAD7632" w14:textId="77777777" w:rsidR="00ED0BCF" w:rsidRPr="00ED0BCF" w:rsidRDefault="00ED0BCF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029C6A88" w14:textId="77777777" w:rsidR="00ED0BCF" w:rsidRPr="00ED0BCF" w:rsidRDefault="00ED0BCF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F9B61" w14:textId="77777777" w:rsidR="00ED0BCF" w:rsidRPr="00ED0BCF" w:rsidRDefault="00ED0BCF" w:rsidP="00230FA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7CE8A603" w14:textId="77777777" w:rsidR="00ED0BCF" w:rsidRPr="00ED0BCF" w:rsidRDefault="00ED0BCF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0435C6C4" w14:textId="77777777" w:rsidR="00ED0BCF" w:rsidRPr="00ED0BCF" w:rsidRDefault="00ED0BCF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1E17027B" w14:textId="77777777" w:rsidR="00ED0BCF" w:rsidRPr="00ED0BCF" w:rsidRDefault="00ED0BCF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vAlign w:val="bottom"/>
          </w:tcPr>
          <w:p w14:paraId="73C6E1C7" w14:textId="3564C490" w:rsidR="00ED0BCF" w:rsidRPr="00ED0BCF" w:rsidRDefault="005C7627" w:rsidP="003E166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(70)</w:t>
            </w:r>
          </w:p>
        </w:tc>
      </w:tr>
      <w:tr w:rsidR="00230FAC" w:rsidRPr="00A2780D" w14:paraId="34299739" w14:textId="77777777" w:rsidTr="00C10FE9">
        <w:trPr>
          <w:cantSplit/>
          <w:trHeight w:val="299"/>
        </w:trPr>
        <w:tc>
          <w:tcPr>
            <w:tcW w:w="2692" w:type="dxa"/>
          </w:tcPr>
          <w:p w14:paraId="402C6D74" w14:textId="2B8ADC35" w:rsidR="00230FAC" w:rsidRPr="00A2780D" w:rsidRDefault="00230FAC" w:rsidP="00230FAC">
            <w:pPr>
              <w:spacing w:line="240" w:lineRule="auto"/>
              <w:ind w:left="185" w:hanging="185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</w:t>
            </w:r>
            <w:r w:rsidR="000F316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จากเงินลงทุนใน</w:t>
            </w: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บริษัทร่วมและการร่วมค้า</w:t>
            </w:r>
          </w:p>
        </w:tc>
        <w:tc>
          <w:tcPr>
            <w:tcW w:w="987" w:type="dxa"/>
            <w:vAlign w:val="bottom"/>
          </w:tcPr>
          <w:p w14:paraId="036FE159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24BD84" w14:textId="77777777" w:rsidR="00230FAC" w:rsidRPr="00A2780D" w:rsidRDefault="00230FAC" w:rsidP="00230FAC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8754E7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34D12E1C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57E2BC51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305F4897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5270A88A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46FE8E40" w14:textId="77777777" w:rsidR="00230FAC" w:rsidRPr="00A2780D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3F81B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6371E8E4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24005ECD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D41AE7F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BD017AE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19292403" w14:textId="77777777" w:rsidR="00230FAC" w:rsidRPr="00A2780D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574A99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61D5C2AC" w14:textId="77777777" w:rsidR="00230FAC" w:rsidRPr="00A2780D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609A1A52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12F0B3D4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vAlign w:val="bottom"/>
          </w:tcPr>
          <w:p w14:paraId="372F7F0B" w14:textId="1FB4C41A" w:rsidR="00230FAC" w:rsidRPr="00B825E3" w:rsidRDefault="005C7627" w:rsidP="00B825E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</w:t>
            </w:r>
          </w:p>
        </w:tc>
      </w:tr>
      <w:tr w:rsidR="00371BAB" w:rsidRPr="00A2780D" w14:paraId="2FA88956" w14:textId="77777777" w:rsidTr="00371BAB">
        <w:trPr>
          <w:cantSplit/>
          <w:trHeight w:val="281"/>
        </w:trPr>
        <w:tc>
          <w:tcPr>
            <w:tcW w:w="2692" w:type="dxa"/>
          </w:tcPr>
          <w:p w14:paraId="762D7803" w14:textId="41C31004" w:rsidR="00371BAB" w:rsidRPr="00A2780D" w:rsidRDefault="000954CC" w:rsidP="00230FAC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87" w:type="dxa"/>
            <w:vAlign w:val="bottom"/>
          </w:tcPr>
          <w:p w14:paraId="4961EF0B" w14:textId="77777777" w:rsidR="00371BAB" w:rsidRPr="00A2780D" w:rsidRDefault="00371BAB" w:rsidP="00230FA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1C5ED3" w14:textId="77777777" w:rsidR="00371BAB" w:rsidRPr="00A2780D" w:rsidRDefault="00371BAB" w:rsidP="00230FAC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6E98B9" w14:textId="77777777" w:rsidR="00371BAB" w:rsidRPr="00A2780D" w:rsidRDefault="00371BAB" w:rsidP="00230FA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31E5C368" w14:textId="77777777" w:rsidR="00371BAB" w:rsidRPr="00A2780D" w:rsidRDefault="00371BAB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56862A39" w14:textId="77777777" w:rsidR="00371BAB" w:rsidRPr="00A2780D" w:rsidRDefault="00371BAB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740EA472" w14:textId="77777777" w:rsidR="00371BAB" w:rsidRPr="00A2780D" w:rsidRDefault="00371BAB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70C79E26" w14:textId="77777777" w:rsidR="00371BAB" w:rsidRPr="00A2780D" w:rsidRDefault="00371BAB" w:rsidP="00230FAC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350B1802" w14:textId="77777777" w:rsidR="00371BAB" w:rsidRPr="00A2780D" w:rsidRDefault="00371BAB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A4D67A" w14:textId="77777777" w:rsidR="00371BAB" w:rsidRPr="00A2780D" w:rsidRDefault="00371BAB" w:rsidP="00230FAC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1FC4C051" w14:textId="77777777" w:rsidR="00371BAB" w:rsidRPr="00A2780D" w:rsidRDefault="00371BAB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5A12AD87" w14:textId="77777777" w:rsidR="00371BAB" w:rsidRPr="00A2780D" w:rsidRDefault="00371BAB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9980689" w14:textId="77777777" w:rsidR="00371BAB" w:rsidRPr="00A2780D" w:rsidRDefault="00371BAB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83F7E39" w14:textId="77777777" w:rsidR="00371BAB" w:rsidRPr="00A2780D" w:rsidRDefault="00371BAB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36DA4359" w14:textId="77777777" w:rsidR="00371BAB" w:rsidRPr="00A2780D" w:rsidRDefault="00371BAB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5683DF" w14:textId="77777777" w:rsidR="00371BAB" w:rsidRPr="00A2780D" w:rsidRDefault="00371BAB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080DFA5A" w14:textId="77777777" w:rsidR="00371BAB" w:rsidRPr="00A2780D" w:rsidRDefault="00371BAB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1B49F762" w14:textId="77777777" w:rsidR="00371BAB" w:rsidRPr="00A2780D" w:rsidRDefault="00371BAB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7FA43647" w14:textId="77777777" w:rsidR="00371BAB" w:rsidRPr="00A2780D" w:rsidRDefault="00371BAB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vAlign w:val="bottom"/>
          </w:tcPr>
          <w:p w14:paraId="59C32D2A" w14:textId="648D6988" w:rsidR="00371BAB" w:rsidRDefault="003D4F58" w:rsidP="003D4F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(60)</w:t>
            </w:r>
          </w:p>
        </w:tc>
      </w:tr>
      <w:tr w:rsidR="00230FAC" w:rsidRPr="00A2780D" w14:paraId="3341AAE6" w14:textId="77777777" w:rsidTr="00C10FE9">
        <w:trPr>
          <w:cantSplit/>
          <w:trHeight w:val="299"/>
        </w:trPr>
        <w:tc>
          <w:tcPr>
            <w:tcW w:w="2692" w:type="dxa"/>
          </w:tcPr>
          <w:p w14:paraId="3A9B3176" w14:textId="77777777" w:rsidR="00230FAC" w:rsidRPr="00A2780D" w:rsidRDefault="00230FAC" w:rsidP="00230FAC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87" w:type="dxa"/>
            <w:vAlign w:val="bottom"/>
          </w:tcPr>
          <w:p w14:paraId="6EC547D8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1620A5A" w14:textId="77777777" w:rsidR="00230FAC" w:rsidRPr="00A2780D" w:rsidRDefault="00230FAC" w:rsidP="00230FAC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33F34A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69093A7E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2215E119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3C693015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2A6671B8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37255C63" w14:textId="77777777" w:rsidR="00230FAC" w:rsidRPr="00A2780D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5612D0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141C8F08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26A7D4BD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F991E4B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02BEF9A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30939DF2" w14:textId="77777777" w:rsidR="00230FAC" w:rsidRPr="00A2780D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1F0CD5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043C06EC" w14:textId="77777777" w:rsidR="00230FAC" w:rsidRPr="00A2780D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0DE2406A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3BCDCA38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60D3AA85" w14:textId="4299DA5F" w:rsidR="00230FAC" w:rsidRPr="006C173F" w:rsidRDefault="005C7627" w:rsidP="006C173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(1,201)</w:t>
            </w:r>
          </w:p>
        </w:tc>
      </w:tr>
      <w:tr w:rsidR="00230FAC" w:rsidRPr="00A2780D" w14:paraId="00507A10" w14:textId="77777777" w:rsidTr="00C10FE9">
        <w:trPr>
          <w:cantSplit/>
          <w:trHeight w:val="299"/>
        </w:trPr>
        <w:tc>
          <w:tcPr>
            <w:tcW w:w="2692" w:type="dxa"/>
          </w:tcPr>
          <w:p w14:paraId="794619AF" w14:textId="595BAB21" w:rsidR="00230FAC" w:rsidRPr="00A2780D" w:rsidRDefault="00230FAC" w:rsidP="00230FAC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</w:t>
            </w:r>
            <w:r w:rsidR="00D76A7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987" w:type="dxa"/>
            <w:vAlign w:val="bottom"/>
          </w:tcPr>
          <w:p w14:paraId="11545081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AA11723" w14:textId="77777777" w:rsidR="00230FAC" w:rsidRPr="00A2780D" w:rsidRDefault="00230FAC" w:rsidP="00230FAC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019559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74CB45EE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3546AA0E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72F6B8D2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7E1D330B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413C166C" w14:textId="77777777" w:rsidR="00230FAC" w:rsidRPr="00A2780D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34F697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3FE4D207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485A21D9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4D14A5D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C1EA508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2EADF62E" w14:textId="77777777" w:rsidR="00230FAC" w:rsidRPr="00A2780D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CA071E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7B8003E1" w14:textId="77777777" w:rsidR="00230FAC" w:rsidRPr="00A2780D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7921C3D9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1F635871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449D39" w14:textId="10E947F2" w:rsidR="00230FAC" w:rsidRPr="00A2780D" w:rsidRDefault="005C7627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6,</w:t>
            </w:r>
            <w:r w:rsidR="0024573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300</w:t>
            </w:r>
          </w:p>
        </w:tc>
      </w:tr>
      <w:tr w:rsidR="00D76A7C" w:rsidRPr="00A2780D" w14:paraId="6BF4C3FD" w14:textId="77777777" w:rsidTr="00D76A7C">
        <w:trPr>
          <w:cantSplit/>
          <w:trHeight w:val="299"/>
        </w:trPr>
        <w:tc>
          <w:tcPr>
            <w:tcW w:w="2692" w:type="dxa"/>
          </w:tcPr>
          <w:p w14:paraId="3E441E10" w14:textId="77777777" w:rsidR="00D76A7C" w:rsidRPr="00A2780D" w:rsidRDefault="00D76A7C" w:rsidP="00230FAC">
            <w:pPr>
              <w:spacing w:line="240" w:lineRule="auto"/>
              <w:ind w:left="185" w:hanging="18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7" w:type="dxa"/>
            <w:vAlign w:val="bottom"/>
          </w:tcPr>
          <w:p w14:paraId="564227D3" w14:textId="77777777" w:rsidR="00D76A7C" w:rsidRPr="00A2780D" w:rsidRDefault="00D76A7C" w:rsidP="00230FA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2FEA597" w14:textId="77777777" w:rsidR="00D76A7C" w:rsidRPr="00A2780D" w:rsidRDefault="00D76A7C" w:rsidP="00230FAC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2366D3" w14:textId="77777777" w:rsidR="00D76A7C" w:rsidRPr="00A2780D" w:rsidRDefault="00D76A7C" w:rsidP="00230FA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6F2C85BD" w14:textId="77777777" w:rsidR="00D76A7C" w:rsidRPr="00A2780D" w:rsidRDefault="00D76A7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1A13A2BE" w14:textId="77777777" w:rsidR="00D76A7C" w:rsidRPr="00A2780D" w:rsidRDefault="00D76A7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7E5708E5" w14:textId="77777777" w:rsidR="00D76A7C" w:rsidRPr="00A2780D" w:rsidRDefault="00D76A7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6BFD2A08" w14:textId="77777777" w:rsidR="00D76A7C" w:rsidRPr="00A2780D" w:rsidRDefault="00D76A7C" w:rsidP="00230FAC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6A426406" w14:textId="77777777" w:rsidR="00D76A7C" w:rsidRPr="00A2780D" w:rsidRDefault="00D76A7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042268" w14:textId="77777777" w:rsidR="00D76A7C" w:rsidRPr="00A2780D" w:rsidRDefault="00D76A7C" w:rsidP="00230FAC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09A8BCA9" w14:textId="77777777" w:rsidR="00D76A7C" w:rsidRPr="00A2780D" w:rsidRDefault="00D76A7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295A60CF" w14:textId="77777777" w:rsidR="00D76A7C" w:rsidRPr="00A2780D" w:rsidRDefault="00D76A7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B40AEA2" w14:textId="77777777" w:rsidR="00D76A7C" w:rsidRPr="00A2780D" w:rsidRDefault="00D76A7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B7830A0" w14:textId="77777777" w:rsidR="00D76A7C" w:rsidRPr="00A2780D" w:rsidRDefault="00D76A7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5CEE57AB" w14:textId="77777777" w:rsidR="00D76A7C" w:rsidRPr="00A2780D" w:rsidRDefault="00D76A7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A62A64" w14:textId="77777777" w:rsidR="00D76A7C" w:rsidRPr="00A2780D" w:rsidRDefault="00D76A7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07B50E0E" w14:textId="77777777" w:rsidR="00D76A7C" w:rsidRPr="00A2780D" w:rsidRDefault="00D76A7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47E8ECC0" w14:textId="77777777" w:rsidR="00D76A7C" w:rsidRPr="00A2780D" w:rsidRDefault="00D76A7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4DCF6E65" w14:textId="77777777" w:rsidR="00D76A7C" w:rsidRPr="00A2780D" w:rsidRDefault="00D76A7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29CB0111" w14:textId="77777777" w:rsidR="00D76A7C" w:rsidRDefault="00D76A7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230FAC" w:rsidRPr="00A2780D" w14:paraId="32EB4CE0" w14:textId="77777777" w:rsidTr="00C10FE9">
        <w:trPr>
          <w:cantSplit/>
        </w:trPr>
        <w:tc>
          <w:tcPr>
            <w:tcW w:w="2692" w:type="dxa"/>
          </w:tcPr>
          <w:p w14:paraId="74186610" w14:textId="77777777" w:rsidR="00230FAC" w:rsidRPr="00A2780D" w:rsidRDefault="00230FAC" w:rsidP="00230FAC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8A4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87" w:type="dxa"/>
            <w:vAlign w:val="bottom"/>
          </w:tcPr>
          <w:p w14:paraId="67105FDB" w14:textId="48B502B4" w:rsidR="00230FAC" w:rsidRPr="00A2780D" w:rsidRDefault="005C7627" w:rsidP="00230FA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</w:t>
            </w:r>
            <w:r w:rsidR="0034333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A3A520F" w14:textId="77777777" w:rsidR="00230FAC" w:rsidRPr="00A2780D" w:rsidRDefault="00230FAC" w:rsidP="00230FAC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B132B" w14:textId="3DD7A800" w:rsidR="00230FAC" w:rsidRPr="00A2780D" w:rsidRDefault="005C7627" w:rsidP="00230FA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1,048</w:t>
            </w:r>
          </w:p>
        </w:tc>
        <w:tc>
          <w:tcPr>
            <w:tcW w:w="189" w:type="dxa"/>
            <w:gridSpan w:val="2"/>
          </w:tcPr>
          <w:p w14:paraId="68CB2D10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558CB3D9" w14:textId="13C95A78" w:rsidR="00230FAC" w:rsidRPr="00A2780D" w:rsidRDefault="005C7627" w:rsidP="00230FA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378</w:t>
            </w:r>
          </w:p>
        </w:tc>
        <w:tc>
          <w:tcPr>
            <w:tcW w:w="182" w:type="dxa"/>
            <w:vAlign w:val="bottom"/>
          </w:tcPr>
          <w:p w14:paraId="11DC8166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535CD94E" w14:textId="74857DBE" w:rsidR="00230FAC" w:rsidRPr="00A2780D" w:rsidRDefault="005C7627" w:rsidP="00230FAC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274</w:t>
            </w:r>
          </w:p>
        </w:tc>
        <w:tc>
          <w:tcPr>
            <w:tcW w:w="182" w:type="dxa"/>
            <w:gridSpan w:val="2"/>
            <w:vAlign w:val="bottom"/>
          </w:tcPr>
          <w:p w14:paraId="2C096878" w14:textId="77777777" w:rsidR="00230FAC" w:rsidRPr="00A2780D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982FB" w14:textId="26979F71" w:rsidR="00230FAC" w:rsidRPr="00A2780D" w:rsidRDefault="005C7627" w:rsidP="00230FAC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445</w:t>
            </w:r>
          </w:p>
        </w:tc>
        <w:tc>
          <w:tcPr>
            <w:tcW w:w="186" w:type="dxa"/>
            <w:gridSpan w:val="2"/>
          </w:tcPr>
          <w:p w14:paraId="2222CAA6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2BC518B3" w14:textId="3FD09FA3" w:rsidR="00230FAC" w:rsidRPr="00A2780D" w:rsidRDefault="005C7627" w:rsidP="00230FAC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208</w:t>
            </w:r>
          </w:p>
        </w:tc>
        <w:tc>
          <w:tcPr>
            <w:tcW w:w="180" w:type="dxa"/>
            <w:gridSpan w:val="2"/>
            <w:vAlign w:val="bottom"/>
          </w:tcPr>
          <w:p w14:paraId="43514F10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152EFF5" w14:textId="3777FE91" w:rsidR="00230FAC" w:rsidRPr="00A2780D" w:rsidRDefault="005C7627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177</w:t>
            </w:r>
          </w:p>
        </w:tc>
        <w:tc>
          <w:tcPr>
            <w:tcW w:w="181" w:type="dxa"/>
            <w:gridSpan w:val="2"/>
            <w:vAlign w:val="bottom"/>
          </w:tcPr>
          <w:p w14:paraId="05CC4700" w14:textId="77777777" w:rsidR="00230FAC" w:rsidRPr="00A2780D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C78EF" w14:textId="3FFCF943" w:rsidR="00230FAC" w:rsidRPr="00A2780D" w:rsidRDefault="005C7627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</w:t>
            </w:r>
          </w:p>
        </w:tc>
        <w:tc>
          <w:tcPr>
            <w:tcW w:w="184" w:type="dxa"/>
            <w:vAlign w:val="bottom"/>
          </w:tcPr>
          <w:p w14:paraId="27482990" w14:textId="77777777" w:rsidR="00230FAC" w:rsidRPr="00A2780D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166F50C2" w14:textId="66F34EFD" w:rsidR="00230FAC" w:rsidRPr="00A2780D" w:rsidRDefault="005C7627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4" w:type="dxa"/>
          </w:tcPr>
          <w:p w14:paraId="4779D4FA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vAlign w:val="bottom"/>
          </w:tcPr>
          <w:p w14:paraId="27EC64FF" w14:textId="44073A72" w:rsidR="00230FAC" w:rsidRPr="00A2780D" w:rsidRDefault="005C7627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4333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3,1</w:t>
            </w:r>
            <w:r w:rsidR="0034333E" w:rsidRPr="0034333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</w:t>
            </w:r>
          </w:p>
        </w:tc>
      </w:tr>
    </w:tbl>
    <w:p w14:paraId="01C05DCE" w14:textId="2F0EA660" w:rsidR="00D76A7C" w:rsidRPr="00A2780D" w:rsidRDefault="00D76A7C" w:rsidP="00D76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A2780D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lastRenderedPageBreak/>
        <w:t>ข้อมูลเกี่ยวกับส่วนงานที่รายงานสำหรับงวด</w:t>
      </w:r>
      <w:r w:rsidR="00D47043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>เก้า</w:t>
      </w:r>
      <w:r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>เดือน</w:t>
      </w:r>
      <w:r w:rsidRPr="00A2780D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สิ้นสุด </w:t>
      </w:r>
      <w:r w:rsidRPr="00A2780D">
        <w:rPr>
          <w:rFonts w:asciiTheme="majorBidi" w:hAnsiTheme="majorBidi" w:cstheme="majorBidi"/>
          <w:b/>
          <w:bCs/>
          <w:i/>
          <w:iCs/>
          <w:sz w:val="26"/>
          <w:szCs w:val="26"/>
        </w:rPr>
        <w:t>3</w:t>
      </w:r>
      <w:r w:rsidR="001A4025">
        <w:rPr>
          <w:rFonts w:asciiTheme="majorBidi" w:hAnsiTheme="majorBidi" w:cstheme="majorBidi"/>
          <w:b/>
          <w:bCs/>
          <w:i/>
          <w:iCs/>
          <w:sz w:val="26"/>
          <w:szCs w:val="26"/>
        </w:rPr>
        <w:t>0</w:t>
      </w:r>
      <w:r w:rsidRPr="00A2780D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 </w:t>
      </w:r>
      <w:r w:rsidR="00CA0936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>กันย</w:t>
      </w:r>
      <w:r w:rsidR="001A4025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>ายน</w:t>
      </w:r>
      <w:r w:rsidRPr="00A2780D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 </w:t>
      </w:r>
      <w:r w:rsidRPr="00A2780D">
        <w:rPr>
          <w:rFonts w:asciiTheme="majorBidi" w:hAnsiTheme="majorBidi" w:cstheme="majorBidi"/>
          <w:b/>
          <w:bCs/>
          <w:i/>
          <w:iCs/>
          <w:sz w:val="26"/>
          <w:szCs w:val="26"/>
        </w:rPr>
        <w:t>256</w:t>
      </w:r>
      <w:r>
        <w:rPr>
          <w:rFonts w:asciiTheme="majorBidi" w:hAnsiTheme="majorBidi" w:cstheme="majorBidi"/>
          <w:b/>
          <w:bCs/>
          <w:i/>
          <w:iCs/>
          <w:sz w:val="26"/>
          <w:szCs w:val="26"/>
        </w:rPr>
        <w:t>4</w:t>
      </w:r>
    </w:p>
    <w:p w14:paraId="4BDB55C4" w14:textId="77777777" w:rsidR="00D76A7C" w:rsidRPr="00A2780D" w:rsidRDefault="00D76A7C" w:rsidP="00D76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2"/>
        <w:gridCol w:w="987"/>
        <w:gridCol w:w="180"/>
        <w:gridCol w:w="13"/>
        <w:gridCol w:w="894"/>
        <w:gridCol w:w="182"/>
        <w:gridCol w:w="7"/>
        <w:gridCol w:w="983"/>
        <w:gridCol w:w="182"/>
        <w:gridCol w:w="990"/>
        <w:gridCol w:w="85"/>
        <w:gridCol w:w="98"/>
        <w:gridCol w:w="84"/>
        <w:gridCol w:w="1268"/>
        <w:gridCol w:w="48"/>
        <w:gridCol w:w="136"/>
        <w:gridCol w:w="50"/>
        <w:gridCol w:w="1032"/>
        <w:gridCol w:w="132"/>
        <w:gridCol w:w="52"/>
        <w:gridCol w:w="128"/>
        <w:gridCol w:w="858"/>
        <w:gridCol w:w="132"/>
        <w:gridCol w:w="48"/>
        <w:gridCol w:w="133"/>
        <w:gridCol w:w="862"/>
        <w:gridCol w:w="184"/>
        <w:gridCol w:w="991"/>
        <w:gridCol w:w="184"/>
        <w:gridCol w:w="1055"/>
      </w:tblGrid>
      <w:tr w:rsidR="00D76A7C" w:rsidRPr="00A2780D" w14:paraId="431FCD74" w14:textId="77777777" w:rsidTr="00C000CF">
        <w:trPr>
          <w:cantSplit/>
          <w:trHeight w:val="299"/>
          <w:tblHeader/>
        </w:trPr>
        <w:tc>
          <w:tcPr>
            <w:tcW w:w="2692" w:type="dxa"/>
          </w:tcPr>
          <w:p w14:paraId="3876274F" w14:textId="77777777" w:rsidR="00D76A7C" w:rsidRPr="00A2780D" w:rsidRDefault="00D76A7C" w:rsidP="00C000CF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78" w:type="dxa"/>
            <w:gridSpan w:val="29"/>
          </w:tcPr>
          <w:p w14:paraId="27CEC9C8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76A7C" w:rsidRPr="00A2780D" w14:paraId="1F7F0058" w14:textId="77777777" w:rsidTr="00C000CF">
        <w:trPr>
          <w:cantSplit/>
          <w:trHeight w:val="299"/>
          <w:tblHeader/>
        </w:trPr>
        <w:tc>
          <w:tcPr>
            <w:tcW w:w="2692" w:type="dxa"/>
            <w:shd w:val="clear" w:color="auto" w:fill="auto"/>
          </w:tcPr>
          <w:p w14:paraId="3619C624" w14:textId="77777777" w:rsidR="00D76A7C" w:rsidRPr="00A2780D" w:rsidRDefault="00D76A7C" w:rsidP="00C000CF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15D3153E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  <w:gridSpan w:val="2"/>
            <w:shd w:val="clear" w:color="auto" w:fill="auto"/>
          </w:tcPr>
          <w:p w14:paraId="5DE2ADE9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5C369AEF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35E2B41E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524AEF3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7B588820" w14:textId="77777777" w:rsidR="00D76A7C" w:rsidRPr="00A2780D" w:rsidRDefault="00D76A7C" w:rsidP="00C000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E6B2A64" w14:textId="77777777" w:rsidR="00D76A7C" w:rsidRPr="00A2780D" w:rsidRDefault="00D76A7C" w:rsidP="00C000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ผลิตภัณฑ์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4045EE0F" w14:textId="77777777" w:rsidR="00D76A7C" w:rsidRPr="00A2780D" w:rsidRDefault="00D76A7C" w:rsidP="00C000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55CA83F9" w14:textId="25A721E5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5535CF15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0C563A7D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630E896D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3FBB0765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5177DA5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713BCF25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14:paraId="1E86C517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</w:tcPr>
          <w:p w14:paraId="3343C691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</w:tcPr>
          <w:p w14:paraId="4A257FE4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</w:tcPr>
          <w:p w14:paraId="1BA83827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76A7C" w:rsidRPr="00A2780D" w14:paraId="7EBB269F" w14:textId="77777777" w:rsidTr="00C000CF">
        <w:trPr>
          <w:cantSplit/>
          <w:trHeight w:val="299"/>
          <w:tblHeader/>
        </w:trPr>
        <w:tc>
          <w:tcPr>
            <w:tcW w:w="2692" w:type="dxa"/>
            <w:shd w:val="clear" w:color="auto" w:fill="auto"/>
          </w:tcPr>
          <w:p w14:paraId="663CF114" w14:textId="77777777" w:rsidR="00D76A7C" w:rsidRPr="00A2780D" w:rsidRDefault="00D76A7C" w:rsidP="00C000CF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4AF9868C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  <w:gridSpan w:val="2"/>
            <w:shd w:val="clear" w:color="auto" w:fill="auto"/>
          </w:tcPr>
          <w:p w14:paraId="61AB937B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0E45C1BC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2525F9ED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CF1CE84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238C7A7E" w14:textId="77777777" w:rsidR="00D76A7C" w:rsidRPr="00A2780D" w:rsidRDefault="00D76A7C" w:rsidP="00C000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F43F3C3" w14:textId="77777777" w:rsidR="00D76A7C" w:rsidRPr="00A2780D" w:rsidRDefault="00D76A7C" w:rsidP="00C000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เนื้อสัตว์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4CEB5E53" w14:textId="77777777" w:rsidR="00D76A7C" w:rsidRPr="00A2780D" w:rsidRDefault="00D76A7C" w:rsidP="00C000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7C8E71DC" w14:textId="0015631F" w:rsidR="00D76A7C" w:rsidRPr="00A2780D" w:rsidRDefault="00D75E78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ร่วมและ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7FB311B5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13BB58A6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15449094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026B410E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7AB6DE8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36A4437D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</w:tcPr>
          <w:p w14:paraId="56BDD399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</w:tcPr>
          <w:p w14:paraId="4B6B6F78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14:paraId="73A03518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</w:tcPr>
          <w:p w14:paraId="6421C623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76A7C" w:rsidRPr="00A2780D" w14:paraId="5D0508D3" w14:textId="77777777" w:rsidTr="00C000CF">
        <w:trPr>
          <w:cantSplit/>
          <w:trHeight w:val="299"/>
          <w:tblHeader/>
        </w:trPr>
        <w:tc>
          <w:tcPr>
            <w:tcW w:w="2692" w:type="dxa"/>
            <w:shd w:val="clear" w:color="auto" w:fill="auto"/>
          </w:tcPr>
          <w:p w14:paraId="6CC58FE7" w14:textId="77777777" w:rsidR="00D76A7C" w:rsidRPr="00A2780D" w:rsidRDefault="00D76A7C" w:rsidP="00C000CF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722E91B8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  <w:gridSpan w:val="2"/>
            <w:shd w:val="clear" w:color="auto" w:fill="auto"/>
          </w:tcPr>
          <w:p w14:paraId="7F9922F8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30DF9049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อาหารเพื่อ</w:t>
            </w:r>
          </w:p>
        </w:tc>
        <w:tc>
          <w:tcPr>
            <w:tcW w:w="182" w:type="dxa"/>
            <w:shd w:val="clear" w:color="auto" w:fill="auto"/>
          </w:tcPr>
          <w:p w14:paraId="0BAF14AB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6B896EC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2" w:type="dxa"/>
            <w:shd w:val="clear" w:color="auto" w:fill="auto"/>
          </w:tcPr>
          <w:p w14:paraId="0282BB6C" w14:textId="77777777" w:rsidR="00D76A7C" w:rsidRPr="00A2780D" w:rsidRDefault="00D76A7C" w:rsidP="00C000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C5CCFFC" w14:textId="77777777" w:rsidR="00D76A7C" w:rsidRPr="00C10FE9" w:rsidRDefault="00D76A7C" w:rsidP="00C000C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ชนิดไม่แบ่ง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3FA3E7C4" w14:textId="77777777" w:rsidR="00D76A7C" w:rsidRPr="00A2780D" w:rsidRDefault="00D76A7C" w:rsidP="00C000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0DFF264B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ผลพลอยได้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106CC7CB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3839613B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0C53EDE7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0ADA65C0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ต่าง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77E3E61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412C01F4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</w:tcPr>
          <w:p w14:paraId="5053CB13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</w:tcPr>
          <w:p w14:paraId="39A28526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14:paraId="2ADAD634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</w:tcPr>
          <w:p w14:paraId="285842BD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76A7C" w:rsidRPr="00A2780D" w14:paraId="1D86D666" w14:textId="77777777" w:rsidTr="00C000CF">
        <w:trPr>
          <w:cantSplit/>
          <w:trHeight w:val="299"/>
          <w:tblHeader/>
        </w:trPr>
        <w:tc>
          <w:tcPr>
            <w:tcW w:w="2692" w:type="dxa"/>
            <w:shd w:val="clear" w:color="auto" w:fill="auto"/>
          </w:tcPr>
          <w:p w14:paraId="25308163" w14:textId="77777777" w:rsidR="00D76A7C" w:rsidRPr="00A2780D" w:rsidRDefault="00D76A7C" w:rsidP="00C000CF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50E07AAC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เกษตร</w:t>
            </w:r>
          </w:p>
        </w:tc>
        <w:tc>
          <w:tcPr>
            <w:tcW w:w="193" w:type="dxa"/>
            <w:gridSpan w:val="2"/>
            <w:shd w:val="clear" w:color="auto" w:fill="auto"/>
          </w:tcPr>
          <w:p w14:paraId="4ECEEBCE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73391713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การบริโภค</w:t>
            </w:r>
          </w:p>
        </w:tc>
        <w:tc>
          <w:tcPr>
            <w:tcW w:w="182" w:type="dxa"/>
            <w:shd w:val="clear" w:color="auto" w:fill="auto"/>
          </w:tcPr>
          <w:p w14:paraId="70371A8D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D028DBC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ส่งออก</w:t>
            </w:r>
          </w:p>
        </w:tc>
        <w:tc>
          <w:tcPr>
            <w:tcW w:w="182" w:type="dxa"/>
            <w:shd w:val="clear" w:color="auto" w:fill="auto"/>
          </w:tcPr>
          <w:p w14:paraId="3604182D" w14:textId="77777777" w:rsidR="00D76A7C" w:rsidRPr="00A2780D" w:rsidRDefault="00D76A7C" w:rsidP="00C000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62036A3" w14:textId="77777777" w:rsidR="00D76A7C" w:rsidRPr="00A2780D" w:rsidRDefault="00D76A7C" w:rsidP="00C000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บรรจ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ุ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2CDCDF36" w14:textId="77777777" w:rsidR="00D76A7C" w:rsidRPr="00A2780D" w:rsidRDefault="00D76A7C" w:rsidP="00C000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306BE5D9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และอาหารอื่นๆ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365D7765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3ABA350F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ปศุสัตว์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14925259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4C6DE843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F743A91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18F7998E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สัตว์เลี้ยง</w:t>
            </w:r>
          </w:p>
        </w:tc>
        <w:tc>
          <w:tcPr>
            <w:tcW w:w="184" w:type="dxa"/>
            <w:shd w:val="clear" w:color="auto" w:fill="auto"/>
          </w:tcPr>
          <w:p w14:paraId="6DCA9DFF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</w:tcPr>
          <w:p w14:paraId="111C2F6F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84" w:type="dxa"/>
            <w:shd w:val="clear" w:color="auto" w:fill="auto"/>
          </w:tcPr>
          <w:p w14:paraId="0154691B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</w:tcPr>
          <w:p w14:paraId="1E50D1A1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76A7C" w:rsidRPr="00A2780D" w14:paraId="1E9F10AC" w14:textId="77777777" w:rsidTr="00C000CF">
        <w:trPr>
          <w:cantSplit/>
          <w:trHeight w:val="299"/>
          <w:tblHeader/>
        </w:trPr>
        <w:tc>
          <w:tcPr>
            <w:tcW w:w="2692" w:type="dxa"/>
          </w:tcPr>
          <w:p w14:paraId="58DBBBEA" w14:textId="77777777" w:rsidR="00D76A7C" w:rsidRPr="00A2780D" w:rsidRDefault="00D76A7C" w:rsidP="00C000CF">
            <w:pPr>
              <w:spacing w:line="240" w:lineRule="auto"/>
              <w:ind w:firstLine="19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78" w:type="dxa"/>
            <w:gridSpan w:val="29"/>
          </w:tcPr>
          <w:p w14:paraId="00C4F2B1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A2780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AB498A" w:rsidRPr="00A2780D" w14:paraId="2D82474B" w14:textId="77777777" w:rsidTr="00C000CF">
        <w:trPr>
          <w:cantSplit/>
        </w:trPr>
        <w:tc>
          <w:tcPr>
            <w:tcW w:w="2692" w:type="dxa"/>
          </w:tcPr>
          <w:p w14:paraId="78880DA0" w14:textId="77777777" w:rsidR="00AB498A" w:rsidRPr="00A2780D" w:rsidRDefault="00AB498A" w:rsidP="00AB498A">
            <w:pPr>
              <w:spacing w:line="240" w:lineRule="auto"/>
              <w:ind w:left="19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รายได้จากการขายสินค้าและ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</w:t>
            </w: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987" w:type="dxa"/>
            <w:vAlign w:val="bottom"/>
          </w:tcPr>
          <w:p w14:paraId="167FACF6" w14:textId="219C6C81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18,688</w:t>
            </w:r>
          </w:p>
        </w:tc>
        <w:tc>
          <w:tcPr>
            <w:tcW w:w="180" w:type="dxa"/>
            <w:vAlign w:val="bottom"/>
          </w:tcPr>
          <w:p w14:paraId="3B1B1A55" w14:textId="77777777" w:rsidR="00AB498A" w:rsidRPr="00A2780D" w:rsidRDefault="00AB498A" w:rsidP="00AB498A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DF4DD" w14:textId="08FB6011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18,606</w:t>
            </w:r>
          </w:p>
        </w:tc>
        <w:tc>
          <w:tcPr>
            <w:tcW w:w="189" w:type="dxa"/>
            <w:gridSpan w:val="2"/>
          </w:tcPr>
          <w:p w14:paraId="0D378ECA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276DA052" w14:textId="2EA11F6E" w:rsidR="00AB498A" w:rsidRPr="00A2780D" w:rsidRDefault="00AB498A" w:rsidP="00AB498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6,471</w:t>
            </w:r>
          </w:p>
        </w:tc>
        <w:tc>
          <w:tcPr>
            <w:tcW w:w="182" w:type="dxa"/>
            <w:vAlign w:val="bottom"/>
          </w:tcPr>
          <w:p w14:paraId="33AC2176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6D8C8421" w14:textId="763F7BBA" w:rsidR="00AB498A" w:rsidRPr="00A2780D" w:rsidRDefault="00AB498A" w:rsidP="00AB498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3,300</w:t>
            </w:r>
          </w:p>
        </w:tc>
        <w:tc>
          <w:tcPr>
            <w:tcW w:w="182" w:type="dxa"/>
            <w:gridSpan w:val="2"/>
            <w:vAlign w:val="bottom"/>
          </w:tcPr>
          <w:p w14:paraId="42B5E524" w14:textId="77777777" w:rsidR="00AB498A" w:rsidRPr="00A2780D" w:rsidRDefault="00AB498A" w:rsidP="00AB498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4795B" w14:textId="7C7A7452" w:rsidR="00AB498A" w:rsidRPr="00A2780D" w:rsidRDefault="00AB498A" w:rsidP="00AB498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7,060</w:t>
            </w:r>
          </w:p>
        </w:tc>
        <w:tc>
          <w:tcPr>
            <w:tcW w:w="186" w:type="dxa"/>
            <w:gridSpan w:val="2"/>
          </w:tcPr>
          <w:p w14:paraId="2D508BC0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060E099D" w14:textId="00CD6168" w:rsidR="00AB498A" w:rsidRPr="00A2780D" w:rsidRDefault="00AB498A" w:rsidP="00AB498A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3,568</w:t>
            </w:r>
          </w:p>
        </w:tc>
        <w:tc>
          <w:tcPr>
            <w:tcW w:w="180" w:type="dxa"/>
            <w:gridSpan w:val="2"/>
            <w:vAlign w:val="bottom"/>
          </w:tcPr>
          <w:p w14:paraId="63937CBD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C253B0C" w14:textId="113292B3" w:rsidR="00AB498A" w:rsidRPr="00A2780D" w:rsidRDefault="005C7627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3,534</w:t>
            </w:r>
          </w:p>
        </w:tc>
        <w:tc>
          <w:tcPr>
            <w:tcW w:w="181" w:type="dxa"/>
            <w:gridSpan w:val="2"/>
            <w:vAlign w:val="bottom"/>
          </w:tcPr>
          <w:p w14:paraId="2B5713C7" w14:textId="77777777" w:rsidR="00AB498A" w:rsidRPr="00A2780D" w:rsidRDefault="00AB498A" w:rsidP="00AB498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E79A8" w14:textId="33BAD211" w:rsidR="00AB498A" w:rsidRPr="00A2780D" w:rsidRDefault="005C7627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1,042</w:t>
            </w:r>
          </w:p>
        </w:tc>
        <w:tc>
          <w:tcPr>
            <w:tcW w:w="184" w:type="dxa"/>
            <w:vAlign w:val="bottom"/>
          </w:tcPr>
          <w:p w14:paraId="48ADFCFE" w14:textId="77777777" w:rsidR="00AB498A" w:rsidRPr="00A2780D" w:rsidRDefault="00AB498A" w:rsidP="00AB498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55CF89BE" w14:textId="3C12B28E" w:rsidR="00AB498A" w:rsidRPr="00A2780D" w:rsidRDefault="005C7627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</w:t>
            </w:r>
          </w:p>
        </w:tc>
        <w:tc>
          <w:tcPr>
            <w:tcW w:w="184" w:type="dxa"/>
          </w:tcPr>
          <w:p w14:paraId="15E42654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vAlign w:val="bottom"/>
          </w:tcPr>
          <w:p w14:paraId="6C9F11FF" w14:textId="6BBE59A9" w:rsidR="00AB498A" w:rsidRPr="00A2780D" w:rsidRDefault="005C7627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62,326</w:t>
            </w:r>
          </w:p>
        </w:tc>
      </w:tr>
      <w:tr w:rsidR="00AB498A" w:rsidRPr="00A2780D" w14:paraId="15754BBB" w14:textId="77777777" w:rsidTr="00C000CF">
        <w:trPr>
          <w:cantSplit/>
        </w:trPr>
        <w:tc>
          <w:tcPr>
            <w:tcW w:w="2692" w:type="dxa"/>
          </w:tcPr>
          <w:p w14:paraId="79F5D232" w14:textId="73533DA5" w:rsidR="00AB498A" w:rsidRPr="00A2780D" w:rsidRDefault="00AB498A" w:rsidP="00AB498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0F3169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0F316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ขาดทุน) </w:t>
            </w: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987" w:type="dxa"/>
            <w:vAlign w:val="bottom"/>
          </w:tcPr>
          <w:p w14:paraId="668DD314" w14:textId="621E90BF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462</w:t>
            </w:r>
          </w:p>
        </w:tc>
        <w:tc>
          <w:tcPr>
            <w:tcW w:w="180" w:type="dxa"/>
            <w:vAlign w:val="bottom"/>
          </w:tcPr>
          <w:p w14:paraId="69E79D79" w14:textId="77777777" w:rsidR="00AB498A" w:rsidRPr="00A2780D" w:rsidRDefault="00AB498A" w:rsidP="00AB498A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12AC8" w14:textId="49A3D18B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371</w:t>
            </w:r>
          </w:p>
        </w:tc>
        <w:tc>
          <w:tcPr>
            <w:tcW w:w="189" w:type="dxa"/>
            <w:gridSpan w:val="2"/>
          </w:tcPr>
          <w:p w14:paraId="5D233636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2AE3A3B0" w14:textId="2CAAA4DA" w:rsidR="00AB498A" w:rsidRPr="00A2780D" w:rsidRDefault="00AB498A" w:rsidP="00AB498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(95)</w:t>
            </w:r>
          </w:p>
        </w:tc>
        <w:tc>
          <w:tcPr>
            <w:tcW w:w="182" w:type="dxa"/>
            <w:vAlign w:val="bottom"/>
          </w:tcPr>
          <w:p w14:paraId="7A0B6A41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22F83F38" w14:textId="2983137E" w:rsidR="00AB498A" w:rsidRPr="00A2780D" w:rsidRDefault="00AB498A" w:rsidP="00AB498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(73)</w:t>
            </w:r>
          </w:p>
        </w:tc>
        <w:tc>
          <w:tcPr>
            <w:tcW w:w="182" w:type="dxa"/>
            <w:gridSpan w:val="2"/>
            <w:vAlign w:val="bottom"/>
          </w:tcPr>
          <w:p w14:paraId="289E07B5" w14:textId="77777777" w:rsidR="00AB498A" w:rsidRPr="00A2780D" w:rsidRDefault="00AB498A" w:rsidP="00AB498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A85B7" w14:textId="248F8983" w:rsidR="00AB498A" w:rsidRPr="00A2780D" w:rsidRDefault="00AB498A" w:rsidP="00AB498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(446)</w:t>
            </w:r>
          </w:p>
        </w:tc>
        <w:tc>
          <w:tcPr>
            <w:tcW w:w="186" w:type="dxa"/>
            <w:gridSpan w:val="2"/>
          </w:tcPr>
          <w:p w14:paraId="3008AAF4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57931494" w14:textId="05CD11CE" w:rsidR="00AB498A" w:rsidRPr="00A2780D" w:rsidRDefault="00AB498A" w:rsidP="00AB498A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(429)</w:t>
            </w:r>
          </w:p>
        </w:tc>
        <w:tc>
          <w:tcPr>
            <w:tcW w:w="180" w:type="dxa"/>
            <w:gridSpan w:val="2"/>
            <w:vAlign w:val="bottom"/>
          </w:tcPr>
          <w:p w14:paraId="4089459C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D405553" w14:textId="2875B389" w:rsidR="00AB498A" w:rsidRPr="00A2780D" w:rsidRDefault="005C7627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303</w:t>
            </w:r>
          </w:p>
        </w:tc>
        <w:tc>
          <w:tcPr>
            <w:tcW w:w="181" w:type="dxa"/>
            <w:gridSpan w:val="2"/>
            <w:vAlign w:val="bottom"/>
          </w:tcPr>
          <w:p w14:paraId="58164152" w14:textId="77777777" w:rsidR="00AB498A" w:rsidRPr="00A2780D" w:rsidRDefault="00AB498A" w:rsidP="00AB498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4BD7B" w14:textId="710100F1" w:rsidR="00AB498A" w:rsidRPr="00A2780D" w:rsidRDefault="005C7627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</w:t>
            </w:r>
          </w:p>
        </w:tc>
        <w:tc>
          <w:tcPr>
            <w:tcW w:w="184" w:type="dxa"/>
            <w:vAlign w:val="bottom"/>
          </w:tcPr>
          <w:p w14:paraId="4475F798" w14:textId="77777777" w:rsidR="00AB498A" w:rsidRPr="00A2780D" w:rsidRDefault="00AB498A" w:rsidP="00AB498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7CA848DF" w14:textId="45C6B1B0" w:rsidR="00AB498A" w:rsidRPr="00A2780D" w:rsidRDefault="005C7627" w:rsidP="005C762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(4)</w:t>
            </w:r>
          </w:p>
        </w:tc>
        <w:tc>
          <w:tcPr>
            <w:tcW w:w="184" w:type="dxa"/>
          </w:tcPr>
          <w:p w14:paraId="5F009E3A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vAlign w:val="bottom"/>
          </w:tcPr>
          <w:p w14:paraId="35C303CB" w14:textId="49AA9066" w:rsidR="00AB498A" w:rsidRPr="00A2780D" w:rsidRDefault="005C7627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156</w:t>
            </w:r>
          </w:p>
        </w:tc>
      </w:tr>
      <w:tr w:rsidR="00AB498A" w:rsidRPr="00A2780D" w14:paraId="1D1A6C6D" w14:textId="77777777" w:rsidTr="00C000CF">
        <w:trPr>
          <w:cantSplit/>
        </w:trPr>
        <w:tc>
          <w:tcPr>
            <w:tcW w:w="2692" w:type="dxa"/>
          </w:tcPr>
          <w:p w14:paraId="4FE6F543" w14:textId="77777777" w:rsidR="00AB498A" w:rsidRPr="00A2780D" w:rsidRDefault="00AB498A" w:rsidP="00AB498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87" w:type="dxa"/>
            <w:vAlign w:val="bottom"/>
          </w:tcPr>
          <w:p w14:paraId="6A5BEB3F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35CBCE8" w14:textId="77777777" w:rsidR="00AB498A" w:rsidRPr="00A2780D" w:rsidRDefault="00AB498A" w:rsidP="00AB498A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7F522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4D1405EC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14341038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2C5EF3E2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51BF0024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27753328" w14:textId="77777777" w:rsidR="00AB498A" w:rsidRPr="00A2780D" w:rsidRDefault="00AB498A" w:rsidP="00AB498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84359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477C818D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0E82DE5C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D99249F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71EC041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41C244F2" w14:textId="77777777" w:rsidR="00AB498A" w:rsidRPr="00A2780D" w:rsidRDefault="00AB498A" w:rsidP="00AB498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BCEC1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0F97AFF6" w14:textId="77777777" w:rsidR="00AB498A" w:rsidRPr="00A2780D" w:rsidRDefault="00AB498A" w:rsidP="00AB498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49462EC8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247D9443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vAlign w:val="bottom"/>
          </w:tcPr>
          <w:p w14:paraId="00AD8D82" w14:textId="0DD9B62D" w:rsidR="00AB498A" w:rsidRPr="00A2780D" w:rsidRDefault="005C7627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457</w:t>
            </w:r>
          </w:p>
        </w:tc>
      </w:tr>
      <w:tr w:rsidR="00AB498A" w:rsidRPr="00A2780D" w14:paraId="7B813106" w14:textId="77777777" w:rsidTr="00C000CF">
        <w:trPr>
          <w:cantSplit/>
        </w:trPr>
        <w:tc>
          <w:tcPr>
            <w:tcW w:w="2692" w:type="dxa"/>
          </w:tcPr>
          <w:p w14:paraId="19BE4DEB" w14:textId="77777777" w:rsidR="00AB498A" w:rsidRPr="00A2780D" w:rsidRDefault="00AB498A" w:rsidP="00AB498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ต้นทุนทางการเงิน </w:t>
            </w:r>
          </w:p>
        </w:tc>
        <w:tc>
          <w:tcPr>
            <w:tcW w:w="987" w:type="dxa"/>
            <w:vAlign w:val="bottom"/>
          </w:tcPr>
          <w:p w14:paraId="34BFF7D1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392DB0A" w14:textId="77777777" w:rsidR="00AB498A" w:rsidRPr="00A2780D" w:rsidRDefault="00AB498A" w:rsidP="00AB498A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9E31D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6EBAB4D6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0BB865C3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3C24B299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66E4595E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6145576B" w14:textId="77777777" w:rsidR="00AB498A" w:rsidRPr="00A2780D" w:rsidRDefault="00AB498A" w:rsidP="00AB498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78FC5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3A93419F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3E494E6C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D526106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C60EA35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2D05FAF3" w14:textId="77777777" w:rsidR="00AB498A" w:rsidRPr="00A2780D" w:rsidRDefault="00AB498A" w:rsidP="00AB498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91451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150D51AD" w14:textId="77777777" w:rsidR="00AB498A" w:rsidRPr="00A2780D" w:rsidRDefault="00AB498A" w:rsidP="00AB498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3B03230E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02649553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vAlign w:val="bottom"/>
          </w:tcPr>
          <w:p w14:paraId="67C13E55" w14:textId="1B658735" w:rsidR="00AB498A" w:rsidRPr="006C173F" w:rsidRDefault="005C7627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(401)</w:t>
            </w:r>
          </w:p>
        </w:tc>
      </w:tr>
      <w:tr w:rsidR="00AB498A" w:rsidRPr="00A2780D" w14:paraId="288BB6F7" w14:textId="77777777" w:rsidTr="00C000CF">
        <w:trPr>
          <w:cantSplit/>
        </w:trPr>
        <w:tc>
          <w:tcPr>
            <w:tcW w:w="2692" w:type="dxa"/>
          </w:tcPr>
          <w:p w14:paraId="2642A479" w14:textId="41580F40" w:rsidR="00AB498A" w:rsidRPr="00A2780D" w:rsidRDefault="000F3169" w:rsidP="00AB498A">
            <w:pPr>
              <w:spacing w:line="240" w:lineRule="auto"/>
              <w:ind w:left="10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ขาดทุน</w:t>
            </w:r>
            <w:r w:rsidR="00AB498A" w:rsidRPr="00A2780D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จากอัตราแลกเปลี่ยนสุทธิ</w:t>
            </w:r>
          </w:p>
        </w:tc>
        <w:tc>
          <w:tcPr>
            <w:tcW w:w="987" w:type="dxa"/>
            <w:vAlign w:val="bottom"/>
          </w:tcPr>
          <w:p w14:paraId="65AC8202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6046E94" w14:textId="77777777" w:rsidR="00AB498A" w:rsidRPr="00A2780D" w:rsidRDefault="00AB498A" w:rsidP="00AB498A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2F42B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592DC546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4BF5FC59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36DECE14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1C94B6C0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1033A34B" w14:textId="77777777" w:rsidR="00AB498A" w:rsidRPr="00A2780D" w:rsidRDefault="00AB498A" w:rsidP="00AB498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C28EC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758AB3CF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6520F060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16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BB28D88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BEC8182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4B312FAB" w14:textId="77777777" w:rsidR="00AB498A" w:rsidRPr="00A2780D" w:rsidRDefault="00AB498A" w:rsidP="00AB498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E8BFD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184D2CB9" w14:textId="77777777" w:rsidR="00AB498A" w:rsidRPr="00A2780D" w:rsidRDefault="00AB498A" w:rsidP="00AB498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63B97771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5D2819C4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vAlign w:val="bottom"/>
          </w:tcPr>
          <w:p w14:paraId="66716DBC" w14:textId="60F1CE66" w:rsidR="00AB498A" w:rsidRPr="00A2780D" w:rsidRDefault="005C7627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(21)</w:t>
            </w:r>
          </w:p>
        </w:tc>
      </w:tr>
      <w:tr w:rsidR="00AB498A" w:rsidRPr="00A2780D" w14:paraId="328C1D32" w14:textId="77777777" w:rsidTr="00C000CF">
        <w:trPr>
          <w:cantSplit/>
        </w:trPr>
        <w:tc>
          <w:tcPr>
            <w:tcW w:w="2692" w:type="dxa"/>
          </w:tcPr>
          <w:p w14:paraId="431C5951" w14:textId="070A4A35" w:rsidR="00AB498A" w:rsidRDefault="000F3169" w:rsidP="00AB498A">
            <w:pPr>
              <w:spacing w:line="240" w:lineRule="auto"/>
              <w:ind w:left="100" w:hanging="9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กำไร</w:t>
            </w:r>
            <w:r w:rsidR="00AB498A" w:rsidRPr="00A2780D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จาก</w:t>
            </w:r>
            <w:r w:rsidR="00AB498A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ตราสารอนุพันธ์</w:t>
            </w:r>
            <w:r w:rsidR="00AB498A" w:rsidRPr="00A2780D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987" w:type="dxa"/>
            <w:vAlign w:val="bottom"/>
          </w:tcPr>
          <w:p w14:paraId="319B3F9C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BE40C94" w14:textId="77777777" w:rsidR="00AB498A" w:rsidRPr="00A2780D" w:rsidRDefault="00AB498A" w:rsidP="00AB498A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3597D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6F4CF470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764A5955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1D51FA68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6D002A3D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3A616AC9" w14:textId="77777777" w:rsidR="00AB498A" w:rsidRPr="00A2780D" w:rsidRDefault="00AB498A" w:rsidP="00AB498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A67FA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2F83BC2F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6BD73329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16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9D28ECD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DBD1F52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3B676641" w14:textId="77777777" w:rsidR="00AB498A" w:rsidRPr="00A2780D" w:rsidRDefault="00AB498A" w:rsidP="00AB498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AA0CF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6087ECD4" w14:textId="77777777" w:rsidR="00AB498A" w:rsidRPr="00A2780D" w:rsidRDefault="00AB498A" w:rsidP="00AB498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599573BB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5585AA4B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vAlign w:val="bottom"/>
          </w:tcPr>
          <w:p w14:paraId="03E2E587" w14:textId="788F01E6" w:rsidR="00AB498A" w:rsidRDefault="005C7627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</w:t>
            </w:r>
          </w:p>
        </w:tc>
      </w:tr>
      <w:tr w:rsidR="00AB498A" w:rsidRPr="00A2780D" w14:paraId="5F915DC8" w14:textId="77777777" w:rsidTr="00C000CF">
        <w:trPr>
          <w:cantSplit/>
          <w:trHeight w:val="299"/>
        </w:trPr>
        <w:tc>
          <w:tcPr>
            <w:tcW w:w="2692" w:type="dxa"/>
          </w:tcPr>
          <w:p w14:paraId="12F6EA44" w14:textId="0528ED84" w:rsidR="00AB498A" w:rsidRPr="00A2780D" w:rsidRDefault="00AB498A" w:rsidP="00AB498A">
            <w:pPr>
              <w:spacing w:line="240" w:lineRule="auto"/>
              <w:ind w:left="185" w:hanging="185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</w:t>
            </w:r>
            <w:r w:rsidR="000F3169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จากเงินลงทุนใน</w:t>
            </w: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บริษัทร่วมและการร่วมค้า</w:t>
            </w:r>
          </w:p>
        </w:tc>
        <w:tc>
          <w:tcPr>
            <w:tcW w:w="987" w:type="dxa"/>
            <w:vAlign w:val="bottom"/>
          </w:tcPr>
          <w:p w14:paraId="2585DF96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BDF4FC4" w14:textId="77777777" w:rsidR="00AB498A" w:rsidRPr="00A2780D" w:rsidRDefault="00AB498A" w:rsidP="00AB498A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03D69C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6B4D18A7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07B7B3C9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2D78D5E6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0FB2B505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55D739D6" w14:textId="77777777" w:rsidR="00AB498A" w:rsidRPr="00A2780D" w:rsidRDefault="00AB498A" w:rsidP="00AB498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D2A959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78B796AB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361C0812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C6E6E62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38D8941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47D772EE" w14:textId="77777777" w:rsidR="00AB498A" w:rsidRPr="00A2780D" w:rsidRDefault="00AB498A" w:rsidP="00AB498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60F904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363DDF27" w14:textId="77777777" w:rsidR="00AB498A" w:rsidRPr="00A2780D" w:rsidRDefault="00AB498A" w:rsidP="00AB498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7EA6A6B1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5A55D819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vAlign w:val="bottom"/>
          </w:tcPr>
          <w:p w14:paraId="2A502467" w14:textId="6350D1BB" w:rsidR="00AB498A" w:rsidRPr="00FB0FA2" w:rsidRDefault="005C7627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(21)</w:t>
            </w:r>
          </w:p>
        </w:tc>
      </w:tr>
      <w:tr w:rsidR="00AB498A" w:rsidRPr="00A2780D" w14:paraId="0AB37CA8" w14:textId="77777777" w:rsidTr="00C000CF">
        <w:trPr>
          <w:cantSplit/>
          <w:trHeight w:val="299"/>
        </w:trPr>
        <w:tc>
          <w:tcPr>
            <w:tcW w:w="2692" w:type="dxa"/>
          </w:tcPr>
          <w:p w14:paraId="66C79DBE" w14:textId="77777777" w:rsidR="00AB498A" w:rsidRPr="00A2780D" w:rsidRDefault="00AB498A" w:rsidP="00AB498A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87" w:type="dxa"/>
            <w:vAlign w:val="bottom"/>
          </w:tcPr>
          <w:p w14:paraId="12FB64EF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5BCF4F" w14:textId="77777777" w:rsidR="00AB498A" w:rsidRPr="00A2780D" w:rsidRDefault="00AB498A" w:rsidP="00AB498A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2CE32A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37139774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05A604C7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4D11EC48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43A26384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47D0A53B" w14:textId="77777777" w:rsidR="00AB498A" w:rsidRPr="00A2780D" w:rsidRDefault="00AB498A" w:rsidP="00AB498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F9FF4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31880D1D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4B6BD139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24660B0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0F7DF68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20427DB7" w14:textId="77777777" w:rsidR="00AB498A" w:rsidRPr="00A2780D" w:rsidRDefault="00AB498A" w:rsidP="00AB498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DD934C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1C689ED5" w14:textId="77777777" w:rsidR="00AB498A" w:rsidRPr="00A2780D" w:rsidRDefault="00AB498A" w:rsidP="00AB498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74A20B25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07928C5F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1C1FCACB" w14:textId="537733CB" w:rsidR="00AB498A" w:rsidRPr="006C173F" w:rsidRDefault="005C7627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(273)</w:t>
            </w:r>
          </w:p>
        </w:tc>
      </w:tr>
      <w:tr w:rsidR="00AB498A" w:rsidRPr="00A2780D" w14:paraId="68AA4825" w14:textId="77777777" w:rsidTr="00C000CF">
        <w:trPr>
          <w:cantSplit/>
          <w:trHeight w:val="299"/>
        </w:trPr>
        <w:tc>
          <w:tcPr>
            <w:tcW w:w="2692" w:type="dxa"/>
          </w:tcPr>
          <w:p w14:paraId="22C1E145" w14:textId="51FDE78F" w:rsidR="00AB498A" w:rsidRPr="00A2780D" w:rsidRDefault="000F3169" w:rsidP="00AB498A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</w:t>
            </w:r>
            <w:r w:rsidR="00AB498A" w:rsidRPr="00A2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</w:t>
            </w:r>
            <w:r w:rsidR="00AB498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987" w:type="dxa"/>
            <w:vAlign w:val="bottom"/>
          </w:tcPr>
          <w:p w14:paraId="02EBDC4D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D6F2D59" w14:textId="77777777" w:rsidR="00AB498A" w:rsidRPr="00A2780D" w:rsidRDefault="00AB498A" w:rsidP="00AB498A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2B6BBB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25D0987C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4E76A5B0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38BF2635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18298DDB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0D33D2CB" w14:textId="77777777" w:rsidR="00AB498A" w:rsidRPr="00A2780D" w:rsidRDefault="00AB498A" w:rsidP="00AB498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2A6D1F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2EA8FAA8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23A4C1F2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2B11C43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F95E46B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1468D1EA" w14:textId="77777777" w:rsidR="00AB498A" w:rsidRPr="00A2780D" w:rsidRDefault="00AB498A" w:rsidP="00AB498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9BDDA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6C04FE61" w14:textId="77777777" w:rsidR="00AB498A" w:rsidRPr="00A2780D" w:rsidRDefault="00AB498A" w:rsidP="00AB498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169FB332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07AA44A2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7A88F" w14:textId="076EC221" w:rsidR="00AB498A" w:rsidRPr="00A2780D" w:rsidRDefault="005C7627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(85)</w:t>
            </w:r>
          </w:p>
        </w:tc>
      </w:tr>
      <w:tr w:rsidR="00AB498A" w:rsidRPr="00A2780D" w14:paraId="4E4F569A" w14:textId="77777777" w:rsidTr="00D76A7C">
        <w:trPr>
          <w:cantSplit/>
          <w:trHeight w:val="299"/>
        </w:trPr>
        <w:tc>
          <w:tcPr>
            <w:tcW w:w="2692" w:type="dxa"/>
          </w:tcPr>
          <w:p w14:paraId="4E595584" w14:textId="77777777" w:rsidR="00AB498A" w:rsidRPr="00A2780D" w:rsidRDefault="00AB498A" w:rsidP="00AB498A">
            <w:pPr>
              <w:spacing w:line="240" w:lineRule="auto"/>
              <w:ind w:left="185" w:hanging="18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7" w:type="dxa"/>
            <w:vAlign w:val="bottom"/>
          </w:tcPr>
          <w:p w14:paraId="54328A49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1EFEA7D" w14:textId="77777777" w:rsidR="00AB498A" w:rsidRPr="00A2780D" w:rsidRDefault="00AB498A" w:rsidP="00AB498A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037A53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0C78B5D8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0DE4E455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21184196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3A98CD84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1311195F" w14:textId="77777777" w:rsidR="00AB498A" w:rsidRPr="00A2780D" w:rsidRDefault="00AB498A" w:rsidP="00AB498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0711E1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34459957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6D1865B6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C02DF6A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541DFB7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7B305322" w14:textId="77777777" w:rsidR="00AB498A" w:rsidRPr="00A2780D" w:rsidRDefault="00AB498A" w:rsidP="00AB498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F22FAC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711B97BF" w14:textId="77777777" w:rsidR="00AB498A" w:rsidRPr="00A2780D" w:rsidRDefault="00AB498A" w:rsidP="00AB498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4A99786A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7CAD686D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238C0959" w14:textId="77777777" w:rsidR="00AB498A" w:rsidRDefault="00AB498A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AB498A" w:rsidRPr="00A2780D" w14:paraId="15079EFF" w14:textId="77777777" w:rsidTr="00C37D0D">
        <w:trPr>
          <w:cantSplit/>
          <w:trHeight w:val="155"/>
        </w:trPr>
        <w:tc>
          <w:tcPr>
            <w:tcW w:w="2692" w:type="dxa"/>
          </w:tcPr>
          <w:p w14:paraId="679E973E" w14:textId="77777777" w:rsidR="00AB498A" w:rsidRPr="00A2780D" w:rsidRDefault="00AB498A" w:rsidP="00AB498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8A4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87" w:type="dxa"/>
            <w:vAlign w:val="bottom"/>
          </w:tcPr>
          <w:p w14:paraId="4A1D23A1" w14:textId="14BC4504" w:rsidR="00AB498A" w:rsidRPr="00A2780D" w:rsidRDefault="005C7627" w:rsidP="00AB498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465</w:t>
            </w:r>
          </w:p>
        </w:tc>
        <w:tc>
          <w:tcPr>
            <w:tcW w:w="180" w:type="dxa"/>
            <w:vAlign w:val="bottom"/>
          </w:tcPr>
          <w:p w14:paraId="5AECA5DD" w14:textId="77777777" w:rsidR="00AB498A" w:rsidRPr="00A2780D" w:rsidRDefault="00AB498A" w:rsidP="00AB498A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3E8F9" w14:textId="4DECB52B" w:rsidR="00AB498A" w:rsidRPr="00A2780D" w:rsidRDefault="005C7627" w:rsidP="00AB498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1,059</w:t>
            </w:r>
          </w:p>
        </w:tc>
        <w:tc>
          <w:tcPr>
            <w:tcW w:w="189" w:type="dxa"/>
            <w:gridSpan w:val="2"/>
          </w:tcPr>
          <w:p w14:paraId="022D828F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26F66338" w14:textId="1B7CB139" w:rsidR="00AB498A" w:rsidRPr="00A2780D" w:rsidRDefault="005C7627" w:rsidP="00AB498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368</w:t>
            </w:r>
          </w:p>
        </w:tc>
        <w:tc>
          <w:tcPr>
            <w:tcW w:w="182" w:type="dxa"/>
            <w:vAlign w:val="bottom"/>
          </w:tcPr>
          <w:p w14:paraId="554928D2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72AFEA16" w14:textId="6A9A9B1C" w:rsidR="00AB498A" w:rsidRPr="00A2780D" w:rsidRDefault="005C7627" w:rsidP="00AB498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188</w:t>
            </w:r>
          </w:p>
        </w:tc>
        <w:tc>
          <w:tcPr>
            <w:tcW w:w="182" w:type="dxa"/>
            <w:gridSpan w:val="2"/>
            <w:vAlign w:val="bottom"/>
          </w:tcPr>
          <w:p w14:paraId="61B43A1D" w14:textId="77777777" w:rsidR="00AB498A" w:rsidRPr="00A2780D" w:rsidRDefault="00AB498A" w:rsidP="00AB498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64892" w14:textId="57AD722A" w:rsidR="00AB498A" w:rsidRPr="00A2780D" w:rsidRDefault="005C7627" w:rsidP="00AB498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402</w:t>
            </w:r>
          </w:p>
        </w:tc>
        <w:tc>
          <w:tcPr>
            <w:tcW w:w="186" w:type="dxa"/>
            <w:gridSpan w:val="2"/>
          </w:tcPr>
          <w:p w14:paraId="09BAE14F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61624620" w14:textId="4B740411" w:rsidR="00AB498A" w:rsidRPr="00A2780D" w:rsidRDefault="005C7627" w:rsidP="00AB498A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203</w:t>
            </w:r>
          </w:p>
        </w:tc>
        <w:tc>
          <w:tcPr>
            <w:tcW w:w="180" w:type="dxa"/>
            <w:gridSpan w:val="2"/>
            <w:vAlign w:val="bottom"/>
          </w:tcPr>
          <w:p w14:paraId="12291CD5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E43DDBC" w14:textId="3F691094" w:rsidR="00AB498A" w:rsidRPr="00A2780D" w:rsidRDefault="0034333E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92</w:t>
            </w:r>
          </w:p>
        </w:tc>
        <w:tc>
          <w:tcPr>
            <w:tcW w:w="181" w:type="dxa"/>
            <w:gridSpan w:val="2"/>
            <w:vAlign w:val="bottom"/>
          </w:tcPr>
          <w:p w14:paraId="1C9E64A5" w14:textId="77777777" w:rsidR="00AB498A" w:rsidRPr="00A2780D" w:rsidRDefault="00AB498A" w:rsidP="00AB498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7BE46" w14:textId="348E524E" w:rsidR="00AB498A" w:rsidRPr="00A2780D" w:rsidRDefault="005C7627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</w:t>
            </w:r>
          </w:p>
        </w:tc>
        <w:tc>
          <w:tcPr>
            <w:tcW w:w="184" w:type="dxa"/>
            <w:vAlign w:val="bottom"/>
          </w:tcPr>
          <w:p w14:paraId="099B3CFA" w14:textId="77777777" w:rsidR="00AB498A" w:rsidRPr="00A2780D" w:rsidRDefault="00AB498A" w:rsidP="00AB498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237F097B" w14:textId="1BE77257" w:rsidR="00AB498A" w:rsidRPr="00A2780D" w:rsidRDefault="005C7627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</w:t>
            </w:r>
          </w:p>
        </w:tc>
        <w:tc>
          <w:tcPr>
            <w:tcW w:w="184" w:type="dxa"/>
          </w:tcPr>
          <w:p w14:paraId="5B9B722C" w14:textId="77777777" w:rsidR="00AB498A" w:rsidRPr="00A2780D" w:rsidRDefault="00AB498A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vAlign w:val="bottom"/>
          </w:tcPr>
          <w:p w14:paraId="7577EE8D" w14:textId="5DA790A9" w:rsidR="00AB498A" w:rsidRPr="00A2780D" w:rsidRDefault="005C7627" w:rsidP="00AB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E247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4E247B" w:rsidRPr="004E247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,910</w:t>
            </w:r>
          </w:p>
        </w:tc>
      </w:tr>
    </w:tbl>
    <w:p w14:paraId="17ABD59E" w14:textId="51A1FE6E" w:rsidR="00D76A7C" w:rsidRPr="00D76A7C" w:rsidRDefault="00D76A7C" w:rsidP="00D76A7C">
      <w:pPr>
        <w:rPr>
          <w:rFonts w:asciiTheme="majorBidi" w:eastAsia="Times New Roman" w:hAnsiTheme="majorBidi" w:cstheme="majorBidi"/>
          <w:sz w:val="30"/>
          <w:szCs w:val="30"/>
          <w:cs/>
        </w:rPr>
        <w:sectPr w:rsidR="00D76A7C" w:rsidRPr="00D76A7C" w:rsidSect="00A96A58">
          <w:headerReference w:type="default" r:id="rId14"/>
          <w:footerReference w:type="default" r:id="rId15"/>
          <w:headerReference w:type="first" r:id="rId16"/>
          <w:footerReference w:type="first" r:id="rId17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bookmarkEnd w:id="2"/>
    <w:p w14:paraId="65F5AD2A" w14:textId="01A9829D" w:rsidR="004146FF" w:rsidRPr="00B20F02" w:rsidRDefault="00086D58" w:rsidP="003435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8" w:right="-313" w:firstLine="252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lastRenderedPageBreak/>
        <w:t>ข้อมูลส่วนงาน</w:t>
      </w:r>
      <w:r w:rsidR="004146FF" w:rsidRPr="00B20F02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t>ภูมิศาสตร์</w:t>
      </w:r>
    </w:p>
    <w:p w14:paraId="1D010CC9" w14:textId="77777777" w:rsidR="004146FF" w:rsidRPr="00B20F02" w:rsidRDefault="004146FF" w:rsidP="004146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8" w:right="-313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</w:pPr>
    </w:p>
    <w:p w14:paraId="4C543D68" w14:textId="78D85F4D" w:rsidR="004146FF" w:rsidRPr="00B20F02" w:rsidRDefault="004146FF" w:rsidP="00343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8" w:right="-313" w:firstLine="252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B20F02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ในการนำเสนอการจำแนก</w:t>
      </w:r>
      <w:r w:rsidR="00086D58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ข้อมูลส่วนงาน</w:t>
      </w:r>
      <w:r w:rsidRPr="00B20F02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ภูมิศาสตร์ รายได้แยกตามที่ตั้งทางภูมิศาสตร์ของลูกค้า</w:t>
      </w:r>
    </w:p>
    <w:p w14:paraId="56C49612" w14:textId="77777777" w:rsidR="004146FF" w:rsidRPr="00B20F02" w:rsidRDefault="004146FF" w:rsidP="004146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530"/>
        <w:gridCol w:w="270"/>
        <w:gridCol w:w="1440"/>
      </w:tblGrid>
      <w:tr w:rsidR="00DC1694" w:rsidRPr="00B20F02" w14:paraId="6E2AC7CF" w14:textId="77777777" w:rsidTr="00BA2575">
        <w:trPr>
          <w:tblHeader/>
        </w:trPr>
        <w:tc>
          <w:tcPr>
            <w:tcW w:w="5850" w:type="dxa"/>
            <w:shd w:val="clear" w:color="auto" w:fill="auto"/>
          </w:tcPr>
          <w:p w14:paraId="4EBE21D4" w14:textId="616E9943" w:rsidR="004146FF" w:rsidRPr="00B20F02" w:rsidRDefault="004146FF" w:rsidP="00EB5127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center"/>
          </w:tcPr>
          <w:p w14:paraId="6F24B46E" w14:textId="77777777" w:rsidR="004146FF" w:rsidRPr="00B20F02" w:rsidRDefault="004146FF" w:rsidP="00DC1694">
            <w:pPr>
              <w:tabs>
                <w:tab w:val="clear" w:pos="907"/>
                <w:tab w:val="left" w:pos="720"/>
                <w:tab w:val="left" w:pos="2467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C7181" w:rsidRPr="00B20F02" w14:paraId="67EB996D" w14:textId="77777777" w:rsidTr="00BA2575">
        <w:trPr>
          <w:tblHeader/>
        </w:trPr>
        <w:tc>
          <w:tcPr>
            <w:tcW w:w="5850" w:type="dxa"/>
            <w:shd w:val="clear" w:color="auto" w:fill="auto"/>
          </w:tcPr>
          <w:p w14:paraId="7A40471B" w14:textId="69EE0473" w:rsidR="004C7181" w:rsidRPr="00B20F02" w:rsidRDefault="00D76A7C" w:rsidP="00EB5127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A09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1A40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A09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1A402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EF4E134" w14:textId="5807765D" w:rsidR="004C7181" w:rsidRPr="00B20F02" w:rsidRDefault="004C7181" w:rsidP="006C173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6C173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704E3F" w14:textId="77777777" w:rsidR="004C7181" w:rsidRPr="00B20F02" w:rsidRDefault="004C7181" w:rsidP="006C173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6676B63A" w14:textId="3154A9B9" w:rsidR="004C7181" w:rsidRPr="006C173F" w:rsidRDefault="004C7181" w:rsidP="006C173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C173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6C173F" w:rsidRPr="006C173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</w:tr>
      <w:tr w:rsidR="00DC1694" w:rsidRPr="00B20F02" w14:paraId="44E546BD" w14:textId="77777777" w:rsidTr="00BA2575">
        <w:trPr>
          <w:tblHeader/>
        </w:trPr>
        <w:tc>
          <w:tcPr>
            <w:tcW w:w="5850" w:type="dxa"/>
            <w:shd w:val="clear" w:color="auto" w:fill="auto"/>
          </w:tcPr>
          <w:p w14:paraId="5469CF73" w14:textId="77777777" w:rsidR="004146FF" w:rsidRPr="00B20F02" w:rsidRDefault="004146FF" w:rsidP="00EB5127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center"/>
          </w:tcPr>
          <w:p w14:paraId="7A485B58" w14:textId="77777777" w:rsidR="004146FF" w:rsidRPr="00B20F02" w:rsidRDefault="004146FF" w:rsidP="00DC1694">
            <w:pPr>
              <w:tabs>
                <w:tab w:val="left" w:pos="720"/>
              </w:tabs>
              <w:ind w:right="-14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B20F0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(ล้านบาท)</w:t>
            </w:r>
          </w:p>
        </w:tc>
      </w:tr>
      <w:tr w:rsidR="004C7181" w:rsidRPr="00B20F02" w14:paraId="7E6C293F" w14:textId="77777777" w:rsidTr="00BA2575">
        <w:tc>
          <w:tcPr>
            <w:tcW w:w="5850" w:type="dxa"/>
            <w:shd w:val="clear" w:color="auto" w:fill="auto"/>
            <w:hideMark/>
          </w:tcPr>
          <w:p w14:paraId="2AD79F99" w14:textId="77777777" w:rsidR="004C7181" w:rsidRPr="00B20F02" w:rsidRDefault="004C7181" w:rsidP="00EB5127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ไทย</w:t>
            </w:r>
          </w:p>
        </w:tc>
        <w:tc>
          <w:tcPr>
            <w:tcW w:w="1530" w:type="dxa"/>
            <w:shd w:val="clear" w:color="auto" w:fill="auto"/>
          </w:tcPr>
          <w:p w14:paraId="2D126961" w14:textId="62684C18" w:rsidR="004C7181" w:rsidRPr="00B20F02" w:rsidRDefault="00AB498A" w:rsidP="00EB512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68,049</w:t>
            </w:r>
          </w:p>
        </w:tc>
        <w:tc>
          <w:tcPr>
            <w:tcW w:w="270" w:type="dxa"/>
            <w:shd w:val="clear" w:color="auto" w:fill="auto"/>
          </w:tcPr>
          <w:p w14:paraId="36617BF1" w14:textId="77777777" w:rsidR="004C7181" w:rsidRPr="00B20F02" w:rsidRDefault="004C7181" w:rsidP="00EB512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54DC8DE3" w14:textId="42EFB696" w:rsidR="004C7181" w:rsidRPr="00B20F02" w:rsidRDefault="00AB498A" w:rsidP="00DC1694">
            <w:pPr>
              <w:pStyle w:val="acctfourfigures"/>
              <w:tabs>
                <w:tab w:val="left" w:pos="720"/>
              </w:tabs>
              <w:spacing w:line="240" w:lineRule="atLeast"/>
              <w:ind w:left="-79" w:firstLine="57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51,493</w:t>
            </w:r>
          </w:p>
        </w:tc>
      </w:tr>
      <w:tr w:rsidR="004C7181" w:rsidRPr="00B20F02" w14:paraId="58766540" w14:textId="77777777" w:rsidTr="00BA2575">
        <w:tc>
          <w:tcPr>
            <w:tcW w:w="5850" w:type="dxa"/>
            <w:shd w:val="clear" w:color="auto" w:fill="auto"/>
            <w:hideMark/>
          </w:tcPr>
          <w:p w14:paraId="167748AE" w14:textId="77777777" w:rsidR="004C7181" w:rsidRPr="00B20F02" w:rsidRDefault="004C7181" w:rsidP="00EB5127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เอเชียตะวันออกเฉียงใต้</w:t>
            </w:r>
          </w:p>
        </w:tc>
        <w:tc>
          <w:tcPr>
            <w:tcW w:w="1530" w:type="dxa"/>
            <w:shd w:val="clear" w:color="auto" w:fill="auto"/>
          </w:tcPr>
          <w:p w14:paraId="792BF92C" w14:textId="0F63819D" w:rsidR="004C7181" w:rsidRPr="00B20F02" w:rsidRDefault="00AB498A" w:rsidP="00EB512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5,827</w:t>
            </w:r>
          </w:p>
        </w:tc>
        <w:tc>
          <w:tcPr>
            <w:tcW w:w="270" w:type="dxa"/>
            <w:shd w:val="clear" w:color="auto" w:fill="auto"/>
          </w:tcPr>
          <w:p w14:paraId="27031581" w14:textId="77777777" w:rsidR="004C7181" w:rsidRPr="00B20F02" w:rsidRDefault="004C7181" w:rsidP="00EB512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3C5CCDE8" w14:textId="2D4C2750" w:rsidR="004C7181" w:rsidRPr="00B20F02" w:rsidRDefault="00AB498A" w:rsidP="00EB512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4,402</w:t>
            </w:r>
          </w:p>
        </w:tc>
      </w:tr>
      <w:tr w:rsidR="004C7181" w:rsidRPr="00B20F02" w14:paraId="0D384FCC" w14:textId="77777777" w:rsidTr="00BA2575">
        <w:tc>
          <w:tcPr>
            <w:tcW w:w="5850" w:type="dxa"/>
            <w:shd w:val="clear" w:color="auto" w:fill="auto"/>
          </w:tcPr>
          <w:p w14:paraId="51171BCB" w14:textId="77777777" w:rsidR="004C7181" w:rsidRPr="00B20F02" w:rsidRDefault="004C7181" w:rsidP="00EB5127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val="en-GB" w:eastAsia="th-TH"/>
              </w:rPr>
            </w:pPr>
            <w:r w:rsidRPr="00B20F02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val="en-GB" w:eastAsia="th-TH"/>
              </w:rPr>
              <w:t>เอเชีย (ยกเว้น เอเชียตะวันออกเฉียงใต้)</w:t>
            </w:r>
          </w:p>
        </w:tc>
        <w:tc>
          <w:tcPr>
            <w:tcW w:w="1530" w:type="dxa"/>
            <w:shd w:val="clear" w:color="auto" w:fill="auto"/>
          </w:tcPr>
          <w:p w14:paraId="7E9228E3" w14:textId="38C6F10C" w:rsidR="004C7181" w:rsidRPr="00B20F02" w:rsidRDefault="00AB498A" w:rsidP="00EB512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5,054</w:t>
            </w:r>
          </w:p>
        </w:tc>
        <w:tc>
          <w:tcPr>
            <w:tcW w:w="270" w:type="dxa"/>
            <w:shd w:val="clear" w:color="auto" w:fill="auto"/>
          </w:tcPr>
          <w:p w14:paraId="48378D1E" w14:textId="77777777" w:rsidR="004C7181" w:rsidRPr="00B20F02" w:rsidRDefault="004C7181" w:rsidP="00EB512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162D8D18" w14:textId="038203F6" w:rsidR="004C7181" w:rsidRPr="004C7181" w:rsidRDefault="00AB498A" w:rsidP="00DC169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4,139</w:t>
            </w:r>
          </w:p>
        </w:tc>
      </w:tr>
      <w:tr w:rsidR="004C7181" w:rsidRPr="00B20F02" w14:paraId="45C2112F" w14:textId="77777777" w:rsidTr="00BA2575">
        <w:tc>
          <w:tcPr>
            <w:tcW w:w="5850" w:type="dxa"/>
            <w:shd w:val="clear" w:color="auto" w:fill="auto"/>
          </w:tcPr>
          <w:p w14:paraId="4A09BD8F" w14:textId="142AD248" w:rsidR="004C7181" w:rsidRPr="00B20F02" w:rsidRDefault="004C7181" w:rsidP="00EB5127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val="en-GB" w:eastAsia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2B9EC11" w14:textId="341FFD91" w:rsidR="004C7181" w:rsidRPr="00B20F02" w:rsidRDefault="00AB498A" w:rsidP="00EB512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3,846</w:t>
            </w:r>
          </w:p>
        </w:tc>
        <w:tc>
          <w:tcPr>
            <w:tcW w:w="270" w:type="dxa"/>
            <w:shd w:val="clear" w:color="auto" w:fill="auto"/>
          </w:tcPr>
          <w:p w14:paraId="61A22F33" w14:textId="77777777" w:rsidR="004C7181" w:rsidRPr="00B20F02" w:rsidRDefault="004C7181" w:rsidP="00EB512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F9AE71" w14:textId="41F0C3E7" w:rsidR="004C7181" w:rsidRPr="00B20F02" w:rsidRDefault="00AB498A" w:rsidP="00DC169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2,292</w:t>
            </w:r>
          </w:p>
        </w:tc>
      </w:tr>
      <w:tr w:rsidR="004C7181" w:rsidRPr="00B20F02" w14:paraId="6EF74481" w14:textId="77777777" w:rsidTr="00BA2575">
        <w:tc>
          <w:tcPr>
            <w:tcW w:w="5850" w:type="dxa"/>
            <w:shd w:val="clear" w:color="auto" w:fill="auto"/>
          </w:tcPr>
          <w:p w14:paraId="0BAECEB2" w14:textId="4B5A72FC" w:rsidR="004C7181" w:rsidRPr="00B20F02" w:rsidRDefault="004C7181" w:rsidP="00EB5127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val="en-GB" w:eastAsia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3C3132" w14:textId="136E3065" w:rsidR="004C7181" w:rsidRPr="006C173F" w:rsidRDefault="00AB498A" w:rsidP="00EB512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82,776</w:t>
            </w:r>
          </w:p>
        </w:tc>
        <w:tc>
          <w:tcPr>
            <w:tcW w:w="270" w:type="dxa"/>
            <w:shd w:val="clear" w:color="auto" w:fill="auto"/>
          </w:tcPr>
          <w:p w14:paraId="3C381D49" w14:textId="77777777" w:rsidR="004C7181" w:rsidRPr="006C173F" w:rsidRDefault="004C7181" w:rsidP="00EB512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C8565B" w14:textId="667F4E36" w:rsidR="004C7181" w:rsidRPr="006C173F" w:rsidRDefault="00AB498A" w:rsidP="00DC169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62,326</w:t>
            </w:r>
          </w:p>
        </w:tc>
      </w:tr>
    </w:tbl>
    <w:p w14:paraId="3ECCE8EC" w14:textId="77777777" w:rsidR="004146FF" w:rsidRPr="00B20F02" w:rsidRDefault="004146FF" w:rsidP="002617A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313"/>
        <w:jc w:val="thaiDistribute"/>
        <w:rPr>
          <w:rFonts w:asciiTheme="majorBidi" w:hAnsiTheme="majorBidi" w:cstheme="majorBidi"/>
          <w:sz w:val="30"/>
          <w:szCs w:val="30"/>
        </w:rPr>
      </w:pPr>
    </w:p>
    <w:p w14:paraId="56108CC2" w14:textId="77777777" w:rsidR="004146FF" w:rsidRPr="00B20F02" w:rsidRDefault="004146FF" w:rsidP="00343569">
      <w:pPr>
        <w:tabs>
          <w:tab w:val="clear" w:pos="227"/>
          <w:tab w:val="clear" w:pos="454"/>
          <w:tab w:val="clear" w:pos="680"/>
          <w:tab w:val="left" w:pos="720"/>
        </w:tabs>
        <w:ind w:left="360" w:right="-313" w:firstLine="18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จังหวะเวลาในการรับรู้รายได้</w:t>
      </w:r>
    </w:p>
    <w:p w14:paraId="53F4E550" w14:textId="77777777" w:rsidR="004146FF" w:rsidRPr="00B20F02" w:rsidRDefault="004146FF" w:rsidP="004146FF">
      <w:pPr>
        <w:tabs>
          <w:tab w:val="clear" w:pos="227"/>
          <w:tab w:val="clear" w:pos="454"/>
          <w:tab w:val="clear" w:pos="680"/>
          <w:tab w:val="left" w:pos="720"/>
        </w:tabs>
        <w:ind w:left="297" w:right="-313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50E0B0C" w14:textId="62F37406" w:rsidR="004146FF" w:rsidRDefault="004146FF" w:rsidP="00343569">
      <w:pPr>
        <w:tabs>
          <w:tab w:val="clear" w:pos="227"/>
          <w:tab w:val="clear" w:pos="454"/>
          <w:tab w:val="clear" w:pos="680"/>
          <w:tab w:val="left" w:pos="720"/>
        </w:tabs>
        <w:ind w:left="540" w:right="-313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รายได้ส่วนใหญ่ของกลุ่มบริษัทและบริษัทมีจังหวะเวลาในการรับรู้รายได้เป็น ณ เวลาใดเวลาหนึ่ง</w:t>
      </w:r>
    </w:p>
    <w:p w14:paraId="2D88457D" w14:textId="77777777" w:rsidR="005870C6" w:rsidRPr="00B20F02" w:rsidRDefault="005870C6" w:rsidP="00BA73DC">
      <w:pPr>
        <w:tabs>
          <w:tab w:val="clear" w:pos="227"/>
          <w:tab w:val="clear" w:pos="454"/>
          <w:tab w:val="clear" w:pos="680"/>
          <w:tab w:val="left" w:pos="720"/>
        </w:tabs>
        <w:ind w:right="-313"/>
        <w:jc w:val="thaiDistribute"/>
        <w:rPr>
          <w:rFonts w:asciiTheme="majorBidi" w:hAnsiTheme="majorBidi" w:cstheme="majorBidi"/>
          <w:sz w:val="30"/>
          <w:szCs w:val="30"/>
        </w:rPr>
      </w:pPr>
    </w:p>
    <w:p w14:paraId="73AC428E" w14:textId="77777777" w:rsidR="00A301C5" w:rsidRDefault="00E132E7" w:rsidP="00343569">
      <w:pPr>
        <w:pStyle w:val="Heading1"/>
        <w:numPr>
          <w:ilvl w:val="0"/>
          <w:numId w:val="21"/>
        </w:numPr>
        <w:tabs>
          <w:tab w:val="left" w:pos="450"/>
        </w:tabs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5870C6">
        <w:rPr>
          <w:rFonts w:asciiTheme="majorBidi" w:hAnsiTheme="majorBidi" w:cstheme="majorBidi"/>
          <w:sz w:val="30"/>
          <w:szCs w:val="30"/>
          <w:u w:val="none"/>
        </w:rPr>
        <w:tab/>
      </w:r>
      <w:r w:rsidR="00A301C5" w:rsidRPr="00B76AD3">
        <w:rPr>
          <w:rFonts w:asciiTheme="majorBidi" w:hAnsiTheme="majorBidi" w:cstheme="majorBidi" w:hint="cs"/>
          <w:sz w:val="30"/>
          <w:szCs w:val="30"/>
          <w:u w:val="none"/>
          <w:cs/>
        </w:rPr>
        <w:t>ภาษีเงินได้</w:t>
      </w:r>
    </w:p>
    <w:p w14:paraId="32823919" w14:textId="77777777" w:rsidR="00A301C5" w:rsidRPr="0020753C" w:rsidRDefault="00A301C5" w:rsidP="00A301C5">
      <w:pPr>
        <w:rPr>
          <w:sz w:val="30"/>
          <w:szCs w:val="30"/>
        </w:rPr>
      </w:pPr>
    </w:p>
    <w:p w14:paraId="5302CF30" w14:textId="6CA36D17" w:rsidR="00561F1E" w:rsidRDefault="00A301C5" w:rsidP="00561F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60AB">
        <w:rPr>
          <w:rFonts w:asciiTheme="majorBidi" w:hAnsiTheme="majorBidi" w:cstheme="majorBidi" w:hint="cs"/>
          <w:sz w:val="30"/>
          <w:szCs w:val="30"/>
          <w:cs/>
        </w:rPr>
        <w:t>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CA0936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E960AB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Pr="00E960AB">
        <w:rPr>
          <w:rFonts w:asciiTheme="majorBidi" w:hAnsiTheme="majorBidi" w:cstheme="majorBidi"/>
          <w:sz w:val="30"/>
          <w:szCs w:val="30"/>
        </w:rPr>
        <w:t>3</w:t>
      </w:r>
      <w:r w:rsidR="001A4025">
        <w:rPr>
          <w:rFonts w:asciiTheme="majorBidi" w:hAnsiTheme="majorBidi" w:cstheme="majorBidi"/>
          <w:sz w:val="30"/>
          <w:szCs w:val="30"/>
        </w:rPr>
        <w:t>0</w:t>
      </w:r>
      <w:r w:rsidRPr="00E960AB">
        <w:rPr>
          <w:rFonts w:asciiTheme="majorBidi" w:hAnsiTheme="majorBidi" w:cstheme="majorBidi"/>
          <w:sz w:val="30"/>
          <w:szCs w:val="30"/>
        </w:rPr>
        <w:t xml:space="preserve"> </w:t>
      </w:r>
      <w:r w:rsidR="00CA0936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1A4025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Pr="00E960A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960AB">
        <w:rPr>
          <w:rFonts w:asciiTheme="majorBidi" w:hAnsiTheme="majorBidi" w:cstheme="majorBidi"/>
          <w:sz w:val="30"/>
          <w:szCs w:val="30"/>
        </w:rPr>
        <w:t xml:space="preserve">2565 </w:t>
      </w:r>
      <w:r w:rsidRPr="00E960AB">
        <w:rPr>
          <w:rFonts w:asciiTheme="majorBidi" w:hAnsiTheme="majorBidi" w:cstheme="majorBidi" w:hint="cs"/>
          <w:sz w:val="30"/>
          <w:szCs w:val="30"/>
          <w:cs/>
        </w:rPr>
        <w:t xml:space="preserve">คือร้อยละ </w:t>
      </w:r>
      <w:r w:rsidR="00AB498A" w:rsidRPr="00AB498A">
        <w:rPr>
          <w:rFonts w:asciiTheme="majorBidi" w:hAnsiTheme="majorBidi" w:cstheme="majorBidi"/>
          <w:sz w:val="30"/>
          <w:szCs w:val="30"/>
        </w:rPr>
        <w:t>16</w:t>
      </w:r>
      <w:r w:rsidR="00CA0936" w:rsidRPr="00AB498A">
        <w:rPr>
          <w:rFonts w:asciiTheme="majorBidi" w:hAnsiTheme="majorBidi" w:cstheme="majorBidi"/>
          <w:sz w:val="30"/>
          <w:szCs w:val="30"/>
        </w:rPr>
        <w:t>.</w:t>
      </w:r>
      <w:r w:rsidR="00AB498A" w:rsidRPr="00AB498A">
        <w:rPr>
          <w:rFonts w:asciiTheme="majorBidi" w:hAnsiTheme="majorBidi" w:cstheme="majorBidi"/>
          <w:sz w:val="30"/>
          <w:szCs w:val="30"/>
        </w:rPr>
        <w:t>01</w:t>
      </w:r>
      <w:r w:rsidRPr="00E960AB">
        <w:rPr>
          <w:rFonts w:asciiTheme="majorBidi" w:hAnsiTheme="majorBidi" w:cstheme="majorBidi" w:hint="cs"/>
          <w:sz w:val="30"/>
          <w:szCs w:val="30"/>
          <w:cs/>
        </w:rPr>
        <w:t xml:space="preserve"> และ ร้อยละ </w:t>
      </w:r>
      <w:r w:rsidR="00ED760E">
        <w:rPr>
          <w:rFonts w:asciiTheme="majorBidi" w:hAnsiTheme="majorBidi" w:cstheme="majorBidi"/>
          <w:sz w:val="30"/>
          <w:szCs w:val="30"/>
        </w:rPr>
        <w:t>3.39</w:t>
      </w:r>
      <w:r w:rsidRPr="00E960AB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5E5E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960AB">
        <w:rPr>
          <w:rFonts w:asciiTheme="majorBidi" w:hAnsiTheme="majorBidi" w:cstheme="majorBidi"/>
          <w:i/>
          <w:iCs/>
          <w:sz w:val="30"/>
          <w:szCs w:val="30"/>
        </w:rPr>
        <w:t xml:space="preserve">(2564: </w:t>
      </w:r>
      <w:r w:rsidRPr="00E960AB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ร้อยละ </w:t>
      </w:r>
      <w:r w:rsidR="00AB498A" w:rsidRPr="00AB498A">
        <w:rPr>
          <w:rFonts w:asciiTheme="majorBidi" w:hAnsiTheme="majorBidi" w:cstheme="majorBidi"/>
          <w:i/>
          <w:iCs/>
          <w:sz w:val="30"/>
          <w:szCs w:val="30"/>
        </w:rPr>
        <w:t>144</w:t>
      </w:r>
      <w:r w:rsidR="00CA0936" w:rsidRPr="00AB498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B498A" w:rsidRPr="00AB498A">
        <w:rPr>
          <w:rFonts w:asciiTheme="majorBidi" w:hAnsiTheme="majorBidi" w:cstheme="majorBidi"/>
          <w:i/>
          <w:iCs/>
          <w:sz w:val="30"/>
          <w:szCs w:val="30"/>
        </w:rPr>
        <w:t>87</w:t>
      </w:r>
      <w:r w:rsidRPr="00E960A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960AB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และ ร้อยละ </w:t>
      </w:r>
      <w:r w:rsidR="00ED760E">
        <w:rPr>
          <w:rFonts w:asciiTheme="majorBidi" w:hAnsiTheme="majorBidi" w:cstheme="majorBidi"/>
          <w:i/>
          <w:iCs/>
          <w:sz w:val="30"/>
          <w:szCs w:val="30"/>
        </w:rPr>
        <w:t>9.99</w:t>
      </w:r>
      <w:r w:rsidRPr="00E960A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960AB"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Pr="00E960AB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E960AB">
        <w:rPr>
          <w:rFonts w:asciiTheme="majorBidi" w:hAnsiTheme="majorBidi" w:cstheme="majorBidi"/>
          <w:sz w:val="30"/>
          <w:szCs w:val="30"/>
        </w:rPr>
        <w:t xml:space="preserve"> </w:t>
      </w:r>
      <w:r w:rsidRPr="00BA73DC">
        <w:rPr>
          <w:rFonts w:asciiTheme="majorBidi" w:hAnsiTheme="majorBidi" w:cstheme="majorBidi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</w:t>
      </w:r>
      <w:r w:rsidR="00F56D7D">
        <w:rPr>
          <w:rFonts w:asciiTheme="majorBidi" w:hAnsiTheme="majorBidi" w:cstheme="majorBidi" w:hint="cs"/>
          <w:sz w:val="30"/>
          <w:szCs w:val="30"/>
          <w:cs/>
        </w:rPr>
        <w:t>ปัจจัยดังนี้</w:t>
      </w:r>
    </w:p>
    <w:p w14:paraId="1CCB6A12" w14:textId="4F13F4F3" w:rsidR="00F56D7D" w:rsidRDefault="00862C10" w:rsidP="00862C10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="00F56D7D">
        <w:rPr>
          <w:rFonts w:asciiTheme="majorBidi" w:hAnsiTheme="majorBidi" w:cstheme="majorBidi" w:hint="cs"/>
          <w:sz w:val="30"/>
          <w:szCs w:val="30"/>
          <w:cs/>
        </w:rPr>
        <w:t xml:space="preserve">การลดภาษีเงินได้ </w:t>
      </w:r>
      <w:r w:rsidR="00F56D7D">
        <w:rPr>
          <w:rFonts w:asciiTheme="majorBidi" w:hAnsiTheme="majorBidi" w:cstheme="majorBidi"/>
          <w:sz w:val="30"/>
          <w:szCs w:val="30"/>
        </w:rPr>
        <w:t>-</w:t>
      </w:r>
      <w:r w:rsidR="00F56D7D">
        <w:rPr>
          <w:rFonts w:asciiTheme="majorBidi" w:hAnsiTheme="majorBidi" w:cstheme="majorBidi" w:hint="cs"/>
          <w:sz w:val="30"/>
          <w:szCs w:val="30"/>
          <w:cs/>
        </w:rPr>
        <w:t xml:space="preserve"> กิจการที่ได้รับการส่งเสริมการลงทุน</w:t>
      </w:r>
    </w:p>
    <w:p w14:paraId="48AD0212" w14:textId="4BA8F2E8" w:rsidR="00F56D7D" w:rsidRDefault="00862C10" w:rsidP="00F56D7D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="00F56D7D">
        <w:rPr>
          <w:rFonts w:asciiTheme="majorBidi" w:hAnsiTheme="majorBidi" w:cstheme="majorBidi" w:hint="cs"/>
          <w:sz w:val="30"/>
          <w:szCs w:val="30"/>
          <w:cs/>
        </w:rPr>
        <w:t>รายได้เงินปันผลที่ไม่ต้องเสียภาษี</w:t>
      </w:r>
    </w:p>
    <w:p w14:paraId="52130672" w14:textId="2B7B85F3" w:rsidR="00F56D7D" w:rsidRPr="00F56D7D" w:rsidRDefault="00862C10" w:rsidP="00F56D7D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="00F56D7D">
        <w:rPr>
          <w:rFonts w:asciiTheme="majorBidi" w:hAnsiTheme="majorBidi" w:cstheme="majorBidi" w:hint="cs"/>
          <w:sz w:val="30"/>
          <w:szCs w:val="30"/>
          <w:cs/>
        </w:rPr>
        <w:t>รายจ่ายที่มีสิทธิหักได้เพิ่ม</w:t>
      </w:r>
    </w:p>
    <w:p w14:paraId="25D1AE17" w14:textId="53325BDC" w:rsidR="00A301C5" w:rsidRDefault="00A301C5" w:rsidP="00A301C5">
      <w:pPr>
        <w:pStyle w:val="Heading1"/>
        <w:ind w:left="540"/>
        <w:rPr>
          <w:rFonts w:asciiTheme="majorBidi" w:hAnsiTheme="majorBidi" w:cstheme="majorBidi"/>
          <w:sz w:val="30"/>
          <w:szCs w:val="30"/>
          <w:u w:val="none"/>
        </w:rPr>
      </w:pPr>
    </w:p>
    <w:p w14:paraId="4DFAD90B" w14:textId="2B6557D5" w:rsidR="002617A6" w:rsidRDefault="002617A6" w:rsidP="002617A6"/>
    <w:p w14:paraId="69E7623D" w14:textId="6CB0B285" w:rsidR="002617A6" w:rsidRDefault="002617A6" w:rsidP="002617A6"/>
    <w:p w14:paraId="51BD9BE4" w14:textId="7212522A" w:rsidR="002617A6" w:rsidRDefault="002617A6" w:rsidP="002617A6"/>
    <w:p w14:paraId="43E71B61" w14:textId="1412377A" w:rsidR="002617A6" w:rsidRDefault="002617A6" w:rsidP="002617A6"/>
    <w:p w14:paraId="19E6F1A1" w14:textId="30B6EBF6" w:rsidR="002617A6" w:rsidRDefault="002617A6" w:rsidP="002617A6"/>
    <w:p w14:paraId="748717C7" w14:textId="7DA81E35" w:rsidR="00F327D3" w:rsidRDefault="00F327D3" w:rsidP="002617A6"/>
    <w:p w14:paraId="359BCD44" w14:textId="77777777" w:rsidR="00F327D3" w:rsidRPr="002617A6" w:rsidRDefault="00F327D3" w:rsidP="002617A6"/>
    <w:p w14:paraId="7D64614F" w14:textId="77777777" w:rsidR="00BA73DC" w:rsidRPr="00BA73DC" w:rsidRDefault="00BA73DC" w:rsidP="00BA73DC"/>
    <w:p w14:paraId="23029B4A" w14:textId="653B73FC" w:rsidR="00E132E7" w:rsidRPr="005870C6" w:rsidRDefault="00E132E7" w:rsidP="005870C6">
      <w:pPr>
        <w:pStyle w:val="Heading1"/>
        <w:numPr>
          <w:ilvl w:val="0"/>
          <w:numId w:val="21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5870C6">
        <w:rPr>
          <w:rFonts w:asciiTheme="majorBidi" w:hAnsiTheme="majorBidi" w:cstheme="majorBidi" w:hint="cs"/>
          <w:sz w:val="30"/>
          <w:szCs w:val="30"/>
          <w:u w:val="none"/>
          <w:cs/>
        </w:rPr>
        <w:lastRenderedPageBreak/>
        <w:t>กำไรต่อหุ้น</w:t>
      </w:r>
    </w:p>
    <w:p w14:paraId="603AB0A8" w14:textId="77777777" w:rsidR="005870C6" w:rsidRPr="00B76AD3" w:rsidRDefault="005870C6" w:rsidP="005870C6">
      <w:pPr>
        <w:tabs>
          <w:tab w:val="clear" w:pos="227"/>
          <w:tab w:val="clear" w:pos="454"/>
          <w:tab w:val="clear" w:pos="680"/>
          <w:tab w:val="left" w:pos="720"/>
        </w:tabs>
        <w:ind w:left="630" w:right="-313"/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tbl>
      <w:tblPr>
        <w:tblW w:w="908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458"/>
        <w:gridCol w:w="980"/>
        <w:gridCol w:w="267"/>
        <w:gridCol w:w="983"/>
        <w:gridCol w:w="267"/>
        <w:gridCol w:w="972"/>
        <w:gridCol w:w="267"/>
        <w:gridCol w:w="894"/>
      </w:tblGrid>
      <w:tr w:rsidR="005870C6" w:rsidRPr="002728A4" w14:paraId="5A7574E4" w14:textId="77777777" w:rsidTr="005870C6">
        <w:trPr>
          <w:trHeight w:val="393"/>
        </w:trPr>
        <w:tc>
          <w:tcPr>
            <w:tcW w:w="2452" w:type="pct"/>
          </w:tcPr>
          <w:p w14:paraId="5419439C" w14:textId="77777777" w:rsidR="005870C6" w:rsidRPr="005B4235" w:rsidRDefault="005870C6" w:rsidP="000F3D53">
            <w:pPr>
              <w:spacing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4235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227" w:type="pct"/>
            <w:gridSpan w:val="3"/>
          </w:tcPr>
          <w:p w14:paraId="6843951B" w14:textId="77777777" w:rsidR="005870C6" w:rsidRPr="005B4235" w:rsidRDefault="005870C6" w:rsidP="000F3D53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3BC1A0F" w14:textId="77777777" w:rsidR="005870C6" w:rsidRPr="005B4235" w:rsidRDefault="005870C6" w:rsidP="000F3D53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pct"/>
            <w:gridSpan w:val="3"/>
          </w:tcPr>
          <w:p w14:paraId="62405E7B" w14:textId="77777777" w:rsidR="005870C6" w:rsidRPr="005B4235" w:rsidRDefault="005870C6" w:rsidP="000F3D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870C6" w:rsidRPr="002728A4" w14:paraId="7554A062" w14:textId="77777777" w:rsidTr="005870C6">
        <w:trPr>
          <w:trHeight w:val="402"/>
        </w:trPr>
        <w:tc>
          <w:tcPr>
            <w:tcW w:w="2452" w:type="pct"/>
          </w:tcPr>
          <w:p w14:paraId="6712315B" w14:textId="1FEF802A" w:rsidR="005870C6" w:rsidRPr="00E610FA" w:rsidRDefault="005870C6" w:rsidP="00E610FA">
            <w:pPr>
              <w:spacing w:line="240" w:lineRule="auto"/>
              <w:ind w:left="-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10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825E3" w:rsidRPr="00E610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E610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E610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303928" w:rsidRPr="00E610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E610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26E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303928" w:rsidRPr="00E610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539" w:type="pct"/>
          </w:tcPr>
          <w:p w14:paraId="3FFC6ACB" w14:textId="77777777" w:rsidR="005870C6" w:rsidRPr="005B4235" w:rsidRDefault="005870C6" w:rsidP="005870C6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3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5199B574" w14:textId="77777777" w:rsidR="005870C6" w:rsidRPr="005B4235" w:rsidRDefault="005870C6" w:rsidP="005870C6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10D2F677" w14:textId="77777777" w:rsidR="005870C6" w:rsidRPr="005B4235" w:rsidRDefault="005870C6" w:rsidP="005870C6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3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0845E61C" w14:textId="77777777" w:rsidR="005870C6" w:rsidRPr="005B4235" w:rsidRDefault="005870C6" w:rsidP="005870C6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7C998075" w14:textId="77777777" w:rsidR="005870C6" w:rsidRPr="005B4235" w:rsidRDefault="005870C6" w:rsidP="005870C6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3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27E202DD" w14:textId="77777777" w:rsidR="005870C6" w:rsidRPr="005B4235" w:rsidRDefault="005870C6" w:rsidP="005870C6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2494A397" w14:textId="77777777" w:rsidR="005870C6" w:rsidRPr="005B4235" w:rsidRDefault="005870C6" w:rsidP="005870C6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3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5870C6" w:rsidRPr="002728A4" w14:paraId="1F84451C" w14:textId="77777777" w:rsidTr="005870C6">
        <w:trPr>
          <w:trHeight w:val="393"/>
        </w:trPr>
        <w:tc>
          <w:tcPr>
            <w:tcW w:w="2452" w:type="pct"/>
          </w:tcPr>
          <w:p w14:paraId="4A99C936" w14:textId="77777777" w:rsidR="005870C6" w:rsidRPr="005B4235" w:rsidRDefault="005870C6" w:rsidP="000F3D53">
            <w:pPr>
              <w:spacing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48" w:type="pct"/>
            <w:gridSpan w:val="7"/>
          </w:tcPr>
          <w:p w14:paraId="08C8EEF8" w14:textId="77777777" w:rsidR="005870C6" w:rsidRPr="005B4235" w:rsidRDefault="005870C6" w:rsidP="000F3D53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B42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5B42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5B42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5B423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5B42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5B423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5B42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5B42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</w:t>
            </w:r>
            <w:r w:rsidRPr="005B42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870C6" w:rsidRPr="002728A4" w14:paraId="64DD2381" w14:textId="77777777" w:rsidTr="00C71400">
        <w:trPr>
          <w:trHeight w:val="393"/>
        </w:trPr>
        <w:tc>
          <w:tcPr>
            <w:tcW w:w="2452" w:type="pct"/>
          </w:tcPr>
          <w:p w14:paraId="305C12AC" w14:textId="55370328" w:rsidR="005870C6" w:rsidRPr="005B4235" w:rsidRDefault="005870C6" w:rsidP="000F3D53">
            <w:pPr>
              <w:spacing w:line="240" w:lineRule="auto"/>
              <w:ind w:left="-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3D4F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="003D4F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ที่เป็นส่วนของผู้ถือหุ้นสามัญของ</w:t>
            </w:r>
          </w:p>
        </w:tc>
        <w:tc>
          <w:tcPr>
            <w:tcW w:w="539" w:type="pct"/>
          </w:tcPr>
          <w:p w14:paraId="57451F9C" w14:textId="77777777" w:rsidR="005870C6" w:rsidRPr="005B4235" w:rsidRDefault="005870C6" w:rsidP="000F3D53">
            <w:pPr>
              <w:pStyle w:val="BodyText"/>
              <w:tabs>
                <w:tab w:val="clear" w:pos="907"/>
                <w:tab w:val="decimal" w:pos="900"/>
              </w:tabs>
              <w:spacing w:after="0" w:line="240" w:lineRule="auto"/>
              <w:ind w:left="-108" w:right="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1DA7652" w14:textId="77777777" w:rsidR="005870C6" w:rsidRPr="005B4235" w:rsidRDefault="005870C6" w:rsidP="000F3D53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04F9E8AE" w14:textId="77777777" w:rsidR="005870C6" w:rsidRPr="005B4235" w:rsidRDefault="005870C6" w:rsidP="000F3D53">
            <w:pPr>
              <w:pStyle w:val="BodyText"/>
              <w:tabs>
                <w:tab w:val="clear" w:pos="907"/>
                <w:tab w:val="decimal" w:pos="900"/>
              </w:tabs>
              <w:spacing w:after="0" w:line="240" w:lineRule="auto"/>
              <w:ind w:left="-108" w:right="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2601A3B" w14:textId="77777777" w:rsidR="005870C6" w:rsidRPr="005B4235" w:rsidRDefault="005870C6" w:rsidP="000F3D53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3BDAF3B2" w14:textId="77777777" w:rsidR="005870C6" w:rsidRPr="005B4235" w:rsidRDefault="005870C6" w:rsidP="000F3D53">
            <w:pPr>
              <w:pStyle w:val="BodyText"/>
              <w:tabs>
                <w:tab w:val="clear" w:pos="907"/>
                <w:tab w:val="decimal" w:pos="900"/>
              </w:tabs>
              <w:spacing w:after="0" w:line="240" w:lineRule="auto"/>
              <w:ind w:left="-108" w:right="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9C3B839" w14:textId="77777777" w:rsidR="005870C6" w:rsidRPr="005B4235" w:rsidRDefault="005870C6" w:rsidP="000F3D53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447F5B44" w14:textId="77777777" w:rsidR="005870C6" w:rsidRPr="005B4235" w:rsidRDefault="005870C6" w:rsidP="000F3D53">
            <w:pPr>
              <w:pStyle w:val="BodyText"/>
              <w:tabs>
                <w:tab w:val="clear" w:pos="680"/>
                <w:tab w:val="decimal" w:pos="698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70C6" w:rsidRPr="00FB0FA2" w14:paraId="0AA890C8" w14:textId="77777777" w:rsidTr="00C71400">
        <w:trPr>
          <w:trHeight w:val="384"/>
        </w:trPr>
        <w:tc>
          <w:tcPr>
            <w:tcW w:w="2452" w:type="pct"/>
          </w:tcPr>
          <w:p w14:paraId="12A809F8" w14:textId="77777777" w:rsidR="005870C6" w:rsidRPr="005B4235" w:rsidRDefault="005870C6" w:rsidP="000F3D53">
            <w:pPr>
              <w:spacing w:line="240" w:lineRule="auto"/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539" w:type="pct"/>
          </w:tcPr>
          <w:p w14:paraId="53933D78" w14:textId="6D7508F8" w:rsidR="005870C6" w:rsidRPr="005B4235" w:rsidRDefault="003D4F58" w:rsidP="005870C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64B6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D664B6" w:rsidRPr="00D664B6">
              <w:rPr>
                <w:rFonts w:ascii="Angsana New" w:hAnsi="Angsana New"/>
                <w:b/>
                <w:bCs/>
                <w:sz w:val="30"/>
                <w:szCs w:val="30"/>
              </w:rPr>
              <w:t>303</w:t>
            </w:r>
          </w:p>
        </w:tc>
        <w:tc>
          <w:tcPr>
            <w:tcW w:w="147" w:type="pct"/>
          </w:tcPr>
          <w:p w14:paraId="52A9FE48" w14:textId="77777777" w:rsidR="005870C6" w:rsidRPr="005B4235" w:rsidRDefault="005870C6" w:rsidP="005870C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5E8CFA41" w14:textId="2E55938B" w:rsidR="005870C6" w:rsidRPr="005B4235" w:rsidRDefault="003D4F58" w:rsidP="003D4F58">
            <w:pPr>
              <w:tabs>
                <w:tab w:val="clear" w:pos="680"/>
                <w:tab w:val="left" w:pos="765"/>
              </w:tabs>
              <w:spacing w:line="240" w:lineRule="auto"/>
              <w:ind w:left="-165" w:right="-58" w:hanging="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(1,092)</w:t>
            </w:r>
          </w:p>
        </w:tc>
        <w:tc>
          <w:tcPr>
            <w:tcW w:w="147" w:type="pct"/>
          </w:tcPr>
          <w:p w14:paraId="6169713E" w14:textId="77777777" w:rsidR="005870C6" w:rsidRPr="005B4235" w:rsidRDefault="005870C6" w:rsidP="005870C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14:paraId="252A4B5D" w14:textId="311A204C" w:rsidR="005870C6" w:rsidRPr="005B4235" w:rsidRDefault="000A72ED" w:rsidP="005870C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454</w:t>
            </w:r>
          </w:p>
        </w:tc>
        <w:tc>
          <w:tcPr>
            <w:tcW w:w="147" w:type="pct"/>
          </w:tcPr>
          <w:p w14:paraId="629A0194" w14:textId="77777777" w:rsidR="005870C6" w:rsidRPr="005B4235" w:rsidRDefault="005870C6" w:rsidP="005870C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</w:tcPr>
          <w:p w14:paraId="493B7FF4" w14:textId="2CF80B1F" w:rsidR="005870C6" w:rsidRPr="00FB0FA2" w:rsidRDefault="000A72ED" w:rsidP="005870C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258</w:t>
            </w:r>
          </w:p>
        </w:tc>
      </w:tr>
      <w:tr w:rsidR="005B4235" w:rsidRPr="002728A4" w14:paraId="79C4D8EA" w14:textId="77777777" w:rsidTr="00C71400">
        <w:trPr>
          <w:trHeight w:val="384"/>
        </w:trPr>
        <w:tc>
          <w:tcPr>
            <w:tcW w:w="2452" w:type="pct"/>
          </w:tcPr>
          <w:p w14:paraId="6AA214DA" w14:textId="08A3A6D1" w:rsidR="005B4235" w:rsidRPr="00C71400" w:rsidRDefault="005B4235" w:rsidP="000F3D53">
            <w:pPr>
              <w:spacing w:line="240" w:lineRule="auto"/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C71400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จำนวนหุ้นสามัญออก ณ วันที่ </w:t>
            </w:r>
            <w:r w:rsidRPr="00C7140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7140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39" w:type="pct"/>
          </w:tcPr>
          <w:p w14:paraId="6706D4F2" w14:textId="0E22FD3C" w:rsidR="005B4235" w:rsidRPr="005B4235" w:rsidRDefault="00C37D0D" w:rsidP="005870C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147" w:type="pct"/>
          </w:tcPr>
          <w:p w14:paraId="0C243B62" w14:textId="77777777" w:rsidR="005B4235" w:rsidRPr="005B4235" w:rsidRDefault="005B4235" w:rsidP="005870C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6506CE8E" w14:textId="00ECAE04" w:rsidR="005B4235" w:rsidRPr="005B4235" w:rsidRDefault="00B825E3" w:rsidP="005870C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47" w:type="pct"/>
          </w:tcPr>
          <w:p w14:paraId="512F0104" w14:textId="77777777" w:rsidR="005B4235" w:rsidRPr="005B4235" w:rsidRDefault="005B4235" w:rsidP="005870C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1346D1B8" w14:textId="63DB66E2" w:rsidR="005B4235" w:rsidRPr="005B4235" w:rsidRDefault="00C37D0D" w:rsidP="005870C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147" w:type="pct"/>
          </w:tcPr>
          <w:p w14:paraId="1EE83C77" w14:textId="77777777" w:rsidR="005B4235" w:rsidRPr="005B4235" w:rsidRDefault="005B4235" w:rsidP="005870C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4E6452AF" w14:textId="5E4A5A52" w:rsidR="005B4235" w:rsidRPr="005B4235" w:rsidRDefault="00B825E3" w:rsidP="005870C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5B4235" w:rsidRPr="002728A4" w14:paraId="30732965" w14:textId="77777777" w:rsidTr="005B4235">
        <w:trPr>
          <w:trHeight w:val="384"/>
        </w:trPr>
        <w:tc>
          <w:tcPr>
            <w:tcW w:w="2452" w:type="pct"/>
          </w:tcPr>
          <w:p w14:paraId="625ECEC1" w14:textId="38DB37D4" w:rsidR="005B4235" w:rsidRPr="00C71400" w:rsidRDefault="005B4235" w:rsidP="000F3D53">
            <w:pPr>
              <w:spacing w:line="240" w:lineRule="auto"/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C71400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6A2EA88A" w14:textId="508E9729" w:rsidR="005B4235" w:rsidRPr="005B4235" w:rsidRDefault="00C37D0D" w:rsidP="005870C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147" w:type="pct"/>
          </w:tcPr>
          <w:p w14:paraId="1B049B97" w14:textId="77777777" w:rsidR="005B4235" w:rsidRPr="005B4235" w:rsidRDefault="005B4235" w:rsidP="005870C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1AD1A116" w14:textId="2EEFDC93" w:rsidR="005B4235" w:rsidRPr="005B4235" w:rsidRDefault="00B825E3" w:rsidP="005870C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47" w:type="pct"/>
          </w:tcPr>
          <w:p w14:paraId="771D896D" w14:textId="77777777" w:rsidR="005B4235" w:rsidRPr="005B4235" w:rsidRDefault="005B4235" w:rsidP="005870C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432E22E4" w14:textId="3C34BE78" w:rsidR="005B4235" w:rsidRPr="005B4235" w:rsidRDefault="00C37D0D" w:rsidP="005870C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147" w:type="pct"/>
          </w:tcPr>
          <w:p w14:paraId="5BFD6E40" w14:textId="77777777" w:rsidR="005B4235" w:rsidRPr="005B4235" w:rsidRDefault="005B4235" w:rsidP="005870C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14:paraId="247B7CE5" w14:textId="12E029DD" w:rsidR="005B4235" w:rsidRPr="005B4235" w:rsidRDefault="00B825E3" w:rsidP="005870C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5870C6" w:rsidRPr="002728A4" w14:paraId="2ED156CF" w14:textId="77777777" w:rsidTr="005B4235">
        <w:trPr>
          <w:trHeight w:val="393"/>
        </w:trPr>
        <w:tc>
          <w:tcPr>
            <w:tcW w:w="2452" w:type="pct"/>
          </w:tcPr>
          <w:p w14:paraId="7FC6F3A9" w14:textId="3FEDEF92" w:rsidR="005870C6" w:rsidRPr="005B4235" w:rsidRDefault="005870C6" w:rsidP="000F3D53">
            <w:pPr>
              <w:tabs>
                <w:tab w:val="left" w:pos="540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="005B4235"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โดยวิธีถัวเฉลี่ยถ่วงน้ำหนัก </w:t>
            </w:r>
            <w:r w:rsidR="005B4235" w:rsidRPr="005B42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="005B4235"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5B4235" w:rsidRPr="005B42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(</w:t>
            </w:r>
            <w:r w:rsidR="005B4235"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572060A9" w14:textId="77777777" w:rsidR="005870C6" w:rsidRDefault="005870C6" w:rsidP="000F3D5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E7EA4A4" w14:textId="291B1CC8" w:rsidR="00C37D0D" w:rsidRPr="005B4235" w:rsidRDefault="00C37D0D" w:rsidP="000F3D5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1,500</w:t>
            </w:r>
          </w:p>
        </w:tc>
        <w:tc>
          <w:tcPr>
            <w:tcW w:w="147" w:type="pct"/>
          </w:tcPr>
          <w:p w14:paraId="2B7EE000" w14:textId="77777777" w:rsidR="005870C6" w:rsidRPr="005B4235" w:rsidRDefault="005870C6" w:rsidP="000F3D5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34D3F8A2" w14:textId="77777777" w:rsidR="00C37D0D" w:rsidRDefault="00C37D0D" w:rsidP="000F3D5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D643139" w14:textId="70A64D35" w:rsidR="00B825E3" w:rsidRPr="005B4235" w:rsidRDefault="00B825E3" w:rsidP="000F3D5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147" w:type="pct"/>
          </w:tcPr>
          <w:p w14:paraId="47C12DA6" w14:textId="77777777" w:rsidR="005870C6" w:rsidRPr="005B4235" w:rsidRDefault="005870C6" w:rsidP="000F3D5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73418B2E" w14:textId="77777777" w:rsidR="005870C6" w:rsidRDefault="005870C6" w:rsidP="000F3D5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9012041" w14:textId="37FC358C" w:rsidR="00C37D0D" w:rsidRPr="005B4235" w:rsidRDefault="00C37D0D" w:rsidP="000F3D5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1,500</w:t>
            </w:r>
          </w:p>
        </w:tc>
        <w:tc>
          <w:tcPr>
            <w:tcW w:w="147" w:type="pct"/>
          </w:tcPr>
          <w:p w14:paraId="1B3F4D7C" w14:textId="77777777" w:rsidR="005870C6" w:rsidRPr="005B4235" w:rsidRDefault="005870C6" w:rsidP="000F3D5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</w:tcPr>
          <w:p w14:paraId="2E4E11B2" w14:textId="77777777" w:rsidR="00C37D0D" w:rsidRDefault="00C37D0D" w:rsidP="000F3D5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68C48CA" w14:textId="41083DB3" w:rsidR="00B825E3" w:rsidRPr="005B4235" w:rsidRDefault="00B825E3" w:rsidP="000F3D5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600</w:t>
            </w:r>
          </w:p>
        </w:tc>
      </w:tr>
      <w:tr w:rsidR="005870C6" w:rsidRPr="002728A4" w14:paraId="1A611666" w14:textId="77777777" w:rsidTr="005870C6">
        <w:trPr>
          <w:trHeight w:val="393"/>
        </w:trPr>
        <w:tc>
          <w:tcPr>
            <w:tcW w:w="2452" w:type="pct"/>
          </w:tcPr>
          <w:p w14:paraId="2FFC0C7B" w14:textId="64F49D57" w:rsidR="005870C6" w:rsidRPr="003D4F58" w:rsidRDefault="005870C6" w:rsidP="000F3D53">
            <w:pPr>
              <w:spacing w:line="240" w:lineRule="auto"/>
              <w:ind w:left="-40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3D4F58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กำไร</w:t>
            </w:r>
            <w:r w:rsidR="003D4F58" w:rsidRPr="003D4F58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="003D4F58" w:rsidRPr="003D4F58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(</w:t>
            </w:r>
            <w:r w:rsidR="003D4F58" w:rsidRPr="003D4F58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ขาดทุน</w:t>
            </w:r>
            <w:r w:rsidR="003D4F58" w:rsidRPr="003D4F58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 xml:space="preserve">) </w:t>
            </w:r>
            <w:r w:rsidRPr="003D4F58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ต่อหุ้น </w:t>
            </w:r>
            <w:r w:rsidRPr="003D4F58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(</w:t>
            </w:r>
            <w:r w:rsidRPr="003D4F58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ขั้นพื้นฐาน</w:t>
            </w:r>
            <w:r w:rsidR="002617A6" w:rsidRPr="003D4F58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และปรับลด</w:t>
            </w:r>
            <w:r w:rsidRPr="003D4F58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)</w:t>
            </w:r>
            <w:r w:rsidRPr="003D4F58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Pr="003D4F58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(</w:t>
            </w:r>
            <w:r w:rsidRPr="003D4F58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บาท</w:t>
            </w:r>
            <w:r w:rsidRPr="003D4F58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>)</w:t>
            </w:r>
          </w:p>
        </w:tc>
        <w:tc>
          <w:tcPr>
            <w:tcW w:w="539" w:type="pct"/>
            <w:tcBorders>
              <w:top w:val="double" w:sz="4" w:space="0" w:color="auto"/>
              <w:bottom w:val="double" w:sz="4" w:space="0" w:color="auto"/>
            </w:tcBorders>
          </w:tcPr>
          <w:p w14:paraId="737796E2" w14:textId="61722CA3" w:rsidR="005870C6" w:rsidRPr="005B4235" w:rsidRDefault="003D4F58" w:rsidP="005870C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</w:t>
            </w:r>
            <w:r w:rsidR="00D664B6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147" w:type="pct"/>
          </w:tcPr>
          <w:p w14:paraId="4DE451E3" w14:textId="77777777" w:rsidR="005870C6" w:rsidRPr="005B4235" w:rsidRDefault="005870C6" w:rsidP="005870C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  <w:bottom w:val="double" w:sz="4" w:space="0" w:color="auto"/>
            </w:tcBorders>
          </w:tcPr>
          <w:p w14:paraId="4B265FFC" w14:textId="18D6A5D8" w:rsidR="005870C6" w:rsidRPr="005B4235" w:rsidRDefault="003D4F58" w:rsidP="003D4F58">
            <w:pPr>
              <w:tabs>
                <w:tab w:val="clear" w:pos="680"/>
                <w:tab w:val="left" w:pos="765"/>
              </w:tabs>
              <w:spacing w:line="240" w:lineRule="auto"/>
              <w:ind w:left="-165" w:right="-58" w:hanging="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(1.82)</w:t>
            </w:r>
          </w:p>
        </w:tc>
        <w:tc>
          <w:tcPr>
            <w:tcW w:w="147" w:type="pct"/>
          </w:tcPr>
          <w:p w14:paraId="1A3D1D51" w14:textId="77777777" w:rsidR="005870C6" w:rsidRPr="005B4235" w:rsidRDefault="005870C6" w:rsidP="005870C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double" w:sz="4" w:space="0" w:color="auto"/>
              <w:bottom w:val="double" w:sz="4" w:space="0" w:color="auto"/>
            </w:tcBorders>
          </w:tcPr>
          <w:p w14:paraId="359A6CF1" w14:textId="644C5A62" w:rsidR="005870C6" w:rsidRPr="005B4235" w:rsidRDefault="000A72ED" w:rsidP="005870C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0.30</w:t>
            </w:r>
          </w:p>
        </w:tc>
        <w:tc>
          <w:tcPr>
            <w:tcW w:w="147" w:type="pct"/>
          </w:tcPr>
          <w:p w14:paraId="00521C17" w14:textId="77777777" w:rsidR="005870C6" w:rsidRPr="005B4235" w:rsidRDefault="005870C6" w:rsidP="005870C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double" w:sz="4" w:space="0" w:color="auto"/>
              <w:bottom w:val="double" w:sz="4" w:space="0" w:color="auto"/>
            </w:tcBorders>
          </w:tcPr>
          <w:p w14:paraId="690C5D38" w14:textId="45B58389" w:rsidR="005870C6" w:rsidRPr="005B4235" w:rsidRDefault="000A72ED" w:rsidP="005870C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0.43</w:t>
            </w:r>
          </w:p>
        </w:tc>
      </w:tr>
    </w:tbl>
    <w:p w14:paraId="2E91E1F7" w14:textId="6A1EDA22" w:rsidR="002728A4" w:rsidRDefault="002728A4" w:rsidP="00A83E09">
      <w:pPr>
        <w:pStyle w:val="ListParagraph"/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pacing w:val="-2"/>
          <w:sz w:val="24"/>
          <w:szCs w:val="24"/>
        </w:rPr>
      </w:pPr>
    </w:p>
    <w:tbl>
      <w:tblPr>
        <w:tblW w:w="908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458"/>
        <w:gridCol w:w="980"/>
        <w:gridCol w:w="267"/>
        <w:gridCol w:w="983"/>
        <w:gridCol w:w="267"/>
        <w:gridCol w:w="972"/>
        <w:gridCol w:w="267"/>
        <w:gridCol w:w="894"/>
      </w:tblGrid>
      <w:tr w:rsidR="00B825E3" w:rsidRPr="002728A4" w14:paraId="61DE48A0" w14:textId="77777777" w:rsidTr="00C0296B">
        <w:trPr>
          <w:trHeight w:val="393"/>
        </w:trPr>
        <w:tc>
          <w:tcPr>
            <w:tcW w:w="2452" w:type="pct"/>
          </w:tcPr>
          <w:p w14:paraId="5DFA4C12" w14:textId="77777777" w:rsidR="00B825E3" w:rsidRPr="005B4235" w:rsidRDefault="00B825E3" w:rsidP="00C0296B">
            <w:pPr>
              <w:spacing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4235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227" w:type="pct"/>
            <w:gridSpan w:val="3"/>
          </w:tcPr>
          <w:p w14:paraId="66452694" w14:textId="77777777" w:rsidR="00B825E3" w:rsidRPr="005B4235" w:rsidRDefault="00B825E3" w:rsidP="00C0296B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5E5E605" w14:textId="77777777" w:rsidR="00B825E3" w:rsidRPr="005B4235" w:rsidRDefault="00B825E3" w:rsidP="00C0296B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pct"/>
            <w:gridSpan w:val="3"/>
          </w:tcPr>
          <w:p w14:paraId="5FB5F0A8" w14:textId="77777777" w:rsidR="00B825E3" w:rsidRPr="005B4235" w:rsidRDefault="00B825E3" w:rsidP="00C029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825E3" w:rsidRPr="002728A4" w14:paraId="4487B41B" w14:textId="77777777" w:rsidTr="00C0296B">
        <w:trPr>
          <w:trHeight w:val="402"/>
        </w:trPr>
        <w:tc>
          <w:tcPr>
            <w:tcW w:w="2452" w:type="pct"/>
          </w:tcPr>
          <w:p w14:paraId="27951C09" w14:textId="5E10A454" w:rsidR="00B825E3" w:rsidRPr="00E610FA" w:rsidRDefault="00B825E3" w:rsidP="00E610FA">
            <w:pPr>
              <w:spacing w:line="240" w:lineRule="auto"/>
              <w:ind w:left="-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10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26E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610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E610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26E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E610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539" w:type="pct"/>
          </w:tcPr>
          <w:p w14:paraId="1E614D0E" w14:textId="77777777" w:rsidR="00B825E3" w:rsidRPr="005B4235" w:rsidRDefault="00B825E3" w:rsidP="00C0296B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3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15D5C604" w14:textId="77777777" w:rsidR="00B825E3" w:rsidRPr="005B4235" w:rsidRDefault="00B825E3" w:rsidP="00C0296B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451A3635" w14:textId="77777777" w:rsidR="00B825E3" w:rsidRPr="005B4235" w:rsidRDefault="00B825E3" w:rsidP="00C0296B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3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199E7648" w14:textId="77777777" w:rsidR="00B825E3" w:rsidRPr="005B4235" w:rsidRDefault="00B825E3" w:rsidP="00C0296B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6F2C78A0" w14:textId="77777777" w:rsidR="00B825E3" w:rsidRPr="005B4235" w:rsidRDefault="00B825E3" w:rsidP="00C0296B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3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181C957A" w14:textId="77777777" w:rsidR="00B825E3" w:rsidRPr="005B4235" w:rsidRDefault="00B825E3" w:rsidP="00C0296B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1B9F2CD5" w14:textId="77777777" w:rsidR="00B825E3" w:rsidRPr="005B4235" w:rsidRDefault="00B825E3" w:rsidP="00C0296B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3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825E3" w:rsidRPr="002728A4" w14:paraId="5BC4EE35" w14:textId="77777777" w:rsidTr="00C0296B">
        <w:trPr>
          <w:trHeight w:val="393"/>
        </w:trPr>
        <w:tc>
          <w:tcPr>
            <w:tcW w:w="2452" w:type="pct"/>
          </w:tcPr>
          <w:p w14:paraId="251549A6" w14:textId="77777777" w:rsidR="00B825E3" w:rsidRPr="005B4235" w:rsidRDefault="00B825E3" w:rsidP="00C0296B">
            <w:pPr>
              <w:spacing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48" w:type="pct"/>
            <w:gridSpan w:val="7"/>
          </w:tcPr>
          <w:p w14:paraId="3CB736FA" w14:textId="77777777" w:rsidR="00B825E3" w:rsidRPr="005B4235" w:rsidRDefault="00B825E3" w:rsidP="00C0296B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B42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5B42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5B42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5B423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5B42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5B423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5B42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5B42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</w:t>
            </w:r>
            <w:r w:rsidRPr="005B42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825E3" w:rsidRPr="002728A4" w14:paraId="74DD2A15" w14:textId="77777777" w:rsidTr="00C0296B">
        <w:trPr>
          <w:trHeight w:val="393"/>
        </w:trPr>
        <w:tc>
          <w:tcPr>
            <w:tcW w:w="2452" w:type="pct"/>
          </w:tcPr>
          <w:p w14:paraId="2CF35BD8" w14:textId="77777777" w:rsidR="00B825E3" w:rsidRPr="005B4235" w:rsidRDefault="00B825E3" w:rsidP="00C0296B">
            <w:pPr>
              <w:spacing w:line="240" w:lineRule="auto"/>
              <w:ind w:left="-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</w:t>
            </w:r>
          </w:p>
        </w:tc>
        <w:tc>
          <w:tcPr>
            <w:tcW w:w="539" w:type="pct"/>
          </w:tcPr>
          <w:p w14:paraId="0F173939" w14:textId="77777777" w:rsidR="00B825E3" w:rsidRPr="005B4235" w:rsidRDefault="00B825E3" w:rsidP="00C0296B">
            <w:pPr>
              <w:pStyle w:val="BodyText"/>
              <w:tabs>
                <w:tab w:val="clear" w:pos="907"/>
                <w:tab w:val="decimal" w:pos="900"/>
              </w:tabs>
              <w:spacing w:after="0" w:line="240" w:lineRule="auto"/>
              <w:ind w:left="-108" w:right="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8FB0BB0" w14:textId="77777777" w:rsidR="00B825E3" w:rsidRPr="005B4235" w:rsidRDefault="00B825E3" w:rsidP="00C0296B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21FC1975" w14:textId="77777777" w:rsidR="00B825E3" w:rsidRPr="005B4235" w:rsidRDefault="00B825E3" w:rsidP="00C0296B">
            <w:pPr>
              <w:pStyle w:val="BodyText"/>
              <w:tabs>
                <w:tab w:val="clear" w:pos="907"/>
                <w:tab w:val="decimal" w:pos="900"/>
              </w:tabs>
              <w:spacing w:after="0" w:line="240" w:lineRule="auto"/>
              <w:ind w:left="-108" w:right="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F697205" w14:textId="77777777" w:rsidR="00B825E3" w:rsidRPr="005B4235" w:rsidRDefault="00B825E3" w:rsidP="00C0296B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6B4825D2" w14:textId="77777777" w:rsidR="00B825E3" w:rsidRPr="005B4235" w:rsidRDefault="00B825E3" w:rsidP="00C0296B">
            <w:pPr>
              <w:pStyle w:val="BodyText"/>
              <w:tabs>
                <w:tab w:val="clear" w:pos="907"/>
                <w:tab w:val="decimal" w:pos="900"/>
              </w:tabs>
              <w:spacing w:after="0" w:line="240" w:lineRule="auto"/>
              <w:ind w:left="-108" w:right="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9DFDABB" w14:textId="77777777" w:rsidR="00B825E3" w:rsidRPr="005B4235" w:rsidRDefault="00B825E3" w:rsidP="00C0296B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2BD71213" w14:textId="77777777" w:rsidR="00B825E3" w:rsidRPr="005B4235" w:rsidRDefault="00B825E3" w:rsidP="00C0296B">
            <w:pPr>
              <w:pStyle w:val="BodyText"/>
              <w:tabs>
                <w:tab w:val="clear" w:pos="680"/>
                <w:tab w:val="decimal" w:pos="698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25E3" w:rsidRPr="002728A4" w14:paraId="7D2597FE" w14:textId="77777777" w:rsidTr="00C0296B">
        <w:trPr>
          <w:trHeight w:val="384"/>
        </w:trPr>
        <w:tc>
          <w:tcPr>
            <w:tcW w:w="2452" w:type="pct"/>
          </w:tcPr>
          <w:p w14:paraId="63A456E5" w14:textId="77777777" w:rsidR="00B825E3" w:rsidRPr="005B4235" w:rsidRDefault="00B825E3" w:rsidP="00C0296B">
            <w:pPr>
              <w:spacing w:line="240" w:lineRule="auto"/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539" w:type="pct"/>
          </w:tcPr>
          <w:p w14:paraId="32A6855B" w14:textId="4F2B1EA3" w:rsidR="00B825E3" w:rsidRPr="005B4235" w:rsidRDefault="003D4F58" w:rsidP="00C0296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64B6"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 w:rsidR="00D664B6" w:rsidRPr="00D664B6">
              <w:rPr>
                <w:rFonts w:ascii="Angsana New" w:hAnsi="Angsana New"/>
                <w:b/>
                <w:bCs/>
                <w:sz w:val="30"/>
                <w:szCs w:val="30"/>
              </w:rPr>
              <w:t>142</w:t>
            </w:r>
          </w:p>
        </w:tc>
        <w:tc>
          <w:tcPr>
            <w:tcW w:w="147" w:type="pct"/>
          </w:tcPr>
          <w:p w14:paraId="3956B8B2" w14:textId="77777777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4EF846D3" w14:textId="2D52002E" w:rsidR="00B825E3" w:rsidRPr="005B4235" w:rsidRDefault="003D4F58" w:rsidP="00C0296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108</w:t>
            </w:r>
          </w:p>
        </w:tc>
        <w:tc>
          <w:tcPr>
            <w:tcW w:w="147" w:type="pct"/>
          </w:tcPr>
          <w:p w14:paraId="25C1F567" w14:textId="77777777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14:paraId="1CF047B6" w14:textId="07A3F1E1" w:rsidR="00B825E3" w:rsidRPr="005B4235" w:rsidRDefault="000A72ED" w:rsidP="00C0296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4,704</w:t>
            </w:r>
          </w:p>
        </w:tc>
        <w:tc>
          <w:tcPr>
            <w:tcW w:w="147" w:type="pct"/>
          </w:tcPr>
          <w:p w14:paraId="48FBDC0C" w14:textId="77777777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</w:tcPr>
          <w:p w14:paraId="0135846A" w14:textId="31A91518" w:rsidR="00B825E3" w:rsidRPr="005B4235" w:rsidRDefault="000A72ED" w:rsidP="00C0296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1,514</w:t>
            </w:r>
          </w:p>
        </w:tc>
      </w:tr>
      <w:tr w:rsidR="00B825E3" w:rsidRPr="002728A4" w14:paraId="2C86CE99" w14:textId="77777777" w:rsidTr="00C0296B">
        <w:trPr>
          <w:trHeight w:val="384"/>
        </w:trPr>
        <w:tc>
          <w:tcPr>
            <w:tcW w:w="2452" w:type="pct"/>
          </w:tcPr>
          <w:p w14:paraId="2644E20A" w14:textId="77777777" w:rsidR="00B825E3" w:rsidRPr="00C71400" w:rsidRDefault="00B825E3" w:rsidP="00C0296B">
            <w:pPr>
              <w:spacing w:line="240" w:lineRule="auto"/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C71400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จำนวนหุ้นสามัญออก ณ วันที่ </w:t>
            </w:r>
            <w:r w:rsidRPr="00C7140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7140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39" w:type="pct"/>
          </w:tcPr>
          <w:p w14:paraId="3BA054E7" w14:textId="77777777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147" w:type="pct"/>
          </w:tcPr>
          <w:p w14:paraId="10E5EF66" w14:textId="77777777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601DC87C" w14:textId="38D19062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47" w:type="pct"/>
          </w:tcPr>
          <w:p w14:paraId="71A1323B" w14:textId="77777777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501104EF" w14:textId="77777777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147" w:type="pct"/>
          </w:tcPr>
          <w:p w14:paraId="37F71646" w14:textId="77777777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1D1E3FEB" w14:textId="51979A55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B825E3" w:rsidRPr="002728A4" w14:paraId="71D2C3A9" w14:textId="77777777" w:rsidTr="00C0296B">
        <w:trPr>
          <w:trHeight w:val="384"/>
        </w:trPr>
        <w:tc>
          <w:tcPr>
            <w:tcW w:w="2452" w:type="pct"/>
          </w:tcPr>
          <w:p w14:paraId="4AB08E36" w14:textId="77777777" w:rsidR="00B825E3" w:rsidRPr="00C71400" w:rsidRDefault="00B825E3" w:rsidP="00C0296B">
            <w:pPr>
              <w:spacing w:line="240" w:lineRule="auto"/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C71400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724C8428" w14:textId="77777777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147" w:type="pct"/>
          </w:tcPr>
          <w:p w14:paraId="7C76EADD" w14:textId="77777777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791D15B2" w14:textId="30564073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47" w:type="pct"/>
          </w:tcPr>
          <w:p w14:paraId="6BD63FC7" w14:textId="77777777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1559A7B6" w14:textId="77777777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147" w:type="pct"/>
          </w:tcPr>
          <w:p w14:paraId="2B83B2AE" w14:textId="77777777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14:paraId="766A9493" w14:textId="4336BAF2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B825E3" w:rsidRPr="002728A4" w14:paraId="5265EB21" w14:textId="77777777" w:rsidTr="00C0296B">
        <w:trPr>
          <w:trHeight w:val="393"/>
        </w:trPr>
        <w:tc>
          <w:tcPr>
            <w:tcW w:w="2452" w:type="pct"/>
          </w:tcPr>
          <w:p w14:paraId="3DA918C4" w14:textId="77777777" w:rsidR="00B825E3" w:rsidRPr="005B4235" w:rsidRDefault="00B825E3" w:rsidP="00C0296B">
            <w:pPr>
              <w:tabs>
                <w:tab w:val="left" w:pos="540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(</w:t>
            </w: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1B27E01C" w14:textId="77777777" w:rsidR="00B825E3" w:rsidRDefault="00B825E3" w:rsidP="00C0296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3CD61E5" w14:textId="77777777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1,500</w:t>
            </w:r>
          </w:p>
        </w:tc>
        <w:tc>
          <w:tcPr>
            <w:tcW w:w="147" w:type="pct"/>
          </w:tcPr>
          <w:p w14:paraId="59317238" w14:textId="77777777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61BC73BE" w14:textId="77777777" w:rsidR="00B825E3" w:rsidRDefault="00B825E3" w:rsidP="00C0296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2CD6449" w14:textId="7B5401FF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147" w:type="pct"/>
          </w:tcPr>
          <w:p w14:paraId="0C8D1F56" w14:textId="77777777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1CF7DF6A" w14:textId="77777777" w:rsidR="00B825E3" w:rsidRDefault="00B825E3" w:rsidP="00C0296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C42AFAF" w14:textId="77777777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1,500</w:t>
            </w:r>
          </w:p>
        </w:tc>
        <w:tc>
          <w:tcPr>
            <w:tcW w:w="147" w:type="pct"/>
          </w:tcPr>
          <w:p w14:paraId="555AC608" w14:textId="77777777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</w:tcPr>
          <w:p w14:paraId="3BF7D57F" w14:textId="77777777" w:rsidR="00B825E3" w:rsidRDefault="00B825E3" w:rsidP="00C0296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A08E5D5" w14:textId="13D9F520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600</w:t>
            </w:r>
          </w:p>
        </w:tc>
      </w:tr>
      <w:tr w:rsidR="00B825E3" w:rsidRPr="002728A4" w14:paraId="6F6E97A8" w14:textId="77777777" w:rsidTr="00C0296B">
        <w:trPr>
          <w:trHeight w:val="393"/>
        </w:trPr>
        <w:tc>
          <w:tcPr>
            <w:tcW w:w="2452" w:type="pct"/>
          </w:tcPr>
          <w:p w14:paraId="2AFA2728" w14:textId="77777777" w:rsidR="00B825E3" w:rsidRPr="005B4235" w:rsidRDefault="00B825E3" w:rsidP="00C0296B">
            <w:pPr>
              <w:spacing w:line="240" w:lineRule="auto"/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5B42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5B42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39" w:type="pct"/>
            <w:tcBorders>
              <w:top w:val="double" w:sz="4" w:space="0" w:color="auto"/>
              <w:bottom w:val="double" w:sz="4" w:space="0" w:color="auto"/>
            </w:tcBorders>
          </w:tcPr>
          <w:p w14:paraId="59BCFF06" w14:textId="214CE15F" w:rsidR="00B825E3" w:rsidRPr="005B4235" w:rsidRDefault="003D4F58" w:rsidP="00C0296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4.0</w:t>
            </w:r>
            <w:r w:rsidR="00D664B6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42906CAF" w14:textId="77777777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  <w:bottom w:val="double" w:sz="4" w:space="0" w:color="auto"/>
            </w:tcBorders>
          </w:tcPr>
          <w:p w14:paraId="39A657CE" w14:textId="2AACCCEE" w:rsidR="00B825E3" w:rsidRPr="005B4235" w:rsidRDefault="003D4F58" w:rsidP="00C0296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CD017F">
              <w:rPr>
                <w:rFonts w:ascii="Angsana New" w:hAnsi="Angsana New"/>
                <w:b/>
                <w:bCs/>
                <w:sz w:val="30"/>
                <w:szCs w:val="30"/>
              </w:rPr>
              <w:t>.1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3D8358B2" w14:textId="77777777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double" w:sz="4" w:space="0" w:color="auto"/>
              <w:bottom w:val="double" w:sz="4" w:space="0" w:color="auto"/>
            </w:tcBorders>
          </w:tcPr>
          <w:p w14:paraId="72EE7CDA" w14:textId="4AAF618A" w:rsidR="00B825E3" w:rsidRPr="005B4235" w:rsidRDefault="000A72ED" w:rsidP="00C0296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3.14</w:t>
            </w:r>
          </w:p>
        </w:tc>
        <w:tc>
          <w:tcPr>
            <w:tcW w:w="147" w:type="pct"/>
          </w:tcPr>
          <w:p w14:paraId="4238AF61" w14:textId="77777777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double" w:sz="4" w:space="0" w:color="auto"/>
              <w:bottom w:val="double" w:sz="4" w:space="0" w:color="auto"/>
            </w:tcBorders>
          </w:tcPr>
          <w:p w14:paraId="13AD0391" w14:textId="60157066" w:rsidR="00B825E3" w:rsidRPr="005B4235" w:rsidRDefault="000A72ED" w:rsidP="00C0296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2.52</w:t>
            </w:r>
          </w:p>
        </w:tc>
      </w:tr>
    </w:tbl>
    <w:p w14:paraId="3CA340D0" w14:textId="77777777" w:rsidR="00B825E3" w:rsidRPr="00B76AD3" w:rsidRDefault="00B825E3" w:rsidP="00A83E09">
      <w:pPr>
        <w:pStyle w:val="ListParagraph"/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pacing w:val="-2"/>
          <w:sz w:val="24"/>
          <w:szCs w:val="24"/>
        </w:rPr>
      </w:pPr>
    </w:p>
    <w:p w14:paraId="6B974FA9" w14:textId="6EB32D38" w:rsidR="00BF3188" w:rsidRPr="0048614B" w:rsidRDefault="00281C43" w:rsidP="005B4235">
      <w:pPr>
        <w:pStyle w:val="ListParagraph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48614B">
        <w:rPr>
          <w:rFonts w:asciiTheme="majorBidi" w:hAnsiTheme="majorBidi" w:cstheme="majorBidi" w:hint="cs"/>
          <w:sz w:val="30"/>
          <w:szCs w:val="30"/>
          <w:cs/>
        </w:rPr>
        <w:t>ไม่มี</w:t>
      </w:r>
      <w:r>
        <w:rPr>
          <w:rFonts w:asciiTheme="majorBidi" w:hAnsiTheme="majorBidi" w:cstheme="majorBidi" w:hint="cs"/>
          <w:sz w:val="30"/>
          <w:szCs w:val="30"/>
          <w:cs/>
        </w:rPr>
        <w:t>ผลกระทบจาก</w:t>
      </w:r>
      <w:r w:rsidR="0048614B">
        <w:rPr>
          <w:rFonts w:asciiTheme="majorBidi" w:hAnsiTheme="majorBidi" w:cstheme="majorBidi" w:hint="cs"/>
          <w:sz w:val="30"/>
          <w:szCs w:val="30"/>
          <w:cs/>
        </w:rPr>
        <w:t>การปรับลด</w:t>
      </w:r>
      <w:r w:rsidR="00A1001D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="0048614B">
        <w:rPr>
          <w:rFonts w:asciiTheme="majorBidi" w:hAnsiTheme="majorBidi" w:cstheme="majorBidi" w:hint="cs"/>
          <w:sz w:val="30"/>
          <w:szCs w:val="30"/>
          <w:cs/>
        </w:rPr>
        <w:t>หุ้นสามัญสำหรับงวด</w:t>
      </w:r>
      <w:r w:rsidR="005C5A14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526E24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48614B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48614B">
        <w:rPr>
          <w:rFonts w:asciiTheme="majorBidi" w:hAnsiTheme="majorBidi" w:cstheme="majorBidi"/>
          <w:sz w:val="30"/>
          <w:szCs w:val="30"/>
        </w:rPr>
        <w:t>3</w:t>
      </w:r>
      <w:r w:rsidR="00303928">
        <w:rPr>
          <w:rFonts w:asciiTheme="majorBidi" w:hAnsiTheme="majorBidi" w:cstheme="majorBidi"/>
          <w:sz w:val="30"/>
          <w:szCs w:val="30"/>
        </w:rPr>
        <w:t>0</w:t>
      </w:r>
      <w:r w:rsidR="0048614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26E24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303928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48614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8614B">
        <w:rPr>
          <w:rFonts w:asciiTheme="majorBidi" w:hAnsiTheme="majorBidi" w:cstheme="majorBidi"/>
          <w:sz w:val="30"/>
          <w:szCs w:val="30"/>
        </w:rPr>
        <w:t xml:space="preserve">2565 </w:t>
      </w:r>
      <w:r w:rsidR="0048614B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48614B">
        <w:rPr>
          <w:rFonts w:asciiTheme="majorBidi" w:hAnsiTheme="majorBidi" w:cstheme="majorBidi"/>
          <w:sz w:val="30"/>
          <w:szCs w:val="30"/>
        </w:rPr>
        <w:t>2564</w:t>
      </w:r>
      <w:r w:rsidR="0048614B">
        <w:rPr>
          <w:rFonts w:asciiTheme="majorBidi" w:hAnsiTheme="majorBidi" w:cstheme="majorBidi" w:hint="cs"/>
          <w:sz w:val="30"/>
          <w:szCs w:val="30"/>
          <w:cs/>
        </w:rPr>
        <w:t xml:space="preserve"> ดังนั้น กำไรต่อหุ้นปรับลด</w:t>
      </w:r>
      <w:r w:rsidR="00A1001D">
        <w:rPr>
          <w:rFonts w:asciiTheme="majorBidi" w:hAnsiTheme="majorBidi" w:cstheme="majorBidi" w:hint="cs"/>
          <w:sz w:val="30"/>
          <w:szCs w:val="30"/>
          <w:cs/>
        </w:rPr>
        <w:t>จึง</w:t>
      </w:r>
      <w:r w:rsidR="0048614B">
        <w:rPr>
          <w:rFonts w:asciiTheme="majorBidi" w:hAnsiTheme="majorBidi" w:cstheme="majorBidi" w:hint="cs"/>
          <w:sz w:val="30"/>
          <w:szCs w:val="30"/>
          <w:cs/>
        </w:rPr>
        <w:t>มีมูลค่าเท่ากับกำไรต่อหุ้นขั้นพื้นฐาน</w:t>
      </w:r>
    </w:p>
    <w:p w14:paraId="45AAAE20" w14:textId="77777777" w:rsidR="00BF3188" w:rsidRPr="00561F1E" w:rsidRDefault="00BF3188" w:rsidP="005B4235">
      <w:pPr>
        <w:pStyle w:val="ListParagraph"/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16B127F0" w14:textId="1B28ABA3" w:rsidR="002728A4" w:rsidRPr="005B4235" w:rsidRDefault="009F07E3" w:rsidP="005B4235">
      <w:pPr>
        <w:pStyle w:val="ListParagraph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เนื่องจากการแตกหุ้นของบริษัทจากจำนวน 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หุ้น เป็น </w:t>
      </w:r>
      <w:r>
        <w:rPr>
          <w:rFonts w:asciiTheme="majorBidi" w:hAnsiTheme="majorBidi" w:cstheme="majorBidi"/>
          <w:sz w:val="30"/>
          <w:szCs w:val="30"/>
        </w:rPr>
        <w:t xml:space="preserve">2 </w:t>
      </w:r>
      <w:r w:rsidR="00881BDE">
        <w:rPr>
          <w:rFonts w:asciiTheme="majorBidi" w:hAnsiTheme="majorBidi" w:cstheme="majorBidi" w:hint="cs"/>
          <w:sz w:val="30"/>
          <w:szCs w:val="30"/>
          <w:cs/>
        </w:rPr>
        <w:t>หุ้น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1001D">
        <w:rPr>
          <w:rFonts w:asciiTheme="majorBidi" w:hAnsiTheme="majorBidi" w:cstheme="majorBidi"/>
          <w:sz w:val="30"/>
          <w:szCs w:val="30"/>
        </w:rPr>
        <w:t>(</w:t>
      </w:r>
      <w:r w:rsidR="00A1001D">
        <w:rPr>
          <w:rFonts w:asciiTheme="majorBidi" w:hAnsiTheme="majorBidi" w:cstheme="majorBidi" w:hint="cs"/>
          <w:sz w:val="30"/>
          <w:szCs w:val="30"/>
          <w:cs/>
        </w:rPr>
        <w:t xml:space="preserve">ดูหมายเหตุข้อ </w:t>
      </w:r>
      <w:r w:rsidR="00FB0FA2">
        <w:rPr>
          <w:rFonts w:asciiTheme="majorBidi" w:hAnsiTheme="majorBidi" w:cstheme="majorBidi"/>
          <w:sz w:val="30"/>
          <w:szCs w:val="30"/>
        </w:rPr>
        <w:t>6</w:t>
      </w:r>
      <w:r w:rsidR="00A1001D">
        <w:rPr>
          <w:rFonts w:asciiTheme="majorBidi" w:hAnsiTheme="majorBidi" w:cstheme="majorBidi"/>
          <w:sz w:val="30"/>
          <w:szCs w:val="30"/>
        </w:rPr>
        <w:t>)</w:t>
      </w:r>
      <w:r w:rsidR="006C554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728A4" w:rsidRPr="005B4235">
        <w:rPr>
          <w:rFonts w:asciiTheme="majorBidi" w:hAnsiTheme="majorBidi" w:cstheme="majorBidi" w:hint="cs"/>
          <w:sz w:val="30"/>
          <w:szCs w:val="30"/>
          <w:cs/>
        </w:rPr>
        <w:t>บริษัทจึงได้ปรับปรุงจำนวน</w:t>
      </w:r>
      <w:r w:rsidR="00881BDE">
        <w:rPr>
          <w:rFonts w:asciiTheme="majorBidi" w:hAnsiTheme="majorBidi" w:cstheme="majorBidi" w:hint="cs"/>
          <w:sz w:val="30"/>
          <w:szCs w:val="30"/>
          <w:cs/>
        </w:rPr>
        <w:t xml:space="preserve">              </w:t>
      </w:r>
      <w:r w:rsidR="002728A4" w:rsidRPr="005B4235">
        <w:rPr>
          <w:rFonts w:asciiTheme="majorBidi" w:hAnsiTheme="majorBidi" w:cstheme="majorBidi" w:hint="cs"/>
          <w:sz w:val="30"/>
          <w:szCs w:val="30"/>
          <w:cs/>
        </w:rPr>
        <w:t>หุ้นสามัญถัวเฉลี่ยถ่วงน้ำหนักใหม่เพื่อใช้ในการคำนวณกำไรต่อหุ้นขั้นพื้นฐานสำหรับงวด</w:t>
      </w:r>
      <w:r w:rsidR="005C5A14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526E24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2728A4" w:rsidRPr="005B4235">
        <w:rPr>
          <w:rFonts w:asciiTheme="majorBidi" w:hAnsiTheme="majorBidi" w:cstheme="majorBidi" w:hint="cs"/>
          <w:sz w:val="30"/>
          <w:szCs w:val="30"/>
          <w:cs/>
        </w:rPr>
        <w:t>เดือนสิ้นสุดวันที่</w:t>
      </w:r>
      <w:r w:rsidR="005C5A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B4235" w:rsidRPr="005B4235">
        <w:rPr>
          <w:rFonts w:asciiTheme="majorBidi" w:hAnsiTheme="majorBidi" w:cstheme="majorBidi"/>
          <w:sz w:val="30"/>
          <w:szCs w:val="30"/>
        </w:rPr>
        <w:t>3</w:t>
      </w:r>
      <w:r w:rsidR="008B52DF">
        <w:rPr>
          <w:rFonts w:asciiTheme="majorBidi" w:hAnsiTheme="majorBidi" w:cstheme="majorBidi"/>
          <w:sz w:val="30"/>
          <w:szCs w:val="30"/>
        </w:rPr>
        <w:t>0</w:t>
      </w:r>
      <w:r w:rsidR="005B4235" w:rsidRPr="005B4235">
        <w:rPr>
          <w:rFonts w:asciiTheme="majorBidi" w:hAnsiTheme="majorBidi" w:cstheme="majorBidi"/>
          <w:sz w:val="30"/>
          <w:szCs w:val="30"/>
        </w:rPr>
        <w:t xml:space="preserve"> </w:t>
      </w:r>
      <w:r w:rsidR="00526E24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8B52DF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2728A4" w:rsidRPr="005B42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728A4" w:rsidRPr="005B4235">
        <w:rPr>
          <w:rFonts w:asciiTheme="majorBidi" w:hAnsiTheme="majorBidi" w:cstheme="majorBidi"/>
          <w:sz w:val="30"/>
          <w:szCs w:val="30"/>
        </w:rPr>
        <w:t>256</w:t>
      </w:r>
      <w:r w:rsidR="005B4235" w:rsidRPr="005B4235">
        <w:rPr>
          <w:rFonts w:asciiTheme="majorBidi" w:hAnsiTheme="majorBidi" w:cstheme="majorBidi"/>
          <w:sz w:val="30"/>
          <w:szCs w:val="30"/>
        </w:rPr>
        <w:t>5</w:t>
      </w:r>
      <w:r w:rsidR="002728A4" w:rsidRPr="005B42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77CEC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D77CEC">
        <w:rPr>
          <w:rFonts w:asciiTheme="majorBidi" w:hAnsiTheme="majorBidi" w:cstheme="majorBidi"/>
          <w:sz w:val="30"/>
          <w:szCs w:val="30"/>
        </w:rPr>
        <w:t xml:space="preserve">2564 </w:t>
      </w:r>
      <w:r w:rsidR="002728A4" w:rsidRPr="005B4235">
        <w:rPr>
          <w:rFonts w:asciiTheme="majorBidi" w:hAnsiTheme="majorBidi" w:cstheme="majorBidi" w:hint="cs"/>
          <w:sz w:val="30"/>
          <w:szCs w:val="30"/>
          <w:cs/>
        </w:rPr>
        <w:t>โดยถือเสมือนว่าการเปลี่ยนแปลงมูลค่าหุ้น</w:t>
      </w:r>
      <w:r w:rsidR="005B4235" w:rsidRPr="005B4235">
        <w:rPr>
          <w:rFonts w:asciiTheme="majorBidi" w:hAnsiTheme="majorBidi" w:cstheme="majorBidi" w:hint="cs"/>
          <w:sz w:val="30"/>
          <w:szCs w:val="30"/>
          <w:cs/>
        </w:rPr>
        <w:t>ดัง</w:t>
      </w:r>
      <w:r w:rsidR="002728A4" w:rsidRPr="005B4235">
        <w:rPr>
          <w:rFonts w:asciiTheme="majorBidi" w:hAnsiTheme="majorBidi" w:cstheme="majorBidi" w:hint="cs"/>
          <w:sz w:val="30"/>
          <w:szCs w:val="30"/>
          <w:cs/>
        </w:rPr>
        <w:t>กล่าวเกิดขึ้นตั้งแต่วันที่</w:t>
      </w:r>
      <w:r w:rsidR="002728A4" w:rsidRPr="005B42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C5A14">
        <w:rPr>
          <w:rFonts w:asciiTheme="majorBidi" w:hAnsiTheme="majorBidi" w:cstheme="majorBidi"/>
          <w:sz w:val="30"/>
          <w:szCs w:val="30"/>
          <w:cs/>
        </w:rPr>
        <w:br/>
      </w:r>
      <w:r w:rsidR="002728A4" w:rsidRPr="005B4235">
        <w:rPr>
          <w:rFonts w:asciiTheme="majorBidi" w:hAnsiTheme="majorBidi" w:cstheme="majorBidi"/>
          <w:sz w:val="30"/>
          <w:szCs w:val="30"/>
        </w:rPr>
        <w:t xml:space="preserve">1 </w:t>
      </w:r>
      <w:r w:rsidR="002728A4" w:rsidRPr="005B4235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="002728A4" w:rsidRPr="005B42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728A4" w:rsidRPr="005B4235">
        <w:rPr>
          <w:rFonts w:asciiTheme="majorBidi" w:hAnsiTheme="majorBidi" w:cstheme="majorBidi"/>
          <w:sz w:val="30"/>
          <w:szCs w:val="30"/>
        </w:rPr>
        <w:t>25</w:t>
      </w:r>
      <w:r w:rsidR="005B4235" w:rsidRPr="005B4235">
        <w:rPr>
          <w:rFonts w:asciiTheme="majorBidi" w:hAnsiTheme="majorBidi" w:cstheme="majorBidi"/>
          <w:sz w:val="30"/>
          <w:szCs w:val="30"/>
        </w:rPr>
        <w:t>64</w:t>
      </w:r>
    </w:p>
    <w:p w14:paraId="01A819B9" w14:textId="77777777" w:rsidR="00BA73DC" w:rsidRPr="00B76AD3" w:rsidRDefault="00BA73DC" w:rsidP="00A2780D">
      <w:pPr>
        <w:rPr>
          <w:rFonts w:asciiTheme="majorBidi" w:hAnsiTheme="majorBidi" w:cstheme="majorBidi"/>
          <w:sz w:val="24"/>
          <w:szCs w:val="24"/>
        </w:rPr>
      </w:pPr>
    </w:p>
    <w:p w14:paraId="6F77002A" w14:textId="64937429" w:rsidR="00433199" w:rsidRDefault="005C5A14" w:rsidP="00433199">
      <w:pPr>
        <w:pStyle w:val="Heading1"/>
        <w:numPr>
          <w:ilvl w:val="0"/>
          <w:numId w:val="21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</w:rPr>
        <w:lastRenderedPageBreak/>
        <w:t>เงินปันผล</w:t>
      </w:r>
    </w:p>
    <w:p w14:paraId="07DC240C" w14:textId="77777777" w:rsidR="00433199" w:rsidRPr="00433199" w:rsidRDefault="00433199" w:rsidP="00433199"/>
    <w:p w14:paraId="7E8FD757" w14:textId="77777777" w:rsidR="00433199" w:rsidRPr="00B20F02" w:rsidRDefault="00433199" w:rsidP="00433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6F452A20" w14:textId="77777777" w:rsidR="00433199" w:rsidRPr="00B20F02" w:rsidRDefault="00433199" w:rsidP="00433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3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980"/>
        <w:gridCol w:w="2070"/>
        <w:gridCol w:w="1278"/>
        <w:gridCol w:w="236"/>
        <w:gridCol w:w="1294"/>
      </w:tblGrid>
      <w:tr w:rsidR="00433199" w:rsidRPr="00B20F02" w14:paraId="6F846840" w14:textId="77777777" w:rsidTr="00C0296B">
        <w:tc>
          <w:tcPr>
            <w:tcW w:w="2520" w:type="dxa"/>
            <w:vAlign w:val="bottom"/>
          </w:tcPr>
          <w:p w14:paraId="4B6E01D7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56496474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070" w:type="dxa"/>
            <w:vAlign w:val="bottom"/>
          </w:tcPr>
          <w:p w14:paraId="589F9DB1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7E716A2F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600399F0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0535789D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6F60CC24" w14:textId="77777777" w:rsidR="00433199" w:rsidRPr="00B20F02" w:rsidDel="00D43E7A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33199" w:rsidRPr="00B20F02" w14:paraId="64BB670E" w14:textId="77777777" w:rsidTr="00C0296B">
        <w:tc>
          <w:tcPr>
            <w:tcW w:w="2520" w:type="dxa"/>
          </w:tcPr>
          <w:p w14:paraId="45A06419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52CEEDF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7D4A80C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543F8F54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256A617C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D2A8EF6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33199" w:rsidRPr="00B20F02" w14:paraId="2D0D386E" w14:textId="77777777" w:rsidTr="00C0296B">
        <w:tc>
          <w:tcPr>
            <w:tcW w:w="2520" w:type="dxa"/>
          </w:tcPr>
          <w:p w14:paraId="046D6F50" w14:textId="0F3CE3A1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980" w:type="dxa"/>
          </w:tcPr>
          <w:p w14:paraId="755400C3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32AE3B97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130E858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4E65AA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69F0199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3199" w:rsidRPr="00B20F02" w14:paraId="675864B0" w14:textId="77777777" w:rsidTr="00C0296B">
        <w:tc>
          <w:tcPr>
            <w:tcW w:w="2520" w:type="dxa"/>
          </w:tcPr>
          <w:p w14:paraId="6F3A9260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</w:p>
        </w:tc>
        <w:tc>
          <w:tcPr>
            <w:tcW w:w="1980" w:type="dxa"/>
          </w:tcPr>
          <w:p w14:paraId="350E527B" w14:textId="5A36E45E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070" w:type="dxa"/>
          </w:tcPr>
          <w:p w14:paraId="017EF7DA" w14:textId="69FC9CED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78" w:type="dxa"/>
          </w:tcPr>
          <w:p w14:paraId="7EF71E63" w14:textId="2ABD41F4" w:rsidR="00433199" w:rsidRPr="00B20F02" w:rsidRDefault="00CC4CDD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3319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6955C502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A73CBA6" w14:textId="385EB489" w:rsidR="00433199" w:rsidRPr="00B20F02" w:rsidRDefault="00433199" w:rsidP="00723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1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CC0441" w:rsidRPr="00B20F02" w14:paraId="15628A78" w14:textId="77777777" w:rsidTr="00C0296B">
        <w:tc>
          <w:tcPr>
            <w:tcW w:w="2520" w:type="dxa"/>
          </w:tcPr>
          <w:p w14:paraId="5A9AC355" w14:textId="1F58FF8B" w:rsidR="00CC0441" w:rsidRPr="00B20F02" w:rsidRDefault="00CC0441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980" w:type="dxa"/>
          </w:tcPr>
          <w:p w14:paraId="7E44840B" w14:textId="1C1870C6" w:rsidR="00CC0441" w:rsidRDefault="00CC0441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ยน 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070" w:type="dxa"/>
          </w:tcPr>
          <w:p w14:paraId="258A96FA" w14:textId="5091EA33" w:rsidR="00CC0441" w:rsidRPr="00B20F02" w:rsidRDefault="00CC0441" w:rsidP="00CC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ตุลา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คม 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78" w:type="dxa"/>
          </w:tcPr>
          <w:p w14:paraId="50CECDC2" w14:textId="43F86D1E" w:rsidR="00CC0441" w:rsidRDefault="00CC0441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236" w:type="dxa"/>
          </w:tcPr>
          <w:p w14:paraId="28B87C9F" w14:textId="77777777" w:rsidR="00CC0441" w:rsidRPr="00B20F02" w:rsidRDefault="00CC0441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8919DE1" w14:textId="3A37A3FF" w:rsidR="00CC0441" w:rsidRDefault="00CC0441" w:rsidP="00723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1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10,500</w:t>
            </w:r>
          </w:p>
        </w:tc>
      </w:tr>
      <w:tr w:rsidR="00433199" w:rsidRPr="00B20F02" w14:paraId="4CC92BE6" w14:textId="77777777" w:rsidTr="00C0296B">
        <w:tc>
          <w:tcPr>
            <w:tcW w:w="2520" w:type="dxa"/>
          </w:tcPr>
          <w:p w14:paraId="30B21DE3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C3165F5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E212F56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A21CD15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C58C7A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EAAE2BD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3199" w:rsidRPr="00B20F02" w14:paraId="6C77AA34" w14:textId="77777777" w:rsidTr="00C0296B">
        <w:tc>
          <w:tcPr>
            <w:tcW w:w="2520" w:type="dxa"/>
          </w:tcPr>
          <w:p w14:paraId="5CA5FC15" w14:textId="282B2F3E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980" w:type="dxa"/>
          </w:tcPr>
          <w:p w14:paraId="66C49030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DDC641F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AF9B535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A971B8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77C73EA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3199" w:rsidRPr="00B20F02" w14:paraId="7387820D" w14:textId="77777777" w:rsidTr="00C0296B">
        <w:tc>
          <w:tcPr>
            <w:tcW w:w="2520" w:type="dxa"/>
          </w:tcPr>
          <w:p w14:paraId="22001FBB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</w:p>
        </w:tc>
        <w:tc>
          <w:tcPr>
            <w:tcW w:w="1980" w:type="dxa"/>
          </w:tcPr>
          <w:p w14:paraId="79CE0E64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070" w:type="dxa"/>
          </w:tcPr>
          <w:p w14:paraId="710AFAC7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78" w:type="dxa"/>
          </w:tcPr>
          <w:p w14:paraId="4D438639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4.5</w:t>
            </w:r>
          </w:p>
        </w:tc>
        <w:tc>
          <w:tcPr>
            <w:tcW w:w="236" w:type="dxa"/>
          </w:tcPr>
          <w:p w14:paraId="32812222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F073BA2" w14:textId="77777777" w:rsidR="00433199" w:rsidRPr="00B20F02" w:rsidRDefault="00433199" w:rsidP="00723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10"/>
              </w:tabs>
              <w:spacing w:line="380" w:lineRule="exact"/>
              <w:ind w:lef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1,350</w:t>
            </w:r>
          </w:p>
        </w:tc>
      </w:tr>
    </w:tbl>
    <w:p w14:paraId="7FBF8710" w14:textId="77777777" w:rsidR="005C5A14" w:rsidRDefault="005C5A14" w:rsidP="00433199">
      <w:pPr>
        <w:pStyle w:val="Heading1"/>
        <w:rPr>
          <w:rFonts w:asciiTheme="majorBidi" w:hAnsiTheme="majorBidi" w:cstheme="majorBidi"/>
          <w:sz w:val="30"/>
          <w:szCs w:val="30"/>
          <w:u w:val="none"/>
        </w:rPr>
      </w:pPr>
    </w:p>
    <w:p w14:paraId="5C5CF665" w14:textId="06763442" w:rsidR="005C5A14" w:rsidRPr="005C5A14" w:rsidRDefault="0091358E" w:rsidP="005C5A14">
      <w:pPr>
        <w:pStyle w:val="Heading1"/>
        <w:numPr>
          <w:ilvl w:val="0"/>
          <w:numId w:val="21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883708">
        <w:rPr>
          <w:rFonts w:asciiTheme="majorBidi" w:hAnsiTheme="majorBidi" w:cstheme="majorBidi"/>
          <w:sz w:val="30"/>
          <w:szCs w:val="30"/>
          <w:u w:val="none"/>
        </w:rPr>
        <w:tab/>
      </w:r>
      <w:r w:rsidR="00C75BD8" w:rsidRPr="00883708">
        <w:rPr>
          <w:rFonts w:asciiTheme="majorBidi" w:hAnsiTheme="majorBidi" w:cstheme="majorBidi"/>
          <w:sz w:val="30"/>
          <w:szCs w:val="30"/>
          <w:u w:val="none"/>
          <w:cs/>
        </w:rPr>
        <w:t>เครื่องมือทางการเงิน</w:t>
      </w:r>
    </w:p>
    <w:p w14:paraId="6601237A" w14:textId="77777777" w:rsidR="00B76AD3" w:rsidRPr="00B76AD3" w:rsidRDefault="00B76AD3" w:rsidP="00B76AD3">
      <w:pPr>
        <w:rPr>
          <w:sz w:val="4"/>
          <w:szCs w:val="4"/>
          <w:cs/>
        </w:rPr>
      </w:pPr>
    </w:p>
    <w:p w14:paraId="6FFEBD36" w14:textId="57402CBC" w:rsidR="00D40951" w:rsidRPr="00883708" w:rsidRDefault="00D40951" w:rsidP="004E3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810"/>
        </w:tabs>
        <w:ind w:left="630" w:hanging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837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1AADAE77" w14:textId="77777777" w:rsidR="00D40951" w:rsidRPr="00B76AD3" w:rsidRDefault="00D40951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57EDC10D" w14:textId="490C1206" w:rsidR="009F07E3" w:rsidRDefault="00D40951" w:rsidP="00B76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</w:t>
      </w:r>
      <w:r w:rsidRPr="005A32CB">
        <w:rPr>
          <w:rFonts w:asciiTheme="majorBidi" w:hAnsiTheme="majorBidi" w:cstheme="majorBidi"/>
          <w:sz w:val="30"/>
          <w:szCs w:val="30"/>
          <w:cs/>
        </w:rPr>
        <w:t>ยุติธรรม แต่</w:t>
      </w:r>
      <w:r w:rsidRPr="008457DC">
        <w:rPr>
          <w:rFonts w:asciiTheme="majorBidi" w:hAnsiTheme="majorBidi" w:cstheme="majorBidi"/>
          <w:sz w:val="30"/>
          <w:szCs w:val="30"/>
          <w:cs/>
        </w:rPr>
        <w:t>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9DD86F7" w14:textId="328F741E" w:rsidR="00BA73DC" w:rsidRDefault="00BA73DC" w:rsidP="00B76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95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2331"/>
        <w:gridCol w:w="1059"/>
        <w:gridCol w:w="277"/>
        <w:gridCol w:w="1205"/>
        <w:gridCol w:w="277"/>
        <w:gridCol w:w="993"/>
        <w:gridCol w:w="277"/>
        <w:gridCol w:w="675"/>
        <w:gridCol w:w="277"/>
        <w:gridCol w:w="675"/>
        <w:gridCol w:w="277"/>
        <w:gridCol w:w="675"/>
        <w:gridCol w:w="277"/>
        <w:gridCol w:w="675"/>
      </w:tblGrid>
      <w:tr w:rsidR="00B804EA" w:rsidRPr="008457DC" w14:paraId="3C5A5D08" w14:textId="77777777" w:rsidTr="005C5A14">
        <w:trPr>
          <w:trHeight w:val="264"/>
          <w:tblHeader/>
        </w:trPr>
        <w:tc>
          <w:tcPr>
            <w:tcW w:w="2331" w:type="dxa"/>
            <w:vAlign w:val="bottom"/>
          </w:tcPr>
          <w:p w14:paraId="06F64EEB" w14:textId="77777777" w:rsidR="00B804EA" w:rsidRPr="00883708" w:rsidRDefault="00B804EA" w:rsidP="0024397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619" w:type="dxa"/>
            <w:gridSpan w:val="13"/>
          </w:tcPr>
          <w:p w14:paraId="6E07CD42" w14:textId="6A911D99" w:rsidR="00B804EA" w:rsidRPr="00883708" w:rsidRDefault="00B804EA" w:rsidP="0024397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F0E6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bidi="th-TH"/>
              </w:rPr>
              <w:t>รวม</w:t>
            </w:r>
          </w:p>
        </w:tc>
      </w:tr>
      <w:tr w:rsidR="00B804EA" w:rsidRPr="008457DC" w14:paraId="244F7664" w14:textId="77777777" w:rsidTr="005C5A14">
        <w:trPr>
          <w:trHeight w:val="264"/>
          <w:tblHeader/>
        </w:trPr>
        <w:tc>
          <w:tcPr>
            <w:tcW w:w="2331" w:type="dxa"/>
            <w:vAlign w:val="bottom"/>
          </w:tcPr>
          <w:p w14:paraId="1E15879D" w14:textId="77777777" w:rsidR="00B804EA" w:rsidRPr="00883708" w:rsidRDefault="00B804EA" w:rsidP="0024397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4763" w:type="dxa"/>
            <w:gridSpan w:val="7"/>
          </w:tcPr>
          <w:p w14:paraId="295AE62F" w14:textId="5EB453E6" w:rsidR="00B804EA" w:rsidRPr="00883708" w:rsidRDefault="00B804EA" w:rsidP="0024397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F0E6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มูลค่าตามบัญชี</w:t>
            </w:r>
          </w:p>
        </w:tc>
        <w:tc>
          <w:tcPr>
            <w:tcW w:w="2856" w:type="dxa"/>
            <w:gridSpan w:val="6"/>
          </w:tcPr>
          <w:p w14:paraId="1808CA8E" w14:textId="4C0E3C66" w:rsidR="00B804EA" w:rsidRPr="00883708" w:rsidRDefault="00B804EA" w:rsidP="0024397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F0E6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มูลค่ายุติธรรม</w:t>
            </w:r>
          </w:p>
        </w:tc>
      </w:tr>
      <w:tr w:rsidR="00B76AD3" w:rsidRPr="008457DC" w14:paraId="03462B69" w14:textId="77777777" w:rsidTr="005C5A14">
        <w:trPr>
          <w:trHeight w:val="264"/>
          <w:tblHeader/>
        </w:trPr>
        <w:tc>
          <w:tcPr>
            <w:tcW w:w="2331" w:type="dxa"/>
            <w:vAlign w:val="bottom"/>
          </w:tcPr>
          <w:p w14:paraId="21465038" w14:textId="77777777" w:rsidR="00B76AD3" w:rsidRPr="00883708" w:rsidRDefault="00B76AD3" w:rsidP="00B76AD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59" w:type="dxa"/>
          </w:tcPr>
          <w:p w14:paraId="07422D3B" w14:textId="77777777" w:rsidR="00B76AD3" w:rsidRPr="00883708" w:rsidRDefault="00B76AD3" w:rsidP="00B76AD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0CDF73E" w14:textId="77777777" w:rsidR="00B76AD3" w:rsidRDefault="00B76AD3" w:rsidP="00B76AD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892D1F3" w14:textId="77777777" w:rsidR="00B76AD3" w:rsidRPr="00883708" w:rsidRDefault="00B76AD3" w:rsidP="00B76AD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18033E3" w14:textId="31902AB9" w:rsidR="00B76AD3" w:rsidRPr="00883708" w:rsidRDefault="00B76AD3" w:rsidP="00B76AD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83708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เครื่องมือที่ใช้ในการป้องกัน</w:t>
            </w:r>
            <w:r w:rsidR="00B804EA">
              <w:rPr>
                <w:rFonts w:asciiTheme="majorBidi" w:hAnsiTheme="majorBidi" w:cstheme="majorBidi"/>
                <w:cs/>
              </w:rPr>
              <w:br/>
            </w:r>
            <w:r w:rsidRPr="00883708">
              <w:rPr>
                <w:rFonts w:asciiTheme="majorBidi" w:hAnsiTheme="majorBidi" w:cstheme="majorBidi"/>
                <w:szCs w:val="22"/>
                <w:cs/>
                <w:lang w:bidi="th-TH"/>
              </w:rPr>
              <w:t>ความเสี่ยง</w:t>
            </w:r>
          </w:p>
        </w:tc>
        <w:tc>
          <w:tcPr>
            <w:tcW w:w="277" w:type="dxa"/>
          </w:tcPr>
          <w:p w14:paraId="4E534024" w14:textId="77777777" w:rsidR="00B76AD3" w:rsidRPr="00883708" w:rsidRDefault="00B76AD3" w:rsidP="00B76AD3">
            <w:pPr>
              <w:pStyle w:val="NoSpacing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1205" w:type="dxa"/>
          </w:tcPr>
          <w:p w14:paraId="6AD07327" w14:textId="76801D86" w:rsidR="00B76AD3" w:rsidRPr="00883708" w:rsidRDefault="00B76AD3" w:rsidP="00B76AD3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cs/>
              </w:rPr>
            </w:pPr>
            <w:r w:rsidRPr="00883708">
              <w:rPr>
                <w:rFonts w:asciiTheme="majorBidi" w:hAnsiTheme="majorBidi" w:cstheme="majorBidi"/>
                <w:sz w:val="22"/>
                <w:cs/>
              </w:rPr>
              <w:t>เครื่องมือทางการเงินที่วั</w:t>
            </w:r>
            <w:r w:rsidR="00B804EA">
              <w:rPr>
                <w:rFonts w:asciiTheme="majorBidi" w:hAnsiTheme="majorBidi" w:cstheme="majorBidi" w:hint="cs"/>
                <w:sz w:val="22"/>
                <w:cs/>
              </w:rPr>
              <w:t>ด</w:t>
            </w:r>
            <w:r w:rsidRPr="00883708">
              <w:rPr>
                <w:rFonts w:asciiTheme="majorBidi" w:hAnsiTheme="majorBidi" w:cstheme="majorBidi"/>
                <w:sz w:val="22"/>
                <w:cs/>
              </w:rPr>
              <w:t>มูลค่าด้วย</w:t>
            </w:r>
            <w:r w:rsidR="00B804EA">
              <w:rPr>
                <w:rFonts w:asciiTheme="majorBidi" w:hAnsiTheme="majorBidi" w:cstheme="majorBidi"/>
                <w:sz w:val="22"/>
                <w:cs/>
              </w:rPr>
              <w:br/>
            </w:r>
            <w:r w:rsidRPr="00883708">
              <w:rPr>
                <w:rFonts w:asciiTheme="majorBidi" w:hAnsiTheme="majorBidi" w:cstheme="majorBidi"/>
                <w:sz w:val="22"/>
                <w:cs/>
              </w:rPr>
              <w:t>มูลค่</w:t>
            </w:r>
            <w:r>
              <w:rPr>
                <w:rFonts w:asciiTheme="majorBidi" w:hAnsiTheme="majorBidi" w:cstheme="majorBidi" w:hint="cs"/>
                <w:sz w:val="22"/>
                <w:cs/>
              </w:rPr>
              <w:t>า</w:t>
            </w:r>
            <w:r w:rsidRPr="00883708">
              <w:rPr>
                <w:rFonts w:asciiTheme="majorBidi" w:hAnsiTheme="majorBidi" w:cstheme="majorBidi"/>
                <w:sz w:val="22"/>
                <w:cs/>
              </w:rPr>
              <w:t>ยุติธรรมผ่านกำไรหรื</w:t>
            </w:r>
            <w:r>
              <w:rPr>
                <w:rFonts w:asciiTheme="majorBidi" w:hAnsiTheme="majorBidi" w:cstheme="majorBidi" w:hint="cs"/>
                <w:sz w:val="22"/>
                <w:cs/>
              </w:rPr>
              <w:t>อ</w:t>
            </w:r>
            <w:r w:rsidRPr="00883708">
              <w:rPr>
                <w:rFonts w:asciiTheme="majorBidi" w:hAnsiTheme="majorBidi" w:cstheme="majorBidi"/>
                <w:sz w:val="22"/>
                <w:cs/>
              </w:rPr>
              <w:t>ขาดทุน</w:t>
            </w:r>
          </w:p>
        </w:tc>
        <w:tc>
          <w:tcPr>
            <w:tcW w:w="277" w:type="dxa"/>
          </w:tcPr>
          <w:p w14:paraId="59DE8359" w14:textId="77777777" w:rsidR="00B76AD3" w:rsidRPr="00883708" w:rsidRDefault="00B76AD3" w:rsidP="00B76AD3">
            <w:pPr>
              <w:pStyle w:val="NoSpacing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993" w:type="dxa"/>
            <w:vAlign w:val="bottom"/>
          </w:tcPr>
          <w:p w14:paraId="4861C1A0" w14:textId="26D72C20" w:rsidR="00B76AD3" w:rsidRPr="00883708" w:rsidRDefault="00B76AD3" w:rsidP="00B76AD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83708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7" w:type="dxa"/>
          </w:tcPr>
          <w:p w14:paraId="694DFE39" w14:textId="77777777" w:rsidR="00B76AD3" w:rsidRPr="00883708" w:rsidRDefault="00B76AD3" w:rsidP="00B76AD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75" w:type="dxa"/>
            <w:vAlign w:val="bottom"/>
          </w:tcPr>
          <w:p w14:paraId="701ECE82" w14:textId="27C47D93" w:rsidR="00B76AD3" w:rsidRPr="00883708" w:rsidRDefault="00B76AD3" w:rsidP="00B76AD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83708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  <w:tc>
          <w:tcPr>
            <w:tcW w:w="277" w:type="dxa"/>
          </w:tcPr>
          <w:p w14:paraId="68E55074" w14:textId="77777777" w:rsidR="00B76AD3" w:rsidRPr="00883708" w:rsidRDefault="00B76AD3" w:rsidP="00B76AD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75" w:type="dxa"/>
            <w:vAlign w:val="bottom"/>
          </w:tcPr>
          <w:p w14:paraId="404C5C77" w14:textId="381241DA" w:rsidR="00B76AD3" w:rsidRPr="00883708" w:rsidRDefault="00B76AD3" w:rsidP="00B76AD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83708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883708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83708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277" w:type="dxa"/>
          </w:tcPr>
          <w:p w14:paraId="4C841167" w14:textId="77777777" w:rsidR="00B76AD3" w:rsidRPr="00883708" w:rsidRDefault="00B76AD3" w:rsidP="00B76AD3">
            <w:pPr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19C83E6" w14:textId="2F750CAE" w:rsidR="00B76AD3" w:rsidRPr="00883708" w:rsidRDefault="00B76AD3" w:rsidP="00B76AD3">
            <w:pPr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83708">
              <w:rPr>
                <w:rFonts w:asciiTheme="majorBidi" w:hAnsiTheme="majorBidi" w:cstheme="majorBidi"/>
                <w:sz w:val="22"/>
                <w:szCs w:val="22"/>
                <w:cs/>
              </w:rPr>
              <w:t>ระดับ</w:t>
            </w:r>
            <w:r w:rsidRPr="00883708">
              <w:rPr>
                <w:rFonts w:asciiTheme="majorBidi" w:hAnsiTheme="majorBidi" w:cstheme="majorBidi"/>
                <w:sz w:val="22"/>
                <w:szCs w:val="22"/>
              </w:rPr>
              <w:t xml:space="preserve"> 3</w:t>
            </w:r>
          </w:p>
        </w:tc>
        <w:tc>
          <w:tcPr>
            <w:tcW w:w="277" w:type="dxa"/>
          </w:tcPr>
          <w:p w14:paraId="6C7CBC1C" w14:textId="77777777" w:rsidR="00B76AD3" w:rsidRPr="00883708" w:rsidRDefault="00B76AD3" w:rsidP="00B76AD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75" w:type="dxa"/>
            <w:vAlign w:val="bottom"/>
          </w:tcPr>
          <w:p w14:paraId="084968CD" w14:textId="387449CD" w:rsidR="00B76AD3" w:rsidRPr="00883708" w:rsidRDefault="00B76AD3" w:rsidP="00B76AD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83708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B804EA" w:rsidRPr="008457DC" w14:paraId="1782A5EB" w14:textId="77777777" w:rsidTr="005C5A14">
        <w:trPr>
          <w:trHeight w:val="264"/>
          <w:tblHeader/>
        </w:trPr>
        <w:tc>
          <w:tcPr>
            <w:tcW w:w="2331" w:type="dxa"/>
            <w:vAlign w:val="bottom"/>
          </w:tcPr>
          <w:p w14:paraId="2DCA44AA" w14:textId="77777777" w:rsidR="00B804EA" w:rsidRPr="00883708" w:rsidRDefault="00B804EA" w:rsidP="00B76AD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619" w:type="dxa"/>
            <w:gridSpan w:val="13"/>
          </w:tcPr>
          <w:p w14:paraId="38AB1CF5" w14:textId="4E714A13" w:rsidR="00B804EA" w:rsidRPr="00883708" w:rsidRDefault="00B804EA" w:rsidP="00B76AD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F0E67">
              <w:rPr>
                <w:rFonts w:asciiTheme="majorBidi" w:hAnsiTheme="majorBidi" w:cstheme="majorBidi"/>
                <w:i/>
                <w:iCs/>
                <w:sz w:val="21"/>
                <w:szCs w:val="21"/>
              </w:rPr>
              <w:t>(</w:t>
            </w:r>
            <w:r w:rsidRPr="009F0E67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  <w:t>ล้านบาท</w:t>
            </w:r>
            <w:r w:rsidRPr="009F0E67">
              <w:rPr>
                <w:rFonts w:asciiTheme="majorBidi" w:hAnsiTheme="majorBidi" w:cstheme="majorBidi"/>
                <w:i/>
                <w:iCs/>
                <w:sz w:val="21"/>
                <w:szCs w:val="21"/>
                <w:lang w:val="en-US" w:bidi="th-TH"/>
              </w:rPr>
              <w:t>)</w:t>
            </w:r>
          </w:p>
        </w:tc>
      </w:tr>
      <w:tr w:rsidR="00B76AD3" w:rsidRPr="008457DC" w14:paraId="3621B17C" w14:textId="77777777" w:rsidTr="00B76AD3">
        <w:trPr>
          <w:trHeight w:val="264"/>
        </w:trPr>
        <w:tc>
          <w:tcPr>
            <w:tcW w:w="2331" w:type="dxa"/>
          </w:tcPr>
          <w:p w14:paraId="79D4AF68" w14:textId="3FC67B28" w:rsidR="00B76AD3" w:rsidRPr="00883708" w:rsidRDefault="00B76AD3" w:rsidP="00B76AD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88370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88370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</w:t>
            </w:r>
            <w:r w:rsidR="00FD3327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0</w:t>
            </w:r>
            <w:r w:rsidRPr="0088370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526E24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กันย</w:t>
            </w:r>
            <w:r w:rsidR="00FD3327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ายน</w:t>
            </w:r>
            <w:r w:rsidRPr="0088370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Pr="0088370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2565</w:t>
            </w:r>
          </w:p>
        </w:tc>
        <w:tc>
          <w:tcPr>
            <w:tcW w:w="1059" w:type="dxa"/>
          </w:tcPr>
          <w:p w14:paraId="6F5A1DE4" w14:textId="77777777" w:rsidR="00B76AD3" w:rsidRPr="00883708" w:rsidRDefault="00B76AD3" w:rsidP="00B76AD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7" w:type="dxa"/>
          </w:tcPr>
          <w:p w14:paraId="6F39B06E" w14:textId="77777777" w:rsidR="00B76AD3" w:rsidRPr="00883708" w:rsidRDefault="00B76AD3" w:rsidP="00B76AD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</w:tcPr>
          <w:p w14:paraId="13326EDD" w14:textId="77777777" w:rsidR="00B76AD3" w:rsidRPr="00883708" w:rsidRDefault="00B76AD3" w:rsidP="00B76AD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10D3D45A" w14:textId="77777777" w:rsidR="00B76AD3" w:rsidRPr="00883708" w:rsidRDefault="00B76AD3" w:rsidP="00B76AD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</w:tcPr>
          <w:p w14:paraId="122E1C7A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0E072FE4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</w:tcPr>
          <w:p w14:paraId="44C500D0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54BD143D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</w:tcPr>
          <w:p w14:paraId="7F01D6D5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049B9BB9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</w:tcPr>
          <w:p w14:paraId="60B1C2E0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1E8DEDD5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</w:tcPr>
          <w:p w14:paraId="45E9D1C8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B76AD3" w:rsidRPr="008457DC" w14:paraId="681EAFED" w14:textId="77777777" w:rsidTr="00B76AD3">
        <w:trPr>
          <w:trHeight w:val="264"/>
        </w:trPr>
        <w:tc>
          <w:tcPr>
            <w:tcW w:w="2331" w:type="dxa"/>
            <w:hideMark/>
          </w:tcPr>
          <w:p w14:paraId="7BA32494" w14:textId="77777777" w:rsidR="00B76AD3" w:rsidRPr="00883708" w:rsidRDefault="00B76AD3" w:rsidP="00B76AD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88370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59" w:type="dxa"/>
          </w:tcPr>
          <w:p w14:paraId="3CBF3741" w14:textId="77777777" w:rsidR="00B76AD3" w:rsidRPr="00883708" w:rsidRDefault="00B76AD3" w:rsidP="00B76AD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7" w:type="dxa"/>
          </w:tcPr>
          <w:p w14:paraId="0EB78B43" w14:textId="77777777" w:rsidR="00B76AD3" w:rsidRPr="00883708" w:rsidRDefault="00B76AD3" w:rsidP="00B76AD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</w:tcPr>
          <w:p w14:paraId="32664A3B" w14:textId="77777777" w:rsidR="00B76AD3" w:rsidRPr="00883708" w:rsidRDefault="00B76AD3" w:rsidP="00B76AD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193A7873" w14:textId="77777777" w:rsidR="00B76AD3" w:rsidRPr="00883708" w:rsidRDefault="00B76AD3" w:rsidP="00B76AD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</w:tcPr>
          <w:p w14:paraId="255AA374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213D66B2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</w:tcPr>
          <w:p w14:paraId="4B996E11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58204CE1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</w:tcPr>
          <w:p w14:paraId="43C6DEB8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3F5B196D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</w:tcPr>
          <w:p w14:paraId="24EB499C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7173A56F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</w:tcPr>
          <w:p w14:paraId="7C9E8344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B76AD3" w:rsidRPr="008457DC" w14:paraId="1DA662E2" w14:textId="77777777" w:rsidTr="00B76AD3">
        <w:trPr>
          <w:trHeight w:val="264"/>
        </w:trPr>
        <w:tc>
          <w:tcPr>
            <w:tcW w:w="2331" w:type="dxa"/>
          </w:tcPr>
          <w:p w14:paraId="7C500A69" w14:textId="77777777" w:rsidR="00B76AD3" w:rsidRPr="00883708" w:rsidRDefault="00B76AD3" w:rsidP="00B76AD3">
            <w:pPr>
              <w:ind w:left="-14" w:right="-90" w:firstLine="1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883708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059" w:type="dxa"/>
          </w:tcPr>
          <w:p w14:paraId="25AC4CE4" w14:textId="77777777" w:rsidR="00B76AD3" w:rsidRPr="00883708" w:rsidRDefault="00B76AD3" w:rsidP="00B76AD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7" w:type="dxa"/>
          </w:tcPr>
          <w:p w14:paraId="5E0E8C49" w14:textId="77777777" w:rsidR="00B76AD3" w:rsidRPr="00883708" w:rsidRDefault="00B76AD3" w:rsidP="00B76AD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</w:tcPr>
          <w:p w14:paraId="6F28B4F8" w14:textId="77777777" w:rsidR="00B76AD3" w:rsidRPr="00883708" w:rsidRDefault="00B76AD3" w:rsidP="00B76AD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07B36FE1" w14:textId="77777777" w:rsidR="00B76AD3" w:rsidRPr="00883708" w:rsidRDefault="00B76AD3" w:rsidP="00B76AD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</w:tcPr>
          <w:p w14:paraId="4FBD9AA7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37E2CF23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</w:tcPr>
          <w:p w14:paraId="13313CB9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62F331DD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</w:tcPr>
          <w:p w14:paraId="09528C92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3EE76FFE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</w:tcPr>
          <w:p w14:paraId="4FC02A88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1A2C7348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</w:tcPr>
          <w:p w14:paraId="364F5CC3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B76AD3" w:rsidRPr="008457DC" w14:paraId="261782E2" w14:textId="77777777" w:rsidTr="00B76AD3">
        <w:trPr>
          <w:trHeight w:val="262"/>
        </w:trPr>
        <w:tc>
          <w:tcPr>
            <w:tcW w:w="2331" w:type="dxa"/>
          </w:tcPr>
          <w:p w14:paraId="132C3ADE" w14:textId="77777777" w:rsidR="00B76AD3" w:rsidRPr="00883708" w:rsidRDefault="00B76AD3" w:rsidP="00B76AD3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340"/>
              </w:tabs>
              <w:ind w:left="160" w:right="-90" w:hanging="180"/>
              <w:rPr>
                <w:rFonts w:asciiTheme="majorBidi" w:hAnsiTheme="majorBidi" w:cstheme="majorBidi"/>
                <w:sz w:val="22"/>
              </w:rPr>
            </w:pPr>
            <w:r w:rsidRPr="00883708">
              <w:rPr>
                <w:rFonts w:asciiTheme="majorBidi" w:hAnsiTheme="majorBidi" w:cstheme="majorBidi"/>
                <w:sz w:val="22"/>
                <w:cs/>
              </w:rPr>
              <w:t>ตราสารทุนที่ไม่อยู่ใน</w:t>
            </w:r>
          </w:p>
          <w:p w14:paraId="22DB040F" w14:textId="2803BF33" w:rsidR="00B76AD3" w:rsidRPr="00883708" w:rsidRDefault="00B76AD3" w:rsidP="00B76AD3">
            <w:pPr>
              <w:pStyle w:val="ListParagraph"/>
              <w:tabs>
                <w:tab w:val="clear" w:pos="227"/>
                <w:tab w:val="clear" w:pos="454"/>
              </w:tabs>
              <w:ind w:left="160" w:right="-90" w:hanging="154"/>
              <w:rPr>
                <w:rFonts w:asciiTheme="majorBidi" w:hAnsiTheme="majorBidi" w:cstheme="majorBidi"/>
                <w:sz w:val="22"/>
                <w:cs/>
              </w:rPr>
            </w:pPr>
            <w:r>
              <w:rPr>
                <w:rFonts w:asciiTheme="majorBidi" w:hAnsiTheme="majorBidi" w:cstheme="majorBidi"/>
                <w:sz w:val="22"/>
              </w:rPr>
              <w:tab/>
            </w:r>
            <w:r w:rsidRPr="00883708">
              <w:rPr>
                <w:rFonts w:asciiTheme="majorBidi" w:hAnsiTheme="majorBidi" w:cstheme="majorBidi"/>
                <w:sz w:val="22"/>
                <w:cs/>
              </w:rPr>
              <w:t>ความต้องการของตลาด</w:t>
            </w:r>
          </w:p>
        </w:tc>
        <w:tc>
          <w:tcPr>
            <w:tcW w:w="1059" w:type="dxa"/>
          </w:tcPr>
          <w:p w14:paraId="219D2A23" w14:textId="77777777" w:rsidR="003A011B" w:rsidRDefault="003A011B" w:rsidP="00B76AD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3E19EDB" w14:textId="256649A0" w:rsidR="0041388E" w:rsidRPr="00474F47" w:rsidRDefault="0041388E" w:rsidP="00B76AD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7" w:type="dxa"/>
          </w:tcPr>
          <w:p w14:paraId="71980DCC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</w:tcPr>
          <w:p w14:paraId="705F243B" w14:textId="77777777" w:rsidR="003A011B" w:rsidRDefault="003A011B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16F8A95C" w14:textId="0CFDDCE1" w:rsidR="0041388E" w:rsidRPr="00883708" w:rsidRDefault="0041388E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7" w:type="dxa"/>
          </w:tcPr>
          <w:p w14:paraId="5C85F8AD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264505A6" w14:textId="7BD2FEF7" w:rsidR="00B76AD3" w:rsidRPr="00474F47" w:rsidRDefault="0041388E" w:rsidP="00B76AD3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tLeast"/>
              <w:ind w:left="-520" w:right="-1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277" w:type="dxa"/>
          </w:tcPr>
          <w:p w14:paraId="40F6727E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99326A9" w14:textId="688C3972" w:rsidR="00B76AD3" w:rsidRPr="00883708" w:rsidRDefault="0041388E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277" w:type="dxa"/>
            <w:vAlign w:val="bottom"/>
          </w:tcPr>
          <w:p w14:paraId="2D3F07E6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C83F609" w14:textId="6BB94337" w:rsidR="00B76AD3" w:rsidRPr="00883708" w:rsidRDefault="0041388E" w:rsidP="00B76AD3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7" w:type="dxa"/>
            <w:vAlign w:val="bottom"/>
          </w:tcPr>
          <w:p w14:paraId="6D82BC0A" w14:textId="77777777" w:rsidR="00B76AD3" w:rsidRPr="00883708" w:rsidRDefault="00B76AD3" w:rsidP="00B76AD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B74C6BD" w14:textId="6684C405" w:rsidR="00B76AD3" w:rsidRPr="00883708" w:rsidRDefault="0041388E" w:rsidP="00B76AD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77" w:type="dxa"/>
          </w:tcPr>
          <w:p w14:paraId="59F92B48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6FE5534" w14:textId="0E60EC74" w:rsidR="00B76AD3" w:rsidRPr="00883708" w:rsidRDefault="0041388E" w:rsidP="00B76A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</w:p>
        </w:tc>
      </w:tr>
      <w:tr w:rsidR="003A011B" w:rsidRPr="008457DC" w14:paraId="54EED422" w14:textId="77777777" w:rsidTr="00B76AD3">
        <w:trPr>
          <w:trHeight w:val="262"/>
        </w:trPr>
        <w:tc>
          <w:tcPr>
            <w:tcW w:w="2331" w:type="dxa"/>
          </w:tcPr>
          <w:p w14:paraId="254B8F81" w14:textId="4D48BA72" w:rsidR="003A011B" w:rsidRPr="003A011B" w:rsidRDefault="003A011B" w:rsidP="003A011B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2"/>
                <w:cs/>
              </w:rPr>
            </w:pPr>
            <w:r w:rsidRPr="002A1789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สินทรัพย์อนุพันธ์</w:t>
            </w:r>
          </w:p>
        </w:tc>
        <w:tc>
          <w:tcPr>
            <w:tcW w:w="1059" w:type="dxa"/>
          </w:tcPr>
          <w:p w14:paraId="5ECD1CC1" w14:textId="5A7BD97B" w:rsidR="003A011B" w:rsidRDefault="0041388E" w:rsidP="00B76AD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7" w:type="dxa"/>
          </w:tcPr>
          <w:p w14:paraId="7DD51098" w14:textId="77777777" w:rsidR="003A011B" w:rsidRPr="003A011B" w:rsidRDefault="003A011B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5" w:type="dxa"/>
          </w:tcPr>
          <w:p w14:paraId="71EA9A6A" w14:textId="60233F7D" w:rsidR="003A011B" w:rsidRPr="003A011B" w:rsidRDefault="0041388E" w:rsidP="00E610FA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</w:t>
            </w:r>
          </w:p>
        </w:tc>
        <w:tc>
          <w:tcPr>
            <w:tcW w:w="277" w:type="dxa"/>
          </w:tcPr>
          <w:p w14:paraId="5032D6CF" w14:textId="77777777" w:rsidR="003A011B" w:rsidRPr="003A011B" w:rsidRDefault="003A011B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4967983E" w14:textId="4ABD47E4" w:rsidR="003A011B" w:rsidRPr="00FB0FA2" w:rsidRDefault="0041388E" w:rsidP="00FB0FA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520" w:right="16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7" w:type="dxa"/>
          </w:tcPr>
          <w:p w14:paraId="26486295" w14:textId="77777777" w:rsidR="003A011B" w:rsidRPr="003A011B" w:rsidRDefault="003A011B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75" w:type="dxa"/>
            <w:vAlign w:val="bottom"/>
          </w:tcPr>
          <w:p w14:paraId="41FAC2B9" w14:textId="5C5333DA" w:rsidR="003A011B" w:rsidRDefault="0041388E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277" w:type="dxa"/>
            <w:vAlign w:val="bottom"/>
          </w:tcPr>
          <w:p w14:paraId="4C0D0FD1" w14:textId="77777777" w:rsidR="003A011B" w:rsidRPr="003A011B" w:rsidRDefault="003A011B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75" w:type="dxa"/>
            <w:vAlign w:val="bottom"/>
          </w:tcPr>
          <w:p w14:paraId="2C24B23F" w14:textId="43477960" w:rsidR="003A011B" w:rsidRPr="003A011B" w:rsidRDefault="0041388E" w:rsidP="003A011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</w:t>
            </w:r>
          </w:p>
        </w:tc>
        <w:tc>
          <w:tcPr>
            <w:tcW w:w="277" w:type="dxa"/>
            <w:vAlign w:val="bottom"/>
          </w:tcPr>
          <w:p w14:paraId="16D6F541" w14:textId="6F365551" w:rsidR="003A011B" w:rsidRPr="00883708" w:rsidRDefault="003A011B" w:rsidP="00B76AD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F8B7456" w14:textId="28081EFC" w:rsidR="003A011B" w:rsidRDefault="0041388E" w:rsidP="003A011B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7" w:type="dxa"/>
          </w:tcPr>
          <w:p w14:paraId="33FAEA26" w14:textId="77777777" w:rsidR="003A011B" w:rsidRPr="003A011B" w:rsidRDefault="003A011B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75" w:type="dxa"/>
            <w:vAlign w:val="bottom"/>
          </w:tcPr>
          <w:p w14:paraId="3BF584A7" w14:textId="5A996B7C" w:rsidR="003A011B" w:rsidRPr="003A011B" w:rsidRDefault="0041388E" w:rsidP="00B76A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</w:tr>
      <w:tr w:rsidR="00771B49" w:rsidRPr="008457DC" w14:paraId="550305B6" w14:textId="77777777" w:rsidTr="00B76AD3">
        <w:trPr>
          <w:trHeight w:val="264"/>
        </w:trPr>
        <w:tc>
          <w:tcPr>
            <w:tcW w:w="2331" w:type="dxa"/>
          </w:tcPr>
          <w:p w14:paraId="314C2EDF" w14:textId="77777777" w:rsidR="00771B49" w:rsidRPr="00883708" w:rsidRDefault="00771B49" w:rsidP="00B76AD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</w:p>
        </w:tc>
        <w:tc>
          <w:tcPr>
            <w:tcW w:w="1059" w:type="dxa"/>
          </w:tcPr>
          <w:p w14:paraId="52AEDDB4" w14:textId="77777777" w:rsidR="00771B49" w:rsidRPr="00883708" w:rsidRDefault="00771B49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197C212D" w14:textId="77777777" w:rsidR="00771B49" w:rsidRPr="00883708" w:rsidRDefault="00771B49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</w:tcPr>
          <w:p w14:paraId="4A118C92" w14:textId="77777777" w:rsidR="00771B49" w:rsidRPr="00883708" w:rsidRDefault="00771B49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1E4A92FC" w14:textId="77777777" w:rsidR="00771B49" w:rsidRPr="00883708" w:rsidRDefault="00771B49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2DF58E23" w14:textId="77777777" w:rsidR="00771B49" w:rsidRPr="00883708" w:rsidRDefault="00771B49" w:rsidP="00B76A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405A9E38" w14:textId="77777777" w:rsidR="00771B49" w:rsidRPr="00883708" w:rsidRDefault="00771B49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F74AB73" w14:textId="77777777" w:rsidR="00771B49" w:rsidRPr="00883708" w:rsidRDefault="00771B49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69E24433" w14:textId="77777777" w:rsidR="00771B49" w:rsidRPr="00883708" w:rsidRDefault="00771B49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85F483F" w14:textId="77777777" w:rsidR="00771B49" w:rsidRPr="00883708" w:rsidRDefault="00771B49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6A636C0E" w14:textId="77777777" w:rsidR="00771B49" w:rsidRPr="00883708" w:rsidRDefault="00771B49" w:rsidP="00B76AD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33546C2" w14:textId="77777777" w:rsidR="00771B49" w:rsidRPr="00883708" w:rsidRDefault="00771B49" w:rsidP="00B76AD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2DE822A5" w14:textId="77777777" w:rsidR="00771B49" w:rsidRPr="00883708" w:rsidRDefault="00771B49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D85E731" w14:textId="77777777" w:rsidR="00771B49" w:rsidRPr="00883708" w:rsidRDefault="00771B49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771B49" w:rsidRPr="008457DC" w14:paraId="69AFF74F" w14:textId="77777777" w:rsidTr="00B76AD3">
        <w:trPr>
          <w:trHeight w:val="264"/>
        </w:trPr>
        <w:tc>
          <w:tcPr>
            <w:tcW w:w="2331" w:type="dxa"/>
          </w:tcPr>
          <w:p w14:paraId="7DFC47AC" w14:textId="14122421" w:rsidR="00771B49" w:rsidRPr="00883708" w:rsidRDefault="00771B49" w:rsidP="00B76AD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  <w:r w:rsidRPr="0088370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lastRenderedPageBreak/>
              <w:t xml:space="preserve">ณ วันที่ </w:t>
            </w:r>
            <w:r w:rsidRPr="0088370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0</w:t>
            </w:r>
            <w:r w:rsidRPr="0088370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526E24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กันย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ายน</w:t>
            </w:r>
            <w:r w:rsidRPr="0088370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Pr="0088370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2565</w:t>
            </w:r>
          </w:p>
        </w:tc>
        <w:tc>
          <w:tcPr>
            <w:tcW w:w="1059" w:type="dxa"/>
          </w:tcPr>
          <w:p w14:paraId="52568BD7" w14:textId="77777777" w:rsidR="00771B49" w:rsidRPr="00883708" w:rsidRDefault="00771B49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5D3FA8C5" w14:textId="77777777" w:rsidR="00771B49" w:rsidRPr="00C00BCB" w:rsidRDefault="00771B49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05" w:type="dxa"/>
          </w:tcPr>
          <w:p w14:paraId="6E3A7C75" w14:textId="77777777" w:rsidR="00771B49" w:rsidRPr="00883708" w:rsidRDefault="00771B49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54C58E1D" w14:textId="77777777" w:rsidR="00771B49" w:rsidRPr="00883708" w:rsidRDefault="00771B49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39E9C0E2" w14:textId="77777777" w:rsidR="00771B49" w:rsidRPr="00883708" w:rsidRDefault="00771B49" w:rsidP="00B76A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5799697A" w14:textId="77777777" w:rsidR="00771B49" w:rsidRPr="00883708" w:rsidRDefault="00771B49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370632F" w14:textId="77777777" w:rsidR="00771B49" w:rsidRPr="00883708" w:rsidRDefault="00771B49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7999D132" w14:textId="77777777" w:rsidR="00771B49" w:rsidRPr="00883708" w:rsidRDefault="00771B49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CFB642D" w14:textId="77777777" w:rsidR="00771B49" w:rsidRPr="00883708" w:rsidRDefault="00771B49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733ED34F" w14:textId="77777777" w:rsidR="00771B49" w:rsidRPr="00883708" w:rsidRDefault="00771B49" w:rsidP="00B76AD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C3D6A0C" w14:textId="77777777" w:rsidR="00771B49" w:rsidRPr="00883708" w:rsidRDefault="00771B49" w:rsidP="00B76AD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6B1A1B02" w14:textId="77777777" w:rsidR="00771B49" w:rsidRPr="00883708" w:rsidRDefault="00771B49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38B14F5" w14:textId="77777777" w:rsidR="00771B49" w:rsidRPr="00883708" w:rsidRDefault="00771B49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B76AD3" w:rsidRPr="008457DC" w14:paraId="481CC0F1" w14:textId="77777777" w:rsidTr="00B76AD3">
        <w:trPr>
          <w:trHeight w:val="264"/>
        </w:trPr>
        <w:tc>
          <w:tcPr>
            <w:tcW w:w="2331" w:type="dxa"/>
          </w:tcPr>
          <w:p w14:paraId="67926891" w14:textId="77777777" w:rsidR="00B76AD3" w:rsidRPr="00883708" w:rsidRDefault="00B76AD3" w:rsidP="00B76AD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88370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59" w:type="dxa"/>
          </w:tcPr>
          <w:p w14:paraId="76C27B4F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1E017079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</w:tcPr>
          <w:p w14:paraId="3844A5A7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3C93CD63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17EA7FD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42FF6289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A740280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2F90D572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68DE301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6C4A7FD1" w14:textId="77777777" w:rsidR="00B76AD3" w:rsidRPr="00883708" w:rsidRDefault="00B76AD3" w:rsidP="00B76AD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11668B2" w14:textId="77777777" w:rsidR="00B76AD3" w:rsidRPr="00883708" w:rsidRDefault="00B76AD3" w:rsidP="00B76AD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53BB1A34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BE916CE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B76AD3" w:rsidRPr="008457DC" w14:paraId="19BAAA0C" w14:textId="77777777" w:rsidTr="00B76AD3">
        <w:trPr>
          <w:trHeight w:val="264"/>
        </w:trPr>
        <w:tc>
          <w:tcPr>
            <w:tcW w:w="2331" w:type="dxa"/>
          </w:tcPr>
          <w:p w14:paraId="1222AACE" w14:textId="77777777" w:rsidR="00B76AD3" w:rsidRPr="00883708" w:rsidRDefault="00B76AD3" w:rsidP="00B76AD3">
            <w:pPr>
              <w:tabs>
                <w:tab w:val="clear" w:pos="227"/>
              </w:tabs>
              <w:ind w:left="160" w:right="-90" w:hanging="17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88370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  <w:t xml:space="preserve"> </w:t>
            </w:r>
            <w:r w:rsidRPr="00883708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เงินกู้ยืมระยะยาว</w:t>
            </w:r>
            <w:r w:rsidRPr="00883708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br/>
              <w:t>จากสถาบันการเงิน</w:t>
            </w:r>
          </w:p>
        </w:tc>
        <w:tc>
          <w:tcPr>
            <w:tcW w:w="1059" w:type="dxa"/>
          </w:tcPr>
          <w:p w14:paraId="52BE9170" w14:textId="77777777" w:rsidR="003A011B" w:rsidRDefault="003A011B" w:rsidP="00B76AD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1DE1E0C3" w14:textId="73DE609B" w:rsidR="0041388E" w:rsidRPr="00883708" w:rsidRDefault="0041388E" w:rsidP="00B76AD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7" w:type="dxa"/>
          </w:tcPr>
          <w:p w14:paraId="7D784E7C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</w:tcPr>
          <w:p w14:paraId="5C650444" w14:textId="77777777" w:rsidR="003A011B" w:rsidRDefault="003A011B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2D094461" w14:textId="2A618BF5" w:rsidR="0041388E" w:rsidRPr="00883708" w:rsidRDefault="0041388E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7" w:type="dxa"/>
          </w:tcPr>
          <w:p w14:paraId="5790F6EF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2F0848BA" w14:textId="01AE58B0" w:rsidR="00B76AD3" w:rsidRPr="00883708" w:rsidRDefault="0041388E" w:rsidP="00B76A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30</w:t>
            </w:r>
          </w:p>
        </w:tc>
        <w:tc>
          <w:tcPr>
            <w:tcW w:w="277" w:type="dxa"/>
          </w:tcPr>
          <w:p w14:paraId="6BDAE3A8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75C86F0" w14:textId="76632E86" w:rsidR="00B76AD3" w:rsidRPr="00883708" w:rsidRDefault="0041388E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30</w:t>
            </w:r>
          </w:p>
        </w:tc>
        <w:tc>
          <w:tcPr>
            <w:tcW w:w="277" w:type="dxa"/>
            <w:vAlign w:val="bottom"/>
          </w:tcPr>
          <w:p w14:paraId="43B17609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F53E022" w14:textId="17E86F36" w:rsidR="00B76AD3" w:rsidRPr="00883708" w:rsidRDefault="0041388E" w:rsidP="00B76AD3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7" w:type="dxa"/>
            <w:vAlign w:val="bottom"/>
          </w:tcPr>
          <w:p w14:paraId="0FCA55B7" w14:textId="77777777" w:rsidR="00B76AD3" w:rsidRPr="00883708" w:rsidRDefault="00B76AD3" w:rsidP="00B76AD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0470D65" w14:textId="1F86F818" w:rsidR="00B76AD3" w:rsidRPr="00883708" w:rsidRDefault="0041388E" w:rsidP="00B76AD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29</w:t>
            </w:r>
          </w:p>
        </w:tc>
        <w:tc>
          <w:tcPr>
            <w:tcW w:w="277" w:type="dxa"/>
            <w:vAlign w:val="bottom"/>
          </w:tcPr>
          <w:p w14:paraId="20D9B336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ABCD816" w14:textId="3B00F00F" w:rsidR="00B76AD3" w:rsidRPr="00883708" w:rsidRDefault="0041388E" w:rsidP="00B76A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29</w:t>
            </w:r>
          </w:p>
        </w:tc>
      </w:tr>
      <w:tr w:rsidR="00B76AD3" w:rsidRPr="008457DC" w14:paraId="6AF9A421" w14:textId="77777777" w:rsidTr="00B76AD3">
        <w:trPr>
          <w:trHeight w:val="264"/>
        </w:trPr>
        <w:tc>
          <w:tcPr>
            <w:tcW w:w="2331" w:type="dxa"/>
          </w:tcPr>
          <w:p w14:paraId="291A50F9" w14:textId="77777777" w:rsidR="00B76AD3" w:rsidRPr="00883708" w:rsidRDefault="00B76AD3" w:rsidP="00B76AD3">
            <w:pPr>
              <w:tabs>
                <w:tab w:val="clear" w:pos="227"/>
                <w:tab w:val="left" w:pos="165"/>
              </w:tabs>
              <w:ind w:left="161" w:right="-90" w:hanging="161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883708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1059" w:type="dxa"/>
            <w:vAlign w:val="bottom"/>
          </w:tcPr>
          <w:p w14:paraId="71A1264A" w14:textId="54399E62" w:rsidR="00B76AD3" w:rsidRPr="0032547F" w:rsidRDefault="0041388E" w:rsidP="00B76AD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90" w:right="-11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137</w:t>
            </w:r>
          </w:p>
        </w:tc>
        <w:tc>
          <w:tcPr>
            <w:tcW w:w="277" w:type="dxa"/>
          </w:tcPr>
          <w:p w14:paraId="4E46C9D0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</w:tcPr>
          <w:p w14:paraId="0CB8FDD1" w14:textId="2C1CC6AD" w:rsidR="00B76AD3" w:rsidRPr="00883708" w:rsidRDefault="0041388E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7" w:type="dxa"/>
          </w:tcPr>
          <w:p w14:paraId="2FEDF8D1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567E7CC" w14:textId="66FEB163" w:rsidR="00B76AD3" w:rsidRPr="00883708" w:rsidRDefault="0041388E" w:rsidP="00B76A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520" w:right="16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7" w:type="dxa"/>
          </w:tcPr>
          <w:p w14:paraId="3E345214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83DA25A" w14:textId="72427A1D" w:rsidR="00B76AD3" w:rsidRPr="00883708" w:rsidRDefault="0041388E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137</w:t>
            </w:r>
          </w:p>
        </w:tc>
        <w:tc>
          <w:tcPr>
            <w:tcW w:w="277" w:type="dxa"/>
            <w:vAlign w:val="bottom"/>
          </w:tcPr>
          <w:p w14:paraId="6F8A55C5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DE0CAEC" w14:textId="25638696" w:rsidR="00B76AD3" w:rsidRPr="00883708" w:rsidRDefault="0041388E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137</w:t>
            </w:r>
          </w:p>
        </w:tc>
        <w:tc>
          <w:tcPr>
            <w:tcW w:w="277" w:type="dxa"/>
            <w:vAlign w:val="bottom"/>
          </w:tcPr>
          <w:p w14:paraId="43D595D4" w14:textId="77777777" w:rsidR="00B76AD3" w:rsidRPr="00883708" w:rsidRDefault="00B76AD3" w:rsidP="00B76AD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3E1B48A" w14:textId="0B7B1158" w:rsidR="00B76AD3" w:rsidRPr="00883708" w:rsidRDefault="0041388E" w:rsidP="00B76AD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7" w:type="dxa"/>
            <w:vAlign w:val="bottom"/>
          </w:tcPr>
          <w:p w14:paraId="34D7F9C2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C956968" w14:textId="0F2DF66D" w:rsidR="00B76AD3" w:rsidRPr="00883708" w:rsidRDefault="0041388E" w:rsidP="00B76A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137</w:t>
            </w:r>
          </w:p>
        </w:tc>
      </w:tr>
      <w:tr w:rsidR="00B76AD3" w:rsidRPr="008457DC" w14:paraId="22771DE9" w14:textId="77777777" w:rsidTr="00B76AD3">
        <w:trPr>
          <w:trHeight w:val="264"/>
        </w:trPr>
        <w:tc>
          <w:tcPr>
            <w:tcW w:w="2331" w:type="dxa"/>
          </w:tcPr>
          <w:p w14:paraId="061A6EAB" w14:textId="77777777" w:rsidR="00B76AD3" w:rsidRPr="00883708" w:rsidRDefault="00B76AD3" w:rsidP="00B76AD3">
            <w:pPr>
              <w:tabs>
                <w:tab w:val="clear" w:pos="227"/>
                <w:tab w:val="left" w:pos="165"/>
              </w:tabs>
              <w:ind w:left="161" w:right="-90" w:hanging="161"/>
              <w:rPr>
                <w:rFonts w:asciiTheme="majorBidi" w:hAnsiTheme="majorBidi" w:cstheme="majorBidi"/>
                <w:sz w:val="22"/>
                <w:szCs w:val="22"/>
              </w:rPr>
            </w:pPr>
            <w:r w:rsidRPr="00883708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1059" w:type="dxa"/>
          </w:tcPr>
          <w:p w14:paraId="3F144028" w14:textId="540A7AB6" w:rsidR="00B76AD3" w:rsidRPr="00883708" w:rsidRDefault="0041388E" w:rsidP="00B76AD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7" w:type="dxa"/>
          </w:tcPr>
          <w:p w14:paraId="06EE148E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</w:tcPr>
          <w:p w14:paraId="76972CC7" w14:textId="7FC8C3BF" w:rsidR="00B76AD3" w:rsidRPr="00883708" w:rsidRDefault="0041388E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7" w:type="dxa"/>
          </w:tcPr>
          <w:p w14:paraId="209DBA0B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16DC882" w14:textId="59F1ABD6" w:rsidR="00B76AD3" w:rsidRPr="00883708" w:rsidRDefault="0041388E" w:rsidP="00B76AD3">
            <w:pPr>
              <w:pStyle w:val="acctfourfigures"/>
              <w:tabs>
                <w:tab w:val="clear" w:pos="765"/>
                <w:tab w:val="decimal" w:pos="375"/>
                <w:tab w:val="decimal" w:pos="796"/>
              </w:tabs>
              <w:spacing w:line="240" w:lineRule="atLeast"/>
              <w:ind w:left="-520" w:right="-1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6,997</w:t>
            </w:r>
          </w:p>
        </w:tc>
        <w:tc>
          <w:tcPr>
            <w:tcW w:w="277" w:type="dxa"/>
          </w:tcPr>
          <w:p w14:paraId="2BB1F20D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49FB9DB" w14:textId="5E25E18D" w:rsidR="00B76AD3" w:rsidRPr="00883708" w:rsidRDefault="0041388E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6,997</w:t>
            </w:r>
          </w:p>
        </w:tc>
        <w:tc>
          <w:tcPr>
            <w:tcW w:w="277" w:type="dxa"/>
            <w:vAlign w:val="bottom"/>
          </w:tcPr>
          <w:p w14:paraId="5EA9FE4B" w14:textId="00B30E57" w:rsidR="00B76AD3" w:rsidRPr="00883708" w:rsidRDefault="00B76AD3" w:rsidP="0041388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6D14E7F" w14:textId="11D5B36C" w:rsidR="00B76AD3" w:rsidRPr="00962EAB" w:rsidRDefault="0041388E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  <w:r w:rsidRPr="00962EAB">
              <w:rPr>
                <w:rFonts w:asciiTheme="majorBidi" w:hAnsiTheme="majorBidi" w:cstheme="majorBidi"/>
                <w:szCs w:val="22"/>
              </w:rPr>
              <w:t>6,9</w:t>
            </w:r>
            <w:r w:rsidR="00962EAB" w:rsidRPr="00962EAB">
              <w:rPr>
                <w:rFonts w:asciiTheme="majorBidi" w:hAnsiTheme="majorBidi" w:cstheme="majorBidi"/>
                <w:szCs w:val="22"/>
              </w:rPr>
              <w:t>50</w:t>
            </w:r>
          </w:p>
        </w:tc>
        <w:tc>
          <w:tcPr>
            <w:tcW w:w="277" w:type="dxa"/>
            <w:vAlign w:val="bottom"/>
          </w:tcPr>
          <w:p w14:paraId="66BD3833" w14:textId="77777777" w:rsidR="00B76AD3" w:rsidRPr="00962EAB" w:rsidRDefault="00B76AD3" w:rsidP="00B76AD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421E31C" w14:textId="46435227" w:rsidR="00B76AD3" w:rsidRPr="00962EAB" w:rsidRDefault="0041388E" w:rsidP="00B76AD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62EA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7" w:type="dxa"/>
            <w:vAlign w:val="bottom"/>
          </w:tcPr>
          <w:p w14:paraId="23124FD6" w14:textId="77777777" w:rsidR="00B76AD3" w:rsidRPr="00962EAB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08D9418" w14:textId="436FCB09" w:rsidR="00B76AD3" w:rsidRPr="00962EAB" w:rsidRDefault="0041388E" w:rsidP="00B76A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962EAB">
              <w:rPr>
                <w:rFonts w:asciiTheme="majorBidi" w:hAnsiTheme="majorBidi" w:cstheme="majorBidi"/>
                <w:szCs w:val="22"/>
                <w:lang w:val="en-US"/>
              </w:rPr>
              <w:t>6,9</w:t>
            </w:r>
            <w:r w:rsidR="00962EAB" w:rsidRPr="00962EAB">
              <w:rPr>
                <w:rFonts w:asciiTheme="majorBidi" w:hAnsiTheme="majorBidi" w:cstheme="majorBidi"/>
                <w:szCs w:val="22"/>
                <w:lang w:val="en-US"/>
              </w:rPr>
              <w:t>50</w:t>
            </w:r>
          </w:p>
        </w:tc>
      </w:tr>
      <w:tr w:rsidR="00771B49" w:rsidRPr="008457DC" w14:paraId="22D2AFA1" w14:textId="77777777" w:rsidTr="00B76AD3">
        <w:trPr>
          <w:trHeight w:val="264"/>
        </w:trPr>
        <w:tc>
          <w:tcPr>
            <w:tcW w:w="2331" w:type="dxa"/>
          </w:tcPr>
          <w:p w14:paraId="45D5FCAA" w14:textId="47C9A226" w:rsidR="00771B49" w:rsidRPr="00883708" w:rsidRDefault="00771B49" w:rsidP="00B76AD3">
            <w:pPr>
              <w:tabs>
                <w:tab w:val="clear" w:pos="227"/>
                <w:tab w:val="left" w:pos="165"/>
              </w:tabs>
              <w:ind w:left="161" w:right="-90" w:hanging="161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A1789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หนี้สินอนุพันธ์</w:t>
            </w:r>
          </w:p>
        </w:tc>
        <w:tc>
          <w:tcPr>
            <w:tcW w:w="1059" w:type="dxa"/>
          </w:tcPr>
          <w:p w14:paraId="3D4AE405" w14:textId="7A6F9691" w:rsidR="00771B49" w:rsidRPr="00771B49" w:rsidRDefault="0041388E" w:rsidP="00B76AD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7" w:type="dxa"/>
          </w:tcPr>
          <w:p w14:paraId="7D1A5A9F" w14:textId="77777777" w:rsidR="00771B49" w:rsidRPr="00883708" w:rsidRDefault="00771B49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</w:tcPr>
          <w:p w14:paraId="7713788C" w14:textId="444626A1" w:rsidR="00771B49" w:rsidRPr="00771B49" w:rsidRDefault="0041388E" w:rsidP="0041388E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73</w:t>
            </w:r>
          </w:p>
        </w:tc>
        <w:tc>
          <w:tcPr>
            <w:tcW w:w="277" w:type="dxa"/>
          </w:tcPr>
          <w:p w14:paraId="41049D8D" w14:textId="77777777" w:rsidR="00771B49" w:rsidRPr="00883708" w:rsidRDefault="00771B49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691D0C74" w14:textId="5D78B2C8" w:rsidR="00771B49" w:rsidRPr="00771B49" w:rsidRDefault="0041388E" w:rsidP="00771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520" w:right="16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7" w:type="dxa"/>
          </w:tcPr>
          <w:p w14:paraId="1A739D01" w14:textId="77777777" w:rsidR="00771B49" w:rsidRPr="00883708" w:rsidRDefault="00771B49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05AE130" w14:textId="402EC642" w:rsidR="00771B49" w:rsidRDefault="0041388E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73</w:t>
            </w:r>
          </w:p>
        </w:tc>
        <w:tc>
          <w:tcPr>
            <w:tcW w:w="277" w:type="dxa"/>
            <w:vAlign w:val="bottom"/>
          </w:tcPr>
          <w:p w14:paraId="197DE6A0" w14:textId="77777777" w:rsidR="00771B49" w:rsidRPr="00883708" w:rsidRDefault="00771B49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E054917" w14:textId="70C690ED" w:rsidR="00771B49" w:rsidRDefault="0041388E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73</w:t>
            </w:r>
          </w:p>
        </w:tc>
        <w:tc>
          <w:tcPr>
            <w:tcW w:w="277" w:type="dxa"/>
            <w:vAlign w:val="bottom"/>
          </w:tcPr>
          <w:p w14:paraId="7BD1BD56" w14:textId="5B648994" w:rsidR="00771B49" w:rsidRPr="00771B49" w:rsidRDefault="00771B49" w:rsidP="00B76AD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5" w:type="dxa"/>
            <w:vAlign w:val="bottom"/>
          </w:tcPr>
          <w:p w14:paraId="38597F1C" w14:textId="25F038CE" w:rsidR="00771B49" w:rsidRPr="00771B49" w:rsidRDefault="0041388E" w:rsidP="00B76AD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77" w:type="dxa"/>
            <w:vAlign w:val="bottom"/>
          </w:tcPr>
          <w:p w14:paraId="5C6E1A2E" w14:textId="472E9188" w:rsidR="00771B49" w:rsidRPr="00883708" w:rsidRDefault="00771B49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6EF3BB8" w14:textId="600DA862" w:rsidR="00771B49" w:rsidRPr="00771B49" w:rsidRDefault="0041388E" w:rsidP="00B76A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73</w:t>
            </w:r>
          </w:p>
        </w:tc>
      </w:tr>
      <w:tr w:rsidR="00B76AD3" w:rsidRPr="008457DC" w14:paraId="526B8D6D" w14:textId="77777777" w:rsidTr="00B76AD3">
        <w:trPr>
          <w:trHeight w:val="264"/>
        </w:trPr>
        <w:tc>
          <w:tcPr>
            <w:tcW w:w="2331" w:type="dxa"/>
          </w:tcPr>
          <w:p w14:paraId="6A721461" w14:textId="77777777" w:rsidR="00B76AD3" w:rsidRPr="00883708" w:rsidRDefault="00B76AD3" w:rsidP="00B76AD3">
            <w:pPr>
              <w:tabs>
                <w:tab w:val="clear" w:pos="227"/>
                <w:tab w:val="left" w:pos="165"/>
              </w:tabs>
              <w:ind w:left="161" w:right="-90" w:hanging="16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83708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059" w:type="dxa"/>
          </w:tcPr>
          <w:p w14:paraId="3584BCCF" w14:textId="2E064E63" w:rsidR="00B76AD3" w:rsidRPr="00883708" w:rsidDel="00634405" w:rsidRDefault="0041388E" w:rsidP="00B76AD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7" w:type="dxa"/>
          </w:tcPr>
          <w:p w14:paraId="404C166F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</w:tcPr>
          <w:p w14:paraId="420573DF" w14:textId="42F9E4C3" w:rsidR="00B76AD3" w:rsidRPr="00883708" w:rsidRDefault="0041388E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7" w:type="dxa"/>
          </w:tcPr>
          <w:p w14:paraId="663AF9CB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86D45FD" w14:textId="02F15AFB" w:rsidR="00B76AD3" w:rsidRPr="00883708" w:rsidRDefault="0041388E" w:rsidP="00B76AD3">
            <w:pPr>
              <w:pStyle w:val="acctfourfigures"/>
              <w:tabs>
                <w:tab w:val="clear" w:pos="765"/>
                <w:tab w:val="decimal" w:pos="375"/>
                <w:tab w:val="decimal" w:pos="796"/>
              </w:tabs>
              <w:spacing w:line="240" w:lineRule="atLeast"/>
              <w:ind w:left="-520" w:right="-1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1,176</w:t>
            </w:r>
          </w:p>
        </w:tc>
        <w:tc>
          <w:tcPr>
            <w:tcW w:w="277" w:type="dxa"/>
            <w:shd w:val="clear" w:color="auto" w:fill="auto"/>
          </w:tcPr>
          <w:p w14:paraId="7322F1D2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1EA3E93F" w14:textId="127034B4" w:rsidR="00B76AD3" w:rsidRPr="00883708" w:rsidRDefault="0041388E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1,176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1137D55B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24EDF2DC" w14:textId="75A2A611" w:rsidR="00B76AD3" w:rsidRPr="00883708" w:rsidRDefault="0041388E" w:rsidP="00B76AD3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578AB9A9" w14:textId="77777777" w:rsidR="00B76AD3" w:rsidRPr="00883708" w:rsidRDefault="00B76AD3" w:rsidP="00B76AD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00017D23" w14:textId="76C1CB24" w:rsidR="00B76AD3" w:rsidRPr="00883708" w:rsidRDefault="0041388E" w:rsidP="00B76AD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1,073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542A5B0A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77F378BB" w14:textId="6171C77F" w:rsidR="00B76AD3" w:rsidRPr="00883708" w:rsidRDefault="0041388E" w:rsidP="00B76A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1,073</w:t>
            </w:r>
          </w:p>
        </w:tc>
      </w:tr>
      <w:tr w:rsidR="00B76AD3" w:rsidRPr="008457DC" w14:paraId="5FFBA5C5" w14:textId="77777777" w:rsidTr="00B76AD3">
        <w:trPr>
          <w:trHeight w:val="264"/>
        </w:trPr>
        <w:tc>
          <w:tcPr>
            <w:tcW w:w="2331" w:type="dxa"/>
          </w:tcPr>
          <w:p w14:paraId="7EAF2C52" w14:textId="4EFB5A30" w:rsidR="00B76AD3" w:rsidRPr="00883708" w:rsidRDefault="00B76AD3" w:rsidP="00B76AD3">
            <w:pPr>
              <w:tabs>
                <w:tab w:val="clear" w:pos="227"/>
                <w:tab w:val="left" w:pos="165"/>
              </w:tabs>
              <w:ind w:left="161" w:right="-90" w:hanging="161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59" w:type="dxa"/>
          </w:tcPr>
          <w:p w14:paraId="21445282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551DFD7F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</w:tcPr>
          <w:p w14:paraId="7A92DAC8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6EE02F34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72F1676B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375"/>
                <w:tab w:val="decimal" w:pos="796"/>
              </w:tabs>
              <w:spacing w:line="240" w:lineRule="atLeast"/>
              <w:ind w:left="-520" w:right="-1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7" w:type="dxa"/>
          </w:tcPr>
          <w:p w14:paraId="321955CE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0FD82E6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7" w:type="dxa"/>
            <w:vAlign w:val="bottom"/>
          </w:tcPr>
          <w:p w14:paraId="68937AD5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D539FC2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7" w:type="dxa"/>
            <w:vAlign w:val="bottom"/>
          </w:tcPr>
          <w:p w14:paraId="3C24D29B" w14:textId="77777777" w:rsidR="00B76AD3" w:rsidRPr="00883708" w:rsidRDefault="00B76AD3" w:rsidP="00B76AD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BB06B55" w14:textId="77777777" w:rsidR="00B76AD3" w:rsidRPr="00883708" w:rsidRDefault="00B76AD3" w:rsidP="00B76AD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6A1292B7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593539D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B76AD3" w:rsidRPr="008457DC" w14:paraId="5B0B10E1" w14:textId="77777777" w:rsidTr="00B76AD3">
        <w:trPr>
          <w:trHeight w:val="264"/>
        </w:trPr>
        <w:tc>
          <w:tcPr>
            <w:tcW w:w="2331" w:type="dxa"/>
          </w:tcPr>
          <w:p w14:paraId="7B9894E7" w14:textId="345B7DC2" w:rsidR="00B76AD3" w:rsidRPr="00883708" w:rsidRDefault="00B76AD3" w:rsidP="00B76AD3">
            <w:pPr>
              <w:tabs>
                <w:tab w:val="clear" w:pos="227"/>
                <w:tab w:val="left" w:pos="165"/>
              </w:tabs>
              <w:ind w:left="161" w:right="-90" w:hanging="161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88370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88370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88370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  <w:r w:rsidRPr="0088370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2564</w:t>
            </w:r>
          </w:p>
        </w:tc>
        <w:tc>
          <w:tcPr>
            <w:tcW w:w="1059" w:type="dxa"/>
          </w:tcPr>
          <w:p w14:paraId="279559A8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279D3FB3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</w:tcPr>
          <w:p w14:paraId="56A17C4F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0C2ACB14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</w:tcPr>
          <w:p w14:paraId="53E181A2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375"/>
                <w:tab w:val="decimal" w:pos="796"/>
              </w:tabs>
              <w:spacing w:line="240" w:lineRule="atLeast"/>
              <w:ind w:left="-520" w:right="-1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7" w:type="dxa"/>
          </w:tcPr>
          <w:p w14:paraId="0D36F6F3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</w:tcPr>
          <w:p w14:paraId="10AC8C9D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7" w:type="dxa"/>
          </w:tcPr>
          <w:p w14:paraId="469B2FB0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</w:tcPr>
          <w:p w14:paraId="66ED4849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7" w:type="dxa"/>
          </w:tcPr>
          <w:p w14:paraId="37FB10A1" w14:textId="77777777" w:rsidR="00B76AD3" w:rsidRPr="00883708" w:rsidRDefault="00B76AD3" w:rsidP="00B76AD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</w:tcPr>
          <w:p w14:paraId="35B9D0D9" w14:textId="77777777" w:rsidR="00B76AD3" w:rsidRPr="00883708" w:rsidRDefault="00B76AD3" w:rsidP="00B76AD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7" w:type="dxa"/>
          </w:tcPr>
          <w:p w14:paraId="348DDEF0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</w:tcPr>
          <w:p w14:paraId="41AE6951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B76AD3" w:rsidRPr="008457DC" w14:paraId="4621AB57" w14:textId="77777777" w:rsidTr="00B76AD3">
        <w:trPr>
          <w:trHeight w:val="264"/>
        </w:trPr>
        <w:tc>
          <w:tcPr>
            <w:tcW w:w="2331" w:type="dxa"/>
          </w:tcPr>
          <w:p w14:paraId="57E0D38F" w14:textId="14B70AC4" w:rsidR="00B76AD3" w:rsidRPr="00883708" w:rsidRDefault="00B76AD3" w:rsidP="00B76AD3">
            <w:pPr>
              <w:tabs>
                <w:tab w:val="clear" w:pos="227"/>
                <w:tab w:val="left" w:pos="165"/>
              </w:tabs>
              <w:ind w:left="161" w:right="-90" w:hanging="161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88370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59" w:type="dxa"/>
          </w:tcPr>
          <w:p w14:paraId="67210916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79667FA8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</w:tcPr>
          <w:p w14:paraId="6C3C5B19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627FACB7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</w:tcPr>
          <w:p w14:paraId="36BA5A14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375"/>
                <w:tab w:val="decimal" w:pos="796"/>
              </w:tabs>
              <w:spacing w:line="240" w:lineRule="atLeast"/>
              <w:ind w:left="-520" w:right="-1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7" w:type="dxa"/>
          </w:tcPr>
          <w:p w14:paraId="261E8231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</w:tcPr>
          <w:p w14:paraId="7B754BDE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7" w:type="dxa"/>
          </w:tcPr>
          <w:p w14:paraId="5DEC7B15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</w:tcPr>
          <w:p w14:paraId="32284AEB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7" w:type="dxa"/>
          </w:tcPr>
          <w:p w14:paraId="4ECEDBFB" w14:textId="77777777" w:rsidR="00B76AD3" w:rsidRPr="00883708" w:rsidRDefault="00B76AD3" w:rsidP="00B76AD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</w:tcPr>
          <w:p w14:paraId="70DA1861" w14:textId="77777777" w:rsidR="00B76AD3" w:rsidRPr="00883708" w:rsidRDefault="00B76AD3" w:rsidP="00B76AD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7" w:type="dxa"/>
          </w:tcPr>
          <w:p w14:paraId="79E6262A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</w:tcPr>
          <w:p w14:paraId="0D530CE0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B76AD3" w:rsidRPr="008457DC" w14:paraId="38FAFB4A" w14:textId="77777777" w:rsidTr="00B76AD3">
        <w:trPr>
          <w:trHeight w:val="264"/>
        </w:trPr>
        <w:tc>
          <w:tcPr>
            <w:tcW w:w="2331" w:type="dxa"/>
          </w:tcPr>
          <w:p w14:paraId="2FD659F0" w14:textId="0F8725B8" w:rsidR="00B76AD3" w:rsidRPr="00883708" w:rsidRDefault="00B76AD3" w:rsidP="00B76AD3">
            <w:pPr>
              <w:tabs>
                <w:tab w:val="clear" w:pos="227"/>
                <w:tab w:val="left" w:pos="165"/>
              </w:tabs>
              <w:ind w:left="161" w:right="-90" w:hanging="161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883708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059" w:type="dxa"/>
          </w:tcPr>
          <w:p w14:paraId="4D4524AD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709CEE8A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</w:tcPr>
          <w:p w14:paraId="4F782156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4EA3CE29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</w:tcPr>
          <w:p w14:paraId="17F33C6E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375"/>
                <w:tab w:val="decimal" w:pos="796"/>
              </w:tabs>
              <w:spacing w:line="240" w:lineRule="atLeast"/>
              <w:ind w:left="-520" w:right="-1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7" w:type="dxa"/>
          </w:tcPr>
          <w:p w14:paraId="6962039A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</w:tcPr>
          <w:p w14:paraId="70311B43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7" w:type="dxa"/>
          </w:tcPr>
          <w:p w14:paraId="26EFBDE5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</w:tcPr>
          <w:p w14:paraId="67EF4C46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7" w:type="dxa"/>
          </w:tcPr>
          <w:p w14:paraId="624E076C" w14:textId="77777777" w:rsidR="00B76AD3" w:rsidRPr="00883708" w:rsidRDefault="00B76AD3" w:rsidP="00B76AD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</w:tcPr>
          <w:p w14:paraId="667FACF3" w14:textId="77777777" w:rsidR="00B76AD3" w:rsidRPr="00883708" w:rsidRDefault="00B76AD3" w:rsidP="00B76AD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7" w:type="dxa"/>
          </w:tcPr>
          <w:p w14:paraId="4B1AC3A3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</w:tcPr>
          <w:p w14:paraId="5CD02A7E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B76AD3" w:rsidRPr="008457DC" w14:paraId="6B910CB8" w14:textId="77777777" w:rsidTr="00B76AD3">
        <w:trPr>
          <w:trHeight w:val="264"/>
        </w:trPr>
        <w:tc>
          <w:tcPr>
            <w:tcW w:w="2331" w:type="dxa"/>
          </w:tcPr>
          <w:p w14:paraId="36A1F185" w14:textId="77777777" w:rsidR="00B76AD3" w:rsidRPr="00883708" w:rsidRDefault="00B76AD3" w:rsidP="00B76AD3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340"/>
              </w:tabs>
              <w:ind w:left="160" w:right="-90" w:hanging="180"/>
              <w:rPr>
                <w:rFonts w:asciiTheme="majorBidi" w:hAnsiTheme="majorBidi" w:cstheme="majorBidi"/>
                <w:sz w:val="22"/>
              </w:rPr>
            </w:pPr>
            <w:r w:rsidRPr="00883708">
              <w:rPr>
                <w:rFonts w:asciiTheme="majorBidi" w:hAnsiTheme="majorBidi" w:cstheme="majorBidi"/>
                <w:sz w:val="22"/>
                <w:cs/>
              </w:rPr>
              <w:t>ตราสารทุนที่ไม่อยู่ใน</w:t>
            </w:r>
          </w:p>
          <w:p w14:paraId="47AA6856" w14:textId="3086C3AE" w:rsidR="00B76AD3" w:rsidRPr="00883708" w:rsidRDefault="00B76AD3" w:rsidP="00B76AD3">
            <w:pPr>
              <w:tabs>
                <w:tab w:val="clear" w:pos="227"/>
              </w:tabs>
              <w:ind w:left="161" w:right="-90" w:hanging="161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883708">
              <w:rPr>
                <w:rFonts w:asciiTheme="majorBidi" w:hAnsiTheme="majorBidi" w:cstheme="majorBidi"/>
                <w:sz w:val="22"/>
                <w:szCs w:val="22"/>
                <w:cs/>
              </w:rPr>
              <w:t>ความต้องการของตลาด</w:t>
            </w:r>
          </w:p>
        </w:tc>
        <w:tc>
          <w:tcPr>
            <w:tcW w:w="1059" w:type="dxa"/>
          </w:tcPr>
          <w:p w14:paraId="157CBFB1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F717FAF" w14:textId="6DD29DAC" w:rsidR="00B76AD3" w:rsidRPr="00883708" w:rsidRDefault="00B76AD3" w:rsidP="00B76AD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</w:rPr>
            </w:pPr>
            <w:r w:rsidRPr="0088370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7" w:type="dxa"/>
          </w:tcPr>
          <w:p w14:paraId="703C519C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</w:tcPr>
          <w:p w14:paraId="43F7CE6A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5513C362" w14:textId="14B686F6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  <w:r w:rsidRPr="00883708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7" w:type="dxa"/>
          </w:tcPr>
          <w:p w14:paraId="723B6E3A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CB0CAEF" w14:textId="361F0085" w:rsidR="00B76AD3" w:rsidRPr="00883708" w:rsidRDefault="00B76AD3" w:rsidP="00281C43">
            <w:pPr>
              <w:pStyle w:val="acctfourfigures"/>
              <w:tabs>
                <w:tab w:val="clear" w:pos="765"/>
                <w:tab w:val="decimal" w:pos="375"/>
                <w:tab w:val="decimal" w:pos="796"/>
              </w:tabs>
              <w:spacing w:line="240" w:lineRule="atLeast"/>
              <w:ind w:left="-520" w:right="-1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83708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277" w:type="dxa"/>
          </w:tcPr>
          <w:p w14:paraId="45660180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5545AB2" w14:textId="5E63B845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83708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277" w:type="dxa"/>
            <w:vAlign w:val="bottom"/>
          </w:tcPr>
          <w:p w14:paraId="40285EA4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0299554" w14:textId="687A8B75" w:rsidR="00B76AD3" w:rsidRPr="00883708" w:rsidRDefault="00B76AD3" w:rsidP="00B76AD3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  <w:lang w:bidi="th-TH"/>
              </w:rPr>
            </w:pPr>
            <w:r w:rsidRPr="00883708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7" w:type="dxa"/>
            <w:vAlign w:val="bottom"/>
          </w:tcPr>
          <w:p w14:paraId="46528DD5" w14:textId="77777777" w:rsidR="00B76AD3" w:rsidRPr="00883708" w:rsidRDefault="00B76AD3" w:rsidP="00B76AD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81807CE" w14:textId="4044F965" w:rsidR="00B76AD3" w:rsidRPr="00883708" w:rsidRDefault="00B76AD3" w:rsidP="00B76AD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83708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77" w:type="dxa"/>
          </w:tcPr>
          <w:p w14:paraId="7CF06B75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E5770D9" w14:textId="31207521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83708"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</w:p>
        </w:tc>
      </w:tr>
      <w:tr w:rsidR="00B76AD3" w:rsidRPr="008457DC" w14:paraId="79FB023B" w14:textId="77777777" w:rsidTr="00B76AD3">
        <w:trPr>
          <w:trHeight w:val="264"/>
        </w:trPr>
        <w:tc>
          <w:tcPr>
            <w:tcW w:w="2331" w:type="dxa"/>
          </w:tcPr>
          <w:p w14:paraId="6575F33A" w14:textId="2D918F04" w:rsidR="00B76AD3" w:rsidRPr="002A1789" w:rsidRDefault="00B76AD3" w:rsidP="00B76AD3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A1789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สินทรัพย์อนุพันธ์</w:t>
            </w:r>
          </w:p>
        </w:tc>
        <w:tc>
          <w:tcPr>
            <w:tcW w:w="1059" w:type="dxa"/>
          </w:tcPr>
          <w:p w14:paraId="7900E709" w14:textId="4428506A" w:rsidR="00B76AD3" w:rsidRPr="00883708" w:rsidRDefault="00B76AD3" w:rsidP="00B76AD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83708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7" w:type="dxa"/>
          </w:tcPr>
          <w:p w14:paraId="32AC44D9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</w:tcPr>
          <w:p w14:paraId="15DA06FC" w14:textId="59A1C2AE" w:rsidR="00B76AD3" w:rsidRPr="00C223F1" w:rsidRDefault="00B76AD3" w:rsidP="00E610FA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223F1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14</w:t>
            </w:r>
          </w:p>
        </w:tc>
        <w:tc>
          <w:tcPr>
            <w:tcW w:w="277" w:type="dxa"/>
          </w:tcPr>
          <w:p w14:paraId="684AB654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765D838E" w14:textId="4BA757DB" w:rsidR="00B76AD3" w:rsidRPr="00771B49" w:rsidRDefault="00B76AD3" w:rsidP="00771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520" w:right="16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71B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7" w:type="dxa"/>
          </w:tcPr>
          <w:p w14:paraId="7C8CC8D5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0018319" w14:textId="6DE2572E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883708">
              <w:rPr>
                <w:rFonts w:asciiTheme="majorBidi" w:hAnsiTheme="majorBidi" w:cstheme="majorBidi"/>
                <w:szCs w:val="22"/>
                <w:lang w:val="en-US"/>
              </w:rPr>
              <w:t>14</w:t>
            </w:r>
          </w:p>
        </w:tc>
        <w:tc>
          <w:tcPr>
            <w:tcW w:w="277" w:type="dxa"/>
          </w:tcPr>
          <w:p w14:paraId="150F2955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</w:tcPr>
          <w:p w14:paraId="0A31F95F" w14:textId="2C2DC89F" w:rsidR="00B76AD3" w:rsidRPr="00550C2B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83708">
              <w:rPr>
                <w:rFonts w:asciiTheme="majorBidi" w:hAnsiTheme="majorBidi" w:cstheme="majorBidi"/>
                <w:szCs w:val="22"/>
                <w:lang w:bidi="th-TH"/>
              </w:rPr>
              <w:t>14</w:t>
            </w:r>
          </w:p>
        </w:tc>
        <w:tc>
          <w:tcPr>
            <w:tcW w:w="277" w:type="dxa"/>
          </w:tcPr>
          <w:p w14:paraId="3A3870E4" w14:textId="77777777" w:rsidR="00B76AD3" w:rsidRPr="00883708" w:rsidRDefault="00B76AD3" w:rsidP="00B76AD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24FBF0A" w14:textId="737638C0" w:rsidR="00B76AD3" w:rsidRPr="00883708" w:rsidRDefault="00B76AD3" w:rsidP="00B76AD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8370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7" w:type="dxa"/>
          </w:tcPr>
          <w:p w14:paraId="686097E8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</w:tcPr>
          <w:p w14:paraId="5CB07EBD" w14:textId="196C1869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883708">
              <w:rPr>
                <w:rFonts w:asciiTheme="majorBidi" w:hAnsiTheme="majorBidi" w:cstheme="majorBidi"/>
                <w:szCs w:val="22"/>
                <w:lang w:bidi="th-TH"/>
              </w:rPr>
              <w:t>14</w:t>
            </w:r>
          </w:p>
        </w:tc>
      </w:tr>
      <w:tr w:rsidR="005C5A14" w:rsidRPr="008457DC" w14:paraId="03AD11DE" w14:textId="77777777" w:rsidTr="00B76AD3">
        <w:trPr>
          <w:trHeight w:val="264"/>
        </w:trPr>
        <w:tc>
          <w:tcPr>
            <w:tcW w:w="2331" w:type="dxa"/>
          </w:tcPr>
          <w:p w14:paraId="26307EB0" w14:textId="77777777" w:rsidR="005C5A14" w:rsidRPr="00883708" w:rsidRDefault="005C5A14" w:rsidP="00B76AD3">
            <w:pPr>
              <w:pStyle w:val="ListParagraph"/>
              <w:tabs>
                <w:tab w:val="clear" w:pos="227"/>
              </w:tabs>
              <w:ind w:left="340" w:right="-90"/>
              <w:rPr>
                <w:rFonts w:asciiTheme="majorBidi" w:hAnsiTheme="majorBidi" w:cstheme="majorBidi"/>
                <w:sz w:val="22"/>
                <w:cs/>
                <w:lang w:val="en-GB"/>
              </w:rPr>
            </w:pPr>
          </w:p>
        </w:tc>
        <w:tc>
          <w:tcPr>
            <w:tcW w:w="1059" w:type="dxa"/>
          </w:tcPr>
          <w:p w14:paraId="2D78EA33" w14:textId="77777777" w:rsidR="005C5A14" w:rsidRPr="00883708" w:rsidRDefault="005C5A14" w:rsidP="00B76AD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7" w:type="dxa"/>
          </w:tcPr>
          <w:p w14:paraId="12BD6C37" w14:textId="77777777" w:rsidR="005C5A14" w:rsidRPr="00883708" w:rsidRDefault="005C5A14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</w:tcPr>
          <w:p w14:paraId="07ED2A9D" w14:textId="77777777" w:rsidR="005C5A14" w:rsidRPr="00883708" w:rsidRDefault="005C5A14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7" w:type="dxa"/>
          </w:tcPr>
          <w:p w14:paraId="30887817" w14:textId="77777777" w:rsidR="005C5A14" w:rsidRPr="00883708" w:rsidRDefault="005C5A14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7E73E6E3" w14:textId="77777777" w:rsidR="005C5A14" w:rsidRPr="00883708" w:rsidRDefault="005C5A14" w:rsidP="00B76AD3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518" w:right="-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7" w:type="dxa"/>
          </w:tcPr>
          <w:p w14:paraId="3F6D9F2E" w14:textId="77777777" w:rsidR="005C5A14" w:rsidRPr="00883708" w:rsidRDefault="005C5A14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B808658" w14:textId="77777777" w:rsidR="005C5A14" w:rsidRPr="00883708" w:rsidRDefault="005C5A14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7" w:type="dxa"/>
            <w:vAlign w:val="bottom"/>
          </w:tcPr>
          <w:p w14:paraId="3CAEC79E" w14:textId="77777777" w:rsidR="005C5A14" w:rsidRPr="00883708" w:rsidRDefault="005C5A14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82CD6BC" w14:textId="77777777" w:rsidR="005C5A14" w:rsidRPr="00883708" w:rsidRDefault="005C5A14" w:rsidP="00B76AD3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0B36B813" w14:textId="77777777" w:rsidR="005C5A14" w:rsidRPr="00883708" w:rsidRDefault="005C5A14" w:rsidP="00B76AD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D407935" w14:textId="77777777" w:rsidR="005C5A14" w:rsidRPr="00883708" w:rsidRDefault="005C5A14" w:rsidP="00B76AD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3D76CAF5" w14:textId="77777777" w:rsidR="005C5A14" w:rsidRPr="00883708" w:rsidRDefault="005C5A14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154F7A4" w14:textId="77777777" w:rsidR="005C5A14" w:rsidRPr="00883708" w:rsidRDefault="005C5A14" w:rsidP="00B76A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B76AD3" w:rsidRPr="008457DC" w14:paraId="4F04DEB0" w14:textId="77777777" w:rsidTr="00B76AD3">
        <w:trPr>
          <w:trHeight w:val="264"/>
        </w:trPr>
        <w:tc>
          <w:tcPr>
            <w:tcW w:w="2331" w:type="dxa"/>
          </w:tcPr>
          <w:p w14:paraId="6451D222" w14:textId="08DFDAD6" w:rsidR="00B76AD3" w:rsidRPr="002A1789" w:rsidRDefault="00B76AD3" w:rsidP="00B76AD3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A1789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59" w:type="dxa"/>
          </w:tcPr>
          <w:p w14:paraId="31F7488E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7" w:type="dxa"/>
          </w:tcPr>
          <w:p w14:paraId="76A74021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</w:tcPr>
          <w:p w14:paraId="09543C4F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7" w:type="dxa"/>
          </w:tcPr>
          <w:p w14:paraId="7F9A6229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A52F2AA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518" w:right="-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7" w:type="dxa"/>
          </w:tcPr>
          <w:p w14:paraId="7B343341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C9F3A1A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7" w:type="dxa"/>
            <w:vAlign w:val="bottom"/>
          </w:tcPr>
          <w:p w14:paraId="2384CA18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9D3468F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3946C6DF" w14:textId="77777777" w:rsidR="00B76AD3" w:rsidRPr="00883708" w:rsidRDefault="00B76AD3" w:rsidP="00B76AD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B483AA4" w14:textId="77777777" w:rsidR="00B76AD3" w:rsidRPr="00883708" w:rsidRDefault="00B76AD3" w:rsidP="00B76AD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4CFE996B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E5070D1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B76AD3" w:rsidRPr="008457DC" w14:paraId="4AFB8379" w14:textId="77777777" w:rsidTr="00B76AD3">
        <w:trPr>
          <w:trHeight w:val="264"/>
        </w:trPr>
        <w:tc>
          <w:tcPr>
            <w:tcW w:w="2331" w:type="dxa"/>
          </w:tcPr>
          <w:p w14:paraId="778E743F" w14:textId="2DEFA1DC" w:rsidR="00B76AD3" w:rsidRPr="002A1789" w:rsidRDefault="00B76AD3" w:rsidP="00B76AD3">
            <w:pPr>
              <w:tabs>
                <w:tab w:val="clear" w:pos="227"/>
              </w:tabs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2A1789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  <w:t xml:space="preserve"> </w:t>
            </w:r>
            <w:r w:rsidRPr="002A1789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เงินกู้ยืมระยะยาว</w:t>
            </w:r>
            <w:r w:rsidRPr="002A1789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br/>
              <w:t>จากสถาบันการเงิน</w:t>
            </w:r>
          </w:p>
        </w:tc>
        <w:tc>
          <w:tcPr>
            <w:tcW w:w="1059" w:type="dxa"/>
          </w:tcPr>
          <w:p w14:paraId="5D2133C9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2F0E9970" w14:textId="5DCC8F11" w:rsidR="00B76AD3" w:rsidRPr="00883708" w:rsidRDefault="00B76AD3" w:rsidP="00B76AD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83708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7" w:type="dxa"/>
          </w:tcPr>
          <w:p w14:paraId="5E211D9A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</w:tcPr>
          <w:p w14:paraId="0B997258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37797476" w14:textId="18C4546A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83708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7" w:type="dxa"/>
          </w:tcPr>
          <w:p w14:paraId="4975B2B3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16F135C" w14:textId="0E32F1B0" w:rsidR="00B76AD3" w:rsidRPr="00883708" w:rsidRDefault="00B76AD3" w:rsidP="00281C43">
            <w:pPr>
              <w:pStyle w:val="acctfourfigures"/>
              <w:tabs>
                <w:tab w:val="clear" w:pos="765"/>
                <w:tab w:val="decimal" w:pos="375"/>
                <w:tab w:val="decimal" w:pos="796"/>
              </w:tabs>
              <w:spacing w:line="240" w:lineRule="atLeast"/>
              <w:ind w:left="-520" w:right="-1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883708">
              <w:rPr>
                <w:rFonts w:asciiTheme="majorBidi" w:hAnsiTheme="majorBidi" w:cstheme="majorBidi"/>
                <w:szCs w:val="22"/>
              </w:rPr>
              <w:t>30</w:t>
            </w:r>
          </w:p>
        </w:tc>
        <w:tc>
          <w:tcPr>
            <w:tcW w:w="277" w:type="dxa"/>
          </w:tcPr>
          <w:p w14:paraId="6D466EFC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21CAD16" w14:textId="536EA415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883708">
              <w:rPr>
                <w:rFonts w:asciiTheme="majorBidi" w:hAnsiTheme="majorBidi" w:cstheme="majorBidi"/>
                <w:szCs w:val="22"/>
              </w:rPr>
              <w:t>30</w:t>
            </w:r>
          </w:p>
        </w:tc>
        <w:tc>
          <w:tcPr>
            <w:tcW w:w="277" w:type="dxa"/>
            <w:vAlign w:val="bottom"/>
          </w:tcPr>
          <w:p w14:paraId="6129026D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6EEA791" w14:textId="35A2879B" w:rsidR="00B76AD3" w:rsidRPr="00883708" w:rsidRDefault="00B76AD3" w:rsidP="00B76AD3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</w:rPr>
            </w:pPr>
            <w:r w:rsidRPr="00883708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7" w:type="dxa"/>
            <w:vAlign w:val="bottom"/>
          </w:tcPr>
          <w:p w14:paraId="6C9F4F2C" w14:textId="77777777" w:rsidR="00B76AD3" w:rsidRPr="00883708" w:rsidRDefault="00B76AD3" w:rsidP="00B76AD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6AD4199" w14:textId="37392452" w:rsidR="00B76AD3" w:rsidRPr="00883708" w:rsidRDefault="00B76AD3" w:rsidP="00B76AD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83708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77" w:type="dxa"/>
            <w:vAlign w:val="bottom"/>
          </w:tcPr>
          <w:p w14:paraId="2FBA52BD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A04F36E" w14:textId="26331D8E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883708">
              <w:rPr>
                <w:rFonts w:asciiTheme="majorBidi" w:hAnsiTheme="majorBidi" w:cstheme="majorBidi"/>
                <w:szCs w:val="22"/>
              </w:rPr>
              <w:t>31</w:t>
            </w:r>
          </w:p>
        </w:tc>
      </w:tr>
      <w:tr w:rsidR="00B76AD3" w:rsidRPr="008457DC" w14:paraId="321DA749" w14:textId="77777777" w:rsidTr="00B76AD3">
        <w:trPr>
          <w:trHeight w:val="264"/>
        </w:trPr>
        <w:tc>
          <w:tcPr>
            <w:tcW w:w="2331" w:type="dxa"/>
          </w:tcPr>
          <w:p w14:paraId="3204816A" w14:textId="36A756A4" w:rsidR="00B76AD3" w:rsidRPr="002A1789" w:rsidRDefault="00B76AD3" w:rsidP="00B76AD3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  <w:r w:rsidRPr="002A1789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1059" w:type="dxa"/>
            <w:vAlign w:val="bottom"/>
          </w:tcPr>
          <w:p w14:paraId="71E586C3" w14:textId="4CB3911E" w:rsidR="00B76AD3" w:rsidRPr="0032547F" w:rsidRDefault="00B76AD3" w:rsidP="00B76AD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90" w:right="-11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2547F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57</w:t>
            </w:r>
          </w:p>
        </w:tc>
        <w:tc>
          <w:tcPr>
            <w:tcW w:w="277" w:type="dxa"/>
          </w:tcPr>
          <w:p w14:paraId="0D6FDD15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</w:tcPr>
          <w:p w14:paraId="17811405" w14:textId="1FD306F0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  <w:r w:rsidRPr="00883708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7" w:type="dxa"/>
          </w:tcPr>
          <w:p w14:paraId="4DE9CFCB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03BDA5F" w14:textId="7B2A3584" w:rsidR="00B76AD3" w:rsidRPr="00883708" w:rsidRDefault="00B76AD3" w:rsidP="00771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520" w:right="16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8370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7" w:type="dxa"/>
          </w:tcPr>
          <w:p w14:paraId="53353997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BEF2FD8" w14:textId="1D54039D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  <w:r w:rsidRPr="00883708">
              <w:rPr>
                <w:rFonts w:asciiTheme="majorBidi" w:hAnsiTheme="majorBidi" w:cstheme="majorBidi"/>
                <w:szCs w:val="22"/>
                <w:lang w:val="en-US" w:bidi="th-TH"/>
              </w:rPr>
              <w:t>57</w:t>
            </w:r>
          </w:p>
        </w:tc>
        <w:tc>
          <w:tcPr>
            <w:tcW w:w="277" w:type="dxa"/>
            <w:vAlign w:val="bottom"/>
          </w:tcPr>
          <w:p w14:paraId="620B5113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74C8BC1" w14:textId="2412893E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550C2B">
              <w:rPr>
                <w:rFonts w:asciiTheme="majorBidi" w:hAnsiTheme="majorBidi" w:cstheme="majorBidi"/>
                <w:szCs w:val="22"/>
                <w:lang w:bidi="th-TH"/>
              </w:rPr>
              <w:t>57</w:t>
            </w:r>
          </w:p>
        </w:tc>
        <w:tc>
          <w:tcPr>
            <w:tcW w:w="277" w:type="dxa"/>
            <w:vAlign w:val="bottom"/>
          </w:tcPr>
          <w:p w14:paraId="2E9A5A9C" w14:textId="77777777" w:rsidR="00B76AD3" w:rsidRPr="00883708" w:rsidRDefault="00B76AD3" w:rsidP="00B76AD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292D0EF" w14:textId="7627E444" w:rsidR="00B76AD3" w:rsidRPr="00883708" w:rsidRDefault="00B76AD3" w:rsidP="00B76AD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8370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7" w:type="dxa"/>
            <w:vAlign w:val="bottom"/>
          </w:tcPr>
          <w:p w14:paraId="05665EDC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351BF1E" w14:textId="736CEF40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883708">
              <w:rPr>
                <w:rFonts w:asciiTheme="majorBidi" w:hAnsiTheme="majorBidi" w:cstheme="majorBidi"/>
                <w:szCs w:val="22"/>
                <w:lang w:val="en-US" w:bidi="th-TH"/>
              </w:rPr>
              <w:t>57</w:t>
            </w:r>
          </w:p>
        </w:tc>
      </w:tr>
      <w:tr w:rsidR="00B76AD3" w:rsidRPr="008457DC" w14:paraId="136E1F0C" w14:textId="77777777" w:rsidTr="00B76AD3">
        <w:trPr>
          <w:trHeight w:val="264"/>
        </w:trPr>
        <w:tc>
          <w:tcPr>
            <w:tcW w:w="2331" w:type="dxa"/>
          </w:tcPr>
          <w:p w14:paraId="609F30C7" w14:textId="02A9C0E4" w:rsidR="00B76AD3" w:rsidRPr="002A1789" w:rsidRDefault="00B76AD3" w:rsidP="00B76AD3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A1789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1059" w:type="dxa"/>
          </w:tcPr>
          <w:p w14:paraId="561F202D" w14:textId="4559A0C7" w:rsidR="00B76AD3" w:rsidRPr="00883708" w:rsidRDefault="00B76AD3" w:rsidP="00B76AD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883708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7" w:type="dxa"/>
          </w:tcPr>
          <w:p w14:paraId="03224F0B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</w:tcPr>
          <w:p w14:paraId="563F13AA" w14:textId="1A79C3BF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  <w:r w:rsidRPr="00883708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7" w:type="dxa"/>
          </w:tcPr>
          <w:p w14:paraId="4CE24337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633EC57" w14:textId="472D121D" w:rsidR="00B76AD3" w:rsidRPr="00883708" w:rsidRDefault="00B76AD3" w:rsidP="00281C43">
            <w:pPr>
              <w:pStyle w:val="acctfourfigures"/>
              <w:tabs>
                <w:tab w:val="clear" w:pos="765"/>
                <w:tab w:val="decimal" w:pos="375"/>
                <w:tab w:val="decimal" w:pos="796"/>
              </w:tabs>
              <w:spacing w:line="240" w:lineRule="atLeast"/>
              <w:ind w:left="-520" w:right="-18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83708">
              <w:rPr>
                <w:rFonts w:asciiTheme="majorBidi" w:hAnsiTheme="majorBidi" w:cstheme="majorBidi"/>
                <w:szCs w:val="22"/>
                <w:lang w:val="en-US" w:bidi="th-TH"/>
              </w:rPr>
              <w:t>10,000</w:t>
            </w:r>
          </w:p>
        </w:tc>
        <w:tc>
          <w:tcPr>
            <w:tcW w:w="277" w:type="dxa"/>
          </w:tcPr>
          <w:p w14:paraId="50FEA271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3AAA4E9" w14:textId="271CADFD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83708">
              <w:rPr>
                <w:rFonts w:asciiTheme="majorBidi" w:hAnsiTheme="majorBidi" w:cstheme="majorBidi"/>
                <w:szCs w:val="22"/>
                <w:lang w:val="en-US"/>
              </w:rPr>
              <w:t>10</w:t>
            </w:r>
            <w:r w:rsidRPr="00883708">
              <w:rPr>
                <w:rFonts w:asciiTheme="majorBidi" w:hAnsiTheme="majorBidi" w:cstheme="majorBidi"/>
                <w:szCs w:val="22"/>
              </w:rPr>
              <w:t>,</w:t>
            </w:r>
            <w:r w:rsidRPr="00883708">
              <w:rPr>
                <w:rFonts w:asciiTheme="majorBidi" w:hAnsiTheme="majorBidi" w:cstheme="majorBidi"/>
                <w:szCs w:val="22"/>
                <w:lang w:val="en-US"/>
              </w:rPr>
              <w:t>000</w:t>
            </w:r>
          </w:p>
        </w:tc>
        <w:tc>
          <w:tcPr>
            <w:tcW w:w="277" w:type="dxa"/>
            <w:vAlign w:val="bottom"/>
          </w:tcPr>
          <w:p w14:paraId="54857302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7A3BDCC" w14:textId="7947E93D" w:rsidR="00B76AD3" w:rsidRPr="00550C2B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550C2B">
              <w:rPr>
                <w:rFonts w:asciiTheme="majorBidi" w:hAnsiTheme="majorBidi" w:cstheme="majorBidi"/>
                <w:szCs w:val="22"/>
                <w:lang w:bidi="th-TH"/>
              </w:rPr>
              <w:t>10</w:t>
            </w:r>
            <w:r w:rsidRPr="00883708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50C2B">
              <w:rPr>
                <w:rFonts w:asciiTheme="majorBidi" w:hAnsiTheme="majorBidi" w:cstheme="majorBidi"/>
                <w:szCs w:val="22"/>
                <w:lang w:bidi="th-TH"/>
              </w:rPr>
              <w:t>099</w:t>
            </w:r>
          </w:p>
        </w:tc>
        <w:tc>
          <w:tcPr>
            <w:tcW w:w="277" w:type="dxa"/>
            <w:vAlign w:val="bottom"/>
          </w:tcPr>
          <w:p w14:paraId="5FB5408E" w14:textId="77777777" w:rsidR="00B76AD3" w:rsidRPr="00883708" w:rsidRDefault="00B76AD3" w:rsidP="00B76AD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77A74C2" w14:textId="56CBC28B" w:rsidR="00B76AD3" w:rsidRPr="00883708" w:rsidRDefault="00B76AD3" w:rsidP="00B76AD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8370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7" w:type="dxa"/>
            <w:vAlign w:val="bottom"/>
          </w:tcPr>
          <w:p w14:paraId="3FDE02E7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3223C3F" w14:textId="61F33239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83708">
              <w:rPr>
                <w:rFonts w:asciiTheme="majorBidi" w:hAnsiTheme="majorBidi" w:cstheme="majorBidi"/>
                <w:szCs w:val="22"/>
                <w:lang w:val="en-US"/>
              </w:rPr>
              <w:t>10,099</w:t>
            </w:r>
          </w:p>
        </w:tc>
      </w:tr>
      <w:tr w:rsidR="00B76AD3" w:rsidRPr="008457DC" w14:paraId="5C99B373" w14:textId="77777777" w:rsidTr="00B76AD3">
        <w:trPr>
          <w:trHeight w:val="264"/>
        </w:trPr>
        <w:tc>
          <w:tcPr>
            <w:tcW w:w="2331" w:type="dxa"/>
          </w:tcPr>
          <w:p w14:paraId="5A4EF82D" w14:textId="0CDAAE91" w:rsidR="00B76AD3" w:rsidRPr="002A1789" w:rsidRDefault="00B76AD3" w:rsidP="00B76AD3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A1789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หนี้สินอนุพันธ์</w:t>
            </w:r>
          </w:p>
        </w:tc>
        <w:tc>
          <w:tcPr>
            <w:tcW w:w="1059" w:type="dxa"/>
          </w:tcPr>
          <w:p w14:paraId="2293B8BB" w14:textId="2B6E583F" w:rsidR="00B76AD3" w:rsidRPr="00883708" w:rsidRDefault="00B76AD3" w:rsidP="00B76AD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</w:rPr>
            </w:pPr>
            <w:r w:rsidRPr="00883708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7" w:type="dxa"/>
          </w:tcPr>
          <w:p w14:paraId="1822A45E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</w:tcPr>
          <w:p w14:paraId="04087A1A" w14:textId="433C39F6" w:rsidR="00B76AD3" w:rsidRPr="00C223F1" w:rsidRDefault="00B76AD3" w:rsidP="00E610FA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223F1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</w:t>
            </w:r>
          </w:p>
        </w:tc>
        <w:tc>
          <w:tcPr>
            <w:tcW w:w="277" w:type="dxa"/>
          </w:tcPr>
          <w:p w14:paraId="5440E3A7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2393CE8B" w14:textId="21FFDDB5" w:rsidR="00B76AD3" w:rsidRPr="00771B49" w:rsidRDefault="00B76AD3" w:rsidP="00771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520" w:right="16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71B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7" w:type="dxa"/>
          </w:tcPr>
          <w:p w14:paraId="78677293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3A36791" w14:textId="6FE93182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883708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</w:p>
        </w:tc>
        <w:tc>
          <w:tcPr>
            <w:tcW w:w="277" w:type="dxa"/>
            <w:vAlign w:val="bottom"/>
          </w:tcPr>
          <w:p w14:paraId="1EC8EA63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F750000" w14:textId="5AD5BF4C" w:rsidR="00B76AD3" w:rsidRPr="00550C2B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550C2B">
              <w:rPr>
                <w:rFonts w:asciiTheme="majorBidi" w:hAnsiTheme="majorBidi" w:cstheme="majorBidi"/>
                <w:szCs w:val="22"/>
                <w:lang w:bidi="th-TH"/>
              </w:rPr>
              <w:t>1</w:t>
            </w:r>
          </w:p>
        </w:tc>
        <w:tc>
          <w:tcPr>
            <w:tcW w:w="277" w:type="dxa"/>
            <w:vAlign w:val="bottom"/>
          </w:tcPr>
          <w:p w14:paraId="668DC768" w14:textId="77777777" w:rsidR="00B76AD3" w:rsidRPr="00883708" w:rsidRDefault="00B76AD3" w:rsidP="00B76AD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827BE97" w14:textId="55189A14" w:rsidR="00B76AD3" w:rsidRPr="00883708" w:rsidRDefault="00B76AD3" w:rsidP="00B76AD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8370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7" w:type="dxa"/>
            <w:vAlign w:val="bottom"/>
          </w:tcPr>
          <w:p w14:paraId="57C79094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E0262EC" w14:textId="2BDBD872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883708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</w:p>
        </w:tc>
      </w:tr>
      <w:tr w:rsidR="00B76AD3" w:rsidRPr="008457DC" w14:paraId="5B28CFA7" w14:textId="77777777" w:rsidTr="00B76AD3">
        <w:trPr>
          <w:trHeight w:val="264"/>
        </w:trPr>
        <w:tc>
          <w:tcPr>
            <w:tcW w:w="2331" w:type="dxa"/>
          </w:tcPr>
          <w:p w14:paraId="3E6CF6DE" w14:textId="47B33201" w:rsidR="00B76AD3" w:rsidRPr="002A1789" w:rsidRDefault="00B76AD3" w:rsidP="00B76AD3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A1789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059" w:type="dxa"/>
          </w:tcPr>
          <w:p w14:paraId="75477751" w14:textId="40921F43" w:rsidR="00B76AD3" w:rsidRPr="00883708" w:rsidRDefault="00B76AD3" w:rsidP="00B76AD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</w:rPr>
            </w:pPr>
            <w:r w:rsidRPr="00883708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7" w:type="dxa"/>
          </w:tcPr>
          <w:p w14:paraId="51B94201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</w:tcPr>
          <w:p w14:paraId="4B2609A3" w14:textId="40C63172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  <w:r w:rsidRPr="00883708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7" w:type="dxa"/>
          </w:tcPr>
          <w:p w14:paraId="0D4C93ED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7EDCD2A" w14:textId="2156F104" w:rsidR="00B76AD3" w:rsidRPr="00883708" w:rsidRDefault="00B76AD3" w:rsidP="00281C43">
            <w:pPr>
              <w:pStyle w:val="acctfourfigures"/>
              <w:tabs>
                <w:tab w:val="clear" w:pos="765"/>
                <w:tab w:val="decimal" w:pos="375"/>
                <w:tab w:val="decimal" w:pos="796"/>
              </w:tabs>
              <w:spacing w:line="240" w:lineRule="atLeast"/>
              <w:ind w:left="-520" w:right="-1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83708">
              <w:rPr>
                <w:rFonts w:asciiTheme="majorBidi" w:hAnsiTheme="majorBidi" w:cstheme="majorBidi"/>
                <w:szCs w:val="22"/>
                <w:lang w:val="en-US" w:bidi="th-TH"/>
              </w:rPr>
              <w:t>1,135</w:t>
            </w:r>
          </w:p>
        </w:tc>
        <w:tc>
          <w:tcPr>
            <w:tcW w:w="277" w:type="dxa"/>
          </w:tcPr>
          <w:p w14:paraId="58E49DDF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5895724" w14:textId="1F68DB48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883708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883708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883708">
              <w:rPr>
                <w:rFonts w:asciiTheme="majorBidi" w:hAnsiTheme="majorBidi" w:cstheme="majorBidi"/>
                <w:szCs w:val="22"/>
                <w:lang w:val="en-US" w:bidi="th-TH"/>
              </w:rPr>
              <w:t>135</w:t>
            </w:r>
          </w:p>
        </w:tc>
        <w:tc>
          <w:tcPr>
            <w:tcW w:w="277" w:type="dxa"/>
            <w:vAlign w:val="bottom"/>
          </w:tcPr>
          <w:p w14:paraId="10E0E5D5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1E7E56F" w14:textId="6791D0C5" w:rsidR="00B76AD3" w:rsidRPr="00883708" w:rsidRDefault="00B76AD3" w:rsidP="00B76AD3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  <w:lang w:val="en-US"/>
              </w:rPr>
            </w:pPr>
            <w:r w:rsidRPr="0088370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38598839" w14:textId="77777777" w:rsidR="00B76AD3" w:rsidRPr="00883708" w:rsidRDefault="00B76AD3" w:rsidP="00B76AD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DCBD5B0" w14:textId="600310E6" w:rsidR="00B76AD3" w:rsidRPr="00883708" w:rsidRDefault="00B76AD3" w:rsidP="00B76AD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83708">
              <w:rPr>
                <w:rFonts w:asciiTheme="majorBidi" w:hAnsiTheme="majorBidi" w:cstheme="majorBidi"/>
                <w:sz w:val="22"/>
                <w:szCs w:val="22"/>
              </w:rPr>
              <w:t>1,044</w:t>
            </w:r>
          </w:p>
        </w:tc>
        <w:tc>
          <w:tcPr>
            <w:tcW w:w="277" w:type="dxa"/>
            <w:vAlign w:val="bottom"/>
          </w:tcPr>
          <w:p w14:paraId="6FD1AFC1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A5071C1" w14:textId="70AC20A4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883708">
              <w:rPr>
                <w:rFonts w:asciiTheme="majorBidi" w:hAnsiTheme="majorBidi" w:cstheme="majorBidi"/>
                <w:szCs w:val="22"/>
                <w:lang w:val="en-US" w:bidi="th-TH"/>
              </w:rPr>
              <w:t>1,044</w:t>
            </w:r>
          </w:p>
        </w:tc>
      </w:tr>
    </w:tbl>
    <w:p w14:paraId="621C5B9C" w14:textId="400D4117" w:rsidR="00883708" w:rsidRDefault="00883708"/>
    <w:p w14:paraId="5786F8C7" w14:textId="7002D9EF" w:rsidR="00771B49" w:rsidRDefault="00771B49"/>
    <w:p w14:paraId="2F3DAB24" w14:textId="77777777" w:rsidR="00771B49" w:rsidRDefault="00771B49"/>
    <w:tbl>
      <w:tblPr>
        <w:tblW w:w="9978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2390"/>
        <w:gridCol w:w="1039"/>
        <w:gridCol w:w="272"/>
        <w:gridCol w:w="1183"/>
        <w:gridCol w:w="272"/>
        <w:gridCol w:w="975"/>
        <w:gridCol w:w="276"/>
        <w:gridCol w:w="663"/>
        <w:gridCol w:w="272"/>
        <w:gridCol w:w="663"/>
        <w:gridCol w:w="272"/>
        <w:gridCol w:w="663"/>
        <w:gridCol w:w="272"/>
        <w:gridCol w:w="766"/>
      </w:tblGrid>
      <w:tr w:rsidR="00B804EA" w:rsidRPr="009F0E67" w14:paraId="3561E22F" w14:textId="77777777" w:rsidTr="005C5A14">
        <w:trPr>
          <w:trHeight w:val="263"/>
          <w:tblHeader/>
        </w:trPr>
        <w:tc>
          <w:tcPr>
            <w:tcW w:w="2390" w:type="dxa"/>
            <w:vAlign w:val="bottom"/>
          </w:tcPr>
          <w:p w14:paraId="61AB0F90" w14:textId="77777777" w:rsidR="00B804EA" w:rsidRPr="009F0E67" w:rsidRDefault="00B804EA" w:rsidP="0024397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7588" w:type="dxa"/>
            <w:gridSpan w:val="13"/>
          </w:tcPr>
          <w:p w14:paraId="219A3EA4" w14:textId="7D0E8F37" w:rsidR="00B804EA" w:rsidRPr="009F0E67" w:rsidRDefault="00B804EA" w:rsidP="0024397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9F0E6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bidi="th-TH"/>
              </w:rPr>
              <w:t>เฉพาะกิจการ</w:t>
            </w:r>
          </w:p>
        </w:tc>
      </w:tr>
      <w:tr w:rsidR="00B804EA" w:rsidRPr="009F0E67" w14:paraId="150599C8" w14:textId="77777777" w:rsidTr="005C5A14">
        <w:trPr>
          <w:trHeight w:val="263"/>
          <w:tblHeader/>
        </w:trPr>
        <w:tc>
          <w:tcPr>
            <w:tcW w:w="2390" w:type="dxa"/>
            <w:vAlign w:val="bottom"/>
          </w:tcPr>
          <w:p w14:paraId="3709DE1E" w14:textId="77777777" w:rsidR="00B804EA" w:rsidRPr="009F0E67" w:rsidRDefault="00B804EA" w:rsidP="0024397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4680" w:type="dxa"/>
            <w:gridSpan w:val="7"/>
          </w:tcPr>
          <w:p w14:paraId="682FD2B4" w14:textId="76FD6B6C" w:rsidR="00B804EA" w:rsidRPr="009F0E67" w:rsidRDefault="00B804EA" w:rsidP="0024397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9F0E6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มูลค่าตามบัญชี</w:t>
            </w:r>
          </w:p>
        </w:tc>
        <w:tc>
          <w:tcPr>
            <w:tcW w:w="2908" w:type="dxa"/>
            <w:gridSpan w:val="6"/>
          </w:tcPr>
          <w:p w14:paraId="248B749E" w14:textId="657ABD40" w:rsidR="00B804EA" w:rsidRPr="009F0E67" w:rsidRDefault="00B804EA" w:rsidP="0024397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9F0E6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มูลค่ายุติธรรม</w:t>
            </w:r>
          </w:p>
        </w:tc>
      </w:tr>
      <w:tr w:rsidR="00B804EA" w:rsidRPr="009F0E67" w14:paraId="4BEAF64E" w14:textId="77777777" w:rsidTr="005C5A14">
        <w:trPr>
          <w:trHeight w:val="263"/>
          <w:tblHeader/>
        </w:trPr>
        <w:tc>
          <w:tcPr>
            <w:tcW w:w="2390" w:type="dxa"/>
            <w:vAlign w:val="bottom"/>
          </w:tcPr>
          <w:p w14:paraId="50F0CFE6" w14:textId="77777777" w:rsidR="00B804EA" w:rsidRPr="009F0E67" w:rsidRDefault="00B804EA" w:rsidP="00B804E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1039" w:type="dxa"/>
          </w:tcPr>
          <w:p w14:paraId="4E4325AC" w14:textId="77777777" w:rsidR="00B804EA" w:rsidRPr="009F0E67" w:rsidRDefault="00B804EA" w:rsidP="00B804E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0109075D" w14:textId="77777777" w:rsidR="00B804EA" w:rsidRPr="009F0E67" w:rsidRDefault="00B804EA" w:rsidP="00B804E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26C2006" w14:textId="77777777" w:rsidR="00B804EA" w:rsidRPr="009F0E67" w:rsidRDefault="00B804EA" w:rsidP="00B804EA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1649C72" w14:textId="19156A96" w:rsidR="00B804EA" w:rsidRPr="009F0E67" w:rsidRDefault="00B804EA" w:rsidP="00B804E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72" w:type="dxa"/>
          </w:tcPr>
          <w:p w14:paraId="4BD29ED9" w14:textId="77777777" w:rsidR="00B804EA" w:rsidRPr="009F0E67" w:rsidRDefault="00B804EA" w:rsidP="00B804EA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83" w:type="dxa"/>
          </w:tcPr>
          <w:p w14:paraId="04AB0D3A" w14:textId="77777777" w:rsidR="00B804EA" w:rsidRDefault="00B804EA" w:rsidP="00B804EA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เครื่องมือทางการเงินที่วัดมูลค่าด้วย</w:t>
            </w:r>
          </w:p>
          <w:p w14:paraId="6A24D813" w14:textId="445B7BD9" w:rsidR="00B804EA" w:rsidRPr="009F0E67" w:rsidRDefault="00B804EA" w:rsidP="00B804EA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72" w:type="dxa"/>
          </w:tcPr>
          <w:p w14:paraId="22824AAA" w14:textId="77777777" w:rsidR="00B804EA" w:rsidRPr="009F0E67" w:rsidRDefault="00B804EA" w:rsidP="00B804EA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75" w:type="dxa"/>
            <w:vAlign w:val="bottom"/>
          </w:tcPr>
          <w:p w14:paraId="7B771599" w14:textId="4ABBC099" w:rsidR="00B804EA" w:rsidRPr="009F0E67" w:rsidRDefault="00B804EA" w:rsidP="00B804E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6" w:type="dxa"/>
          </w:tcPr>
          <w:p w14:paraId="2284977A" w14:textId="77777777" w:rsidR="00B804EA" w:rsidRPr="009F0E67" w:rsidRDefault="00B804EA" w:rsidP="00B804E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63" w:type="dxa"/>
            <w:vAlign w:val="bottom"/>
          </w:tcPr>
          <w:p w14:paraId="53B3F7C3" w14:textId="1FD87990" w:rsidR="00B804EA" w:rsidRPr="009F0E67" w:rsidRDefault="00B804EA" w:rsidP="00B804E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รวม</w:t>
            </w:r>
          </w:p>
        </w:tc>
        <w:tc>
          <w:tcPr>
            <w:tcW w:w="272" w:type="dxa"/>
          </w:tcPr>
          <w:p w14:paraId="3A34E8E1" w14:textId="77777777" w:rsidR="00B804EA" w:rsidRPr="009F0E67" w:rsidRDefault="00B804EA" w:rsidP="00B804E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63" w:type="dxa"/>
            <w:vAlign w:val="bottom"/>
          </w:tcPr>
          <w:p w14:paraId="1AD6CEF1" w14:textId="4EBC43D5" w:rsidR="00B804EA" w:rsidRPr="009F0E67" w:rsidRDefault="00B804EA" w:rsidP="00B804E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ระดับ</w:t>
            </w:r>
            <w:r w:rsidRPr="009F0E67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9F0E6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</w:p>
        </w:tc>
        <w:tc>
          <w:tcPr>
            <w:tcW w:w="272" w:type="dxa"/>
          </w:tcPr>
          <w:p w14:paraId="3DCDA6CD" w14:textId="77777777" w:rsidR="00B804EA" w:rsidRPr="009F0E67" w:rsidRDefault="00B804EA" w:rsidP="00B804EA">
            <w:pPr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1584E99B" w14:textId="278316E6" w:rsidR="00B804EA" w:rsidRPr="009F0E67" w:rsidRDefault="00B804EA" w:rsidP="00B804EA">
            <w:pPr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</w:rPr>
              <w:t>ระดับ</w:t>
            </w:r>
            <w:r w:rsidRPr="009F0E67">
              <w:rPr>
                <w:rFonts w:asciiTheme="majorBidi" w:hAnsiTheme="majorBidi" w:cstheme="majorBidi"/>
                <w:sz w:val="21"/>
                <w:szCs w:val="21"/>
              </w:rPr>
              <w:t xml:space="preserve"> 3</w:t>
            </w:r>
          </w:p>
        </w:tc>
        <w:tc>
          <w:tcPr>
            <w:tcW w:w="272" w:type="dxa"/>
          </w:tcPr>
          <w:p w14:paraId="27029EB3" w14:textId="77777777" w:rsidR="00B804EA" w:rsidRPr="009F0E67" w:rsidRDefault="00B804EA" w:rsidP="00B804E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2A8F0621" w14:textId="6B124B32" w:rsidR="00B804EA" w:rsidRPr="009F0E67" w:rsidRDefault="00B804EA" w:rsidP="00B804E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รวม</w:t>
            </w:r>
          </w:p>
        </w:tc>
      </w:tr>
      <w:tr w:rsidR="00C71400" w:rsidRPr="009F0E67" w14:paraId="321026DD" w14:textId="77777777" w:rsidTr="005C5A14">
        <w:trPr>
          <w:trHeight w:val="263"/>
          <w:tblHeader/>
        </w:trPr>
        <w:tc>
          <w:tcPr>
            <w:tcW w:w="2390" w:type="dxa"/>
            <w:vAlign w:val="bottom"/>
          </w:tcPr>
          <w:p w14:paraId="5B3DCCCF" w14:textId="77777777" w:rsidR="00C71400" w:rsidRPr="009F0E67" w:rsidRDefault="00C71400" w:rsidP="00B804E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7588" w:type="dxa"/>
            <w:gridSpan w:val="13"/>
          </w:tcPr>
          <w:p w14:paraId="404F0218" w14:textId="44781648" w:rsidR="00C71400" w:rsidRPr="009F0E67" w:rsidRDefault="00C71400" w:rsidP="00B804E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9F0E67">
              <w:rPr>
                <w:rFonts w:asciiTheme="majorBidi" w:hAnsiTheme="majorBidi" w:cstheme="majorBidi"/>
                <w:i/>
                <w:iCs/>
                <w:sz w:val="21"/>
                <w:szCs w:val="21"/>
              </w:rPr>
              <w:t>(</w:t>
            </w:r>
            <w:r w:rsidRPr="009F0E67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  <w:t>ล้านบาท</w:t>
            </w:r>
            <w:r w:rsidRPr="009F0E67">
              <w:rPr>
                <w:rFonts w:asciiTheme="majorBidi" w:hAnsiTheme="majorBidi" w:cstheme="majorBidi"/>
                <w:i/>
                <w:iCs/>
                <w:sz w:val="21"/>
                <w:szCs w:val="21"/>
                <w:lang w:val="en-US" w:bidi="th-TH"/>
              </w:rPr>
              <w:t>)</w:t>
            </w:r>
          </w:p>
        </w:tc>
      </w:tr>
      <w:tr w:rsidR="00B804EA" w:rsidRPr="009F0E67" w14:paraId="5F77EBDC" w14:textId="77777777" w:rsidTr="00B804EA">
        <w:trPr>
          <w:trHeight w:val="263"/>
        </w:trPr>
        <w:tc>
          <w:tcPr>
            <w:tcW w:w="2390" w:type="dxa"/>
          </w:tcPr>
          <w:p w14:paraId="7D4C82F7" w14:textId="1C73E463" w:rsidR="00B804EA" w:rsidRPr="009F0E67" w:rsidRDefault="00B804EA" w:rsidP="00B804E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 xml:space="preserve">ณ วันที่ </w:t>
            </w: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>3</w:t>
            </w:r>
            <w:r w:rsidR="00FD332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>0</w:t>
            </w: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 xml:space="preserve"> </w:t>
            </w:r>
            <w:r w:rsidR="00526E24"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</w:rPr>
              <w:t>กันย</w:t>
            </w:r>
            <w:r w:rsidR="00FD3327"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</w:rPr>
              <w:t>ายน</w:t>
            </w: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 xml:space="preserve"> </w:t>
            </w: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>2565</w:t>
            </w:r>
          </w:p>
        </w:tc>
        <w:tc>
          <w:tcPr>
            <w:tcW w:w="1039" w:type="dxa"/>
          </w:tcPr>
          <w:p w14:paraId="7B4939BC" w14:textId="77777777" w:rsidR="00B804EA" w:rsidRPr="009F0E67" w:rsidRDefault="00B804EA" w:rsidP="00B804E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</w:tcPr>
          <w:p w14:paraId="4338D2D0" w14:textId="77777777" w:rsidR="00B804EA" w:rsidRPr="009F0E67" w:rsidRDefault="00B804EA" w:rsidP="00B804E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</w:tcPr>
          <w:p w14:paraId="75FC5697" w14:textId="77777777" w:rsidR="00B804EA" w:rsidRPr="009F0E67" w:rsidRDefault="00B804EA" w:rsidP="00B804E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</w:tcPr>
          <w:p w14:paraId="6C92E7AC" w14:textId="77777777" w:rsidR="00B804EA" w:rsidRPr="009F0E67" w:rsidRDefault="00B804EA" w:rsidP="00B804E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</w:tcPr>
          <w:p w14:paraId="188409DE" w14:textId="77777777" w:rsidR="00B804EA" w:rsidRPr="009F0E67" w:rsidRDefault="00B804EA" w:rsidP="00B804E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6" w:type="dxa"/>
          </w:tcPr>
          <w:p w14:paraId="1C7B3CAD" w14:textId="77777777" w:rsidR="00B804EA" w:rsidRPr="009F0E67" w:rsidRDefault="00B804EA" w:rsidP="00B804E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3ED38713" w14:textId="77777777" w:rsidR="00B804EA" w:rsidRPr="009F0E67" w:rsidRDefault="00B804EA" w:rsidP="00B804E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</w:tcPr>
          <w:p w14:paraId="53F1AFA7" w14:textId="77777777" w:rsidR="00B804EA" w:rsidRPr="009F0E67" w:rsidRDefault="00B804EA" w:rsidP="00B804E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35B17A44" w14:textId="77777777" w:rsidR="00B804EA" w:rsidRPr="009F0E67" w:rsidRDefault="00B804EA" w:rsidP="00B804E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</w:tcPr>
          <w:p w14:paraId="74AC5F50" w14:textId="77777777" w:rsidR="00B804EA" w:rsidRPr="009F0E67" w:rsidRDefault="00B804EA" w:rsidP="00B804E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13D18464" w14:textId="77777777" w:rsidR="00B804EA" w:rsidRPr="009F0E67" w:rsidRDefault="00B804EA" w:rsidP="00B804E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</w:tcPr>
          <w:p w14:paraId="67D09B69" w14:textId="77777777" w:rsidR="00B804EA" w:rsidRPr="009F0E67" w:rsidRDefault="00B804EA" w:rsidP="00B804E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6" w:type="dxa"/>
          </w:tcPr>
          <w:p w14:paraId="48E6F5FE" w14:textId="77777777" w:rsidR="00B804EA" w:rsidRPr="009F0E67" w:rsidRDefault="00B804EA" w:rsidP="00B804E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B804EA" w:rsidRPr="009F0E67" w14:paraId="4762B25D" w14:textId="77777777" w:rsidTr="00B804EA">
        <w:trPr>
          <w:trHeight w:val="263"/>
        </w:trPr>
        <w:tc>
          <w:tcPr>
            <w:tcW w:w="2390" w:type="dxa"/>
            <w:hideMark/>
          </w:tcPr>
          <w:p w14:paraId="5D81CDDE" w14:textId="77777777" w:rsidR="00B804EA" w:rsidRPr="009F0E67" w:rsidRDefault="00B804EA" w:rsidP="00B804E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39" w:type="dxa"/>
          </w:tcPr>
          <w:p w14:paraId="57C3AD37" w14:textId="77777777" w:rsidR="00B804EA" w:rsidRPr="009F0E67" w:rsidRDefault="00B804EA" w:rsidP="00B804E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</w:tcPr>
          <w:p w14:paraId="08D90295" w14:textId="77777777" w:rsidR="00B804EA" w:rsidRPr="009F0E67" w:rsidRDefault="00B804EA" w:rsidP="00B804E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</w:tcPr>
          <w:p w14:paraId="0844BB50" w14:textId="77777777" w:rsidR="00B804EA" w:rsidRPr="009F0E67" w:rsidRDefault="00B804EA" w:rsidP="00B804E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</w:tcPr>
          <w:p w14:paraId="4FD2B3D8" w14:textId="77777777" w:rsidR="00B804EA" w:rsidRPr="009F0E67" w:rsidRDefault="00B804EA" w:rsidP="00B804E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</w:tcPr>
          <w:p w14:paraId="6675103E" w14:textId="77777777" w:rsidR="00B804EA" w:rsidRPr="009F0E67" w:rsidRDefault="00B804EA" w:rsidP="00B804E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6" w:type="dxa"/>
          </w:tcPr>
          <w:p w14:paraId="33FD1170" w14:textId="77777777" w:rsidR="00B804EA" w:rsidRPr="009F0E67" w:rsidRDefault="00B804EA" w:rsidP="00B804E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0E92B348" w14:textId="77777777" w:rsidR="00B804EA" w:rsidRPr="009F0E67" w:rsidRDefault="00B804EA" w:rsidP="00B804E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</w:tcPr>
          <w:p w14:paraId="2CF49079" w14:textId="77777777" w:rsidR="00B804EA" w:rsidRPr="009F0E67" w:rsidRDefault="00B804EA" w:rsidP="00B804E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3131E2CD" w14:textId="77777777" w:rsidR="00B804EA" w:rsidRPr="009F0E67" w:rsidRDefault="00B804EA" w:rsidP="00B804E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</w:tcPr>
          <w:p w14:paraId="61D6B141" w14:textId="77777777" w:rsidR="00B804EA" w:rsidRPr="009F0E67" w:rsidRDefault="00B804EA" w:rsidP="00B804E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045B0234" w14:textId="77777777" w:rsidR="00B804EA" w:rsidRPr="009F0E67" w:rsidRDefault="00B804EA" w:rsidP="00B804E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</w:tcPr>
          <w:p w14:paraId="32703479" w14:textId="77777777" w:rsidR="00B804EA" w:rsidRPr="009F0E67" w:rsidRDefault="00B804EA" w:rsidP="00B804E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6" w:type="dxa"/>
          </w:tcPr>
          <w:p w14:paraId="1599C68C" w14:textId="77777777" w:rsidR="00B804EA" w:rsidRPr="009F0E67" w:rsidRDefault="00B804EA" w:rsidP="00B804E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ED2A5C" w:rsidRPr="009F0E67" w14:paraId="6251BC14" w14:textId="77777777" w:rsidTr="00B804EA">
        <w:trPr>
          <w:trHeight w:val="263"/>
        </w:trPr>
        <w:tc>
          <w:tcPr>
            <w:tcW w:w="2390" w:type="dxa"/>
          </w:tcPr>
          <w:p w14:paraId="497CCDF7" w14:textId="77777777" w:rsidR="00ED2A5C" w:rsidRPr="009F0E67" w:rsidRDefault="00ED2A5C" w:rsidP="00ED2A5C">
            <w:pPr>
              <w:ind w:left="-14" w:right="-90" w:hanging="1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เงินให้กู้ยืมระยะยาวแก่กิจการ</w:t>
            </w:r>
          </w:p>
          <w:p w14:paraId="056C25D7" w14:textId="53F661CF" w:rsidR="00ED2A5C" w:rsidRPr="009F0E67" w:rsidRDefault="00ED2A5C" w:rsidP="00ED2A5C">
            <w:pPr>
              <w:ind w:left="160" w:right="-90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ที่เกี่ยวข้องกัน</w:t>
            </w:r>
          </w:p>
        </w:tc>
        <w:tc>
          <w:tcPr>
            <w:tcW w:w="1039" w:type="dxa"/>
          </w:tcPr>
          <w:p w14:paraId="565120B4" w14:textId="77777777" w:rsidR="006B662A" w:rsidRDefault="006B662A" w:rsidP="00ED2A5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20F4529E" w14:textId="016089F0" w:rsidR="000A72ED" w:rsidRPr="009F0E67" w:rsidRDefault="000A72ED" w:rsidP="00ED2A5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272" w:type="dxa"/>
          </w:tcPr>
          <w:p w14:paraId="58124300" w14:textId="77777777" w:rsidR="00ED2A5C" w:rsidRPr="009F0E67" w:rsidRDefault="00ED2A5C" w:rsidP="00ED2A5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</w:tcPr>
          <w:p w14:paraId="2379700D" w14:textId="77777777" w:rsidR="006B662A" w:rsidRDefault="006B662A" w:rsidP="00ED2A5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FA13B67" w14:textId="04CC64BD" w:rsidR="000A72ED" w:rsidRPr="009F0E67" w:rsidRDefault="000A72ED" w:rsidP="00ED2A5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</w:tcPr>
          <w:p w14:paraId="7770C78A" w14:textId="77777777" w:rsidR="00ED2A5C" w:rsidRPr="009F0E67" w:rsidRDefault="00ED2A5C" w:rsidP="00ED2A5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</w:tcPr>
          <w:p w14:paraId="75ECED61" w14:textId="77777777" w:rsidR="006B662A" w:rsidRDefault="006B662A" w:rsidP="00ED2A5C">
            <w:pPr>
              <w:pStyle w:val="acctfourfigures"/>
              <w:tabs>
                <w:tab w:val="clear" w:pos="765"/>
                <w:tab w:val="decimal" w:pos="110"/>
                <w:tab w:val="left" w:pos="200"/>
                <w:tab w:val="decimal" w:pos="292"/>
                <w:tab w:val="decimal" w:pos="725"/>
              </w:tabs>
              <w:spacing w:line="240" w:lineRule="atLeast"/>
              <w:ind w:left="-430" w:hanging="20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CA3F344" w14:textId="4123B2EA" w:rsidR="000A72ED" w:rsidRPr="00982BAF" w:rsidRDefault="00982BAF" w:rsidP="00ED2A5C">
            <w:pPr>
              <w:pStyle w:val="acctfourfigures"/>
              <w:tabs>
                <w:tab w:val="clear" w:pos="765"/>
                <w:tab w:val="decimal" w:pos="110"/>
                <w:tab w:val="left" w:pos="200"/>
                <w:tab w:val="decimal" w:pos="292"/>
                <w:tab w:val="decimal" w:pos="725"/>
              </w:tabs>
              <w:spacing w:line="240" w:lineRule="atLeast"/>
              <w:ind w:left="-430" w:hanging="207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1,120</w:t>
            </w:r>
          </w:p>
        </w:tc>
        <w:tc>
          <w:tcPr>
            <w:tcW w:w="276" w:type="dxa"/>
          </w:tcPr>
          <w:p w14:paraId="78B85489" w14:textId="77777777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61310031" w14:textId="77777777" w:rsidR="006B662A" w:rsidRDefault="006B662A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2900DFE" w14:textId="024FC06E" w:rsidR="000A72ED" w:rsidRPr="009F0E67" w:rsidRDefault="00982BAF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1,120</w:t>
            </w:r>
          </w:p>
        </w:tc>
        <w:tc>
          <w:tcPr>
            <w:tcW w:w="272" w:type="dxa"/>
          </w:tcPr>
          <w:p w14:paraId="7B75BDC9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5A22AAC6" w14:textId="77777777" w:rsidR="006B662A" w:rsidRDefault="006B662A" w:rsidP="00ED2A5C">
            <w:pPr>
              <w:pStyle w:val="acctfourfigures"/>
              <w:tabs>
                <w:tab w:val="center" w:pos="290"/>
                <w:tab w:val="decimal" w:pos="537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EFEB32A" w14:textId="7EFE4B96" w:rsidR="000A72ED" w:rsidRPr="009F0E67" w:rsidRDefault="000A72ED" w:rsidP="00ED2A5C">
            <w:pPr>
              <w:pStyle w:val="acctfourfigures"/>
              <w:tabs>
                <w:tab w:val="center" w:pos="290"/>
                <w:tab w:val="decimal" w:pos="537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</w:tcPr>
          <w:p w14:paraId="3C2C48DF" w14:textId="77777777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3F6E7DEC" w14:textId="77777777" w:rsidR="006B662A" w:rsidRDefault="006B662A" w:rsidP="00ED2A5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9F45B2C" w14:textId="553D9031" w:rsidR="000A72ED" w:rsidRPr="009F0E67" w:rsidRDefault="000A72ED" w:rsidP="00ED2A5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1,150</w:t>
            </w:r>
          </w:p>
        </w:tc>
        <w:tc>
          <w:tcPr>
            <w:tcW w:w="272" w:type="dxa"/>
          </w:tcPr>
          <w:p w14:paraId="7E5A5762" w14:textId="77777777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6" w:type="dxa"/>
          </w:tcPr>
          <w:p w14:paraId="426436DF" w14:textId="77777777" w:rsidR="006B662A" w:rsidRDefault="006B662A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AD757D7" w14:textId="7FF3FEDA" w:rsidR="000A72ED" w:rsidRPr="009F0E67" w:rsidRDefault="000A72ED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1,150</w:t>
            </w:r>
          </w:p>
        </w:tc>
      </w:tr>
      <w:tr w:rsidR="00ED2A5C" w:rsidRPr="009F0E67" w14:paraId="0E8C514E" w14:textId="77777777" w:rsidTr="00B804EA">
        <w:trPr>
          <w:trHeight w:val="263"/>
        </w:trPr>
        <w:tc>
          <w:tcPr>
            <w:tcW w:w="2390" w:type="dxa"/>
          </w:tcPr>
          <w:p w14:paraId="4E6AA12C" w14:textId="77777777" w:rsidR="00ED2A5C" w:rsidRPr="009F0E67" w:rsidRDefault="00ED2A5C" w:rsidP="00ED2A5C">
            <w:pPr>
              <w:ind w:left="-14" w:right="-90" w:firstLine="14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039" w:type="dxa"/>
          </w:tcPr>
          <w:p w14:paraId="6BB5EA7A" w14:textId="77777777" w:rsidR="00ED2A5C" w:rsidRPr="009F0E67" w:rsidRDefault="00ED2A5C" w:rsidP="00ED2A5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</w:tcPr>
          <w:p w14:paraId="3CF12DD3" w14:textId="77777777" w:rsidR="00ED2A5C" w:rsidRPr="009F0E67" w:rsidRDefault="00ED2A5C" w:rsidP="00ED2A5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</w:tcPr>
          <w:p w14:paraId="0B77D9E3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</w:tcPr>
          <w:p w14:paraId="0FEE91F7" w14:textId="77777777" w:rsidR="00ED2A5C" w:rsidRPr="009F0E67" w:rsidRDefault="00ED2A5C" w:rsidP="00ED2A5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</w:tcPr>
          <w:p w14:paraId="578E41E4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2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6" w:type="dxa"/>
          </w:tcPr>
          <w:p w14:paraId="0782B42E" w14:textId="77777777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3C46EEDA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2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</w:tcPr>
          <w:p w14:paraId="0845E622" w14:textId="77777777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67E9C25A" w14:textId="77777777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</w:tcPr>
          <w:p w14:paraId="0DD1E7D7" w14:textId="77777777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48B7E139" w14:textId="77777777" w:rsidR="00ED2A5C" w:rsidRPr="009F0E67" w:rsidRDefault="00ED2A5C" w:rsidP="00ED2A5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</w:tcPr>
          <w:p w14:paraId="51481170" w14:textId="77777777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6" w:type="dxa"/>
          </w:tcPr>
          <w:p w14:paraId="54D1C556" w14:textId="77777777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ED2A5C" w:rsidRPr="009F0E67" w14:paraId="0ED98629" w14:textId="77777777" w:rsidTr="00B804EA">
        <w:trPr>
          <w:trHeight w:val="593"/>
        </w:trPr>
        <w:tc>
          <w:tcPr>
            <w:tcW w:w="2390" w:type="dxa"/>
            <w:hideMark/>
          </w:tcPr>
          <w:p w14:paraId="3817E7BE" w14:textId="77777777" w:rsidR="00ED2A5C" w:rsidRPr="009F0E67" w:rsidRDefault="00ED2A5C" w:rsidP="00ED2A5C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340"/>
                <w:tab w:val="clear" w:pos="454"/>
                <w:tab w:val="num" w:pos="165"/>
              </w:tabs>
              <w:ind w:left="345" w:right="-90" w:hanging="270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</w:rPr>
              <w:t>ตราสารทุนที่ไม่อยู่ใน</w:t>
            </w:r>
          </w:p>
          <w:p w14:paraId="082225AA" w14:textId="77777777" w:rsidR="00ED2A5C" w:rsidRPr="009F0E67" w:rsidRDefault="00ED2A5C" w:rsidP="00ED2A5C">
            <w:pPr>
              <w:pStyle w:val="ListParagraph"/>
              <w:tabs>
                <w:tab w:val="clear" w:pos="227"/>
                <w:tab w:val="clear" w:pos="454"/>
              </w:tabs>
              <w:ind w:left="165" w:right="-90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</w:rPr>
              <w:t>ความต้องการของตลาด</w:t>
            </w:r>
          </w:p>
        </w:tc>
        <w:tc>
          <w:tcPr>
            <w:tcW w:w="1039" w:type="dxa"/>
          </w:tcPr>
          <w:p w14:paraId="6875D948" w14:textId="77777777" w:rsidR="006B662A" w:rsidRDefault="006B662A" w:rsidP="00ED2A5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66EADB5" w14:textId="0C1D7CE5" w:rsidR="000A72ED" w:rsidRPr="009F0E67" w:rsidRDefault="000A72ED" w:rsidP="00ED2A5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</w:tcPr>
          <w:p w14:paraId="6F0AE76C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</w:tcPr>
          <w:p w14:paraId="5D4C5096" w14:textId="77777777" w:rsidR="006B662A" w:rsidRDefault="006B662A" w:rsidP="00ED2A5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5AAD1BD2" w14:textId="53BC5FC2" w:rsidR="000A72ED" w:rsidRPr="009F0E67" w:rsidRDefault="000A72ED" w:rsidP="00ED2A5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272" w:type="dxa"/>
          </w:tcPr>
          <w:p w14:paraId="3E1130F0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</w:tcPr>
          <w:p w14:paraId="44FDEA12" w14:textId="77777777" w:rsidR="006B662A" w:rsidRDefault="006B662A" w:rsidP="00ED2A5C">
            <w:pPr>
              <w:pStyle w:val="acctfourfigures"/>
              <w:tabs>
                <w:tab w:val="clear" w:pos="765"/>
                <w:tab w:val="decimal" w:pos="110"/>
                <w:tab w:val="left" w:pos="200"/>
                <w:tab w:val="decimal" w:pos="292"/>
                <w:tab w:val="decimal" w:pos="725"/>
              </w:tabs>
              <w:spacing w:line="240" w:lineRule="atLeast"/>
              <w:ind w:left="-430" w:hanging="207"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945E1AF" w14:textId="5C098CBA" w:rsidR="000A72ED" w:rsidRPr="009F0E67" w:rsidRDefault="000A72ED" w:rsidP="00ED2A5C">
            <w:pPr>
              <w:pStyle w:val="acctfourfigures"/>
              <w:tabs>
                <w:tab w:val="clear" w:pos="765"/>
                <w:tab w:val="decimal" w:pos="110"/>
                <w:tab w:val="left" w:pos="200"/>
                <w:tab w:val="decimal" w:pos="292"/>
                <w:tab w:val="decimal" w:pos="725"/>
              </w:tabs>
              <w:spacing w:line="240" w:lineRule="atLeast"/>
              <w:ind w:left="-430" w:hanging="207"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</w:t>
            </w:r>
          </w:p>
        </w:tc>
        <w:tc>
          <w:tcPr>
            <w:tcW w:w="276" w:type="dxa"/>
          </w:tcPr>
          <w:p w14:paraId="08EFEA7E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4CC4DA70" w14:textId="77777777" w:rsidR="006B662A" w:rsidRDefault="006B662A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FCE43EC" w14:textId="36FCE71C" w:rsidR="000A72ED" w:rsidRPr="009F0E67" w:rsidRDefault="000A72ED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</w:t>
            </w:r>
          </w:p>
        </w:tc>
        <w:tc>
          <w:tcPr>
            <w:tcW w:w="272" w:type="dxa"/>
          </w:tcPr>
          <w:p w14:paraId="07108E47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2C4BF331" w14:textId="77777777" w:rsidR="006B662A" w:rsidRDefault="006B662A" w:rsidP="00ED2A5C">
            <w:pPr>
              <w:pStyle w:val="acctfourfigures"/>
              <w:tabs>
                <w:tab w:val="center" w:pos="290"/>
                <w:tab w:val="decimal" w:pos="537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9B4DB78" w14:textId="78BD5891" w:rsidR="000A72ED" w:rsidRPr="009F0E67" w:rsidRDefault="000A72ED" w:rsidP="00ED2A5C">
            <w:pPr>
              <w:pStyle w:val="acctfourfigures"/>
              <w:tabs>
                <w:tab w:val="center" w:pos="290"/>
                <w:tab w:val="decimal" w:pos="537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</w:tcPr>
          <w:p w14:paraId="1A5463FC" w14:textId="77777777" w:rsidR="00ED2A5C" w:rsidRPr="009F0E67" w:rsidRDefault="00ED2A5C" w:rsidP="00ED2A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332EAAC1" w14:textId="77777777" w:rsidR="006B662A" w:rsidRDefault="006B662A" w:rsidP="00ED2A5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467DFAE" w14:textId="20598C86" w:rsidR="000A72ED" w:rsidRPr="009F0E67" w:rsidRDefault="000A72ED" w:rsidP="00ED2A5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</w:t>
            </w:r>
          </w:p>
        </w:tc>
        <w:tc>
          <w:tcPr>
            <w:tcW w:w="272" w:type="dxa"/>
          </w:tcPr>
          <w:p w14:paraId="2FFD088E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6" w:type="dxa"/>
          </w:tcPr>
          <w:p w14:paraId="4F52AAC8" w14:textId="77777777" w:rsidR="006B662A" w:rsidRDefault="006B662A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74AE253" w14:textId="316E9FBC" w:rsidR="000A72ED" w:rsidRPr="009F0E67" w:rsidRDefault="000A72ED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</w:t>
            </w:r>
          </w:p>
        </w:tc>
      </w:tr>
      <w:tr w:rsidR="00ED2A5C" w:rsidRPr="009F0E67" w14:paraId="12A7B399" w14:textId="77777777" w:rsidTr="00B804EA">
        <w:trPr>
          <w:trHeight w:val="263"/>
        </w:trPr>
        <w:tc>
          <w:tcPr>
            <w:tcW w:w="2390" w:type="dxa"/>
          </w:tcPr>
          <w:p w14:paraId="5264CFA9" w14:textId="77777777" w:rsidR="00ED2A5C" w:rsidRPr="0026202E" w:rsidRDefault="00ED2A5C" w:rsidP="00ED2A5C">
            <w:pPr>
              <w:ind w:left="-14" w:right="-90" w:hanging="1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1039" w:type="dxa"/>
          </w:tcPr>
          <w:p w14:paraId="007F7657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</w:tcPr>
          <w:p w14:paraId="34EBA952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</w:tcPr>
          <w:p w14:paraId="4FCB6DBB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</w:tcPr>
          <w:p w14:paraId="4A3D7417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4BEEE7BD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6" w:type="dxa"/>
          </w:tcPr>
          <w:p w14:paraId="273D25E3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6FE34257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  <w:vAlign w:val="bottom"/>
          </w:tcPr>
          <w:p w14:paraId="7C74EB61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42282E4E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  <w:vAlign w:val="bottom"/>
          </w:tcPr>
          <w:p w14:paraId="1A852B7F" w14:textId="77777777" w:rsidR="00ED2A5C" w:rsidRPr="009F0E67" w:rsidRDefault="00ED2A5C" w:rsidP="00ED2A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01E273B8" w14:textId="77777777" w:rsidR="00ED2A5C" w:rsidRPr="009F0E67" w:rsidRDefault="00ED2A5C" w:rsidP="00ED2A5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  <w:vAlign w:val="bottom"/>
          </w:tcPr>
          <w:p w14:paraId="677DFF61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6" w:type="dxa"/>
            <w:vAlign w:val="bottom"/>
          </w:tcPr>
          <w:p w14:paraId="67BB2C84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ED2A5C" w:rsidRPr="009F0E67" w14:paraId="57A4E1DF" w14:textId="77777777" w:rsidTr="00B804EA">
        <w:trPr>
          <w:trHeight w:val="263"/>
        </w:trPr>
        <w:tc>
          <w:tcPr>
            <w:tcW w:w="2390" w:type="dxa"/>
          </w:tcPr>
          <w:p w14:paraId="46A1C0C9" w14:textId="77777777" w:rsidR="00ED2A5C" w:rsidRPr="009F0E67" w:rsidRDefault="00ED2A5C" w:rsidP="00ED2A5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39" w:type="dxa"/>
          </w:tcPr>
          <w:p w14:paraId="466DAE72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</w:tcPr>
          <w:p w14:paraId="78CA1391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</w:tcPr>
          <w:p w14:paraId="7B5D9ECE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</w:tcPr>
          <w:p w14:paraId="51A22BDD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2DA38A8F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6" w:type="dxa"/>
          </w:tcPr>
          <w:p w14:paraId="76075614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127E3E12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  <w:vAlign w:val="bottom"/>
          </w:tcPr>
          <w:p w14:paraId="101FF54F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6772D0D2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  <w:vAlign w:val="bottom"/>
          </w:tcPr>
          <w:p w14:paraId="3AC1EBB8" w14:textId="77777777" w:rsidR="00ED2A5C" w:rsidRPr="009F0E67" w:rsidRDefault="00ED2A5C" w:rsidP="00ED2A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3C7CCD1B" w14:textId="77777777" w:rsidR="00ED2A5C" w:rsidRPr="009F0E67" w:rsidRDefault="00ED2A5C" w:rsidP="00ED2A5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  <w:vAlign w:val="bottom"/>
          </w:tcPr>
          <w:p w14:paraId="1AD567CB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6" w:type="dxa"/>
            <w:vAlign w:val="bottom"/>
          </w:tcPr>
          <w:p w14:paraId="07FB8834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ED2A5C" w:rsidRPr="009F0E67" w14:paraId="0ED11047" w14:textId="77777777" w:rsidTr="00B804EA">
        <w:trPr>
          <w:trHeight w:val="263"/>
        </w:trPr>
        <w:tc>
          <w:tcPr>
            <w:tcW w:w="2390" w:type="dxa"/>
          </w:tcPr>
          <w:p w14:paraId="6B79FD94" w14:textId="2A36A73E" w:rsidR="00ED2A5C" w:rsidRPr="008A7D94" w:rsidRDefault="00ED2A5C" w:rsidP="008A7D94">
            <w:pPr>
              <w:tabs>
                <w:tab w:val="clear" w:pos="454"/>
                <w:tab w:val="left" w:pos="165"/>
              </w:tabs>
              <w:ind w:left="161" w:right="-90" w:hanging="175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39" w:type="dxa"/>
          </w:tcPr>
          <w:p w14:paraId="61F65F58" w14:textId="5DB7F10D" w:rsidR="00ED2A5C" w:rsidRPr="009F0E67" w:rsidRDefault="000A72ED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</w:tcPr>
          <w:p w14:paraId="43B4992C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</w:tcPr>
          <w:p w14:paraId="775F2E5C" w14:textId="6A97D449" w:rsidR="00ED2A5C" w:rsidRPr="009F0E67" w:rsidRDefault="000A72ED" w:rsidP="00ED2A5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</w:tcPr>
          <w:p w14:paraId="1982651B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03523DF4" w14:textId="42DB5267" w:rsidR="00ED2A5C" w:rsidRPr="009F0E67" w:rsidRDefault="000A72ED" w:rsidP="00ED2A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30</w:t>
            </w:r>
          </w:p>
        </w:tc>
        <w:tc>
          <w:tcPr>
            <w:tcW w:w="276" w:type="dxa"/>
          </w:tcPr>
          <w:p w14:paraId="051F5D89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1F54047A" w14:textId="401E6F12" w:rsidR="00ED2A5C" w:rsidRPr="009F0E67" w:rsidRDefault="000A72ED" w:rsidP="00ED2A5C">
            <w:pPr>
              <w:pStyle w:val="acctfourfigures"/>
              <w:tabs>
                <w:tab w:val="clear" w:pos="765"/>
                <w:tab w:val="decimal" w:pos="200"/>
                <w:tab w:val="left" w:pos="380"/>
                <w:tab w:val="decimal" w:pos="47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30</w:t>
            </w:r>
          </w:p>
        </w:tc>
        <w:tc>
          <w:tcPr>
            <w:tcW w:w="272" w:type="dxa"/>
            <w:vAlign w:val="bottom"/>
          </w:tcPr>
          <w:p w14:paraId="753C6D29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65E1DA61" w14:textId="2B8C91DC" w:rsidR="00ED2A5C" w:rsidRPr="009F0E67" w:rsidRDefault="000A72ED" w:rsidP="00ED2A5C">
            <w:pPr>
              <w:pStyle w:val="acctfourfigures"/>
              <w:tabs>
                <w:tab w:val="center" w:pos="290"/>
                <w:tab w:val="decimal" w:pos="537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  <w:vAlign w:val="bottom"/>
          </w:tcPr>
          <w:p w14:paraId="248399CD" w14:textId="77777777" w:rsidR="00ED2A5C" w:rsidRPr="009F0E67" w:rsidRDefault="00ED2A5C" w:rsidP="00ED2A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67B009CA" w14:textId="527D027C" w:rsidR="00ED2A5C" w:rsidRPr="009F0E67" w:rsidRDefault="000A72ED" w:rsidP="00ED2A5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29</w:t>
            </w:r>
          </w:p>
        </w:tc>
        <w:tc>
          <w:tcPr>
            <w:tcW w:w="272" w:type="dxa"/>
            <w:vAlign w:val="bottom"/>
          </w:tcPr>
          <w:p w14:paraId="67746CB0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6" w:type="dxa"/>
            <w:vAlign w:val="bottom"/>
          </w:tcPr>
          <w:p w14:paraId="787A81C3" w14:textId="2DD04FA7" w:rsidR="00ED2A5C" w:rsidRPr="009F0E67" w:rsidRDefault="000A72ED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29</w:t>
            </w:r>
          </w:p>
        </w:tc>
      </w:tr>
      <w:tr w:rsidR="00ED2A5C" w:rsidRPr="009F0E67" w14:paraId="1AC85DDE" w14:textId="77777777" w:rsidTr="00B804EA">
        <w:trPr>
          <w:trHeight w:val="263"/>
        </w:trPr>
        <w:tc>
          <w:tcPr>
            <w:tcW w:w="2390" w:type="dxa"/>
            <w:hideMark/>
          </w:tcPr>
          <w:p w14:paraId="056A1FC8" w14:textId="77777777" w:rsidR="00ED2A5C" w:rsidRPr="009F0E67" w:rsidRDefault="00ED2A5C" w:rsidP="00ED2A5C">
            <w:pPr>
              <w:tabs>
                <w:tab w:val="clear" w:pos="454"/>
                <w:tab w:val="left" w:pos="165"/>
              </w:tabs>
              <w:ind w:left="161" w:right="-90" w:hanging="175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1039" w:type="dxa"/>
            <w:vAlign w:val="bottom"/>
          </w:tcPr>
          <w:p w14:paraId="5351E0AC" w14:textId="16EFC0E3" w:rsidR="00ED2A5C" w:rsidRPr="009F0E67" w:rsidRDefault="000A72ED" w:rsidP="00E610F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90" w:right="-11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137</w:t>
            </w:r>
          </w:p>
        </w:tc>
        <w:tc>
          <w:tcPr>
            <w:tcW w:w="272" w:type="dxa"/>
          </w:tcPr>
          <w:p w14:paraId="0724F5FD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</w:tcPr>
          <w:p w14:paraId="2FFD93AC" w14:textId="06C78BE0" w:rsidR="00ED2A5C" w:rsidRPr="009F0E67" w:rsidRDefault="000A72ED" w:rsidP="00ED2A5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</w:tcPr>
          <w:p w14:paraId="2E170022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6B2424C1" w14:textId="304DC7D3" w:rsidR="00ED2A5C" w:rsidRPr="009F0E67" w:rsidRDefault="000A72ED" w:rsidP="00ED2A5C">
            <w:pPr>
              <w:pStyle w:val="acctfourfigures"/>
              <w:tabs>
                <w:tab w:val="clear" w:pos="765"/>
                <w:tab w:val="decimal" w:pos="470"/>
                <w:tab w:val="decimal" w:pos="796"/>
              </w:tabs>
              <w:spacing w:line="240" w:lineRule="atLeast"/>
              <w:ind w:left="-520" w:right="1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6" w:type="dxa"/>
          </w:tcPr>
          <w:p w14:paraId="64A2EB09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591F99E6" w14:textId="5C2EF99A" w:rsidR="00ED2A5C" w:rsidRPr="009F0E67" w:rsidRDefault="000A72ED" w:rsidP="00ED2A5C">
            <w:pPr>
              <w:pStyle w:val="acctfourfigures"/>
              <w:tabs>
                <w:tab w:val="clear" w:pos="765"/>
                <w:tab w:val="decimal" w:pos="200"/>
                <w:tab w:val="left" w:pos="380"/>
                <w:tab w:val="decimal" w:pos="47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137</w:t>
            </w:r>
          </w:p>
        </w:tc>
        <w:tc>
          <w:tcPr>
            <w:tcW w:w="272" w:type="dxa"/>
            <w:vAlign w:val="bottom"/>
          </w:tcPr>
          <w:p w14:paraId="2C600065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39BB59EF" w14:textId="061A10BA" w:rsidR="00ED2A5C" w:rsidRPr="009F0E67" w:rsidRDefault="000A72ED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137</w:t>
            </w:r>
          </w:p>
        </w:tc>
        <w:tc>
          <w:tcPr>
            <w:tcW w:w="272" w:type="dxa"/>
            <w:vAlign w:val="bottom"/>
          </w:tcPr>
          <w:p w14:paraId="6375F732" w14:textId="77777777" w:rsidR="00ED2A5C" w:rsidRPr="009F0E67" w:rsidRDefault="00ED2A5C" w:rsidP="00ED2A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3F991D0B" w14:textId="31005137" w:rsidR="00ED2A5C" w:rsidRPr="009F0E67" w:rsidRDefault="000A72ED" w:rsidP="00ED2A5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  <w:vAlign w:val="bottom"/>
          </w:tcPr>
          <w:p w14:paraId="6FFC0DB4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6" w:type="dxa"/>
            <w:vAlign w:val="bottom"/>
          </w:tcPr>
          <w:p w14:paraId="33A6A302" w14:textId="3A81FAA7" w:rsidR="00ED2A5C" w:rsidRPr="009F0E67" w:rsidRDefault="000A72ED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137</w:t>
            </w:r>
          </w:p>
        </w:tc>
      </w:tr>
      <w:tr w:rsidR="00ED2A5C" w:rsidRPr="009F0E67" w14:paraId="19341F8D" w14:textId="77777777" w:rsidTr="00B804EA">
        <w:trPr>
          <w:trHeight w:val="263"/>
        </w:trPr>
        <w:tc>
          <w:tcPr>
            <w:tcW w:w="2390" w:type="dxa"/>
          </w:tcPr>
          <w:p w14:paraId="13C5D4D5" w14:textId="77777777" w:rsidR="00ED2A5C" w:rsidRPr="009F0E67" w:rsidRDefault="00ED2A5C" w:rsidP="00ED2A5C">
            <w:pPr>
              <w:tabs>
                <w:tab w:val="clear" w:pos="454"/>
                <w:tab w:val="left" w:pos="165"/>
              </w:tabs>
              <w:ind w:left="161" w:right="-90" w:hanging="175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หุ้นกู้</w:t>
            </w:r>
          </w:p>
        </w:tc>
        <w:tc>
          <w:tcPr>
            <w:tcW w:w="1039" w:type="dxa"/>
          </w:tcPr>
          <w:p w14:paraId="2782B849" w14:textId="57780B47" w:rsidR="00ED2A5C" w:rsidRPr="009F0E67" w:rsidRDefault="000A72ED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</w:tcPr>
          <w:p w14:paraId="5CE4983E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</w:tcPr>
          <w:p w14:paraId="48B1668D" w14:textId="2252A45B" w:rsidR="00ED2A5C" w:rsidRPr="009F0E67" w:rsidRDefault="000A72ED" w:rsidP="00ED2A5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272" w:type="dxa"/>
          </w:tcPr>
          <w:p w14:paraId="58B81BDE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4CDC8BCE" w14:textId="766BFC27" w:rsidR="00ED2A5C" w:rsidRPr="009F0E67" w:rsidRDefault="000A72ED" w:rsidP="00ED2A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6,997</w:t>
            </w:r>
          </w:p>
        </w:tc>
        <w:tc>
          <w:tcPr>
            <w:tcW w:w="276" w:type="dxa"/>
          </w:tcPr>
          <w:p w14:paraId="43EC4E61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5B87B255" w14:textId="1977C017" w:rsidR="00ED2A5C" w:rsidRPr="009F0E67" w:rsidRDefault="000A72ED" w:rsidP="00ED2A5C">
            <w:pPr>
              <w:pStyle w:val="acctfourfigures"/>
              <w:tabs>
                <w:tab w:val="clear" w:pos="765"/>
                <w:tab w:val="decimal" w:pos="200"/>
                <w:tab w:val="left" w:pos="380"/>
                <w:tab w:val="decimal" w:pos="47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6,997</w:t>
            </w:r>
          </w:p>
        </w:tc>
        <w:tc>
          <w:tcPr>
            <w:tcW w:w="272" w:type="dxa"/>
            <w:vAlign w:val="bottom"/>
          </w:tcPr>
          <w:p w14:paraId="7FD15193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2D909CB0" w14:textId="507079A0" w:rsidR="00ED2A5C" w:rsidRPr="00962EAB" w:rsidRDefault="000A72ED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62EAB">
              <w:rPr>
                <w:rFonts w:asciiTheme="majorBidi" w:hAnsiTheme="majorBidi" w:cstheme="majorBidi"/>
                <w:sz w:val="21"/>
                <w:szCs w:val="21"/>
              </w:rPr>
              <w:t>6,9</w:t>
            </w:r>
            <w:r w:rsidR="00962EAB" w:rsidRPr="00962EAB">
              <w:rPr>
                <w:rFonts w:asciiTheme="majorBidi" w:hAnsiTheme="majorBidi" w:cstheme="majorBidi"/>
                <w:sz w:val="21"/>
                <w:szCs w:val="21"/>
              </w:rPr>
              <w:t>50</w:t>
            </w:r>
          </w:p>
        </w:tc>
        <w:tc>
          <w:tcPr>
            <w:tcW w:w="272" w:type="dxa"/>
            <w:vAlign w:val="bottom"/>
          </w:tcPr>
          <w:p w14:paraId="1FD7E0FC" w14:textId="77777777" w:rsidR="00ED2A5C" w:rsidRPr="00962EAB" w:rsidRDefault="00ED2A5C" w:rsidP="00ED2A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37DEDD3E" w14:textId="2B34C412" w:rsidR="00ED2A5C" w:rsidRPr="00962EAB" w:rsidRDefault="000A72ED" w:rsidP="00ED2A5C">
            <w:pPr>
              <w:tabs>
                <w:tab w:val="clear" w:pos="227"/>
                <w:tab w:val="clear" w:pos="454"/>
                <w:tab w:val="clear" w:pos="680"/>
                <w:tab w:val="decimal" w:pos="-43"/>
              </w:tabs>
              <w:ind w:left="-43" w:right="-290" w:hanging="21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2EAB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  <w:vAlign w:val="bottom"/>
          </w:tcPr>
          <w:p w14:paraId="7BDA681D" w14:textId="77777777" w:rsidR="00ED2A5C" w:rsidRPr="00962EAB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6" w:type="dxa"/>
            <w:vAlign w:val="bottom"/>
          </w:tcPr>
          <w:p w14:paraId="04D92384" w14:textId="751D978E" w:rsidR="00ED2A5C" w:rsidRPr="00962EAB" w:rsidRDefault="000A72ED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62EAB">
              <w:rPr>
                <w:rFonts w:asciiTheme="majorBidi" w:hAnsiTheme="majorBidi" w:cstheme="majorBidi"/>
                <w:sz w:val="21"/>
                <w:szCs w:val="21"/>
              </w:rPr>
              <w:t>6,9</w:t>
            </w:r>
            <w:r w:rsidR="00962EAB" w:rsidRPr="00962EAB">
              <w:rPr>
                <w:rFonts w:asciiTheme="majorBidi" w:hAnsiTheme="majorBidi" w:cstheme="majorBidi"/>
                <w:sz w:val="21"/>
                <w:szCs w:val="21"/>
              </w:rPr>
              <w:t>50</w:t>
            </w:r>
          </w:p>
        </w:tc>
      </w:tr>
      <w:tr w:rsidR="00ED2A5C" w:rsidRPr="009F0E67" w14:paraId="481CA7C1" w14:textId="77777777" w:rsidTr="00B804EA">
        <w:trPr>
          <w:trHeight w:val="67"/>
        </w:trPr>
        <w:tc>
          <w:tcPr>
            <w:tcW w:w="2390" w:type="dxa"/>
          </w:tcPr>
          <w:p w14:paraId="7FAB1838" w14:textId="77777777" w:rsidR="00ED2A5C" w:rsidRPr="009F0E67" w:rsidRDefault="00ED2A5C" w:rsidP="00ED2A5C">
            <w:pPr>
              <w:tabs>
                <w:tab w:val="clear" w:pos="454"/>
                <w:tab w:val="left" w:pos="165"/>
              </w:tabs>
              <w:ind w:left="161" w:right="-90" w:hanging="175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039" w:type="dxa"/>
            <w:vAlign w:val="bottom"/>
          </w:tcPr>
          <w:p w14:paraId="61CD1ECB" w14:textId="2D971510" w:rsidR="00ED2A5C" w:rsidRPr="009F0E67" w:rsidRDefault="000A72ED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152334BB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</w:tcPr>
          <w:p w14:paraId="02AA9B64" w14:textId="60941FDC" w:rsidR="00ED2A5C" w:rsidRPr="009F0E67" w:rsidRDefault="000A72ED" w:rsidP="00ED2A5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</w:tcPr>
          <w:p w14:paraId="6617FA4E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7D0FD1C0" w14:textId="00D0AD47" w:rsidR="00ED2A5C" w:rsidRPr="004D6B50" w:rsidRDefault="000A72ED" w:rsidP="00ED2A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50</w:t>
            </w:r>
          </w:p>
        </w:tc>
        <w:tc>
          <w:tcPr>
            <w:tcW w:w="276" w:type="dxa"/>
          </w:tcPr>
          <w:p w14:paraId="62EEB93F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7B458185" w14:textId="331644C2" w:rsidR="00ED2A5C" w:rsidRPr="009F0E67" w:rsidRDefault="000A72ED" w:rsidP="00ED2A5C">
            <w:pPr>
              <w:pStyle w:val="acctfourfigures"/>
              <w:tabs>
                <w:tab w:val="clear" w:pos="765"/>
                <w:tab w:val="decimal" w:pos="200"/>
                <w:tab w:val="left" w:pos="380"/>
                <w:tab w:val="decimal" w:pos="47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50</w:t>
            </w:r>
          </w:p>
        </w:tc>
        <w:tc>
          <w:tcPr>
            <w:tcW w:w="272" w:type="dxa"/>
            <w:vAlign w:val="bottom"/>
          </w:tcPr>
          <w:p w14:paraId="3486D124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7A56702F" w14:textId="7858857D" w:rsidR="00ED2A5C" w:rsidRPr="009F0E67" w:rsidRDefault="000A72ED" w:rsidP="00ED2A5C">
            <w:pPr>
              <w:pStyle w:val="acctfourfigures"/>
              <w:tabs>
                <w:tab w:val="center" w:pos="290"/>
                <w:tab w:val="decimal" w:pos="537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  <w:vAlign w:val="bottom"/>
          </w:tcPr>
          <w:p w14:paraId="611AB25C" w14:textId="77777777" w:rsidR="00ED2A5C" w:rsidRPr="009F0E67" w:rsidRDefault="00ED2A5C" w:rsidP="00ED2A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583953DA" w14:textId="3CBD249D" w:rsidR="00ED2A5C" w:rsidRPr="009F0E67" w:rsidRDefault="000A72ED" w:rsidP="00ED2A5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41</w:t>
            </w:r>
          </w:p>
        </w:tc>
        <w:tc>
          <w:tcPr>
            <w:tcW w:w="272" w:type="dxa"/>
            <w:vAlign w:val="bottom"/>
          </w:tcPr>
          <w:p w14:paraId="2A52C9A2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6" w:type="dxa"/>
            <w:vAlign w:val="bottom"/>
          </w:tcPr>
          <w:p w14:paraId="450E13DC" w14:textId="0EE5799A" w:rsidR="00ED2A5C" w:rsidRPr="009F0E67" w:rsidRDefault="000A72ED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41</w:t>
            </w:r>
          </w:p>
        </w:tc>
      </w:tr>
      <w:tr w:rsidR="005C5A14" w:rsidRPr="009F0E67" w14:paraId="0A14FDBE" w14:textId="77777777" w:rsidTr="00B804EA">
        <w:trPr>
          <w:trHeight w:val="263"/>
        </w:trPr>
        <w:tc>
          <w:tcPr>
            <w:tcW w:w="2390" w:type="dxa"/>
          </w:tcPr>
          <w:p w14:paraId="41EDE374" w14:textId="77777777" w:rsidR="005C5A14" w:rsidRPr="009F0E67" w:rsidRDefault="005C5A14" w:rsidP="00ED2A5C">
            <w:pPr>
              <w:ind w:left="161" w:right="-90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</w:p>
        </w:tc>
        <w:tc>
          <w:tcPr>
            <w:tcW w:w="1039" w:type="dxa"/>
            <w:vAlign w:val="bottom"/>
          </w:tcPr>
          <w:p w14:paraId="5E3BBD9E" w14:textId="77777777" w:rsidR="005C5A14" w:rsidRPr="009F0E67" w:rsidDel="00F44DAC" w:rsidRDefault="005C5A14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2" w:type="dxa"/>
          </w:tcPr>
          <w:p w14:paraId="34E6467E" w14:textId="77777777" w:rsidR="005C5A14" w:rsidRPr="009F0E67" w:rsidRDefault="005C5A14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</w:tcPr>
          <w:p w14:paraId="012B1F6D" w14:textId="77777777" w:rsidR="005C5A14" w:rsidRPr="009F0E67" w:rsidRDefault="005C5A14" w:rsidP="00ED2A5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72" w:type="dxa"/>
          </w:tcPr>
          <w:p w14:paraId="6E614F4B" w14:textId="77777777" w:rsidR="005C5A14" w:rsidRPr="009F0E67" w:rsidRDefault="005C5A14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262BE104" w14:textId="77777777" w:rsidR="005C5A14" w:rsidRPr="009F0E67" w:rsidRDefault="005C5A14" w:rsidP="00ED2A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520" w:right="160"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6" w:type="dxa"/>
          </w:tcPr>
          <w:p w14:paraId="7C6423B3" w14:textId="77777777" w:rsidR="005C5A14" w:rsidRPr="009F0E67" w:rsidRDefault="005C5A14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28BA94A5" w14:textId="77777777" w:rsidR="005C5A14" w:rsidRPr="009F0E67" w:rsidDel="005765CD" w:rsidRDefault="005C5A14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18E55948" w14:textId="77777777" w:rsidR="005C5A14" w:rsidRPr="009F0E67" w:rsidRDefault="005C5A14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319EE2BE" w14:textId="77777777" w:rsidR="005C5A14" w:rsidRPr="009F0E67" w:rsidDel="005765CD" w:rsidRDefault="005C5A14" w:rsidP="00ED2A5C">
            <w:pPr>
              <w:pStyle w:val="acctfourfigures"/>
              <w:tabs>
                <w:tab w:val="clear" w:pos="765"/>
                <w:tab w:val="decimal" w:pos="200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376D66B8" w14:textId="77777777" w:rsidR="005C5A14" w:rsidRPr="009F0E67" w:rsidRDefault="005C5A14" w:rsidP="00ED2A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7B0A768F" w14:textId="77777777" w:rsidR="005C5A14" w:rsidRPr="009F0E67" w:rsidRDefault="005C5A14" w:rsidP="00ED2A5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72" w:type="dxa"/>
            <w:vAlign w:val="bottom"/>
          </w:tcPr>
          <w:p w14:paraId="5B73445C" w14:textId="77777777" w:rsidR="005C5A14" w:rsidRPr="009F0E67" w:rsidRDefault="005C5A14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6" w:type="dxa"/>
            <w:vAlign w:val="bottom"/>
          </w:tcPr>
          <w:p w14:paraId="7012535D" w14:textId="77777777" w:rsidR="005C5A14" w:rsidRPr="009F0E67" w:rsidDel="005765CD" w:rsidRDefault="005C5A14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ED2A5C" w:rsidRPr="009F0E67" w14:paraId="2CEC35D7" w14:textId="77777777" w:rsidTr="00B804EA">
        <w:trPr>
          <w:trHeight w:val="263"/>
        </w:trPr>
        <w:tc>
          <w:tcPr>
            <w:tcW w:w="2390" w:type="dxa"/>
          </w:tcPr>
          <w:p w14:paraId="53DAA4FD" w14:textId="01C97F24" w:rsidR="00ED2A5C" w:rsidRPr="009F0E67" w:rsidRDefault="00ED2A5C" w:rsidP="00ED2A5C">
            <w:pPr>
              <w:ind w:left="-20" w:right="-90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 xml:space="preserve">ณ วันที่ </w:t>
            </w: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 xml:space="preserve">31 </w:t>
            </w: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 xml:space="preserve">ธันวาคม </w:t>
            </w: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>2564</w:t>
            </w:r>
          </w:p>
        </w:tc>
        <w:tc>
          <w:tcPr>
            <w:tcW w:w="1039" w:type="dxa"/>
          </w:tcPr>
          <w:p w14:paraId="05F8579A" w14:textId="77777777" w:rsidR="00ED2A5C" w:rsidRPr="009F0E67" w:rsidDel="00F44DAC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2" w:type="dxa"/>
          </w:tcPr>
          <w:p w14:paraId="234572AF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</w:tcPr>
          <w:p w14:paraId="3A4D5ED8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72" w:type="dxa"/>
          </w:tcPr>
          <w:p w14:paraId="453C51F2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</w:tcPr>
          <w:p w14:paraId="28F619B0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520" w:right="160"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6" w:type="dxa"/>
          </w:tcPr>
          <w:p w14:paraId="04444650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4A4A2894" w14:textId="77777777" w:rsidR="00ED2A5C" w:rsidRPr="009F0E67" w:rsidDel="005765CD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</w:tcPr>
          <w:p w14:paraId="1A03947A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17917ECF" w14:textId="77777777" w:rsidR="00ED2A5C" w:rsidRPr="009F0E67" w:rsidDel="005765CD" w:rsidRDefault="00ED2A5C" w:rsidP="00ED2A5C">
            <w:pPr>
              <w:pStyle w:val="acctfourfigures"/>
              <w:tabs>
                <w:tab w:val="clear" w:pos="765"/>
                <w:tab w:val="decimal" w:pos="200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</w:tcPr>
          <w:p w14:paraId="43BA983A" w14:textId="77777777" w:rsidR="00ED2A5C" w:rsidRPr="009F0E67" w:rsidRDefault="00ED2A5C" w:rsidP="00ED2A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686EB86B" w14:textId="77777777" w:rsidR="00ED2A5C" w:rsidRPr="009F0E67" w:rsidRDefault="00ED2A5C" w:rsidP="00ED2A5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72" w:type="dxa"/>
          </w:tcPr>
          <w:p w14:paraId="7AA5C86B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6" w:type="dxa"/>
          </w:tcPr>
          <w:p w14:paraId="4506B21F" w14:textId="77777777" w:rsidR="00ED2A5C" w:rsidRPr="009F0E67" w:rsidDel="005765CD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ED2A5C" w:rsidRPr="009F0E67" w14:paraId="738FF266" w14:textId="77777777" w:rsidTr="00B804EA">
        <w:trPr>
          <w:trHeight w:val="263"/>
        </w:trPr>
        <w:tc>
          <w:tcPr>
            <w:tcW w:w="2390" w:type="dxa"/>
          </w:tcPr>
          <w:p w14:paraId="3DB0FABE" w14:textId="2A1F3D94" w:rsidR="00ED2A5C" w:rsidRPr="009F0E67" w:rsidRDefault="00ED2A5C" w:rsidP="00ED2A5C">
            <w:pPr>
              <w:ind w:left="-20" w:right="-90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39" w:type="dxa"/>
          </w:tcPr>
          <w:p w14:paraId="49902D1B" w14:textId="77777777" w:rsidR="00ED2A5C" w:rsidRPr="009F0E67" w:rsidDel="00F44DAC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2" w:type="dxa"/>
          </w:tcPr>
          <w:p w14:paraId="3B1F35BB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</w:tcPr>
          <w:p w14:paraId="375D275E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72" w:type="dxa"/>
          </w:tcPr>
          <w:p w14:paraId="0BBC1239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</w:tcPr>
          <w:p w14:paraId="1E95C2D2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520" w:right="160"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6" w:type="dxa"/>
          </w:tcPr>
          <w:p w14:paraId="725FB413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5C8C292C" w14:textId="77777777" w:rsidR="00ED2A5C" w:rsidRPr="009F0E67" w:rsidDel="005765CD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</w:tcPr>
          <w:p w14:paraId="081468F6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747496CA" w14:textId="77777777" w:rsidR="00ED2A5C" w:rsidRPr="009F0E67" w:rsidDel="005765CD" w:rsidRDefault="00ED2A5C" w:rsidP="00ED2A5C">
            <w:pPr>
              <w:pStyle w:val="acctfourfigures"/>
              <w:tabs>
                <w:tab w:val="clear" w:pos="765"/>
                <w:tab w:val="decimal" w:pos="200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</w:tcPr>
          <w:p w14:paraId="37C9AD42" w14:textId="77777777" w:rsidR="00ED2A5C" w:rsidRPr="009F0E67" w:rsidRDefault="00ED2A5C" w:rsidP="00ED2A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4F0889C7" w14:textId="77777777" w:rsidR="00ED2A5C" w:rsidRPr="009F0E67" w:rsidRDefault="00ED2A5C" w:rsidP="00ED2A5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72" w:type="dxa"/>
          </w:tcPr>
          <w:p w14:paraId="159A781A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6" w:type="dxa"/>
          </w:tcPr>
          <w:p w14:paraId="61FE4AFF" w14:textId="77777777" w:rsidR="00ED2A5C" w:rsidRPr="009F0E67" w:rsidDel="005765CD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ED2A5C" w:rsidRPr="009F0E67" w14:paraId="3F9DF0C1" w14:textId="77777777" w:rsidTr="00B804EA">
        <w:trPr>
          <w:trHeight w:val="263"/>
        </w:trPr>
        <w:tc>
          <w:tcPr>
            <w:tcW w:w="2390" w:type="dxa"/>
          </w:tcPr>
          <w:p w14:paraId="2929ECE3" w14:textId="77777777" w:rsidR="00ED2A5C" w:rsidRPr="009F0E67" w:rsidRDefault="00ED2A5C" w:rsidP="00ED2A5C">
            <w:pPr>
              <w:ind w:left="-14" w:right="-90" w:hanging="1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เงินให้กู้ยืมระยะยาวแก่กิจการ</w:t>
            </w:r>
          </w:p>
          <w:p w14:paraId="2AF6F14B" w14:textId="487192F6" w:rsidR="00ED2A5C" w:rsidRPr="009F0E67" w:rsidRDefault="00ED2A5C" w:rsidP="00ED2A5C">
            <w:pPr>
              <w:ind w:left="161" w:right="-90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ที่เกี่ยวข้องกัน</w:t>
            </w:r>
          </w:p>
        </w:tc>
        <w:tc>
          <w:tcPr>
            <w:tcW w:w="1039" w:type="dxa"/>
          </w:tcPr>
          <w:p w14:paraId="481FC0AE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E9386A3" w14:textId="052FC0D6" w:rsidR="00ED2A5C" w:rsidRPr="009F0E67" w:rsidDel="00F44DAC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5CA1047D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</w:tcPr>
          <w:p w14:paraId="14057B41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2836111E" w14:textId="31563838" w:rsidR="00ED2A5C" w:rsidRPr="009F0E67" w:rsidRDefault="00ED2A5C" w:rsidP="00ED2A5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272" w:type="dxa"/>
          </w:tcPr>
          <w:p w14:paraId="3D3B8058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</w:tcPr>
          <w:p w14:paraId="42DFB557" w14:textId="77777777" w:rsidR="00ED2A5C" w:rsidRPr="009F0E67" w:rsidRDefault="00ED2A5C" w:rsidP="00281C4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222F1B2" w14:textId="1B3CA74B" w:rsidR="00ED2A5C" w:rsidRPr="009F0E67" w:rsidRDefault="00ED2A5C" w:rsidP="00281C4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</w:rPr>
              <w:t>1,021</w:t>
            </w:r>
          </w:p>
        </w:tc>
        <w:tc>
          <w:tcPr>
            <w:tcW w:w="276" w:type="dxa"/>
          </w:tcPr>
          <w:p w14:paraId="019EF66F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00EAB62D" w14:textId="77777777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A60BFB7" w14:textId="475B8C3A" w:rsidR="00ED2A5C" w:rsidRPr="009F0E67" w:rsidDel="005765CD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1,021</w:t>
            </w:r>
          </w:p>
        </w:tc>
        <w:tc>
          <w:tcPr>
            <w:tcW w:w="272" w:type="dxa"/>
          </w:tcPr>
          <w:p w14:paraId="7CA79C94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15A5A534" w14:textId="77777777" w:rsidR="00ED2A5C" w:rsidRPr="009F0E67" w:rsidRDefault="00ED2A5C" w:rsidP="00ED2A5C">
            <w:pPr>
              <w:pStyle w:val="acctfourfigures"/>
              <w:tabs>
                <w:tab w:val="center" w:pos="290"/>
                <w:tab w:val="decimal" w:pos="537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FBC80DF" w14:textId="0EBF8686" w:rsidR="00ED2A5C" w:rsidRPr="003753AE" w:rsidDel="005765CD" w:rsidRDefault="00ED2A5C" w:rsidP="00ED2A5C">
            <w:pPr>
              <w:pStyle w:val="acctfourfigures"/>
              <w:tabs>
                <w:tab w:val="center" w:pos="290"/>
                <w:tab w:val="decimal" w:pos="537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</w:tcPr>
          <w:p w14:paraId="5DA8DCD4" w14:textId="77777777" w:rsidR="00ED2A5C" w:rsidRPr="009F0E67" w:rsidRDefault="00ED2A5C" w:rsidP="00ED2A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649872DB" w14:textId="77777777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22C877C" w14:textId="477B33E5" w:rsidR="00ED2A5C" w:rsidRPr="009F0E67" w:rsidRDefault="00ED2A5C" w:rsidP="00ED2A5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  <w:t>1,0</w:t>
            </w:r>
            <w:r w:rsidRPr="009F0E67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73</w:t>
            </w:r>
          </w:p>
        </w:tc>
        <w:tc>
          <w:tcPr>
            <w:tcW w:w="272" w:type="dxa"/>
          </w:tcPr>
          <w:p w14:paraId="71566B0C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6" w:type="dxa"/>
          </w:tcPr>
          <w:p w14:paraId="5C82A717" w14:textId="77777777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B55A4BF" w14:textId="1B510176" w:rsidR="00ED2A5C" w:rsidRPr="009F0E67" w:rsidDel="005765CD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</w:rPr>
              <w:t>1,073</w:t>
            </w:r>
          </w:p>
        </w:tc>
      </w:tr>
      <w:tr w:rsidR="00ED2A5C" w:rsidRPr="009F0E67" w14:paraId="3B4B84E6" w14:textId="77777777" w:rsidTr="00B804EA">
        <w:trPr>
          <w:trHeight w:val="263"/>
        </w:trPr>
        <w:tc>
          <w:tcPr>
            <w:tcW w:w="2390" w:type="dxa"/>
          </w:tcPr>
          <w:p w14:paraId="475DB036" w14:textId="5B363A4E" w:rsidR="00ED2A5C" w:rsidRPr="009F0E67" w:rsidRDefault="00ED2A5C" w:rsidP="00ED2A5C">
            <w:pPr>
              <w:ind w:left="-14" w:right="-90" w:hanging="1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039" w:type="dxa"/>
          </w:tcPr>
          <w:p w14:paraId="703DDE02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72" w:type="dxa"/>
          </w:tcPr>
          <w:p w14:paraId="107ADD21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</w:tcPr>
          <w:p w14:paraId="5481EBC4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</w:tcPr>
          <w:p w14:paraId="173EA190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</w:tcPr>
          <w:p w14:paraId="291B9591" w14:textId="77777777" w:rsidR="00ED2A5C" w:rsidRPr="009F0E67" w:rsidRDefault="00ED2A5C" w:rsidP="00281C4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6" w:type="dxa"/>
          </w:tcPr>
          <w:p w14:paraId="2245B48B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672BFC4E" w14:textId="77777777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</w:tcPr>
          <w:p w14:paraId="1D7B24F0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7FB88A6C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</w:tcPr>
          <w:p w14:paraId="65A34020" w14:textId="77777777" w:rsidR="00ED2A5C" w:rsidRPr="009F0E67" w:rsidRDefault="00ED2A5C" w:rsidP="00ED2A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42E0053C" w14:textId="77777777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</w:tcPr>
          <w:p w14:paraId="2735A112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6" w:type="dxa"/>
          </w:tcPr>
          <w:p w14:paraId="4F70F3F3" w14:textId="77777777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ED2A5C" w:rsidRPr="009F0E67" w14:paraId="52DD3BB9" w14:textId="77777777" w:rsidTr="00B804EA">
        <w:trPr>
          <w:trHeight w:val="263"/>
        </w:trPr>
        <w:tc>
          <w:tcPr>
            <w:tcW w:w="2390" w:type="dxa"/>
          </w:tcPr>
          <w:p w14:paraId="0C4910CF" w14:textId="77777777" w:rsidR="00ED2A5C" w:rsidRPr="009F0E67" w:rsidRDefault="00ED2A5C" w:rsidP="00ED2A5C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340"/>
                <w:tab w:val="clear" w:pos="454"/>
                <w:tab w:val="num" w:pos="165"/>
              </w:tabs>
              <w:ind w:left="160" w:right="-90" w:hanging="160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</w:rPr>
              <w:t>ตราสารทุนที่ไม่อยู่ใน</w:t>
            </w:r>
          </w:p>
          <w:p w14:paraId="77C3E4BF" w14:textId="630D8564" w:rsidR="00ED2A5C" w:rsidRPr="009F0E67" w:rsidRDefault="00ED2A5C" w:rsidP="00ED2A5C">
            <w:pPr>
              <w:ind w:left="160" w:right="-90" w:hanging="160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</w:rPr>
              <w:tab/>
            </w:r>
            <w:r w:rsidRPr="009F0E67">
              <w:rPr>
                <w:rFonts w:asciiTheme="majorBidi" w:hAnsiTheme="majorBidi" w:cstheme="majorBidi"/>
                <w:sz w:val="21"/>
                <w:szCs w:val="21"/>
                <w:cs/>
              </w:rPr>
              <w:t>ความต้องการของตลาด</w:t>
            </w:r>
          </w:p>
        </w:tc>
        <w:tc>
          <w:tcPr>
            <w:tcW w:w="1039" w:type="dxa"/>
          </w:tcPr>
          <w:p w14:paraId="00CD80C3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12B6AAD" w14:textId="66D15DC7" w:rsidR="00ED2A5C" w:rsidRPr="009F0E67" w:rsidRDefault="00ED2A5C" w:rsidP="00ED2A5C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69A83FFE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</w:tcPr>
          <w:p w14:paraId="09078A31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76ABE89C" w14:textId="014D322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272" w:type="dxa"/>
          </w:tcPr>
          <w:p w14:paraId="3C0793BF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</w:tcPr>
          <w:p w14:paraId="23F3FEAC" w14:textId="77777777" w:rsidR="00ED2A5C" w:rsidRPr="009F0E67" w:rsidRDefault="00ED2A5C" w:rsidP="00281C4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B1898AF" w14:textId="1A4BB45F" w:rsidR="00ED2A5C" w:rsidRPr="009F0E67" w:rsidRDefault="00ED2A5C" w:rsidP="00281C4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81C43">
              <w:rPr>
                <w:rFonts w:asciiTheme="majorBidi" w:hAnsiTheme="majorBidi" w:cstheme="majorBidi"/>
                <w:sz w:val="21"/>
                <w:szCs w:val="21"/>
              </w:rPr>
              <w:t>2</w:t>
            </w:r>
          </w:p>
        </w:tc>
        <w:tc>
          <w:tcPr>
            <w:tcW w:w="276" w:type="dxa"/>
          </w:tcPr>
          <w:p w14:paraId="79A65FB7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0D808A60" w14:textId="77777777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EB2F047" w14:textId="1749417F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</w:p>
        </w:tc>
        <w:tc>
          <w:tcPr>
            <w:tcW w:w="272" w:type="dxa"/>
          </w:tcPr>
          <w:p w14:paraId="31B8DD4A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3B2DDE2C" w14:textId="77777777" w:rsidR="00ED2A5C" w:rsidRPr="009F0E67" w:rsidRDefault="00ED2A5C" w:rsidP="00ED2A5C">
            <w:pPr>
              <w:pStyle w:val="acctfourfigures"/>
              <w:tabs>
                <w:tab w:val="center" w:pos="290"/>
                <w:tab w:val="decimal" w:pos="537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AD2DA9D" w14:textId="69B1090F" w:rsidR="00ED2A5C" w:rsidRPr="009F0E67" w:rsidRDefault="00ED2A5C" w:rsidP="00ED2A5C">
            <w:pPr>
              <w:pStyle w:val="acctfourfigures"/>
              <w:tabs>
                <w:tab w:val="center" w:pos="20"/>
                <w:tab w:val="decimal" w:pos="537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</w:rPr>
              <w:tab/>
              <w:t>-</w:t>
            </w:r>
          </w:p>
        </w:tc>
        <w:tc>
          <w:tcPr>
            <w:tcW w:w="272" w:type="dxa"/>
          </w:tcPr>
          <w:p w14:paraId="36199CD7" w14:textId="77777777" w:rsidR="00ED2A5C" w:rsidRPr="009F0E67" w:rsidRDefault="00ED2A5C" w:rsidP="00ED2A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47B584CD" w14:textId="77777777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FA2BBDA" w14:textId="19B48C15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</w:rPr>
              <w:t>2</w:t>
            </w:r>
          </w:p>
        </w:tc>
        <w:tc>
          <w:tcPr>
            <w:tcW w:w="272" w:type="dxa"/>
          </w:tcPr>
          <w:p w14:paraId="710D4234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6" w:type="dxa"/>
          </w:tcPr>
          <w:p w14:paraId="3E6ED2C7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4B1C4F2" w14:textId="3C98EB45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</w:p>
        </w:tc>
      </w:tr>
      <w:tr w:rsidR="00ED2A5C" w:rsidRPr="009F0E67" w14:paraId="021E0CCC" w14:textId="77777777" w:rsidTr="00B804EA">
        <w:trPr>
          <w:trHeight w:val="263"/>
        </w:trPr>
        <w:tc>
          <w:tcPr>
            <w:tcW w:w="2390" w:type="dxa"/>
          </w:tcPr>
          <w:p w14:paraId="1C64E5A3" w14:textId="75CCB05D" w:rsidR="00ED2A5C" w:rsidRPr="009F0E67" w:rsidRDefault="00ED2A5C" w:rsidP="00ED2A5C">
            <w:pPr>
              <w:tabs>
                <w:tab w:val="clear" w:pos="227"/>
                <w:tab w:val="clear" w:pos="454"/>
              </w:tabs>
              <w:ind w:right="-90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สินทรัพย์อนุพันธ์</w:t>
            </w:r>
          </w:p>
        </w:tc>
        <w:tc>
          <w:tcPr>
            <w:tcW w:w="1039" w:type="dxa"/>
          </w:tcPr>
          <w:p w14:paraId="65CA5C7A" w14:textId="3108BAA0" w:rsidR="00ED2A5C" w:rsidRPr="009F0E67" w:rsidRDefault="00ED2A5C" w:rsidP="00ED2A5C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72" w:type="dxa"/>
          </w:tcPr>
          <w:p w14:paraId="1F4AB25A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</w:tcPr>
          <w:p w14:paraId="0FA8EE1B" w14:textId="11026DAC" w:rsidR="00ED2A5C" w:rsidRPr="009F0E67" w:rsidRDefault="00ED2A5C" w:rsidP="00CB051B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14</w:t>
            </w:r>
          </w:p>
        </w:tc>
        <w:tc>
          <w:tcPr>
            <w:tcW w:w="272" w:type="dxa"/>
          </w:tcPr>
          <w:p w14:paraId="5EC33941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</w:tcPr>
          <w:p w14:paraId="3795E8C7" w14:textId="49C8FF8B" w:rsidR="00ED2A5C" w:rsidRPr="00771B49" w:rsidRDefault="00ED2A5C" w:rsidP="00771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520" w:right="16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71B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6" w:type="dxa"/>
          </w:tcPr>
          <w:p w14:paraId="0D0FDBDC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54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63" w:type="dxa"/>
          </w:tcPr>
          <w:p w14:paraId="347237ED" w14:textId="085D1784" w:rsidR="00ED2A5C" w:rsidRPr="009F0E67" w:rsidRDefault="00ED2A5C" w:rsidP="00ED2A5C">
            <w:pPr>
              <w:pStyle w:val="acctfourfigures"/>
              <w:tabs>
                <w:tab w:val="decimal" w:pos="554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14</w:t>
            </w:r>
          </w:p>
        </w:tc>
        <w:tc>
          <w:tcPr>
            <w:tcW w:w="272" w:type="dxa"/>
          </w:tcPr>
          <w:p w14:paraId="1CD850FF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54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63" w:type="dxa"/>
          </w:tcPr>
          <w:p w14:paraId="1C1942CC" w14:textId="5859C45E" w:rsidR="00ED2A5C" w:rsidRPr="009F0E67" w:rsidRDefault="00ED2A5C" w:rsidP="00CB05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B051B">
              <w:rPr>
                <w:rFonts w:asciiTheme="majorBidi" w:hAnsiTheme="majorBidi" w:cstheme="majorBidi"/>
                <w:sz w:val="21"/>
                <w:szCs w:val="21"/>
              </w:rPr>
              <w:t>14</w:t>
            </w:r>
          </w:p>
        </w:tc>
        <w:tc>
          <w:tcPr>
            <w:tcW w:w="272" w:type="dxa"/>
          </w:tcPr>
          <w:p w14:paraId="10244D86" w14:textId="77777777" w:rsidR="00ED2A5C" w:rsidRPr="009F0E67" w:rsidRDefault="00ED2A5C" w:rsidP="00ED2A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5BBED71C" w14:textId="06CF347A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</w:tcPr>
          <w:p w14:paraId="434F2750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6" w:type="dxa"/>
          </w:tcPr>
          <w:p w14:paraId="4EA3EF3E" w14:textId="561CD621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14</w:t>
            </w:r>
          </w:p>
        </w:tc>
      </w:tr>
      <w:tr w:rsidR="00ED2A5C" w:rsidRPr="009F0E67" w14:paraId="43CD253C" w14:textId="77777777" w:rsidTr="00B804EA">
        <w:trPr>
          <w:trHeight w:val="263"/>
        </w:trPr>
        <w:tc>
          <w:tcPr>
            <w:tcW w:w="2390" w:type="dxa"/>
          </w:tcPr>
          <w:p w14:paraId="516C977C" w14:textId="77777777" w:rsidR="00ED2A5C" w:rsidRPr="009F0E67" w:rsidRDefault="00ED2A5C" w:rsidP="00ED2A5C">
            <w:pPr>
              <w:pStyle w:val="ListParagraph"/>
              <w:tabs>
                <w:tab w:val="clear" w:pos="227"/>
                <w:tab w:val="clear" w:pos="454"/>
              </w:tabs>
              <w:ind w:left="345" w:right="-90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</w:p>
        </w:tc>
        <w:tc>
          <w:tcPr>
            <w:tcW w:w="1039" w:type="dxa"/>
          </w:tcPr>
          <w:p w14:paraId="4DFC43BE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2" w:type="dxa"/>
          </w:tcPr>
          <w:p w14:paraId="61BFA5BD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</w:tcPr>
          <w:p w14:paraId="10463C13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</w:tcPr>
          <w:p w14:paraId="717B5467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1FCB029F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90" w:right="-110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6" w:type="dxa"/>
          </w:tcPr>
          <w:p w14:paraId="4A305039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3A828478" w14:textId="77777777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3C20C503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181666CF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2E72C88D" w14:textId="77777777" w:rsidR="00ED2A5C" w:rsidRPr="009F0E67" w:rsidRDefault="00ED2A5C" w:rsidP="00ED2A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0484894A" w14:textId="77777777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  <w:vAlign w:val="bottom"/>
          </w:tcPr>
          <w:p w14:paraId="6B939AF8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6" w:type="dxa"/>
            <w:vAlign w:val="bottom"/>
          </w:tcPr>
          <w:p w14:paraId="18AD1A0D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</w:tr>
      <w:tr w:rsidR="00ED2A5C" w:rsidRPr="009F0E67" w14:paraId="19C36498" w14:textId="77777777" w:rsidTr="00B804EA">
        <w:trPr>
          <w:trHeight w:val="263"/>
        </w:trPr>
        <w:tc>
          <w:tcPr>
            <w:tcW w:w="2390" w:type="dxa"/>
          </w:tcPr>
          <w:p w14:paraId="7DA3D394" w14:textId="77F6E492" w:rsidR="00ED2A5C" w:rsidRPr="009F0E67" w:rsidRDefault="00ED2A5C" w:rsidP="00ED2A5C">
            <w:pPr>
              <w:tabs>
                <w:tab w:val="clear" w:pos="227"/>
                <w:tab w:val="clear" w:pos="454"/>
              </w:tabs>
              <w:ind w:right="-90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39" w:type="dxa"/>
          </w:tcPr>
          <w:p w14:paraId="10F8E17C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2" w:type="dxa"/>
          </w:tcPr>
          <w:p w14:paraId="36EF0A52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</w:tcPr>
          <w:p w14:paraId="0B6BAF14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</w:tcPr>
          <w:p w14:paraId="3D284A16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21573413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90" w:right="-110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6" w:type="dxa"/>
          </w:tcPr>
          <w:p w14:paraId="29757C38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1B2B367B" w14:textId="77777777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63D5C0C2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2FA78606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48CD6A1F" w14:textId="77777777" w:rsidR="00ED2A5C" w:rsidRPr="009F0E67" w:rsidRDefault="00ED2A5C" w:rsidP="00ED2A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0B6D0E37" w14:textId="77777777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  <w:vAlign w:val="bottom"/>
          </w:tcPr>
          <w:p w14:paraId="71C71D7B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6" w:type="dxa"/>
            <w:vAlign w:val="bottom"/>
          </w:tcPr>
          <w:p w14:paraId="7EC2FF27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</w:tr>
      <w:tr w:rsidR="00ED2A5C" w:rsidRPr="009F0E67" w14:paraId="011B268D" w14:textId="77777777" w:rsidTr="00B804EA">
        <w:trPr>
          <w:trHeight w:val="263"/>
        </w:trPr>
        <w:tc>
          <w:tcPr>
            <w:tcW w:w="2390" w:type="dxa"/>
          </w:tcPr>
          <w:p w14:paraId="35F7C38E" w14:textId="447BDEDA" w:rsidR="00ED2A5C" w:rsidRPr="009F0E67" w:rsidRDefault="00ED2A5C" w:rsidP="00ED2A5C">
            <w:pPr>
              <w:tabs>
                <w:tab w:val="clear" w:pos="227"/>
                <w:tab w:val="clear" w:pos="454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39" w:type="dxa"/>
          </w:tcPr>
          <w:p w14:paraId="7D15F5E0" w14:textId="5F212E08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</w:tcPr>
          <w:p w14:paraId="4E8683AA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</w:tcPr>
          <w:p w14:paraId="1976032D" w14:textId="075C8792" w:rsidR="00ED2A5C" w:rsidRPr="00F135EC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5F6496D5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50B055A3" w14:textId="17395CEB" w:rsidR="00ED2A5C" w:rsidRPr="009F0E67" w:rsidRDefault="00ED2A5C" w:rsidP="00281C4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30</w:t>
            </w:r>
          </w:p>
        </w:tc>
        <w:tc>
          <w:tcPr>
            <w:tcW w:w="276" w:type="dxa"/>
          </w:tcPr>
          <w:p w14:paraId="17D239F7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770673D9" w14:textId="50C81A32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30</w:t>
            </w:r>
          </w:p>
        </w:tc>
        <w:tc>
          <w:tcPr>
            <w:tcW w:w="272" w:type="dxa"/>
            <w:vAlign w:val="bottom"/>
          </w:tcPr>
          <w:p w14:paraId="4D9731BC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1F51C89B" w14:textId="032BACEC" w:rsidR="00ED2A5C" w:rsidRPr="009F0E67" w:rsidRDefault="00ED2A5C" w:rsidP="00ED2A5C">
            <w:pPr>
              <w:pStyle w:val="acctfourfigures"/>
              <w:tabs>
                <w:tab w:val="center" w:pos="290"/>
                <w:tab w:val="decimal" w:pos="537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  <w:vAlign w:val="bottom"/>
          </w:tcPr>
          <w:p w14:paraId="1F89B688" w14:textId="77777777" w:rsidR="00ED2A5C" w:rsidRPr="009F0E67" w:rsidRDefault="00ED2A5C" w:rsidP="00ED2A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012C392E" w14:textId="2B743805" w:rsidR="00ED2A5C" w:rsidRPr="009F0E67" w:rsidRDefault="00ED2A5C" w:rsidP="00ED2A5C">
            <w:pPr>
              <w:pStyle w:val="acctfourfigures"/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31</w:t>
            </w:r>
          </w:p>
        </w:tc>
        <w:tc>
          <w:tcPr>
            <w:tcW w:w="272" w:type="dxa"/>
            <w:vAlign w:val="bottom"/>
          </w:tcPr>
          <w:p w14:paraId="189A4EEA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6" w:type="dxa"/>
            <w:vAlign w:val="bottom"/>
          </w:tcPr>
          <w:p w14:paraId="72D21922" w14:textId="254B03E4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31</w:t>
            </w:r>
          </w:p>
        </w:tc>
      </w:tr>
      <w:tr w:rsidR="00ED2A5C" w:rsidRPr="009F0E67" w14:paraId="33966698" w14:textId="77777777" w:rsidTr="00B804EA">
        <w:trPr>
          <w:trHeight w:val="263"/>
        </w:trPr>
        <w:tc>
          <w:tcPr>
            <w:tcW w:w="2390" w:type="dxa"/>
          </w:tcPr>
          <w:p w14:paraId="2F594892" w14:textId="2BEA9668" w:rsidR="00ED2A5C" w:rsidRPr="009F0E67" w:rsidRDefault="00ED2A5C" w:rsidP="00ED2A5C">
            <w:pPr>
              <w:tabs>
                <w:tab w:val="clear" w:pos="227"/>
                <w:tab w:val="clear" w:pos="454"/>
              </w:tabs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1039" w:type="dxa"/>
            <w:vAlign w:val="bottom"/>
          </w:tcPr>
          <w:p w14:paraId="0F41C67C" w14:textId="6198EEAB" w:rsidR="00ED2A5C" w:rsidRPr="0032547F" w:rsidRDefault="00ED2A5C" w:rsidP="00E610F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90" w:right="-11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57</w:t>
            </w:r>
          </w:p>
        </w:tc>
        <w:tc>
          <w:tcPr>
            <w:tcW w:w="272" w:type="dxa"/>
          </w:tcPr>
          <w:p w14:paraId="6968346C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</w:tcPr>
          <w:p w14:paraId="5DB007F9" w14:textId="4308FCA0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452EB525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24C585AE" w14:textId="34077A8C" w:rsidR="00ED2A5C" w:rsidRPr="00771B49" w:rsidRDefault="00ED2A5C" w:rsidP="00771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520" w:right="16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71B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6" w:type="dxa"/>
          </w:tcPr>
          <w:p w14:paraId="48A63702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2B99168D" w14:textId="1DF50DAD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57</w:t>
            </w:r>
          </w:p>
        </w:tc>
        <w:tc>
          <w:tcPr>
            <w:tcW w:w="272" w:type="dxa"/>
            <w:vAlign w:val="bottom"/>
          </w:tcPr>
          <w:p w14:paraId="2B02FC5C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191E61D6" w14:textId="5790EEEF" w:rsidR="00ED2A5C" w:rsidRPr="009F0E67" w:rsidRDefault="00ED2A5C" w:rsidP="00CB05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B051B">
              <w:rPr>
                <w:rFonts w:asciiTheme="majorBidi" w:hAnsiTheme="majorBidi" w:cstheme="majorBidi"/>
                <w:sz w:val="21"/>
                <w:szCs w:val="21"/>
              </w:rPr>
              <w:t>57</w:t>
            </w:r>
          </w:p>
        </w:tc>
        <w:tc>
          <w:tcPr>
            <w:tcW w:w="272" w:type="dxa"/>
            <w:vAlign w:val="bottom"/>
          </w:tcPr>
          <w:p w14:paraId="3D9C18FF" w14:textId="77777777" w:rsidR="00ED2A5C" w:rsidRPr="009F0E67" w:rsidRDefault="00ED2A5C" w:rsidP="00ED2A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2877C8B4" w14:textId="6E2B315F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  <w:vAlign w:val="bottom"/>
          </w:tcPr>
          <w:p w14:paraId="165B619B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6" w:type="dxa"/>
            <w:vAlign w:val="bottom"/>
          </w:tcPr>
          <w:p w14:paraId="4ABC4456" w14:textId="0A11EE98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57</w:t>
            </w:r>
          </w:p>
        </w:tc>
      </w:tr>
      <w:tr w:rsidR="00ED2A5C" w:rsidRPr="009F0E67" w14:paraId="2411262D" w14:textId="77777777" w:rsidTr="00B804EA">
        <w:trPr>
          <w:trHeight w:val="263"/>
        </w:trPr>
        <w:tc>
          <w:tcPr>
            <w:tcW w:w="2390" w:type="dxa"/>
          </w:tcPr>
          <w:p w14:paraId="47DB7873" w14:textId="40F256E7" w:rsidR="00ED2A5C" w:rsidRPr="009F0E67" w:rsidRDefault="00ED2A5C" w:rsidP="00ED2A5C">
            <w:pPr>
              <w:tabs>
                <w:tab w:val="clear" w:pos="227"/>
                <w:tab w:val="clear" w:pos="454"/>
              </w:tabs>
              <w:ind w:right="-90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หุ้นกู้</w:t>
            </w:r>
          </w:p>
        </w:tc>
        <w:tc>
          <w:tcPr>
            <w:tcW w:w="1039" w:type="dxa"/>
          </w:tcPr>
          <w:p w14:paraId="49A8B017" w14:textId="2BFCAB7E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</w:tcPr>
          <w:p w14:paraId="677833CD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</w:tcPr>
          <w:p w14:paraId="09682A53" w14:textId="174BD6DE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272" w:type="dxa"/>
          </w:tcPr>
          <w:p w14:paraId="7C2C6660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631F21C5" w14:textId="432B6C9C" w:rsidR="00ED2A5C" w:rsidRPr="009F0E67" w:rsidRDefault="00ED2A5C" w:rsidP="00281C4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81C43">
              <w:rPr>
                <w:rFonts w:asciiTheme="majorBidi" w:hAnsiTheme="majorBidi" w:cstheme="majorBidi"/>
                <w:sz w:val="21"/>
                <w:szCs w:val="21"/>
              </w:rPr>
              <w:t>10</w:t>
            </w:r>
            <w:r w:rsidRPr="009F0E6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81C43">
              <w:rPr>
                <w:rFonts w:asciiTheme="majorBidi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276" w:type="dxa"/>
          </w:tcPr>
          <w:p w14:paraId="3C5F77D4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3584E41F" w14:textId="73F27E86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</w:t>
            </w:r>
            <w:r w:rsidRPr="009F0E6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F0E6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000</w:t>
            </w:r>
          </w:p>
        </w:tc>
        <w:tc>
          <w:tcPr>
            <w:tcW w:w="272" w:type="dxa"/>
            <w:vAlign w:val="bottom"/>
          </w:tcPr>
          <w:p w14:paraId="46304683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0264890C" w14:textId="72DD931A" w:rsidR="00ED2A5C" w:rsidRPr="00CB051B" w:rsidRDefault="00ED2A5C" w:rsidP="00CB05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B051B">
              <w:rPr>
                <w:rFonts w:asciiTheme="majorBidi" w:hAnsiTheme="majorBidi" w:cstheme="majorBidi"/>
                <w:sz w:val="21"/>
                <w:szCs w:val="21"/>
              </w:rPr>
              <w:t>10</w:t>
            </w:r>
            <w:r w:rsidRPr="009F0E6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B051B">
              <w:rPr>
                <w:rFonts w:asciiTheme="majorBidi" w:hAnsiTheme="majorBidi" w:cstheme="majorBidi"/>
                <w:sz w:val="21"/>
                <w:szCs w:val="21"/>
              </w:rPr>
              <w:t>099</w:t>
            </w:r>
          </w:p>
        </w:tc>
        <w:tc>
          <w:tcPr>
            <w:tcW w:w="272" w:type="dxa"/>
            <w:vAlign w:val="bottom"/>
          </w:tcPr>
          <w:p w14:paraId="65EA46EE" w14:textId="77777777" w:rsidR="00ED2A5C" w:rsidRPr="009F0E67" w:rsidRDefault="00ED2A5C" w:rsidP="00ED2A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67B013CB" w14:textId="396149BA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  <w:vAlign w:val="bottom"/>
          </w:tcPr>
          <w:p w14:paraId="68F442D6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6" w:type="dxa"/>
            <w:vAlign w:val="bottom"/>
          </w:tcPr>
          <w:p w14:paraId="7DB501C0" w14:textId="64563305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</w:t>
            </w:r>
            <w:r w:rsidRPr="009F0E6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F0E6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099</w:t>
            </w:r>
          </w:p>
        </w:tc>
      </w:tr>
      <w:tr w:rsidR="00ED2A5C" w:rsidRPr="009F0E67" w14:paraId="2E181DEC" w14:textId="77777777" w:rsidTr="00B804EA">
        <w:trPr>
          <w:trHeight w:val="263"/>
        </w:trPr>
        <w:tc>
          <w:tcPr>
            <w:tcW w:w="2390" w:type="dxa"/>
          </w:tcPr>
          <w:p w14:paraId="6282BC53" w14:textId="6E40B34F" w:rsidR="00ED2A5C" w:rsidRPr="009F0E67" w:rsidRDefault="00ED2A5C" w:rsidP="00ED2A5C">
            <w:pPr>
              <w:tabs>
                <w:tab w:val="clear" w:pos="227"/>
                <w:tab w:val="clear" w:pos="454"/>
              </w:tabs>
              <w:ind w:right="-90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039" w:type="dxa"/>
            <w:vAlign w:val="bottom"/>
          </w:tcPr>
          <w:p w14:paraId="4C7FB649" w14:textId="432BCFF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5A80EB34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</w:tcPr>
          <w:p w14:paraId="1ECC1E2F" w14:textId="02D610B9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</w:tcPr>
          <w:p w14:paraId="17AEA0F5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5B0C909F" w14:textId="2D9E2D4B" w:rsidR="00ED2A5C" w:rsidRPr="00281C43" w:rsidRDefault="00ED2A5C" w:rsidP="00281C4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</w:rPr>
              <w:t>42</w:t>
            </w:r>
          </w:p>
        </w:tc>
        <w:tc>
          <w:tcPr>
            <w:tcW w:w="276" w:type="dxa"/>
          </w:tcPr>
          <w:p w14:paraId="0C14FF1A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1C8B4C08" w14:textId="283C55DD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42</w:t>
            </w:r>
          </w:p>
        </w:tc>
        <w:tc>
          <w:tcPr>
            <w:tcW w:w="272" w:type="dxa"/>
            <w:vAlign w:val="bottom"/>
          </w:tcPr>
          <w:p w14:paraId="26F0A29A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17B10EC8" w14:textId="562E066A" w:rsidR="00ED2A5C" w:rsidRPr="003753AE" w:rsidRDefault="00ED2A5C" w:rsidP="00ED2A5C">
            <w:pPr>
              <w:pStyle w:val="acctfourfigures"/>
              <w:tabs>
                <w:tab w:val="center" w:pos="290"/>
                <w:tab w:val="decimal" w:pos="537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  <w:vAlign w:val="bottom"/>
          </w:tcPr>
          <w:p w14:paraId="7E90CF3E" w14:textId="77777777" w:rsidR="00ED2A5C" w:rsidRPr="009F0E67" w:rsidRDefault="00ED2A5C" w:rsidP="00ED2A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146B6D65" w14:textId="3EB8F510" w:rsidR="00ED2A5C" w:rsidRPr="009F0E67" w:rsidRDefault="00ED2A5C" w:rsidP="00ED2A5C">
            <w:pPr>
              <w:pStyle w:val="acctfourfigures"/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</w:rPr>
              <w:t>38</w:t>
            </w:r>
          </w:p>
        </w:tc>
        <w:tc>
          <w:tcPr>
            <w:tcW w:w="272" w:type="dxa"/>
            <w:vAlign w:val="bottom"/>
          </w:tcPr>
          <w:p w14:paraId="78507682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6" w:type="dxa"/>
            <w:vAlign w:val="bottom"/>
          </w:tcPr>
          <w:p w14:paraId="41DF499F" w14:textId="589E3782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38</w:t>
            </w:r>
          </w:p>
        </w:tc>
      </w:tr>
    </w:tbl>
    <w:p w14:paraId="1583ABEE" w14:textId="6BDB56B9" w:rsidR="00B804EA" w:rsidRDefault="00B804EA" w:rsidP="005C5A14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21"/>
          <w:szCs w:val="21"/>
          <w:lang w:val="en-GB" w:eastAsia="en-GB"/>
        </w:rPr>
      </w:pPr>
    </w:p>
    <w:p w14:paraId="589ADE75" w14:textId="48551408" w:rsidR="00771B49" w:rsidRDefault="00771B49" w:rsidP="005C5A14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21"/>
          <w:szCs w:val="21"/>
          <w:lang w:val="en-GB" w:eastAsia="en-GB"/>
        </w:rPr>
      </w:pPr>
    </w:p>
    <w:p w14:paraId="02EE5578" w14:textId="0C5198EA" w:rsidR="00771B49" w:rsidRDefault="00771B49" w:rsidP="005C5A14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21"/>
          <w:szCs w:val="21"/>
          <w:lang w:val="en-GB" w:eastAsia="en-GB"/>
        </w:rPr>
      </w:pPr>
    </w:p>
    <w:p w14:paraId="316404F4" w14:textId="651EDB19" w:rsidR="00771B49" w:rsidRDefault="00771B49" w:rsidP="005C5A14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21"/>
          <w:szCs w:val="21"/>
          <w:lang w:val="en-GB" w:eastAsia="en-GB"/>
        </w:rPr>
      </w:pPr>
    </w:p>
    <w:p w14:paraId="6BC83033" w14:textId="79EDFC13" w:rsidR="00771B49" w:rsidRDefault="00771B49" w:rsidP="005C5A14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21"/>
          <w:szCs w:val="21"/>
          <w:lang w:val="en-GB" w:eastAsia="en-GB"/>
        </w:rPr>
      </w:pPr>
    </w:p>
    <w:p w14:paraId="39EC664E" w14:textId="3D1D8C7D" w:rsidR="00771B49" w:rsidRDefault="00771B49" w:rsidP="005C5A14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21"/>
          <w:szCs w:val="21"/>
          <w:lang w:val="en-GB" w:eastAsia="en-GB"/>
        </w:rPr>
      </w:pPr>
    </w:p>
    <w:p w14:paraId="7C6394E4" w14:textId="77777777" w:rsidR="00E57F2E" w:rsidRPr="009F0E67" w:rsidRDefault="00E57F2E" w:rsidP="005C5A14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21"/>
          <w:szCs w:val="21"/>
          <w:cs/>
          <w:lang w:val="en-GB" w:eastAsia="en-GB"/>
        </w:rPr>
      </w:pPr>
    </w:p>
    <w:p w14:paraId="1ED16594" w14:textId="33D533AE" w:rsidR="003D323F" w:rsidRPr="0029384D" w:rsidRDefault="002F69E4" w:rsidP="00E610FA">
      <w:pPr>
        <w:tabs>
          <w:tab w:val="clear" w:pos="227"/>
          <w:tab w:val="clear" w:pos="454"/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GB" w:eastAsia="en-GB"/>
        </w:rPr>
      </w:pPr>
      <w:r w:rsidRPr="0029384D">
        <w:rPr>
          <w:rFonts w:asciiTheme="majorBidi" w:hAnsiTheme="majorBidi" w:cstheme="majorBidi"/>
          <w:spacing w:val="-4"/>
          <w:sz w:val="30"/>
          <w:szCs w:val="30"/>
          <w:cs/>
          <w:lang w:val="en-GB" w:eastAsia="en-GB"/>
        </w:rPr>
        <w:lastRenderedPageBreak/>
        <w:t>ตารางดังต่อไปนี้แสดงเทคนิคการประเมินมูลค่าของเครื่องมือทาง</w:t>
      </w:r>
      <w:r w:rsidRPr="00E57F2E">
        <w:rPr>
          <w:rFonts w:asciiTheme="majorBidi" w:hAnsiTheme="majorBidi" w:cstheme="majorBidi"/>
          <w:spacing w:val="-4"/>
          <w:sz w:val="30"/>
          <w:szCs w:val="30"/>
          <w:cs/>
          <w:lang w:val="en-GB" w:eastAsia="en-GB"/>
        </w:rPr>
        <w:t>การเงิน</w:t>
      </w:r>
      <w:r w:rsidR="00E57F2E" w:rsidRPr="00E57F2E">
        <w:rPr>
          <w:rFonts w:asciiTheme="majorBidi" w:hAnsiTheme="majorBidi" w:cstheme="majorBidi" w:hint="cs"/>
          <w:sz w:val="30"/>
          <w:szCs w:val="30"/>
          <w:cs/>
        </w:rPr>
        <w:t>ที่วัดมูลค่าด้วยราคายุติธรรม</w:t>
      </w:r>
      <w:r w:rsidRPr="00E57F2E">
        <w:rPr>
          <w:rFonts w:asciiTheme="majorBidi" w:hAnsiTheme="majorBidi" w:cstheme="majorBidi"/>
          <w:spacing w:val="-4"/>
          <w:sz w:val="30"/>
          <w:szCs w:val="30"/>
          <w:cs/>
          <w:lang w:val="en-GB" w:eastAsia="en-GB"/>
        </w:rPr>
        <w:t>ในงบ</w:t>
      </w:r>
      <w:r w:rsidRPr="0029384D">
        <w:rPr>
          <w:rFonts w:asciiTheme="majorBidi" w:hAnsiTheme="majorBidi" w:cstheme="majorBidi"/>
          <w:spacing w:val="-4"/>
          <w:sz w:val="30"/>
          <w:szCs w:val="30"/>
          <w:cs/>
          <w:lang w:val="en-GB" w:eastAsia="en-GB"/>
        </w:rPr>
        <w:t>แสดงฐานะการเงินในระหว่างงวด</w:t>
      </w:r>
    </w:p>
    <w:p w14:paraId="2B55D9E9" w14:textId="0CCC0B68" w:rsidR="00194BCB" w:rsidRPr="0029384D" w:rsidRDefault="00194BCB" w:rsidP="00194BCB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514"/>
      </w:tblGrid>
      <w:tr w:rsidR="005539FD" w:rsidRPr="0029384D" w14:paraId="0356125A" w14:textId="77777777" w:rsidTr="00120D34">
        <w:trPr>
          <w:tblHeader/>
        </w:trPr>
        <w:tc>
          <w:tcPr>
            <w:tcW w:w="2520" w:type="dxa"/>
            <w:hideMark/>
          </w:tcPr>
          <w:p w14:paraId="507FBB12" w14:textId="77777777" w:rsidR="005539FD" w:rsidRPr="0029384D" w:rsidRDefault="005539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2938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ประเภท</w:t>
            </w:r>
          </w:p>
        </w:tc>
        <w:tc>
          <w:tcPr>
            <w:tcW w:w="236" w:type="dxa"/>
          </w:tcPr>
          <w:p w14:paraId="4F387A7A" w14:textId="77777777" w:rsidR="005539FD" w:rsidRPr="0029384D" w:rsidRDefault="005539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6514" w:type="dxa"/>
            <w:hideMark/>
          </w:tcPr>
          <w:p w14:paraId="44BF8B76" w14:textId="77777777" w:rsidR="005539FD" w:rsidRPr="0029384D" w:rsidRDefault="005539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2938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เทคนิคการประเมินมูลค่า</w:t>
            </w:r>
          </w:p>
        </w:tc>
      </w:tr>
      <w:tr w:rsidR="005539FD" w:rsidRPr="0029384D" w14:paraId="4BD34426" w14:textId="77777777" w:rsidTr="00120D34">
        <w:tc>
          <w:tcPr>
            <w:tcW w:w="2520" w:type="dxa"/>
          </w:tcPr>
          <w:p w14:paraId="3269C227" w14:textId="747C1F28" w:rsidR="005539FD" w:rsidRPr="0029384D" w:rsidRDefault="005539FD" w:rsidP="005539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29384D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อนุพันธ์</w:t>
            </w:r>
          </w:p>
        </w:tc>
        <w:tc>
          <w:tcPr>
            <w:tcW w:w="236" w:type="dxa"/>
          </w:tcPr>
          <w:p w14:paraId="1E4A2D95" w14:textId="77777777" w:rsidR="005539FD" w:rsidRPr="0029384D" w:rsidRDefault="005539FD" w:rsidP="005539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514" w:type="dxa"/>
          </w:tcPr>
          <w:p w14:paraId="1EC377AF" w14:textId="14624D7D" w:rsidR="005539FD" w:rsidRPr="0029384D" w:rsidRDefault="005539FD" w:rsidP="005539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2938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 xml:space="preserve">การกำหนดราคาสัญญาซื้อขายล่วงหน้า </w:t>
            </w:r>
            <w:r w:rsidRPr="0029384D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FE6FAD" w:rsidRPr="0029384D" w14:paraId="10272870" w14:textId="77777777" w:rsidTr="00120D34">
        <w:tc>
          <w:tcPr>
            <w:tcW w:w="2520" w:type="dxa"/>
          </w:tcPr>
          <w:p w14:paraId="389E1C51" w14:textId="1F8E1942" w:rsidR="00FE6FAD" w:rsidRPr="0029384D" w:rsidRDefault="00FE6FAD" w:rsidP="005539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29384D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สัญญาแลกเปลี่ยนสกุลเงิน</w:t>
            </w:r>
          </w:p>
        </w:tc>
        <w:tc>
          <w:tcPr>
            <w:tcW w:w="236" w:type="dxa"/>
          </w:tcPr>
          <w:p w14:paraId="24B12718" w14:textId="77777777" w:rsidR="00FE6FAD" w:rsidRPr="0029384D" w:rsidRDefault="00FE6FAD" w:rsidP="005539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514" w:type="dxa"/>
          </w:tcPr>
          <w:p w14:paraId="3B358B20" w14:textId="54220D02" w:rsidR="00FE6FAD" w:rsidRPr="0029384D" w:rsidDel="000B4D2B" w:rsidRDefault="00FE6FAD" w:rsidP="005539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9384D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การคิดลดกระแสเงินสด โดยใช้แบบจำลองโดยใช้ข้อมูลที่หาได้จากตลาด</w:t>
            </w:r>
            <w:r w:rsidR="00DB4EC1" w:rsidRPr="0029384D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br/>
            </w:r>
            <w:r w:rsidRPr="0029384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(Observable Market Data) </w:t>
            </w:r>
          </w:p>
        </w:tc>
      </w:tr>
    </w:tbl>
    <w:p w14:paraId="3D557993" w14:textId="77777777" w:rsidR="00E57F2E" w:rsidRDefault="00E57F2E" w:rsidP="00E57F2E">
      <w:pPr>
        <w:tabs>
          <w:tab w:val="clear" w:pos="227"/>
          <w:tab w:val="clear" w:pos="454"/>
          <w:tab w:val="left" w:pos="547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97D023F" w14:textId="5DE1070C" w:rsidR="00E57F2E" w:rsidRPr="00530553" w:rsidRDefault="00E57F2E" w:rsidP="00E57F2E">
      <w:pPr>
        <w:pStyle w:val="block"/>
        <w:spacing w:line="240" w:lineRule="auto"/>
        <w:ind w:right="-7"/>
        <w:jc w:val="both"/>
        <w:rPr>
          <w:rFonts w:asciiTheme="majorBidi" w:hAnsiTheme="majorBidi"/>
          <w:b/>
          <w:bCs/>
          <w:i/>
          <w:iCs/>
          <w:spacing w:val="-4"/>
          <w:sz w:val="30"/>
          <w:szCs w:val="30"/>
          <w:lang w:eastAsia="en-GB" w:bidi="th-TH"/>
        </w:rPr>
      </w:pPr>
      <w:r w:rsidRPr="00530553">
        <w:rPr>
          <w:rFonts w:asciiTheme="majorBidi" w:hAnsiTheme="majorBidi" w:hint="cs"/>
          <w:b/>
          <w:bCs/>
          <w:i/>
          <w:iCs/>
          <w:spacing w:val="-4"/>
          <w:sz w:val="30"/>
          <w:szCs w:val="30"/>
          <w:cs/>
          <w:lang w:eastAsia="en-GB" w:bidi="th-TH"/>
        </w:rPr>
        <w:t>เครื่องมือ</w:t>
      </w:r>
      <w:r w:rsidR="00530553" w:rsidRPr="00530553">
        <w:rPr>
          <w:rFonts w:asciiTheme="majorBidi" w:hAnsiTheme="majorBidi" w:hint="cs"/>
          <w:b/>
          <w:bCs/>
          <w:i/>
          <w:iCs/>
          <w:spacing w:val="-4"/>
          <w:sz w:val="30"/>
          <w:szCs w:val="30"/>
          <w:cs/>
          <w:lang w:eastAsia="en-GB" w:bidi="th-TH"/>
        </w:rPr>
        <w:t>ทางการเงินที่วัดมูลค่าด้วยราคาทุนตัดจำหน่าย</w:t>
      </w:r>
    </w:p>
    <w:p w14:paraId="7766304E" w14:textId="5FFAA85C" w:rsidR="00E57F2E" w:rsidRPr="00E57F2E" w:rsidRDefault="00E57F2E" w:rsidP="00E57F2E">
      <w:pPr>
        <w:pStyle w:val="block"/>
        <w:spacing w:line="240" w:lineRule="auto"/>
        <w:ind w:right="-7"/>
        <w:jc w:val="both"/>
        <w:rPr>
          <w:rFonts w:asciiTheme="majorBidi" w:hAnsiTheme="majorBidi" w:cstheme="majorBidi"/>
          <w:spacing w:val="-4"/>
          <w:sz w:val="30"/>
          <w:szCs w:val="30"/>
          <w:cs/>
          <w:lang w:eastAsia="en-GB" w:bidi="th-TH"/>
        </w:rPr>
      </w:pPr>
      <w:r w:rsidRPr="00E57F2E"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กลุ่มบริษัทพิจารณามูลค่ายุติธรรม</w:t>
      </w:r>
      <w:r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ระดับ</w:t>
      </w:r>
      <w:r w:rsidR="00530553">
        <w:rPr>
          <w:rFonts w:asciiTheme="majorBidi" w:hAnsiTheme="majorBidi"/>
          <w:spacing w:val="-4"/>
          <w:sz w:val="30"/>
          <w:szCs w:val="30"/>
          <w:lang w:val="en-US" w:eastAsia="en-GB" w:bidi="th-TH"/>
        </w:rPr>
        <w:t xml:space="preserve"> 2 </w:t>
      </w:r>
      <w:r>
        <w:rPr>
          <w:rFonts w:asciiTheme="majorBidi" w:hAnsiTheme="majorBidi" w:hint="cs"/>
          <w:spacing w:val="-4"/>
          <w:sz w:val="30"/>
          <w:szCs w:val="30"/>
          <w:cs/>
          <w:lang w:val="en-US" w:eastAsia="en-GB" w:bidi="th-TH"/>
        </w:rPr>
        <w:t>สำหรับหุ้นกู้โดยการคำนวณจากราคาซื้อขาย</w:t>
      </w:r>
      <w:r w:rsidRPr="00E57F2E"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ที่ประกาศอยู่ในสมาคมตลาด</w:t>
      </w:r>
      <w:r>
        <w:rPr>
          <w:rFonts w:asciiTheme="majorBidi" w:hAnsiTheme="majorBidi" w:cstheme="majorBidi" w:hint="cs"/>
          <w:spacing w:val="-4"/>
          <w:sz w:val="30"/>
          <w:szCs w:val="30"/>
          <w:cs/>
          <w:lang w:eastAsia="en-GB" w:bidi="th-TH"/>
        </w:rPr>
        <w:t xml:space="preserve"> </w:t>
      </w:r>
      <w:r w:rsidRPr="00E57F2E"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ตราสารหน</w:t>
      </w:r>
      <w:r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ี้</w:t>
      </w:r>
      <w:r w:rsidRPr="00E57F2E"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ไทย</w:t>
      </w:r>
      <w:r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 xml:space="preserve"> </w:t>
      </w:r>
      <w:r w:rsidRPr="00E57F2E"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โดยใช</w:t>
      </w:r>
      <w:r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้ร</w:t>
      </w:r>
      <w:r w:rsidRPr="00E57F2E"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าคาปิด</w:t>
      </w:r>
      <w:r w:rsidRPr="00E57F2E">
        <w:rPr>
          <w:rFonts w:asciiTheme="majorBidi" w:hAnsiTheme="majorBidi"/>
          <w:spacing w:val="-4"/>
          <w:sz w:val="30"/>
          <w:szCs w:val="30"/>
          <w:cs/>
          <w:lang w:eastAsia="en-GB" w:bidi="th-TH"/>
        </w:rPr>
        <w:t xml:space="preserve"> </w:t>
      </w:r>
      <w:r w:rsidRPr="00E57F2E"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ณ</w:t>
      </w:r>
      <w:r w:rsidRPr="00E57F2E">
        <w:rPr>
          <w:rFonts w:asciiTheme="majorBidi" w:hAnsiTheme="majorBidi"/>
          <w:spacing w:val="-4"/>
          <w:sz w:val="30"/>
          <w:szCs w:val="30"/>
          <w:cs/>
          <w:lang w:eastAsia="en-GB" w:bidi="th-TH"/>
        </w:rPr>
        <w:t xml:space="preserve"> </w:t>
      </w:r>
      <w:r w:rsidRPr="00E57F2E"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ว</w:t>
      </w:r>
      <w:r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ัน</w:t>
      </w:r>
      <w:r w:rsidRPr="00E57F2E"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ที่รายงาน</w:t>
      </w:r>
    </w:p>
    <w:tbl>
      <w:tblPr>
        <w:tblW w:w="933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266"/>
        <w:gridCol w:w="989"/>
        <w:gridCol w:w="181"/>
        <w:gridCol w:w="1067"/>
        <w:gridCol w:w="179"/>
        <w:gridCol w:w="1080"/>
        <w:gridCol w:w="181"/>
        <w:gridCol w:w="1165"/>
      </w:tblGrid>
      <w:tr w:rsidR="0015446E" w:rsidRPr="008457DC" w14:paraId="1FE9A770" w14:textId="77777777" w:rsidTr="00120D34">
        <w:trPr>
          <w:cantSplit/>
          <w:trHeight w:val="391"/>
          <w:tblHeader/>
        </w:trPr>
        <w:tc>
          <w:tcPr>
            <w:tcW w:w="4230" w:type="dxa"/>
            <w:vAlign w:val="bottom"/>
            <w:hideMark/>
          </w:tcPr>
          <w:p w14:paraId="613E4B5A" w14:textId="12FF7EEF" w:rsidR="0015446E" w:rsidRPr="008457DC" w:rsidRDefault="0015446E" w:rsidP="0015446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bookmarkStart w:id="3" w:name="_Hlk74905001"/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66" w:type="dxa"/>
          </w:tcPr>
          <w:p w14:paraId="2DDD9B9B" w14:textId="77777777" w:rsidR="0015446E" w:rsidRPr="008457DC" w:rsidRDefault="0015446E" w:rsidP="004E6CC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37" w:type="dxa"/>
            <w:gridSpan w:val="3"/>
            <w:vAlign w:val="bottom"/>
          </w:tcPr>
          <w:p w14:paraId="29A74FF8" w14:textId="3D8962C9" w:rsidR="0015446E" w:rsidRPr="008457DC" w:rsidRDefault="0015446E" w:rsidP="004E6CC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457D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9" w:type="dxa"/>
          </w:tcPr>
          <w:p w14:paraId="12B39B96" w14:textId="77777777" w:rsidR="0015446E" w:rsidRPr="008457DC" w:rsidRDefault="0015446E" w:rsidP="004E6CC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26" w:type="dxa"/>
            <w:gridSpan w:val="3"/>
            <w:vAlign w:val="bottom"/>
          </w:tcPr>
          <w:p w14:paraId="0F648FB4" w14:textId="4D28CDF9" w:rsidR="0015446E" w:rsidRPr="008457DC" w:rsidRDefault="0015446E" w:rsidP="004E6CC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446E" w:rsidRPr="008457DC" w14:paraId="0EC2B793" w14:textId="77777777" w:rsidTr="006227F6">
        <w:trPr>
          <w:cantSplit/>
          <w:trHeight w:val="344"/>
          <w:tblHeader/>
        </w:trPr>
        <w:tc>
          <w:tcPr>
            <w:tcW w:w="4230" w:type="dxa"/>
            <w:vAlign w:val="bottom"/>
          </w:tcPr>
          <w:p w14:paraId="61C92C42" w14:textId="4A185FD2" w:rsidR="0015446E" w:rsidRPr="008457DC" w:rsidRDefault="0015446E" w:rsidP="004E6CC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</w:t>
            </w:r>
            <w:r w:rsidR="00526E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ดเก้า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E51C18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FD33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="003901B9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526E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</w:t>
            </w:r>
            <w:r w:rsidR="00FD332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ยน</w:t>
            </w:r>
            <w:r w:rsidR="003901B9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E51C18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3901B9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6" w:type="dxa"/>
          </w:tcPr>
          <w:p w14:paraId="7DB3BF22" w14:textId="77777777" w:rsidR="0015446E" w:rsidRPr="008457DC" w:rsidDel="005916DC" w:rsidRDefault="0015446E" w:rsidP="004E6CC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73B86F6A" w14:textId="77777777" w:rsidR="0015446E" w:rsidRPr="008457DC" w:rsidRDefault="0015446E" w:rsidP="004E6CC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1" w:type="dxa"/>
            <w:vAlign w:val="bottom"/>
          </w:tcPr>
          <w:p w14:paraId="05971D4A" w14:textId="77777777" w:rsidR="0015446E" w:rsidRPr="008457DC" w:rsidRDefault="0015446E" w:rsidP="004E6CC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114B4307" w14:textId="77777777" w:rsidR="0015446E" w:rsidRPr="008457DC" w:rsidRDefault="0015446E" w:rsidP="004E6CC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9" w:type="dxa"/>
          </w:tcPr>
          <w:p w14:paraId="0F571E4A" w14:textId="77777777" w:rsidR="0015446E" w:rsidRPr="008457DC" w:rsidRDefault="0015446E" w:rsidP="004E6CC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31BFF2" w14:textId="77777777" w:rsidR="0015446E" w:rsidRPr="008457DC" w:rsidRDefault="0015446E" w:rsidP="004E6CCA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1" w:type="dxa"/>
            <w:vAlign w:val="bottom"/>
          </w:tcPr>
          <w:p w14:paraId="3B9D7032" w14:textId="77777777" w:rsidR="0015446E" w:rsidRPr="008457DC" w:rsidRDefault="0015446E" w:rsidP="004E6CC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21E5FA5E" w14:textId="77777777" w:rsidR="0015446E" w:rsidRPr="008457DC" w:rsidRDefault="0015446E" w:rsidP="004E6CCA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15446E" w:rsidRPr="008457DC" w14:paraId="662C88F5" w14:textId="77777777" w:rsidTr="00120D34">
        <w:trPr>
          <w:cantSplit/>
          <w:trHeight w:val="364"/>
          <w:tblHeader/>
        </w:trPr>
        <w:tc>
          <w:tcPr>
            <w:tcW w:w="4230" w:type="dxa"/>
            <w:vAlign w:val="bottom"/>
            <w:hideMark/>
          </w:tcPr>
          <w:p w14:paraId="5F094A8F" w14:textId="3172AB51" w:rsidR="0015446E" w:rsidRPr="008457DC" w:rsidRDefault="0015446E" w:rsidP="004E6CC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027E26B8" w14:textId="2FB3DA47" w:rsidR="0015446E" w:rsidRPr="008457DC" w:rsidRDefault="0015446E" w:rsidP="004E6CC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42" w:type="dxa"/>
            <w:gridSpan w:val="7"/>
            <w:vAlign w:val="bottom"/>
            <w:hideMark/>
          </w:tcPr>
          <w:p w14:paraId="3CA0215C" w14:textId="77777777" w:rsidR="0015446E" w:rsidRPr="008457DC" w:rsidRDefault="0015446E" w:rsidP="004E6CC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A7DF6" w:rsidRPr="008457DC" w14:paraId="0F0DB45C" w14:textId="77777777" w:rsidTr="00386FB1">
        <w:trPr>
          <w:cantSplit/>
          <w:trHeight w:val="364"/>
        </w:trPr>
        <w:tc>
          <w:tcPr>
            <w:tcW w:w="4230" w:type="dxa"/>
          </w:tcPr>
          <w:p w14:paraId="558F1B3C" w14:textId="77777777" w:rsidR="0015446E" w:rsidRPr="008457DC" w:rsidRDefault="0015446E" w:rsidP="004E6CCA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6" w:type="dxa"/>
          </w:tcPr>
          <w:p w14:paraId="6E14ACC7" w14:textId="21C992C9" w:rsidR="0015446E" w:rsidRPr="008457DC" w:rsidRDefault="0015446E" w:rsidP="004E6CCA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2A354249" w14:textId="2FC4DC83" w:rsidR="0015446E" w:rsidRPr="008457DC" w:rsidRDefault="0041388E" w:rsidP="004E6CC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344</w:t>
            </w:r>
          </w:p>
        </w:tc>
        <w:tc>
          <w:tcPr>
            <w:tcW w:w="181" w:type="dxa"/>
            <w:shd w:val="clear" w:color="auto" w:fill="auto"/>
          </w:tcPr>
          <w:p w14:paraId="583CA4E3" w14:textId="77777777" w:rsidR="0015446E" w:rsidRPr="008457DC" w:rsidRDefault="0015446E" w:rsidP="004E6CC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298E856A" w14:textId="32F4879C" w:rsidR="0015446E" w:rsidRPr="008457DC" w:rsidRDefault="0041388E" w:rsidP="004E6CC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(321)</w:t>
            </w:r>
          </w:p>
        </w:tc>
        <w:tc>
          <w:tcPr>
            <w:tcW w:w="179" w:type="dxa"/>
            <w:shd w:val="clear" w:color="auto" w:fill="auto"/>
          </w:tcPr>
          <w:p w14:paraId="5BA0EB07" w14:textId="77777777" w:rsidR="0015446E" w:rsidRPr="008457DC" w:rsidRDefault="0015446E" w:rsidP="004E6CC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655C3C" w14:textId="1F22035A" w:rsidR="0015446E" w:rsidRPr="008457DC" w:rsidRDefault="000A72ED" w:rsidP="004E6CC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181" w:type="dxa"/>
            <w:shd w:val="clear" w:color="auto" w:fill="auto"/>
          </w:tcPr>
          <w:p w14:paraId="16904AD5" w14:textId="77777777" w:rsidR="0015446E" w:rsidRPr="008457DC" w:rsidRDefault="0015446E" w:rsidP="004E6CC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38938979" w14:textId="7639B478" w:rsidR="0015446E" w:rsidRPr="008457DC" w:rsidRDefault="000A72ED" w:rsidP="004E6C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(87)</w:t>
            </w:r>
          </w:p>
        </w:tc>
      </w:tr>
      <w:bookmarkEnd w:id="3"/>
    </w:tbl>
    <w:p w14:paraId="67F2A6E7" w14:textId="77777777" w:rsidR="00530553" w:rsidRPr="001F7F58" w:rsidRDefault="00530553" w:rsidP="00771B49">
      <w:pPr>
        <w:rPr>
          <w:sz w:val="30"/>
          <w:szCs w:val="30"/>
        </w:rPr>
      </w:pPr>
    </w:p>
    <w:p w14:paraId="52F12A1F" w14:textId="37D468E0" w:rsidR="00B06AC9" w:rsidRPr="008457DC" w:rsidRDefault="00B06AC9" w:rsidP="00001FBB">
      <w:pPr>
        <w:pStyle w:val="Heading1"/>
        <w:numPr>
          <w:ilvl w:val="0"/>
          <w:numId w:val="21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8457DC">
        <w:rPr>
          <w:rFonts w:asciiTheme="majorBidi" w:hAnsiTheme="majorBidi" w:cstheme="majorBidi"/>
          <w:sz w:val="30"/>
          <w:szCs w:val="30"/>
          <w:u w:val="none"/>
          <w:cs/>
        </w:rPr>
        <w:t>ภาระผูกพัน</w:t>
      </w:r>
      <w:r w:rsidR="00001FBB" w:rsidRPr="008457DC">
        <w:rPr>
          <w:rFonts w:asciiTheme="majorBidi" w:hAnsiTheme="majorBidi" w:cstheme="majorBidi"/>
          <w:sz w:val="30"/>
          <w:szCs w:val="30"/>
          <w:u w:val="none"/>
          <w:cs/>
        </w:rPr>
        <w:t>กับบุคคลหรือกิจการที่ไม่เกี่ยวข้องกัน</w:t>
      </w:r>
    </w:p>
    <w:p w14:paraId="1C480DA4" w14:textId="77777777" w:rsidR="00890F47" w:rsidRPr="008457DC" w:rsidRDefault="00890F47" w:rsidP="005C5A14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3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74"/>
        <w:gridCol w:w="1533"/>
        <w:gridCol w:w="374"/>
        <w:gridCol w:w="1531"/>
      </w:tblGrid>
      <w:tr w:rsidR="00C448CE" w:rsidRPr="008457DC" w14:paraId="1B1061E0" w14:textId="77777777" w:rsidTr="00894FA5">
        <w:trPr>
          <w:trHeight w:val="282"/>
          <w:tblHeader/>
        </w:trPr>
        <w:tc>
          <w:tcPr>
            <w:tcW w:w="3154" w:type="pct"/>
            <w:shd w:val="clear" w:color="auto" w:fill="auto"/>
          </w:tcPr>
          <w:p w14:paraId="19219B5D" w14:textId="77777777" w:rsidR="00C448CE" w:rsidRDefault="00C448CE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2139605" w14:textId="79D77DDA" w:rsidR="009608C2" w:rsidRPr="002C4E3E" w:rsidRDefault="009608C2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C4E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2C4E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2565</w:t>
            </w:r>
          </w:p>
        </w:tc>
        <w:tc>
          <w:tcPr>
            <w:tcW w:w="823" w:type="pct"/>
            <w:shd w:val="clear" w:color="auto" w:fill="auto"/>
          </w:tcPr>
          <w:p w14:paraId="681356A0" w14:textId="77777777" w:rsidR="00894FA5" w:rsidRDefault="00894FA5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46F0766" w14:textId="4A09767C" w:rsidR="00C448CE" w:rsidRPr="008457DC" w:rsidRDefault="00C448CE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1" w:type="pct"/>
          </w:tcPr>
          <w:p w14:paraId="4A9BF5E1" w14:textId="77777777" w:rsidR="00C448CE" w:rsidRPr="008133D7" w:rsidRDefault="00C448CE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2" w:type="pct"/>
            <w:shd w:val="clear" w:color="auto" w:fill="auto"/>
          </w:tcPr>
          <w:p w14:paraId="23C2DC28" w14:textId="77777777" w:rsidR="00894FA5" w:rsidRDefault="00C448CE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C34A7C8" w14:textId="3179ABDC" w:rsidR="00C448CE" w:rsidRPr="008457DC" w:rsidRDefault="00C448CE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 </w:t>
            </w:r>
          </w:p>
        </w:tc>
      </w:tr>
      <w:tr w:rsidR="00894FA5" w:rsidRPr="008457DC" w14:paraId="5A2D5CAD" w14:textId="77777777" w:rsidTr="00894FA5">
        <w:trPr>
          <w:trHeight w:val="282"/>
          <w:tblHeader/>
        </w:trPr>
        <w:tc>
          <w:tcPr>
            <w:tcW w:w="3154" w:type="pct"/>
            <w:shd w:val="clear" w:color="auto" w:fill="auto"/>
          </w:tcPr>
          <w:p w14:paraId="11CB4E6F" w14:textId="77777777" w:rsidR="00894FA5" w:rsidRDefault="00894FA5" w:rsidP="00C4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46" w:type="pct"/>
            <w:gridSpan w:val="3"/>
            <w:shd w:val="clear" w:color="auto" w:fill="auto"/>
          </w:tcPr>
          <w:p w14:paraId="3DBC2002" w14:textId="4479CD17" w:rsidR="00894FA5" w:rsidRPr="008133D7" w:rsidRDefault="00894FA5" w:rsidP="00C44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448CE" w:rsidRPr="008457DC" w14:paraId="27DA13C8" w14:textId="3542AC88" w:rsidTr="00894FA5">
        <w:trPr>
          <w:trHeight w:val="352"/>
        </w:trPr>
        <w:tc>
          <w:tcPr>
            <w:tcW w:w="3154" w:type="pct"/>
            <w:shd w:val="clear" w:color="auto" w:fill="auto"/>
          </w:tcPr>
          <w:p w14:paraId="5D73285D" w14:textId="77777777" w:rsidR="00C448CE" w:rsidRPr="008457DC" w:rsidRDefault="00C448CE" w:rsidP="00C44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23" w:type="pct"/>
            <w:shd w:val="clear" w:color="auto" w:fill="auto"/>
          </w:tcPr>
          <w:p w14:paraId="25E06362" w14:textId="77777777" w:rsidR="00C448CE" w:rsidRPr="008457DC" w:rsidRDefault="00C448CE" w:rsidP="00C44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1" w:type="pct"/>
          </w:tcPr>
          <w:p w14:paraId="55864E50" w14:textId="77777777" w:rsidR="00C448CE" w:rsidRPr="008457DC" w:rsidRDefault="00C448CE" w:rsidP="00C44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2" w:type="pct"/>
            <w:shd w:val="clear" w:color="auto" w:fill="auto"/>
          </w:tcPr>
          <w:p w14:paraId="4CC7CB96" w14:textId="5CE22D43" w:rsidR="00C448CE" w:rsidRPr="008457DC" w:rsidRDefault="00C448CE" w:rsidP="00C44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448CE" w:rsidRPr="008457DC" w14:paraId="41E4422D" w14:textId="3FA22734" w:rsidTr="00894FA5">
        <w:trPr>
          <w:trHeight w:val="340"/>
        </w:trPr>
        <w:tc>
          <w:tcPr>
            <w:tcW w:w="3154" w:type="pct"/>
            <w:shd w:val="clear" w:color="auto" w:fill="auto"/>
          </w:tcPr>
          <w:p w14:paraId="7435B4C6" w14:textId="77777777" w:rsidR="00C448CE" w:rsidRPr="008457DC" w:rsidRDefault="00C448CE" w:rsidP="00C44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823" w:type="pct"/>
            <w:shd w:val="clear" w:color="auto" w:fill="auto"/>
          </w:tcPr>
          <w:p w14:paraId="4B64F6F5" w14:textId="77777777" w:rsidR="00C448CE" w:rsidRPr="008457DC" w:rsidRDefault="00C448CE" w:rsidP="00C44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" w:type="pct"/>
          </w:tcPr>
          <w:p w14:paraId="547EA3BE" w14:textId="77777777" w:rsidR="00C448CE" w:rsidRPr="008457DC" w:rsidRDefault="00C448CE" w:rsidP="00C4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</w:tcPr>
          <w:p w14:paraId="1C0D362E" w14:textId="5DF6D083" w:rsidR="00C448CE" w:rsidRPr="008457DC" w:rsidRDefault="00C448CE" w:rsidP="00C4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48CE" w:rsidRPr="008457DC" w14:paraId="283D9A5D" w14:textId="45AF268A" w:rsidTr="00894FA5">
        <w:trPr>
          <w:trHeight w:val="329"/>
        </w:trPr>
        <w:tc>
          <w:tcPr>
            <w:tcW w:w="3154" w:type="pct"/>
            <w:shd w:val="clear" w:color="auto" w:fill="auto"/>
          </w:tcPr>
          <w:p w14:paraId="6CCB8C6A" w14:textId="77777777" w:rsidR="00C448CE" w:rsidRPr="008457DC" w:rsidRDefault="00C448CE" w:rsidP="00C44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อาคารโรงงานและส่วนปรับปรุง</w:t>
            </w:r>
          </w:p>
        </w:tc>
        <w:tc>
          <w:tcPr>
            <w:tcW w:w="823" w:type="pct"/>
            <w:shd w:val="clear" w:color="auto" w:fill="auto"/>
          </w:tcPr>
          <w:p w14:paraId="57D6B711" w14:textId="6A03468F" w:rsidR="00C448CE" w:rsidRPr="008457DC" w:rsidRDefault="00C448CE" w:rsidP="00C4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01" w:type="pct"/>
          </w:tcPr>
          <w:p w14:paraId="425313D8" w14:textId="77777777" w:rsidR="00C448CE" w:rsidRDefault="00C448CE" w:rsidP="00C4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</w:tcPr>
          <w:p w14:paraId="3FFB56CC" w14:textId="35606774" w:rsidR="00C448CE" w:rsidRPr="008457DC" w:rsidRDefault="00C448CE" w:rsidP="00C4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C448CE" w:rsidRPr="008457DC" w14:paraId="55665402" w14:textId="77777777" w:rsidTr="00894FA5">
        <w:trPr>
          <w:trHeight w:val="329"/>
        </w:trPr>
        <w:tc>
          <w:tcPr>
            <w:tcW w:w="3154" w:type="pct"/>
            <w:shd w:val="clear" w:color="auto" w:fill="auto"/>
          </w:tcPr>
          <w:p w14:paraId="45D8AC80" w14:textId="323262C3" w:rsidR="00C448CE" w:rsidRPr="008457DC" w:rsidRDefault="00C448CE" w:rsidP="00C44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23" w:type="pct"/>
            <w:shd w:val="clear" w:color="auto" w:fill="auto"/>
          </w:tcPr>
          <w:p w14:paraId="245E937A" w14:textId="704EA232" w:rsidR="00C448CE" w:rsidRDefault="00C448CE" w:rsidP="00C4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01" w:type="pct"/>
          </w:tcPr>
          <w:p w14:paraId="25561243" w14:textId="77777777" w:rsidR="00C448CE" w:rsidRDefault="00C448CE" w:rsidP="00C4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</w:tcPr>
          <w:p w14:paraId="72074B42" w14:textId="1CF65458" w:rsidR="00C448CE" w:rsidRPr="008457DC" w:rsidRDefault="00C448CE" w:rsidP="00C4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C448CE" w:rsidRPr="008457DC" w14:paraId="4A54626E" w14:textId="5116B674" w:rsidTr="00894FA5">
        <w:trPr>
          <w:trHeight w:val="329"/>
        </w:trPr>
        <w:tc>
          <w:tcPr>
            <w:tcW w:w="3154" w:type="pct"/>
            <w:shd w:val="clear" w:color="auto" w:fill="auto"/>
          </w:tcPr>
          <w:p w14:paraId="5E57BBD9" w14:textId="0CE81944" w:rsidR="00C448CE" w:rsidRPr="008457DC" w:rsidRDefault="00C448CE" w:rsidP="00C44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26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823" w:type="pct"/>
            <w:shd w:val="clear" w:color="auto" w:fill="auto"/>
          </w:tcPr>
          <w:p w14:paraId="66CE5A68" w14:textId="13B15200" w:rsidR="00C448CE" w:rsidRPr="008457DC" w:rsidRDefault="00C448CE" w:rsidP="00C4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01" w:type="pct"/>
          </w:tcPr>
          <w:p w14:paraId="5559BD1C" w14:textId="77777777" w:rsidR="00C448CE" w:rsidRDefault="00C448CE" w:rsidP="00C4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</w:tcPr>
          <w:p w14:paraId="673DD655" w14:textId="3B68BE87" w:rsidR="00C448CE" w:rsidRPr="008457DC" w:rsidRDefault="00C448CE" w:rsidP="00C4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 w:right="23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48CE" w:rsidRPr="008457DC" w14:paraId="5165D83E" w14:textId="2DC92556" w:rsidTr="00894FA5">
        <w:trPr>
          <w:trHeight w:val="340"/>
        </w:trPr>
        <w:tc>
          <w:tcPr>
            <w:tcW w:w="3154" w:type="pct"/>
            <w:shd w:val="clear" w:color="auto" w:fill="auto"/>
          </w:tcPr>
          <w:p w14:paraId="1257EA39" w14:textId="77777777" w:rsidR="00C448CE" w:rsidRPr="008457DC" w:rsidRDefault="00C448CE" w:rsidP="00C44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C15935" w14:textId="6116EBB6" w:rsidR="00C448CE" w:rsidRPr="008457DC" w:rsidRDefault="00C448CE" w:rsidP="00C4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01" w:type="pct"/>
          </w:tcPr>
          <w:p w14:paraId="71C2875A" w14:textId="77777777" w:rsidR="00C448CE" w:rsidRDefault="00C448CE" w:rsidP="00C4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E1CC42" w14:textId="12555E90" w:rsidR="00C448CE" w:rsidRPr="008457DC" w:rsidRDefault="00C448CE" w:rsidP="00C4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</w:p>
        </w:tc>
      </w:tr>
      <w:tr w:rsidR="00C448CE" w:rsidRPr="008457DC" w14:paraId="25307D9D" w14:textId="77777777" w:rsidTr="00894FA5">
        <w:trPr>
          <w:trHeight w:val="340"/>
        </w:trPr>
        <w:tc>
          <w:tcPr>
            <w:tcW w:w="3154" w:type="pct"/>
            <w:shd w:val="clear" w:color="auto" w:fill="auto"/>
          </w:tcPr>
          <w:p w14:paraId="18D60525" w14:textId="3BFFB6AE" w:rsidR="00C448CE" w:rsidRPr="008457DC" w:rsidRDefault="00C448CE" w:rsidP="00C44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hanging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ภาระผูกพันตามสัญญาบริการคลาวด์และ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สัญญาค่าลิขสิทธิ์และบริการดูแลระบบ</w:t>
            </w:r>
          </w:p>
        </w:tc>
        <w:tc>
          <w:tcPr>
            <w:tcW w:w="823" w:type="pct"/>
            <w:shd w:val="clear" w:color="auto" w:fill="auto"/>
          </w:tcPr>
          <w:p w14:paraId="659019BB" w14:textId="77777777" w:rsidR="00C448CE" w:rsidRPr="008457DC" w:rsidRDefault="00C448CE" w:rsidP="00C4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1" w:type="pct"/>
          </w:tcPr>
          <w:p w14:paraId="312B2DC1" w14:textId="77777777" w:rsidR="00C448CE" w:rsidRPr="008457DC" w:rsidRDefault="00C448CE" w:rsidP="00C448CE">
            <w:pPr>
              <w:pStyle w:val="acctfourfigures"/>
              <w:tabs>
                <w:tab w:val="clear" w:pos="765"/>
                <w:tab w:val="decimal" w:pos="200"/>
                <w:tab w:val="decimal" w:pos="470"/>
              </w:tabs>
              <w:spacing w:line="240" w:lineRule="atLeast"/>
              <w:ind w:left="-520"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</w:tcPr>
          <w:p w14:paraId="60870FE4" w14:textId="77777777" w:rsidR="00C448CE" w:rsidRPr="008457DC" w:rsidRDefault="00C448CE" w:rsidP="00C448CE">
            <w:pPr>
              <w:pStyle w:val="acctfourfigures"/>
              <w:tabs>
                <w:tab w:val="clear" w:pos="765"/>
                <w:tab w:val="decimal" w:pos="200"/>
                <w:tab w:val="decimal" w:pos="470"/>
              </w:tabs>
              <w:spacing w:line="240" w:lineRule="atLeast"/>
              <w:ind w:left="-520"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448CE" w:rsidRPr="008457DC" w14:paraId="4BAFB4AC" w14:textId="4A85F3A9" w:rsidTr="00894FA5">
        <w:trPr>
          <w:trHeight w:val="340"/>
        </w:trPr>
        <w:tc>
          <w:tcPr>
            <w:tcW w:w="3154" w:type="pct"/>
            <w:shd w:val="clear" w:color="auto" w:fill="auto"/>
          </w:tcPr>
          <w:p w14:paraId="6D2B6492" w14:textId="5C375AB5" w:rsidR="00C448CE" w:rsidRPr="008457DC" w:rsidRDefault="00C448CE" w:rsidP="00C44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23" w:type="pct"/>
            <w:tcBorders>
              <w:bottom w:val="nil"/>
            </w:tcBorders>
            <w:shd w:val="clear" w:color="auto" w:fill="auto"/>
          </w:tcPr>
          <w:p w14:paraId="34BE335F" w14:textId="6C9C637A" w:rsidR="00C448CE" w:rsidRPr="008457DC" w:rsidRDefault="00C448CE" w:rsidP="00C4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01" w:type="pct"/>
          </w:tcPr>
          <w:p w14:paraId="5F007A21" w14:textId="77777777" w:rsidR="00C448CE" w:rsidRDefault="00C448CE" w:rsidP="00C4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tcBorders>
              <w:bottom w:val="nil"/>
            </w:tcBorders>
            <w:shd w:val="clear" w:color="auto" w:fill="auto"/>
          </w:tcPr>
          <w:p w14:paraId="56E28907" w14:textId="38D4A990" w:rsidR="00C448CE" w:rsidRPr="008457DC" w:rsidRDefault="00C448CE" w:rsidP="00C4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448CE" w:rsidRPr="008457DC" w14:paraId="6C1F1F64" w14:textId="585A2647" w:rsidTr="00894FA5">
        <w:trPr>
          <w:trHeight w:val="340"/>
        </w:trPr>
        <w:tc>
          <w:tcPr>
            <w:tcW w:w="3154" w:type="pct"/>
            <w:shd w:val="clear" w:color="auto" w:fill="auto"/>
          </w:tcPr>
          <w:p w14:paraId="050E83F8" w14:textId="5555578F" w:rsidR="00C448CE" w:rsidRPr="008457DC" w:rsidRDefault="00C448CE" w:rsidP="00C44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ปีแต่ไม่เกิน </w:t>
            </w: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</w:tcPr>
          <w:p w14:paraId="18E96D87" w14:textId="33AFC22F" w:rsidR="00C448CE" w:rsidRPr="008457DC" w:rsidRDefault="00C448CE" w:rsidP="00C4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01" w:type="pct"/>
          </w:tcPr>
          <w:p w14:paraId="48FE9CD6" w14:textId="77777777" w:rsidR="00C448CE" w:rsidRDefault="00C448CE" w:rsidP="00C4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tcBorders>
              <w:bottom w:val="single" w:sz="4" w:space="0" w:color="auto"/>
            </w:tcBorders>
            <w:shd w:val="clear" w:color="auto" w:fill="auto"/>
          </w:tcPr>
          <w:p w14:paraId="1543FBCA" w14:textId="48058398" w:rsidR="00C448CE" w:rsidRPr="008457DC" w:rsidRDefault="00C448CE" w:rsidP="00C4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C448CE" w:rsidRPr="008457DC" w14:paraId="5DD44E76" w14:textId="363F5575" w:rsidTr="00894FA5">
        <w:trPr>
          <w:trHeight w:val="340"/>
        </w:trPr>
        <w:tc>
          <w:tcPr>
            <w:tcW w:w="3154" w:type="pct"/>
            <w:shd w:val="clear" w:color="auto" w:fill="auto"/>
          </w:tcPr>
          <w:p w14:paraId="1D7DCC1F" w14:textId="34D2EA3F" w:rsidR="00C448CE" w:rsidRPr="008457DC" w:rsidRDefault="00C448CE" w:rsidP="00C44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0C87B1" w14:textId="7B5E1E76" w:rsidR="00C448CE" w:rsidRPr="008457DC" w:rsidRDefault="00C448CE" w:rsidP="00C4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201" w:type="pct"/>
          </w:tcPr>
          <w:p w14:paraId="5BD48766" w14:textId="77777777" w:rsidR="00C448CE" w:rsidRDefault="00C448CE" w:rsidP="00C4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6564AE" w14:textId="197065F7" w:rsidR="00C448CE" w:rsidRPr="008457DC" w:rsidRDefault="00C448CE" w:rsidP="00C4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</w:p>
        </w:tc>
      </w:tr>
      <w:tr w:rsidR="00C448CE" w:rsidRPr="008457DC" w14:paraId="218ABBFE" w14:textId="77777777" w:rsidTr="00894FA5">
        <w:trPr>
          <w:trHeight w:val="340"/>
        </w:trPr>
        <w:tc>
          <w:tcPr>
            <w:tcW w:w="3154" w:type="pct"/>
            <w:shd w:val="clear" w:color="auto" w:fill="auto"/>
          </w:tcPr>
          <w:p w14:paraId="672F225C" w14:textId="77777777" w:rsidR="00C448CE" w:rsidRPr="008457DC" w:rsidRDefault="00C448CE" w:rsidP="00C44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3" w:type="pct"/>
            <w:tcBorders>
              <w:top w:val="double" w:sz="4" w:space="0" w:color="auto"/>
            </w:tcBorders>
            <w:shd w:val="clear" w:color="auto" w:fill="auto"/>
          </w:tcPr>
          <w:p w14:paraId="16461D55" w14:textId="77777777" w:rsidR="00C448CE" w:rsidRDefault="00C448CE" w:rsidP="00C4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1" w:type="pct"/>
          </w:tcPr>
          <w:p w14:paraId="59369CB1" w14:textId="77777777" w:rsidR="00C448CE" w:rsidRDefault="00C448CE" w:rsidP="00C4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double" w:sz="4" w:space="0" w:color="auto"/>
            </w:tcBorders>
            <w:shd w:val="clear" w:color="auto" w:fill="auto"/>
          </w:tcPr>
          <w:p w14:paraId="1F261954" w14:textId="77777777" w:rsidR="00C448CE" w:rsidRDefault="00C448CE" w:rsidP="00C4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448CE" w:rsidRPr="008457DC" w14:paraId="21AA52CB" w14:textId="77777777" w:rsidTr="00894FA5">
        <w:trPr>
          <w:trHeight w:val="340"/>
        </w:trPr>
        <w:tc>
          <w:tcPr>
            <w:tcW w:w="3154" w:type="pct"/>
            <w:shd w:val="clear" w:color="auto" w:fill="auto"/>
          </w:tcPr>
          <w:p w14:paraId="10790232" w14:textId="49BF09A0" w:rsidR="00C448CE" w:rsidRPr="008457DC" w:rsidRDefault="00C448CE" w:rsidP="00C44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823" w:type="pct"/>
            <w:shd w:val="clear" w:color="auto" w:fill="auto"/>
          </w:tcPr>
          <w:p w14:paraId="0D560412" w14:textId="77777777" w:rsidR="00C448CE" w:rsidRDefault="00C448CE" w:rsidP="00C4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1" w:type="pct"/>
          </w:tcPr>
          <w:p w14:paraId="544D17E7" w14:textId="77777777" w:rsidR="00C448CE" w:rsidRDefault="00C448CE" w:rsidP="00C4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</w:tcPr>
          <w:p w14:paraId="2C9AEDE2" w14:textId="77777777" w:rsidR="00C448CE" w:rsidRDefault="00C448CE" w:rsidP="00C4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448CE" w:rsidRPr="008457DC" w14:paraId="0BE9FA13" w14:textId="77777777" w:rsidTr="00894FA5">
        <w:trPr>
          <w:trHeight w:val="340"/>
        </w:trPr>
        <w:tc>
          <w:tcPr>
            <w:tcW w:w="3154" w:type="pct"/>
            <w:shd w:val="clear" w:color="auto" w:fill="auto"/>
          </w:tcPr>
          <w:p w14:paraId="1397A8BF" w14:textId="6B1E094F" w:rsidR="00C448CE" w:rsidRPr="008457DC" w:rsidRDefault="00C448CE" w:rsidP="00C44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4" w:name="_Hlk117587793"/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  <w:bookmarkEnd w:id="4"/>
          </w:p>
        </w:tc>
        <w:tc>
          <w:tcPr>
            <w:tcW w:w="823" w:type="pct"/>
            <w:shd w:val="clear" w:color="auto" w:fill="auto"/>
          </w:tcPr>
          <w:p w14:paraId="3C315671" w14:textId="0106B1A7" w:rsidR="00C448CE" w:rsidRPr="003A011B" w:rsidRDefault="00C448CE" w:rsidP="00C4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01" w:type="pct"/>
            <w:shd w:val="clear" w:color="auto" w:fill="auto"/>
          </w:tcPr>
          <w:p w14:paraId="0FB12DF5" w14:textId="77777777" w:rsidR="00C448CE" w:rsidRDefault="00C448CE" w:rsidP="00C4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</w:tcPr>
          <w:p w14:paraId="1B3CC55B" w14:textId="2BCB2EAE" w:rsidR="00C448CE" w:rsidRPr="006B662A" w:rsidRDefault="00C448CE" w:rsidP="00C4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C448CE" w:rsidRPr="008457DC" w14:paraId="318E5B39" w14:textId="77777777" w:rsidTr="00894FA5">
        <w:trPr>
          <w:trHeight w:val="340"/>
        </w:trPr>
        <w:tc>
          <w:tcPr>
            <w:tcW w:w="3154" w:type="pct"/>
            <w:shd w:val="clear" w:color="auto" w:fill="auto"/>
          </w:tcPr>
          <w:p w14:paraId="7FE90B78" w14:textId="04F2DCE2" w:rsidR="00C448CE" w:rsidRPr="008457DC" w:rsidRDefault="00C448CE" w:rsidP="00C44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823" w:type="pct"/>
            <w:shd w:val="clear" w:color="auto" w:fill="auto"/>
          </w:tcPr>
          <w:p w14:paraId="2A69FEEB" w14:textId="175E90F6" w:rsidR="00C448CE" w:rsidRPr="003A011B" w:rsidRDefault="00C448CE" w:rsidP="00C4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980</w:t>
            </w:r>
          </w:p>
        </w:tc>
        <w:tc>
          <w:tcPr>
            <w:tcW w:w="201" w:type="pct"/>
            <w:shd w:val="clear" w:color="auto" w:fill="auto"/>
          </w:tcPr>
          <w:p w14:paraId="4E449084" w14:textId="77777777" w:rsidR="00C448CE" w:rsidRDefault="00C448CE" w:rsidP="00C4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</w:tcPr>
          <w:p w14:paraId="376908F2" w14:textId="2CCA80A9" w:rsidR="00C448CE" w:rsidRPr="006B662A" w:rsidRDefault="00C448CE" w:rsidP="00C4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 w:right="23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48CE" w:rsidRPr="008457DC" w14:paraId="2756C870" w14:textId="77777777" w:rsidTr="00894FA5">
        <w:trPr>
          <w:trHeight w:val="340"/>
        </w:trPr>
        <w:tc>
          <w:tcPr>
            <w:tcW w:w="3154" w:type="pct"/>
            <w:shd w:val="clear" w:color="auto" w:fill="auto"/>
          </w:tcPr>
          <w:p w14:paraId="23F8C577" w14:textId="732333FB" w:rsidR="00C448CE" w:rsidRPr="008457DC" w:rsidRDefault="00C448CE" w:rsidP="00C44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23" w:type="pct"/>
            <w:shd w:val="clear" w:color="auto" w:fill="auto"/>
          </w:tcPr>
          <w:p w14:paraId="19BC3356" w14:textId="5D15E6E7" w:rsidR="00C448CE" w:rsidRPr="003A011B" w:rsidRDefault="00C448CE" w:rsidP="00C4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201" w:type="pct"/>
            <w:shd w:val="clear" w:color="auto" w:fill="auto"/>
          </w:tcPr>
          <w:p w14:paraId="5F11497B" w14:textId="77777777" w:rsidR="00C448CE" w:rsidRDefault="00C448CE" w:rsidP="00C4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</w:tcPr>
          <w:p w14:paraId="353CD6D1" w14:textId="1B67C5F0" w:rsidR="00C448CE" w:rsidRPr="006B662A" w:rsidRDefault="00C448CE" w:rsidP="00C4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434</w:t>
            </w:r>
          </w:p>
        </w:tc>
      </w:tr>
      <w:tr w:rsidR="00C448CE" w:rsidRPr="008457DC" w14:paraId="6FF949FD" w14:textId="77777777" w:rsidTr="00894FA5">
        <w:trPr>
          <w:trHeight w:val="340"/>
        </w:trPr>
        <w:tc>
          <w:tcPr>
            <w:tcW w:w="3154" w:type="pct"/>
            <w:shd w:val="clear" w:color="auto" w:fill="auto"/>
          </w:tcPr>
          <w:p w14:paraId="1B607ECB" w14:textId="73AD3C62" w:rsidR="00C448CE" w:rsidRPr="008457DC" w:rsidRDefault="00C448CE" w:rsidP="00C44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ที่มีมูลค่าต่ำ</w:t>
            </w:r>
          </w:p>
        </w:tc>
        <w:tc>
          <w:tcPr>
            <w:tcW w:w="823" w:type="pct"/>
            <w:shd w:val="clear" w:color="auto" w:fill="auto"/>
          </w:tcPr>
          <w:p w14:paraId="5FECEE5D" w14:textId="478D624D" w:rsidR="00C448CE" w:rsidRPr="003A011B" w:rsidRDefault="00C448CE" w:rsidP="00C4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01" w:type="pct"/>
            <w:shd w:val="clear" w:color="auto" w:fill="auto"/>
          </w:tcPr>
          <w:p w14:paraId="33AC72E3" w14:textId="77777777" w:rsidR="00C448CE" w:rsidRPr="004B3D10" w:rsidRDefault="00C448CE" w:rsidP="00C4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</w:tcPr>
          <w:p w14:paraId="79C0327F" w14:textId="51BB51C4" w:rsidR="00C448CE" w:rsidRPr="006B662A" w:rsidRDefault="00C448CE" w:rsidP="00C4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</w:tbl>
    <w:p w14:paraId="0ED439A3" w14:textId="7EB3EC64" w:rsidR="003D3ECA" w:rsidRDefault="003D3ECA" w:rsidP="003D3ECA"/>
    <w:p w14:paraId="5780B1C9" w14:textId="77777777" w:rsidR="003D3ECA" w:rsidRPr="003D3ECA" w:rsidRDefault="003D3ECA" w:rsidP="003D3ECA"/>
    <w:p w14:paraId="18E8C8F1" w14:textId="2D62B49C" w:rsidR="005C5A14" w:rsidRDefault="005C5A14" w:rsidP="00001FBB">
      <w:pPr>
        <w:pStyle w:val="Heading1"/>
        <w:numPr>
          <w:ilvl w:val="0"/>
          <w:numId w:val="21"/>
        </w:numPr>
        <w:ind w:left="540" w:hanging="540"/>
        <w:rPr>
          <w:rFonts w:asciiTheme="majorBidi" w:hAnsiTheme="majorBidi" w:cs="Angsana New"/>
          <w:sz w:val="30"/>
          <w:szCs w:val="30"/>
          <w:u w:val="none"/>
        </w:rPr>
      </w:pPr>
      <w:r w:rsidRPr="005C5A14">
        <w:rPr>
          <w:rFonts w:asciiTheme="majorBidi" w:hAnsiTheme="majorBidi" w:cs="Angsana New" w:hint="cs"/>
          <w:sz w:val="30"/>
          <w:szCs w:val="30"/>
          <w:u w:val="none"/>
          <w:cs/>
        </w:rPr>
        <w:t>หนี้สินที่</w:t>
      </w:r>
      <w:r w:rsidR="00771B49">
        <w:rPr>
          <w:rFonts w:asciiTheme="majorBidi" w:hAnsiTheme="majorBidi" w:cs="Angsana New" w:hint="cs"/>
          <w:sz w:val="30"/>
          <w:szCs w:val="30"/>
          <w:u w:val="none"/>
          <w:cs/>
        </w:rPr>
        <w:t>อาจเกิดขึ้น</w:t>
      </w:r>
    </w:p>
    <w:p w14:paraId="5A4E2877" w14:textId="77777777" w:rsidR="00CB0ED2" w:rsidRDefault="00CB0ED2" w:rsidP="00CB0ED2">
      <w:pPr>
        <w:pStyle w:val="ListParagraph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6E0CF96" w14:textId="418F31AC" w:rsidR="005C5A14" w:rsidRPr="00CB0ED2" w:rsidRDefault="00CB0ED2" w:rsidP="00CB0ED2">
      <w:pPr>
        <w:pStyle w:val="ListParagraph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67305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C67305">
        <w:rPr>
          <w:rFonts w:asciiTheme="majorBidi" w:hAnsiTheme="majorBidi" w:cstheme="majorBidi"/>
          <w:sz w:val="30"/>
          <w:szCs w:val="30"/>
        </w:rPr>
        <w:t xml:space="preserve">30 </w:t>
      </w:r>
      <w:r w:rsidR="00C67305" w:rsidRPr="00C67305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Pr="00C67305">
        <w:rPr>
          <w:rFonts w:asciiTheme="majorBidi" w:hAnsiTheme="majorBidi" w:cstheme="majorBidi" w:hint="cs"/>
          <w:sz w:val="30"/>
          <w:szCs w:val="30"/>
          <w:cs/>
        </w:rPr>
        <w:t xml:space="preserve">ยน </w:t>
      </w:r>
      <w:r w:rsidRPr="00C67305">
        <w:rPr>
          <w:rFonts w:asciiTheme="majorBidi" w:hAnsiTheme="majorBidi" w:cstheme="majorBidi"/>
          <w:sz w:val="30"/>
          <w:szCs w:val="30"/>
        </w:rPr>
        <w:t>2565</w:t>
      </w:r>
      <w:r w:rsidR="00940F12" w:rsidRPr="00C67305">
        <w:rPr>
          <w:rFonts w:asciiTheme="majorBidi" w:hAnsiTheme="majorBidi" w:cstheme="majorBidi"/>
          <w:sz w:val="30"/>
          <w:szCs w:val="30"/>
        </w:rPr>
        <w:t xml:space="preserve"> </w:t>
      </w:r>
      <w:r w:rsidR="00940F12" w:rsidRPr="00C67305">
        <w:rPr>
          <w:rFonts w:asciiTheme="majorBidi" w:hAnsiTheme="majorBidi" w:hint="cs"/>
          <w:sz w:val="30"/>
          <w:szCs w:val="30"/>
          <w:cs/>
        </w:rPr>
        <w:t>บริษัท</w:t>
      </w:r>
      <w:r w:rsidR="00940F12" w:rsidRPr="00C67305">
        <w:rPr>
          <w:rFonts w:asciiTheme="majorBidi" w:hAnsiTheme="majorBidi"/>
          <w:sz w:val="30"/>
          <w:szCs w:val="30"/>
          <w:cs/>
        </w:rPr>
        <w:t xml:space="preserve"> </w:t>
      </w:r>
      <w:r w:rsidR="00940F12" w:rsidRPr="00C67305">
        <w:rPr>
          <w:rFonts w:asciiTheme="majorBidi" w:hAnsiTheme="majorBidi" w:hint="cs"/>
          <w:sz w:val="30"/>
          <w:szCs w:val="30"/>
          <w:cs/>
        </w:rPr>
        <w:t>เบทาโกร</w:t>
      </w:r>
      <w:r w:rsidR="00940F12" w:rsidRPr="00C67305">
        <w:rPr>
          <w:rFonts w:asciiTheme="majorBidi" w:hAnsiTheme="majorBidi"/>
          <w:sz w:val="30"/>
          <w:szCs w:val="30"/>
          <w:cs/>
        </w:rPr>
        <w:t xml:space="preserve"> (</w:t>
      </w:r>
      <w:r w:rsidR="00940F12" w:rsidRPr="00C67305">
        <w:rPr>
          <w:rFonts w:asciiTheme="majorBidi" w:hAnsiTheme="majorBidi" w:hint="cs"/>
          <w:sz w:val="30"/>
          <w:szCs w:val="30"/>
          <w:cs/>
        </w:rPr>
        <w:t>กัมพูชา</w:t>
      </w:r>
      <w:r w:rsidR="00940F12" w:rsidRPr="00C67305">
        <w:rPr>
          <w:rFonts w:asciiTheme="majorBidi" w:hAnsiTheme="majorBidi"/>
          <w:sz w:val="30"/>
          <w:szCs w:val="30"/>
          <w:cs/>
        </w:rPr>
        <w:t xml:space="preserve">) </w:t>
      </w:r>
      <w:r w:rsidR="00940F12" w:rsidRPr="00C67305">
        <w:rPr>
          <w:rFonts w:asciiTheme="majorBidi" w:hAnsiTheme="majorBidi" w:hint="cs"/>
          <w:sz w:val="30"/>
          <w:szCs w:val="30"/>
          <w:cs/>
        </w:rPr>
        <w:t xml:space="preserve">จำกัด ซึ่งเป็นบริษัทย่อย </w:t>
      </w:r>
      <w:r w:rsidR="008A7D94" w:rsidRPr="00C67305">
        <w:rPr>
          <w:rFonts w:asciiTheme="majorBidi" w:hAnsiTheme="majorBidi" w:hint="cs"/>
          <w:sz w:val="30"/>
          <w:szCs w:val="30"/>
          <w:cs/>
        </w:rPr>
        <w:t>ถูก</w:t>
      </w:r>
      <w:r w:rsidR="004131C7" w:rsidRPr="00C67305">
        <w:rPr>
          <w:rFonts w:asciiTheme="majorBidi" w:hAnsiTheme="majorBidi" w:hint="cs"/>
          <w:sz w:val="30"/>
          <w:szCs w:val="30"/>
          <w:cs/>
        </w:rPr>
        <w:t>ประเมินภาษี</w:t>
      </w:r>
      <w:r w:rsidR="008A7D94" w:rsidRPr="00C67305">
        <w:rPr>
          <w:rFonts w:asciiTheme="majorBidi" w:hAnsiTheme="majorBidi" w:hint="cs"/>
          <w:sz w:val="30"/>
          <w:szCs w:val="30"/>
          <w:cs/>
        </w:rPr>
        <w:t>เงินได้</w:t>
      </w:r>
      <w:r w:rsidR="00281180" w:rsidRPr="00C67305">
        <w:rPr>
          <w:rFonts w:asciiTheme="majorBidi" w:hAnsiTheme="majorBidi" w:hint="cs"/>
          <w:sz w:val="30"/>
          <w:szCs w:val="30"/>
          <w:cs/>
        </w:rPr>
        <w:t>เพิ่มเติมจ</w:t>
      </w:r>
      <w:r w:rsidR="004131C7" w:rsidRPr="00C67305">
        <w:rPr>
          <w:rFonts w:asciiTheme="majorBidi" w:hAnsiTheme="majorBidi" w:hint="cs"/>
          <w:sz w:val="30"/>
          <w:szCs w:val="30"/>
          <w:cs/>
        </w:rPr>
        <w:t>าก</w:t>
      </w:r>
      <w:r w:rsidR="00940F12" w:rsidRPr="00C67305">
        <w:rPr>
          <w:rFonts w:asciiTheme="majorBidi" w:hAnsiTheme="majorBidi" w:hint="cs"/>
          <w:sz w:val="30"/>
          <w:szCs w:val="30"/>
          <w:cs/>
        </w:rPr>
        <w:t>กา</w:t>
      </w:r>
      <w:r w:rsidR="004131C7" w:rsidRPr="00C67305">
        <w:rPr>
          <w:rFonts w:asciiTheme="majorBidi" w:hAnsiTheme="majorBidi" w:hint="cs"/>
          <w:sz w:val="30"/>
          <w:szCs w:val="30"/>
          <w:cs/>
        </w:rPr>
        <w:t>รตรวจสอบ</w:t>
      </w:r>
      <w:r w:rsidR="00940F12" w:rsidRPr="00C67305">
        <w:rPr>
          <w:rFonts w:asciiTheme="majorBidi" w:hAnsiTheme="majorBidi" w:hint="cs"/>
          <w:sz w:val="30"/>
          <w:szCs w:val="30"/>
          <w:cs/>
        </w:rPr>
        <w:t>ภาษี</w:t>
      </w:r>
      <w:r w:rsidR="008A7D94" w:rsidRPr="00C67305">
        <w:rPr>
          <w:rFonts w:asciiTheme="majorBidi" w:hAnsiTheme="majorBidi" w:hint="cs"/>
          <w:sz w:val="30"/>
          <w:szCs w:val="30"/>
          <w:cs/>
        </w:rPr>
        <w:t>เงินได้</w:t>
      </w:r>
      <w:r w:rsidR="00940F12" w:rsidRPr="00C67305">
        <w:rPr>
          <w:rFonts w:asciiTheme="majorBidi" w:hAnsiTheme="majorBidi" w:hint="cs"/>
          <w:sz w:val="30"/>
          <w:szCs w:val="30"/>
          <w:cs/>
        </w:rPr>
        <w:t xml:space="preserve">ประจำปี </w:t>
      </w:r>
      <w:r w:rsidR="00940F12" w:rsidRPr="00C67305">
        <w:rPr>
          <w:rFonts w:asciiTheme="majorBidi" w:hAnsiTheme="majorBidi"/>
          <w:sz w:val="30"/>
          <w:szCs w:val="30"/>
        </w:rPr>
        <w:t xml:space="preserve">2559 </w:t>
      </w:r>
      <w:r w:rsidR="00940F12" w:rsidRPr="00C67305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940F12" w:rsidRPr="00C67305">
        <w:rPr>
          <w:rFonts w:asciiTheme="majorBidi" w:hAnsiTheme="majorBidi"/>
          <w:sz w:val="30"/>
          <w:szCs w:val="30"/>
        </w:rPr>
        <w:t xml:space="preserve">2560 </w:t>
      </w:r>
      <w:r w:rsidR="004131C7" w:rsidRPr="00C67305">
        <w:rPr>
          <w:rFonts w:asciiTheme="majorBidi" w:hAnsiTheme="majorBidi" w:hint="cs"/>
          <w:sz w:val="30"/>
          <w:szCs w:val="30"/>
          <w:cs/>
        </w:rPr>
        <w:t>โดยกรมจัดเก็บภาษีของประเทศกัมพูชา</w:t>
      </w:r>
      <w:r w:rsidR="00940F12" w:rsidRPr="00C67305">
        <w:rPr>
          <w:rFonts w:asciiTheme="majorBidi" w:hAnsiTheme="majorBidi"/>
          <w:sz w:val="30"/>
          <w:szCs w:val="30"/>
        </w:rPr>
        <w:t xml:space="preserve"> </w:t>
      </w:r>
      <w:r w:rsidR="00940F12" w:rsidRPr="00C67305">
        <w:rPr>
          <w:rFonts w:asciiTheme="majorBidi" w:hAnsiTheme="majorBidi" w:hint="cs"/>
          <w:sz w:val="30"/>
          <w:szCs w:val="30"/>
          <w:cs/>
        </w:rPr>
        <w:t xml:space="preserve">เป็นจำนวนเงินรวมทั้งสิ้น </w:t>
      </w:r>
      <w:r w:rsidR="00940F12" w:rsidRPr="00C67305">
        <w:rPr>
          <w:rFonts w:asciiTheme="majorBidi" w:hAnsiTheme="majorBidi"/>
          <w:sz w:val="30"/>
          <w:szCs w:val="30"/>
        </w:rPr>
        <w:t xml:space="preserve">17,527,788,961 </w:t>
      </w:r>
      <w:r w:rsidR="00940F12" w:rsidRPr="00C67305">
        <w:rPr>
          <w:rFonts w:asciiTheme="majorBidi" w:hAnsiTheme="majorBidi" w:hint="cs"/>
          <w:sz w:val="30"/>
          <w:szCs w:val="30"/>
          <w:cs/>
        </w:rPr>
        <w:t xml:space="preserve">เรียล </w:t>
      </w:r>
      <w:r w:rsidR="00281180" w:rsidRPr="00C67305">
        <w:rPr>
          <w:rFonts w:asciiTheme="majorBidi" w:hAnsiTheme="majorBidi"/>
          <w:sz w:val="30"/>
          <w:szCs w:val="30"/>
        </w:rPr>
        <w:t>(</w:t>
      </w:r>
      <w:r w:rsidR="008A7D94" w:rsidRPr="00C67305">
        <w:rPr>
          <w:rFonts w:asciiTheme="majorBidi" w:hAnsiTheme="majorBidi" w:hint="cs"/>
          <w:sz w:val="30"/>
          <w:szCs w:val="30"/>
          <w:cs/>
        </w:rPr>
        <w:t>คิดเป็น</w:t>
      </w:r>
      <w:r w:rsidR="00940F12" w:rsidRPr="00C67305">
        <w:rPr>
          <w:rFonts w:asciiTheme="majorBidi" w:hAnsiTheme="majorBidi" w:hint="cs"/>
          <w:sz w:val="30"/>
          <w:szCs w:val="30"/>
          <w:cs/>
        </w:rPr>
        <w:t xml:space="preserve">ประมาณ </w:t>
      </w:r>
      <w:r w:rsidR="00940F12" w:rsidRPr="00C67305">
        <w:rPr>
          <w:rFonts w:asciiTheme="majorBidi" w:hAnsiTheme="majorBidi"/>
          <w:sz w:val="30"/>
          <w:szCs w:val="30"/>
        </w:rPr>
        <w:t>1</w:t>
      </w:r>
      <w:r w:rsidR="00C67305">
        <w:rPr>
          <w:rFonts w:asciiTheme="majorBidi" w:hAnsiTheme="majorBidi"/>
          <w:sz w:val="30"/>
          <w:szCs w:val="30"/>
        </w:rPr>
        <w:t>61</w:t>
      </w:r>
      <w:r w:rsidR="00940F12" w:rsidRPr="00C67305">
        <w:rPr>
          <w:rFonts w:asciiTheme="majorBidi" w:hAnsiTheme="majorBidi"/>
          <w:sz w:val="30"/>
          <w:szCs w:val="30"/>
        </w:rPr>
        <w:t>.</w:t>
      </w:r>
      <w:r w:rsidR="00C67305">
        <w:rPr>
          <w:rFonts w:asciiTheme="majorBidi" w:hAnsiTheme="majorBidi"/>
          <w:sz w:val="30"/>
          <w:szCs w:val="30"/>
        </w:rPr>
        <w:t>99</w:t>
      </w:r>
      <w:r w:rsidR="00940F12" w:rsidRPr="00C67305">
        <w:rPr>
          <w:rFonts w:asciiTheme="majorBidi" w:hAnsiTheme="majorBidi"/>
          <w:sz w:val="30"/>
          <w:szCs w:val="30"/>
        </w:rPr>
        <w:t xml:space="preserve"> </w:t>
      </w:r>
      <w:r w:rsidR="00940F12" w:rsidRPr="00C67305">
        <w:rPr>
          <w:rFonts w:asciiTheme="majorBidi" w:hAnsiTheme="majorBidi" w:hint="cs"/>
          <w:sz w:val="30"/>
          <w:szCs w:val="30"/>
          <w:cs/>
        </w:rPr>
        <w:t>ล้านบาท</w:t>
      </w:r>
      <w:r w:rsidR="00281180" w:rsidRPr="00C67305">
        <w:rPr>
          <w:rFonts w:asciiTheme="majorBidi" w:hAnsiTheme="majorBidi"/>
          <w:sz w:val="30"/>
          <w:szCs w:val="30"/>
        </w:rPr>
        <w:t>)</w:t>
      </w:r>
      <w:r w:rsidR="00940F12" w:rsidRPr="00C67305">
        <w:rPr>
          <w:rFonts w:asciiTheme="majorBidi" w:hAnsiTheme="majorBidi" w:hint="cs"/>
          <w:sz w:val="30"/>
          <w:szCs w:val="30"/>
          <w:cs/>
        </w:rPr>
        <w:t xml:space="preserve"> บริษัทย่อยได้</w:t>
      </w:r>
      <w:r w:rsidR="008A7D94" w:rsidRPr="00C67305">
        <w:rPr>
          <w:rFonts w:asciiTheme="majorBidi" w:hAnsiTheme="majorBidi" w:hint="cs"/>
          <w:sz w:val="30"/>
          <w:szCs w:val="30"/>
          <w:cs/>
        </w:rPr>
        <w:t>แต่งตั้ง</w:t>
      </w:r>
      <w:r w:rsidR="00940F12" w:rsidRPr="00C67305">
        <w:rPr>
          <w:rFonts w:asciiTheme="majorBidi" w:hAnsiTheme="majorBidi" w:hint="cs"/>
          <w:sz w:val="30"/>
          <w:szCs w:val="30"/>
          <w:cs/>
        </w:rPr>
        <w:t>ที่ปรึกษาด้านภาษี</w:t>
      </w:r>
      <w:r w:rsidR="008A7D94" w:rsidRPr="00C67305">
        <w:rPr>
          <w:rFonts w:asciiTheme="majorBidi" w:hAnsiTheme="majorBidi" w:hint="cs"/>
          <w:sz w:val="30"/>
          <w:szCs w:val="30"/>
          <w:cs/>
        </w:rPr>
        <w:t>เงินได้</w:t>
      </w:r>
      <w:r w:rsidR="00940F12" w:rsidRPr="00C67305">
        <w:rPr>
          <w:rFonts w:asciiTheme="majorBidi" w:hAnsiTheme="majorBidi" w:hint="cs"/>
          <w:sz w:val="30"/>
          <w:szCs w:val="30"/>
          <w:cs/>
        </w:rPr>
        <w:t>ในการดำเนินการเรื่องดังกล่าวและยื่นหนังสื</w:t>
      </w:r>
      <w:r w:rsidR="004131C7" w:rsidRPr="00C67305">
        <w:rPr>
          <w:rFonts w:asciiTheme="majorBidi" w:hAnsiTheme="majorBidi" w:hint="cs"/>
          <w:sz w:val="30"/>
          <w:szCs w:val="30"/>
          <w:cs/>
        </w:rPr>
        <w:t>อคัดค้าน</w:t>
      </w:r>
      <w:r w:rsidR="00940F12" w:rsidRPr="00C67305">
        <w:rPr>
          <w:rFonts w:asciiTheme="majorBidi" w:hAnsiTheme="majorBidi" w:hint="cs"/>
          <w:sz w:val="30"/>
          <w:szCs w:val="30"/>
          <w:cs/>
        </w:rPr>
        <w:t>แก่</w:t>
      </w:r>
      <w:r w:rsidR="00C73B88" w:rsidRPr="00C67305">
        <w:rPr>
          <w:rFonts w:asciiTheme="majorBidi" w:hAnsiTheme="majorBidi" w:hint="cs"/>
          <w:sz w:val="30"/>
          <w:szCs w:val="30"/>
          <w:cs/>
        </w:rPr>
        <w:t>กรมจัดเก็บภาษี</w:t>
      </w:r>
      <w:r w:rsidR="00940F12" w:rsidRPr="00C67305">
        <w:rPr>
          <w:rFonts w:asciiTheme="majorBidi" w:hAnsiTheme="majorBidi"/>
          <w:sz w:val="30"/>
          <w:szCs w:val="30"/>
        </w:rPr>
        <w:t xml:space="preserve"> </w:t>
      </w:r>
      <w:r w:rsidR="00DF72BD" w:rsidRPr="00C67305">
        <w:rPr>
          <w:rFonts w:asciiTheme="majorBidi" w:hAnsiTheme="majorBidi" w:hint="cs"/>
          <w:sz w:val="30"/>
          <w:szCs w:val="30"/>
          <w:cs/>
        </w:rPr>
        <w:t>ในการนี้</w:t>
      </w:r>
      <w:r w:rsidR="00940F12" w:rsidRPr="00C67305">
        <w:rPr>
          <w:rFonts w:asciiTheme="majorBidi" w:hAnsiTheme="majorBidi" w:hint="cs"/>
          <w:sz w:val="30"/>
          <w:szCs w:val="30"/>
          <w:cs/>
        </w:rPr>
        <w:t>บริษัทย่อย</w:t>
      </w:r>
      <w:r w:rsidR="00DF72BD" w:rsidRPr="00C67305">
        <w:rPr>
          <w:rFonts w:asciiTheme="majorBidi" w:hAnsiTheme="majorBidi" w:hint="cs"/>
          <w:sz w:val="30"/>
          <w:szCs w:val="30"/>
          <w:cs/>
        </w:rPr>
        <w:t>ได้</w:t>
      </w:r>
      <w:r w:rsidR="00940F12" w:rsidRPr="00C67305">
        <w:rPr>
          <w:rFonts w:asciiTheme="majorBidi" w:hAnsiTheme="majorBidi" w:hint="cs"/>
          <w:sz w:val="30"/>
          <w:szCs w:val="30"/>
          <w:cs/>
        </w:rPr>
        <w:t>บันทึกประมาณการหนี้สิน</w:t>
      </w:r>
      <w:r w:rsidR="00C73B88" w:rsidRPr="00C67305">
        <w:rPr>
          <w:rFonts w:asciiTheme="majorBidi" w:hAnsiTheme="majorBidi" w:hint="cs"/>
          <w:sz w:val="30"/>
          <w:szCs w:val="30"/>
          <w:cs/>
        </w:rPr>
        <w:t xml:space="preserve">ในเจ้าหนี้อื่น </w:t>
      </w:r>
      <w:r w:rsidR="008A7D94" w:rsidRPr="00C67305">
        <w:rPr>
          <w:rFonts w:asciiTheme="majorBidi" w:hAnsiTheme="majorBidi" w:hint="cs"/>
          <w:sz w:val="30"/>
          <w:szCs w:val="30"/>
          <w:cs/>
        </w:rPr>
        <w:t>เป็นจำนวนเงิน</w:t>
      </w:r>
      <w:r w:rsidR="00940F12" w:rsidRPr="00C67305">
        <w:rPr>
          <w:rFonts w:asciiTheme="majorBidi" w:hAnsiTheme="majorBidi" w:hint="cs"/>
          <w:sz w:val="30"/>
          <w:szCs w:val="30"/>
          <w:cs/>
        </w:rPr>
        <w:t xml:space="preserve">ทั้งสิ้น </w:t>
      </w:r>
      <w:r w:rsidR="00940F12" w:rsidRPr="00C67305">
        <w:rPr>
          <w:rFonts w:asciiTheme="majorBidi" w:hAnsiTheme="majorBidi"/>
          <w:sz w:val="30"/>
          <w:szCs w:val="30"/>
        </w:rPr>
        <w:t xml:space="preserve">296,362,800 </w:t>
      </w:r>
      <w:r w:rsidR="00940F12" w:rsidRPr="00C67305">
        <w:rPr>
          <w:rFonts w:asciiTheme="majorBidi" w:hAnsiTheme="majorBidi" w:hint="cs"/>
          <w:sz w:val="30"/>
          <w:szCs w:val="30"/>
          <w:cs/>
        </w:rPr>
        <w:t xml:space="preserve">เรียล </w:t>
      </w:r>
      <w:r w:rsidR="00281180" w:rsidRPr="00C67305">
        <w:rPr>
          <w:rFonts w:asciiTheme="majorBidi" w:hAnsiTheme="majorBidi"/>
          <w:sz w:val="30"/>
          <w:szCs w:val="30"/>
        </w:rPr>
        <w:t>(</w:t>
      </w:r>
      <w:r w:rsidR="008A7D94" w:rsidRPr="00C67305">
        <w:rPr>
          <w:rFonts w:asciiTheme="majorBidi" w:hAnsiTheme="majorBidi" w:hint="cs"/>
          <w:sz w:val="30"/>
          <w:szCs w:val="30"/>
          <w:cs/>
        </w:rPr>
        <w:t>คิดเป็น</w:t>
      </w:r>
      <w:r w:rsidR="00940F12" w:rsidRPr="00C67305">
        <w:rPr>
          <w:rFonts w:asciiTheme="majorBidi" w:hAnsiTheme="majorBidi" w:hint="cs"/>
          <w:sz w:val="30"/>
          <w:szCs w:val="30"/>
          <w:cs/>
        </w:rPr>
        <w:t xml:space="preserve">ประมาณ </w:t>
      </w:r>
      <w:r w:rsidR="00940F12" w:rsidRPr="00C67305">
        <w:rPr>
          <w:rFonts w:asciiTheme="majorBidi" w:hAnsiTheme="majorBidi"/>
          <w:sz w:val="30"/>
          <w:szCs w:val="30"/>
        </w:rPr>
        <w:t>2.</w:t>
      </w:r>
      <w:r w:rsidR="00C67305">
        <w:rPr>
          <w:rFonts w:asciiTheme="majorBidi" w:hAnsiTheme="majorBidi"/>
          <w:sz w:val="30"/>
          <w:szCs w:val="30"/>
        </w:rPr>
        <w:t>74</w:t>
      </w:r>
      <w:r w:rsidR="00940F12" w:rsidRPr="00C67305">
        <w:rPr>
          <w:rFonts w:asciiTheme="majorBidi" w:hAnsiTheme="majorBidi"/>
          <w:sz w:val="30"/>
          <w:szCs w:val="30"/>
        </w:rPr>
        <w:t xml:space="preserve"> </w:t>
      </w:r>
      <w:r w:rsidR="00940F12" w:rsidRPr="00C67305">
        <w:rPr>
          <w:rFonts w:asciiTheme="majorBidi" w:hAnsiTheme="majorBidi" w:hint="cs"/>
          <w:sz w:val="30"/>
          <w:szCs w:val="30"/>
          <w:cs/>
        </w:rPr>
        <w:t>ล้านบาท</w:t>
      </w:r>
      <w:r w:rsidR="00281180" w:rsidRPr="00C67305">
        <w:rPr>
          <w:rFonts w:asciiTheme="majorBidi" w:hAnsiTheme="majorBidi"/>
          <w:sz w:val="30"/>
          <w:szCs w:val="30"/>
        </w:rPr>
        <w:t>)</w:t>
      </w:r>
      <w:r w:rsidR="00940F12" w:rsidRPr="00C67305">
        <w:rPr>
          <w:rFonts w:asciiTheme="majorBidi" w:hAnsiTheme="majorBidi" w:hint="cs"/>
          <w:sz w:val="30"/>
          <w:szCs w:val="30"/>
          <w:cs/>
        </w:rPr>
        <w:t xml:space="preserve"> </w:t>
      </w:r>
      <w:r w:rsidR="00DF72BD" w:rsidRPr="00C67305">
        <w:rPr>
          <w:rFonts w:asciiTheme="majorBidi" w:hAnsiTheme="majorBidi" w:hint="cs"/>
          <w:sz w:val="30"/>
          <w:szCs w:val="30"/>
          <w:cs/>
        </w:rPr>
        <w:t>เนื่องจาก</w:t>
      </w:r>
      <w:r w:rsidR="00940F12" w:rsidRPr="00C67305">
        <w:rPr>
          <w:rFonts w:asciiTheme="majorBidi" w:hAnsiTheme="majorBidi" w:hint="cs"/>
          <w:sz w:val="30"/>
          <w:szCs w:val="30"/>
          <w:cs/>
        </w:rPr>
        <w:t>บริษัทย่อยเชื่อว่า</w:t>
      </w:r>
      <w:r w:rsidR="00281180" w:rsidRPr="00C67305">
        <w:rPr>
          <w:rFonts w:asciiTheme="majorBidi" w:hAnsiTheme="majorBidi" w:hint="cs"/>
          <w:sz w:val="30"/>
          <w:szCs w:val="30"/>
          <w:cs/>
        </w:rPr>
        <w:t>มี</w:t>
      </w:r>
      <w:r w:rsidR="00940F12" w:rsidRPr="00C67305">
        <w:rPr>
          <w:rFonts w:asciiTheme="majorBidi" w:hAnsiTheme="majorBidi" w:hint="cs"/>
          <w:sz w:val="30"/>
          <w:szCs w:val="30"/>
          <w:cs/>
        </w:rPr>
        <w:t>เหตุผล</w:t>
      </w:r>
      <w:r w:rsidR="00DF72BD" w:rsidRPr="00C67305">
        <w:rPr>
          <w:rFonts w:asciiTheme="majorBidi" w:hAnsiTheme="majorBidi" w:hint="cs"/>
          <w:sz w:val="30"/>
          <w:szCs w:val="30"/>
          <w:cs/>
        </w:rPr>
        <w:t>อย่างน่าเชื่อถือที่จะคัดค้านการประเมินภาษีเงินได้เพิ่มเติมดังกล่าวตามหลักกฎหมายและข้อบังคับทางภาษีเงินได้ ซ</w:t>
      </w:r>
      <w:r w:rsidR="00894FA5">
        <w:rPr>
          <w:rFonts w:asciiTheme="majorBidi" w:hAnsiTheme="majorBidi" w:hint="cs"/>
          <w:sz w:val="30"/>
          <w:szCs w:val="30"/>
          <w:cs/>
        </w:rPr>
        <w:t>ึ่</w:t>
      </w:r>
      <w:r w:rsidR="00DF72BD" w:rsidRPr="00C67305">
        <w:rPr>
          <w:rFonts w:asciiTheme="majorBidi" w:hAnsiTheme="majorBidi" w:hint="cs"/>
          <w:sz w:val="30"/>
          <w:szCs w:val="30"/>
          <w:cs/>
        </w:rPr>
        <w:t>ง</w:t>
      </w:r>
      <w:r w:rsidR="00940F12" w:rsidRPr="00C67305">
        <w:rPr>
          <w:rFonts w:asciiTheme="majorBidi" w:hAnsiTheme="majorBidi" w:hint="cs"/>
          <w:sz w:val="30"/>
          <w:szCs w:val="30"/>
          <w:cs/>
        </w:rPr>
        <w:t xml:space="preserve"> ณ วันที่ออกรายงาน</w:t>
      </w:r>
      <w:r w:rsidR="008A7D94" w:rsidRPr="00C67305">
        <w:rPr>
          <w:rFonts w:asciiTheme="majorBidi" w:hAnsiTheme="majorBidi" w:hint="cs"/>
          <w:sz w:val="30"/>
          <w:szCs w:val="30"/>
          <w:cs/>
        </w:rPr>
        <w:t xml:space="preserve"> </w:t>
      </w:r>
      <w:r w:rsidR="00940F12" w:rsidRPr="00C67305">
        <w:rPr>
          <w:rFonts w:asciiTheme="majorBidi" w:hAnsiTheme="majorBidi" w:hint="cs"/>
          <w:sz w:val="30"/>
          <w:szCs w:val="30"/>
          <w:cs/>
        </w:rPr>
        <w:t>สถานะของคำร้อง</w:t>
      </w:r>
      <w:r w:rsidR="00DF72BD" w:rsidRPr="00C67305">
        <w:rPr>
          <w:rFonts w:asciiTheme="majorBidi" w:hAnsiTheme="majorBidi" w:hint="cs"/>
          <w:sz w:val="30"/>
          <w:szCs w:val="30"/>
          <w:cs/>
        </w:rPr>
        <w:t>คัดค้าน</w:t>
      </w:r>
      <w:r w:rsidR="00940F12" w:rsidRPr="00C67305">
        <w:rPr>
          <w:rFonts w:asciiTheme="majorBidi" w:hAnsiTheme="majorBidi" w:hint="cs"/>
          <w:sz w:val="30"/>
          <w:szCs w:val="30"/>
          <w:cs/>
        </w:rPr>
        <w:t>ของบริษัทย่อยสำหรับ</w:t>
      </w:r>
      <w:r w:rsidR="00C73B88" w:rsidRPr="00C67305">
        <w:rPr>
          <w:rFonts w:asciiTheme="majorBidi" w:hAnsiTheme="majorBidi" w:hint="cs"/>
          <w:sz w:val="30"/>
          <w:szCs w:val="30"/>
          <w:cs/>
        </w:rPr>
        <w:t>การตรวจสอบ</w:t>
      </w:r>
      <w:r w:rsidR="00940F12" w:rsidRPr="00C67305">
        <w:rPr>
          <w:rFonts w:asciiTheme="majorBidi" w:hAnsiTheme="majorBidi" w:hint="cs"/>
          <w:sz w:val="30"/>
          <w:szCs w:val="30"/>
          <w:cs/>
        </w:rPr>
        <w:t>ภาษี</w:t>
      </w:r>
      <w:r w:rsidR="008A7D94" w:rsidRPr="00C67305">
        <w:rPr>
          <w:rFonts w:asciiTheme="majorBidi" w:hAnsiTheme="majorBidi" w:hint="cs"/>
          <w:sz w:val="30"/>
          <w:szCs w:val="30"/>
          <w:cs/>
        </w:rPr>
        <w:t>เงินได้</w:t>
      </w:r>
      <w:r w:rsidR="00940F12" w:rsidRPr="00C67305">
        <w:rPr>
          <w:rFonts w:asciiTheme="majorBidi" w:hAnsiTheme="majorBidi" w:hint="cs"/>
          <w:sz w:val="30"/>
          <w:szCs w:val="30"/>
          <w:cs/>
        </w:rPr>
        <w:t xml:space="preserve">ประจำปี </w:t>
      </w:r>
      <w:r w:rsidR="00940F12" w:rsidRPr="00C67305">
        <w:rPr>
          <w:rFonts w:asciiTheme="majorBidi" w:hAnsiTheme="majorBidi"/>
          <w:sz w:val="30"/>
          <w:szCs w:val="30"/>
        </w:rPr>
        <w:t xml:space="preserve">2559 </w:t>
      </w:r>
      <w:r w:rsidR="00940F12" w:rsidRPr="00C67305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940F12" w:rsidRPr="00C67305">
        <w:rPr>
          <w:rFonts w:asciiTheme="majorBidi" w:hAnsiTheme="majorBidi"/>
          <w:sz w:val="30"/>
          <w:szCs w:val="30"/>
        </w:rPr>
        <w:t>2560</w:t>
      </w:r>
      <w:r w:rsidR="00940F12" w:rsidRPr="00C67305">
        <w:rPr>
          <w:rFonts w:asciiTheme="majorBidi" w:hAnsiTheme="majorBidi" w:hint="cs"/>
          <w:sz w:val="30"/>
          <w:szCs w:val="30"/>
          <w:cs/>
        </w:rPr>
        <w:t xml:space="preserve"> </w:t>
      </w:r>
      <w:r w:rsidR="00DF72BD" w:rsidRPr="00C67305">
        <w:rPr>
          <w:rFonts w:asciiTheme="majorBidi" w:hAnsiTheme="majorBidi" w:hint="cs"/>
          <w:sz w:val="30"/>
          <w:szCs w:val="30"/>
          <w:cs/>
        </w:rPr>
        <w:t>ยัง</w:t>
      </w:r>
      <w:r w:rsidR="00940F12" w:rsidRPr="00C67305">
        <w:rPr>
          <w:rFonts w:asciiTheme="majorBidi" w:hAnsiTheme="majorBidi" w:hint="cs"/>
          <w:sz w:val="30"/>
          <w:szCs w:val="30"/>
          <w:cs/>
        </w:rPr>
        <w:t>อยู่</w:t>
      </w:r>
      <w:r w:rsidR="00C15F92" w:rsidRPr="00C67305">
        <w:rPr>
          <w:rFonts w:asciiTheme="majorBidi" w:hAnsiTheme="majorBidi" w:hint="cs"/>
          <w:sz w:val="30"/>
          <w:szCs w:val="30"/>
          <w:cs/>
        </w:rPr>
        <w:t>ในระหว่าง</w:t>
      </w:r>
      <w:r w:rsidR="00DF72BD" w:rsidRPr="00C67305">
        <w:rPr>
          <w:rFonts w:asciiTheme="majorBidi" w:hAnsiTheme="majorBidi" w:hint="cs"/>
          <w:sz w:val="30"/>
          <w:szCs w:val="30"/>
          <w:cs/>
        </w:rPr>
        <w:t>ขั้นตอน</w:t>
      </w:r>
      <w:r w:rsidR="00C15F92" w:rsidRPr="00C67305">
        <w:rPr>
          <w:rFonts w:asciiTheme="majorBidi" w:hAnsiTheme="majorBidi" w:hint="cs"/>
          <w:sz w:val="30"/>
          <w:szCs w:val="30"/>
          <w:cs/>
        </w:rPr>
        <w:t>การพิจารณา</w:t>
      </w:r>
    </w:p>
    <w:p w14:paraId="5DA44E8F" w14:textId="76A83661" w:rsidR="005C5A14" w:rsidRDefault="005C5A14" w:rsidP="005C5A14">
      <w:pPr>
        <w:pStyle w:val="Heading1"/>
        <w:rPr>
          <w:rFonts w:asciiTheme="majorBidi" w:hAnsiTheme="majorBidi" w:cstheme="majorBidi"/>
          <w:sz w:val="30"/>
          <w:szCs w:val="30"/>
          <w:u w:val="none"/>
        </w:rPr>
      </w:pPr>
    </w:p>
    <w:p w14:paraId="4032D2C2" w14:textId="78CC2F45" w:rsidR="00F83576" w:rsidRDefault="00F83576" w:rsidP="00F83576"/>
    <w:p w14:paraId="4C3E5F41" w14:textId="77777777" w:rsidR="00F83576" w:rsidRPr="00F83576" w:rsidRDefault="00F83576" w:rsidP="00F83576">
      <w:pPr>
        <w:rPr>
          <w:cs/>
        </w:rPr>
      </w:pPr>
    </w:p>
    <w:p w14:paraId="6B5A2D20" w14:textId="35717BBA" w:rsidR="00ED00A6" w:rsidRPr="00B33393" w:rsidRDefault="00001FBB" w:rsidP="00001FBB">
      <w:pPr>
        <w:pStyle w:val="Heading1"/>
        <w:numPr>
          <w:ilvl w:val="0"/>
          <w:numId w:val="21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B33393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เหตุการณ์ภายหลังรอบระยะเวลารายงาน</w:t>
      </w:r>
      <w:r w:rsidR="00613037" w:rsidRPr="00B33393">
        <w:rPr>
          <w:rFonts w:asciiTheme="majorBidi" w:hAnsiTheme="majorBidi" w:cstheme="majorBidi"/>
          <w:sz w:val="30"/>
          <w:szCs w:val="30"/>
          <w:u w:val="none"/>
        </w:rPr>
        <w:tab/>
      </w:r>
    </w:p>
    <w:p w14:paraId="4A1BB5B0" w14:textId="39275BB1" w:rsidR="003E444E" w:rsidRPr="00F110C5" w:rsidRDefault="003E444E" w:rsidP="005D44B9">
      <w:pPr>
        <w:pStyle w:val="Heading1"/>
        <w:jc w:val="thaiDistribute"/>
        <w:rPr>
          <w:rFonts w:asciiTheme="majorBidi" w:eastAsia="Times New Roman" w:hAnsiTheme="majorBidi" w:cs="Angsana New"/>
          <w:b w:val="0"/>
          <w:bCs w:val="0"/>
          <w:sz w:val="30"/>
          <w:szCs w:val="30"/>
          <w:u w:val="none"/>
        </w:rPr>
      </w:pPr>
    </w:p>
    <w:p w14:paraId="0E25E184" w14:textId="77777777" w:rsidR="003074F2" w:rsidRDefault="003074F2" w:rsidP="003074F2">
      <w:pPr>
        <w:pStyle w:val="ListParagraph"/>
        <w:numPr>
          <w:ilvl w:val="0"/>
          <w:numId w:val="33"/>
        </w:num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บริษัททำ</w:t>
      </w:r>
      <w:r w:rsidRPr="00894FA5">
        <w:rPr>
          <w:rFonts w:asciiTheme="majorBidi" w:hAnsiTheme="majorBidi" w:cstheme="majorBidi" w:hint="cs"/>
          <w:sz w:val="30"/>
          <w:szCs w:val="30"/>
          <w:cs/>
        </w:rPr>
        <w:t>การเสนอขายหุ้นสามัญออกใหม่แก่ประชาชนทั่วไปเป็นครั้งแรก</w:t>
      </w:r>
      <w:r w:rsidRPr="00894F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94FA5">
        <w:rPr>
          <w:rFonts w:asciiTheme="majorBidi" w:hAnsiTheme="majorBidi" w:cstheme="majorBidi" w:hint="cs"/>
          <w:sz w:val="30"/>
          <w:szCs w:val="30"/>
          <w:cs/>
        </w:rPr>
        <w:t>เป็นจำนวนไม่เกิน</w:t>
      </w:r>
      <w:r w:rsidRPr="00894F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94FA5">
        <w:rPr>
          <w:rFonts w:asciiTheme="majorBidi" w:hAnsiTheme="majorBidi" w:cstheme="majorBidi"/>
          <w:sz w:val="30"/>
          <w:szCs w:val="30"/>
        </w:rPr>
        <w:t xml:space="preserve">500 </w:t>
      </w:r>
      <w:r w:rsidRPr="00894FA5">
        <w:rPr>
          <w:rFonts w:asciiTheme="majorBidi" w:hAnsiTheme="majorBidi" w:cstheme="majorBidi" w:hint="cs"/>
          <w:sz w:val="30"/>
          <w:szCs w:val="30"/>
          <w:cs/>
        </w:rPr>
        <w:t>ล้านหุ้น</w:t>
      </w:r>
      <w:r w:rsidRPr="00894F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94FA5">
        <w:rPr>
          <w:rFonts w:asciiTheme="majorBidi" w:hAnsiTheme="majorBidi" w:cstheme="majorBidi"/>
          <w:sz w:val="30"/>
          <w:szCs w:val="30"/>
          <w:cs/>
        </w:rPr>
        <w:br/>
        <w:t>(</w:t>
      </w:r>
      <w:r w:rsidRPr="00894FA5">
        <w:rPr>
          <w:rFonts w:asciiTheme="majorBidi" w:hAnsiTheme="majorBidi" w:cstheme="majorBidi" w:hint="cs"/>
          <w:sz w:val="30"/>
          <w:szCs w:val="30"/>
          <w:cs/>
        </w:rPr>
        <w:t>มูลค่าที่ตราไว้</w:t>
      </w:r>
      <w:r w:rsidRPr="00894F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94FA5">
        <w:rPr>
          <w:rFonts w:asciiTheme="majorBidi" w:hAnsiTheme="majorBidi" w:cstheme="majorBidi"/>
          <w:sz w:val="30"/>
          <w:szCs w:val="30"/>
        </w:rPr>
        <w:t xml:space="preserve">5 </w:t>
      </w:r>
      <w:r w:rsidRPr="00894FA5">
        <w:rPr>
          <w:rFonts w:asciiTheme="majorBidi" w:hAnsiTheme="majorBidi" w:cstheme="majorBidi" w:hint="cs"/>
          <w:sz w:val="30"/>
          <w:szCs w:val="30"/>
          <w:cs/>
        </w:rPr>
        <w:t>บาทต่อหุ้น</w:t>
      </w:r>
      <w:r w:rsidRPr="00894FA5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894FA5">
        <w:rPr>
          <w:rFonts w:asciiTheme="majorBidi" w:hAnsiTheme="majorBidi" w:cstheme="majorBidi" w:hint="cs"/>
          <w:sz w:val="30"/>
          <w:szCs w:val="30"/>
          <w:cs/>
        </w:rPr>
        <w:t>ในราคาเสนอขายหุ้นละ</w:t>
      </w:r>
      <w:r w:rsidRPr="00894F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94FA5">
        <w:rPr>
          <w:rFonts w:asciiTheme="majorBidi" w:hAnsiTheme="majorBidi" w:cstheme="majorBidi"/>
          <w:sz w:val="30"/>
          <w:szCs w:val="30"/>
        </w:rPr>
        <w:t xml:space="preserve">40 </w:t>
      </w:r>
      <w:r w:rsidRPr="00894FA5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894F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94FA5">
        <w:rPr>
          <w:rFonts w:asciiTheme="majorBidi" w:hAnsiTheme="majorBidi" w:cstheme="majorBidi" w:hint="cs"/>
          <w:sz w:val="30"/>
          <w:szCs w:val="30"/>
          <w:cs/>
        </w:rPr>
        <w:t>โดยหุ้นของบริษัทเริ่มการซื้อขายในตลาดหลักทรัพย์แห่งประเทศไทยในวันที่</w:t>
      </w:r>
      <w:r w:rsidRPr="00894F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94FA5">
        <w:rPr>
          <w:rFonts w:asciiTheme="majorBidi" w:hAnsiTheme="majorBidi" w:cstheme="majorBidi"/>
          <w:sz w:val="30"/>
          <w:szCs w:val="30"/>
        </w:rPr>
        <w:t xml:space="preserve">2 </w:t>
      </w:r>
      <w:r w:rsidRPr="00894FA5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894F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94FA5">
        <w:rPr>
          <w:rFonts w:asciiTheme="majorBidi" w:hAnsiTheme="majorBidi" w:cstheme="majorBidi"/>
          <w:sz w:val="30"/>
          <w:szCs w:val="30"/>
        </w:rPr>
        <w:t>2565</w:t>
      </w:r>
    </w:p>
    <w:p w14:paraId="5E494E75" w14:textId="77777777" w:rsidR="003074F2" w:rsidRDefault="003074F2" w:rsidP="003074F2">
      <w:pPr>
        <w:pStyle w:val="ListParagraph"/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3D53BF9D" w14:textId="77777777" w:rsidR="003074F2" w:rsidRDefault="003074F2" w:rsidP="003074F2">
      <w:pPr>
        <w:pStyle w:val="ListParagraph"/>
        <w:numPr>
          <w:ilvl w:val="0"/>
          <w:numId w:val="33"/>
        </w:num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A02D8">
        <w:rPr>
          <w:rFonts w:asciiTheme="majorBidi" w:hAnsiTheme="majorBidi" w:hint="cs"/>
          <w:sz w:val="30"/>
          <w:szCs w:val="30"/>
          <w:cs/>
        </w:rPr>
        <w:t>ในเดือนตุลาคม</w:t>
      </w:r>
      <w:r w:rsidRPr="00CA02D8">
        <w:rPr>
          <w:rFonts w:asciiTheme="majorBidi" w:hAnsiTheme="majorBidi"/>
          <w:sz w:val="30"/>
          <w:szCs w:val="30"/>
          <w:cs/>
        </w:rPr>
        <w:t xml:space="preserve"> </w:t>
      </w:r>
      <w:r w:rsidRPr="00894FA5">
        <w:rPr>
          <w:rFonts w:asciiTheme="majorBidi" w:hAnsiTheme="majorBidi" w:cstheme="majorBidi"/>
          <w:sz w:val="30"/>
          <w:szCs w:val="30"/>
        </w:rPr>
        <w:t>2565</w:t>
      </w:r>
      <w:r w:rsidRPr="00CA02D8">
        <w:rPr>
          <w:rFonts w:asciiTheme="majorBidi" w:hAnsiTheme="majorBidi"/>
          <w:sz w:val="30"/>
          <w:szCs w:val="30"/>
          <w:cs/>
        </w:rPr>
        <w:t xml:space="preserve"> </w:t>
      </w:r>
      <w:r w:rsidRPr="00CA02D8">
        <w:rPr>
          <w:rFonts w:asciiTheme="majorBidi" w:hAnsiTheme="majorBidi" w:hint="cs"/>
          <w:sz w:val="30"/>
          <w:szCs w:val="30"/>
          <w:cs/>
        </w:rPr>
        <w:t>บริษัท</w:t>
      </w:r>
      <w:r w:rsidRPr="00CA02D8">
        <w:rPr>
          <w:rFonts w:asciiTheme="majorBidi" w:hAnsiTheme="majorBidi"/>
          <w:sz w:val="30"/>
          <w:szCs w:val="30"/>
          <w:cs/>
        </w:rPr>
        <w:t xml:space="preserve"> </w:t>
      </w:r>
      <w:r w:rsidRPr="00CA02D8">
        <w:rPr>
          <w:rFonts w:asciiTheme="majorBidi" w:hAnsiTheme="majorBidi" w:hint="cs"/>
          <w:sz w:val="30"/>
          <w:szCs w:val="30"/>
          <w:cs/>
        </w:rPr>
        <w:t>เบทาโกร</w:t>
      </w:r>
      <w:r w:rsidRPr="00CA02D8">
        <w:rPr>
          <w:rFonts w:asciiTheme="majorBidi" w:hAnsiTheme="majorBidi"/>
          <w:sz w:val="30"/>
          <w:szCs w:val="30"/>
          <w:cs/>
        </w:rPr>
        <w:t xml:space="preserve"> </w:t>
      </w:r>
      <w:r w:rsidRPr="00CA02D8">
        <w:rPr>
          <w:rFonts w:asciiTheme="majorBidi" w:hAnsiTheme="majorBidi" w:hint="cs"/>
          <w:sz w:val="30"/>
          <w:szCs w:val="30"/>
          <w:cs/>
        </w:rPr>
        <w:t>เวนเจอร์ส</w:t>
      </w:r>
      <w:r w:rsidRPr="00CA02D8">
        <w:rPr>
          <w:rFonts w:asciiTheme="majorBidi" w:hAnsiTheme="majorBidi"/>
          <w:sz w:val="30"/>
          <w:szCs w:val="30"/>
          <w:cs/>
        </w:rPr>
        <w:t xml:space="preserve"> </w:t>
      </w:r>
      <w:r w:rsidRPr="00CA02D8">
        <w:rPr>
          <w:rFonts w:asciiTheme="majorBidi" w:hAnsiTheme="majorBidi" w:hint="cs"/>
          <w:sz w:val="30"/>
          <w:szCs w:val="30"/>
          <w:cs/>
        </w:rPr>
        <w:t>จำกัด</w:t>
      </w:r>
      <w:r w:rsidRPr="00CA02D8">
        <w:rPr>
          <w:rFonts w:asciiTheme="majorBidi" w:hAnsiTheme="majorBidi"/>
          <w:sz w:val="30"/>
          <w:szCs w:val="30"/>
          <w:cs/>
        </w:rPr>
        <w:t xml:space="preserve"> (</w:t>
      </w:r>
      <w:r w:rsidRPr="00CA02D8">
        <w:rPr>
          <w:rFonts w:asciiTheme="majorBidi" w:hAnsiTheme="majorBidi" w:hint="cs"/>
          <w:sz w:val="30"/>
          <w:szCs w:val="30"/>
          <w:cs/>
        </w:rPr>
        <w:t>บริษัทย่อย</w:t>
      </w:r>
      <w:r w:rsidRPr="00CA02D8">
        <w:rPr>
          <w:rFonts w:asciiTheme="majorBidi" w:hAnsiTheme="majorBidi"/>
          <w:sz w:val="30"/>
          <w:szCs w:val="30"/>
          <w:cs/>
        </w:rPr>
        <w:t xml:space="preserve">) </w:t>
      </w:r>
      <w:r w:rsidRPr="00CA02D8">
        <w:rPr>
          <w:rFonts w:asciiTheme="majorBidi" w:hAnsiTheme="majorBidi" w:hint="cs"/>
          <w:sz w:val="30"/>
          <w:szCs w:val="30"/>
          <w:cs/>
        </w:rPr>
        <w:t>ได้ลงทุนใหม่ในหุ้นสามัญของบริษัท</w:t>
      </w:r>
      <w:r w:rsidRPr="00CA02D8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br/>
      </w:r>
      <w:r w:rsidRPr="00CA02D8">
        <w:rPr>
          <w:rFonts w:asciiTheme="majorBidi" w:hAnsiTheme="majorBidi" w:hint="cs"/>
          <w:sz w:val="30"/>
          <w:szCs w:val="30"/>
          <w:cs/>
        </w:rPr>
        <w:t>เบทาโกร</w:t>
      </w:r>
      <w:r w:rsidRPr="00CA02D8">
        <w:rPr>
          <w:rFonts w:asciiTheme="majorBidi" w:hAnsiTheme="majorBidi"/>
          <w:sz w:val="30"/>
          <w:szCs w:val="30"/>
          <w:cs/>
        </w:rPr>
        <w:t xml:space="preserve"> </w:t>
      </w:r>
      <w:r w:rsidRPr="00CA02D8">
        <w:rPr>
          <w:rFonts w:asciiTheme="majorBidi" w:hAnsiTheme="majorBidi" w:hint="cs"/>
          <w:sz w:val="30"/>
          <w:szCs w:val="30"/>
          <w:cs/>
        </w:rPr>
        <w:t>เวนเจอร์ส</w:t>
      </w:r>
      <w:r w:rsidRPr="00CA02D8">
        <w:rPr>
          <w:rFonts w:asciiTheme="majorBidi" w:hAnsiTheme="majorBidi"/>
          <w:sz w:val="30"/>
          <w:szCs w:val="30"/>
          <w:cs/>
        </w:rPr>
        <w:t xml:space="preserve"> </w:t>
      </w:r>
      <w:r w:rsidRPr="00CA02D8">
        <w:rPr>
          <w:rFonts w:asciiTheme="majorBidi" w:hAnsiTheme="majorBidi" w:hint="cs"/>
          <w:sz w:val="30"/>
          <w:szCs w:val="30"/>
          <w:cs/>
        </w:rPr>
        <w:t>อินเตอร์เนชั่นแนล</w:t>
      </w:r>
      <w:r w:rsidRPr="00CA02D8">
        <w:rPr>
          <w:rFonts w:asciiTheme="majorBidi" w:hAnsiTheme="majorBidi"/>
          <w:sz w:val="30"/>
          <w:szCs w:val="30"/>
          <w:cs/>
        </w:rPr>
        <w:t xml:space="preserve"> </w:t>
      </w:r>
      <w:r w:rsidRPr="00CA02D8">
        <w:rPr>
          <w:rFonts w:asciiTheme="majorBidi" w:hAnsiTheme="majorBidi" w:hint="cs"/>
          <w:sz w:val="30"/>
          <w:szCs w:val="30"/>
          <w:cs/>
        </w:rPr>
        <w:t>จำกัด</w:t>
      </w:r>
      <w:r w:rsidRPr="00CA02D8">
        <w:rPr>
          <w:rFonts w:asciiTheme="majorBidi" w:hAnsiTheme="majorBidi"/>
          <w:sz w:val="30"/>
          <w:szCs w:val="30"/>
          <w:cs/>
        </w:rPr>
        <w:t xml:space="preserve"> </w:t>
      </w:r>
      <w:r w:rsidRPr="00CA02D8">
        <w:rPr>
          <w:rFonts w:asciiTheme="majorBidi" w:hAnsiTheme="majorBidi" w:hint="cs"/>
          <w:sz w:val="30"/>
          <w:szCs w:val="30"/>
          <w:cs/>
        </w:rPr>
        <w:t>ซึ่งมีทุนจดทะเบียนจำนวน</w:t>
      </w:r>
      <w:r w:rsidRPr="00CA02D8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10,000 </w:t>
      </w:r>
      <w:r w:rsidRPr="00CA02D8">
        <w:rPr>
          <w:rFonts w:asciiTheme="majorBidi" w:hAnsiTheme="majorBidi" w:hint="cs"/>
          <w:sz w:val="30"/>
          <w:szCs w:val="30"/>
          <w:cs/>
        </w:rPr>
        <w:t>ดอลลาร์สิงคโปร์</w:t>
      </w:r>
      <w:r w:rsidRPr="00CA02D8">
        <w:rPr>
          <w:rFonts w:asciiTheme="majorBidi" w:hAnsiTheme="majorBidi"/>
          <w:sz w:val="30"/>
          <w:szCs w:val="30"/>
          <w:cs/>
        </w:rPr>
        <w:t xml:space="preserve"> </w:t>
      </w:r>
      <w:r w:rsidRPr="00CA02D8">
        <w:rPr>
          <w:rFonts w:asciiTheme="majorBidi" w:hAnsiTheme="majorBidi" w:hint="cs"/>
          <w:sz w:val="30"/>
          <w:szCs w:val="30"/>
          <w:cs/>
        </w:rPr>
        <w:t>โดยการ</w:t>
      </w:r>
      <w:r>
        <w:rPr>
          <w:rFonts w:asciiTheme="majorBidi" w:hAnsiTheme="majorBidi"/>
          <w:sz w:val="30"/>
          <w:szCs w:val="30"/>
        </w:rPr>
        <w:br/>
      </w:r>
      <w:r w:rsidRPr="00CA02D8">
        <w:rPr>
          <w:rFonts w:asciiTheme="majorBidi" w:hAnsiTheme="majorBidi" w:hint="cs"/>
          <w:sz w:val="30"/>
          <w:szCs w:val="30"/>
          <w:cs/>
        </w:rPr>
        <w:t>จ่ายชำระค่าหุ้นเป็นเงินสดจำนวน</w:t>
      </w:r>
      <w:r w:rsidRPr="00CA02D8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10,000 </w:t>
      </w:r>
      <w:r w:rsidRPr="00CA02D8">
        <w:rPr>
          <w:rFonts w:asciiTheme="majorBidi" w:hAnsiTheme="majorBidi" w:hint="cs"/>
          <w:sz w:val="30"/>
          <w:szCs w:val="30"/>
          <w:cs/>
        </w:rPr>
        <w:t>ดอลลาร์สิงคโปร์</w:t>
      </w:r>
      <w:r w:rsidRPr="00CA02D8">
        <w:rPr>
          <w:rFonts w:asciiTheme="majorBidi" w:hAnsiTheme="majorBidi"/>
          <w:sz w:val="30"/>
          <w:szCs w:val="30"/>
          <w:cs/>
        </w:rPr>
        <w:t xml:space="preserve"> </w:t>
      </w:r>
      <w:r w:rsidRPr="00CA02D8">
        <w:rPr>
          <w:rFonts w:asciiTheme="majorBidi" w:hAnsiTheme="majorBidi" w:hint="cs"/>
          <w:sz w:val="30"/>
          <w:szCs w:val="30"/>
          <w:cs/>
        </w:rPr>
        <w:t>หรือเทียบเท่าประมาณ</w:t>
      </w:r>
      <w:r w:rsidRPr="00CA02D8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0.27 </w:t>
      </w:r>
      <w:r w:rsidRPr="00CA02D8">
        <w:rPr>
          <w:rFonts w:asciiTheme="majorBidi" w:hAnsiTheme="majorBidi" w:hint="cs"/>
          <w:sz w:val="30"/>
          <w:szCs w:val="30"/>
          <w:cs/>
        </w:rPr>
        <w:t>ล้านบาท</w:t>
      </w:r>
      <w:r w:rsidRPr="00CA02D8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br/>
      </w:r>
      <w:r w:rsidRPr="00CA02D8">
        <w:rPr>
          <w:rFonts w:asciiTheme="majorBidi" w:hAnsiTheme="majorBidi" w:hint="cs"/>
          <w:sz w:val="30"/>
          <w:szCs w:val="30"/>
          <w:cs/>
        </w:rPr>
        <w:t>ทำให้บริษัทย่อยมีสัดส่วนการถือหุ้นร้อยละ</w:t>
      </w:r>
      <w:r w:rsidRPr="00CA02D8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100</w:t>
      </w:r>
    </w:p>
    <w:p w14:paraId="6E51C4B0" w14:textId="77777777" w:rsidR="00951599" w:rsidRPr="00697DE3" w:rsidRDefault="00951599" w:rsidP="00697DE3">
      <w:pPr>
        <w:pStyle w:val="ListParagraph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CFCB640" w14:textId="77777777" w:rsidR="00697DE3" w:rsidRPr="001B6130" w:rsidRDefault="00697DE3" w:rsidP="001B6130">
      <w:pPr>
        <w:pStyle w:val="ListParagraph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697DE3" w:rsidRPr="001B6130" w:rsidSect="00A96A58">
      <w:headerReference w:type="default" r:id="rId18"/>
      <w:headerReference w:type="first" r:id="rId19"/>
      <w:footerReference w:type="first" r:id="rId20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3815C" w14:textId="77777777" w:rsidR="00FC300B" w:rsidRDefault="00FC300B">
      <w:r>
        <w:separator/>
      </w:r>
    </w:p>
  </w:endnote>
  <w:endnote w:type="continuationSeparator" w:id="0">
    <w:p w14:paraId="664DC1A1" w14:textId="77777777" w:rsidR="00FC300B" w:rsidRDefault="00FC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2ABD2" w14:textId="77777777" w:rsidR="00CE30FE" w:rsidRDefault="00CE30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29F41" w14:textId="77777777" w:rsidR="000F3D53" w:rsidRPr="009D5A10" w:rsidRDefault="000F3D53">
    <w:pPr>
      <w:pStyle w:val="Footer"/>
      <w:jc w:val="center"/>
      <w:rPr>
        <w:rFonts w:ascii="Angsana New" w:hAnsi="Angsana New"/>
        <w:sz w:val="30"/>
        <w:szCs w:val="30"/>
      </w:rPr>
    </w:pPr>
    <w:r w:rsidRPr="009D5A10">
      <w:rPr>
        <w:rFonts w:ascii="Angsana New" w:hAnsi="Angsana New"/>
        <w:sz w:val="30"/>
        <w:szCs w:val="30"/>
      </w:rPr>
      <w:fldChar w:fldCharType="begin"/>
    </w:r>
    <w:r w:rsidRPr="009D5A10">
      <w:rPr>
        <w:rFonts w:ascii="Angsana New" w:hAnsi="Angsana New"/>
        <w:sz w:val="30"/>
        <w:szCs w:val="30"/>
      </w:rPr>
      <w:instrText xml:space="preserve"> PAGE   \</w:instrText>
    </w:r>
    <w:r w:rsidRPr="009D5A10">
      <w:rPr>
        <w:rFonts w:ascii="Angsana New" w:hAnsi="Angsana New"/>
        <w:sz w:val="30"/>
        <w:szCs w:val="30"/>
        <w:cs/>
      </w:rPr>
      <w:instrText xml:space="preserve">* </w:instrText>
    </w:r>
    <w:r w:rsidRPr="009D5A10">
      <w:rPr>
        <w:rFonts w:ascii="Angsana New" w:hAnsi="Angsana New"/>
        <w:sz w:val="30"/>
        <w:szCs w:val="30"/>
      </w:rPr>
      <w:instrText xml:space="preserve">MERGEFORMAT </w:instrText>
    </w:r>
    <w:r w:rsidRPr="009D5A1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</w:t>
    </w:r>
    <w:r w:rsidRPr="00E51C18">
      <w:rPr>
        <w:rFonts w:ascii="Angsana New" w:hAnsi="Angsana New"/>
        <w:noProof/>
        <w:sz w:val="30"/>
        <w:szCs w:val="30"/>
      </w:rPr>
      <w:t>7</w:t>
    </w:r>
    <w:r w:rsidRPr="009D5A10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0132" w14:textId="39590EDB" w:rsidR="000F3D53" w:rsidRPr="00B725EC" w:rsidRDefault="000F3D53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10</w:t>
    </w:r>
    <w:r w:rsidRPr="00E51C18">
      <w:rPr>
        <w:rStyle w:val="PageNumber"/>
        <w:rFonts w:ascii="Angsana New" w:hAnsi="Angsana New"/>
        <w:noProof/>
        <w:sz w:val="30"/>
        <w:szCs w:val="30"/>
      </w:rPr>
      <w:t>1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445EC171" w14:textId="77777777" w:rsidR="000F3D53" w:rsidRPr="00BA5365" w:rsidRDefault="000F3D53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35779" w14:textId="77777777" w:rsidR="000F3D53" w:rsidRPr="009D5A10" w:rsidRDefault="000F3D53">
    <w:pPr>
      <w:pStyle w:val="Footer"/>
      <w:jc w:val="center"/>
      <w:rPr>
        <w:rFonts w:ascii="Angsana New" w:hAnsi="Angsana New"/>
        <w:sz w:val="30"/>
        <w:szCs w:val="30"/>
      </w:rPr>
    </w:pPr>
    <w:r w:rsidRPr="009D5A10">
      <w:rPr>
        <w:rFonts w:ascii="Angsana New" w:hAnsi="Angsana New"/>
        <w:sz w:val="30"/>
        <w:szCs w:val="30"/>
      </w:rPr>
      <w:fldChar w:fldCharType="begin"/>
    </w:r>
    <w:r w:rsidRPr="009D5A10">
      <w:rPr>
        <w:rFonts w:ascii="Angsana New" w:hAnsi="Angsana New"/>
        <w:sz w:val="30"/>
        <w:szCs w:val="30"/>
      </w:rPr>
      <w:instrText xml:space="preserve"> PAGE   \</w:instrText>
    </w:r>
    <w:r w:rsidRPr="009D5A10">
      <w:rPr>
        <w:rFonts w:ascii="Angsana New" w:hAnsi="Angsana New"/>
        <w:sz w:val="30"/>
        <w:szCs w:val="30"/>
        <w:cs/>
      </w:rPr>
      <w:instrText xml:space="preserve">* </w:instrText>
    </w:r>
    <w:r w:rsidRPr="009D5A10">
      <w:rPr>
        <w:rFonts w:ascii="Angsana New" w:hAnsi="Angsana New"/>
        <w:sz w:val="30"/>
        <w:szCs w:val="30"/>
      </w:rPr>
      <w:instrText xml:space="preserve">MERGEFORMAT </w:instrText>
    </w:r>
    <w:r w:rsidRPr="009D5A1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</w:t>
    </w:r>
    <w:r w:rsidRPr="00E51C18">
      <w:rPr>
        <w:rFonts w:ascii="Angsana New" w:hAnsi="Angsana New"/>
        <w:noProof/>
        <w:sz w:val="30"/>
        <w:szCs w:val="30"/>
      </w:rPr>
      <w:t>7</w:t>
    </w:r>
    <w:r w:rsidRPr="009D5A10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E1C20" w14:textId="289BB376" w:rsidR="000F3D53" w:rsidRPr="00B725EC" w:rsidRDefault="000F3D53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11</w:t>
    </w:r>
    <w:r w:rsidRPr="00E51C18">
      <w:rPr>
        <w:rStyle w:val="PageNumber"/>
        <w:rFonts w:ascii="Angsana New" w:hAnsi="Angsana New"/>
        <w:noProof/>
        <w:sz w:val="30"/>
        <w:szCs w:val="30"/>
      </w:rPr>
      <w:t>7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5599DA3B" w14:textId="77777777" w:rsidR="000F3D53" w:rsidRPr="00BA5365" w:rsidRDefault="000F3D53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4D83A" w14:textId="78408FC7" w:rsidR="000F3D53" w:rsidRPr="00B725EC" w:rsidRDefault="000F3D53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Pr="00E51C18">
      <w:rPr>
        <w:rStyle w:val="PageNumber"/>
        <w:rFonts w:ascii="Angsana New" w:hAnsi="Angsana New"/>
        <w:noProof/>
        <w:sz w:val="30"/>
        <w:szCs w:val="30"/>
      </w:rPr>
      <w:t>7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6957FEF0" w14:textId="77777777" w:rsidR="000F3D53" w:rsidRPr="00BA5365" w:rsidRDefault="000F3D53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CA312" w14:textId="77777777" w:rsidR="00FC300B" w:rsidRDefault="00FC300B">
      <w:r>
        <w:separator/>
      </w:r>
    </w:p>
  </w:footnote>
  <w:footnote w:type="continuationSeparator" w:id="0">
    <w:p w14:paraId="1CD73F6B" w14:textId="77777777" w:rsidR="00FC300B" w:rsidRDefault="00FC3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88C86" w14:textId="77777777" w:rsidR="00CE30FE" w:rsidRDefault="00CE30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E5D0D" w14:textId="77777777" w:rsidR="000F3D53" w:rsidRPr="008E10A7" w:rsidRDefault="000F3D53" w:rsidP="00903948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6BD48214" w14:textId="77777777" w:rsidR="000F3D53" w:rsidRDefault="000F3D53" w:rsidP="0090394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28F289C" w14:textId="66EEED46" w:rsidR="000F3D53" w:rsidRDefault="000F3D53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735579">
      <w:rPr>
        <w:rFonts w:ascii="Angsana New" w:hAnsi="Angsana New" w:hint="cs"/>
        <w:b/>
        <w:bCs/>
        <w:sz w:val="32"/>
        <w:szCs w:val="32"/>
        <w:cs/>
      </w:rPr>
      <w:t>และ</w:t>
    </w:r>
    <w:r w:rsidR="00CA0936">
      <w:rPr>
        <w:rFonts w:ascii="Angsana New" w:hAnsi="Angsana New" w:hint="cs"/>
        <w:b/>
        <w:bCs/>
        <w:sz w:val="32"/>
        <w:szCs w:val="32"/>
        <w:cs/>
      </w:rPr>
      <w:t>เก้า</w:t>
    </w:r>
    <w:r w:rsidR="00735579">
      <w:rPr>
        <w:rFonts w:ascii="Angsana New" w:hAnsi="Angsana New" w:hint="cs"/>
        <w:b/>
        <w:bCs/>
        <w:sz w:val="32"/>
        <w:szCs w:val="32"/>
        <w:cs/>
      </w:rPr>
      <w:t>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3</w:t>
    </w:r>
    <w:r w:rsidR="00735579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CA0936">
      <w:rPr>
        <w:rFonts w:ascii="Angsana New" w:hAnsi="Angsana New" w:hint="cs"/>
        <w:b/>
        <w:bCs/>
        <w:sz w:val="32"/>
        <w:szCs w:val="32"/>
        <w:cs/>
      </w:rPr>
      <w:t>กันยา</w:t>
    </w:r>
    <w:r w:rsidR="00735579">
      <w:rPr>
        <w:rFonts w:ascii="Angsana New" w:hAnsi="Angsana New" w:hint="cs"/>
        <w:b/>
        <w:bCs/>
        <w:sz w:val="32"/>
        <w:szCs w:val="32"/>
        <w:cs/>
      </w:rPr>
      <w:t>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5915BF83" w14:textId="77777777" w:rsidR="000F3D53" w:rsidRPr="002115BA" w:rsidRDefault="000F3D53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E7103" w14:textId="77777777" w:rsidR="000F3D53" w:rsidRPr="008E10A7" w:rsidRDefault="000F3D53" w:rsidP="004923A9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61D24A0B" w14:textId="77777777" w:rsidR="000F3D53" w:rsidRDefault="000F3D53" w:rsidP="004923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B6F6C8C" w14:textId="03E0426F" w:rsidR="000F3D53" w:rsidRDefault="000F3D53" w:rsidP="004923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7C643F">
      <w:rPr>
        <w:rFonts w:ascii="Angsana New" w:hAnsi="Angsana New" w:hint="cs"/>
        <w:b/>
        <w:bCs/>
        <w:sz w:val="32"/>
        <w:szCs w:val="32"/>
        <w:cs/>
      </w:rPr>
      <w:t>และ</w:t>
    </w:r>
    <w:r w:rsidR="00CA0936">
      <w:rPr>
        <w:rFonts w:ascii="Angsana New" w:hAnsi="Angsana New" w:hint="cs"/>
        <w:b/>
        <w:bCs/>
        <w:sz w:val="32"/>
        <w:szCs w:val="32"/>
        <w:cs/>
      </w:rPr>
      <w:t>เก้า</w:t>
    </w:r>
    <w:r w:rsidR="007C643F">
      <w:rPr>
        <w:rFonts w:ascii="Angsana New" w:hAnsi="Angsana New" w:hint="cs"/>
        <w:b/>
        <w:bCs/>
        <w:sz w:val="32"/>
        <w:szCs w:val="32"/>
        <w:cs/>
      </w:rPr>
      <w:t>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3</w:t>
    </w:r>
    <w:r w:rsidR="007C643F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CA0936">
      <w:rPr>
        <w:rFonts w:ascii="Angsana New" w:hAnsi="Angsana New" w:hint="cs"/>
        <w:b/>
        <w:bCs/>
        <w:sz w:val="32"/>
        <w:szCs w:val="32"/>
        <w:cs/>
      </w:rPr>
      <w:t>กันยา</w:t>
    </w:r>
    <w:r w:rsidR="007C643F">
      <w:rPr>
        <w:rFonts w:ascii="Angsana New" w:hAnsi="Angsana New" w:hint="cs"/>
        <w:b/>
        <w:bCs/>
        <w:sz w:val="32"/>
        <w:szCs w:val="32"/>
        <w:cs/>
      </w:rPr>
      <w:t>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5CA42DEB" w14:textId="77777777" w:rsidR="000F3D53" w:rsidRPr="00AD2B97" w:rsidRDefault="000F3D53">
    <w:pPr>
      <w:pStyle w:val="Header"/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204D0" w14:textId="77777777" w:rsidR="000F3D53" w:rsidRPr="008E10A7" w:rsidRDefault="000F3D53" w:rsidP="00903948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0FEF8432" w14:textId="77777777" w:rsidR="000F3D53" w:rsidRDefault="000F3D53" w:rsidP="0090394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2AF238A" w14:textId="52FF9216" w:rsidR="000F3D53" w:rsidRDefault="000F3D53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ED4C9B">
      <w:rPr>
        <w:rFonts w:ascii="Angsana New" w:hAnsi="Angsana New" w:hint="cs"/>
        <w:b/>
        <w:bCs/>
        <w:sz w:val="32"/>
        <w:szCs w:val="32"/>
        <w:cs/>
      </w:rPr>
      <w:t>และ</w:t>
    </w:r>
    <w:r w:rsidR="00CA0936">
      <w:rPr>
        <w:rFonts w:ascii="Angsana New" w:hAnsi="Angsana New" w:hint="cs"/>
        <w:b/>
        <w:bCs/>
        <w:sz w:val="32"/>
        <w:szCs w:val="32"/>
        <w:cs/>
      </w:rPr>
      <w:t>เก้า</w:t>
    </w:r>
    <w:r w:rsidR="00ED4C9B">
      <w:rPr>
        <w:rFonts w:ascii="Angsana New" w:hAnsi="Angsana New" w:hint="cs"/>
        <w:b/>
        <w:bCs/>
        <w:sz w:val="32"/>
        <w:szCs w:val="32"/>
        <w:cs/>
      </w:rPr>
      <w:t>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3</w:t>
    </w:r>
    <w:r w:rsidR="00ED4C9B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CA0936">
      <w:rPr>
        <w:rFonts w:ascii="Angsana New" w:hAnsi="Angsana New" w:hint="cs"/>
        <w:b/>
        <w:bCs/>
        <w:sz w:val="32"/>
        <w:szCs w:val="32"/>
        <w:cs/>
      </w:rPr>
      <w:t>กันยา</w:t>
    </w:r>
    <w:r w:rsidR="00ED4C9B">
      <w:rPr>
        <w:rFonts w:ascii="Angsana New" w:hAnsi="Angsana New" w:hint="cs"/>
        <w:b/>
        <w:bCs/>
        <w:sz w:val="32"/>
        <w:szCs w:val="32"/>
        <w:cs/>
      </w:rPr>
      <w:t>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43F359DF" w14:textId="77777777" w:rsidR="000F3D53" w:rsidRPr="002115BA" w:rsidRDefault="000F3D53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EE8B9" w14:textId="77777777" w:rsidR="000F3D53" w:rsidRPr="008E10A7" w:rsidRDefault="000F3D53" w:rsidP="004923A9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1BF2D9C6" w14:textId="77777777" w:rsidR="000F3D53" w:rsidRDefault="000F3D53" w:rsidP="004923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E994F3B" w14:textId="58A01814" w:rsidR="000F3D53" w:rsidRDefault="000F3D53" w:rsidP="004923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ED4C9B">
      <w:rPr>
        <w:rFonts w:ascii="Angsana New" w:hAnsi="Angsana New" w:hint="cs"/>
        <w:b/>
        <w:bCs/>
        <w:sz w:val="32"/>
        <w:szCs w:val="32"/>
        <w:cs/>
      </w:rPr>
      <w:t>และ</w:t>
    </w:r>
    <w:r w:rsidR="00CA0936">
      <w:rPr>
        <w:rFonts w:ascii="Angsana New" w:hAnsi="Angsana New" w:hint="cs"/>
        <w:b/>
        <w:bCs/>
        <w:sz w:val="32"/>
        <w:szCs w:val="32"/>
        <w:cs/>
      </w:rPr>
      <w:t>เก้า</w:t>
    </w:r>
    <w:r w:rsidR="00ED4C9B">
      <w:rPr>
        <w:rFonts w:ascii="Angsana New" w:hAnsi="Angsana New" w:hint="cs"/>
        <w:b/>
        <w:bCs/>
        <w:sz w:val="32"/>
        <w:szCs w:val="32"/>
        <w:cs/>
      </w:rPr>
      <w:t>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3</w:t>
    </w:r>
    <w:r w:rsidR="00ED4C9B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CA0936">
      <w:rPr>
        <w:rFonts w:ascii="Angsana New" w:hAnsi="Angsana New" w:hint="cs"/>
        <w:b/>
        <w:bCs/>
        <w:sz w:val="32"/>
        <w:szCs w:val="32"/>
        <w:cs/>
      </w:rPr>
      <w:t>กันย</w:t>
    </w:r>
    <w:r w:rsidR="00ED4C9B">
      <w:rPr>
        <w:rFonts w:ascii="Angsana New" w:hAnsi="Angsana New" w:hint="cs"/>
        <w:b/>
        <w:bCs/>
        <w:sz w:val="32"/>
        <w:szCs w:val="32"/>
        <w:cs/>
      </w:rPr>
      <w:t>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6A815D27" w14:textId="77777777" w:rsidR="000F3D53" w:rsidRPr="00AD2B97" w:rsidRDefault="000F3D53">
    <w:pPr>
      <w:pStyle w:val="Header"/>
      <w:rPr>
        <w:rFonts w:ascii="Angsana New" w:hAnsi="Angsana New"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9ED69" w14:textId="77777777" w:rsidR="000F3D53" w:rsidRPr="008E10A7" w:rsidRDefault="000F3D53" w:rsidP="00903948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66E58DA3" w14:textId="77777777" w:rsidR="000F3D53" w:rsidRDefault="000F3D53" w:rsidP="0090394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F77A4C6" w14:textId="7ECE72DE" w:rsidR="000F3D53" w:rsidRDefault="000F3D53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102D9B">
      <w:rPr>
        <w:rFonts w:ascii="Angsana New" w:hAnsi="Angsana New" w:hint="cs"/>
        <w:b/>
        <w:bCs/>
        <w:sz w:val="32"/>
        <w:szCs w:val="32"/>
        <w:cs/>
      </w:rPr>
      <w:t>และ</w:t>
    </w:r>
    <w:r w:rsidR="00526E24">
      <w:rPr>
        <w:rFonts w:ascii="Angsana New" w:hAnsi="Angsana New" w:hint="cs"/>
        <w:b/>
        <w:bCs/>
        <w:sz w:val="32"/>
        <w:szCs w:val="32"/>
        <w:cs/>
      </w:rPr>
      <w:t>เก้า</w:t>
    </w:r>
    <w:r w:rsidR="00102D9B">
      <w:rPr>
        <w:rFonts w:ascii="Angsana New" w:hAnsi="Angsana New" w:hint="cs"/>
        <w:b/>
        <w:bCs/>
        <w:sz w:val="32"/>
        <w:szCs w:val="32"/>
        <w:cs/>
      </w:rPr>
      <w:t>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3</w:t>
    </w:r>
    <w:r w:rsidR="00102D9B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526E24">
      <w:rPr>
        <w:rFonts w:ascii="Angsana New" w:hAnsi="Angsana New" w:hint="cs"/>
        <w:b/>
        <w:bCs/>
        <w:sz w:val="32"/>
        <w:szCs w:val="32"/>
        <w:cs/>
      </w:rPr>
      <w:t>กันยา</w:t>
    </w:r>
    <w:r w:rsidR="00102D9B">
      <w:rPr>
        <w:rFonts w:ascii="Angsana New" w:hAnsi="Angsana New" w:hint="cs"/>
        <w:b/>
        <w:bCs/>
        <w:sz w:val="32"/>
        <w:szCs w:val="32"/>
        <w:cs/>
      </w:rPr>
      <w:t>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7BF8EB63" w14:textId="77777777" w:rsidR="000F3D53" w:rsidRPr="002115BA" w:rsidRDefault="000F3D53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F3F07" w14:textId="77777777" w:rsidR="000F3D53" w:rsidRPr="008E10A7" w:rsidRDefault="000F3D53" w:rsidP="004923A9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08D1B7ED" w14:textId="77777777" w:rsidR="000F3D53" w:rsidRDefault="000F3D53" w:rsidP="004923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089C467" w14:textId="391EA660" w:rsidR="000F3D53" w:rsidRDefault="000F3D53" w:rsidP="004923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ED4C9B">
      <w:rPr>
        <w:rFonts w:ascii="Angsana New" w:hAnsi="Angsana New" w:hint="cs"/>
        <w:b/>
        <w:bCs/>
        <w:sz w:val="32"/>
        <w:szCs w:val="32"/>
        <w:cs/>
      </w:rPr>
      <w:t>แล</w:t>
    </w:r>
    <w:r w:rsidR="00CA0936">
      <w:rPr>
        <w:rFonts w:ascii="Angsana New" w:hAnsi="Angsana New" w:hint="cs"/>
        <w:b/>
        <w:bCs/>
        <w:sz w:val="32"/>
        <w:szCs w:val="32"/>
        <w:cs/>
      </w:rPr>
      <w:t>ะเก้า</w:t>
    </w:r>
    <w:r w:rsidR="00ED4C9B">
      <w:rPr>
        <w:rFonts w:ascii="Angsana New" w:hAnsi="Angsana New" w:hint="cs"/>
        <w:b/>
        <w:bCs/>
        <w:sz w:val="32"/>
        <w:szCs w:val="32"/>
        <w:cs/>
      </w:rPr>
      <w:t>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3</w:t>
    </w:r>
    <w:r w:rsidR="00ED4C9B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CA0936">
      <w:rPr>
        <w:rFonts w:ascii="Angsana New" w:hAnsi="Angsana New" w:hint="cs"/>
        <w:b/>
        <w:bCs/>
        <w:sz w:val="32"/>
        <w:szCs w:val="32"/>
        <w:cs/>
      </w:rPr>
      <w:t>กันยา</w:t>
    </w:r>
    <w:r w:rsidR="00ED4C9B">
      <w:rPr>
        <w:rFonts w:ascii="Angsana New" w:hAnsi="Angsana New" w:hint="cs"/>
        <w:b/>
        <w:bCs/>
        <w:sz w:val="32"/>
        <w:szCs w:val="32"/>
        <w:cs/>
      </w:rPr>
      <w:t>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7040A44B" w14:textId="77777777" w:rsidR="000F3D53" w:rsidRPr="00AD2B97" w:rsidRDefault="000F3D53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315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BC8E0BAA"/>
    <w:lvl w:ilvl="0" w:tplc="F5C2D87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86C7E"/>
    <w:multiLevelType w:val="hybridMultilevel"/>
    <w:tmpl w:val="CE4E31F6"/>
    <w:name w:val="KIDS"/>
    <w:lvl w:ilvl="0" w:tplc="7C44DD36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B6865"/>
    <w:multiLevelType w:val="multilevel"/>
    <w:tmpl w:val="E53CDFC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096F16CA"/>
    <w:multiLevelType w:val="singleLevel"/>
    <w:tmpl w:val="3C281AB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" w15:restartNumberingAfterBreak="0">
    <w:nsid w:val="0C5008AF"/>
    <w:multiLevelType w:val="singleLevel"/>
    <w:tmpl w:val="E9E0C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8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E54D8F"/>
    <w:multiLevelType w:val="hybridMultilevel"/>
    <w:tmpl w:val="343EB6EE"/>
    <w:lvl w:ilvl="0" w:tplc="FEEC647E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BE965D6"/>
    <w:multiLevelType w:val="singleLevel"/>
    <w:tmpl w:val="04090001"/>
    <w:lvl w:ilvl="0">
      <w:start w:val="1"/>
      <w:numFmt w:val="bullet"/>
      <w:lvlText w:val=""/>
      <w:lvlJc w:val="left"/>
      <w:pPr>
        <w:ind w:left="1621" w:hanging="360"/>
      </w:pPr>
      <w:rPr>
        <w:rFonts w:ascii="Symbol" w:hAnsi="Symbol" w:hint="default"/>
        <w:color w:val="auto"/>
        <w:sz w:val="24"/>
      </w:rPr>
    </w:lvl>
  </w:abstractNum>
  <w:abstractNum w:abstractNumId="11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C22CA"/>
    <w:multiLevelType w:val="multilevel"/>
    <w:tmpl w:val="9A400A3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27C02AEF"/>
    <w:multiLevelType w:val="multilevel"/>
    <w:tmpl w:val="EA16E59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2D3C0914"/>
    <w:multiLevelType w:val="multilevel"/>
    <w:tmpl w:val="ABECF32A"/>
    <w:lvl w:ilvl="0">
      <w:start w:val="1"/>
      <w:numFmt w:val="decimal"/>
      <w:lvlText w:val="%1"/>
      <w:lvlJc w:val="left"/>
      <w:pPr>
        <w:tabs>
          <w:tab w:val="num" w:pos="343"/>
        </w:tabs>
        <w:ind w:left="343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3"/>
        </w:tabs>
        <w:ind w:left="683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3"/>
        </w:tabs>
        <w:ind w:left="1023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4"/>
        </w:tabs>
        <w:ind w:left="1364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4"/>
        </w:tabs>
        <w:ind w:left="1704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4"/>
        </w:tabs>
        <w:ind w:left="2044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4"/>
        </w:tabs>
        <w:ind w:left="2384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4"/>
        </w:tabs>
        <w:ind w:left="2724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4"/>
        </w:tabs>
        <w:ind w:left="3064" w:hanging="340"/>
      </w:pPr>
      <w:rPr>
        <w:rFonts w:ascii="9999999" w:hAnsi="9999999"/>
      </w:rPr>
    </w:lvl>
  </w:abstractNum>
  <w:abstractNum w:abstractNumId="15" w15:restartNumberingAfterBreak="0">
    <w:nsid w:val="2FB44376"/>
    <w:multiLevelType w:val="hybridMultilevel"/>
    <w:tmpl w:val="B05089DA"/>
    <w:lvl w:ilvl="0" w:tplc="B314799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35640D6B"/>
    <w:multiLevelType w:val="hybridMultilevel"/>
    <w:tmpl w:val="78C4553C"/>
    <w:lvl w:ilvl="0" w:tplc="8F60EEE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19" w15:restartNumberingAfterBreak="0">
    <w:nsid w:val="42FE57E5"/>
    <w:multiLevelType w:val="hybridMultilevel"/>
    <w:tmpl w:val="279CCE4E"/>
    <w:lvl w:ilvl="0" w:tplc="FEEC64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8D93423"/>
    <w:multiLevelType w:val="multilevel"/>
    <w:tmpl w:val="D4CAC3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3" w15:restartNumberingAfterBreak="0">
    <w:nsid w:val="5A2C0498"/>
    <w:multiLevelType w:val="hybridMultilevel"/>
    <w:tmpl w:val="BA46B834"/>
    <w:lvl w:ilvl="0" w:tplc="4844AA8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005721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E20BB7"/>
    <w:multiLevelType w:val="hybridMultilevel"/>
    <w:tmpl w:val="FB54714C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6BF5680E"/>
    <w:multiLevelType w:val="hybridMultilevel"/>
    <w:tmpl w:val="DC507264"/>
    <w:lvl w:ilvl="0" w:tplc="4D2CF8B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9C4587"/>
    <w:multiLevelType w:val="multilevel"/>
    <w:tmpl w:val="085E57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11"/>
  </w:num>
  <w:num w:numId="4">
    <w:abstractNumId w:val="6"/>
  </w:num>
  <w:num w:numId="5">
    <w:abstractNumId w:val="28"/>
  </w:num>
  <w:num w:numId="6">
    <w:abstractNumId w:val="9"/>
  </w:num>
  <w:num w:numId="7">
    <w:abstractNumId w:val="10"/>
  </w:num>
  <w:num w:numId="8">
    <w:abstractNumId w:val="24"/>
  </w:num>
  <w:num w:numId="9">
    <w:abstractNumId w:val="23"/>
  </w:num>
  <w:num w:numId="10">
    <w:abstractNumId w:val="21"/>
  </w:num>
  <w:num w:numId="11">
    <w:abstractNumId w:val="20"/>
  </w:num>
  <w:num w:numId="12">
    <w:abstractNumId w:val="8"/>
  </w:num>
  <w:num w:numId="13">
    <w:abstractNumId w:val="27"/>
  </w:num>
  <w:num w:numId="14">
    <w:abstractNumId w:val="32"/>
  </w:num>
  <w:num w:numId="15">
    <w:abstractNumId w:val="31"/>
  </w:num>
  <w:num w:numId="16">
    <w:abstractNumId w:val="30"/>
  </w:num>
  <w:num w:numId="17">
    <w:abstractNumId w:val="0"/>
  </w:num>
  <w:num w:numId="18">
    <w:abstractNumId w:val="17"/>
  </w:num>
  <w:num w:numId="19">
    <w:abstractNumId w:val="25"/>
  </w:num>
  <w:num w:numId="20">
    <w:abstractNumId w:val="4"/>
  </w:num>
  <w:num w:numId="21">
    <w:abstractNumId w:val="19"/>
  </w:num>
  <w:num w:numId="22">
    <w:abstractNumId w:val="26"/>
  </w:num>
  <w:num w:numId="23">
    <w:abstractNumId w:val="2"/>
  </w:num>
  <w:num w:numId="24">
    <w:abstractNumId w:val="7"/>
  </w:num>
  <w:num w:numId="25">
    <w:abstractNumId w:val="22"/>
  </w:num>
  <w:num w:numId="26">
    <w:abstractNumId w:val="13"/>
  </w:num>
  <w:num w:numId="27">
    <w:abstractNumId w:val="12"/>
  </w:num>
  <w:num w:numId="28">
    <w:abstractNumId w:val="29"/>
  </w:num>
  <w:num w:numId="29">
    <w:abstractNumId w:val="3"/>
  </w:num>
  <w:num w:numId="30">
    <w:abstractNumId w:val="14"/>
  </w:num>
  <w:num w:numId="31">
    <w:abstractNumId w:val="16"/>
  </w:num>
  <w:num w:numId="32">
    <w:abstractNumId w:val="5"/>
  </w:num>
  <w:num w:numId="33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D25"/>
    <w:rsid w:val="00000113"/>
    <w:rsid w:val="000002C1"/>
    <w:rsid w:val="000002D6"/>
    <w:rsid w:val="000005EA"/>
    <w:rsid w:val="000006E9"/>
    <w:rsid w:val="0000081F"/>
    <w:rsid w:val="0000082A"/>
    <w:rsid w:val="00000863"/>
    <w:rsid w:val="00000D32"/>
    <w:rsid w:val="0000117D"/>
    <w:rsid w:val="00001209"/>
    <w:rsid w:val="00001337"/>
    <w:rsid w:val="00001449"/>
    <w:rsid w:val="0000171C"/>
    <w:rsid w:val="0000177C"/>
    <w:rsid w:val="000017C8"/>
    <w:rsid w:val="00001ACE"/>
    <w:rsid w:val="00001C03"/>
    <w:rsid w:val="00001D90"/>
    <w:rsid w:val="00001D96"/>
    <w:rsid w:val="00001DCB"/>
    <w:rsid w:val="00001EC2"/>
    <w:rsid w:val="00001EF7"/>
    <w:rsid w:val="00001FA4"/>
    <w:rsid w:val="00001FBB"/>
    <w:rsid w:val="00002076"/>
    <w:rsid w:val="00002273"/>
    <w:rsid w:val="00002500"/>
    <w:rsid w:val="00002668"/>
    <w:rsid w:val="000026FF"/>
    <w:rsid w:val="00002710"/>
    <w:rsid w:val="00002778"/>
    <w:rsid w:val="00002C9B"/>
    <w:rsid w:val="00002FDD"/>
    <w:rsid w:val="000031C2"/>
    <w:rsid w:val="0000326B"/>
    <w:rsid w:val="00003358"/>
    <w:rsid w:val="000035C3"/>
    <w:rsid w:val="000035FD"/>
    <w:rsid w:val="0000362C"/>
    <w:rsid w:val="00003640"/>
    <w:rsid w:val="000037F9"/>
    <w:rsid w:val="000038F7"/>
    <w:rsid w:val="00003992"/>
    <w:rsid w:val="00003ABF"/>
    <w:rsid w:val="00003BA5"/>
    <w:rsid w:val="00003CC7"/>
    <w:rsid w:val="0000413E"/>
    <w:rsid w:val="00004217"/>
    <w:rsid w:val="000043B0"/>
    <w:rsid w:val="0000457E"/>
    <w:rsid w:val="000045F7"/>
    <w:rsid w:val="00004714"/>
    <w:rsid w:val="000049D6"/>
    <w:rsid w:val="00004C13"/>
    <w:rsid w:val="00004CC8"/>
    <w:rsid w:val="00004D85"/>
    <w:rsid w:val="00005450"/>
    <w:rsid w:val="00005586"/>
    <w:rsid w:val="000055B4"/>
    <w:rsid w:val="00005629"/>
    <w:rsid w:val="0000562C"/>
    <w:rsid w:val="0000569C"/>
    <w:rsid w:val="00005801"/>
    <w:rsid w:val="000059EB"/>
    <w:rsid w:val="00005C54"/>
    <w:rsid w:val="00005DE6"/>
    <w:rsid w:val="00005E82"/>
    <w:rsid w:val="0000678C"/>
    <w:rsid w:val="000068F7"/>
    <w:rsid w:val="000069D1"/>
    <w:rsid w:val="00006B36"/>
    <w:rsid w:val="00006CC7"/>
    <w:rsid w:val="00006CC9"/>
    <w:rsid w:val="00006DD2"/>
    <w:rsid w:val="000073FE"/>
    <w:rsid w:val="000076AD"/>
    <w:rsid w:val="000078C1"/>
    <w:rsid w:val="000079ED"/>
    <w:rsid w:val="00007BA8"/>
    <w:rsid w:val="00007C1A"/>
    <w:rsid w:val="00007C63"/>
    <w:rsid w:val="00007E43"/>
    <w:rsid w:val="00007FE1"/>
    <w:rsid w:val="00010256"/>
    <w:rsid w:val="0001030C"/>
    <w:rsid w:val="00010389"/>
    <w:rsid w:val="000103CE"/>
    <w:rsid w:val="00010586"/>
    <w:rsid w:val="00010A79"/>
    <w:rsid w:val="00010BB3"/>
    <w:rsid w:val="00010C17"/>
    <w:rsid w:val="00010F26"/>
    <w:rsid w:val="0001109D"/>
    <w:rsid w:val="00011138"/>
    <w:rsid w:val="0001116D"/>
    <w:rsid w:val="00011183"/>
    <w:rsid w:val="00011212"/>
    <w:rsid w:val="000114D2"/>
    <w:rsid w:val="0001156C"/>
    <w:rsid w:val="00011614"/>
    <w:rsid w:val="000119CC"/>
    <w:rsid w:val="000119F6"/>
    <w:rsid w:val="00011B53"/>
    <w:rsid w:val="00011ED7"/>
    <w:rsid w:val="00012195"/>
    <w:rsid w:val="0001223C"/>
    <w:rsid w:val="0001225B"/>
    <w:rsid w:val="00012288"/>
    <w:rsid w:val="0001250B"/>
    <w:rsid w:val="0001255C"/>
    <w:rsid w:val="0001262C"/>
    <w:rsid w:val="00012814"/>
    <w:rsid w:val="00012A1B"/>
    <w:rsid w:val="00012B18"/>
    <w:rsid w:val="00012B66"/>
    <w:rsid w:val="00012BC0"/>
    <w:rsid w:val="00012C09"/>
    <w:rsid w:val="000132CB"/>
    <w:rsid w:val="0001332E"/>
    <w:rsid w:val="0001352D"/>
    <w:rsid w:val="0001354F"/>
    <w:rsid w:val="00013574"/>
    <w:rsid w:val="0001367D"/>
    <w:rsid w:val="00013AD5"/>
    <w:rsid w:val="00013CAD"/>
    <w:rsid w:val="00013CB2"/>
    <w:rsid w:val="00013F9E"/>
    <w:rsid w:val="00014099"/>
    <w:rsid w:val="00014125"/>
    <w:rsid w:val="00014521"/>
    <w:rsid w:val="0001456A"/>
    <w:rsid w:val="000145A2"/>
    <w:rsid w:val="000146BF"/>
    <w:rsid w:val="00014870"/>
    <w:rsid w:val="00014F03"/>
    <w:rsid w:val="00014FE0"/>
    <w:rsid w:val="0001511D"/>
    <w:rsid w:val="00015246"/>
    <w:rsid w:val="0001528A"/>
    <w:rsid w:val="00015325"/>
    <w:rsid w:val="000153F9"/>
    <w:rsid w:val="00015625"/>
    <w:rsid w:val="00015992"/>
    <w:rsid w:val="000159EF"/>
    <w:rsid w:val="00015ADE"/>
    <w:rsid w:val="00015B26"/>
    <w:rsid w:val="00015CAC"/>
    <w:rsid w:val="00015E1C"/>
    <w:rsid w:val="00015E6C"/>
    <w:rsid w:val="00015F13"/>
    <w:rsid w:val="0001628C"/>
    <w:rsid w:val="0001658C"/>
    <w:rsid w:val="000165F8"/>
    <w:rsid w:val="00016693"/>
    <w:rsid w:val="00016761"/>
    <w:rsid w:val="000169B5"/>
    <w:rsid w:val="00016A47"/>
    <w:rsid w:val="00016B3D"/>
    <w:rsid w:val="00017107"/>
    <w:rsid w:val="000172CA"/>
    <w:rsid w:val="000173F9"/>
    <w:rsid w:val="0001748B"/>
    <w:rsid w:val="0001755A"/>
    <w:rsid w:val="000175B5"/>
    <w:rsid w:val="00017821"/>
    <w:rsid w:val="00017851"/>
    <w:rsid w:val="00017EAA"/>
    <w:rsid w:val="000202EF"/>
    <w:rsid w:val="0002045B"/>
    <w:rsid w:val="0002077C"/>
    <w:rsid w:val="00020A85"/>
    <w:rsid w:val="00020B55"/>
    <w:rsid w:val="00020C5F"/>
    <w:rsid w:val="00020D04"/>
    <w:rsid w:val="00020F28"/>
    <w:rsid w:val="0002104B"/>
    <w:rsid w:val="0002128A"/>
    <w:rsid w:val="00021299"/>
    <w:rsid w:val="00021695"/>
    <w:rsid w:val="000219EA"/>
    <w:rsid w:val="00021C98"/>
    <w:rsid w:val="00021F0B"/>
    <w:rsid w:val="00022803"/>
    <w:rsid w:val="000229FA"/>
    <w:rsid w:val="00022E3A"/>
    <w:rsid w:val="0002315F"/>
    <w:rsid w:val="000232AE"/>
    <w:rsid w:val="00023515"/>
    <w:rsid w:val="000235C6"/>
    <w:rsid w:val="000235C7"/>
    <w:rsid w:val="000235FF"/>
    <w:rsid w:val="000238CF"/>
    <w:rsid w:val="00023BD0"/>
    <w:rsid w:val="00023CAA"/>
    <w:rsid w:val="00024376"/>
    <w:rsid w:val="0002445B"/>
    <w:rsid w:val="000244E9"/>
    <w:rsid w:val="0002480F"/>
    <w:rsid w:val="00024880"/>
    <w:rsid w:val="00024AC7"/>
    <w:rsid w:val="000251B4"/>
    <w:rsid w:val="000255E9"/>
    <w:rsid w:val="000257DB"/>
    <w:rsid w:val="00026234"/>
    <w:rsid w:val="000264A3"/>
    <w:rsid w:val="000265A7"/>
    <w:rsid w:val="000268C6"/>
    <w:rsid w:val="00026D14"/>
    <w:rsid w:val="000270CF"/>
    <w:rsid w:val="000271F9"/>
    <w:rsid w:val="00027403"/>
    <w:rsid w:val="000274BF"/>
    <w:rsid w:val="00027732"/>
    <w:rsid w:val="000277E1"/>
    <w:rsid w:val="00027858"/>
    <w:rsid w:val="000279C1"/>
    <w:rsid w:val="00027C35"/>
    <w:rsid w:val="00030014"/>
    <w:rsid w:val="00030026"/>
    <w:rsid w:val="000301DA"/>
    <w:rsid w:val="000301EB"/>
    <w:rsid w:val="0003031D"/>
    <w:rsid w:val="00030408"/>
    <w:rsid w:val="00030760"/>
    <w:rsid w:val="00030AAB"/>
    <w:rsid w:val="00030BE8"/>
    <w:rsid w:val="00030C9F"/>
    <w:rsid w:val="00030D1F"/>
    <w:rsid w:val="00030D9D"/>
    <w:rsid w:val="00030DCA"/>
    <w:rsid w:val="00030F2D"/>
    <w:rsid w:val="00031009"/>
    <w:rsid w:val="00031019"/>
    <w:rsid w:val="0003162A"/>
    <w:rsid w:val="0003175D"/>
    <w:rsid w:val="00031BE8"/>
    <w:rsid w:val="00031CFD"/>
    <w:rsid w:val="00032008"/>
    <w:rsid w:val="00032072"/>
    <w:rsid w:val="0003208B"/>
    <w:rsid w:val="000321B7"/>
    <w:rsid w:val="000322AC"/>
    <w:rsid w:val="0003247F"/>
    <w:rsid w:val="00032728"/>
    <w:rsid w:val="00032A02"/>
    <w:rsid w:val="00032CD6"/>
    <w:rsid w:val="000336D0"/>
    <w:rsid w:val="00033734"/>
    <w:rsid w:val="00033B77"/>
    <w:rsid w:val="00033C57"/>
    <w:rsid w:val="00033ED0"/>
    <w:rsid w:val="000340A4"/>
    <w:rsid w:val="000342EF"/>
    <w:rsid w:val="000343D8"/>
    <w:rsid w:val="000343E9"/>
    <w:rsid w:val="00034416"/>
    <w:rsid w:val="00034608"/>
    <w:rsid w:val="00034859"/>
    <w:rsid w:val="00034A82"/>
    <w:rsid w:val="00034B90"/>
    <w:rsid w:val="00034E6F"/>
    <w:rsid w:val="00034FA3"/>
    <w:rsid w:val="000350F4"/>
    <w:rsid w:val="00035996"/>
    <w:rsid w:val="000359A5"/>
    <w:rsid w:val="00035AC5"/>
    <w:rsid w:val="00035D19"/>
    <w:rsid w:val="00035E99"/>
    <w:rsid w:val="000361C3"/>
    <w:rsid w:val="00036594"/>
    <w:rsid w:val="0003664B"/>
    <w:rsid w:val="00036655"/>
    <w:rsid w:val="0003665C"/>
    <w:rsid w:val="00036681"/>
    <w:rsid w:val="000366A6"/>
    <w:rsid w:val="000366F4"/>
    <w:rsid w:val="00036BE3"/>
    <w:rsid w:val="00036C82"/>
    <w:rsid w:val="00037092"/>
    <w:rsid w:val="0003717A"/>
    <w:rsid w:val="0003718E"/>
    <w:rsid w:val="000372FB"/>
    <w:rsid w:val="00037585"/>
    <w:rsid w:val="000375B6"/>
    <w:rsid w:val="00037660"/>
    <w:rsid w:val="0003767B"/>
    <w:rsid w:val="0003776F"/>
    <w:rsid w:val="000377C7"/>
    <w:rsid w:val="00037A39"/>
    <w:rsid w:val="00037B24"/>
    <w:rsid w:val="00037D3D"/>
    <w:rsid w:val="00037E54"/>
    <w:rsid w:val="000400A2"/>
    <w:rsid w:val="000401EB"/>
    <w:rsid w:val="000402BF"/>
    <w:rsid w:val="00040B5A"/>
    <w:rsid w:val="00040CC1"/>
    <w:rsid w:val="00040CD5"/>
    <w:rsid w:val="00040D8A"/>
    <w:rsid w:val="00040DCA"/>
    <w:rsid w:val="00041159"/>
    <w:rsid w:val="0004139A"/>
    <w:rsid w:val="000414D3"/>
    <w:rsid w:val="000414D9"/>
    <w:rsid w:val="000415D5"/>
    <w:rsid w:val="0004164C"/>
    <w:rsid w:val="00041665"/>
    <w:rsid w:val="00041701"/>
    <w:rsid w:val="0004172E"/>
    <w:rsid w:val="0004175B"/>
    <w:rsid w:val="00041BE6"/>
    <w:rsid w:val="00041BF1"/>
    <w:rsid w:val="00041D56"/>
    <w:rsid w:val="00042878"/>
    <w:rsid w:val="00042998"/>
    <w:rsid w:val="00042ADD"/>
    <w:rsid w:val="00043078"/>
    <w:rsid w:val="000432F2"/>
    <w:rsid w:val="00043380"/>
    <w:rsid w:val="000437F5"/>
    <w:rsid w:val="00043806"/>
    <w:rsid w:val="00043965"/>
    <w:rsid w:val="00043DB1"/>
    <w:rsid w:val="000440C9"/>
    <w:rsid w:val="000442B9"/>
    <w:rsid w:val="0004454C"/>
    <w:rsid w:val="0004470B"/>
    <w:rsid w:val="0004478F"/>
    <w:rsid w:val="000448ED"/>
    <w:rsid w:val="00044B8E"/>
    <w:rsid w:val="000450C4"/>
    <w:rsid w:val="000454E5"/>
    <w:rsid w:val="0004565B"/>
    <w:rsid w:val="000459FC"/>
    <w:rsid w:val="00045B37"/>
    <w:rsid w:val="00045BE1"/>
    <w:rsid w:val="00045EF4"/>
    <w:rsid w:val="000461C0"/>
    <w:rsid w:val="00046923"/>
    <w:rsid w:val="00046C2E"/>
    <w:rsid w:val="00046F0C"/>
    <w:rsid w:val="000472F5"/>
    <w:rsid w:val="00047384"/>
    <w:rsid w:val="000475CF"/>
    <w:rsid w:val="00047ADE"/>
    <w:rsid w:val="00047BE9"/>
    <w:rsid w:val="00047FFE"/>
    <w:rsid w:val="0005008B"/>
    <w:rsid w:val="000506FD"/>
    <w:rsid w:val="00050AA4"/>
    <w:rsid w:val="0005106E"/>
    <w:rsid w:val="000512F8"/>
    <w:rsid w:val="00051667"/>
    <w:rsid w:val="00051778"/>
    <w:rsid w:val="000518F2"/>
    <w:rsid w:val="00051941"/>
    <w:rsid w:val="00051D5D"/>
    <w:rsid w:val="00052216"/>
    <w:rsid w:val="00052459"/>
    <w:rsid w:val="000526D9"/>
    <w:rsid w:val="000526DF"/>
    <w:rsid w:val="0005299A"/>
    <w:rsid w:val="000529DD"/>
    <w:rsid w:val="00052F98"/>
    <w:rsid w:val="0005321C"/>
    <w:rsid w:val="00053297"/>
    <w:rsid w:val="00053320"/>
    <w:rsid w:val="00053324"/>
    <w:rsid w:val="0005332E"/>
    <w:rsid w:val="0005337E"/>
    <w:rsid w:val="000534B9"/>
    <w:rsid w:val="000536E5"/>
    <w:rsid w:val="00053B70"/>
    <w:rsid w:val="00053BA3"/>
    <w:rsid w:val="00053D0F"/>
    <w:rsid w:val="00053D90"/>
    <w:rsid w:val="00054348"/>
    <w:rsid w:val="00054377"/>
    <w:rsid w:val="0005447B"/>
    <w:rsid w:val="000546AC"/>
    <w:rsid w:val="00054735"/>
    <w:rsid w:val="0005475F"/>
    <w:rsid w:val="0005493B"/>
    <w:rsid w:val="00054F27"/>
    <w:rsid w:val="00054F36"/>
    <w:rsid w:val="00054F83"/>
    <w:rsid w:val="000552E5"/>
    <w:rsid w:val="000554D4"/>
    <w:rsid w:val="00055955"/>
    <w:rsid w:val="00055A11"/>
    <w:rsid w:val="00055D37"/>
    <w:rsid w:val="0005610F"/>
    <w:rsid w:val="00056146"/>
    <w:rsid w:val="000561BA"/>
    <w:rsid w:val="000566EF"/>
    <w:rsid w:val="00056750"/>
    <w:rsid w:val="000568D6"/>
    <w:rsid w:val="00056AA4"/>
    <w:rsid w:val="00056C42"/>
    <w:rsid w:val="00056D4F"/>
    <w:rsid w:val="00056E74"/>
    <w:rsid w:val="0005776A"/>
    <w:rsid w:val="00057AEE"/>
    <w:rsid w:val="00057B36"/>
    <w:rsid w:val="00057B8D"/>
    <w:rsid w:val="00057BE4"/>
    <w:rsid w:val="00057BF7"/>
    <w:rsid w:val="00057E11"/>
    <w:rsid w:val="00057EA1"/>
    <w:rsid w:val="00060257"/>
    <w:rsid w:val="00060269"/>
    <w:rsid w:val="000608D2"/>
    <w:rsid w:val="00060A13"/>
    <w:rsid w:val="00060B19"/>
    <w:rsid w:val="00060BD5"/>
    <w:rsid w:val="00060D48"/>
    <w:rsid w:val="00060E36"/>
    <w:rsid w:val="00060F65"/>
    <w:rsid w:val="00061436"/>
    <w:rsid w:val="000623BB"/>
    <w:rsid w:val="00062513"/>
    <w:rsid w:val="00062612"/>
    <w:rsid w:val="00062665"/>
    <w:rsid w:val="00062728"/>
    <w:rsid w:val="00062785"/>
    <w:rsid w:val="00062A59"/>
    <w:rsid w:val="00062B0A"/>
    <w:rsid w:val="00062B9B"/>
    <w:rsid w:val="00062CBA"/>
    <w:rsid w:val="00063851"/>
    <w:rsid w:val="00063C8C"/>
    <w:rsid w:val="00063C9A"/>
    <w:rsid w:val="00063CA6"/>
    <w:rsid w:val="00063E92"/>
    <w:rsid w:val="00063EB9"/>
    <w:rsid w:val="0006427F"/>
    <w:rsid w:val="000643D2"/>
    <w:rsid w:val="0006440A"/>
    <w:rsid w:val="000645F1"/>
    <w:rsid w:val="00064668"/>
    <w:rsid w:val="000647D8"/>
    <w:rsid w:val="00064F3E"/>
    <w:rsid w:val="0006529D"/>
    <w:rsid w:val="000652E0"/>
    <w:rsid w:val="00065371"/>
    <w:rsid w:val="0006545C"/>
    <w:rsid w:val="00065738"/>
    <w:rsid w:val="000657BD"/>
    <w:rsid w:val="00065FBB"/>
    <w:rsid w:val="00066117"/>
    <w:rsid w:val="00066211"/>
    <w:rsid w:val="000663C4"/>
    <w:rsid w:val="0006641E"/>
    <w:rsid w:val="00066830"/>
    <w:rsid w:val="0006684D"/>
    <w:rsid w:val="00066880"/>
    <w:rsid w:val="00066AA6"/>
    <w:rsid w:val="00066C88"/>
    <w:rsid w:val="00066D4E"/>
    <w:rsid w:val="00066EC8"/>
    <w:rsid w:val="00066F27"/>
    <w:rsid w:val="00066FEF"/>
    <w:rsid w:val="0006708F"/>
    <w:rsid w:val="000670AD"/>
    <w:rsid w:val="00067144"/>
    <w:rsid w:val="000672D0"/>
    <w:rsid w:val="00067310"/>
    <w:rsid w:val="0006732E"/>
    <w:rsid w:val="0006744E"/>
    <w:rsid w:val="00067A39"/>
    <w:rsid w:val="00067A62"/>
    <w:rsid w:val="00067F5E"/>
    <w:rsid w:val="00070030"/>
    <w:rsid w:val="000702D9"/>
    <w:rsid w:val="000706A1"/>
    <w:rsid w:val="000707E4"/>
    <w:rsid w:val="00070E16"/>
    <w:rsid w:val="00070F45"/>
    <w:rsid w:val="00070FA0"/>
    <w:rsid w:val="00070FD0"/>
    <w:rsid w:val="0007177F"/>
    <w:rsid w:val="000717D1"/>
    <w:rsid w:val="000718E7"/>
    <w:rsid w:val="00071B8F"/>
    <w:rsid w:val="00071DFE"/>
    <w:rsid w:val="00071E98"/>
    <w:rsid w:val="00071F6D"/>
    <w:rsid w:val="0007210E"/>
    <w:rsid w:val="0007218C"/>
    <w:rsid w:val="000726E8"/>
    <w:rsid w:val="000727BD"/>
    <w:rsid w:val="00072A72"/>
    <w:rsid w:val="00072B3A"/>
    <w:rsid w:val="00072D31"/>
    <w:rsid w:val="00072EE7"/>
    <w:rsid w:val="000730DC"/>
    <w:rsid w:val="000730F9"/>
    <w:rsid w:val="0007321A"/>
    <w:rsid w:val="00073240"/>
    <w:rsid w:val="00073314"/>
    <w:rsid w:val="00073490"/>
    <w:rsid w:val="000737E6"/>
    <w:rsid w:val="00073998"/>
    <w:rsid w:val="00073AF8"/>
    <w:rsid w:val="00073DD0"/>
    <w:rsid w:val="00074614"/>
    <w:rsid w:val="000748AF"/>
    <w:rsid w:val="000749FE"/>
    <w:rsid w:val="00074C81"/>
    <w:rsid w:val="00074D2E"/>
    <w:rsid w:val="00075047"/>
    <w:rsid w:val="00075689"/>
    <w:rsid w:val="00075A6B"/>
    <w:rsid w:val="00075BE3"/>
    <w:rsid w:val="00075E27"/>
    <w:rsid w:val="000762CE"/>
    <w:rsid w:val="000763D9"/>
    <w:rsid w:val="0007640C"/>
    <w:rsid w:val="00076664"/>
    <w:rsid w:val="000766AA"/>
    <w:rsid w:val="000768E2"/>
    <w:rsid w:val="00076A08"/>
    <w:rsid w:val="00076A1F"/>
    <w:rsid w:val="00076FBB"/>
    <w:rsid w:val="0007703A"/>
    <w:rsid w:val="000770DE"/>
    <w:rsid w:val="00077109"/>
    <w:rsid w:val="0007712A"/>
    <w:rsid w:val="0007719C"/>
    <w:rsid w:val="0007730D"/>
    <w:rsid w:val="00077343"/>
    <w:rsid w:val="000774A0"/>
    <w:rsid w:val="00077573"/>
    <w:rsid w:val="00077911"/>
    <w:rsid w:val="000779EB"/>
    <w:rsid w:val="00077CCD"/>
    <w:rsid w:val="00077D7F"/>
    <w:rsid w:val="00077DBD"/>
    <w:rsid w:val="00077FDB"/>
    <w:rsid w:val="0008017B"/>
    <w:rsid w:val="000801D5"/>
    <w:rsid w:val="0008036F"/>
    <w:rsid w:val="000804FA"/>
    <w:rsid w:val="00080A0B"/>
    <w:rsid w:val="00080A0F"/>
    <w:rsid w:val="00080E2E"/>
    <w:rsid w:val="00080F4F"/>
    <w:rsid w:val="00080FE4"/>
    <w:rsid w:val="00081056"/>
    <w:rsid w:val="000813CC"/>
    <w:rsid w:val="000814EA"/>
    <w:rsid w:val="000815D9"/>
    <w:rsid w:val="000818AB"/>
    <w:rsid w:val="000818CB"/>
    <w:rsid w:val="00081B79"/>
    <w:rsid w:val="00082106"/>
    <w:rsid w:val="00082B70"/>
    <w:rsid w:val="00082BC3"/>
    <w:rsid w:val="00082D2F"/>
    <w:rsid w:val="00082DF0"/>
    <w:rsid w:val="00083029"/>
    <w:rsid w:val="00083227"/>
    <w:rsid w:val="00083269"/>
    <w:rsid w:val="000834B6"/>
    <w:rsid w:val="00083642"/>
    <w:rsid w:val="000837FC"/>
    <w:rsid w:val="00083BFE"/>
    <w:rsid w:val="0008402F"/>
    <w:rsid w:val="00084483"/>
    <w:rsid w:val="00084835"/>
    <w:rsid w:val="000848B6"/>
    <w:rsid w:val="0008492A"/>
    <w:rsid w:val="00084A67"/>
    <w:rsid w:val="00084CCD"/>
    <w:rsid w:val="00084FE4"/>
    <w:rsid w:val="000853FD"/>
    <w:rsid w:val="00085572"/>
    <w:rsid w:val="00085C8D"/>
    <w:rsid w:val="00085D36"/>
    <w:rsid w:val="00085D91"/>
    <w:rsid w:val="00085EA8"/>
    <w:rsid w:val="00085F24"/>
    <w:rsid w:val="000862E8"/>
    <w:rsid w:val="000864D5"/>
    <w:rsid w:val="000869D1"/>
    <w:rsid w:val="000869DF"/>
    <w:rsid w:val="00086A32"/>
    <w:rsid w:val="00086AB0"/>
    <w:rsid w:val="00086D58"/>
    <w:rsid w:val="00087153"/>
    <w:rsid w:val="000873AA"/>
    <w:rsid w:val="00087A79"/>
    <w:rsid w:val="00087B39"/>
    <w:rsid w:val="00087B80"/>
    <w:rsid w:val="00087C02"/>
    <w:rsid w:val="00087F54"/>
    <w:rsid w:val="00087F72"/>
    <w:rsid w:val="00090396"/>
    <w:rsid w:val="000904CA"/>
    <w:rsid w:val="00090561"/>
    <w:rsid w:val="00090605"/>
    <w:rsid w:val="000908DB"/>
    <w:rsid w:val="00090E2F"/>
    <w:rsid w:val="00090F19"/>
    <w:rsid w:val="00090F9B"/>
    <w:rsid w:val="00091587"/>
    <w:rsid w:val="00091623"/>
    <w:rsid w:val="0009173F"/>
    <w:rsid w:val="00091CFB"/>
    <w:rsid w:val="0009202B"/>
    <w:rsid w:val="00092044"/>
    <w:rsid w:val="000923AB"/>
    <w:rsid w:val="000925BC"/>
    <w:rsid w:val="000925F4"/>
    <w:rsid w:val="0009298C"/>
    <w:rsid w:val="000929F0"/>
    <w:rsid w:val="00092C62"/>
    <w:rsid w:val="00092E3B"/>
    <w:rsid w:val="00092EDC"/>
    <w:rsid w:val="0009305F"/>
    <w:rsid w:val="00093717"/>
    <w:rsid w:val="000937CD"/>
    <w:rsid w:val="000938EB"/>
    <w:rsid w:val="00093A78"/>
    <w:rsid w:val="00093D09"/>
    <w:rsid w:val="00093D6D"/>
    <w:rsid w:val="00093E59"/>
    <w:rsid w:val="00093F27"/>
    <w:rsid w:val="00094113"/>
    <w:rsid w:val="0009478A"/>
    <w:rsid w:val="00094C03"/>
    <w:rsid w:val="00094C0B"/>
    <w:rsid w:val="000950EC"/>
    <w:rsid w:val="00095439"/>
    <w:rsid w:val="000954CC"/>
    <w:rsid w:val="00095549"/>
    <w:rsid w:val="000959AE"/>
    <w:rsid w:val="00095A01"/>
    <w:rsid w:val="00095B54"/>
    <w:rsid w:val="00095C4E"/>
    <w:rsid w:val="00095C7A"/>
    <w:rsid w:val="00095D28"/>
    <w:rsid w:val="00095DDD"/>
    <w:rsid w:val="00095E4F"/>
    <w:rsid w:val="0009612B"/>
    <w:rsid w:val="00096189"/>
    <w:rsid w:val="000962C3"/>
    <w:rsid w:val="00096491"/>
    <w:rsid w:val="0009694C"/>
    <w:rsid w:val="00096F77"/>
    <w:rsid w:val="0009717A"/>
    <w:rsid w:val="000973A3"/>
    <w:rsid w:val="0009744D"/>
    <w:rsid w:val="00097688"/>
    <w:rsid w:val="0009777D"/>
    <w:rsid w:val="00097780"/>
    <w:rsid w:val="00097791"/>
    <w:rsid w:val="0009779B"/>
    <w:rsid w:val="00097816"/>
    <w:rsid w:val="00097B5C"/>
    <w:rsid w:val="00097C87"/>
    <w:rsid w:val="00097E15"/>
    <w:rsid w:val="000A00A2"/>
    <w:rsid w:val="000A0333"/>
    <w:rsid w:val="000A042B"/>
    <w:rsid w:val="000A047E"/>
    <w:rsid w:val="000A04A8"/>
    <w:rsid w:val="000A0869"/>
    <w:rsid w:val="000A0884"/>
    <w:rsid w:val="000A0AC4"/>
    <w:rsid w:val="000A0DAC"/>
    <w:rsid w:val="000A129E"/>
    <w:rsid w:val="000A13BE"/>
    <w:rsid w:val="000A1538"/>
    <w:rsid w:val="000A1565"/>
    <w:rsid w:val="000A1AA0"/>
    <w:rsid w:val="000A1D9B"/>
    <w:rsid w:val="000A1E35"/>
    <w:rsid w:val="000A2137"/>
    <w:rsid w:val="000A21C0"/>
    <w:rsid w:val="000A2555"/>
    <w:rsid w:val="000A2A88"/>
    <w:rsid w:val="000A2EE1"/>
    <w:rsid w:val="000A2F81"/>
    <w:rsid w:val="000A2FF0"/>
    <w:rsid w:val="000A3824"/>
    <w:rsid w:val="000A3A4B"/>
    <w:rsid w:val="000A3C52"/>
    <w:rsid w:val="000A3CFE"/>
    <w:rsid w:val="000A3E5D"/>
    <w:rsid w:val="000A3FC0"/>
    <w:rsid w:val="000A3FFD"/>
    <w:rsid w:val="000A4088"/>
    <w:rsid w:val="000A42E1"/>
    <w:rsid w:val="000A43D0"/>
    <w:rsid w:val="000A44AA"/>
    <w:rsid w:val="000A46C1"/>
    <w:rsid w:val="000A4872"/>
    <w:rsid w:val="000A4CD5"/>
    <w:rsid w:val="000A4CDF"/>
    <w:rsid w:val="000A4E1A"/>
    <w:rsid w:val="000A5143"/>
    <w:rsid w:val="000A5291"/>
    <w:rsid w:val="000A5328"/>
    <w:rsid w:val="000A5402"/>
    <w:rsid w:val="000A55E2"/>
    <w:rsid w:val="000A5658"/>
    <w:rsid w:val="000A5660"/>
    <w:rsid w:val="000A57D3"/>
    <w:rsid w:val="000A5966"/>
    <w:rsid w:val="000A5974"/>
    <w:rsid w:val="000A5D07"/>
    <w:rsid w:val="000A6147"/>
    <w:rsid w:val="000A6151"/>
    <w:rsid w:val="000A61FB"/>
    <w:rsid w:val="000A6341"/>
    <w:rsid w:val="000A64C5"/>
    <w:rsid w:val="000A6530"/>
    <w:rsid w:val="000A688B"/>
    <w:rsid w:val="000A6957"/>
    <w:rsid w:val="000A6EE1"/>
    <w:rsid w:val="000A6F44"/>
    <w:rsid w:val="000A72ED"/>
    <w:rsid w:val="000A77A5"/>
    <w:rsid w:val="000A77B4"/>
    <w:rsid w:val="000A782C"/>
    <w:rsid w:val="000A78D8"/>
    <w:rsid w:val="000A7B01"/>
    <w:rsid w:val="000A7CA0"/>
    <w:rsid w:val="000A7FA4"/>
    <w:rsid w:val="000B0084"/>
    <w:rsid w:val="000B03AA"/>
    <w:rsid w:val="000B0671"/>
    <w:rsid w:val="000B06DD"/>
    <w:rsid w:val="000B0760"/>
    <w:rsid w:val="000B07F2"/>
    <w:rsid w:val="000B09CD"/>
    <w:rsid w:val="000B0FFF"/>
    <w:rsid w:val="000B1096"/>
    <w:rsid w:val="000B18BF"/>
    <w:rsid w:val="000B18E2"/>
    <w:rsid w:val="000B1A97"/>
    <w:rsid w:val="000B1B0A"/>
    <w:rsid w:val="000B1BD9"/>
    <w:rsid w:val="000B1CC7"/>
    <w:rsid w:val="000B1DD9"/>
    <w:rsid w:val="000B22ED"/>
    <w:rsid w:val="000B246E"/>
    <w:rsid w:val="000B2750"/>
    <w:rsid w:val="000B2801"/>
    <w:rsid w:val="000B2A3B"/>
    <w:rsid w:val="000B2BA5"/>
    <w:rsid w:val="000B301E"/>
    <w:rsid w:val="000B307C"/>
    <w:rsid w:val="000B34CB"/>
    <w:rsid w:val="000B371E"/>
    <w:rsid w:val="000B38BC"/>
    <w:rsid w:val="000B39CA"/>
    <w:rsid w:val="000B3AE2"/>
    <w:rsid w:val="000B3C85"/>
    <w:rsid w:val="000B4067"/>
    <w:rsid w:val="000B419C"/>
    <w:rsid w:val="000B4457"/>
    <w:rsid w:val="000B45B3"/>
    <w:rsid w:val="000B48BF"/>
    <w:rsid w:val="000B4B0E"/>
    <w:rsid w:val="000B4C52"/>
    <w:rsid w:val="000B4D2B"/>
    <w:rsid w:val="000B4E53"/>
    <w:rsid w:val="000B516E"/>
    <w:rsid w:val="000B529C"/>
    <w:rsid w:val="000B5604"/>
    <w:rsid w:val="000B595B"/>
    <w:rsid w:val="000B5AA0"/>
    <w:rsid w:val="000B5B1F"/>
    <w:rsid w:val="000B5B80"/>
    <w:rsid w:val="000B5CFE"/>
    <w:rsid w:val="000B6157"/>
    <w:rsid w:val="000B69C5"/>
    <w:rsid w:val="000B6AB7"/>
    <w:rsid w:val="000B6C8A"/>
    <w:rsid w:val="000B6CB0"/>
    <w:rsid w:val="000B7059"/>
    <w:rsid w:val="000B73F7"/>
    <w:rsid w:val="000B748D"/>
    <w:rsid w:val="000B7785"/>
    <w:rsid w:val="000B78B7"/>
    <w:rsid w:val="000B792B"/>
    <w:rsid w:val="000B7ADA"/>
    <w:rsid w:val="000B7CD4"/>
    <w:rsid w:val="000C01A3"/>
    <w:rsid w:val="000C02AE"/>
    <w:rsid w:val="000C0341"/>
    <w:rsid w:val="000C048F"/>
    <w:rsid w:val="000C0745"/>
    <w:rsid w:val="000C09C9"/>
    <w:rsid w:val="000C0C74"/>
    <w:rsid w:val="000C0E71"/>
    <w:rsid w:val="000C0F12"/>
    <w:rsid w:val="000C1301"/>
    <w:rsid w:val="000C1342"/>
    <w:rsid w:val="000C1593"/>
    <w:rsid w:val="000C17AD"/>
    <w:rsid w:val="000C17F0"/>
    <w:rsid w:val="000C1E17"/>
    <w:rsid w:val="000C204E"/>
    <w:rsid w:val="000C213B"/>
    <w:rsid w:val="000C21E7"/>
    <w:rsid w:val="000C255B"/>
    <w:rsid w:val="000C2766"/>
    <w:rsid w:val="000C2A87"/>
    <w:rsid w:val="000C2C30"/>
    <w:rsid w:val="000C3561"/>
    <w:rsid w:val="000C3DAF"/>
    <w:rsid w:val="000C3DD7"/>
    <w:rsid w:val="000C3E3A"/>
    <w:rsid w:val="000C40D7"/>
    <w:rsid w:val="000C41F3"/>
    <w:rsid w:val="000C448C"/>
    <w:rsid w:val="000C467E"/>
    <w:rsid w:val="000C495F"/>
    <w:rsid w:val="000C4F88"/>
    <w:rsid w:val="000C5197"/>
    <w:rsid w:val="000C55EB"/>
    <w:rsid w:val="000C5671"/>
    <w:rsid w:val="000C571E"/>
    <w:rsid w:val="000C5BAF"/>
    <w:rsid w:val="000C5D6D"/>
    <w:rsid w:val="000C617F"/>
    <w:rsid w:val="000C6322"/>
    <w:rsid w:val="000C63D1"/>
    <w:rsid w:val="000C64B6"/>
    <w:rsid w:val="000C6662"/>
    <w:rsid w:val="000C66D9"/>
    <w:rsid w:val="000C69C7"/>
    <w:rsid w:val="000C6E9A"/>
    <w:rsid w:val="000C6FC3"/>
    <w:rsid w:val="000C70BD"/>
    <w:rsid w:val="000C7187"/>
    <w:rsid w:val="000C71D8"/>
    <w:rsid w:val="000C728A"/>
    <w:rsid w:val="000C74B5"/>
    <w:rsid w:val="000C78C3"/>
    <w:rsid w:val="000C7A26"/>
    <w:rsid w:val="000C7D06"/>
    <w:rsid w:val="000C7E64"/>
    <w:rsid w:val="000C7E9F"/>
    <w:rsid w:val="000C7EDE"/>
    <w:rsid w:val="000C7FB7"/>
    <w:rsid w:val="000D0139"/>
    <w:rsid w:val="000D0177"/>
    <w:rsid w:val="000D028B"/>
    <w:rsid w:val="000D0654"/>
    <w:rsid w:val="000D0CC9"/>
    <w:rsid w:val="000D0EEB"/>
    <w:rsid w:val="000D0FC4"/>
    <w:rsid w:val="000D10B1"/>
    <w:rsid w:val="000D10E5"/>
    <w:rsid w:val="000D1522"/>
    <w:rsid w:val="000D152B"/>
    <w:rsid w:val="000D1659"/>
    <w:rsid w:val="000D17E5"/>
    <w:rsid w:val="000D1900"/>
    <w:rsid w:val="000D1A30"/>
    <w:rsid w:val="000D1AF5"/>
    <w:rsid w:val="000D1CB1"/>
    <w:rsid w:val="000D1CD0"/>
    <w:rsid w:val="000D2067"/>
    <w:rsid w:val="000D2299"/>
    <w:rsid w:val="000D2308"/>
    <w:rsid w:val="000D23E6"/>
    <w:rsid w:val="000D242D"/>
    <w:rsid w:val="000D2552"/>
    <w:rsid w:val="000D2624"/>
    <w:rsid w:val="000D2753"/>
    <w:rsid w:val="000D278D"/>
    <w:rsid w:val="000D286D"/>
    <w:rsid w:val="000D296F"/>
    <w:rsid w:val="000D2973"/>
    <w:rsid w:val="000D29D8"/>
    <w:rsid w:val="000D2C3B"/>
    <w:rsid w:val="000D2E2C"/>
    <w:rsid w:val="000D2E78"/>
    <w:rsid w:val="000D3174"/>
    <w:rsid w:val="000D3374"/>
    <w:rsid w:val="000D33D8"/>
    <w:rsid w:val="000D3A6E"/>
    <w:rsid w:val="000D3B21"/>
    <w:rsid w:val="000D3C7F"/>
    <w:rsid w:val="000D3D8F"/>
    <w:rsid w:val="000D40E2"/>
    <w:rsid w:val="000D4695"/>
    <w:rsid w:val="000D486A"/>
    <w:rsid w:val="000D4BD1"/>
    <w:rsid w:val="000D4CBB"/>
    <w:rsid w:val="000D4F25"/>
    <w:rsid w:val="000D4FC5"/>
    <w:rsid w:val="000D500C"/>
    <w:rsid w:val="000D53CC"/>
    <w:rsid w:val="000D53D2"/>
    <w:rsid w:val="000D544E"/>
    <w:rsid w:val="000D5720"/>
    <w:rsid w:val="000D573F"/>
    <w:rsid w:val="000D59F5"/>
    <w:rsid w:val="000D5A50"/>
    <w:rsid w:val="000D5E91"/>
    <w:rsid w:val="000D5FAB"/>
    <w:rsid w:val="000D60A2"/>
    <w:rsid w:val="000D61AE"/>
    <w:rsid w:val="000D61D3"/>
    <w:rsid w:val="000D66B1"/>
    <w:rsid w:val="000D674E"/>
    <w:rsid w:val="000D6EF9"/>
    <w:rsid w:val="000D71F4"/>
    <w:rsid w:val="000D7348"/>
    <w:rsid w:val="000D7943"/>
    <w:rsid w:val="000D7AD0"/>
    <w:rsid w:val="000D7B29"/>
    <w:rsid w:val="000D7C4E"/>
    <w:rsid w:val="000D7D7A"/>
    <w:rsid w:val="000E01C2"/>
    <w:rsid w:val="000E01E9"/>
    <w:rsid w:val="000E0206"/>
    <w:rsid w:val="000E0265"/>
    <w:rsid w:val="000E085D"/>
    <w:rsid w:val="000E08E4"/>
    <w:rsid w:val="000E09E0"/>
    <w:rsid w:val="000E0B2B"/>
    <w:rsid w:val="000E0BFB"/>
    <w:rsid w:val="000E0EC9"/>
    <w:rsid w:val="000E0FF7"/>
    <w:rsid w:val="000E102F"/>
    <w:rsid w:val="000E10BF"/>
    <w:rsid w:val="000E1233"/>
    <w:rsid w:val="000E1795"/>
    <w:rsid w:val="000E1CBC"/>
    <w:rsid w:val="000E1DDF"/>
    <w:rsid w:val="000E1E36"/>
    <w:rsid w:val="000E1F5F"/>
    <w:rsid w:val="000E1FA2"/>
    <w:rsid w:val="000E21FF"/>
    <w:rsid w:val="000E241D"/>
    <w:rsid w:val="000E2581"/>
    <w:rsid w:val="000E25AC"/>
    <w:rsid w:val="000E25CC"/>
    <w:rsid w:val="000E2962"/>
    <w:rsid w:val="000E3287"/>
    <w:rsid w:val="000E386D"/>
    <w:rsid w:val="000E3A28"/>
    <w:rsid w:val="000E3ECC"/>
    <w:rsid w:val="000E4035"/>
    <w:rsid w:val="000E40F1"/>
    <w:rsid w:val="000E4127"/>
    <w:rsid w:val="000E4293"/>
    <w:rsid w:val="000E439E"/>
    <w:rsid w:val="000E4709"/>
    <w:rsid w:val="000E4BA5"/>
    <w:rsid w:val="000E4BC2"/>
    <w:rsid w:val="000E4CD5"/>
    <w:rsid w:val="000E4EF3"/>
    <w:rsid w:val="000E4F52"/>
    <w:rsid w:val="000E4FB9"/>
    <w:rsid w:val="000E59B9"/>
    <w:rsid w:val="000E5DB2"/>
    <w:rsid w:val="000E5F05"/>
    <w:rsid w:val="000E5F6B"/>
    <w:rsid w:val="000E5FA9"/>
    <w:rsid w:val="000E645E"/>
    <w:rsid w:val="000E663F"/>
    <w:rsid w:val="000E68B3"/>
    <w:rsid w:val="000E6A46"/>
    <w:rsid w:val="000E6C1B"/>
    <w:rsid w:val="000E7140"/>
    <w:rsid w:val="000E737C"/>
    <w:rsid w:val="000E745A"/>
    <w:rsid w:val="000E748A"/>
    <w:rsid w:val="000E7580"/>
    <w:rsid w:val="000E75D8"/>
    <w:rsid w:val="000E78A8"/>
    <w:rsid w:val="000E799F"/>
    <w:rsid w:val="000E7A10"/>
    <w:rsid w:val="000E7DCD"/>
    <w:rsid w:val="000E7FD1"/>
    <w:rsid w:val="000F01EA"/>
    <w:rsid w:val="000F03DC"/>
    <w:rsid w:val="000F041D"/>
    <w:rsid w:val="000F04DE"/>
    <w:rsid w:val="000F061B"/>
    <w:rsid w:val="000F0745"/>
    <w:rsid w:val="000F0B74"/>
    <w:rsid w:val="000F0C35"/>
    <w:rsid w:val="000F0C8E"/>
    <w:rsid w:val="000F0D8B"/>
    <w:rsid w:val="000F0DE8"/>
    <w:rsid w:val="000F0E37"/>
    <w:rsid w:val="000F13A8"/>
    <w:rsid w:val="000F19FE"/>
    <w:rsid w:val="000F1BED"/>
    <w:rsid w:val="000F1C4B"/>
    <w:rsid w:val="000F1D15"/>
    <w:rsid w:val="000F1E05"/>
    <w:rsid w:val="000F1ED4"/>
    <w:rsid w:val="000F214D"/>
    <w:rsid w:val="000F221D"/>
    <w:rsid w:val="000F23A4"/>
    <w:rsid w:val="000F23D2"/>
    <w:rsid w:val="000F247A"/>
    <w:rsid w:val="000F2505"/>
    <w:rsid w:val="000F2708"/>
    <w:rsid w:val="000F27AD"/>
    <w:rsid w:val="000F2A4E"/>
    <w:rsid w:val="000F2ADA"/>
    <w:rsid w:val="000F2C8F"/>
    <w:rsid w:val="000F2CD4"/>
    <w:rsid w:val="000F2DA8"/>
    <w:rsid w:val="000F3169"/>
    <w:rsid w:val="000F31EF"/>
    <w:rsid w:val="000F32E2"/>
    <w:rsid w:val="000F33E7"/>
    <w:rsid w:val="000F37E0"/>
    <w:rsid w:val="000F3D53"/>
    <w:rsid w:val="000F3F60"/>
    <w:rsid w:val="000F411F"/>
    <w:rsid w:val="000F4407"/>
    <w:rsid w:val="000F4EE3"/>
    <w:rsid w:val="000F4F01"/>
    <w:rsid w:val="000F5353"/>
    <w:rsid w:val="000F53C4"/>
    <w:rsid w:val="000F5910"/>
    <w:rsid w:val="000F5AC3"/>
    <w:rsid w:val="000F5B38"/>
    <w:rsid w:val="000F5BA4"/>
    <w:rsid w:val="000F5C9D"/>
    <w:rsid w:val="000F5F0E"/>
    <w:rsid w:val="000F6369"/>
    <w:rsid w:val="000F6568"/>
    <w:rsid w:val="000F6639"/>
    <w:rsid w:val="000F66F2"/>
    <w:rsid w:val="000F6822"/>
    <w:rsid w:val="000F691B"/>
    <w:rsid w:val="000F69C3"/>
    <w:rsid w:val="000F733E"/>
    <w:rsid w:val="000F74ED"/>
    <w:rsid w:val="000F755F"/>
    <w:rsid w:val="000F7635"/>
    <w:rsid w:val="000F7874"/>
    <w:rsid w:val="000F79DE"/>
    <w:rsid w:val="000F7C1F"/>
    <w:rsid w:val="000F7CDD"/>
    <w:rsid w:val="000F7D27"/>
    <w:rsid w:val="000F7DF0"/>
    <w:rsid w:val="000F7E69"/>
    <w:rsid w:val="000F7F60"/>
    <w:rsid w:val="00100265"/>
    <w:rsid w:val="00100459"/>
    <w:rsid w:val="001009C0"/>
    <w:rsid w:val="00100D3E"/>
    <w:rsid w:val="00100E40"/>
    <w:rsid w:val="00100FE9"/>
    <w:rsid w:val="00101666"/>
    <w:rsid w:val="0010172D"/>
    <w:rsid w:val="00101A13"/>
    <w:rsid w:val="00101C7F"/>
    <w:rsid w:val="00101D10"/>
    <w:rsid w:val="00101D80"/>
    <w:rsid w:val="001022BC"/>
    <w:rsid w:val="00102343"/>
    <w:rsid w:val="001023F7"/>
    <w:rsid w:val="00102623"/>
    <w:rsid w:val="00102734"/>
    <w:rsid w:val="00102763"/>
    <w:rsid w:val="00102977"/>
    <w:rsid w:val="001029B8"/>
    <w:rsid w:val="001029D9"/>
    <w:rsid w:val="00102CD1"/>
    <w:rsid w:val="00102D9B"/>
    <w:rsid w:val="00102E1C"/>
    <w:rsid w:val="00102F7A"/>
    <w:rsid w:val="00103041"/>
    <w:rsid w:val="0010345D"/>
    <w:rsid w:val="00103564"/>
    <w:rsid w:val="00103876"/>
    <w:rsid w:val="0010394F"/>
    <w:rsid w:val="00103C2D"/>
    <w:rsid w:val="00103CF0"/>
    <w:rsid w:val="00103D3D"/>
    <w:rsid w:val="00103D3F"/>
    <w:rsid w:val="00104000"/>
    <w:rsid w:val="001040F1"/>
    <w:rsid w:val="00104354"/>
    <w:rsid w:val="0010467B"/>
    <w:rsid w:val="0010496B"/>
    <w:rsid w:val="00104A7A"/>
    <w:rsid w:val="00104CE7"/>
    <w:rsid w:val="00105333"/>
    <w:rsid w:val="00105362"/>
    <w:rsid w:val="00105607"/>
    <w:rsid w:val="00105B9B"/>
    <w:rsid w:val="00105C2E"/>
    <w:rsid w:val="00105E34"/>
    <w:rsid w:val="00106738"/>
    <w:rsid w:val="0010683B"/>
    <w:rsid w:val="001069E4"/>
    <w:rsid w:val="00106AD1"/>
    <w:rsid w:val="00107304"/>
    <w:rsid w:val="0010743A"/>
    <w:rsid w:val="00107487"/>
    <w:rsid w:val="001074D0"/>
    <w:rsid w:val="00107583"/>
    <w:rsid w:val="001076EB"/>
    <w:rsid w:val="0010792F"/>
    <w:rsid w:val="001079BC"/>
    <w:rsid w:val="00110146"/>
    <w:rsid w:val="001101D8"/>
    <w:rsid w:val="00110948"/>
    <w:rsid w:val="00110AC1"/>
    <w:rsid w:val="00110FEC"/>
    <w:rsid w:val="001110B9"/>
    <w:rsid w:val="0011163A"/>
    <w:rsid w:val="00111AFB"/>
    <w:rsid w:val="00111D31"/>
    <w:rsid w:val="001120EE"/>
    <w:rsid w:val="001122CE"/>
    <w:rsid w:val="0011245F"/>
    <w:rsid w:val="001127F4"/>
    <w:rsid w:val="00112910"/>
    <w:rsid w:val="00112B6E"/>
    <w:rsid w:val="00112B8E"/>
    <w:rsid w:val="00112BD4"/>
    <w:rsid w:val="00112DE5"/>
    <w:rsid w:val="00112E2B"/>
    <w:rsid w:val="001130F3"/>
    <w:rsid w:val="0011331E"/>
    <w:rsid w:val="0011336F"/>
    <w:rsid w:val="001135A6"/>
    <w:rsid w:val="00113BC3"/>
    <w:rsid w:val="00113BF6"/>
    <w:rsid w:val="001143C9"/>
    <w:rsid w:val="001144DA"/>
    <w:rsid w:val="00114C04"/>
    <w:rsid w:val="0011518B"/>
    <w:rsid w:val="001153C0"/>
    <w:rsid w:val="0011544C"/>
    <w:rsid w:val="001156CE"/>
    <w:rsid w:val="001159D3"/>
    <w:rsid w:val="00115F3F"/>
    <w:rsid w:val="00115FE0"/>
    <w:rsid w:val="00116027"/>
    <w:rsid w:val="00116642"/>
    <w:rsid w:val="0011669D"/>
    <w:rsid w:val="00116B61"/>
    <w:rsid w:val="00116B87"/>
    <w:rsid w:val="00116F09"/>
    <w:rsid w:val="00117051"/>
    <w:rsid w:val="001174DF"/>
    <w:rsid w:val="00117596"/>
    <w:rsid w:val="001177C2"/>
    <w:rsid w:val="001179FB"/>
    <w:rsid w:val="00117AD3"/>
    <w:rsid w:val="00117B16"/>
    <w:rsid w:val="00117C7C"/>
    <w:rsid w:val="00117CB1"/>
    <w:rsid w:val="00117CC8"/>
    <w:rsid w:val="00117E15"/>
    <w:rsid w:val="00117E5A"/>
    <w:rsid w:val="0012018B"/>
    <w:rsid w:val="001204C7"/>
    <w:rsid w:val="0012053D"/>
    <w:rsid w:val="001206FF"/>
    <w:rsid w:val="00120B26"/>
    <w:rsid w:val="00120D34"/>
    <w:rsid w:val="00120FB9"/>
    <w:rsid w:val="0012142E"/>
    <w:rsid w:val="0012172B"/>
    <w:rsid w:val="00121D5B"/>
    <w:rsid w:val="001221C7"/>
    <w:rsid w:val="0012224A"/>
    <w:rsid w:val="001223A7"/>
    <w:rsid w:val="001227A4"/>
    <w:rsid w:val="0012284D"/>
    <w:rsid w:val="00122B8D"/>
    <w:rsid w:val="00122D24"/>
    <w:rsid w:val="00122E50"/>
    <w:rsid w:val="00122EB6"/>
    <w:rsid w:val="00122FD1"/>
    <w:rsid w:val="00123148"/>
    <w:rsid w:val="001231F6"/>
    <w:rsid w:val="0012361E"/>
    <w:rsid w:val="00123D9E"/>
    <w:rsid w:val="00124345"/>
    <w:rsid w:val="001243D4"/>
    <w:rsid w:val="00124580"/>
    <w:rsid w:val="00124AFC"/>
    <w:rsid w:val="00124F71"/>
    <w:rsid w:val="00125247"/>
    <w:rsid w:val="0012532F"/>
    <w:rsid w:val="001255B7"/>
    <w:rsid w:val="00125923"/>
    <w:rsid w:val="00125A9F"/>
    <w:rsid w:val="00125D6E"/>
    <w:rsid w:val="00125E6A"/>
    <w:rsid w:val="00125F5F"/>
    <w:rsid w:val="00126085"/>
    <w:rsid w:val="001264F5"/>
    <w:rsid w:val="001265A5"/>
    <w:rsid w:val="00126626"/>
    <w:rsid w:val="00126679"/>
    <w:rsid w:val="00126846"/>
    <w:rsid w:val="00126E1C"/>
    <w:rsid w:val="00126F67"/>
    <w:rsid w:val="00126F9D"/>
    <w:rsid w:val="001270C9"/>
    <w:rsid w:val="00127635"/>
    <w:rsid w:val="001277D8"/>
    <w:rsid w:val="00127969"/>
    <w:rsid w:val="00127C53"/>
    <w:rsid w:val="00127E32"/>
    <w:rsid w:val="00127E9E"/>
    <w:rsid w:val="00127EA4"/>
    <w:rsid w:val="001301B4"/>
    <w:rsid w:val="001305C0"/>
    <w:rsid w:val="001305CB"/>
    <w:rsid w:val="0013092D"/>
    <w:rsid w:val="00130BBD"/>
    <w:rsid w:val="00130E05"/>
    <w:rsid w:val="001311DB"/>
    <w:rsid w:val="0013137D"/>
    <w:rsid w:val="001313E3"/>
    <w:rsid w:val="0013150A"/>
    <w:rsid w:val="0013150E"/>
    <w:rsid w:val="0013165A"/>
    <w:rsid w:val="001319BD"/>
    <w:rsid w:val="00131A36"/>
    <w:rsid w:val="00131AFA"/>
    <w:rsid w:val="00131F3A"/>
    <w:rsid w:val="0013222C"/>
    <w:rsid w:val="0013225E"/>
    <w:rsid w:val="00132526"/>
    <w:rsid w:val="0013261D"/>
    <w:rsid w:val="00132832"/>
    <w:rsid w:val="00132ACC"/>
    <w:rsid w:val="00132DB8"/>
    <w:rsid w:val="00132F94"/>
    <w:rsid w:val="00133061"/>
    <w:rsid w:val="00133476"/>
    <w:rsid w:val="001334B5"/>
    <w:rsid w:val="00133634"/>
    <w:rsid w:val="001336A0"/>
    <w:rsid w:val="00133707"/>
    <w:rsid w:val="00133731"/>
    <w:rsid w:val="00133B62"/>
    <w:rsid w:val="001340F5"/>
    <w:rsid w:val="0013456E"/>
    <w:rsid w:val="00134A45"/>
    <w:rsid w:val="00134C0C"/>
    <w:rsid w:val="00134C45"/>
    <w:rsid w:val="00134D05"/>
    <w:rsid w:val="00134D81"/>
    <w:rsid w:val="00134E29"/>
    <w:rsid w:val="00135876"/>
    <w:rsid w:val="00135A5D"/>
    <w:rsid w:val="00135ACB"/>
    <w:rsid w:val="00135D7F"/>
    <w:rsid w:val="00135E26"/>
    <w:rsid w:val="00135F3E"/>
    <w:rsid w:val="00136224"/>
    <w:rsid w:val="001362DE"/>
    <w:rsid w:val="001365A4"/>
    <w:rsid w:val="0013664B"/>
    <w:rsid w:val="001366F4"/>
    <w:rsid w:val="0013699C"/>
    <w:rsid w:val="00136A19"/>
    <w:rsid w:val="00136A2E"/>
    <w:rsid w:val="00136E08"/>
    <w:rsid w:val="00136EB7"/>
    <w:rsid w:val="00137022"/>
    <w:rsid w:val="001374FF"/>
    <w:rsid w:val="001375D4"/>
    <w:rsid w:val="00137684"/>
    <w:rsid w:val="001377DF"/>
    <w:rsid w:val="00137865"/>
    <w:rsid w:val="00140354"/>
    <w:rsid w:val="001406AC"/>
    <w:rsid w:val="001407B0"/>
    <w:rsid w:val="001408C5"/>
    <w:rsid w:val="001409A3"/>
    <w:rsid w:val="00140A24"/>
    <w:rsid w:val="00140C3E"/>
    <w:rsid w:val="0014111F"/>
    <w:rsid w:val="001411DC"/>
    <w:rsid w:val="00141202"/>
    <w:rsid w:val="001413B0"/>
    <w:rsid w:val="00141494"/>
    <w:rsid w:val="001415DD"/>
    <w:rsid w:val="001416DB"/>
    <w:rsid w:val="00141B89"/>
    <w:rsid w:val="00141CEF"/>
    <w:rsid w:val="00141D69"/>
    <w:rsid w:val="00141E18"/>
    <w:rsid w:val="00142041"/>
    <w:rsid w:val="00142373"/>
    <w:rsid w:val="00142868"/>
    <w:rsid w:val="001428B7"/>
    <w:rsid w:val="00142AC6"/>
    <w:rsid w:val="00142ACA"/>
    <w:rsid w:val="00142E2E"/>
    <w:rsid w:val="00143089"/>
    <w:rsid w:val="001430B7"/>
    <w:rsid w:val="001433ED"/>
    <w:rsid w:val="00143DA4"/>
    <w:rsid w:val="001443E7"/>
    <w:rsid w:val="00144821"/>
    <w:rsid w:val="0014484D"/>
    <w:rsid w:val="001449CC"/>
    <w:rsid w:val="00144AB7"/>
    <w:rsid w:val="00144D38"/>
    <w:rsid w:val="00145380"/>
    <w:rsid w:val="0014542C"/>
    <w:rsid w:val="0014573D"/>
    <w:rsid w:val="00145D09"/>
    <w:rsid w:val="00145D26"/>
    <w:rsid w:val="00145E23"/>
    <w:rsid w:val="0014605C"/>
    <w:rsid w:val="00146090"/>
    <w:rsid w:val="00146119"/>
    <w:rsid w:val="0014624C"/>
    <w:rsid w:val="0014637C"/>
    <w:rsid w:val="00146B18"/>
    <w:rsid w:val="00146BF6"/>
    <w:rsid w:val="00146C34"/>
    <w:rsid w:val="001470AD"/>
    <w:rsid w:val="0014710A"/>
    <w:rsid w:val="00147309"/>
    <w:rsid w:val="00147406"/>
    <w:rsid w:val="001476F0"/>
    <w:rsid w:val="00147985"/>
    <w:rsid w:val="00147FC7"/>
    <w:rsid w:val="00147FE6"/>
    <w:rsid w:val="00150199"/>
    <w:rsid w:val="00150A4A"/>
    <w:rsid w:val="00150B95"/>
    <w:rsid w:val="00150F6B"/>
    <w:rsid w:val="00151094"/>
    <w:rsid w:val="001511FC"/>
    <w:rsid w:val="0015179F"/>
    <w:rsid w:val="00151D5F"/>
    <w:rsid w:val="001520FF"/>
    <w:rsid w:val="00152234"/>
    <w:rsid w:val="00152278"/>
    <w:rsid w:val="001523FE"/>
    <w:rsid w:val="0015245A"/>
    <w:rsid w:val="00152620"/>
    <w:rsid w:val="0015287C"/>
    <w:rsid w:val="00152E06"/>
    <w:rsid w:val="00152F0A"/>
    <w:rsid w:val="00153611"/>
    <w:rsid w:val="00153640"/>
    <w:rsid w:val="00153994"/>
    <w:rsid w:val="00153A37"/>
    <w:rsid w:val="00153AA5"/>
    <w:rsid w:val="00153F8A"/>
    <w:rsid w:val="00153FB8"/>
    <w:rsid w:val="00154317"/>
    <w:rsid w:val="00154355"/>
    <w:rsid w:val="0015446E"/>
    <w:rsid w:val="001549AD"/>
    <w:rsid w:val="00154D2F"/>
    <w:rsid w:val="00154EF7"/>
    <w:rsid w:val="00155940"/>
    <w:rsid w:val="00155BEB"/>
    <w:rsid w:val="001569BE"/>
    <w:rsid w:val="001569C4"/>
    <w:rsid w:val="00156E17"/>
    <w:rsid w:val="001570EF"/>
    <w:rsid w:val="001575CF"/>
    <w:rsid w:val="0015763A"/>
    <w:rsid w:val="00157656"/>
    <w:rsid w:val="0015788A"/>
    <w:rsid w:val="001578CE"/>
    <w:rsid w:val="00157A51"/>
    <w:rsid w:val="00157F78"/>
    <w:rsid w:val="00157FE0"/>
    <w:rsid w:val="001600D3"/>
    <w:rsid w:val="001601C0"/>
    <w:rsid w:val="001602DF"/>
    <w:rsid w:val="0016065F"/>
    <w:rsid w:val="00160A5F"/>
    <w:rsid w:val="00160C95"/>
    <w:rsid w:val="00160CA9"/>
    <w:rsid w:val="00160F9D"/>
    <w:rsid w:val="00160FD4"/>
    <w:rsid w:val="00161215"/>
    <w:rsid w:val="0016148D"/>
    <w:rsid w:val="001614A5"/>
    <w:rsid w:val="001614A8"/>
    <w:rsid w:val="00161AC1"/>
    <w:rsid w:val="00161F9B"/>
    <w:rsid w:val="00162003"/>
    <w:rsid w:val="0016253B"/>
    <w:rsid w:val="00162628"/>
    <w:rsid w:val="001626AB"/>
    <w:rsid w:val="001628A2"/>
    <w:rsid w:val="00162ADE"/>
    <w:rsid w:val="00162F4E"/>
    <w:rsid w:val="001631FB"/>
    <w:rsid w:val="00163207"/>
    <w:rsid w:val="001633BA"/>
    <w:rsid w:val="00163698"/>
    <w:rsid w:val="0016373A"/>
    <w:rsid w:val="0016397A"/>
    <w:rsid w:val="001639DA"/>
    <w:rsid w:val="00163A9F"/>
    <w:rsid w:val="00163B62"/>
    <w:rsid w:val="00163D97"/>
    <w:rsid w:val="00163F98"/>
    <w:rsid w:val="0016441C"/>
    <w:rsid w:val="00164A2D"/>
    <w:rsid w:val="00164C2A"/>
    <w:rsid w:val="00164F77"/>
    <w:rsid w:val="00164FB6"/>
    <w:rsid w:val="0016525D"/>
    <w:rsid w:val="00165E9F"/>
    <w:rsid w:val="00166300"/>
    <w:rsid w:val="0016716A"/>
    <w:rsid w:val="00167450"/>
    <w:rsid w:val="0016769D"/>
    <w:rsid w:val="00167ADB"/>
    <w:rsid w:val="00167C40"/>
    <w:rsid w:val="00167F50"/>
    <w:rsid w:val="00167F97"/>
    <w:rsid w:val="001701D1"/>
    <w:rsid w:val="001701EC"/>
    <w:rsid w:val="00170253"/>
    <w:rsid w:val="00170512"/>
    <w:rsid w:val="001706F4"/>
    <w:rsid w:val="001707FE"/>
    <w:rsid w:val="0017091D"/>
    <w:rsid w:val="00170A46"/>
    <w:rsid w:val="00170ACD"/>
    <w:rsid w:val="00170E41"/>
    <w:rsid w:val="0017119D"/>
    <w:rsid w:val="001711C9"/>
    <w:rsid w:val="00171226"/>
    <w:rsid w:val="00171468"/>
    <w:rsid w:val="00171ACC"/>
    <w:rsid w:val="00171C01"/>
    <w:rsid w:val="00171F97"/>
    <w:rsid w:val="001722BD"/>
    <w:rsid w:val="00172406"/>
    <w:rsid w:val="00172527"/>
    <w:rsid w:val="00172888"/>
    <w:rsid w:val="0017300E"/>
    <w:rsid w:val="001730B4"/>
    <w:rsid w:val="0017316C"/>
    <w:rsid w:val="00173212"/>
    <w:rsid w:val="0017325B"/>
    <w:rsid w:val="00173401"/>
    <w:rsid w:val="0017353E"/>
    <w:rsid w:val="0017367B"/>
    <w:rsid w:val="001736BE"/>
    <w:rsid w:val="00173F96"/>
    <w:rsid w:val="0017412D"/>
    <w:rsid w:val="001744A7"/>
    <w:rsid w:val="0017472C"/>
    <w:rsid w:val="0017473D"/>
    <w:rsid w:val="00174978"/>
    <w:rsid w:val="00174B9F"/>
    <w:rsid w:val="00174D26"/>
    <w:rsid w:val="00174DDE"/>
    <w:rsid w:val="00175033"/>
    <w:rsid w:val="0017509B"/>
    <w:rsid w:val="00175162"/>
    <w:rsid w:val="001751A4"/>
    <w:rsid w:val="0017539C"/>
    <w:rsid w:val="001753EF"/>
    <w:rsid w:val="001758C0"/>
    <w:rsid w:val="001760D5"/>
    <w:rsid w:val="00176292"/>
    <w:rsid w:val="001763E8"/>
    <w:rsid w:val="00176406"/>
    <w:rsid w:val="00176688"/>
    <w:rsid w:val="0017701D"/>
    <w:rsid w:val="00177184"/>
    <w:rsid w:val="00177417"/>
    <w:rsid w:val="001776A7"/>
    <w:rsid w:val="0017775F"/>
    <w:rsid w:val="001777AC"/>
    <w:rsid w:val="00177991"/>
    <w:rsid w:val="00177C21"/>
    <w:rsid w:val="00177D84"/>
    <w:rsid w:val="00177DDF"/>
    <w:rsid w:val="00177E26"/>
    <w:rsid w:val="00177F59"/>
    <w:rsid w:val="0018035A"/>
    <w:rsid w:val="0018055B"/>
    <w:rsid w:val="00180A67"/>
    <w:rsid w:val="00180B45"/>
    <w:rsid w:val="00180CC1"/>
    <w:rsid w:val="00180D1C"/>
    <w:rsid w:val="00180D7A"/>
    <w:rsid w:val="00180EEE"/>
    <w:rsid w:val="00180F91"/>
    <w:rsid w:val="001810BA"/>
    <w:rsid w:val="0018132A"/>
    <w:rsid w:val="00181426"/>
    <w:rsid w:val="001815E0"/>
    <w:rsid w:val="00181708"/>
    <w:rsid w:val="001817F9"/>
    <w:rsid w:val="00181A9A"/>
    <w:rsid w:val="00181BA4"/>
    <w:rsid w:val="00181CD9"/>
    <w:rsid w:val="00181D87"/>
    <w:rsid w:val="00181F8F"/>
    <w:rsid w:val="0018200F"/>
    <w:rsid w:val="00182113"/>
    <w:rsid w:val="00182142"/>
    <w:rsid w:val="001823DB"/>
    <w:rsid w:val="00182425"/>
    <w:rsid w:val="0018251E"/>
    <w:rsid w:val="0018264B"/>
    <w:rsid w:val="001826AE"/>
    <w:rsid w:val="0018275E"/>
    <w:rsid w:val="00182A5F"/>
    <w:rsid w:val="00182AE3"/>
    <w:rsid w:val="00182D1F"/>
    <w:rsid w:val="00182D46"/>
    <w:rsid w:val="00182D88"/>
    <w:rsid w:val="00182E2B"/>
    <w:rsid w:val="00182FA3"/>
    <w:rsid w:val="00183272"/>
    <w:rsid w:val="001837CB"/>
    <w:rsid w:val="00183800"/>
    <w:rsid w:val="00183852"/>
    <w:rsid w:val="00183CF7"/>
    <w:rsid w:val="001841C9"/>
    <w:rsid w:val="001841E5"/>
    <w:rsid w:val="00184567"/>
    <w:rsid w:val="0018489A"/>
    <w:rsid w:val="0018496F"/>
    <w:rsid w:val="001849E0"/>
    <w:rsid w:val="00184A5F"/>
    <w:rsid w:val="00184C15"/>
    <w:rsid w:val="00184C2A"/>
    <w:rsid w:val="00184CBE"/>
    <w:rsid w:val="00185032"/>
    <w:rsid w:val="00185043"/>
    <w:rsid w:val="001851A1"/>
    <w:rsid w:val="001853D3"/>
    <w:rsid w:val="00185506"/>
    <w:rsid w:val="0018577A"/>
    <w:rsid w:val="001857E3"/>
    <w:rsid w:val="0018616F"/>
    <w:rsid w:val="0018620E"/>
    <w:rsid w:val="001864C8"/>
    <w:rsid w:val="00186796"/>
    <w:rsid w:val="0018695E"/>
    <w:rsid w:val="00186C34"/>
    <w:rsid w:val="00186C9F"/>
    <w:rsid w:val="00186CC4"/>
    <w:rsid w:val="00186CFA"/>
    <w:rsid w:val="00186E62"/>
    <w:rsid w:val="001870AC"/>
    <w:rsid w:val="001871E4"/>
    <w:rsid w:val="00187272"/>
    <w:rsid w:val="001872A9"/>
    <w:rsid w:val="00187358"/>
    <w:rsid w:val="001873E9"/>
    <w:rsid w:val="001874F3"/>
    <w:rsid w:val="0018752A"/>
    <w:rsid w:val="001878C8"/>
    <w:rsid w:val="00187A1D"/>
    <w:rsid w:val="00187A8D"/>
    <w:rsid w:val="00187B1A"/>
    <w:rsid w:val="00187B9D"/>
    <w:rsid w:val="00187BF8"/>
    <w:rsid w:val="00187CB8"/>
    <w:rsid w:val="00187FC7"/>
    <w:rsid w:val="001902CB"/>
    <w:rsid w:val="00190346"/>
    <w:rsid w:val="0019053B"/>
    <w:rsid w:val="00190622"/>
    <w:rsid w:val="0019092B"/>
    <w:rsid w:val="00190986"/>
    <w:rsid w:val="00190BF4"/>
    <w:rsid w:val="00190C0B"/>
    <w:rsid w:val="00191184"/>
    <w:rsid w:val="0019130A"/>
    <w:rsid w:val="0019143A"/>
    <w:rsid w:val="001914D6"/>
    <w:rsid w:val="0019151F"/>
    <w:rsid w:val="00191610"/>
    <w:rsid w:val="00191A2A"/>
    <w:rsid w:val="00191CA4"/>
    <w:rsid w:val="00191E4E"/>
    <w:rsid w:val="00191F7A"/>
    <w:rsid w:val="00192108"/>
    <w:rsid w:val="00192370"/>
    <w:rsid w:val="00192573"/>
    <w:rsid w:val="00192588"/>
    <w:rsid w:val="00192669"/>
    <w:rsid w:val="001928B7"/>
    <w:rsid w:val="00193038"/>
    <w:rsid w:val="00193055"/>
    <w:rsid w:val="001934BB"/>
    <w:rsid w:val="00193698"/>
    <w:rsid w:val="001937F8"/>
    <w:rsid w:val="00193A2B"/>
    <w:rsid w:val="00193AD7"/>
    <w:rsid w:val="00193D42"/>
    <w:rsid w:val="00193F3E"/>
    <w:rsid w:val="00193FCB"/>
    <w:rsid w:val="00193FF5"/>
    <w:rsid w:val="00194234"/>
    <w:rsid w:val="00194363"/>
    <w:rsid w:val="001943DB"/>
    <w:rsid w:val="00194564"/>
    <w:rsid w:val="00194617"/>
    <w:rsid w:val="00194625"/>
    <w:rsid w:val="00194844"/>
    <w:rsid w:val="00194A31"/>
    <w:rsid w:val="00194BCB"/>
    <w:rsid w:val="00194C7C"/>
    <w:rsid w:val="00194DB8"/>
    <w:rsid w:val="0019515B"/>
    <w:rsid w:val="001954FB"/>
    <w:rsid w:val="001956CE"/>
    <w:rsid w:val="00195768"/>
    <w:rsid w:val="0019594C"/>
    <w:rsid w:val="0019596F"/>
    <w:rsid w:val="00195C13"/>
    <w:rsid w:val="00195C7A"/>
    <w:rsid w:val="00195CBE"/>
    <w:rsid w:val="00195EB5"/>
    <w:rsid w:val="00195F1F"/>
    <w:rsid w:val="001960C9"/>
    <w:rsid w:val="001966B3"/>
    <w:rsid w:val="0019683D"/>
    <w:rsid w:val="00196852"/>
    <w:rsid w:val="00196CF8"/>
    <w:rsid w:val="00196D06"/>
    <w:rsid w:val="001970B2"/>
    <w:rsid w:val="001971AC"/>
    <w:rsid w:val="0019778F"/>
    <w:rsid w:val="0019785A"/>
    <w:rsid w:val="001978AD"/>
    <w:rsid w:val="00197924"/>
    <w:rsid w:val="00197B32"/>
    <w:rsid w:val="00197F85"/>
    <w:rsid w:val="001A0540"/>
    <w:rsid w:val="001A069B"/>
    <w:rsid w:val="001A0752"/>
    <w:rsid w:val="001A09E9"/>
    <w:rsid w:val="001A0A4E"/>
    <w:rsid w:val="001A0D01"/>
    <w:rsid w:val="001A0E84"/>
    <w:rsid w:val="001A12C4"/>
    <w:rsid w:val="001A137C"/>
    <w:rsid w:val="001A151E"/>
    <w:rsid w:val="001A177E"/>
    <w:rsid w:val="001A185A"/>
    <w:rsid w:val="001A1958"/>
    <w:rsid w:val="001A1B50"/>
    <w:rsid w:val="001A1B70"/>
    <w:rsid w:val="001A1F1B"/>
    <w:rsid w:val="001A215F"/>
    <w:rsid w:val="001A2447"/>
    <w:rsid w:val="001A24DA"/>
    <w:rsid w:val="001A24FB"/>
    <w:rsid w:val="001A2534"/>
    <w:rsid w:val="001A2616"/>
    <w:rsid w:val="001A276D"/>
    <w:rsid w:val="001A279F"/>
    <w:rsid w:val="001A2894"/>
    <w:rsid w:val="001A2A70"/>
    <w:rsid w:val="001A330F"/>
    <w:rsid w:val="001A3409"/>
    <w:rsid w:val="001A358A"/>
    <w:rsid w:val="001A35FC"/>
    <w:rsid w:val="001A3AEC"/>
    <w:rsid w:val="001A3EDE"/>
    <w:rsid w:val="001A3FC9"/>
    <w:rsid w:val="001A4025"/>
    <w:rsid w:val="001A4045"/>
    <w:rsid w:val="001A40B8"/>
    <w:rsid w:val="001A42C7"/>
    <w:rsid w:val="001A442A"/>
    <w:rsid w:val="001A445E"/>
    <w:rsid w:val="001A45DB"/>
    <w:rsid w:val="001A4632"/>
    <w:rsid w:val="001A46F9"/>
    <w:rsid w:val="001A4C28"/>
    <w:rsid w:val="001A4F0C"/>
    <w:rsid w:val="001A5084"/>
    <w:rsid w:val="001A5149"/>
    <w:rsid w:val="001A5284"/>
    <w:rsid w:val="001A5879"/>
    <w:rsid w:val="001A5D64"/>
    <w:rsid w:val="001A5DCC"/>
    <w:rsid w:val="001A5F18"/>
    <w:rsid w:val="001A608A"/>
    <w:rsid w:val="001A60CE"/>
    <w:rsid w:val="001A6386"/>
    <w:rsid w:val="001A66CD"/>
    <w:rsid w:val="001A673B"/>
    <w:rsid w:val="001A67BF"/>
    <w:rsid w:val="001A68CC"/>
    <w:rsid w:val="001A68E2"/>
    <w:rsid w:val="001A726A"/>
    <w:rsid w:val="001A731A"/>
    <w:rsid w:val="001A7401"/>
    <w:rsid w:val="001A7610"/>
    <w:rsid w:val="001A7B3D"/>
    <w:rsid w:val="001A7C00"/>
    <w:rsid w:val="001A7C76"/>
    <w:rsid w:val="001A7D66"/>
    <w:rsid w:val="001A7DF6"/>
    <w:rsid w:val="001B0005"/>
    <w:rsid w:val="001B05C6"/>
    <w:rsid w:val="001B066E"/>
    <w:rsid w:val="001B08D4"/>
    <w:rsid w:val="001B09F3"/>
    <w:rsid w:val="001B0B67"/>
    <w:rsid w:val="001B124D"/>
    <w:rsid w:val="001B13EB"/>
    <w:rsid w:val="001B14C1"/>
    <w:rsid w:val="001B162E"/>
    <w:rsid w:val="001B1AF4"/>
    <w:rsid w:val="001B1B7A"/>
    <w:rsid w:val="001B1C05"/>
    <w:rsid w:val="001B1DEC"/>
    <w:rsid w:val="001B22EB"/>
    <w:rsid w:val="001B22EC"/>
    <w:rsid w:val="001B235A"/>
    <w:rsid w:val="001B2581"/>
    <w:rsid w:val="001B2639"/>
    <w:rsid w:val="001B2998"/>
    <w:rsid w:val="001B2AED"/>
    <w:rsid w:val="001B2BB1"/>
    <w:rsid w:val="001B2C1F"/>
    <w:rsid w:val="001B2F87"/>
    <w:rsid w:val="001B310F"/>
    <w:rsid w:val="001B3228"/>
    <w:rsid w:val="001B394A"/>
    <w:rsid w:val="001B3A57"/>
    <w:rsid w:val="001B3CBE"/>
    <w:rsid w:val="001B3DAA"/>
    <w:rsid w:val="001B3E1E"/>
    <w:rsid w:val="001B3FA5"/>
    <w:rsid w:val="001B435D"/>
    <w:rsid w:val="001B4BAF"/>
    <w:rsid w:val="001B4C3D"/>
    <w:rsid w:val="001B4CB8"/>
    <w:rsid w:val="001B4D6B"/>
    <w:rsid w:val="001B5577"/>
    <w:rsid w:val="001B559C"/>
    <w:rsid w:val="001B571D"/>
    <w:rsid w:val="001B574C"/>
    <w:rsid w:val="001B581B"/>
    <w:rsid w:val="001B581C"/>
    <w:rsid w:val="001B587E"/>
    <w:rsid w:val="001B588D"/>
    <w:rsid w:val="001B58A1"/>
    <w:rsid w:val="001B58D1"/>
    <w:rsid w:val="001B59E3"/>
    <w:rsid w:val="001B5B21"/>
    <w:rsid w:val="001B5C27"/>
    <w:rsid w:val="001B60CE"/>
    <w:rsid w:val="001B6130"/>
    <w:rsid w:val="001B637A"/>
    <w:rsid w:val="001B64A9"/>
    <w:rsid w:val="001B6BA4"/>
    <w:rsid w:val="001B6E55"/>
    <w:rsid w:val="001B6F45"/>
    <w:rsid w:val="001B7078"/>
    <w:rsid w:val="001B72BA"/>
    <w:rsid w:val="001B7338"/>
    <w:rsid w:val="001B747C"/>
    <w:rsid w:val="001B76FE"/>
    <w:rsid w:val="001B7AF6"/>
    <w:rsid w:val="001B7CC8"/>
    <w:rsid w:val="001C03A4"/>
    <w:rsid w:val="001C054F"/>
    <w:rsid w:val="001C06E7"/>
    <w:rsid w:val="001C06F0"/>
    <w:rsid w:val="001C089E"/>
    <w:rsid w:val="001C0A20"/>
    <w:rsid w:val="001C0A8A"/>
    <w:rsid w:val="001C0B3B"/>
    <w:rsid w:val="001C0E92"/>
    <w:rsid w:val="001C10BE"/>
    <w:rsid w:val="001C1453"/>
    <w:rsid w:val="001C16DC"/>
    <w:rsid w:val="001C1A9E"/>
    <w:rsid w:val="001C1BB9"/>
    <w:rsid w:val="001C212A"/>
    <w:rsid w:val="001C2277"/>
    <w:rsid w:val="001C2754"/>
    <w:rsid w:val="001C2AA3"/>
    <w:rsid w:val="001C2AEB"/>
    <w:rsid w:val="001C2DA2"/>
    <w:rsid w:val="001C2F19"/>
    <w:rsid w:val="001C3078"/>
    <w:rsid w:val="001C3973"/>
    <w:rsid w:val="001C3A4F"/>
    <w:rsid w:val="001C3ABC"/>
    <w:rsid w:val="001C3BF5"/>
    <w:rsid w:val="001C3D12"/>
    <w:rsid w:val="001C401F"/>
    <w:rsid w:val="001C404B"/>
    <w:rsid w:val="001C427D"/>
    <w:rsid w:val="001C4B5D"/>
    <w:rsid w:val="001C4C7C"/>
    <w:rsid w:val="001C4E5B"/>
    <w:rsid w:val="001C4F6C"/>
    <w:rsid w:val="001C50F7"/>
    <w:rsid w:val="001C51F3"/>
    <w:rsid w:val="001C537E"/>
    <w:rsid w:val="001C5483"/>
    <w:rsid w:val="001C59C5"/>
    <w:rsid w:val="001C5A90"/>
    <w:rsid w:val="001C5F01"/>
    <w:rsid w:val="001C60E5"/>
    <w:rsid w:val="001C6328"/>
    <w:rsid w:val="001C6461"/>
    <w:rsid w:val="001C6661"/>
    <w:rsid w:val="001C66D7"/>
    <w:rsid w:val="001C6883"/>
    <w:rsid w:val="001C6918"/>
    <w:rsid w:val="001C6A29"/>
    <w:rsid w:val="001C6B40"/>
    <w:rsid w:val="001C6F50"/>
    <w:rsid w:val="001C6FC4"/>
    <w:rsid w:val="001C70D3"/>
    <w:rsid w:val="001C7162"/>
    <w:rsid w:val="001C716E"/>
    <w:rsid w:val="001C7196"/>
    <w:rsid w:val="001C7285"/>
    <w:rsid w:val="001C73B4"/>
    <w:rsid w:val="001C775A"/>
    <w:rsid w:val="001C7787"/>
    <w:rsid w:val="001C7975"/>
    <w:rsid w:val="001C7A4B"/>
    <w:rsid w:val="001C7E95"/>
    <w:rsid w:val="001C7F4B"/>
    <w:rsid w:val="001D00E5"/>
    <w:rsid w:val="001D01D6"/>
    <w:rsid w:val="001D0250"/>
    <w:rsid w:val="001D0280"/>
    <w:rsid w:val="001D0430"/>
    <w:rsid w:val="001D07E5"/>
    <w:rsid w:val="001D0B3D"/>
    <w:rsid w:val="001D0F13"/>
    <w:rsid w:val="001D0F9F"/>
    <w:rsid w:val="001D12B1"/>
    <w:rsid w:val="001D154B"/>
    <w:rsid w:val="001D1A1B"/>
    <w:rsid w:val="001D1AA5"/>
    <w:rsid w:val="001D1AAF"/>
    <w:rsid w:val="001D1D98"/>
    <w:rsid w:val="001D1DEE"/>
    <w:rsid w:val="001D2055"/>
    <w:rsid w:val="001D217B"/>
    <w:rsid w:val="001D21FD"/>
    <w:rsid w:val="001D23C3"/>
    <w:rsid w:val="001D242D"/>
    <w:rsid w:val="001D2826"/>
    <w:rsid w:val="001D288F"/>
    <w:rsid w:val="001D2970"/>
    <w:rsid w:val="001D29A8"/>
    <w:rsid w:val="001D2A68"/>
    <w:rsid w:val="001D2E7B"/>
    <w:rsid w:val="001D2EBA"/>
    <w:rsid w:val="001D3533"/>
    <w:rsid w:val="001D3600"/>
    <w:rsid w:val="001D361A"/>
    <w:rsid w:val="001D36E6"/>
    <w:rsid w:val="001D3BCE"/>
    <w:rsid w:val="001D3CB0"/>
    <w:rsid w:val="001D3CF3"/>
    <w:rsid w:val="001D3E30"/>
    <w:rsid w:val="001D3EFF"/>
    <w:rsid w:val="001D3F43"/>
    <w:rsid w:val="001D3FC8"/>
    <w:rsid w:val="001D4144"/>
    <w:rsid w:val="001D4176"/>
    <w:rsid w:val="001D4791"/>
    <w:rsid w:val="001D4898"/>
    <w:rsid w:val="001D4AB3"/>
    <w:rsid w:val="001D4B80"/>
    <w:rsid w:val="001D4C2D"/>
    <w:rsid w:val="001D4D3C"/>
    <w:rsid w:val="001D4DDB"/>
    <w:rsid w:val="001D4E6E"/>
    <w:rsid w:val="001D4E8D"/>
    <w:rsid w:val="001D503C"/>
    <w:rsid w:val="001D5051"/>
    <w:rsid w:val="001D57DB"/>
    <w:rsid w:val="001D590E"/>
    <w:rsid w:val="001D5C1D"/>
    <w:rsid w:val="001D5FA5"/>
    <w:rsid w:val="001D628F"/>
    <w:rsid w:val="001D6324"/>
    <w:rsid w:val="001D634F"/>
    <w:rsid w:val="001D644C"/>
    <w:rsid w:val="001D64E3"/>
    <w:rsid w:val="001D66FD"/>
    <w:rsid w:val="001D6818"/>
    <w:rsid w:val="001D6842"/>
    <w:rsid w:val="001D6879"/>
    <w:rsid w:val="001D6A41"/>
    <w:rsid w:val="001D6BD0"/>
    <w:rsid w:val="001D6D43"/>
    <w:rsid w:val="001D6DA1"/>
    <w:rsid w:val="001D6F59"/>
    <w:rsid w:val="001D7090"/>
    <w:rsid w:val="001D7105"/>
    <w:rsid w:val="001D76E9"/>
    <w:rsid w:val="001D78EB"/>
    <w:rsid w:val="001D7D76"/>
    <w:rsid w:val="001E0043"/>
    <w:rsid w:val="001E0132"/>
    <w:rsid w:val="001E0310"/>
    <w:rsid w:val="001E047B"/>
    <w:rsid w:val="001E0601"/>
    <w:rsid w:val="001E1018"/>
    <w:rsid w:val="001E10B2"/>
    <w:rsid w:val="001E1260"/>
    <w:rsid w:val="001E1360"/>
    <w:rsid w:val="001E140E"/>
    <w:rsid w:val="001E1530"/>
    <w:rsid w:val="001E15D1"/>
    <w:rsid w:val="001E185A"/>
    <w:rsid w:val="001E197F"/>
    <w:rsid w:val="001E1C3A"/>
    <w:rsid w:val="001E1F87"/>
    <w:rsid w:val="001E209A"/>
    <w:rsid w:val="001E229D"/>
    <w:rsid w:val="001E269E"/>
    <w:rsid w:val="001E2755"/>
    <w:rsid w:val="001E28F2"/>
    <w:rsid w:val="001E2B2A"/>
    <w:rsid w:val="001E2EE3"/>
    <w:rsid w:val="001E2F35"/>
    <w:rsid w:val="001E2F60"/>
    <w:rsid w:val="001E2FA2"/>
    <w:rsid w:val="001E3163"/>
    <w:rsid w:val="001E334D"/>
    <w:rsid w:val="001E3375"/>
    <w:rsid w:val="001E33FB"/>
    <w:rsid w:val="001E364A"/>
    <w:rsid w:val="001E3951"/>
    <w:rsid w:val="001E4050"/>
    <w:rsid w:val="001E42E1"/>
    <w:rsid w:val="001E44C9"/>
    <w:rsid w:val="001E45C1"/>
    <w:rsid w:val="001E4757"/>
    <w:rsid w:val="001E4B19"/>
    <w:rsid w:val="001E4B32"/>
    <w:rsid w:val="001E4D69"/>
    <w:rsid w:val="001E4DE4"/>
    <w:rsid w:val="001E4E95"/>
    <w:rsid w:val="001E4F6F"/>
    <w:rsid w:val="001E519D"/>
    <w:rsid w:val="001E51E1"/>
    <w:rsid w:val="001E5201"/>
    <w:rsid w:val="001E5319"/>
    <w:rsid w:val="001E533D"/>
    <w:rsid w:val="001E5362"/>
    <w:rsid w:val="001E53C1"/>
    <w:rsid w:val="001E5639"/>
    <w:rsid w:val="001E56AE"/>
    <w:rsid w:val="001E5A2E"/>
    <w:rsid w:val="001E6314"/>
    <w:rsid w:val="001E64A3"/>
    <w:rsid w:val="001E65A9"/>
    <w:rsid w:val="001E65BE"/>
    <w:rsid w:val="001E6786"/>
    <w:rsid w:val="001E6885"/>
    <w:rsid w:val="001E69D2"/>
    <w:rsid w:val="001E6A6F"/>
    <w:rsid w:val="001E6AC8"/>
    <w:rsid w:val="001E6BB5"/>
    <w:rsid w:val="001E6D2C"/>
    <w:rsid w:val="001E6DD4"/>
    <w:rsid w:val="001E7189"/>
    <w:rsid w:val="001E7352"/>
    <w:rsid w:val="001E756E"/>
    <w:rsid w:val="001E7ACF"/>
    <w:rsid w:val="001E7E3A"/>
    <w:rsid w:val="001E7FE1"/>
    <w:rsid w:val="001F0021"/>
    <w:rsid w:val="001F00A5"/>
    <w:rsid w:val="001F02B0"/>
    <w:rsid w:val="001F03C6"/>
    <w:rsid w:val="001F04CC"/>
    <w:rsid w:val="001F076D"/>
    <w:rsid w:val="001F0833"/>
    <w:rsid w:val="001F0A7A"/>
    <w:rsid w:val="001F0BEE"/>
    <w:rsid w:val="001F0CDC"/>
    <w:rsid w:val="001F11D7"/>
    <w:rsid w:val="001F11F6"/>
    <w:rsid w:val="001F1243"/>
    <w:rsid w:val="001F13AE"/>
    <w:rsid w:val="001F141F"/>
    <w:rsid w:val="001F196D"/>
    <w:rsid w:val="001F1BFF"/>
    <w:rsid w:val="001F1EEE"/>
    <w:rsid w:val="001F208E"/>
    <w:rsid w:val="001F214E"/>
    <w:rsid w:val="001F253B"/>
    <w:rsid w:val="001F2551"/>
    <w:rsid w:val="001F29FE"/>
    <w:rsid w:val="001F2A85"/>
    <w:rsid w:val="001F304F"/>
    <w:rsid w:val="001F3180"/>
    <w:rsid w:val="001F33FD"/>
    <w:rsid w:val="001F37CA"/>
    <w:rsid w:val="001F3833"/>
    <w:rsid w:val="001F38D7"/>
    <w:rsid w:val="001F38F0"/>
    <w:rsid w:val="001F3908"/>
    <w:rsid w:val="001F3912"/>
    <w:rsid w:val="001F3A8C"/>
    <w:rsid w:val="001F3F75"/>
    <w:rsid w:val="001F40BC"/>
    <w:rsid w:val="001F40BF"/>
    <w:rsid w:val="001F4111"/>
    <w:rsid w:val="001F4343"/>
    <w:rsid w:val="001F44E2"/>
    <w:rsid w:val="001F47B3"/>
    <w:rsid w:val="001F48A0"/>
    <w:rsid w:val="001F492E"/>
    <w:rsid w:val="001F4A15"/>
    <w:rsid w:val="001F4A66"/>
    <w:rsid w:val="001F4A9F"/>
    <w:rsid w:val="001F4CD5"/>
    <w:rsid w:val="001F4D84"/>
    <w:rsid w:val="001F4E16"/>
    <w:rsid w:val="001F4E1B"/>
    <w:rsid w:val="001F5082"/>
    <w:rsid w:val="001F5157"/>
    <w:rsid w:val="001F538A"/>
    <w:rsid w:val="001F54D5"/>
    <w:rsid w:val="001F5623"/>
    <w:rsid w:val="001F56C2"/>
    <w:rsid w:val="001F56F8"/>
    <w:rsid w:val="001F5861"/>
    <w:rsid w:val="001F5B7F"/>
    <w:rsid w:val="001F5CA5"/>
    <w:rsid w:val="001F5D7E"/>
    <w:rsid w:val="001F5E76"/>
    <w:rsid w:val="001F6067"/>
    <w:rsid w:val="001F6122"/>
    <w:rsid w:val="001F6293"/>
    <w:rsid w:val="001F629D"/>
    <w:rsid w:val="001F64A5"/>
    <w:rsid w:val="001F64E5"/>
    <w:rsid w:val="001F6594"/>
    <w:rsid w:val="001F6778"/>
    <w:rsid w:val="001F69B1"/>
    <w:rsid w:val="001F6B57"/>
    <w:rsid w:val="001F6D1C"/>
    <w:rsid w:val="001F6D3C"/>
    <w:rsid w:val="001F6DA2"/>
    <w:rsid w:val="001F6FC1"/>
    <w:rsid w:val="001F70B3"/>
    <w:rsid w:val="001F7133"/>
    <w:rsid w:val="001F7198"/>
    <w:rsid w:val="001F73A0"/>
    <w:rsid w:val="001F7572"/>
    <w:rsid w:val="001F79FC"/>
    <w:rsid w:val="001F7F58"/>
    <w:rsid w:val="002001E0"/>
    <w:rsid w:val="00200422"/>
    <w:rsid w:val="002004EA"/>
    <w:rsid w:val="00200584"/>
    <w:rsid w:val="00200595"/>
    <w:rsid w:val="002005AA"/>
    <w:rsid w:val="0020061F"/>
    <w:rsid w:val="00200779"/>
    <w:rsid w:val="0020095F"/>
    <w:rsid w:val="00200A1F"/>
    <w:rsid w:val="00200A4B"/>
    <w:rsid w:val="00200D64"/>
    <w:rsid w:val="00200DEB"/>
    <w:rsid w:val="00200DF2"/>
    <w:rsid w:val="00200EA6"/>
    <w:rsid w:val="00200EE9"/>
    <w:rsid w:val="00200FCC"/>
    <w:rsid w:val="002010A0"/>
    <w:rsid w:val="0020118A"/>
    <w:rsid w:val="002013AD"/>
    <w:rsid w:val="00201608"/>
    <w:rsid w:val="00201662"/>
    <w:rsid w:val="002016E6"/>
    <w:rsid w:val="00201715"/>
    <w:rsid w:val="0020192D"/>
    <w:rsid w:val="00201949"/>
    <w:rsid w:val="00201A8F"/>
    <w:rsid w:val="00201C18"/>
    <w:rsid w:val="00201D31"/>
    <w:rsid w:val="00201EF3"/>
    <w:rsid w:val="00202008"/>
    <w:rsid w:val="002020F1"/>
    <w:rsid w:val="002020F8"/>
    <w:rsid w:val="002022C0"/>
    <w:rsid w:val="0020240F"/>
    <w:rsid w:val="00202444"/>
    <w:rsid w:val="00202501"/>
    <w:rsid w:val="00202A0D"/>
    <w:rsid w:val="00202DD2"/>
    <w:rsid w:val="00202F42"/>
    <w:rsid w:val="00203089"/>
    <w:rsid w:val="002033AF"/>
    <w:rsid w:val="002035F2"/>
    <w:rsid w:val="0020381C"/>
    <w:rsid w:val="00203846"/>
    <w:rsid w:val="00203946"/>
    <w:rsid w:val="00203A25"/>
    <w:rsid w:val="00203B2F"/>
    <w:rsid w:val="00203EA7"/>
    <w:rsid w:val="0020482C"/>
    <w:rsid w:val="002048E3"/>
    <w:rsid w:val="0020496D"/>
    <w:rsid w:val="00204C52"/>
    <w:rsid w:val="002050B2"/>
    <w:rsid w:val="00205139"/>
    <w:rsid w:val="00205201"/>
    <w:rsid w:val="00205305"/>
    <w:rsid w:val="0020534B"/>
    <w:rsid w:val="00205564"/>
    <w:rsid w:val="00205617"/>
    <w:rsid w:val="002056BE"/>
    <w:rsid w:val="002058B0"/>
    <w:rsid w:val="00205ABF"/>
    <w:rsid w:val="00205B66"/>
    <w:rsid w:val="002061E8"/>
    <w:rsid w:val="002063D8"/>
    <w:rsid w:val="002064BA"/>
    <w:rsid w:val="002067D0"/>
    <w:rsid w:val="00206D6A"/>
    <w:rsid w:val="00206FBF"/>
    <w:rsid w:val="00206FF4"/>
    <w:rsid w:val="0020753C"/>
    <w:rsid w:val="002078D3"/>
    <w:rsid w:val="00210107"/>
    <w:rsid w:val="00210297"/>
    <w:rsid w:val="0021032C"/>
    <w:rsid w:val="002106C3"/>
    <w:rsid w:val="00210798"/>
    <w:rsid w:val="00210838"/>
    <w:rsid w:val="00210AF8"/>
    <w:rsid w:val="00210DD8"/>
    <w:rsid w:val="00210EFC"/>
    <w:rsid w:val="00211027"/>
    <w:rsid w:val="0021145F"/>
    <w:rsid w:val="002115BA"/>
    <w:rsid w:val="00211697"/>
    <w:rsid w:val="00211C30"/>
    <w:rsid w:val="00211D6B"/>
    <w:rsid w:val="00211FD0"/>
    <w:rsid w:val="00212218"/>
    <w:rsid w:val="0021239B"/>
    <w:rsid w:val="0021257F"/>
    <w:rsid w:val="00212837"/>
    <w:rsid w:val="002129A2"/>
    <w:rsid w:val="002129AC"/>
    <w:rsid w:val="00212A30"/>
    <w:rsid w:val="00212ABD"/>
    <w:rsid w:val="00212E47"/>
    <w:rsid w:val="00212E51"/>
    <w:rsid w:val="00212E67"/>
    <w:rsid w:val="00212FE1"/>
    <w:rsid w:val="002134A6"/>
    <w:rsid w:val="0021391A"/>
    <w:rsid w:val="002139A7"/>
    <w:rsid w:val="00213EAF"/>
    <w:rsid w:val="0021422F"/>
    <w:rsid w:val="002143CA"/>
    <w:rsid w:val="00214537"/>
    <w:rsid w:val="00214770"/>
    <w:rsid w:val="00214C14"/>
    <w:rsid w:val="00214DA4"/>
    <w:rsid w:val="00214ED4"/>
    <w:rsid w:val="00214F1A"/>
    <w:rsid w:val="0021501F"/>
    <w:rsid w:val="00215743"/>
    <w:rsid w:val="002158AD"/>
    <w:rsid w:val="00215C36"/>
    <w:rsid w:val="00215D5F"/>
    <w:rsid w:val="00215F18"/>
    <w:rsid w:val="002161D4"/>
    <w:rsid w:val="0021654A"/>
    <w:rsid w:val="002165B0"/>
    <w:rsid w:val="00216830"/>
    <w:rsid w:val="00216B62"/>
    <w:rsid w:val="00216D68"/>
    <w:rsid w:val="00216EBD"/>
    <w:rsid w:val="00216EE1"/>
    <w:rsid w:val="0021709E"/>
    <w:rsid w:val="00217208"/>
    <w:rsid w:val="002172FE"/>
    <w:rsid w:val="002173F8"/>
    <w:rsid w:val="00217ADA"/>
    <w:rsid w:val="00217BBE"/>
    <w:rsid w:val="00217BF3"/>
    <w:rsid w:val="00220B72"/>
    <w:rsid w:val="00221303"/>
    <w:rsid w:val="002213C4"/>
    <w:rsid w:val="00221629"/>
    <w:rsid w:val="002217C8"/>
    <w:rsid w:val="00221B25"/>
    <w:rsid w:val="00221BE4"/>
    <w:rsid w:val="0022201B"/>
    <w:rsid w:val="0022209C"/>
    <w:rsid w:val="00222415"/>
    <w:rsid w:val="002226DB"/>
    <w:rsid w:val="00222730"/>
    <w:rsid w:val="00222749"/>
    <w:rsid w:val="002227C4"/>
    <w:rsid w:val="00222A91"/>
    <w:rsid w:val="00222BD0"/>
    <w:rsid w:val="00222DB9"/>
    <w:rsid w:val="00222DF9"/>
    <w:rsid w:val="00223445"/>
    <w:rsid w:val="0022356A"/>
    <w:rsid w:val="00223763"/>
    <w:rsid w:val="00223798"/>
    <w:rsid w:val="00223A77"/>
    <w:rsid w:val="00223BB6"/>
    <w:rsid w:val="00224331"/>
    <w:rsid w:val="0022433D"/>
    <w:rsid w:val="00224439"/>
    <w:rsid w:val="00224565"/>
    <w:rsid w:val="002245FF"/>
    <w:rsid w:val="00224673"/>
    <w:rsid w:val="002247CC"/>
    <w:rsid w:val="00224A05"/>
    <w:rsid w:val="00224C25"/>
    <w:rsid w:val="00225130"/>
    <w:rsid w:val="00225257"/>
    <w:rsid w:val="002252FF"/>
    <w:rsid w:val="00225405"/>
    <w:rsid w:val="002257F0"/>
    <w:rsid w:val="00225824"/>
    <w:rsid w:val="00225A6B"/>
    <w:rsid w:val="00225C94"/>
    <w:rsid w:val="00225DEC"/>
    <w:rsid w:val="00226292"/>
    <w:rsid w:val="0022629E"/>
    <w:rsid w:val="002262FE"/>
    <w:rsid w:val="0022639D"/>
    <w:rsid w:val="00226451"/>
    <w:rsid w:val="0022695F"/>
    <w:rsid w:val="00226AD3"/>
    <w:rsid w:val="00226C43"/>
    <w:rsid w:val="00226D1C"/>
    <w:rsid w:val="00226F6B"/>
    <w:rsid w:val="00226FF7"/>
    <w:rsid w:val="0022709D"/>
    <w:rsid w:val="0022712F"/>
    <w:rsid w:val="002272A6"/>
    <w:rsid w:val="002273CA"/>
    <w:rsid w:val="002275F7"/>
    <w:rsid w:val="00227613"/>
    <w:rsid w:val="00227733"/>
    <w:rsid w:val="00227787"/>
    <w:rsid w:val="002279CF"/>
    <w:rsid w:val="00227A8E"/>
    <w:rsid w:val="0023041D"/>
    <w:rsid w:val="00230609"/>
    <w:rsid w:val="002306E5"/>
    <w:rsid w:val="00230D60"/>
    <w:rsid w:val="00230EB4"/>
    <w:rsid w:val="00230FAC"/>
    <w:rsid w:val="0023125E"/>
    <w:rsid w:val="00231420"/>
    <w:rsid w:val="002315C4"/>
    <w:rsid w:val="00231708"/>
    <w:rsid w:val="002319F3"/>
    <w:rsid w:val="00231ED7"/>
    <w:rsid w:val="00231F36"/>
    <w:rsid w:val="00232345"/>
    <w:rsid w:val="00232770"/>
    <w:rsid w:val="00232845"/>
    <w:rsid w:val="002328FE"/>
    <w:rsid w:val="00232B29"/>
    <w:rsid w:val="00232C9A"/>
    <w:rsid w:val="00232CEB"/>
    <w:rsid w:val="00232DCD"/>
    <w:rsid w:val="002330DA"/>
    <w:rsid w:val="002333D9"/>
    <w:rsid w:val="002334C1"/>
    <w:rsid w:val="00233548"/>
    <w:rsid w:val="002335E0"/>
    <w:rsid w:val="0023390D"/>
    <w:rsid w:val="0023393B"/>
    <w:rsid w:val="00233AC8"/>
    <w:rsid w:val="00233D33"/>
    <w:rsid w:val="00233DDE"/>
    <w:rsid w:val="002341CA"/>
    <w:rsid w:val="002344C5"/>
    <w:rsid w:val="002344CB"/>
    <w:rsid w:val="002345CB"/>
    <w:rsid w:val="002346D1"/>
    <w:rsid w:val="00234718"/>
    <w:rsid w:val="002348EB"/>
    <w:rsid w:val="00234AD1"/>
    <w:rsid w:val="00234B73"/>
    <w:rsid w:val="00234BB1"/>
    <w:rsid w:val="00234C03"/>
    <w:rsid w:val="00234F5F"/>
    <w:rsid w:val="002350E7"/>
    <w:rsid w:val="0023524E"/>
    <w:rsid w:val="002352F6"/>
    <w:rsid w:val="0023539C"/>
    <w:rsid w:val="00235A31"/>
    <w:rsid w:val="00235DCF"/>
    <w:rsid w:val="00235ED3"/>
    <w:rsid w:val="00235FF5"/>
    <w:rsid w:val="00236008"/>
    <w:rsid w:val="002361C4"/>
    <w:rsid w:val="002363AD"/>
    <w:rsid w:val="002364CC"/>
    <w:rsid w:val="002365FB"/>
    <w:rsid w:val="002366EA"/>
    <w:rsid w:val="0023670A"/>
    <w:rsid w:val="0023671D"/>
    <w:rsid w:val="0023686C"/>
    <w:rsid w:val="00236A93"/>
    <w:rsid w:val="00236C37"/>
    <w:rsid w:val="00236D4E"/>
    <w:rsid w:val="00236FCB"/>
    <w:rsid w:val="00237028"/>
    <w:rsid w:val="002371C3"/>
    <w:rsid w:val="002372C4"/>
    <w:rsid w:val="00237481"/>
    <w:rsid w:val="00237762"/>
    <w:rsid w:val="00237A3E"/>
    <w:rsid w:val="00237A9E"/>
    <w:rsid w:val="00237DAA"/>
    <w:rsid w:val="00237F03"/>
    <w:rsid w:val="0024002A"/>
    <w:rsid w:val="00240484"/>
    <w:rsid w:val="00240812"/>
    <w:rsid w:val="00240876"/>
    <w:rsid w:val="002409B1"/>
    <w:rsid w:val="00240C5E"/>
    <w:rsid w:val="002412B9"/>
    <w:rsid w:val="0024145B"/>
    <w:rsid w:val="00241631"/>
    <w:rsid w:val="00241A6A"/>
    <w:rsid w:val="00241F60"/>
    <w:rsid w:val="0024276C"/>
    <w:rsid w:val="00242880"/>
    <w:rsid w:val="002428C9"/>
    <w:rsid w:val="002428DF"/>
    <w:rsid w:val="002429D8"/>
    <w:rsid w:val="00242A96"/>
    <w:rsid w:val="00242C5D"/>
    <w:rsid w:val="00242EED"/>
    <w:rsid w:val="00242F6E"/>
    <w:rsid w:val="00243020"/>
    <w:rsid w:val="002431C5"/>
    <w:rsid w:val="0024372C"/>
    <w:rsid w:val="00243768"/>
    <w:rsid w:val="00243976"/>
    <w:rsid w:val="00243B6B"/>
    <w:rsid w:val="00243F5C"/>
    <w:rsid w:val="00244088"/>
    <w:rsid w:val="0024436E"/>
    <w:rsid w:val="00244792"/>
    <w:rsid w:val="00244798"/>
    <w:rsid w:val="00244811"/>
    <w:rsid w:val="00244F47"/>
    <w:rsid w:val="00245050"/>
    <w:rsid w:val="00245151"/>
    <w:rsid w:val="002452D0"/>
    <w:rsid w:val="00245301"/>
    <w:rsid w:val="00245394"/>
    <w:rsid w:val="00245649"/>
    <w:rsid w:val="00245706"/>
    <w:rsid w:val="00245739"/>
    <w:rsid w:val="002457CB"/>
    <w:rsid w:val="002457E8"/>
    <w:rsid w:val="00245C47"/>
    <w:rsid w:val="00245F82"/>
    <w:rsid w:val="002460F4"/>
    <w:rsid w:val="002463C3"/>
    <w:rsid w:val="00246443"/>
    <w:rsid w:val="00246923"/>
    <w:rsid w:val="0024697F"/>
    <w:rsid w:val="00246C76"/>
    <w:rsid w:val="00247134"/>
    <w:rsid w:val="00247552"/>
    <w:rsid w:val="002478ED"/>
    <w:rsid w:val="002479F1"/>
    <w:rsid w:val="00247DF3"/>
    <w:rsid w:val="002500EE"/>
    <w:rsid w:val="0025033B"/>
    <w:rsid w:val="00250347"/>
    <w:rsid w:val="00250648"/>
    <w:rsid w:val="00250698"/>
    <w:rsid w:val="00250B1D"/>
    <w:rsid w:val="00250B60"/>
    <w:rsid w:val="00250FB9"/>
    <w:rsid w:val="00251088"/>
    <w:rsid w:val="002519C4"/>
    <w:rsid w:val="00251A32"/>
    <w:rsid w:val="00251CE9"/>
    <w:rsid w:val="00251D40"/>
    <w:rsid w:val="0025201F"/>
    <w:rsid w:val="00252174"/>
    <w:rsid w:val="002522C7"/>
    <w:rsid w:val="00252557"/>
    <w:rsid w:val="00252608"/>
    <w:rsid w:val="0025267B"/>
    <w:rsid w:val="002526E4"/>
    <w:rsid w:val="00252948"/>
    <w:rsid w:val="00252982"/>
    <w:rsid w:val="002529BB"/>
    <w:rsid w:val="00252A3C"/>
    <w:rsid w:val="00252CA0"/>
    <w:rsid w:val="00252DD8"/>
    <w:rsid w:val="00252E50"/>
    <w:rsid w:val="00252F36"/>
    <w:rsid w:val="00253361"/>
    <w:rsid w:val="00253396"/>
    <w:rsid w:val="002534AA"/>
    <w:rsid w:val="00253B6C"/>
    <w:rsid w:val="00254233"/>
    <w:rsid w:val="002545AB"/>
    <w:rsid w:val="002545B7"/>
    <w:rsid w:val="002545C1"/>
    <w:rsid w:val="002545F4"/>
    <w:rsid w:val="00254D1E"/>
    <w:rsid w:val="00254D61"/>
    <w:rsid w:val="00254ECB"/>
    <w:rsid w:val="002550BD"/>
    <w:rsid w:val="00255112"/>
    <w:rsid w:val="00255492"/>
    <w:rsid w:val="00255E15"/>
    <w:rsid w:val="00255EA8"/>
    <w:rsid w:val="0025628D"/>
    <w:rsid w:val="002562DF"/>
    <w:rsid w:val="0025652A"/>
    <w:rsid w:val="002566CC"/>
    <w:rsid w:val="00256815"/>
    <w:rsid w:val="00256993"/>
    <w:rsid w:val="00256AEA"/>
    <w:rsid w:val="00256F21"/>
    <w:rsid w:val="00256FC1"/>
    <w:rsid w:val="00257052"/>
    <w:rsid w:val="002570FF"/>
    <w:rsid w:val="00257315"/>
    <w:rsid w:val="0025731B"/>
    <w:rsid w:val="0025767C"/>
    <w:rsid w:val="002576CE"/>
    <w:rsid w:val="00257CE5"/>
    <w:rsid w:val="00257DE7"/>
    <w:rsid w:val="0026054D"/>
    <w:rsid w:val="00260693"/>
    <w:rsid w:val="002608A3"/>
    <w:rsid w:val="002608F4"/>
    <w:rsid w:val="00260C95"/>
    <w:rsid w:val="00260D53"/>
    <w:rsid w:val="002610BA"/>
    <w:rsid w:val="002613B2"/>
    <w:rsid w:val="00261531"/>
    <w:rsid w:val="00261677"/>
    <w:rsid w:val="00261684"/>
    <w:rsid w:val="002617A6"/>
    <w:rsid w:val="00261852"/>
    <w:rsid w:val="00261977"/>
    <w:rsid w:val="00261981"/>
    <w:rsid w:val="00261993"/>
    <w:rsid w:val="00261AFF"/>
    <w:rsid w:val="00261B79"/>
    <w:rsid w:val="00261B7B"/>
    <w:rsid w:val="00261CD4"/>
    <w:rsid w:val="00261D1F"/>
    <w:rsid w:val="0026202E"/>
    <w:rsid w:val="002621D3"/>
    <w:rsid w:val="00262440"/>
    <w:rsid w:val="00262505"/>
    <w:rsid w:val="00262B06"/>
    <w:rsid w:val="00262B2D"/>
    <w:rsid w:val="00262C50"/>
    <w:rsid w:val="00262CC1"/>
    <w:rsid w:val="0026320D"/>
    <w:rsid w:val="00263541"/>
    <w:rsid w:val="00263935"/>
    <w:rsid w:val="00263B0B"/>
    <w:rsid w:val="00263CAA"/>
    <w:rsid w:val="00263F1E"/>
    <w:rsid w:val="0026439D"/>
    <w:rsid w:val="0026481A"/>
    <w:rsid w:val="00264851"/>
    <w:rsid w:val="00264BFB"/>
    <w:rsid w:val="00264CCE"/>
    <w:rsid w:val="00264DFA"/>
    <w:rsid w:val="002651A7"/>
    <w:rsid w:val="002651B9"/>
    <w:rsid w:val="00265577"/>
    <w:rsid w:val="002657C7"/>
    <w:rsid w:val="00265B5A"/>
    <w:rsid w:val="00265C1A"/>
    <w:rsid w:val="00265DD7"/>
    <w:rsid w:val="00265E93"/>
    <w:rsid w:val="002664C1"/>
    <w:rsid w:val="00266683"/>
    <w:rsid w:val="002666C8"/>
    <w:rsid w:val="002667B5"/>
    <w:rsid w:val="002668D6"/>
    <w:rsid w:val="002668E2"/>
    <w:rsid w:val="00266A83"/>
    <w:rsid w:val="00266C83"/>
    <w:rsid w:val="00266F95"/>
    <w:rsid w:val="00267095"/>
    <w:rsid w:val="002672C0"/>
    <w:rsid w:val="0026739E"/>
    <w:rsid w:val="00267520"/>
    <w:rsid w:val="002679E9"/>
    <w:rsid w:val="00267A66"/>
    <w:rsid w:val="00267CDB"/>
    <w:rsid w:val="00267F53"/>
    <w:rsid w:val="00267FC9"/>
    <w:rsid w:val="00270103"/>
    <w:rsid w:val="0027010A"/>
    <w:rsid w:val="0027044B"/>
    <w:rsid w:val="00270619"/>
    <w:rsid w:val="0027082D"/>
    <w:rsid w:val="00270972"/>
    <w:rsid w:val="00270D28"/>
    <w:rsid w:val="00271166"/>
    <w:rsid w:val="002711E6"/>
    <w:rsid w:val="00271273"/>
    <w:rsid w:val="00271448"/>
    <w:rsid w:val="00271454"/>
    <w:rsid w:val="00271684"/>
    <w:rsid w:val="00271A67"/>
    <w:rsid w:val="00271BAF"/>
    <w:rsid w:val="00271BBF"/>
    <w:rsid w:val="00271BC5"/>
    <w:rsid w:val="00271F31"/>
    <w:rsid w:val="00271F5C"/>
    <w:rsid w:val="00271FF7"/>
    <w:rsid w:val="00272179"/>
    <w:rsid w:val="0027282F"/>
    <w:rsid w:val="002728A3"/>
    <w:rsid w:val="002728A4"/>
    <w:rsid w:val="002729A0"/>
    <w:rsid w:val="00272C3F"/>
    <w:rsid w:val="00272EA1"/>
    <w:rsid w:val="00273195"/>
    <w:rsid w:val="00273567"/>
    <w:rsid w:val="0027388D"/>
    <w:rsid w:val="002739B2"/>
    <w:rsid w:val="00273B43"/>
    <w:rsid w:val="00273D72"/>
    <w:rsid w:val="00273DAE"/>
    <w:rsid w:val="002745D8"/>
    <w:rsid w:val="00274688"/>
    <w:rsid w:val="002746C2"/>
    <w:rsid w:val="00274788"/>
    <w:rsid w:val="00274919"/>
    <w:rsid w:val="00274B2F"/>
    <w:rsid w:val="00274BC5"/>
    <w:rsid w:val="00274C34"/>
    <w:rsid w:val="00274CFD"/>
    <w:rsid w:val="00274F7E"/>
    <w:rsid w:val="002755C7"/>
    <w:rsid w:val="00275B8B"/>
    <w:rsid w:val="00275C69"/>
    <w:rsid w:val="00275F91"/>
    <w:rsid w:val="00276193"/>
    <w:rsid w:val="0027623D"/>
    <w:rsid w:val="00276302"/>
    <w:rsid w:val="00276326"/>
    <w:rsid w:val="002769F6"/>
    <w:rsid w:val="00276BD1"/>
    <w:rsid w:val="00276BFE"/>
    <w:rsid w:val="00276C47"/>
    <w:rsid w:val="00276CE8"/>
    <w:rsid w:val="00276DC2"/>
    <w:rsid w:val="00276F4D"/>
    <w:rsid w:val="002772AC"/>
    <w:rsid w:val="00277338"/>
    <w:rsid w:val="0027748F"/>
    <w:rsid w:val="002774F9"/>
    <w:rsid w:val="00277B37"/>
    <w:rsid w:val="00277CF8"/>
    <w:rsid w:val="0028026F"/>
    <w:rsid w:val="002803B5"/>
    <w:rsid w:val="00280862"/>
    <w:rsid w:val="002809BA"/>
    <w:rsid w:val="00280D09"/>
    <w:rsid w:val="002810C1"/>
    <w:rsid w:val="00281180"/>
    <w:rsid w:val="002811AC"/>
    <w:rsid w:val="0028166B"/>
    <w:rsid w:val="00281734"/>
    <w:rsid w:val="0028180E"/>
    <w:rsid w:val="00281C43"/>
    <w:rsid w:val="00281D9A"/>
    <w:rsid w:val="002823E3"/>
    <w:rsid w:val="00282417"/>
    <w:rsid w:val="00282482"/>
    <w:rsid w:val="002825D3"/>
    <w:rsid w:val="0028270C"/>
    <w:rsid w:val="00282739"/>
    <w:rsid w:val="00282803"/>
    <w:rsid w:val="00282B11"/>
    <w:rsid w:val="00282EBB"/>
    <w:rsid w:val="002831C0"/>
    <w:rsid w:val="002833DF"/>
    <w:rsid w:val="0028420D"/>
    <w:rsid w:val="002842F7"/>
    <w:rsid w:val="0028442F"/>
    <w:rsid w:val="002846B9"/>
    <w:rsid w:val="00284846"/>
    <w:rsid w:val="00285120"/>
    <w:rsid w:val="00285522"/>
    <w:rsid w:val="0028589F"/>
    <w:rsid w:val="00285B20"/>
    <w:rsid w:val="00285EB5"/>
    <w:rsid w:val="002863FF"/>
    <w:rsid w:val="00286491"/>
    <w:rsid w:val="0028662A"/>
    <w:rsid w:val="00286A0A"/>
    <w:rsid w:val="00286A3A"/>
    <w:rsid w:val="00286E94"/>
    <w:rsid w:val="002873B7"/>
    <w:rsid w:val="0028747D"/>
    <w:rsid w:val="002875AF"/>
    <w:rsid w:val="0028770C"/>
    <w:rsid w:val="00287795"/>
    <w:rsid w:val="002879B7"/>
    <w:rsid w:val="00287AD9"/>
    <w:rsid w:val="00287D58"/>
    <w:rsid w:val="00290183"/>
    <w:rsid w:val="002901F5"/>
    <w:rsid w:val="0029028C"/>
    <w:rsid w:val="00290431"/>
    <w:rsid w:val="00290535"/>
    <w:rsid w:val="00290588"/>
    <w:rsid w:val="00290818"/>
    <w:rsid w:val="00290AE2"/>
    <w:rsid w:val="00290CBA"/>
    <w:rsid w:val="00290D1C"/>
    <w:rsid w:val="002915AB"/>
    <w:rsid w:val="0029172C"/>
    <w:rsid w:val="00291958"/>
    <w:rsid w:val="002919B9"/>
    <w:rsid w:val="002919C5"/>
    <w:rsid w:val="00291AB0"/>
    <w:rsid w:val="00291D66"/>
    <w:rsid w:val="00291EE6"/>
    <w:rsid w:val="00291FEB"/>
    <w:rsid w:val="00292469"/>
    <w:rsid w:val="00292A3A"/>
    <w:rsid w:val="00292C21"/>
    <w:rsid w:val="00292CFC"/>
    <w:rsid w:val="00292DAC"/>
    <w:rsid w:val="00292F42"/>
    <w:rsid w:val="00293013"/>
    <w:rsid w:val="00293054"/>
    <w:rsid w:val="002932CB"/>
    <w:rsid w:val="002933BC"/>
    <w:rsid w:val="00293518"/>
    <w:rsid w:val="00293579"/>
    <w:rsid w:val="002935CA"/>
    <w:rsid w:val="0029384D"/>
    <w:rsid w:val="002938E7"/>
    <w:rsid w:val="002939E4"/>
    <w:rsid w:val="00293B5F"/>
    <w:rsid w:val="00293C1D"/>
    <w:rsid w:val="00293C5E"/>
    <w:rsid w:val="00293C8D"/>
    <w:rsid w:val="002941BA"/>
    <w:rsid w:val="002943D9"/>
    <w:rsid w:val="0029443A"/>
    <w:rsid w:val="0029453F"/>
    <w:rsid w:val="002945A1"/>
    <w:rsid w:val="002947D1"/>
    <w:rsid w:val="00294DEB"/>
    <w:rsid w:val="00294E41"/>
    <w:rsid w:val="00295353"/>
    <w:rsid w:val="0029563F"/>
    <w:rsid w:val="002956CB"/>
    <w:rsid w:val="002956E5"/>
    <w:rsid w:val="0029594B"/>
    <w:rsid w:val="00295C48"/>
    <w:rsid w:val="00295CA2"/>
    <w:rsid w:val="0029607D"/>
    <w:rsid w:val="002960E2"/>
    <w:rsid w:val="00296122"/>
    <w:rsid w:val="002966F7"/>
    <w:rsid w:val="00296A48"/>
    <w:rsid w:val="00296A98"/>
    <w:rsid w:val="00297000"/>
    <w:rsid w:val="002972FB"/>
    <w:rsid w:val="00297766"/>
    <w:rsid w:val="002977C3"/>
    <w:rsid w:val="00297C63"/>
    <w:rsid w:val="002A016B"/>
    <w:rsid w:val="002A0236"/>
    <w:rsid w:val="002A033F"/>
    <w:rsid w:val="002A0379"/>
    <w:rsid w:val="002A0473"/>
    <w:rsid w:val="002A061A"/>
    <w:rsid w:val="002A08AB"/>
    <w:rsid w:val="002A0D67"/>
    <w:rsid w:val="002A0E04"/>
    <w:rsid w:val="002A128E"/>
    <w:rsid w:val="002A1376"/>
    <w:rsid w:val="002A15C1"/>
    <w:rsid w:val="002A15E6"/>
    <w:rsid w:val="002A1651"/>
    <w:rsid w:val="002A1789"/>
    <w:rsid w:val="002A17D5"/>
    <w:rsid w:val="002A1A98"/>
    <w:rsid w:val="002A1C28"/>
    <w:rsid w:val="002A1C2A"/>
    <w:rsid w:val="002A1D54"/>
    <w:rsid w:val="002A1DBA"/>
    <w:rsid w:val="002A1E23"/>
    <w:rsid w:val="002A2377"/>
    <w:rsid w:val="002A2731"/>
    <w:rsid w:val="002A282D"/>
    <w:rsid w:val="002A28FD"/>
    <w:rsid w:val="002A2940"/>
    <w:rsid w:val="002A2AA4"/>
    <w:rsid w:val="002A2CD3"/>
    <w:rsid w:val="002A2D0C"/>
    <w:rsid w:val="002A2ED6"/>
    <w:rsid w:val="002A32D0"/>
    <w:rsid w:val="002A3473"/>
    <w:rsid w:val="002A35A0"/>
    <w:rsid w:val="002A3601"/>
    <w:rsid w:val="002A3666"/>
    <w:rsid w:val="002A37D5"/>
    <w:rsid w:val="002A420D"/>
    <w:rsid w:val="002A4234"/>
    <w:rsid w:val="002A4309"/>
    <w:rsid w:val="002A432C"/>
    <w:rsid w:val="002A440F"/>
    <w:rsid w:val="002A46EC"/>
    <w:rsid w:val="002A49C3"/>
    <w:rsid w:val="002A4AA6"/>
    <w:rsid w:val="002A4E0E"/>
    <w:rsid w:val="002A5231"/>
    <w:rsid w:val="002A5364"/>
    <w:rsid w:val="002A5945"/>
    <w:rsid w:val="002A60B0"/>
    <w:rsid w:val="002A6398"/>
    <w:rsid w:val="002A64C3"/>
    <w:rsid w:val="002A67D7"/>
    <w:rsid w:val="002A692D"/>
    <w:rsid w:val="002A6AF0"/>
    <w:rsid w:val="002A6D54"/>
    <w:rsid w:val="002A74FE"/>
    <w:rsid w:val="002A7A57"/>
    <w:rsid w:val="002A7ADD"/>
    <w:rsid w:val="002A7BA3"/>
    <w:rsid w:val="002A7BC7"/>
    <w:rsid w:val="002A7FFB"/>
    <w:rsid w:val="002B02D7"/>
    <w:rsid w:val="002B04F6"/>
    <w:rsid w:val="002B059A"/>
    <w:rsid w:val="002B0A2B"/>
    <w:rsid w:val="002B0AF5"/>
    <w:rsid w:val="002B0BDF"/>
    <w:rsid w:val="002B0BF9"/>
    <w:rsid w:val="002B0C02"/>
    <w:rsid w:val="002B0D5F"/>
    <w:rsid w:val="002B129C"/>
    <w:rsid w:val="002B16D3"/>
    <w:rsid w:val="002B1726"/>
    <w:rsid w:val="002B180D"/>
    <w:rsid w:val="002B1CD1"/>
    <w:rsid w:val="002B1DDC"/>
    <w:rsid w:val="002B20F4"/>
    <w:rsid w:val="002B23CA"/>
    <w:rsid w:val="002B27DA"/>
    <w:rsid w:val="002B2801"/>
    <w:rsid w:val="002B2BA6"/>
    <w:rsid w:val="002B2E70"/>
    <w:rsid w:val="002B3277"/>
    <w:rsid w:val="002B32BA"/>
    <w:rsid w:val="002B32F8"/>
    <w:rsid w:val="002B34A4"/>
    <w:rsid w:val="002B3576"/>
    <w:rsid w:val="002B386B"/>
    <w:rsid w:val="002B38B4"/>
    <w:rsid w:val="002B3A13"/>
    <w:rsid w:val="002B40A3"/>
    <w:rsid w:val="002B4103"/>
    <w:rsid w:val="002B41F7"/>
    <w:rsid w:val="002B4A3F"/>
    <w:rsid w:val="002B4BD5"/>
    <w:rsid w:val="002B4DC0"/>
    <w:rsid w:val="002B4FDF"/>
    <w:rsid w:val="002B5019"/>
    <w:rsid w:val="002B5174"/>
    <w:rsid w:val="002B52A7"/>
    <w:rsid w:val="002B538C"/>
    <w:rsid w:val="002B53E2"/>
    <w:rsid w:val="002B5546"/>
    <w:rsid w:val="002B56FB"/>
    <w:rsid w:val="002B5857"/>
    <w:rsid w:val="002B5B0A"/>
    <w:rsid w:val="002B5C6B"/>
    <w:rsid w:val="002B6080"/>
    <w:rsid w:val="002B66E9"/>
    <w:rsid w:val="002B6859"/>
    <w:rsid w:val="002B68D5"/>
    <w:rsid w:val="002B6A52"/>
    <w:rsid w:val="002B6B8E"/>
    <w:rsid w:val="002B6BAC"/>
    <w:rsid w:val="002B6FFF"/>
    <w:rsid w:val="002B7006"/>
    <w:rsid w:val="002B7155"/>
    <w:rsid w:val="002B7196"/>
    <w:rsid w:val="002B7272"/>
    <w:rsid w:val="002B7551"/>
    <w:rsid w:val="002B7590"/>
    <w:rsid w:val="002B7607"/>
    <w:rsid w:val="002B7898"/>
    <w:rsid w:val="002B7ACC"/>
    <w:rsid w:val="002B7CA3"/>
    <w:rsid w:val="002B7CB1"/>
    <w:rsid w:val="002B7D61"/>
    <w:rsid w:val="002B7F95"/>
    <w:rsid w:val="002C0206"/>
    <w:rsid w:val="002C02B3"/>
    <w:rsid w:val="002C02BC"/>
    <w:rsid w:val="002C07EC"/>
    <w:rsid w:val="002C08C0"/>
    <w:rsid w:val="002C08F4"/>
    <w:rsid w:val="002C0F9B"/>
    <w:rsid w:val="002C0FBF"/>
    <w:rsid w:val="002C107F"/>
    <w:rsid w:val="002C10EA"/>
    <w:rsid w:val="002C1858"/>
    <w:rsid w:val="002C18CC"/>
    <w:rsid w:val="002C1AC4"/>
    <w:rsid w:val="002C1D5E"/>
    <w:rsid w:val="002C1DE2"/>
    <w:rsid w:val="002C20F6"/>
    <w:rsid w:val="002C2221"/>
    <w:rsid w:val="002C2307"/>
    <w:rsid w:val="002C2392"/>
    <w:rsid w:val="002C24E9"/>
    <w:rsid w:val="002C2615"/>
    <w:rsid w:val="002C2729"/>
    <w:rsid w:val="002C2748"/>
    <w:rsid w:val="002C2A1C"/>
    <w:rsid w:val="002C2B38"/>
    <w:rsid w:val="002C2B3A"/>
    <w:rsid w:val="002C2E14"/>
    <w:rsid w:val="002C2F85"/>
    <w:rsid w:val="002C31D1"/>
    <w:rsid w:val="002C34FF"/>
    <w:rsid w:val="002C36A1"/>
    <w:rsid w:val="002C3839"/>
    <w:rsid w:val="002C3A73"/>
    <w:rsid w:val="002C3AB6"/>
    <w:rsid w:val="002C413F"/>
    <w:rsid w:val="002C416C"/>
    <w:rsid w:val="002C43E6"/>
    <w:rsid w:val="002C44B4"/>
    <w:rsid w:val="002C4518"/>
    <w:rsid w:val="002C47E2"/>
    <w:rsid w:val="002C4918"/>
    <w:rsid w:val="002C4B24"/>
    <w:rsid w:val="002C4B8E"/>
    <w:rsid w:val="002C4DB8"/>
    <w:rsid w:val="002C4E3E"/>
    <w:rsid w:val="002C50E1"/>
    <w:rsid w:val="002C51EE"/>
    <w:rsid w:val="002C528D"/>
    <w:rsid w:val="002C5537"/>
    <w:rsid w:val="002C561C"/>
    <w:rsid w:val="002C57A6"/>
    <w:rsid w:val="002C5A3A"/>
    <w:rsid w:val="002C5A6A"/>
    <w:rsid w:val="002C5A90"/>
    <w:rsid w:val="002C5B59"/>
    <w:rsid w:val="002C5BC9"/>
    <w:rsid w:val="002C5DB0"/>
    <w:rsid w:val="002C5EA8"/>
    <w:rsid w:val="002C649C"/>
    <w:rsid w:val="002C677E"/>
    <w:rsid w:val="002C6CD8"/>
    <w:rsid w:val="002C6CEB"/>
    <w:rsid w:val="002C6D38"/>
    <w:rsid w:val="002C702E"/>
    <w:rsid w:val="002C745C"/>
    <w:rsid w:val="002C7529"/>
    <w:rsid w:val="002C7A16"/>
    <w:rsid w:val="002C7A33"/>
    <w:rsid w:val="002C7A67"/>
    <w:rsid w:val="002C7B83"/>
    <w:rsid w:val="002C7ECC"/>
    <w:rsid w:val="002C7FA1"/>
    <w:rsid w:val="002D01ED"/>
    <w:rsid w:val="002D02AD"/>
    <w:rsid w:val="002D0AC7"/>
    <w:rsid w:val="002D0DD6"/>
    <w:rsid w:val="002D0EAA"/>
    <w:rsid w:val="002D0F16"/>
    <w:rsid w:val="002D12B4"/>
    <w:rsid w:val="002D181E"/>
    <w:rsid w:val="002D19A8"/>
    <w:rsid w:val="002D1AEA"/>
    <w:rsid w:val="002D20FC"/>
    <w:rsid w:val="002D2646"/>
    <w:rsid w:val="002D2739"/>
    <w:rsid w:val="002D281F"/>
    <w:rsid w:val="002D28CD"/>
    <w:rsid w:val="002D2B87"/>
    <w:rsid w:val="002D2D64"/>
    <w:rsid w:val="002D2ECB"/>
    <w:rsid w:val="002D32DF"/>
    <w:rsid w:val="002D3379"/>
    <w:rsid w:val="002D3512"/>
    <w:rsid w:val="002D3E70"/>
    <w:rsid w:val="002D3E71"/>
    <w:rsid w:val="002D3EBC"/>
    <w:rsid w:val="002D3F6E"/>
    <w:rsid w:val="002D3FAF"/>
    <w:rsid w:val="002D46EA"/>
    <w:rsid w:val="002D4864"/>
    <w:rsid w:val="002D4DB0"/>
    <w:rsid w:val="002D4FFA"/>
    <w:rsid w:val="002D5043"/>
    <w:rsid w:val="002D50D7"/>
    <w:rsid w:val="002D53E7"/>
    <w:rsid w:val="002D5433"/>
    <w:rsid w:val="002D547D"/>
    <w:rsid w:val="002D5622"/>
    <w:rsid w:val="002D5633"/>
    <w:rsid w:val="002D5695"/>
    <w:rsid w:val="002D57AE"/>
    <w:rsid w:val="002D5904"/>
    <w:rsid w:val="002D5BF4"/>
    <w:rsid w:val="002D6297"/>
    <w:rsid w:val="002D6356"/>
    <w:rsid w:val="002D6360"/>
    <w:rsid w:val="002D645E"/>
    <w:rsid w:val="002D67B5"/>
    <w:rsid w:val="002D688F"/>
    <w:rsid w:val="002D6BB8"/>
    <w:rsid w:val="002D6C3B"/>
    <w:rsid w:val="002D6DAF"/>
    <w:rsid w:val="002D6EDD"/>
    <w:rsid w:val="002D6FC7"/>
    <w:rsid w:val="002D7706"/>
    <w:rsid w:val="002D78F4"/>
    <w:rsid w:val="002D7C08"/>
    <w:rsid w:val="002E0072"/>
    <w:rsid w:val="002E01A9"/>
    <w:rsid w:val="002E07C4"/>
    <w:rsid w:val="002E09D0"/>
    <w:rsid w:val="002E0B90"/>
    <w:rsid w:val="002E0EA3"/>
    <w:rsid w:val="002E1635"/>
    <w:rsid w:val="002E1836"/>
    <w:rsid w:val="002E1970"/>
    <w:rsid w:val="002E1D42"/>
    <w:rsid w:val="002E1D60"/>
    <w:rsid w:val="002E1FA5"/>
    <w:rsid w:val="002E2866"/>
    <w:rsid w:val="002E2971"/>
    <w:rsid w:val="002E2983"/>
    <w:rsid w:val="002E2B8C"/>
    <w:rsid w:val="002E2DB1"/>
    <w:rsid w:val="002E2F9C"/>
    <w:rsid w:val="002E3149"/>
    <w:rsid w:val="002E3316"/>
    <w:rsid w:val="002E3353"/>
    <w:rsid w:val="002E35B7"/>
    <w:rsid w:val="002E3832"/>
    <w:rsid w:val="002E3AA4"/>
    <w:rsid w:val="002E3C1D"/>
    <w:rsid w:val="002E3C6B"/>
    <w:rsid w:val="002E3C98"/>
    <w:rsid w:val="002E3D2F"/>
    <w:rsid w:val="002E42C6"/>
    <w:rsid w:val="002E4461"/>
    <w:rsid w:val="002E4A84"/>
    <w:rsid w:val="002E5157"/>
    <w:rsid w:val="002E5180"/>
    <w:rsid w:val="002E518C"/>
    <w:rsid w:val="002E5390"/>
    <w:rsid w:val="002E569B"/>
    <w:rsid w:val="002E5B3E"/>
    <w:rsid w:val="002E5D44"/>
    <w:rsid w:val="002E5DD7"/>
    <w:rsid w:val="002E608C"/>
    <w:rsid w:val="002E6175"/>
    <w:rsid w:val="002E6260"/>
    <w:rsid w:val="002E6867"/>
    <w:rsid w:val="002E698C"/>
    <w:rsid w:val="002E6A17"/>
    <w:rsid w:val="002E6C19"/>
    <w:rsid w:val="002E6CA0"/>
    <w:rsid w:val="002E6D9D"/>
    <w:rsid w:val="002E6DA0"/>
    <w:rsid w:val="002E6F9A"/>
    <w:rsid w:val="002E71E9"/>
    <w:rsid w:val="002E7716"/>
    <w:rsid w:val="002E77BD"/>
    <w:rsid w:val="002E7827"/>
    <w:rsid w:val="002E79DD"/>
    <w:rsid w:val="002F0242"/>
    <w:rsid w:val="002F024E"/>
    <w:rsid w:val="002F0AD2"/>
    <w:rsid w:val="002F0D22"/>
    <w:rsid w:val="002F0FFF"/>
    <w:rsid w:val="002F10D2"/>
    <w:rsid w:val="002F1712"/>
    <w:rsid w:val="002F1836"/>
    <w:rsid w:val="002F183B"/>
    <w:rsid w:val="002F18EB"/>
    <w:rsid w:val="002F19CF"/>
    <w:rsid w:val="002F1B0D"/>
    <w:rsid w:val="002F1ECF"/>
    <w:rsid w:val="002F1F19"/>
    <w:rsid w:val="002F1F75"/>
    <w:rsid w:val="002F1FC6"/>
    <w:rsid w:val="002F20BB"/>
    <w:rsid w:val="002F2223"/>
    <w:rsid w:val="002F23C8"/>
    <w:rsid w:val="002F24BC"/>
    <w:rsid w:val="002F2AA7"/>
    <w:rsid w:val="002F2DBA"/>
    <w:rsid w:val="002F2FA4"/>
    <w:rsid w:val="002F2FBA"/>
    <w:rsid w:val="002F30C1"/>
    <w:rsid w:val="002F30DD"/>
    <w:rsid w:val="002F368B"/>
    <w:rsid w:val="002F3726"/>
    <w:rsid w:val="002F3AB9"/>
    <w:rsid w:val="002F3AD8"/>
    <w:rsid w:val="002F3B00"/>
    <w:rsid w:val="002F3BAA"/>
    <w:rsid w:val="002F3D8B"/>
    <w:rsid w:val="002F42FB"/>
    <w:rsid w:val="002F4797"/>
    <w:rsid w:val="002F497F"/>
    <w:rsid w:val="002F4EE7"/>
    <w:rsid w:val="002F4F9F"/>
    <w:rsid w:val="002F5249"/>
    <w:rsid w:val="002F5266"/>
    <w:rsid w:val="002F5599"/>
    <w:rsid w:val="002F5681"/>
    <w:rsid w:val="002F5B43"/>
    <w:rsid w:val="002F5C98"/>
    <w:rsid w:val="002F5D96"/>
    <w:rsid w:val="002F6131"/>
    <w:rsid w:val="002F6189"/>
    <w:rsid w:val="002F6517"/>
    <w:rsid w:val="002F660D"/>
    <w:rsid w:val="002F674E"/>
    <w:rsid w:val="002F69E4"/>
    <w:rsid w:val="002F6F81"/>
    <w:rsid w:val="002F7286"/>
    <w:rsid w:val="002F72A0"/>
    <w:rsid w:val="002F7334"/>
    <w:rsid w:val="002F74B4"/>
    <w:rsid w:val="002F776F"/>
    <w:rsid w:val="002F7888"/>
    <w:rsid w:val="002F7CD1"/>
    <w:rsid w:val="002F7D9E"/>
    <w:rsid w:val="002F7E1E"/>
    <w:rsid w:val="002F7F89"/>
    <w:rsid w:val="003001C3"/>
    <w:rsid w:val="0030033C"/>
    <w:rsid w:val="0030055A"/>
    <w:rsid w:val="00300696"/>
    <w:rsid w:val="0030087A"/>
    <w:rsid w:val="00300CC4"/>
    <w:rsid w:val="00300F7A"/>
    <w:rsid w:val="003013B9"/>
    <w:rsid w:val="003014F4"/>
    <w:rsid w:val="0030152F"/>
    <w:rsid w:val="00301753"/>
    <w:rsid w:val="00301852"/>
    <w:rsid w:val="003019D4"/>
    <w:rsid w:val="00301A55"/>
    <w:rsid w:val="00301B1B"/>
    <w:rsid w:val="00301EEE"/>
    <w:rsid w:val="00301FDD"/>
    <w:rsid w:val="00302098"/>
    <w:rsid w:val="003022A9"/>
    <w:rsid w:val="003022D7"/>
    <w:rsid w:val="003026DC"/>
    <w:rsid w:val="003026E6"/>
    <w:rsid w:val="0030295A"/>
    <w:rsid w:val="00302C23"/>
    <w:rsid w:val="003031C5"/>
    <w:rsid w:val="003031DC"/>
    <w:rsid w:val="00303272"/>
    <w:rsid w:val="00303430"/>
    <w:rsid w:val="00303556"/>
    <w:rsid w:val="00303626"/>
    <w:rsid w:val="00303928"/>
    <w:rsid w:val="00303A1A"/>
    <w:rsid w:val="00303AFE"/>
    <w:rsid w:val="00303D9D"/>
    <w:rsid w:val="0030436C"/>
    <w:rsid w:val="00304377"/>
    <w:rsid w:val="00304422"/>
    <w:rsid w:val="003046EE"/>
    <w:rsid w:val="00304896"/>
    <w:rsid w:val="00304B98"/>
    <w:rsid w:val="003051D1"/>
    <w:rsid w:val="00305241"/>
    <w:rsid w:val="003052EF"/>
    <w:rsid w:val="00305554"/>
    <w:rsid w:val="00305560"/>
    <w:rsid w:val="003055A8"/>
    <w:rsid w:val="00305633"/>
    <w:rsid w:val="00305960"/>
    <w:rsid w:val="00305D1B"/>
    <w:rsid w:val="00305E96"/>
    <w:rsid w:val="00305F18"/>
    <w:rsid w:val="00305F52"/>
    <w:rsid w:val="00306045"/>
    <w:rsid w:val="0030658E"/>
    <w:rsid w:val="00306AD9"/>
    <w:rsid w:val="00306C8D"/>
    <w:rsid w:val="0030708F"/>
    <w:rsid w:val="003071D8"/>
    <w:rsid w:val="00307222"/>
    <w:rsid w:val="00307249"/>
    <w:rsid w:val="003072B3"/>
    <w:rsid w:val="00307301"/>
    <w:rsid w:val="003073C3"/>
    <w:rsid w:val="003073D3"/>
    <w:rsid w:val="003074F2"/>
    <w:rsid w:val="00307902"/>
    <w:rsid w:val="00307990"/>
    <w:rsid w:val="003079A9"/>
    <w:rsid w:val="00307A01"/>
    <w:rsid w:val="00307B1B"/>
    <w:rsid w:val="00307C9B"/>
    <w:rsid w:val="00310156"/>
    <w:rsid w:val="0031031B"/>
    <w:rsid w:val="003104B4"/>
    <w:rsid w:val="0031067F"/>
    <w:rsid w:val="00310785"/>
    <w:rsid w:val="00310878"/>
    <w:rsid w:val="00310970"/>
    <w:rsid w:val="00310C32"/>
    <w:rsid w:val="00310CF2"/>
    <w:rsid w:val="00311016"/>
    <w:rsid w:val="003116D8"/>
    <w:rsid w:val="0031176D"/>
    <w:rsid w:val="003117D8"/>
    <w:rsid w:val="00311D5E"/>
    <w:rsid w:val="00311F9C"/>
    <w:rsid w:val="00312263"/>
    <w:rsid w:val="0031239D"/>
    <w:rsid w:val="0031241B"/>
    <w:rsid w:val="00312482"/>
    <w:rsid w:val="0031274D"/>
    <w:rsid w:val="003128B5"/>
    <w:rsid w:val="00312F0F"/>
    <w:rsid w:val="003134FF"/>
    <w:rsid w:val="003135DA"/>
    <w:rsid w:val="00313B3F"/>
    <w:rsid w:val="00313CB7"/>
    <w:rsid w:val="00313F42"/>
    <w:rsid w:val="003141FB"/>
    <w:rsid w:val="003147F9"/>
    <w:rsid w:val="003149E2"/>
    <w:rsid w:val="00314A66"/>
    <w:rsid w:val="00314D98"/>
    <w:rsid w:val="003155D8"/>
    <w:rsid w:val="003155F5"/>
    <w:rsid w:val="0031592B"/>
    <w:rsid w:val="00315BF2"/>
    <w:rsid w:val="00315C01"/>
    <w:rsid w:val="00315D68"/>
    <w:rsid w:val="00315E11"/>
    <w:rsid w:val="00315F63"/>
    <w:rsid w:val="00316064"/>
    <w:rsid w:val="003160F6"/>
    <w:rsid w:val="0031621F"/>
    <w:rsid w:val="00316635"/>
    <w:rsid w:val="003168AD"/>
    <w:rsid w:val="003168B8"/>
    <w:rsid w:val="00316A97"/>
    <w:rsid w:val="00316CCA"/>
    <w:rsid w:val="00316F51"/>
    <w:rsid w:val="0031705E"/>
    <w:rsid w:val="003170DE"/>
    <w:rsid w:val="00317193"/>
    <w:rsid w:val="0031723D"/>
    <w:rsid w:val="00317418"/>
    <w:rsid w:val="0031765B"/>
    <w:rsid w:val="0031787C"/>
    <w:rsid w:val="00317A15"/>
    <w:rsid w:val="00317B12"/>
    <w:rsid w:val="0032003A"/>
    <w:rsid w:val="00320311"/>
    <w:rsid w:val="003203BD"/>
    <w:rsid w:val="00320422"/>
    <w:rsid w:val="0032047F"/>
    <w:rsid w:val="00320568"/>
    <w:rsid w:val="0032069C"/>
    <w:rsid w:val="00320725"/>
    <w:rsid w:val="003208F7"/>
    <w:rsid w:val="00320A04"/>
    <w:rsid w:val="00320EA4"/>
    <w:rsid w:val="00320F26"/>
    <w:rsid w:val="0032113D"/>
    <w:rsid w:val="0032130A"/>
    <w:rsid w:val="003214EE"/>
    <w:rsid w:val="0032157E"/>
    <w:rsid w:val="003215C9"/>
    <w:rsid w:val="003215D6"/>
    <w:rsid w:val="003216EC"/>
    <w:rsid w:val="0032196D"/>
    <w:rsid w:val="00321A58"/>
    <w:rsid w:val="00321AF9"/>
    <w:rsid w:val="00321BC7"/>
    <w:rsid w:val="00321D16"/>
    <w:rsid w:val="00322050"/>
    <w:rsid w:val="003220C0"/>
    <w:rsid w:val="0032241E"/>
    <w:rsid w:val="003225E1"/>
    <w:rsid w:val="003225FC"/>
    <w:rsid w:val="003226E5"/>
    <w:rsid w:val="00322739"/>
    <w:rsid w:val="00322942"/>
    <w:rsid w:val="00323140"/>
    <w:rsid w:val="003231A1"/>
    <w:rsid w:val="003233D2"/>
    <w:rsid w:val="0032357A"/>
    <w:rsid w:val="00323693"/>
    <w:rsid w:val="00323999"/>
    <w:rsid w:val="00323C36"/>
    <w:rsid w:val="00323C61"/>
    <w:rsid w:val="0032467B"/>
    <w:rsid w:val="00324968"/>
    <w:rsid w:val="00324B48"/>
    <w:rsid w:val="00324C23"/>
    <w:rsid w:val="00324CA6"/>
    <w:rsid w:val="00324D2E"/>
    <w:rsid w:val="00324DE4"/>
    <w:rsid w:val="00324F39"/>
    <w:rsid w:val="00324F59"/>
    <w:rsid w:val="003250C5"/>
    <w:rsid w:val="003250C8"/>
    <w:rsid w:val="00325319"/>
    <w:rsid w:val="0032547F"/>
    <w:rsid w:val="003254A2"/>
    <w:rsid w:val="00325754"/>
    <w:rsid w:val="003258B4"/>
    <w:rsid w:val="00325BDB"/>
    <w:rsid w:val="00325FB1"/>
    <w:rsid w:val="0032601C"/>
    <w:rsid w:val="003261C2"/>
    <w:rsid w:val="003263DE"/>
    <w:rsid w:val="0032645B"/>
    <w:rsid w:val="00326473"/>
    <w:rsid w:val="003265F8"/>
    <w:rsid w:val="00326608"/>
    <w:rsid w:val="003268EA"/>
    <w:rsid w:val="00326913"/>
    <w:rsid w:val="00326A47"/>
    <w:rsid w:val="00326ECD"/>
    <w:rsid w:val="00327226"/>
    <w:rsid w:val="00327363"/>
    <w:rsid w:val="0032779A"/>
    <w:rsid w:val="0032785B"/>
    <w:rsid w:val="00327BD0"/>
    <w:rsid w:val="00327F2D"/>
    <w:rsid w:val="003300C7"/>
    <w:rsid w:val="00330226"/>
    <w:rsid w:val="00330492"/>
    <w:rsid w:val="00330B15"/>
    <w:rsid w:val="00331133"/>
    <w:rsid w:val="0033122B"/>
    <w:rsid w:val="003313FC"/>
    <w:rsid w:val="003316AE"/>
    <w:rsid w:val="003317BC"/>
    <w:rsid w:val="00332087"/>
    <w:rsid w:val="0033218C"/>
    <w:rsid w:val="003322E5"/>
    <w:rsid w:val="003327F9"/>
    <w:rsid w:val="00332A54"/>
    <w:rsid w:val="00332AD5"/>
    <w:rsid w:val="00332E26"/>
    <w:rsid w:val="00332E6A"/>
    <w:rsid w:val="00332F85"/>
    <w:rsid w:val="0033307C"/>
    <w:rsid w:val="00333104"/>
    <w:rsid w:val="003332ED"/>
    <w:rsid w:val="003335B1"/>
    <w:rsid w:val="0033361B"/>
    <w:rsid w:val="0033377D"/>
    <w:rsid w:val="003338EE"/>
    <w:rsid w:val="00333CC6"/>
    <w:rsid w:val="00333D2E"/>
    <w:rsid w:val="00333EA6"/>
    <w:rsid w:val="0033443A"/>
    <w:rsid w:val="003344F5"/>
    <w:rsid w:val="003347C0"/>
    <w:rsid w:val="003348F4"/>
    <w:rsid w:val="0033490E"/>
    <w:rsid w:val="00334990"/>
    <w:rsid w:val="00334D90"/>
    <w:rsid w:val="00335355"/>
    <w:rsid w:val="00335724"/>
    <w:rsid w:val="00335AE5"/>
    <w:rsid w:val="00335BEE"/>
    <w:rsid w:val="00335C38"/>
    <w:rsid w:val="00335C67"/>
    <w:rsid w:val="00335D42"/>
    <w:rsid w:val="00336128"/>
    <w:rsid w:val="0033619C"/>
    <w:rsid w:val="00336218"/>
    <w:rsid w:val="0033638F"/>
    <w:rsid w:val="00336390"/>
    <w:rsid w:val="003367BD"/>
    <w:rsid w:val="00336A0F"/>
    <w:rsid w:val="003370B1"/>
    <w:rsid w:val="0033720C"/>
    <w:rsid w:val="00337510"/>
    <w:rsid w:val="00337559"/>
    <w:rsid w:val="00337624"/>
    <w:rsid w:val="00337916"/>
    <w:rsid w:val="00337B3C"/>
    <w:rsid w:val="00337E01"/>
    <w:rsid w:val="0034015B"/>
    <w:rsid w:val="00340204"/>
    <w:rsid w:val="00340642"/>
    <w:rsid w:val="0034065E"/>
    <w:rsid w:val="00340792"/>
    <w:rsid w:val="00340A43"/>
    <w:rsid w:val="00340D0A"/>
    <w:rsid w:val="00340D4D"/>
    <w:rsid w:val="00340DA7"/>
    <w:rsid w:val="0034126D"/>
    <w:rsid w:val="0034171D"/>
    <w:rsid w:val="00341752"/>
    <w:rsid w:val="003419C3"/>
    <w:rsid w:val="00341A3C"/>
    <w:rsid w:val="00341CA6"/>
    <w:rsid w:val="00341E13"/>
    <w:rsid w:val="00342247"/>
    <w:rsid w:val="00342421"/>
    <w:rsid w:val="0034269A"/>
    <w:rsid w:val="0034290F"/>
    <w:rsid w:val="0034295C"/>
    <w:rsid w:val="00342E20"/>
    <w:rsid w:val="00342E24"/>
    <w:rsid w:val="00343058"/>
    <w:rsid w:val="0034333E"/>
    <w:rsid w:val="00343431"/>
    <w:rsid w:val="00343569"/>
    <w:rsid w:val="00343579"/>
    <w:rsid w:val="0034359D"/>
    <w:rsid w:val="0034382B"/>
    <w:rsid w:val="0034391E"/>
    <w:rsid w:val="00343B4D"/>
    <w:rsid w:val="00343BC2"/>
    <w:rsid w:val="00343D44"/>
    <w:rsid w:val="00343DFB"/>
    <w:rsid w:val="00343ECE"/>
    <w:rsid w:val="0034402C"/>
    <w:rsid w:val="003440BD"/>
    <w:rsid w:val="003440D4"/>
    <w:rsid w:val="0034414A"/>
    <w:rsid w:val="00344166"/>
    <w:rsid w:val="00344187"/>
    <w:rsid w:val="00344233"/>
    <w:rsid w:val="003449D6"/>
    <w:rsid w:val="00344F59"/>
    <w:rsid w:val="003451BA"/>
    <w:rsid w:val="003453FA"/>
    <w:rsid w:val="003454A5"/>
    <w:rsid w:val="0034551E"/>
    <w:rsid w:val="003455F0"/>
    <w:rsid w:val="0034581C"/>
    <w:rsid w:val="00345847"/>
    <w:rsid w:val="00345B23"/>
    <w:rsid w:val="00345C35"/>
    <w:rsid w:val="00345DA2"/>
    <w:rsid w:val="00345FF9"/>
    <w:rsid w:val="0034618D"/>
    <w:rsid w:val="003461BE"/>
    <w:rsid w:val="00346255"/>
    <w:rsid w:val="00346513"/>
    <w:rsid w:val="00346B01"/>
    <w:rsid w:val="00346C64"/>
    <w:rsid w:val="003470E9"/>
    <w:rsid w:val="0034713E"/>
    <w:rsid w:val="003471D6"/>
    <w:rsid w:val="00347343"/>
    <w:rsid w:val="0034738B"/>
    <w:rsid w:val="003474F5"/>
    <w:rsid w:val="0034768B"/>
    <w:rsid w:val="003479C6"/>
    <w:rsid w:val="00347A6E"/>
    <w:rsid w:val="00347A90"/>
    <w:rsid w:val="00347BA5"/>
    <w:rsid w:val="00347DC0"/>
    <w:rsid w:val="00347EA4"/>
    <w:rsid w:val="00347F3A"/>
    <w:rsid w:val="00350087"/>
    <w:rsid w:val="00350224"/>
    <w:rsid w:val="0035043D"/>
    <w:rsid w:val="00350536"/>
    <w:rsid w:val="003505DB"/>
    <w:rsid w:val="00350746"/>
    <w:rsid w:val="003509C5"/>
    <w:rsid w:val="00350B3B"/>
    <w:rsid w:val="00350C2B"/>
    <w:rsid w:val="00350C39"/>
    <w:rsid w:val="00350CE9"/>
    <w:rsid w:val="00350E41"/>
    <w:rsid w:val="00350ECF"/>
    <w:rsid w:val="00351442"/>
    <w:rsid w:val="003514A4"/>
    <w:rsid w:val="00351503"/>
    <w:rsid w:val="0035151A"/>
    <w:rsid w:val="003515AD"/>
    <w:rsid w:val="003519D6"/>
    <w:rsid w:val="00351E0F"/>
    <w:rsid w:val="00351EB5"/>
    <w:rsid w:val="0035219B"/>
    <w:rsid w:val="003526D5"/>
    <w:rsid w:val="00352C7C"/>
    <w:rsid w:val="00352E8B"/>
    <w:rsid w:val="00352EB7"/>
    <w:rsid w:val="00352EBE"/>
    <w:rsid w:val="003530DA"/>
    <w:rsid w:val="00353102"/>
    <w:rsid w:val="003533D7"/>
    <w:rsid w:val="00353468"/>
    <w:rsid w:val="003537F0"/>
    <w:rsid w:val="00353913"/>
    <w:rsid w:val="00353B7F"/>
    <w:rsid w:val="00353C0B"/>
    <w:rsid w:val="00353FD5"/>
    <w:rsid w:val="003540C3"/>
    <w:rsid w:val="00354533"/>
    <w:rsid w:val="00354603"/>
    <w:rsid w:val="00354643"/>
    <w:rsid w:val="003547C1"/>
    <w:rsid w:val="00354A34"/>
    <w:rsid w:val="00354B5B"/>
    <w:rsid w:val="0035522C"/>
    <w:rsid w:val="003553D8"/>
    <w:rsid w:val="003554C9"/>
    <w:rsid w:val="003557BD"/>
    <w:rsid w:val="0035583D"/>
    <w:rsid w:val="00355B70"/>
    <w:rsid w:val="00355B8D"/>
    <w:rsid w:val="00355C3C"/>
    <w:rsid w:val="00355FCE"/>
    <w:rsid w:val="00355FD1"/>
    <w:rsid w:val="00356183"/>
    <w:rsid w:val="0035638F"/>
    <w:rsid w:val="00356436"/>
    <w:rsid w:val="003565CD"/>
    <w:rsid w:val="00356777"/>
    <w:rsid w:val="0035699B"/>
    <w:rsid w:val="0035705E"/>
    <w:rsid w:val="0035716D"/>
    <w:rsid w:val="00357307"/>
    <w:rsid w:val="0035730C"/>
    <w:rsid w:val="003574E8"/>
    <w:rsid w:val="003575AF"/>
    <w:rsid w:val="0035774E"/>
    <w:rsid w:val="00357AE7"/>
    <w:rsid w:val="00357B6C"/>
    <w:rsid w:val="00357BD4"/>
    <w:rsid w:val="00360407"/>
    <w:rsid w:val="003604E8"/>
    <w:rsid w:val="00360525"/>
    <w:rsid w:val="00360DD7"/>
    <w:rsid w:val="003610B4"/>
    <w:rsid w:val="003610E3"/>
    <w:rsid w:val="00361208"/>
    <w:rsid w:val="00361722"/>
    <w:rsid w:val="00361759"/>
    <w:rsid w:val="0036185A"/>
    <w:rsid w:val="00361AB2"/>
    <w:rsid w:val="00361E00"/>
    <w:rsid w:val="00362032"/>
    <w:rsid w:val="003620E7"/>
    <w:rsid w:val="00362203"/>
    <w:rsid w:val="003624C2"/>
    <w:rsid w:val="00362851"/>
    <w:rsid w:val="00362DA5"/>
    <w:rsid w:val="0036314A"/>
    <w:rsid w:val="00363304"/>
    <w:rsid w:val="003635BB"/>
    <w:rsid w:val="00363653"/>
    <w:rsid w:val="0036373B"/>
    <w:rsid w:val="00363A48"/>
    <w:rsid w:val="00363A4A"/>
    <w:rsid w:val="00363AEB"/>
    <w:rsid w:val="003640DC"/>
    <w:rsid w:val="003641AF"/>
    <w:rsid w:val="0036423C"/>
    <w:rsid w:val="0036441F"/>
    <w:rsid w:val="003645DD"/>
    <w:rsid w:val="003646E2"/>
    <w:rsid w:val="003649B9"/>
    <w:rsid w:val="00364A03"/>
    <w:rsid w:val="00364AF6"/>
    <w:rsid w:val="00364B62"/>
    <w:rsid w:val="00364DB7"/>
    <w:rsid w:val="00365232"/>
    <w:rsid w:val="0036523D"/>
    <w:rsid w:val="00365485"/>
    <w:rsid w:val="00365930"/>
    <w:rsid w:val="00365A3B"/>
    <w:rsid w:val="00365C9C"/>
    <w:rsid w:val="00365D70"/>
    <w:rsid w:val="00365E9A"/>
    <w:rsid w:val="00365EA0"/>
    <w:rsid w:val="00365EC6"/>
    <w:rsid w:val="00365EE3"/>
    <w:rsid w:val="00366016"/>
    <w:rsid w:val="00366046"/>
    <w:rsid w:val="003660CA"/>
    <w:rsid w:val="003660FF"/>
    <w:rsid w:val="0036640D"/>
    <w:rsid w:val="00366581"/>
    <w:rsid w:val="003667DD"/>
    <w:rsid w:val="00366888"/>
    <w:rsid w:val="00366962"/>
    <w:rsid w:val="00366A44"/>
    <w:rsid w:val="00366AAF"/>
    <w:rsid w:val="00366EEF"/>
    <w:rsid w:val="00366FD5"/>
    <w:rsid w:val="0036700A"/>
    <w:rsid w:val="00367027"/>
    <w:rsid w:val="00367369"/>
    <w:rsid w:val="00367450"/>
    <w:rsid w:val="00367526"/>
    <w:rsid w:val="003675CE"/>
    <w:rsid w:val="00367EE9"/>
    <w:rsid w:val="00367FC1"/>
    <w:rsid w:val="00370041"/>
    <w:rsid w:val="003700E7"/>
    <w:rsid w:val="003706DA"/>
    <w:rsid w:val="003709D0"/>
    <w:rsid w:val="003709D3"/>
    <w:rsid w:val="00370C77"/>
    <w:rsid w:val="00370D0C"/>
    <w:rsid w:val="00370DE0"/>
    <w:rsid w:val="00370EBC"/>
    <w:rsid w:val="00371201"/>
    <w:rsid w:val="00371879"/>
    <w:rsid w:val="00371907"/>
    <w:rsid w:val="00371BAB"/>
    <w:rsid w:val="00371ED2"/>
    <w:rsid w:val="00371F77"/>
    <w:rsid w:val="00371F87"/>
    <w:rsid w:val="0037211B"/>
    <w:rsid w:val="00372166"/>
    <w:rsid w:val="0037221B"/>
    <w:rsid w:val="0037238C"/>
    <w:rsid w:val="003725A3"/>
    <w:rsid w:val="003725D9"/>
    <w:rsid w:val="003725EE"/>
    <w:rsid w:val="0037284D"/>
    <w:rsid w:val="003729D8"/>
    <w:rsid w:val="00372A20"/>
    <w:rsid w:val="00372CDD"/>
    <w:rsid w:val="00372D62"/>
    <w:rsid w:val="00372E46"/>
    <w:rsid w:val="0037323C"/>
    <w:rsid w:val="00373889"/>
    <w:rsid w:val="00373B03"/>
    <w:rsid w:val="00373D19"/>
    <w:rsid w:val="00373D35"/>
    <w:rsid w:val="00373D5F"/>
    <w:rsid w:val="00373ECE"/>
    <w:rsid w:val="00373ECF"/>
    <w:rsid w:val="00373EF3"/>
    <w:rsid w:val="00374335"/>
    <w:rsid w:val="003743E2"/>
    <w:rsid w:val="00374421"/>
    <w:rsid w:val="00374583"/>
    <w:rsid w:val="0037458F"/>
    <w:rsid w:val="003745AB"/>
    <w:rsid w:val="003748F4"/>
    <w:rsid w:val="00374A24"/>
    <w:rsid w:val="00374C1E"/>
    <w:rsid w:val="00374E8A"/>
    <w:rsid w:val="0037538F"/>
    <w:rsid w:val="003753AE"/>
    <w:rsid w:val="0037548E"/>
    <w:rsid w:val="00375564"/>
    <w:rsid w:val="0037567F"/>
    <w:rsid w:val="003756B1"/>
    <w:rsid w:val="00375A7B"/>
    <w:rsid w:val="00375B63"/>
    <w:rsid w:val="00375F10"/>
    <w:rsid w:val="003762A0"/>
    <w:rsid w:val="003767C7"/>
    <w:rsid w:val="00376899"/>
    <w:rsid w:val="003768C8"/>
    <w:rsid w:val="00376B85"/>
    <w:rsid w:val="00376FF7"/>
    <w:rsid w:val="003770C4"/>
    <w:rsid w:val="0037721C"/>
    <w:rsid w:val="0037733A"/>
    <w:rsid w:val="00377433"/>
    <w:rsid w:val="003774B7"/>
    <w:rsid w:val="00377660"/>
    <w:rsid w:val="00377A91"/>
    <w:rsid w:val="00377D26"/>
    <w:rsid w:val="00377E8A"/>
    <w:rsid w:val="00380250"/>
    <w:rsid w:val="00380471"/>
    <w:rsid w:val="003804B5"/>
    <w:rsid w:val="00380589"/>
    <w:rsid w:val="00380836"/>
    <w:rsid w:val="00380A36"/>
    <w:rsid w:val="00380D4B"/>
    <w:rsid w:val="00380DF8"/>
    <w:rsid w:val="00381212"/>
    <w:rsid w:val="0038168F"/>
    <w:rsid w:val="00381871"/>
    <w:rsid w:val="0038196F"/>
    <w:rsid w:val="00381988"/>
    <w:rsid w:val="00381CB9"/>
    <w:rsid w:val="00381E44"/>
    <w:rsid w:val="00381EAF"/>
    <w:rsid w:val="00381EB8"/>
    <w:rsid w:val="00382017"/>
    <w:rsid w:val="00382099"/>
    <w:rsid w:val="00382109"/>
    <w:rsid w:val="0038220E"/>
    <w:rsid w:val="00382A11"/>
    <w:rsid w:val="00382A2B"/>
    <w:rsid w:val="003832CA"/>
    <w:rsid w:val="00383567"/>
    <w:rsid w:val="00383ECD"/>
    <w:rsid w:val="00383FA1"/>
    <w:rsid w:val="003844FD"/>
    <w:rsid w:val="00384613"/>
    <w:rsid w:val="003847C8"/>
    <w:rsid w:val="00384876"/>
    <w:rsid w:val="00384884"/>
    <w:rsid w:val="003848E5"/>
    <w:rsid w:val="00384AAD"/>
    <w:rsid w:val="00384D16"/>
    <w:rsid w:val="00384D88"/>
    <w:rsid w:val="00384E04"/>
    <w:rsid w:val="0038508F"/>
    <w:rsid w:val="003854C1"/>
    <w:rsid w:val="003855CF"/>
    <w:rsid w:val="0038587A"/>
    <w:rsid w:val="003859B2"/>
    <w:rsid w:val="00385EF8"/>
    <w:rsid w:val="00385FAE"/>
    <w:rsid w:val="003862D8"/>
    <w:rsid w:val="00386430"/>
    <w:rsid w:val="00386630"/>
    <w:rsid w:val="00386780"/>
    <w:rsid w:val="00386919"/>
    <w:rsid w:val="00386C15"/>
    <w:rsid w:val="00386ED2"/>
    <w:rsid w:val="00386FB1"/>
    <w:rsid w:val="003870E3"/>
    <w:rsid w:val="00387225"/>
    <w:rsid w:val="00387280"/>
    <w:rsid w:val="00387425"/>
    <w:rsid w:val="0038786F"/>
    <w:rsid w:val="00387956"/>
    <w:rsid w:val="00387C2E"/>
    <w:rsid w:val="00387E76"/>
    <w:rsid w:val="00387F52"/>
    <w:rsid w:val="003901AA"/>
    <w:rsid w:val="003901B9"/>
    <w:rsid w:val="003901F9"/>
    <w:rsid w:val="0039029A"/>
    <w:rsid w:val="00390366"/>
    <w:rsid w:val="003905A3"/>
    <w:rsid w:val="00390909"/>
    <w:rsid w:val="00390D57"/>
    <w:rsid w:val="00390D91"/>
    <w:rsid w:val="00390E89"/>
    <w:rsid w:val="00390F13"/>
    <w:rsid w:val="003912F2"/>
    <w:rsid w:val="00391475"/>
    <w:rsid w:val="003916F0"/>
    <w:rsid w:val="0039189A"/>
    <w:rsid w:val="003920C9"/>
    <w:rsid w:val="00392122"/>
    <w:rsid w:val="0039218A"/>
    <w:rsid w:val="003921B5"/>
    <w:rsid w:val="003924C7"/>
    <w:rsid w:val="00392635"/>
    <w:rsid w:val="00392BF2"/>
    <w:rsid w:val="00392BFE"/>
    <w:rsid w:val="00393031"/>
    <w:rsid w:val="00393660"/>
    <w:rsid w:val="00393847"/>
    <w:rsid w:val="00393C5D"/>
    <w:rsid w:val="00393DFC"/>
    <w:rsid w:val="00393DFF"/>
    <w:rsid w:val="00393E78"/>
    <w:rsid w:val="00393F13"/>
    <w:rsid w:val="00394252"/>
    <w:rsid w:val="00394288"/>
    <w:rsid w:val="003942E7"/>
    <w:rsid w:val="0039463A"/>
    <w:rsid w:val="0039470D"/>
    <w:rsid w:val="00394766"/>
    <w:rsid w:val="00394811"/>
    <w:rsid w:val="00394EE7"/>
    <w:rsid w:val="0039598E"/>
    <w:rsid w:val="00395A93"/>
    <w:rsid w:val="00395B28"/>
    <w:rsid w:val="00395BEC"/>
    <w:rsid w:val="00395F2F"/>
    <w:rsid w:val="003962ED"/>
    <w:rsid w:val="003962EE"/>
    <w:rsid w:val="0039649A"/>
    <w:rsid w:val="003964B2"/>
    <w:rsid w:val="003964D4"/>
    <w:rsid w:val="003964FC"/>
    <w:rsid w:val="00396649"/>
    <w:rsid w:val="00396BDF"/>
    <w:rsid w:val="00396F26"/>
    <w:rsid w:val="003971DF"/>
    <w:rsid w:val="0039738B"/>
    <w:rsid w:val="00397460"/>
    <w:rsid w:val="0039753A"/>
    <w:rsid w:val="00397598"/>
    <w:rsid w:val="003977E3"/>
    <w:rsid w:val="00397E78"/>
    <w:rsid w:val="003A011B"/>
    <w:rsid w:val="003A02C4"/>
    <w:rsid w:val="003A0735"/>
    <w:rsid w:val="003A08E2"/>
    <w:rsid w:val="003A092C"/>
    <w:rsid w:val="003A09C0"/>
    <w:rsid w:val="003A09E4"/>
    <w:rsid w:val="003A0F11"/>
    <w:rsid w:val="003A0FA8"/>
    <w:rsid w:val="003A11D5"/>
    <w:rsid w:val="003A1331"/>
    <w:rsid w:val="003A13F5"/>
    <w:rsid w:val="003A1711"/>
    <w:rsid w:val="003A17AB"/>
    <w:rsid w:val="003A17E0"/>
    <w:rsid w:val="003A183F"/>
    <w:rsid w:val="003A1866"/>
    <w:rsid w:val="003A18F3"/>
    <w:rsid w:val="003A1A3E"/>
    <w:rsid w:val="003A1ACD"/>
    <w:rsid w:val="003A1B5D"/>
    <w:rsid w:val="003A1C9A"/>
    <w:rsid w:val="003A1D8E"/>
    <w:rsid w:val="003A1F86"/>
    <w:rsid w:val="003A1FF4"/>
    <w:rsid w:val="003A22E2"/>
    <w:rsid w:val="003A2450"/>
    <w:rsid w:val="003A2571"/>
    <w:rsid w:val="003A257D"/>
    <w:rsid w:val="003A25C8"/>
    <w:rsid w:val="003A26B8"/>
    <w:rsid w:val="003A2DBF"/>
    <w:rsid w:val="003A330B"/>
    <w:rsid w:val="003A34BC"/>
    <w:rsid w:val="003A384B"/>
    <w:rsid w:val="003A3883"/>
    <w:rsid w:val="003A3C08"/>
    <w:rsid w:val="003A3CA2"/>
    <w:rsid w:val="003A3F2C"/>
    <w:rsid w:val="003A497F"/>
    <w:rsid w:val="003A4A32"/>
    <w:rsid w:val="003A4D64"/>
    <w:rsid w:val="003A4FE3"/>
    <w:rsid w:val="003A51C5"/>
    <w:rsid w:val="003A51F1"/>
    <w:rsid w:val="003A539C"/>
    <w:rsid w:val="003A5495"/>
    <w:rsid w:val="003A5D8A"/>
    <w:rsid w:val="003A5FF1"/>
    <w:rsid w:val="003A60AF"/>
    <w:rsid w:val="003A63BE"/>
    <w:rsid w:val="003A6780"/>
    <w:rsid w:val="003A67DB"/>
    <w:rsid w:val="003A6863"/>
    <w:rsid w:val="003A6B5B"/>
    <w:rsid w:val="003A6D0A"/>
    <w:rsid w:val="003A6E69"/>
    <w:rsid w:val="003A6F2E"/>
    <w:rsid w:val="003A7189"/>
    <w:rsid w:val="003A761A"/>
    <w:rsid w:val="003A79B0"/>
    <w:rsid w:val="003A7D5F"/>
    <w:rsid w:val="003A7F1B"/>
    <w:rsid w:val="003A7F8A"/>
    <w:rsid w:val="003B0126"/>
    <w:rsid w:val="003B020D"/>
    <w:rsid w:val="003B0260"/>
    <w:rsid w:val="003B06B9"/>
    <w:rsid w:val="003B0A6A"/>
    <w:rsid w:val="003B0ADD"/>
    <w:rsid w:val="003B0CAF"/>
    <w:rsid w:val="003B0EA1"/>
    <w:rsid w:val="003B14AB"/>
    <w:rsid w:val="003B17BC"/>
    <w:rsid w:val="003B17E0"/>
    <w:rsid w:val="003B1CFE"/>
    <w:rsid w:val="003B1E6A"/>
    <w:rsid w:val="003B2390"/>
    <w:rsid w:val="003B24E4"/>
    <w:rsid w:val="003B26FB"/>
    <w:rsid w:val="003B27E1"/>
    <w:rsid w:val="003B2986"/>
    <w:rsid w:val="003B2A1D"/>
    <w:rsid w:val="003B2B0B"/>
    <w:rsid w:val="003B2BD6"/>
    <w:rsid w:val="003B2C0D"/>
    <w:rsid w:val="003B2CE5"/>
    <w:rsid w:val="003B2D56"/>
    <w:rsid w:val="003B2E81"/>
    <w:rsid w:val="003B34E2"/>
    <w:rsid w:val="003B3CAD"/>
    <w:rsid w:val="003B40AB"/>
    <w:rsid w:val="003B4174"/>
    <w:rsid w:val="003B41C6"/>
    <w:rsid w:val="003B4432"/>
    <w:rsid w:val="003B4C6F"/>
    <w:rsid w:val="003B4CC3"/>
    <w:rsid w:val="003B4D20"/>
    <w:rsid w:val="003B4D30"/>
    <w:rsid w:val="003B5055"/>
    <w:rsid w:val="003B52BD"/>
    <w:rsid w:val="003B5573"/>
    <w:rsid w:val="003B5735"/>
    <w:rsid w:val="003B5A22"/>
    <w:rsid w:val="003B5CF9"/>
    <w:rsid w:val="003B6287"/>
    <w:rsid w:val="003B62C0"/>
    <w:rsid w:val="003B6472"/>
    <w:rsid w:val="003B69CF"/>
    <w:rsid w:val="003B6A75"/>
    <w:rsid w:val="003B6AF6"/>
    <w:rsid w:val="003B6C34"/>
    <w:rsid w:val="003B6C72"/>
    <w:rsid w:val="003B6CAE"/>
    <w:rsid w:val="003B6CEF"/>
    <w:rsid w:val="003B6E09"/>
    <w:rsid w:val="003B711A"/>
    <w:rsid w:val="003B746E"/>
    <w:rsid w:val="003B7550"/>
    <w:rsid w:val="003B7C0E"/>
    <w:rsid w:val="003B7C61"/>
    <w:rsid w:val="003B7D02"/>
    <w:rsid w:val="003C0057"/>
    <w:rsid w:val="003C00C3"/>
    <w:rsid w:val="003C01A1"/>
    <w:rsid w:val="003C0218"/>
    <w:rsid w:val="003C025D"/>
    <w:rsid w:val="003C0389"/>
    <w:rsid w:val="003C05BD"/>
    <w:rsid w:val="003C0624"/>
    <w:rsid w:val="003C0874"/>
    <w:rsid w:val="003C0DB3"/>
    <w:rsid w:val="003C0E60"/>
    <w:rsid w:val="003C12D6"/>
    <w:rsid w:val="003C15B0"/>
    <w:rsid w:val="003C19D6"/>
    <w:rsid w:val="003C1AAF"/>
    <w:rsid w:val="003C1D4E"/>
    <w:rsid w:val="003C1E96"/>
    <w:rsid w:val="003C1FCB"/>
    <w:rsid w:val="003C22E3"/>
    <w:rsid w:val="003C23C3"/>
    <w:rsid w:val="003C2738"/>
    <w:rsid w:val="003C2AE6"/>
    <w:rsid w:val="003C2C35"/>
    <w:rsid w:val="003C2D66"/>
    <w:rsid w:val="003C2F99"/>
    <w:rsid w:val="003C30AD"/>
    <w:rsid w:val="003C3990"/>
    <w:rsid w:val="003C3DDB"/>
    <w:rsid w:val="003C4059"/>
    <w:rsid w:val="003C4377"/>
    <w:rsid w:val="003C4460"/>
    <w:rsid w:val="003C4498"/>
    <w:rsid w:val="003C45BC"/>
    <w:rsid w:val="003C4AAE"/>
    <w:rsid w:val="003C4BB2"/>
    <w:rsid w:val="003C4BC7"/>
    <w:rsid w:val="003C4DF5"/>
    <w:rsid w:val="003C5095"/>
    <w:rsid w:val="003C53F6"/>
    <w:rsid w:val="003C54E3"/>
    <w:rsid w:val="003C5567"/>
    <w:rsid w:val="003C576E"/>
    <w:rsid w:val="003C599F"/>
    <w:rsid w:val="003C59E4"/>
    <w:rsid w:val="003C5B27"/>
    <w:rsid w:val="003C5BC1"/>
    <w:rsid w:val="003C5BC2"/>
    <w:rsid w:val="003C5C35"/>
    <w:rsid w:val="003C5C3B"/>
    <w:rsid w:val="003C5CFD"/>
    <w:rsid w:val="003C5DA9"/>
    <w:rsid w:val="003C5E42"/>
    <w:rsid w:val="003C5EE1"/>
    <w:rsid w:val="003C622C"/>
    <w:rsid w:val="003C63AB"/>
    <w:rsid w:val="003C6733"/>
    <w:rsid w:val="003C68B3"/>
    <w:rsid w:val="003C69A8"/>
    <w:rsid w:val="003C6ECA"/>
    <w:rsid w:val="003C76E6"/>
    <w:rsid w:val="003C78B5"/>
    <w:rsid w:val="003C78EA"/>
    <w:rsid w:val="003C7AD2"/>
    <w:rsid w:val="003C7AE1"/>
    <w:rsid w:val="003C7B37"/>
    <w:rsid w:val="003D0044"/>
    <w:rsid w:val="003D0070"/>
    <w:rsid w:val="003D050D"/>
    <w:rsid w:val="003D0757"/>
    <w:rsid w:val="003D0884"/>
    <w:rsid w:val="003D08B8"/>
    <w:rsid w:val="003D08DE"/>
    <w:rsid w:val="003D0946"/>
    <w:rsid w:val="003D0951"/>
    <w:rsid w:val="003D0D8C"/>
    <w:rsid w:val="003D1258"/>
    <w:rsid w:val="003D1352"/>
    <w:rsid w:val="003D1418"/>
    <w:rsid w:val="003D1860"/>
    <w:rsid w:val="003D1B66"/>
    <w:rsid w:val="003D1E70"/>
    <w:rsid w:val="003D1F1F"/>
    <w:rsid w:val="003D1F44"/>
    <w:rsid w:val="003D2462"/>
    <w:rsid w:val="003D2681"/>
    <w:rsid w:val="003D2A80"/>
    <w:rsid w:val="003D2CF8"/>
    <w:rsid w:val="003D30C7"/>
    <w:rsid w:val="003D323F"/>
    <w:rsid w:val="003D3293"/>
    <w:rsid w:val="003D335B"/>
    <w:rsid w:val="003D36F4"/>
    <w:rsid w:val="003D370E"/>
    <w:rsid w:val="003D3A31"/>
    <w:rsid w:val="003D3A8C"/>
    <w:rsid w:val="003D3C72"/>
    <w:rsid w:val="003D3D6F"/>
    <w:rsid w:val="003D3ECA"/>
    <w:rsid w:val="003D3FD6"/>
    <w:rsid w:val="003D408C"/>
    <w:rsid w:val="003D40A3"/>
    <w:rsid w:val="003D40F7"/>
    <w:rsid w:val="003D4163"/>
    <w:rsid w:val="003D43F8"/>
    <w:rsid w:val="003D4AF6"/>
    <w:rsid w:val="003D4C75"/>
    <w:rsid w:val="003D4F23"/>
    <w:rsid w:val="003D4F58"/>
    <w:rsid w:val="003D504A"/>
    <w:rsid w:val="003D5176"/>
    <w:rsid w:val="003D51CC"/>
    <w:rsid w:val="003D52A8"/>
    <w:rsid w:val="003D5839"/>
    <w:rsid w:val="003D596B"/>
    <w:rsid w:val="003D5A38"/>
    <w:rsid w:val="003D5B4C"/>
    <w:rsid w:val="003D5CFC"/>
    <w:rsid w:val="003D5DEB"/>
    <w:rsid w:val="003D61EB"/>
    <w:rsid w:val="003D62E5"/>
    <w:rsid w:val="003D632D"/>
    <w:rsid w:val="003D66F9"/>
    <w:rsid w:val="003D6F39"/>
    <w:rsid w:val="003D6F74"/>
    <w:rsid w:val="003D6F7C"/>
    <w:rsid w:val="003D72E3"/>
    <w:rsid w:val="003D73EB"/>
    <w:rsid w:val="003D787C"/>
    <w:rsid w:val="003D794B"/>
    <w:rsid w:val="003D7A41"/>
    <w:rsid w:val="003D7BA4"/>
    <w:rsid w:val="003D7CC6"/>
    <w:rsid w:val="003D7DBC"/>
    <w:rsid w:val="003D7FFD"/>
    <w:rsid w:val="003E034B"/>
    <w:rsid w:val="003E03A6"/>
    <w:rsid w:val="003E05AD"/>
    <w:rsid w:val="003E05B5"/>
    <w:rsid w:val="003E0618"/>
    <w:rsid w:val="003E0926"/>
    <w:rsid w:val="003E09B9"/>
    <w:rsid w:val="003E0D06"/>
    <w:rsid w:val="003E0E53"/>
    <w:rsid w:val="003E0EAC"/>
    <w:rsid w:val="003E13B2"/>
    <w:rsid w:val="003E166E"/>
    <w:rsid w:val="003E167F"/>
    <w:rsid w:val="003E1775"/>
    <w:rsid w:val="003E190E"/>
    <w:rsid w:val="003E1940"/>
    <w:rsid w:val="003E1D12"/>
    <w:rsid w:val="003E1D2B"/>
    <w:rsid w:val="003E1D2D"/>
    <w:rsid w:val="003E2132"/>
    <w:rsid w:val="003E23B0"/>
    <w:rsid w:val="003E2591"/>
    <w:rsid w:val="003E2795"/>
    <w:rsid w:val="003E28A2"/>
    <w:rsid w:val="003E2DB9"/>
    <w:rsid w:val="003E2DCA"/>
    <w:rsid w:val="003E2DFE"/>
    <w:rsid w:val="003E33AC"/>
    <w:rsid w:val="003E33F2"/>
    <w:rsid w:val="003E3659"/>
    <w:rsid w:val="003E3B12"/>
    <w:rsid w:val="003E409C"/>
    <w:rsid w:val="003E4130"/>
    <w:rsid w:val="003E444E"/>
    <w:rsid w:val="003E44FA"/>
    <w:rsid w:val="003E4517"/>
    <w:rsid w:val="003E4619"/>
    <w:rsid w:val="003E46CE"/>
    <w:rsid w:val="003E487F"/>
    <w:rsid w:val="003E4C9B"/>
    <w:rsid w:val="003E4CA3"/>
    <w:rsid w:val="003E500F"/>
    <w:rsid w:val="003E50C9"/>
    <w:rsid w:val="003E5237"/>
    <w:rsid w:val="003E5583"/>
    <w:rsid w:val="003E56BA"/>
    <w:rsid w:val="003E56D8"/>
    <w:rsid w:val="003E5708"/>
    <w:rsid w:val="003E5EEA"/>
    <w:rsid w:val="003E661C"/>
    <w:rsid w:val="003E67F4"/>
    <w:rsid w:val="003E68FC"/>
    <w:rsid w:val="003E6A82"/>
    <w:rsid w:val="003E6CB8"/>
    <w:rsid w:val="003E6F66"/>
    <w:rsid w:val="003E6F89"/>
    <w:rsid w:val="003E713A"/>
    <w:rsid w:val="003E71E1"/>
    <w:rsid w:val="003E72A9"/>
    <w:rsid w:val="003E72F3"/>
    <w:rsid w:val="003E7419"/>
    <w:rsid w:val="003E774A"/>
    <w:rsid w:val="003E77D5"/>
    <w:rsid w:val="003E7939"/>
    <w:rsid w:val="003E7CF7"/>
    <w:rsid w:val="003E7ECF"/>
    <w:rsid w:val="003E7FA5"/>
    <w:rsid w:val="003F006F"/>
    <w:rsid w:val="003F013D"/>
    <w:rsid w:val="003F0425"/>
    <w:rsid w:val="003F0450"/>
    <w:rsid w:val="003F0511"/>
    <w:rsid w:val="003F08B4"/>
    <w:rsid w:val="003F0959"/>
    <w:rsid w:val="003F0E0F"/>
    <w:rsid w:val="003F105F"/>
    <w:rsid w:val="003F12EE"/>
    <w:rsid w:val="003F14D3"/>
    <w:rsid w:val="003F1526"/>
    <w:rsid w:val="003F1596"/>
    <w:rsid w:val="003F1A44"/>
    <w:rsid w:val="003F1AD4"/>
    <w:rsid w:val="003F1EC6"/>
    <w:rsid w:val="003F1F8A"/>
    <w:rsid w:val="003F205F"/>
    <w:rsid w:val="003F23C5"/>
    <w:rsid w:val="003F24C6"/>
    <w:rsid w:val="003F2588"/>
    <w:rsid w:val="003F2738"/>
    <w:rsid w:val="003F274F"/>
    <w:rsid w:val="003F2756"/>
    <w:rsid w:val="003F2A72"/>
    <w:rsid w:val="003F2B24"/>
    <w:rsid w:val="003F2C0D"/>
    <w:rsid w:val="003F2C3A"/>
    <w:rsid w:val="003F2CF4"/>
    <w:rsid w:val="003F316B"/>
    <w:rsid w:val="003F317B"/>
    <w:rsid w:val="003F31C9"/>
    <w:rsid w:val="003F3353"/>
    <w:rsid w:val="003F33A0"/>
    <w:rsid w:val="003F34B9"/>
    <w:rsid w:val="003F3895"/>
    <w:rsid w:val="003F3B22"/>
    <w:rsid w:val="003F3C67"/>
    <w:rsid w:val="003F4102"/>
    <w:rsid w:val="003F4461"/>
    <w:rsid w:val="003F4740"/>
    <w:rsid w:val="003F4AEE"/>
    <w:rsid w:val="003F4C12"/>
    <w:rsid w:val="003F4D18"/>
    <w:rsid w:val="003F4FA4"/>
    <w:rsid w:val="003F5156"/>
    <w:rsid w:val="003F5260"/>
    <w:rsid w:val="003F585D"/>
    <w:rsid w:val="003F5899"/>
    <w:rsid w:val="003F589B"/>
    <w:rsid w:val="003F5C33"/>
    <w:rsid w:val="003F5DB4"/>
    <w:rsid w:val="003F5DCD"/>
    <w:rsid w:val="003F62B7"/>
    <w:rsid w:val="003F656B"/>
    <w:rsid w:val="003F6882"/>
    <w:rsid w:val="003F69AF"/>
    <w:rsid w:val="003F6A44"/>
    <w:rsid w:val="003F6D36"/>
    <w:rsid w:val="003F6E6C"/>
    <w:rsid w:val="003F6F6F"/>
    <w:rsid w:val="003F70AE"/>
    <w:rsid w:val="003F75D8"/>
    <w:rsid w:val="003F78C6"/>
    <w:rsid w:val="003F7A06"/>
    <w:rsid w:val="003F7A4A"/>
    <w:rsid w:val="0040014D"/>
    <w:rsid w:val="0040036E"/>
    <w:rsid w:val="004003E2"/>
    <w:rsid w:val="0040083D"/>
    <w:rsid w:val="00400884"/>
    <w:rsid w:val="004009F5"/>
    <w:rsid w:val="00400B13"/>
    <w:rsid w:val="004011B7"/>
    <w:rsid w:val="004011FA"/>
    <w:rsid w:val="00401246"/>
    <w:rsid w:val="00401486"/>
    <w:rsid w:val="0040163A"/>
    <w:rsid w:val="00401684"/>
    <w:rsid w:val="004016FE"/>
    <w:rsid w:val="00401860"/>
    <w:rsid w:val="00401975"/>
    <w:rsid w:val="00401A9F"/>
    <w:rsid w:val="00401B4F"/>
    <w:rsid w:val="004020B9"/>
    <w:rsid w:val="00402109"/>
    <w:rsid w:val="00402232"/>
    <w:rsid w:val="004025EC"/>
    <w:rsid w:val="0040290B"/>
    <w:rsid w:val="00402B86"/>
    <w:rsid w:val="00402B9E"/>
    <w:rsid w:val="00402C01"/>
    <w:rsid w:val="00402D06"/>
    <w:rsid w:val="00402E78"/>
    <w:rsid w:val="00402F0D"/>
    <w:rsid w:val="00402F69"/>
    <w:rsid w:val="0040306E"/>
    <w:rsid w:val="004031BD"/>
    <w:rsid w:val="00403225"/>
    <w:rsid w:val="0040364D"/>
    <w:rsid w:val="00403DE5"/>
    <w:rsid w:val="00403E0D"/>
    <w:rsid w:val="00403E11"/>
    <w:rsid w:val="00403E9D"/>
    <w:rsid w:val="00403F01"/>
    <w:rsid w:val="00403FB7"/>
    <w:rsid w:val="004043C0"/>
    <w:rsid w:val="00404462"/>
    <w:rsid w:val="004045A0"/>
    <w:rsid w:val="0040468F"/>
    <w:rsid w:val="0040479A"/>
    <w:rsid w:val="00405258"/>
    <w:rsid w:val="00405493"/>
    <w:rsid w:val="00405541"/>
    <w:rsid w:val="004055D9"/>
    <w:rsid w:val="0040576C"/>
    <w:rsid w:val="004057B5"/>
    <w:rsid w:val="00405A8B"/>
    <w:rsid w:val="00405C2F"/>
    <w:rsid w:val="00405D36"/>
    <w:rsid w:val="00405E0F"/>
    <w:rsid w:val="00405FC4"/>
    <w:rsid w:val="0040626B"/>
    <w:rsid w:val="00406672"/>
    <w:rsid w:val="00406799"/>
    <w:rsid w:val="00406892"/>
    <w:rsid w:val="004069DD"/>
    <w:rsid w:val="00407003"/>
    <w:rsid w:val="0040718A"/>
    <w:rsid w:val="004071E7"/>
    <w:rsid w:val="004075F8"/>
    <w:rsid w:val="00407748"/>
    <w:rsid w:val="00407749"/>
    <w:rsid w:val="004078EB"/>
    <w:rsid w:val="00407921"/>
    <w:rsid w:val="00407C65"/>
    <w:rsid w:val="00407ED5"/>
    <w:rsid w:val="00407F4E"/>
    <w:rsid w:val="00407F72"/>
    <w:rsid w:val="004102CE"/>
    <w:rsid w:val="00410982"/>
    <w:rsid w:val="004109AB"/>
    <w:rsid w:val="00410B45"/>
    <w:rsid w:val="00410B76"/>
    <w:rsid w:val="00410CED"/>
    <w:rsid w:val="00410D95"/>
    <w:rsid w:val="00410DE3"/>
    <w:rsid w:val="00410FFC"/>
    <w:rsid w:val="00411154"/>
    <w:rsid w:val="004115A9"/>
    <w:rsid w:val="004118B6"/>
    <w:rsid w:val="0041215E"/>
    <w:rsid w:val="004121FE"/>
    <w:rsid w:val="0041241A"/>
    <w:rsid w:val="004124D4"/>
    <w:rsid w:val="004124FC"/>
    <w:rsid w:val="00412763"/>
    <w:rsid w:val="00412777"/>
    <w:rsid w:val="00412AB5"/>
    <w:rsid w:val="00412C87"/>
    <w:rsid w:val="00412C98"/>
    <w:rsid w:val="00412CB1"/>
    <w:rsid w:val="00412D69"/>
    <w:rsid w:val="00412DF3"/>
    <w:rsid w:val="00412EE1"/>
    <w:rsid w:val="00412F7F"/>
    <w:rsid w:val="004131C7"/>
    <w:rsid w:val="0041324A"/>
    <w:rsid w:val="004136FF"/>
    <w:rsid w:val="004137CC"/>
    <w:rsid w:val="0041388E"/>
    <w:rsid w:val="004138B6"/>
    <w:rsid w:val="00414051"/>
    <w:rsid w:val="004143E1"/>
    <w:rsid w:val="004146FF"/>
    <w:rsid w:val="004148D0"/>
    <w:rsid w:val="00414C53"/>
    <w:rsid w:val="00414F2A"/>
    <w:rsid w:val="004151C5"/>
    <w:rsid w:val="004152BF"/>
    <w:rsid w:val="0041544F"/>
    <w:rsid w:val="00415495"/>
    <w:rsid w:val="00415527"/>
    <w:rsid w:val="00415835"/>
    <w:rsid w:val="004158B5"/>
    <w:rsid w:val="0041609F"/>
    <w:rsid w:val="00416309"/>
    <w:rsid w:val="00416595"/>
    <w:rsid w:val="004165B4"/>
    <w:rsid w:val="00416646"/>
    <w:rsid w:val="00416739"/>
    <w:rsid w:val="0041676F"/>
    <w:rsid w:val="00416773"/>
    <w:rsid w:val="00416B55"/>
    <w:rsid w:val="00416C7F"/>
    <w:rsid w:val="00416F4B"/>
    <w:rsid w:val="00416F6A"/>
    <w:rsid w:val="00417078"/>
    <w:rsid w:val="00417208"/>
    <w:rsid w:val="00417229"/>
    <w:rsid w:val="004172B2"/>
    <w:rsid w:val="0041739D"/>
    <w:rsid w:val="004173B1"/>
    <w:rsid w:val="004174A6"/>
    <w:rsid w:val="004175E2"/>
    <w:rsid w:val="0041763E"/>
    <w:rsid w:val="00417818"/>
    <w:rsid w:val="0041786D"/>
    <w:rsid w:val="004178D3"/>
    <w:rsid w:val="004178E7"/>
    <w:rsid w:val="0041794E"/>
    <w:rsid w:val="00417DB2"/>
    <w:rsid w:val="00417F8F"/>
    <w:rsid w:val="00417F99"/>
    <w:rsid w:val="00420008"/>
    <w:rsid w:val="004202AE"/>
    <w:rsid w:val="0042049E"/>
    <w:rsid w:val="004205BE"/>
    <w:rsid w:val="004206BB"/>
    <w:rsid w:val="00420A14"/>
    <w:rsid w:val="00420F97"/>
    <w:rsid w:val="00421416"/>
    <w:rsid w:val="00421592"/>
    <w:rsid w:val="004215F5"/>
    <w:rsid w:val="004216CF"/>
    <w:rsid w:val="00421AA0"/>
    <w:rsid w:val="00421AA9"/>
    <w:rsid w:val="00421B73"/>
    <w:rsid w:val="00421BD3"/>
    <w:rsid w:val="00421C11"/>
    <w:rsid w:val="00422309"/>
    <w:rsid w:val="00422578"/>
    <w:rsid w:val="004225A2"/>
    <w:rsid w:val="00422789"/>
    <w:rsid w:val="00422980"/>
    <w:rsid w:val="00422992"/>
    <w:rsid w:val="00422C22"/>
    <w:rsid w:val="00422CDF"/>
    <w:rsid w:val="00422D89"/>
    <w:rsid w:val="00422DBD"/>
    <w:rsid w:val="00422EDB"/>
    <w:rsid w:val="004232A7"/>
    <w:rsid w:val="00423301"/>
    <w:rsid w:val="00423499"/>
    <w:rsid w:val="0042360D"/>
    <w:rsid w:val="00423711"/>
    <w:rsid w:val="0042392A"/>
    <w:rsid w:val="00423A25"/>
    <w:rsid w:val="00423A57"/>
    <w:rsid w:val="00423C4D"/>
    <w:rsid w:val="00423F5B"/>
    <w:rsid w:val="00424007"/>
    <w:rsid w:val="00424018"/>
    <w:rsid w:val="004241C5"/>
    <w:rsid w:val="00424258"/>
    <w:rsid w:val="00424606"/>
    <w:rsid w:val="00424745"/>
    <w:rsid w:val="004248E0"/>
    <w:rsid w:val="00424932"/>
    <w:rsid w:val="0042498A"/>
    <w:rsid w:val="00425195"/>
    <w:rsid w:val="004251F1"/>
    <w:rsid w:val="004253AF"/>
    <w:rsid w:val="004255AA"/>
    <w:rsid w:val="004256ED"/>
    <w:rsid w:val="00425768"/>
    <w:rsid w:val="004257D5"/>
    <w:rsid w:val="00425980"/>
    <w:rsid w:val="004259B1"/>
    <w:rsid w:val="00425BEC"/>
    <w:rsid w:val="00425D49"/>
    <w:rsid w:val="00425E3B"/>
    <w:rsid w:val="00425FA7"/>
    <w:rsid w:val="004260EB"/>
    <w:rsid w:val="004262D8"/>
    <w:rsid w:val="004263EC"/>
    <w:rsid w:val="004267E6"/>
    <w:rsid w:val="00426803"/>
    <w:rsid w:val="00426A8C"/>
    <w:rsid w:val="00426C36"/>
    <w:rsid w:val="0042712F"/>
    <w:rsid w:val="004273F1"/>
    <w:rsid w:val="004275CC"/>
    <w:rsid w:val="00427924"/>
    <w:rsid w:val="0042798B"/>
    <w:rsid w:val="00427C4E"/>
    <w:rsid w:val="00427C6E"/>
    <w:rsid w:val="00427D3F"/>
    <w:rsid w:val="00427F77"/>
    <w:rsid w:val="0043000D"/>
    <w:rsid w:val="004301B5"/>
    <w:rsid w:val="004304A9"/>
    <w:rsid w:val="004304BE"/>
    <w:rsid w:val="004304C4"/>
    <w:rsid w:val="00430605"/>
    <w:rsid w:val="00430707"/>
    <w:rsid w:val="0043073F"/>
    <w:rsid w:val="004308BB"/>
    <w:rsid w:val="00430A6A"/>
    <w:rsid w:val="00430A81"/>
    <w:rsid w:val="00430B55"/>
    <w:rsid w:val="00430B89"/>
    <w:rsid w:val="00431002"/>
    <w:rsid w:val="00431246"/>
    <w:rsid w:val="004315DC"/>
    <w:rsid w:val="00431875"/>
    <w:rsid w:val="004319D4"/>
    <w:rsid w:val="00431C6D"/>
    <w:rsid w:val="00431CB4"/>
    <w:rsid w:val="00431D3F"/>
    <w:rsid w:val="00431F81"/>
    <w:rsid w:val="00432220"/>
    <w:rsid w:val="004324FF"/>
    <w:rsid w:val="004328D8"/>
    <w:rsid w:val="00432939"/>
    <w:rsid w:val="00432B61"/>
    <w:rsid w:val="00432D61"/>
    <w:rsid w:val="00432DE5"/>
    <w:rsid w:val="00432EBE"/>
    <w:rsid w:val="00432F2A"/>
    <w:rsid w:val="00433136"/>
    <w:rsid w:val="00433199"/>
    <w:rsid w:val="004331BA"/>
    <w:rsid w:val="004334F6"/>
    <w:rsid w:val="00433645"/>
    <w:rsid w:val="00433925"/>
    <w:rsid w:val="004339F8"/>
    <w:rsid w:val="00433A05"/>
    <w:rsid w:val="00433A1F"/>
    <w:rsid w:val="004341CC"/>
    <w:rsid w:val="00434297"/>
    <w:rsid w:val="00434500"/>
    <w:rsid w:val="00434507"/>
    <w:rsid w:val="004345AC"/>
    <w:rsid w:val="00434854"/>
    <w:rsid w:val="00434869"/>
    <w:rsid w:val="00434A74"/>
    <w:rsid w:val="00434ACB"/>
    <w:rsid w:val="00434CAC"/>
    <w:rsid w:val="00434E0E"/>
    <w:rsid w:val="004350E2"/>
    <w:rsid w:val="004355DD"/>
    <w:rsid w:val="004356AB"/>
    <w:rsid w:val="00435A9F"/>
    <w:rsid w:val="00435DF2"/>
    <w:rsid w:val="00435EAA"/>
    <w:rsid w:val="0043644A"/>
    <w:rsid w:val="00436624"/>
    <w:rsid w:val="0043662C"/>
    <w:rsid w:val="00436747"/>
    <w:rsid w:val="00436B3B"/>
    <w:rsid w:val="00436B8F"/>
    <w:rsid w:val="00436CE2"/>
    <w:rsid w:val="00437325"/>
    <w:rsid w:val="0043732C"/>
    <w:rsid w:val="004373CE"/>
    <w:rsid w:val="004375BE"/>
    <w:rsid w:val="0043787E"/>
    <w:rsid w:val="004378F1"/>
    <w:rsid w:val="0044007E"/>
    <w:rsid w:val="004400A5"/>
    <w:rsid w:val="004402D4"/>
    <w:rsid w:val="0044034D"/>
    <w:rsid w:val="00440425"/>
    <w:rsid w:val="0044051F"/>
    <w:rsid w:val="00440689"/>
    <w:rsid w:val="004406AB"/>
    <w:rsid w:val="00440975"/>
    <w:rsid w:val="0044098C"/>
    <w:rsid w:val="00440F01"/>
    <w:rsid w:val="0044102A"/>
    <w:rsid w:val="00441155"/>
    <w:rsid w:val="004415F9"/>
    <w:rsid w:val="0044162B"/>
    <w:rsid w:val="004416FF"/>
    <w:rsid w:val="00441AA9"/>
    <w:rsid w:val="00441ABB"/>
    <w:rsid w:val="00441BB9"/>
    <w:rsid w:val="00441E5F"/>
    <w:rsid w:val="0044219C"/>
    <w:rsid w:val="0044238B"/>
    <w:rsid w:val="00442616"/>
    <w:rsid w:val="004427E6"/>
    <w:rsid w:val="00442AE9"/>
    <w:rsid w:val="00442CBD"/>
    <w:rsid w:val="00442E9F"/>
    <w:rsid w:val="00442F00"/>
    <w:rsid w:val="00442F40"/>
    <w:rsid w:val="00443057"/>
    <w:rsid w:val="0044337B"/>
    <w:rsid w:val="004433D1"/>
    <w:rsid w:val="0044379F"/>
    <w:rsid w:val="004439D8"/>
    <w:rsid w:val="00443DD8"/>
    <w:rsid w:val="00443EDE"/>
    <w:rsid w:val="00444096"/>
    <w:rsid w:val="004440FC"/>
    <w:rsid w:val="004443A7"/>
    <w:rsid w:val="00444490"/>
    <w:rsid w:val="00444594"/>
    <w:rsid w:val="00444788"/>
    <w:rsid w:val="00444E6B"/>
    <w:rsid w:val="00444E8A"/>
    <w:rsid w:val="00444F0C"/>
    <w:rsid w:val="004452FE"/>
    <w:rsid w:val="00445847"/>
    <w:rsid w:val="004458F2"/>
    <w:rsid w:val="004459D6"/>
    <w:rsid w:val="00445D74"/>
    <w:rsid w:val="00445F58"/>
    <w:rsid w:val="00446041"/>
    <w:rsid w:val="004460B1"/>
    <w:rsid w:val="004463DD"/>
    <w:rsid w:val="004463FA"/>
    <w:rsid w:val="004464D2"/>
    <w:rsid w:val="00446771"/>
    <w:rsid w:val="004467E9"/>
    <w:rsid w:val="004467FC"/>
    <w:rsid w:val="004468ED"/>
    <w:rsid w:val="0044696D"/>
    <w:rsid w:val="00446985"/>
    <w:rsid w:val="00446A4F"/>
    <w:rsid w:val="00446A6C"/>
    <w:rsid w:val="00446D12"/>
    <w:rsid w:val="00446D72"/>
    <w:rsid w:val="00446F3B"/>
    <w:rsid w:val="00447096"/>
    <w:rsid w:val="00447248"/>
    <w:rsid w:val="00447258"/>
    <w:rsid w:val="004473C7"/>
    <w:rsid w:val="004475F5"/>
    <w:rsid w:val="004476B2"/>
    <w:rsid w:val="004479AF"/>
    <w:rsid w:val="004479EE"/>
    <w:rsid w:val="00447CF9"/>
    <w:rsid w:val="00447F8C"/>
    <w:rsid w:val="004500CD"/>
    <w:rsid w:val="00450340"/>
    <w:rsid w:val="0045064B"/>
    <w:rsid w:val="00450674"/>
    <w:rsid w:val="004508DE"/>
    <w:rsid w:val="00450948"/>
    <w:rsid w:val="004509C4"/>
    <w:rsid w:val="004509F7"/>
    <w:rsid w:val="00450C3A"/>
    <w:rsid w:val="00450CA3"/>
    <w:rsid w:val="00450E0B"/>
    <w:rsid w:val="00450EB1"/>
    <w:rsid w:val="00450FA8"/>
    <w:rsid w:val="00451344"/>
    <w:rsid w:val="0045156F"/>
    <w:rsid w:val="00451A4C"/>
    <w:rsid w:val="00451C4E"/>
    <w:rsid w:val="00451F2C"/>
    <w:rsid w:val="00452517"/>
    <w:rsid w:val="00452838"/>
    <w:rsid w:val="00452850"/>
    <w:rsid w:val="00452956"/>
    <w:rsid w:val="004529BB"/>
    <w:rsid w:val="00452A22"/>
    <w:rsid w:val="00452AA5"/>
    <w:rsid w:val="00452BBD"/>
    <w:rsid w:val="00452C1F"/>
    <w:rsid w:val="004536C4"/>
    <w:rsid w:val="004538AC"/>
    <w:rsid w:val="0045397E"/>
    <w:rsid w:val="00453AF0"/>
    <w:rsid w:val="00453C68"/>
    <w:rsid w:val="00453DC2"/>
    <w:rsid w:val="00453E82"/>
    <w:rsid w:val="00453F4C"/>
    <w:rsid w:val="00453F52"/>
    <w:rsid w:val="0045448F"/>
    <w:rsid w:val="00454535"/>
    <w:rsid w:val="004545F0"/>
    <w:rsid w:val="00454619"/>
    <w:rsid w:val="00454CBF"/>
    <w:rsid w:val="00454DBD"/>
    <w:rsid w:val="00455246"/>
    <w:rsid w:val="004558CD"/>
    <w:rsid w:val="0045593A"/>
    <w:rsid w:val="00455CE0"/>
    <w:rsid w:val="00455E7B"/>
    <w:rsid w:val="00456583"/>
    <w:rsid w:val="004566CB"/>
    <w:rsid w:val="004567A6"/>
    <w:rsid w:val="00456859"/>
    <w:rsid w:val="00456F8F"/>
    <w:rsid w:val="00457064"/>
    <w:rsid w:val="0045711F"/>
    <w:rsid w:val="00457360"/>
    <w:rsid w:val="004575B0"/>
    <w:rsid w:val="004579E9"/>
    <w:rsid w:val="00457BB1"/>
    <w:rsid w:val="00457CDC"/>
    <w:rsid w:val="00457F5E"/>
    <w:rsid w:val="00457F99"/>
    <w:rsid w:val="004605E7"/>
    <w:rsid w:val="00460660"/>
    <w:rsid w:val="00460750"/>
    <w:rsid w:val="00460B68"/>
    <w:rsid w:val="00460D2E"/>
    <w:rsid w:val="00460EC1"/>
    <w:rsid w:val="00461218"/>
    <w:rsid w:val="00461478"/>
    <w:rsid w:val="00461693"/>
    <w:rsid w:val="0046184E"/>
    <w:rsid w:val="00461C01"/>
    <w:rsid w:val="00461C07"/>
    <w:rsid w:val="00461C91"/>
    <w:rsid w:val="00461CB4"/>
    <w:rsid w:val="00461DF0"/>
    <w:rsid w:val="00462485"/>
    <w:rsid w:val="004624A1"/>
    <w:rsid w:val="00462583"/>
    <w:rsid w:val="00462691"/>
    <w:rsid w:val="00462794"/>
    <w:rsid w:val="004627BE"/>
    <w:rsid w:val="004629F5"/>
    <w:rsid w:val="00462A07"/>
    <w:rsid w:val="00462A23"/>
    <w:rsid w:val="00462A7F"/>
    <w:rsid w:val="00462B50"/>
    <w:rsid w:val="00462D0F"/>
    <w:rsid w:val="00462D1A"/>
    <w:rsid w:val="00462E0F"/>
    <w:rsid w:val="00462FA2"/>
    <w:rsid w:val="00463156"/>
    <w:rsid w:val="004633B7"/>
    <w:rsid w:val="0046343D"/>
    <w:rsid w:val="004637F4"/>
    <w:rsid w:val="004639C2"/>
    <w:rsid w:val="00463C27"/>
    <w:rsid w:val="00463E61"/>
    <w:rsid w:val="00464115"/>
    <w:rsid w:val="00464510"/>
    <w:rsid w:val="004646BC"/>
    <w:rsid w:val="00464739"/>
    <w:rsid w:val="004648DC"/>
    <w:rsid w:val="00464936"/>
    <w:rsid w:val="0046528A"/>
    <w:rsid w:val="004653F5"/>
    <w:rsid w:val="00465589"/>
    <w:rsid w:val="00465607"/>
    <w:rsid w:val="00465641"/>
    <w:rsid w:val="00465914"/>
    <w:rsid w:val="0046592B"/>
    <w:rsid w:val="00465BE1"/>
    <w:rsid w:val="00465EEB"/>
    <w:rsid w:val="004660D8"/>
    <w:rsid w:val="004660E5"/>
    <w:rsid w:val="0046623A"/>
    <w:rsid w:val="00466460"/>
    <w:rsid w:val="004665D8"/>
    <w:rsid w:val="00466747"/>
    <w:rsid w:val="00466874"/>
    <w:rsid w:val="00466880"/>
    <w:rsid w:val="004668AB"/>
    <w:rsid w:val="00466A70"/>
    <w:rsid w:val="00466CF5"/>
    <w:rsid w:val="00466D83"/>
    <w:rsid w:val="00466F45"/>
    <w:rsid w:val="00466F6F"/>
    <w:rsid w:val="00466FCC"/>
    <w:rsid w:val="00467107"/>
    <w:rsid w:val="00467462"/>
    <w:rsid w:val="00467D14"/>
    <w:rsid w:val="00467E1D"/>
    <w:rsid w:val="00470062"/>
    <w:rsid w:val="00470369"/>
    <w:rsid w:val="00470504"/>
    <w:rsid w:val="00470611"/>
    <w:rsid w:val="00470659"/>
    <w:rsid w:val="00470773"/>
    <w:rsid w:val="004707F3"/>
    <w:rsid w:val="00470EA3"/>
    <w:rsid w:val="00470F79"/>
    <w:rsid w:val="0047111A"/>
    <w:rsid w:val="004715F7"/>
    <w:rsid w:val="0047184D"/>
    <w:rsid w:val="004718E9"/>
    <w:rsid w:val="00471B09"/>
    <w:rsid w:val="00471B6F"/>
    <w:rsid w:val="00471BA6"/>
    <w:rsid w:val="00471D44"/>
    <w:rsid w:val="00471E62"/>
    <w:rsid w:val="00472240"/>
    <w:rsid w:val="00472249"/>
    <w:rsid w:val="0047226C"/>
    <w:rsid w:val="00472523"/>
    <w:rsid w:val="00472591"/>
    <w:rsid w:val="004725D6"/>
    <w:rsid w:val="0047266D"/>
    <w:rsid w:val="0047270E"/>
    <w:rsid w:val="00472784"/>
    <w:rsid w:val="004728CC"/>
    <w:rsid w:val="00472A27"/>
    <w:rsid w:val="00472CB3"/>
    <w:rsid w:val="00472DB9"/>
    <w:rsid w:val="00473229"/>
    <w:rsid w:val="0047340D"/>
    <w:rsid w:val="00473749"/>
    <w:rsid w:val="004738CD"/>
    <w:rsid w:val="00473963"/>
    <w:rsid w:val="00473A58"/>
    <w:rsid w:val="00473B0C"/>
    <w:rsid w:val="004741D6"/>
    <w:rsid w:val="00474564"/>
    <w:rsid w:val="00474694"/>
    <w:rsid w:val="0047471C"/>
    <w:rsid w:val="0047479F"/>
    <w:rsid w:val="004747F5"/>
    <w:rsid w:val="004749C9"/>
    <w:rsid w:val="00474B7D"/>
    <w:rsid w:val="00474C65"/>
    <w:rsid w:val="00474DF4"/>
    <w:rsid w:val="00474EFB"/>
    <w:rsid w:val="00474F18"/>
    <w:rsid w:val="00474F47"/>
    <w:rsid w:val="00474F9C"/>
    <w:rsid w:val="00475362"/>
    <w:rsid w:val="00475368"/>
    <w:rsid w:val="0047544B"/>
    <w:rsid w:val="00475565"/>
    <w:rsid w:val="00475585"/>
    <w:rsid w:val="0047571C"/>
    <w:rsid w:val="00475736"/>
    <w:rsid w:val="004758D6"/>
    <w:rsid w:val="004759E6"/>
    <w:rsid w:val="00475CB4"/>
    <w:rsid w:val="00475D1F"/>
    <w:rsid w:val="00475DD1"/>
    <w:rsid w:val="004760C1"/>
    <w:rsid w:val="00476347"/>
    <w:rsid w:val="00476B21"/>
    <w:rsid w:val="00476C21"/>
    <w:rsid w:val="00476E56"/>
    <w:rsid w:val="00476FEC"/>
    <w:rsid w:val="0047729C"/>
    <w:rsid w:val="00477386"/>
    <w:rsid w:val="004773D4"/>
    <w:rsid w:val="00477460"/>
    <w:rsid w:val="004774A2"/>
    <w:rsid w:val="0047757B"/>
    <w:rsid w:val="004775F1"/>
    <w:rsid w:val="00477B03"/>
    <w:rsid w:val="00477C89"/>
    <w:rsid w:val="00477D42"/>
    <w:rsid w:val="00477DD8"/>
    <w:rsid w:val="00477F59"/>
    <w:rsid w:val="004800A9"/>
    <w:rsid w:val="00480207"/>
    <w:rsid w:val="00480418"/>
    <w:rsid w:val="00480573"/>
    <w:rsid w:val="00480779"/>
    <w:rsid w:val="00480A89"/>
    <w:rsid w:val="00480C1B"/>
    <w:rsid w:val="004811DE"/>
    <w:rsid w:val="0048132E"/>
    <w:rsid w:val="00481683"/>
    <w:rsid w:val="00481869"/>
    <w:rsid w:val="00481948"/>
    <w:rsid w:val="00481C62"/>
    <w:rsid w:val="00481CF6"/>
    <w:rsid w:val="00481E9A"/>
    <w:rsid w:val="004821AE"/>
    <w:rsid w:val="00482353"/>
    <w:rsid w:val="00482484"/>
    <w:rsid w:val="00482853"/>
    <w:rsid w:val="00482877"/>
    <w:rsid w:val="00482DEF"/>
    <w:rsid w:val="00482EEF"/>
    <w:rsid w:val="004830C4"/>
    <w:rsid w:val="004830D0"/>
    <w:rsid w:val="00483A6E"/>
    <w:rsid w:val="00483AA0"/>
    <w:rsid w:val="00483EF8"/>
    <w:rsid w:val="00483F85"/>
    <w:rsid w:val="004840DB"/>
    <w:rsid w:val="00484209"/>
    <w:rsid w:val="00484254"/>
    <w:rsid w:val="004844B4"/>
    <w:rsid w:val="00484678"/>
    <w:rsid w:val="004846A7"/>
    <w:rsid w:val="00484872"/>
    <w:rsid w:val="004848C3"/>
    <w:rsid w:val="00484CB5"/>
    <w:rsid w:val="00484DD8"/>
    <w:rsid w:val="00484EE2"/>
    <w:rsid w:val="0048579B"/>
    <w:rsid w:val="00485B3B"/>
    <w:rsid w:val="00486098"/>
    <w:rsid w:val="004860B0"/>
    <w:rsid w:val="0048614B"/>
    <w:rsid w:val="00486307"/>
    <w:rsid w:val="0048656B"/>
    <w:rsid w:val="004868D5"/>
    <w:rsid w:val="00486ADB"/>
    <w:rsid w:val="00486D7B"/>
    <w:rsid w:val="00486EE8"/>
    <w:rsid w:val="00486F2D"/>
    <w:rsid w:val="0048719B"/>
    <w:rsid w:val="004876ED"/>
    <w:rsid w:val="00487BE4"/>
    <w:rsid w:val="00487C04"/>
    <w:rsid w:val="004900F4"/>
    <w:rsid w:val="00490274"/>
    <w:rsid w:val="004902DB"/>
    <w:rsid w:val="0049088A"/>
    <w:rsid w:val="004908A3"/>
    <w:rsid w:val="00490DD8"/>
    <w:rsid w:val="00491680"/>
    <w:rsid w:val="00491746"/>
    <w:rsid w:val="004917AA"/>
    <w:rsid w:val="00491B80"/>
    <w:rsid w:val="00491BF0"/>
    <w:rsid w:val="00491C57"/>
    <w:rsid w:val="00491FA1"/>
    <w:rsid w:val="00491FF1"/>
    <w:rsid w:val="004923A9"/>
    <w:rsid w:val="0049266F"/>
    <w:rsid w:val="00492720"/>
    <w:rsid w:val="0049283F"/>
    <w:rsid w:val="00492AC2"/>
    <w:rsid w:val="00492DEA"/>
    <w:rsid w:val="00492F43"/>
    <w:rsid w:val="00492F5B"/>
    <w:rsid w:val="00493010"/>
    <w:rsid w:val="00493102"/>
    <w:rsid w:val="004932AA"/>
    <w:rsid w:val="00493367"/>
    <w:rsid w:val="004935C8"/>
    <w:rsid w:val="00493627"/>
    <w:rsid w:val="00493750"/>
    <w:rsid w:val="004937D7"/>
    <w:rsid w:val="00493866"/>
    <w:rsid w:val="004938B3"/>
    <w:rsid w:val="004938C1"/>
    <w:rsid w:val="00493C04"/>
    <w:rsid w:val="00493D7A"/>
    <w:rsid w:val="00493E09"/>
    <w:rsid w:val="00493EC5"/>
    <w:rsid w:val="00493FE6"/>
    <w:rsid w:val="0049406D"/>
    <w:rsid w:val="004940F5"/>
    <w:rsid w:val="004944D8"/>
    <w:rsid w:val="00494A38"/>
    <w:rsid w:val="00494B92"/>
    <w:rsid w:val="00494C8A"/>
    <w:rsid w:val="00494E13"/>
    <w:rsid w:val="00494E79"/>
    <w:rsid w:val="00494F1A"/>
    <w:rsid w:val="00495192"/>
    <w:rsid w:val="00495358"/>
    <w:rsid w:val="004955F5"/>
    <w:rsid w:val="00495D40"/>
    <w:rsid w:val="00496383"/>
    <w:rsid w:val="0049638E"/>
    <w:rsid w:val="004963CD"/>
    <w:rsid w:val="004964AE"/>
    <w:rsid w:val="0049652A"/>
    <w:rsid w:val="004966BB"/>
    <w:rsid w:val="00496768"/>
    <w:rsid w:val="00496824"/>
    <w:rsid w:val="004969E9"/>
    <w:rsid w:val="00496A5F"/>
    <w:rsid w:val="00496B51"/>
    <w:rsid w:val="00496BB9"/>
    <w:rsid w:val="00496C05"/>
    <w:rsid w:val="00496CF4"/>
    <w:rsid w:val="00496F8E"/>
    <w:rsid w:val="004970D3"/>
    <w:rsid w:val="004975DC"/>
    <w:rsid w:val="0049760D"/>
    <w:rsid w:val="00497808"/>
    <w:rsid w:val="00497A7C"/>
    <w:rsid w:val="004A014D"/>
    <w:rsid w:val="004A016C"/>
    <w:rsid w:val="004A03A7"/>
    <w:rsid w:val="004A0417"/>
    <w:rsid w:val="004A0616"/>
    <w:rsid w:val="004A0671"/>
    <w:rsid w:val="004A0BA9"/>
    <w:rsid w:val="004A0D20"/>
    <w:rsid w:val="004A102B"/>
    <w:rsid w:val="004A1054"/>
    <w:rsid w:val="004A110C"/>
    <w:rsid w:val="004A12F9"/>
    <w:rsid w:val="004A13A3"/>
    <w:rsid w:val="004A13D2"/>
    <w:rsid w:val="004A1682"/>
    <w:rsid w:val="004A1903"/>
    <w:rsid w:val="004A19F8"/>
    <w:rsid w:val="004A1A57"/>
    <w:rsid w:val="004A1F9E"/>
    <w:rsid w:val="004A2287"/>
    <w:rsid w:val="004A2680"/>
    <w:rsid w:val="004A27C1"/>
    <w:rsid w:val="004A2804"/>
    <w:rsid w:val="004A28D3"/>
    <w:rsid w:val="004A2B89"/>
    <w:rsid w:val="004A2B96"/>
    <w:rsid w:val="004A2CAF"/>
    <w:rsid w:val="004A2E34"/>
    <w:rsid w:val="004A2F06"/>
    <w:rsid w:val="004A313B"/>
    <w:rsid w:val="004A3257"/>
    <w:rsid w:val="004A3960"/>
    <w:rsid w:val="004A3984"/>
    <w:rsid w:val="004A39A9"/>
    <w:rsid w:val="004A3DA9"/>
    <w:rsid w:val="004A3DC7"/>
    <w:rsid w:val="004A3E5B"/>
    <w:rsid w:val="004A4039"/>
    <w:rsid w:val="004A417D"/>
    <w:rsid w:val="004A4290"/>
    <w:rsid w:val="004A4414"/>
    <w:rsid w:val="004A45FC"/>
    <w:rsid w:val="004A467F"/>
    <w:rsid w:val="004A46A0"/>
    <w:rsid w:val="004A477A"/>
    <w:rsid w:val="004A4AE3"/>
    <w:rsid w:val="004A4AF6"/>
    <w:rsid w:val="004A4B6B"/>
    <w:rsid w:val="004A5030"/>
    <w:rsid w:val="004A520B"/>
    <w:rsid w:val="004A528E"/>
    <w:rsid w:val="004A5A40"/>
    <w:rsid w:val="004A5B1B"/>
    <w:rsid w:val="004A5DC1"/>
    <w:rsid w:val="004A5E3D"/>
    <w:rsid w:val="004A6196"/>
    <w:rsid w:val="004A61EA"/>
    <w:rsid w:val="004A6564"/>
    <w:rsid w:val="004A66B0"/>
    <w:rsid w:val="004A6C58"/>
    <w:rsid w:val="004A6E95"/>
    <w:rsid w:val="004A6F7E"/>
    <w:rsid w:val="004A71CD"/>
    <w:rsid w:val="004A7437"/>
    <w:rsid w:val="004A7463"/>
    <w:rsid w:val="004A75FC"/>
    <w:rsid w:val="004A76C7"/>
    <w:rsid w:val="004A781C"/>
    <w:rsid w:val="004A7A77"/>
    <w:rsid w:val="004A7B90"/>
    <w:rsid w:val="004A7E8E"/>
    <w:rsid w:val="004A7EB8"/>
    <w:rsid w:val="004A7F70"/>
    <w:rsid w:val="004B01FD"/>
    <w:rsid w:val="004B0245"/>
    <w:rsid w:val="004B0333"/>
    <w:rsid w:val="004B04BA"/>
    <w:rsid w:val="004B0509"/>
    <w:rsid w:val="004B0555"/>
    <w:rsid w:val="004B055E"/>
    <w:rsid w:val="004B0D5B"/>
    <w:rsid w:val="004B0FEB"/>
    <w:rsid w:val="004B139D"/>
    <w:rsid w:val="004B15AE"/>
    <w:rsid w:val="004B15C8"/>
    <w:rsid w:val="004B16E7"/>
    <w:rsid w:val="004B17D7"/>
    <w:rsid w:val="004B1B11"/>
    <w:rsid w:val="004B2264"/>
    <w:rsid w:val="004B25DF"/>
    <w:rsid w:val="004B269B"/>
    <w:rsid w:val="004B27E7"/>
    <w:rsid w:val="004B2C0A"/>
    <w:rsid w:val="004B2C11"/>
    <w:rsid w:val="004B30F2"/>
    <w:rsid w:val="004B330F"/>
    <w:rsid w:val="004B33B8"/>
    <w:rsid w:val="004B36A3"/>
    <w:rsid w:val="004B39B9"/>
    <w:rsid w:val="004B3B97"/>
    <w:rsid w:val="004B3CC6"/>
    <w:rsid w:val="004B3D10"/>
    <w:rsid w:val="004B408A"/>
    <w:rsid w:val="004B411B"/>
    <w:rsid w:val="004B41BC"/>
    <w:rsid w:val="004B4268"/>
    <w:rsid w:val="004B43E3"/>
    <w:rsid w:val="004B44F7"/>
    <w:rsid w:val="004B473D"/>
    <w:rsid w:val="004B4791"/>
    <w:rsid w:val="004B4816"/>
    <w:rsid w:val="004B487F"/>
    <w:rsid w:val="004B4999"/>
    <w:rsid w:val="004B4C87"/>
    <w:rsid w:val="004B4D54"/>
    <w:rsid w:val="004B4DBE"/>
    <w:rsid w:val="004B4E4D"/>
    <w:rsid w:val="004B5044"/>
    <w:rsid w:val="004B509B"/>
    <w:rsid w:val="004B50E9"/>
    <w:rsid w:val="004B50EA"/>
    <w:rsid w:val="004B52B1"/>
    <w:rsid w:val="004B5326"/>
    <w:rsid w:val="004B5889"/>
    <w:rsid w:val="004B5945"/>
    <w:rsid w:val="004B5992"/>
    <w:rsid w:val="004B5FF9"/>
    <w:rsid w:val="004B6460"/>
    <w:rsid w:val="004B64FB"/>
    <w:rsid w:val="004B6519"/>
    <w:rsid w:val="004B679C"/>
    <w:rsid w:val="004B67E9"/>
    <w:rsid w:val="004B69DA"/>
    <w:rsid w:val="004B6AFE"/>
    <w:rsid w:val="004B6B62"/>
    <w:rsid w:val="004B6CAA"/>
    <w:rsid w:val="004B6D4F"/>
    <w:rsid w:val="004B6EF7"/>
    <w:rsid w:val="004B70D0"/>
    <w:rsid w:val="004B722C"/>
    <w:rsid w:val="004B774D"/>
    <w:rsid w:val="004B77A1"/>
    <w:rsid w:val="004B79BB"/>
    <w:rsid w:val="004B7ABE"/>
    <w:rsid w:val="004B7B73"/>
    <w:rsid w:val="004B7D0F"/>
    <w:rsid w:val="004B7EAD"/>
    <w:rsid w:val="004B7EFE"/>
    <w:rsid w:val="004B7F3F"/>
    <w:rsid w:val="004B7F47"/>
    <w:rsid w:val="004C02DE"/>
    <w:rsid w:val="004C08F2"/>
    <w:rsid w:val="004C0931"/>
    <w:rsid w:val="004C0CEA"/>
    <w:rsid w:val="004C0F6B"/>
    <w:rsid w:val="004C1046"/>
    <w:rsid w:val="004C1326"/>
    <w:rsid w:val="004C13AC"/>
    <w:rsid w:val="004C19A9"/>
    <w:rsid w:val="004C1A95"/>
    <w:rsid w:val="004C1D77"/>
    <w:rsid w:val="004C1DFE"/>
    <w:rsid w:val="004C1F03"/>
    <w:rsid w:val="004C1F65"/>
    <w:rsid w:val="004C2498"/>
    <w:rsid w:val="004C24F5"/>
    <w:rsid w:val="004C26CE"/>
    <w:rsid w:val="004C26CF"/>
    <w:rsid w:val="004C27CA"/>
    <w:rsid w:val="004C28CF"/>
    <w:rsid w:val="004C295B"/>
    <w:rsid w:val="004C2A3C"/>
    <w:rsid w:val="004C2A43"/>
    <w:rsid w:val="004C2AC8"/>
    <w:rsid w:val="004C2BC6"/>
    <w:rsid w:val="004C2D85"/>
    <w:rsid w:val="004C2E0E"/>
    <w:rsid w:val="004C2E48"/>
    <w:rsid w:val="004C2E8F"/>
    <w:rsid w:val="004C2F9B"/>
    <w:rsid w:val="004C33DC"/>
    <w:rsid w:val="004C343C"/>
    <w:rsid w:val="004C35B6"/>
    <w:rsid w:val="004C35BF"/>
    <w:rsid w:val="004C3687"/>
    <w:rsid w:val="004C37FB"/>
    <w:rsid w:val="004C3980"/>
    <w:rsid w:val="004C3992"/>
    <w:rsid w:val="004C3C70"/>
    <w:rsid w:val="004C3D9F"/>
    <w:rsid w:val="004C3DC6"/>
    <w:rsid w:val="004C3E68"/>
    <w:rsid w:val="004C3EF9"/>
    <w:rsid w:val="004C41A3"/>
    <w:rsid w:val="004C41FC"/>
    <w:rsid w:val="004C45A3"/>
    <w:rsid w:val="004C480B"/>
    <w:rsid w:val="004C49B3"/>
    <w:rsid w:val="004C49E0"/>
    <w:rsid w:val="004C49E3"/>
    <w:rsid w:val="004C4B6D"/>
    <w:rsid w:val="004C4D54"/>
    <w:rsid w:val="004C4F52"/>
    <w:rsid w:val="004C5066"/>
    <w:rsid w:val="004C51E1"/>
    <w:rsid w:val="004C59C0"/>
    <w:rsid w:val="004C5BB1"/>
    <w:rsid w:val="004C5F87"/>
    <w:rsid w:val="004C5FC9"/>
    <w:rsid w:val="004C645E"/>
    <w:rsid w:val="004C64B7"/>
    <w:rsid w:val="004C662D"/>
    <w:rsid w:val="004C6905"/>
    <w:rsid w:val="004C6D6B"/>
    <w:rsid w:val="004C7181"/>
    <w:rsid w:val="004C744C"/>
    <w:rsid w:val="004C745F"/>
    <w:rsid w:val="004C7561"/>
    <w:rsid w:val="004C75B9"/>
    <w:rsid w:val="004C7619"/>
    <w:rsid w:val="004C7B6A"/>
    <w:rsid w:val="004C7BAE"/>
    <w:rsid w:val="004C7BD0"/>
    <w:rsid w:val="004C7D8D"/>
    <w:rsid w:val="004C7D9A"/>
    <w:rsid w:val="004C7EDA"/>
    <w:rsid w:val="004C7EFE"/>
    <w:rsid w:val="004D01AD"/>
    <w:rsid w:val="004D0499"/>
    <w:rsid w:val="004D06FE"/>
    <w:rsid w:val="004D0877"/>
    <w:rsid w:val="004D140F"/>
    <w:rsid w:val="004D1977"/>
    <w:rsid w:val="004D1C5F"/>
    <w:rsid w:val="004D1CF4"/>
    <w:rsid w:val="004D1DE6"/>
    <w:rsid w:val="004D1F72"/>
    <w:rsid w:val="004D2278"/>
    <w:rsid w:val="004D2300"/>
    <w:rsid w:val="004D2890"/>
    <w:rsid w:val="004D28B6"/>
    <w:rsid w:val="004D29AE"/>
    <w:rsid w:val="004D2B1A"/>
    <w:rsid w:val="004D2ECB"/>
    <w:rsid w:val="004D2F41"/>
    <w:rsid w:val="004D302C"/>
    <w:rsid w:val="004D30EC"/>
    <w:rsid w:val="004D322B"/>
    <w:rsid w:val="004D32C4"/>
    <w:rsid w:val="004D3589"/>
    <w:rsid w:val="004D371A"/>
    <w:rsid w:val="004D37A2"/>
    <w:rsid w:val="004D39B4"/>
    <w:rsid w:val="004D3AC5"/>
    <w:rsid w:val="004D4163"/>
    <w:rsid w:val="004D438E"/>
    <w:rsid w:val="004D4556"/>
    <w:rsid w:val="004D4656"/>
    <w:rsid w:val="004D49D1"/>
    <w:rsid w:val="004D4B23"/>
    <w:rsid w:val="004D4BF8"/>
    <w:rsid w:val="004D5166"/>
    <w:rsid w:val="004D53D9"/>
    <w:rsid w:val="004D56A1"/>
    <w:rsid w:val="004D56C3"/>
    <w:rsid w:val="004D56C9"/>
    <w:rsid w:val="004D5929"/>
    <w:rsid w:val="004D5ACC"/>
    <w:rsid w:val="004D5D95"/>
    <w:rsid w:val="004D5E1D"/>
    <w:rsid w:val="004D5EF4"/>
    <w:rsid w:val="004D5F90"/>
    <w:rsid w:val="004D689D"/>
    <w:rsid w:val="004D6AA5"/>
    <w:rsid w:val="004D6AC4"/>
    <w:rsid w:val="004D6B50"/>
    <w:rsid w:val="004D6D87"/>
    <w:rsid w:val="004D6E8D"/>
    <w:rsid w:val="004D6ED3"/>
    <w:rsid w:val="004D7051"/>
    <w:rsid w:val="004D71E5"/>
    <w:rsid w:val="004D73A6"/>
    <w:rsid w:val="004D778C"/>
    <w:rsid w:val="004D7876"/>
    <w:rsid w:val="004D7C68"/>
    <w:rsid w:val="004E07C1"/>
    <w:rsid w:val="004E0DD1"/>
    <w:rsid w:val="004E0F1A"/>
    <w:rsid w:val="004E138A"/>
    <w:rsid w:val="004E152D"/>
    <w:rsid w:val="004E1781"/>
    <w:rsid w:val="004E187F"/>
    <w:rsid w:val="004E1A62"/>
    <w:rsid w:val="004E1CE3"/>
    <w:rsid w:val="004E1DF5"/>
    <w:rsid w:val="004E21F5"/>
    <w:rsid w:val="004E2428"/>
    <w:rsid w:val="004E247B"/>
    <w:rsid w:val="004E27F0"/>
    <w:rsid w:val="004E2B8A"/>
    <w:rsid w:val="004E2CE2"/>
    <w:rsid w:val="004E2D42"/>
    <w:rsid w:val="004E2F6F"/>
    <w:rsid w:val="004E311E"/>
    <w:rsid w:val="004E3940"/>
    <w:rsid w:val="004E3A4F"/>
    <w:rsid w:val="004E3BAA"/>
    <w:rsid w:val="004E3CF8"/>
    <w:rsid w:val="004E3EF8"/>
    <w:rsid w:val="004E4098"/>
    <w:rsid w:val="004E447B"/>
    <w:rsid w:val="004E46D6"/>
    <w:rsid w:val="004E49F1"/>
    <w:rsid w:val="004E4CA9"/>
    <w:rsid w:val="004E4DAD"/>
    <w:rsid w:val="004E52DC"/>
    <w:rsid w:val="004E54D1"/>
    <w:rsid w:val="004E55C6"/>
    <w:rsid w:val="004E5662"/>
    <w:rsid w:val="004E56C5"/>
    <w:rsid w:val="004E5B91"/>
    <w:rsid w:val="004E5E62"/>
    <w:rsid w:val="004E5FE9"/>
    <w:rsid w:val="004E6011"/>
    <w:rsid w:val="004E61ED"/>
    <w:rsid w:val="004E62F2"/>
    <w:rsid w:val="004E65A7"/>
    <w:rsid w:val="004E67C5"/>
    <w:rsid w:val="004E67F3"/>
    <w:rsid w:val="004E6A9D"/>
    <w:rsid w:val="004E6C16"/>
    <w:rsid w:val="004E6CCA"/>
    <w:rsid w:val="004E6D44"/>
    <w:rsid w:val="004E6DE3"/>
    <w:rsid w:val="004E6DF8"/>
    <w:rsid w:val="004E6FDF"/>
    <w:rsid w:val="004E7001"/>
    <w:rsid w:val="004E7262"/>
    <w:rsid w:val="004E769D"/>
    <w:rsid w:val="004E79CA"/>
    <w:rsid w:val="004E79D5"/>
    <w:rsid w:val="004E7CCE"/>
    <w:rsid w:val="004F001F"/>
    <w:rsid w:val="004F00E2"/>
    <w:rsid w:val="004F00EC"/>
    <w:rsid w:val="004F0387"/>
    <w:rsid w:val="004F03AF"/>
    <w:rsid w:val="004F0503"/>
    <w:rsid w:val="004F057D"/>
    <w:rsid w:val="004F0BD5"/>
    <w:rsid w:val="004F0CF5"/>
    <w:rsid w:val="004F0D91"/>
    <w:rsid w:val="004F0F36"/>
    <w:rsid w:val="004F10A9"/>
    <w:rsid w:val="004F1141"/>
    <w:rsid w:val="004F1235"/>
    <w:rsid w:val="004F1467"/>
    <w:rsid w:val="004F181E"/>
    <w:rsid w:val="004F1AE7"/>
    <w:rsid w:val="004F1BAE"/>
    <w:rsid w:val="004F1CC5"/>
    <w:rsid w:val="004F1DDB"/>
    <w:rsid w:val="004F2021"/>
    <w:rsid w:val="004F2376"/>
    <w:rsid w:val="004F23E9"/>
    <w:rsid w:val="004F2738"/>
    <w:rsid w:val="004F2749"/>
    <w:rsid w:val="004F289E"/>
    <w:rsid w:val="004F2B06"/>
    <w:rsid w:val="004F2B12"/>
    <w:rsid w:val="004F2E45"/>
    <w:rsid w:val="004F2F62"/>
    <w:rsid w:val="004F3004"/>
    <w:rsid w:val="004F310F"/>
    <w:rsid w:val="004F3356"/>
    <w:rsid w:val="004F37A1"/>
    <w:rsid w:val="004F39C0"/>
    <w:rsid w:val="004F3CE2"/>
    <w:rsid w:val="004F3E34"/>
    <w:rsid w:val="004F3F31"/>
    <w:rsid w:val="004F42EC"/>
    <w:rsid w:val="004F45B4"/>
    <w:rsid w:val="004F466B"/>
    <w:rsid w:val="004F48DC"/>
    <w:rsid w:val="004F49E0"/>
    <w:rsid w:val="004F4A73"/>
    <w:rsid w:val="004F4CA0"/>
    <w:rsid w:val="004F532B"/>
    <w:rsid w:val="004F54E5"/>
    <w:rsid w:val="004F56D5"/>
    <w:rsid w:val="004F5715"/>
    <w:rsid w:val="004F5B05"/>
    <w:rsid w:val="004F5DD5"/>
    <w:rsid w:val="004F5EF1"/>
    <w:rsid w:val="004F606F"/>
    <w:rsid w:val="004F6165"/>
    <w:rsid w:val="004F6605"/>
    <w:rsid w:val="004F67AA"/>
    <w:rsid w:val="004F6ABE"/>
    <w:rsid w:val="004F6D62"/>
    <w:rsid w:val="004F6EFB"/>
    <w:rsid w:val="004F7809"/>
    <w:rsid w:val="004F7A25"/>
    <w:rsid w:val="004F7AA7"/>
    <w:rsid w:val="004F7B61"/>
    <w:rsid w:val="004F7D57"/>
    <w:rsid w:val="004F7FF8"/>
    <w:rsid w:val="0050039D"/>
    <w:rsid w:val="00500488"/>
    <w:rsid w:val="0050058C"/>
    <w:rsid w:val="005009AD"/>
    <w:rsid w:val="00500E2C"/>
    <w:rsid w:val="0050105E"/>
    <w:rsid w:val="0050164B"/>
    <w:rsid w:val="005016A6"/>
    <w:rsid w:val="0050185C"/>
    <w:rsid w:val="005018E1"/>
    <w:rsid w:val="00501959"/>
    <w:rsid w:val="0050195C"/>
    <w:rsid w:val="00501BF7"/>
    <w:rsid w:val="00501CAF"/>
    <w:rsid w:val="00501E1D"/>
    <w:rsid w:val="00501E9C"/>
    <w:rsid w:val="00501EE8"/>
    <w:rsid w:val="00502125"/>
    <w:rsid w:val="00502352"/>
    <w:rsid w:val="005024B1"/>
    <w:rsid w:val="005024CC"/>
    <w:rsid w:val="005025ED"/>
    <w:rsid w:val="005027BE"/>
    <w:rsid w:val="00502993"/>
    <w:rsid w:val="00502B2C"/>
    <w:rsid w:val="00502F56"/>
    <w:rsid w:val="005033FF"/>
    <w:rsid w:val="0050353B"/>
    <w:rsid w:val="0050372E"/>
    <w:rsid w:val="00503952"/>
    <w:rsid w:val="00503CD5"/>
    <w:rsid w:val="00503CF2"/>
    <w:rsid w:val="00503D21"/>
    <w:rsid w:val="00503EB1"/>
    <w:rsid w:val="005040D2"/>
    <w:rsid w:val="00504103"/>
    <w:rsid w:val="00504222"/>
    <w:rsid w:val="0050430D"/>
    <w:rsid w:val="005044AB"/>
    <w:rsid w:val="005044E0"/>
    <w:rsid w:val="0050489B"/>
    <w:rsid w:val="00504B50"/>
    <w:rsid w:val="00504E04"/>
    <w:rsid w:val="005052D5"/>
    <w:rsid w:val="0050598C"/>
    <w:rsid w:val="00505A70"/>
    <w:rsid w:val="00505B0C"/>
    <w:rsid w:val="00505BF3"/>
    <w:rsid w:val="00505D92"/>
    <w:rsid w:val="00505E22"/>
    <w:rsid w:val="00505FC1"/>
    <w:rsid w:val="0050608F"/>
    <w:rsid w:val="005060BD"/>
    <w:rsid w:val="00506384"/>
    <w:rsid w:val="0050658B"/>
    <w:rsid w:val="00506977"/>
    <w:rsid w:val="00506B5B"/>
    <w:rsid w:val="00506C61"/>
    <w:rsid w:val="00506CEF"/>
    <w:rsid w:val="00506DB7"/>
    <w:rsid w:val="00506EAB"/>
    <w:rsid w:val="00507610"/>
    <w:rsid w:val="0050782B"/>
    <w:rsid w:val="0050785E"/>
    <w:rsid w:val="005078A4"/>
    <w:rsid w:val="005079FC"/>
    <w:rsid w:val="00507A80"/>
    <w:rsid w:val="00507AF9"/>
    <w:rsid w:val="00507F4F"/>
    <w:rsid w:val="00510004"/>
    <w:rsid w:val="0051017A"/>
    <w:rsid w:val="005102D5"/>
    <w:rsid w:val="00510336"/>
    <w:rsid w:val="00510627"/>
    <w:rsid w:val="0051072F"/>
    <w:rsid w:val="00510873"/>
    <w:rsid w:val="005108C7"/>
    <w:rsid w:val="005108D7"/>
    <w:rsid w:val="00510920"/>
    <w:rsid w:val="00510B14"/>
    <w:rsid w:val="00510DE8"/>
    <w:rsid w:val="00511042"/>
    <w:rsid w:val="0051115A"/>
    <w:rsid w:val="005115CB"/>
    <w:rsid w:val="005115E7"/>
    <w:rsid w:val="0051163D"/>
    <w:rsid w:val="00511A3A"/>
    <w:rsid w:val="00511CDB"/>
    <w:rsid w:val="00511FAF"/>
    <w:rsid w:val="00511FDB"/>
    <w:rsid w:val="00512208"/>
    <w:rsid w:val="00512544"/>
    <w:rsid w:val="00512599"/>
    <w:rsid w:val="005126D0"/>
    <w:rsid w:val="005126E3"/>
    <w:rsid w:val="005126F7"/>
    <w:rsid w:val="00512855"/>
    <w:rsid w:val="0051291C"/>
    <w:rsid w:val="005129FC"/>
    <w:rsid w:val="00512A5A"/>
    <w:rsid w:val="00512BA9"/>
    <w:rsid w:val="00512ED8"/>
    <w:rsid w:val="005130CB"/>
    <w:rsid w:val="005131B1"/>
    <w:rsid w:val="00513210"/>
    <w:rsid w:val="00513451"/>
    <w:rsid w:val="00513AFF"/>
    <w:rsid w:val="00513B5F"/>
    <w:rsid w:val="00513BA1"/>
    <w:rsid w:val="00513C89"/>
    <w:rsid w:val="00513E7E"/>
    <w:rsid w:val="00513FC1"/>
    <w:rsid w:val="005141FF"/>
    <w:rsid w:val="00514448"/>
    <w:rsid w:val="005145A2"/>
    <w:rsid w:val="005146BD"/>
    <w:rsid w:val="005149ED"/>
    <w:rsid w:val="005149FD"/>
    <w:rsid w:val="00514A79"/>
    <w:rsid w:val="00514BB3"/>
    <w:rsid w:val="00514CF9"/>
    <w:rsid w:val="00514E50"/>
    <w:rsid w:val="00515175"/>
    <w:rsid w:val="00515277"/>
    <w:rsid w:val="00515669"/>
    <w:rsid w:val="005158CA"/>
    <w:rsid w:val="005158FC"/>
    <w:rsid w:val="00515AE2"/>
    <w:rsid w:val="00515C45"/>
    <w:rsid w:val="00515FF9"/>
    <w:rsid w:val="00516484"/>
    <w:rsid w:val="0051660E"/>
    <w:rsid w:val="00516C20"/>
    <w:rsid w:val="00516CB0"/>
    <w:rsid w:val="00516FD9"/>
    <w:rsid w:val="00517103"/>
    <w:rsid w:val="005173B7"/>
    <w:rsid w:val="0051754E"/>
    <w:rsid w:val="00517778"/>
    <w:rsid w:val="0051785E"/>
    <w:rsid w:val="00517912"/>
    <w:rsid w:val="00517A4B"/>
    <w:rsid w:val="00517AA2"/>
    <w:rsid w:val="00517DFE"/>
    <w:rsid w:val="00517EA1"/>
    <w:rsid w:val="0052005E"/>
    <w:rsid w:val="00520192"/>
    <w:rsid w:val="00520199"/>
    <w:rsid w:val="005203AC"/>
    <w:rsid w:val="0052046C"/>
    <w:rsid w:val="0052070A"/>
    <w:rsid w:val="005207CC"/>
    <w:rsid w:val="005207D5"/>
    <w:rsid w:val="00520818"/>
    <w:rsid w:val="00520857"/>
    <w:rsid w:val="00520BF2"/>
    <w:rsid w:val="0052125D"/>
    <w:rsid w:val="00521412"/>
    <w:rsid w:val="00521779"/>
    <w:rsid w:val="005219B3"/>
    <w:rsid w:val="005219EA"/>
    <w:rsid w:val="00521C97"/>
    <w:rsid w:val="00522057"/>
    <w:rsid w:val="0052225C"/>
    <w:rsid w:val="00522282"/>
    <w:rsid w:val="005228A3"/>
    <w:rsid w:val="00522C1C"/>
    <w:rsid w:val="00522C4A"/>
    <w:rsid w:val="00522E30"/>
    <w:rsid w:val="00522F91"/>
    <w:rsid w:val="005230D0"/>
    <w:rsid w:val="00523176"/>
    <w:rsid w:val="005232FF"/>
    <w:rsid w:val="00523599"/>
    <w:rsid w:val="00523D00"/>
    <w:rsid w:val="00523EE1"/>
    <w:rsid w:val="00523F5B"/>
    <w:rsid w:val="00524095"/>
    <w:rsid w:val="00524191"/>
    <w:rsid w:val="00524316"/>
    <w:rsid w:val="0052444B"/>
    <w:rsid w:val="005244BD"/>
    <w:rsid w:val="00524551"/>
    <w:rsid w:val="00524792"/>
    <w:rsid w:val="00524854"/>
    <w:rsid w:val="00524AED"/>
    <w:rsid w:val="00524DDC"/>
    <w:rsid w:val="00525060"/>
    <w:rsid w:val="005251A0"/>
    <w:rsid w:val="00525398"/>
    <w:rsid w:val="0052540F"/>
    <w:rsid w:val="0052564D"/>
    <w:rsid w:val="00525857"/>
    <w:rsid w:val="00525C98"/>
    <w:rsid w:val="00525CD7"/>
    <w:rsid w:val="00525E94"/>
    <w:rsid w:val="005260CE"/>
    <w:rsid w:val="005260D5"/>
    <w:rsid w:val="00526628"/>
    <w:rsid w:val="00526700"/>
    <w:rsid w:val="005267BE"/>
    <w:rsid w:val="005269E0"/>
    <w:rsid w:val="005269F8"/>
    <w:rsid w:val="00526C60"/>
    <w:rsid w:val="00526E24"/>
    <w:rsid w:val="00526E8A"/>
    <w:rsid w:val="00526EF2"/>
    <w:rsid w:val="005272C6"/>
    <w:rsid w:val="00527862"/>
    <w:rsid w:val="0052799A"/>
    <w:rsid w:val="00527A11"/>
    <w:rsid w:val="00527AB0"/>
    <w:rsid w:val="00527E93"/>
    <w:rsid w:val="00527F73"/>
    <w:rsid w:val="00527FC6"/>
    <w:rsid w:val="00530117"/>
    <w:rsid w:val="0053038D"/>
    <w:rsid w:val="00530553"/>
    <w:rsid w:val="005308B3"/>
    <w:rsid w:val="00530A71"/>
    <w:rsid w:val="00530B6F"/>
    <w:rsid w:val="00530C66"/>
    <w:rsid w:val="00530FB4"/>
    <w:rsid w:val="00531491"/>
    <w:rsid w:val="0053150D"/>
    <w:rsid w:val="00531520"/>
    <w:rsid w:val="0053167F"/>
    <w:rsid w:val="00531A5D"/>
    <w:rsid w:val="00531B03"/>
    <w:rsid w:val="00531E5A"/>
    <w:rsid w:val="00531E5C"/>
    <w:rsid w:val="00531EC7"/>
    <w:rsid w:val="00531EFA"/>
    <w:rsid w:val="00532220"/>
    <w:rsid w:val="0053227F"/>
    <w:rsid w:val="005323BA"/>
    <w:rsid w:val="005323F8"/>
    <w:rsid w:val="00532474"/>
    <w:rsid w:val="00532612"/>
    <w:rsid w:val="0053281D"/>
    <w:rsid w:val="00532880"/>
    <w:rsid w:val="00532B87"/>
    <w:rsid w:val="00532EB3"/>
    <w:rsid w:val="00532EF2"/>
    <w:rsid w:val="00533745"/>
    <w:rsid w:val="005339F0"/>
    <w:rsid w:val="00533AAA"/>
    <w:rsid w:val="00533EC8"/>
    <w:rsid w:val="00533ED9"/>
    <w:rsid w:val="00533FDB"/>
    <w:rsid w:val="00533FEB"/>
    <w:rsid w:val="005341F3"/>
    <w:rsid w:val="00534207"/>
    <w:rsid w:val="0053431C"/>
    <w:rsid w:val="00534663"/>
    <w:rsid w:val="0053483F"/>
    <w:rsid w:val="00534AA9"/>
    <w:rsid w:val="00534CA7"/>
    <w:rsid w:val="00534E0D"/>
    <w:rsid w:val="0053562B"/>
    <w:rsid w:val="005358B7"/>
    <w:rsid w:val="00535909"/>
    <w:rsid w:val="0053590C"/>
    <w:rsid w:val="0053598C"/>
    <w:rsid w:val="005359CE"/>
    <w:rsid w:val="00535D83"/>
    <w:rsid w:val="005361F3"/>
    <w:rsid w:val="00536244"/>
    <w:rsid w:val="0053625E"/>
    <w:rsid w:val="0053634A"/>
    <w:rsid w:val="0053687F"/>
    <w:rsid w:val="00536DDC"/>
    <w:rsid w:val="005371CF"/>
    <w:rsid w:val="00537579"/>
    <w:rsid w:val="005375F0"/>
    <w:rsid w:val="00537696"/>
    <w:rsid w:val="005377F8"/>
    <w:rsid w:val="00537811"/>
    <w:rsid w:val="00537973"/>
    <w:rsid w:val="00537ADC"/>
    <w:rsid w:val="00537C93"/>
    <w:rsid w:val="00537D13"/>
    <w:rsid w:val="00540016"/>
    <w:rsid w:val="00540172"/>
    <w:rsid w:val="0054025A"/>
    <w:rsid w:val="00540359"/>
    <w:rsid w:val="00540881"/>
    <w:rsid w:val="00540AE5"/>
    <w:rsid w:val="00540C58"/>
    <w:rsid w:val="00540C5B"/>
    <w:rsid w:val="00540F62"/>
    <w:rsid w:val="005410D4"/>
    <w:rsid w:val="005411A5"/>
    <w:rsid w:val="005412A5"/>
    <w:rsid w:val="00541395"/>
    <w:rsid w:val="005413E2"/>
    <w:rsid w:val="00541679"/>
    <w:rsid w:val="0054179F"/>
    <w:rsid w:val="0054197D"/>
    <w:rsid w:val="00541A02"/>
    <w:rsid w:val="00541A72"/>
    <w:rsid w:val="00541BA6"/>
    <w:rsid w:val="00541ECB"/>
    <w:rsid w:val="00541ED7"/>
    <w:rsid w:val="005421FB"/>
    <w:rsid w:val="0054244B"/>
    <w:rsid w:val="0054249E"/>
    <w:rsid w:val="00542546"/>
    <w:rsid w:val="0054270B"/>
    <w:rsid w:val="005427D9"/>
    <w:rsid w:val="00542839"/>
    <w:rsid w:val="00542A40"/>
    <w:rsid w:val="00542BAF"/>
    <w:rsid w:val="00542E96"/>
    <w:rsid w:val="00543340"/>
    <w:rsid w:val="00543365"/>
    <w:rsid w:val="005433E6"/>
    <w:rsid w:val="005434D3"/>
    <w:rsid w:val="00543CD7"/>
    <w:rsid w:val="00543EC3"/>
    <w:rsid w:val="00543FFC"/>
    <w:rsid w:val="0054424B"/>
    <w:rsid w:val="005442EB"/>
    <w:rsid w:val="0054499A"/>
    <w:rsid w:val="00544C8A"/>
    <w:rsid w:val="00544F4C"/>
    <w:rsid w:val="0054511D"/>
    <w:rsid w:val="005452EF"/>
    <w:rsid w:val="005453B2"/>
    <w:rsid w:val="005453C1"/>
    <w:rsid w:val="005453CC"/>
    <w:rsid w:val="005457E1"/>
    <w:rsid w:val="00545850"/>
    <w:rsid w:val="00545CAA"/>
    <w:rsid w:val="00545FE6"/>
    <w:rsid w:val="0054650C"/>
    <w:rsid w:val="005465AA"/>
    <w:rsid w:val="005469A6"/>
    <w:rsid w:val="00546B88"/>
    <w:rsid w:val="00546D30"/>
    <w:rsid w:val="00546DAA"/>
    <w:rsid w:val="00546E24"/>
    <w:rsid w:val="00546F20"/>
    <w:rsid w:val="00547572"/>
    <w:rsid w:val="0054797C"/>
    <w:rsid w:val="00547ACB"/>
    <w:rsid w:val="00547AE0"/>
    <w:rsid w:val="00547B49"/>
    <w:rsid w:val="00547BE6"/>
    <w:rsid w:val="00550054"/>
    <w:rsid w:val="0055015B"/>
    <w:rsid w:val="005501A5"/>
    <w:rsid w:val="005502CD"/>
    <w:rsid w:val="00550398"/>
    <w:rsid w:val="00550568"/>
    <w:rsid w:val="00550809"/>
    <w:rsid w:val="00550821"/>
    <w:rsid w:val="00550A41"/>
    <w:rsid w:val="00550C2B"/>
    <w:rsid w:val="00550E6A"/>
    <w:rsid w:val="005512A4"/>
    <w:rsid w:val="00551393"/>
    <w:rsid w:val="0055150D"/>
    <w:rsid w:val="0055181E"/>
    <w:rsid w:val="00551851"/>
    <w:rsid w:val="00551AA8"/>
    <w:rsid w:val="00551FC8"/>
    <w:rsid w:val="00552583"/>
    <w:rsid w:val="005525EF"/>
    <w:rsid w:val="005525F0"/>
    <w:rsid w:val="00552A2F"/>
    <w:rsid w:val="00552A46"/>
    <w:rsid w:val="00552B61"/>
    <w:rsid w:val="00553146"/>
    <w:rsid w:val="0055314F"/>
    <w:rsid w:val="00553371"/>
    <w:rsid w:val="00553389"/>
    <w:rsid w:val="005533FE"/>
    <w:rsid w:val="005536BD"/>
    <w:rsid w:val="005539FD"/>
    <w:rsid w:val="00553B73"/>
    <w:rsid w:val="00553C81"/>
    <w:rsid w:val="00553DC1"/>
    <w:rsid w:val="00553E9B"/>
    <w:rsid w:val="00553EA9"/>
    <w:rsid w:val="0055409E"/>
    <w:rsid w:val="00554135"/>
    <w:rsid w:val="0055420C"/>
    <w:rsid w:val="00554329"/>
    <w:rsid w:val="005545C5"/>
    <w:rsid w:val="005547D4"/>
    <w:rsid w:val="00554B14"/>
    <w:rsid w:val="00554C56"/>
    <w:rsid w:val="00554CA0"/>
    <w:rsid w:val="00554DE0"/>
    <w:rsid w:val="00554F3C"/>
    <w:rsid w:val="00555152"/>
    <w:rsid w:val="005551F9"/>
    <w:rsid w:val="00555213"/>
    <w:rsid w:val="005555B2"/>
    <w:rsid w:val="005556F5"/>
    <w:rsid w:val="00555AB4"/>
    <w:rsid w:val="00555D9E"/>
    <w:rsid w:val="00555DA3"/>
    <w:rsid w:val="00555E38"/>
    <w:rsid w:val="00555F9B"/>
    <w:rsid w:val="00556017"/>
    <w:rsid w:val="00556081"/>
    <w:rsid w:val="00556328"/>
    <w:rsid w:val="00556545"/>
    <w:rsid w:val="005566D4"/>
    <w:rsid w:val="00556927"/>
    <w:rsid w:val="00556A50"/>
    <w:rsid w:val="00556A58"/>
    <w:rsid w:val="00556D29"/>
    <w:rsid w:val="00556DAF"/>
    <w:rsid w:val="005571C6"/>
    <w:rsid w:val="005574F7"/>
    <w:rsid w:val="00557A72"/>
    <w:rsid w:val="00557C4E"/>
    <w:rsid w:val="00557C70"/>
    <w:rsid w:val="00557CEA"/>
    <w:rsid w:val="00557EA7"/>
    <w:rsid w:val="00557F85"/>
    <w:rsid w:val="0056046E"/>
    <w:rsid w:val="00560C24"/>
    <w:rsid w:val="00560D9A"/>
    <w:rsid w:val="00560F35"/>
    <w:rsid w:val="0056104A"/>
    <w:rsid w:val="005615DC"/>
    <w:rsid w:val="00561612"/>
    <w:rsid w:val="0056168B"/>
    <w:rsid w:val="00561995"/>
    <w:rsid w:val="005619F8"/>
    <w:rsid w:val="00561C41"/>
    <w:rsid w:val="00561D61"/>
    <w:rsid w:val="00561F1E"/>
    <w:rsid w:val="00562242"/>
    <w:rsid w:val="00562355"/>
    <w:rsid w:val="00562396"/>
    <w:rsid w:val="00562473"/>
    <w:rsid w:val="005628F0"/>
    <w:rsid w:val="00562946"/>
    <w:rsid w:val="005629BC"/>
    <w:rsid w:val="00562FC4"/>
    <w:rsid w:val="00563534"/>
    <w:rsid w:val="00563978"/>
    <w:rsid w:val="00563A1A"/>
    <w:rsid w:val="00563C17"/>
    <w:rsid w:val="00563F29"/>
    <w:rsid w:val="005640A1"/>
    <w:rsid w:val="00564347"/>
    <w:rsid w:val="0056441A"/>
    <w:rsid w:val="00564A17"/>
    <w:rsid w:val="00564CA5"/>
    <w:rsid w:val="00564CB4"/>
    <w:rsid w:val="00564EBE"/>
    <w:rsid w:val="00564FD0"/>
    <w:rsid w:val="005651EA"/>
    <w:rsid w:val="005654F3"/>
    <w:rsid w:val="005655A4"/>
    <w:rsid w:val="00565708"/>
    <w:rsid w:val="00565771"/>
    <w:rsid w:val="00565798"/>
    <w:rsid w:val="00565EDD"/>
    <w:rsid w:val="005660C0"/>
    <w:rsid w:val="005662C6"/>
    <w:rsid w:val="00566774"/>
    <w:rsid w:val="00566A79"/>
    <w:rsid w:val="00566F60"/>
    <w:rsid w:val="005671F2"/>
    <w:rsid w:val="00567313"/>
    <w:rsid w:val="0056779E"/>
    <w:rsid w:val="005677A0"/>
    <w:rsid w:val="0056792A"/>
    <w:rsid w:val="005679FA"/>
    <w:rsid w:val="00567D04"/>
    <w:rsid w:val="005705B8"/>
    <w:rsid w:val="00570A2A"/>
    <w:rsid w:val="00570DEE"/>
    <w:rsid w:val="00570E39"/>
    <w:rsid w:val="005710F6"/>
    <w:rsid w:val="0057123A"/>
    <w:rsid w:val="00571574"/>
    <w:rsid w:val="0057174E"/>
    <w:rsid w:val="00571BF7"/>
    <w:rsid w:val="00571EBD"/>
    <w:rsid w:val="005727A5"/>
    <w:rsid w:val="00572A4B"/>
    <w:rsid w:val="00572CEA"/>
    <w:rsid w:val="005731E3"/>
    <w:rsid w:val="00573360"/>
    <w:rsid w:val="0057374F"/>
    <w:rsid w:val="0057375F"/>
    <w:rsid w:val="00573858"/>
    <w:rsid w:val="00573CF9"/>
    <w:rsid w:val="00573F22"/>
    <w:rsid w:val="00574070"/>
    <w:rsid w:val="00574236"/>
    <w:rsid w:val="0057426C"/>
    <w:rsid w:val="005745A9"/>
    <w:rsid w:val="00574C6C"/>
    <w:rsid w:val="00574D02"/>
    <w:rsid w:val="00574DE0"/>
    <w:rsid w:val="00574EAB"/>
    <w:rsid w:val="00574EE5"/>
    <w:rsid w:val="005754F9"/>
    <w:rsid w:val="005756DD"/>
    <w:rsid w:val="00575801"/>
    <w:rsid w:val="00575BD0"/>
    <w:rsid w:val="00575C4C"/>
    <w:rsid w:val="005761DA"/>
    <w:rsid w:val="0057658A"/>
    <w:rsid w:val="005765CD"/>
    <w:rsid w:val="00576D55"/>
    <w:rsid w:val="00576F2F"/>
    <w:rsid w:val="0057728D"/>
    <w:rsid w:val="00577328"/>
    <w:rsid w:val="005773F2"/>
    <w:rsid w:val="0057772A"/>
    <w:rsid w:val="00577C3C"/>
    <w:rsid w:val="00577F77"/>
    <w:rsid w:val="005802C5"/>
    <w:rsid w:val="00580345"/>
    <w:rsid w:val="005804DF"/>
    <w:rsid w:val="00580999"/>
    <w:rsid w:val="005809B6"/>
    <w:rsid w:val="00580B92"/>
    <w:rsid w:val="00580C14"/>
    <w:rsid w:val="00580C59"/>
    <w:rsid w:val="00580DE5"/>
    <w:rsid w:val="00581386"/>
    <w:rsid w:val="005813CA"/>
    <w:rsid w:val="00581601"/>
    <w:rsid w:val="005817B1"/>
    <w:rsid w:val="005817F3"/>
    <w:rsid w:val="005818FA"/>
    <w:rsid w:val="005821D1"/>
    <w:rsid w:val="005828EC"/>
    <w:rsid w:val="00582D7F"/>
    <w:rsid w:val="00582E1B"/>
    <w:rsid w:val="00582E40"/>
    <w:rsid w:val="00582EF3"/>
    <w:rsid w:val="00582F32"/>
    <w:rsid w:val="0058329C"/>
    <w:rsid w:val="005837C8"/>
    <w:rsid w:val="005838D9"/>
    <w:rsid w:val="005838E9"/>
    <w:rsid w:val="0058399B"/>
    <w:rsid w:val="00583A76"/>
    <w:rsid w:val="00583A9D"/>
    <w:rsid w:val="00583BE6"/>
    <w:rsid w:val="005840C1"/>
    <w:rsid w:val="00584356"/>
    <w:rsid w:val="005846F5"/>
    <w:rsid w:val="00584736"/>
    <w:rsid w:val="005847AB"/>
    <w:rsid w:val="00584811"/>
    <w:rsid w:val="0058495A"/>
    <w:rsid w:val="00584961"/>
    <w:rsid w:val="00584A08"/>
    <w:rsid w:val="00584D55"/>
    <w:rsid w:val="0058500A"/>
    <w:rsid w:val="00585406"/>
    <w:rsid w:val="005855EE"/>
    <w:rsid w:val="00585969"/>
    <w:rsid w:val="00585B3A"/>
    <w:rsid w:val="00585EEA"/>
    <w:rsid w:val="005861D3"/>
    <w:rsid w:val="005864C1"/>
    <w:rsid w:val="005865C3"/>
    <w:rsid w:val="00586612"/>
    <w:rsid w:val="00586C17"/>
    <w:rsid w:val="00586C7A"/>
    <w:rsid w:val="00586CF2"/>
    <w:rsid w:val="00586E9B"/>
    <w:rsid w:val="00586FA9"/>
    <w:rsid w:val="00587004"/>
    <w:rsid w:val="005870C6"/>
    <w:rsid w:val="0058759D"/>
    <w:rsid w:val="0058767F"/>
    <w:rsid w:val="00587C13"/>
    <w:rsid w:val="00587D39"/>
    <w:rsid w:val="005902AE"/>
    <w:rsid w:val="005902ED"/>
    <w:rsid w:val="005903E2"/>
    <w:rsid w:val="00590474"/>
    <w:rsid w:val="0059065B"/>
    <w:rsid w:val="0059077C"/>
    <w:rsid w:val="005907E1"/>
    <w:rsid w:val="00590EDA"/>
    <w:rsid w:val="0059101C"/>
    <w:rsid w:val="00591178"/>
    <w:rsid w:val="0059137C"/>
    <w:rsid w:val="005914A8"/>
    <w:rsid w:val="0059161D"/>
    <w:rsid w:val="0059165F"/>
    <w:rsid w:val="005917FB"/>
    <w:rsid w:val="005918FA"/>
    <w:rsid w:val="00591DC8"/>
    <w:rsid w:val="005920CC"/>
    <w:rsid w:val="005924C9"/>
    <w:rsid w:val="00592726"/>
    <w:rsid w:val="0059275C"/>
    <w:rsid w:val="00592F5E"/>
    <w:rsid w:val="00592F89"/>
    <w:rsid w:val="005933DC"/>
    <w:rsid w:val="00593A31"/>
    <w:rsid w:val="00593F43"/>
    <w:rsid w:val="0059411D"/>
    <w:rsid w:val="00594887"/>
    <w:rsid w:val="00594AB7"/>
    <w:rsid w:val="00594DBD"/>
    <w:rsid w:val="00594F72"/>
    <w:rsid w:val="005954A4"/>
    <w:rsid w:val="00595525"/>
    <w:rsid w:val="00595784"/>
    <w:rsid w:val="0059587D"/>
    <w:rsid w:val="00595BAA"/>
    <w:rsid w:val="00595FE5"/>
    <w:rsid w:val="00596093"/>
    <w:rsid w:val="005960E8"/>
    <w:rsid w:val="0059620B"/>
    <w:rsid w:val="00596391"/>
    <w:rsid w:val="00596558"/>
    <w:rsid w:val="00596797"/>
    <w:rsid w:val="005969E4"/>
    <w:rsid w:val="00596A44"/>
    <w:rsid w:val="00596A9E"/>
    <w:rsid w:val="00596FA5"/>
    <w:rsid w:val="00597499"/>
    <w:rsid w:val="005974E3"/>
    <w:rsid w:val="0059756E"/>
    <w:rsid w:val="005977F0"/>
    <w:rsid w:val="00597C1D"/>
    <w:rsid w:val="00597DE2"/>
    <w:rsid w:val="005A000F"/>
    <w:rsid w:val="005A00B0"/>
    <w:rsid w:val="005A00DB"/>
    <w:rsid w:val="005A0178"/>
    <w:rsid w:val="005A021E"/>
    <w:rsid w:val="005A0259"/>
    <w:rsid w:val="005A03F8"/>
    <w:rsid w:val="005A054A"/>
    <w:rsid w:val="005A0735"/>
    <w:rsid w:val="005A07B7"/>
    <w:rsid w:val="005A0802"/>
    <w:rsid w:val="005A085C"/>
    <w:rsid w:val="005A087D"/>
    <w:rsid w:val="005A096C"/>
    <w:rsid w:val="005A0C13"/>
    <w:rsid w:val="005A10E2"/>
    <w:rsid w:val="005A1231"/>
    <w:rsid w:val="005A16AB"/>
    <w:rsid w:val="005A198B"/>
    <w:rsid w:val="005A1BD7"/>
    <w:rsid w:val="005A208E"/>
    <w:rsid w:val="005A229B"/>
    <w:rsid w:val="005A2A51"/>
    <w:rsid w:val="005A2B66"/>
    <w:rsid w:val="005A2B9D"/>
    <w:rsid w:val="005A2BBF"/>
    <w:rsid w:val="005A2C17"/>
    <w:rsid w:val="005A2E4E"/>
    <w:rsid w:val="005A2E6D"/>
    <w:rsid w:val="005A2E75"/>
    <w:rsid w:val="005A2EBA"/>
    <w:rsid w:val="005A2F4D"/>
    <w:rsid w:val="005A2FB1"/>
    <w:rsid w:val="005A2FC2"/>
    <w:rsid w:val="005A3273"/>
    <w:rsid w:val="005A32CB"/>
    <w:rsid w:val="005A33ED"/>
    <w:rsid w:val="005A344F"/>
    <w:rsid w:val="005A39B3"/>
    <w:rsid w:val="005A3C52"/>
    <w:rsid w:val="005A3DEC"/>
    <w:rsid w:val="005A42D1"/>
    <w:rsid w:val="005A44BB"/>
    <w:rsid w:val="005A4735"/>
    <w:rsid w:val="005A4964"/>
    <w:rsid w:val="005A4AA7"/>
    <w:rsid w:val="005A4BE2"/>
    <w:rsid w:val="005A4D60"/>
    <w:rsid w:val="005A51E8"/>
    <w:rsid w:val="005A5258"/>
    <w:rsid w:val="005A5401"/>
    <w:rsid w:val="005A5555"/>
    <w:rsid w:val="005A5582"/>
    <w:rsid w:val="005A6181"/>
    <w:rsid w:val="005A6209"/>
    <w:rsid w:val="005A6334"/>
    <w:rsid w:val="005A644C"/>
    <w:rsid w:val="005A6569"/>
    <w:rsid w:val="005A687C"/>
    <w:rsid w:val="005A68AD"/>
    <w:rsid w:val="005A6993"/>
    <w:rsid w:val="005A7010"/>
    <w:rsid w:val="005A729B"/>
    <w:rsid w:val="005A7826"/>
    <w:rsid w:val="005A78D9"/>
    <w:rsid w:val="005A796F"/>
    <w:rsid w:val="005A7A28"/>
    <w:rsid w:val="005A7B4A"/>
    <w:rsid w:val="005A7F6F"/>
    <w:rsid w:val="005A7FB5"/>
    <w:rsid w:val="005B0098"/>
    <w:rsid w:val="005B0104"/>
    <w:rsid w:val="005B02D4"/>
    <w:rsid w:val="005B039F"/>
    <w:rsid w:val="005B0516"/>
    <w:rsid w:val="005B0540"/>
    <w:rsid w:val="005B070F"/>
    <w:rsid w:val="005B0733"/>
    <w:rsid w:val="005B07E5"/>
    <w:rsid w:val="005B0A77"/>
    <w:rsid w:val="005B0BCF"/>
    <w:rsid w:val="005B0E5F"/>
    <w:rsid w:val="005B0EB6"/>
    <w:rsid w:val="005B141F"/>
    <w:rsid w:val="005B16A8"/>
    <w:rsid w:val="005B175D"/>
    <w:rsid w:val="005B19B2"/>
    <w:rsid w:val="005B2292"/>
    <w:rsid w:val="005B2817"/>
    <w:rsid w:val="005B2841"/>
    <w:rsid w:val="005B2AAA"/>
    <w:rsid w:val="005B2B01"/>
    <w:rsid w:val="005B2B13"/>
    <w:rsid w:val="005B2FB4"/>
    <w:rsid w:val="005B3032"/>
    <w:rsid w:val="005B32D6"/>
    <w:rsid w:val="005B349D"/>
    <w:rsid w:val="005B3A28"/>
    <w:rsid w:val="005B3A5A"/>
    <w:rsid w:val="005B3A9B"/>
    <w:rsid w:val="005B3AAB"/>
    <w:rsid w:val="005B3DF8"/>
    <w:rsid w:val="005B3ECA"/>
    <w:rsid w:val="005B3F34"/>
    <w:rsid w:val="005B4180"/>
    <w:rsid w:val="005B4235"/>
    <w:rsid w:val="005B426C"/>
    <w:rsid w:val="005B4489"/>
    <w:rsid w:val="005B4536"/>
    <w:rsid w:val="005B461E"/>
    <w:rsid w:val="005B484F"/>
    <w:rsid w:val="005B4CBC"/>
    <w:rsid w:val="005B4F5D"/>
    <w:rsid w:val="005B5348"/>
    <w:rsid w:val="005B57AD"/>
    <w:rsid w:val="005B597D"/>
    <w:rsid w:val="005B5D57"/>
    <w:rsid w:val="005B5F15"/>
    <w:rsid w:val="005B61ED"/>
    <w:rsid w:val="005B621E"/>
    <w:rsid w:val="005B6402"/>
    <w:rsid w:val="005B6570"/>
    <w:rsid w:val="005B65D2"/>
    <w:rsid w:val="005B68C8"/>
    <w:rsid w:val="005B6910"/>
    <w:rsid w:val="005B69C7"/>
    <w:rsid w:val="005B6A6F"/>
    <w:rsid w:val="005B6ACC"/>
    <w:rsid w:val="005B6C5C"/>
    <w:rsid w:val="005B6F75"/>
    <w:rsid w:val="005B71E6"/>
    <w:rsid w:val="005B7247"/>
    <w:rsid w:val="005B72EA"/>
    <w:rsid w:val="005B74F4"/>
    <w:rsid w:val="005B7520"/>
    <w:rsid w:val="005B7543"/>
    <w:rsid w:val="005B769A"/>
    <w:rsid w:val="005B79C8"/>
    <w:rsid w:val="005B7B0B"/>
    <w:rsid w:val="005B7C99"/>
    <w:rsid w:val="005B7D97"/>
    <w:rsid w:val="005C0106"/>
    <w:rsid w:val="005C0282"/>
    <w:rsid w:val="005C0515"/>
    <w:rsid w:val="005C0789"/>
    <w:rsid w:val="005C0A4A"/>
    <w:rsid w:val="005C0CE3"/>
    <w:rsid w:val="005C0D41"/>
    <w:rsid w:val="005C0FA9"/>
    <w:rsid w:val="005C102A"/>
    <w:rsid w:val="005C1117"/>
    <w:rsid w:val="005C136E"/>
    <w:rsid w:val="005C1384"/>
    <w:rsid w:val="005C1AFA"/>
    <w:rsid w:val="005C1D4E"/>
    <w:rsid w:val="005C1DDD"/>
    <w:rsid w:val="005C1DFE"/>
    <w:rsid w:val="005C1F38"/>
    <w:rsid w:val="005C2034"/>
    <w:rsid w:val="005C23EC"/>
    <w:rsid w:val="005C243A"/>
    <w:rsid w:val="005C2778"/>
    <w:rsid w:val="005C2846"/>
    <w:rsid w:val="005C2A17"/>
    <w:rsid w:val="005C2ABE"/>
    <w:rsid w:val="005C2D09"/>
    <w:rsid w:val="005C2DD3"/>
    <w:rsid w:val="005C2EB8"/>
    <w:rsid w:val="005C3599"/>
    <w:rsid w:val="005C36EE"/>
    <w:rsid w:val="005C3780"/>
    <w:rsid w:val="005C39BD"/>
    <w:rsid w:val="005C3BC2"/>
    <w:rsid w:val="005C3C91"/>
    <w:rsid w:val="005C4094"/>
    <w:rsid w:val="005C438B"/>
    <w:rsid w:val="005C4408"/>
    <w:rsid w:val="005C4727"/>
    <w:rsid w:val="005C4835"/>
    <w:rsid w:val="005C5069"/>
    <w:rsid w:val="005C557D"/>
    <w:rsid w:val="005C581B"/>
    <w:rsid w:val="005C5872"/>
    <w:rsid w:val="005C5A14"/>
    <w:rsid w:val="005C5A52"/>
    <w:rsid w:val="005C5A93"/>
    <w:rsid w:val="005C5BD0"/>
    <w:rsid w:val="005C5C57"/>
    <w:rsid w:val="005C6092"/>
    <w:rsid w:val="005C632D"/>
    <w:rsid w:val="005C63B2"/>
    <w:rsid w:val="005C65A0"/>
    <w:rsid w:val="005C6A9B"/>
    <w:rsid w:val="005C6B8C"/>
    <w:rsid w:val="005C6C97"/>
    <w:rsid w:val="005C6F85"/>
    <w:rsid w:val="005C7082"/>
    <w:rsid w:val="005C7140"/>
    <w:rsid w:val="005C75A4"/>
    <w:rsid w:val="005C75F0"/>
    <w:rsid w:val="005C7627"/>
    <w:rsid w:val="005C768B"/>
    <w:rsid w:val="005C7986"/>
    <w:rsid w:val="005C7B84"/>
    <w:rsid w:val="005C7BBE"/>
    <w:rsid w:val="005C7D0F"/>
    <w:rsid w:val="005D000D"/>
    <w:rsid w:val="005D0986"/>
    <w:rsid w:val="005D0D7C"/>
    <w:rsid w:val="005D0E29"/>
    <w:rsid w:val="005D11B3"/>
    <w:rsid w:val="005D12EF"/>
    <w:rsid w:val="005D1465"/>
    <w:rsid w:val="005D1930"/>
    <w:rsid w:val="005D19C9"/>
    <w:rsid w:val="005D1A5E"/>
    <w:rsid w:val="005D1B26"/>
    <w:rsid w:val="005D1C54"/>
    <w:rsid w:val="005D1CD6"/>
    <w:rsid w:val="005D1DC7"/>
    <w:rsid w:val="005D1E1D"/>
    <w:rsid w:val="005D1FE0"/>
    <w:rsid w:val="005D23E0"/>
    <w:rsid w:val="005D2572"/>
    <w:rsid w:val="005D26B8"/>
    <w:rsid w:val="005D2826"/>
    <w:rsid w:val="005D2905"/>
    <w:rsid w:val="005D2920"/>
    <w:rsid w:val="005D292F"/>
    <w:rsid w:val="005D2985"/>
    <w:rsid w:val="005D2D8C"/>
    <w:rsid w:val="005D2E60"/>
    <w:rsid w:val="005D2EEE"/>
    <w:rsid w:val="005D304A"/>
    <w:rsid w:val="005D3667"/>
    <w:rsid w:val="005D38C7"/>
    <w:rsid w:val="005D3908"/>
    <w:rsid w:val="005D3BC8"/>
    <w:rsid w:val="005D3F6F"/>
    <w:rsid w:val="005D44B9"/>
    <w:rsid w:val="005D4A7D"/>
    <w:rsid w:val="005D4E64"/>
    <w:rsid w:val="005D529C"/>
    <w:rsid w:val="005D58D0"/>
    <w:rsid w:val="005D5A03"/>
    <w:rsid w:val="005D5AF8"/>
    <w:rsid w:val="005D5B4B"/>
    <w:rsid w:val="005D5B73"/>
    <w:rsid w:val="005D5D19"/>
    <w:rsid w:val="005D5DE0"/>
    <w:rsid w:val="005D6328"/>
    <w:rsid w:val="005D6470"/>
    <w:rsid w:val="005D6827"/>
    <w:rsid w:val="005D69CA"/>
    <w:rsid w:val="005D6A6F"/>
    <w:rsid w:val="005D6C4C"/>
    <w:rsid w:val="005D70B6"/>
    <w:rsid w:val="005D71E2"/>
    <w:rsid w:val="005D764B"/>
    <w:rsid w:val="005D77BB"/>
    <w:rsid w:val="005D78B4"/>
    <w:rsid w:val="005D7C87"/>
    <w:rsid w:val="005D7D8E"/>
    <w:rsid w:val="005E062F"/>
    <w:rsid w:val="005E0C2D"/>
    <w:rsid w:val="005E0ED7"/>
    <w:rsid w:val="005E1076"/>
    <w:rsid w:val="005E1152"/>
    <w:rsid w:val="005E12BD"/>
    <w:rsid w:val="005E187F"/>
    <w:rsid w:val="005E194D"/>
    <w:rsid w:val="005E199F"/>
    <w:rsid w:val="005E19F5"/>
    <w:rsid w:val="005E1A99"/>
    <w:rsid w:val="005E1D3B"/>
    <w:rsid w:val="005E1F2C"/>
    <w:rsid w:val="005E2175"/>
    <w:rsid w:val="005E2208"/>
    <w:rsid w:val="005E2353"/>
    <w:rsid w:val="005E254E"/>
    <w:rsid w:val="005E289B"/>
    <w:rsid w:val="005E293B"/>
    <w:rsid w:val="005E2A52"/>
    <w:rsid w:val="005E2C1A"/>
    <w:rsid w:val="005E2D5F"/>
    <w:rsid w:val="005E2F33"/>
    <w:rsid w:val="005E327A"/>
    <w:rsid w:val="005E33F0"/>
    <w:rsid w:val="005E38AD"/>
    <w:rsid w:val="005E38CE"/>
    <w:rsid w:val="005E390F"/>
    <w:rsid w:val="005E395B"/>
    <w:rsid w:val="005E3CAD"/>
    <w:rsid w:val="005E3E3F"/>
    <w:rsid w:val="005E3F4D"/>
    <w:rsid w:val="005E3F8D"/>
    <w:rsid w:val="005E4003"/>
    <w:rsid w:val="005E40A8"/>
    <w:rsid w:val="005E40C9"/>
    <w:rsid w:val="005E41C0"/>
    <w:rsid w:val="005E4262"/>
    <w:rsid w:val="005E44D7"/>
    <w:rsid w:val="005E4928"/>
    <w:rsid w:val="005E4A88"/>
    <w:rsid w:val="005E4C0F"/>
    <w:rsid w:val="005E4DD5"/>
    <w:rsid w:val="005E4ED0"/>
    <w:rsid w:val="005E51EF"/>
    <w:rsid w:val="005E5343"/>
    <w:rsid w:val="005E5496"/>
    <w:rsid w:val="005E5520"/>
    <w:rsid w:val="005E5689"/>
    <w:rsid w:val="005E57A2"/>
    <w:rsid w:val="005E58E5"/>
    <w:rsid w:val="005E594E"/>
    <w:rsid w:val="005E5AD2"/>
    <w:rsid w:val="005E5DD6"/>
    <w:rsid w:val="005E5EBA"/>
    <w:rsid w:val="005E6725"/>
    <w:rsid w:val="005E6DF6"/>
    <w:rsid w:val="005E725D"/>
    <w:rsid w:val="005E7989"/>
    <w:rsid w:val="005E7AAA"/>
    <w:rsid w:val="005E7B80"/>
    <w:rsid w:val="005E7BA7"/>
    <w:rsid w:val="005E7C0B"/>
    <w:rsid w:val="005E7D31"/>
    <w:rsid w:val="005E7E7D"/>
    <w:rsid w:val="005E7EFF"/>
    <w:rsid w:val="005E7FC8"/>
    <w:rsid w:val="005F03DA"/>
    <w:rsid w:val="005F04A6"/>
    <w:rsid w:val="005F05EF"/>
    <w:rsid w:val="005F073C"/>
    <w:rsid w:val="005F09A0"/>
    <w:rsid w:val="005F0CA5"/>
    <w:rsid w:val="005F0D49"/>
    <w:rsid w:val="005F0E70"/>
    <w:rsid w:val="005F0F65"/>
    <w:rsid w:val="005F1011"/>
    <w:rsid w:val="005F165A"/>
    <w:rsid w:val="005F179F"/>
    <w:rsid w:val="005F1CB2"/>
    <w:rsid w:val="005F1CD6"/>
    <w:rsid w:val="005F1FD7"/>
    <w:rsid w:val="005F1FF7"/>
    <w:rsid w:val="005F22E0"/>
    <w:rsid w:val="005F2588"/>
    <w:rsid w:val="005F260D"/>
    <w:rsid w:val="005F2A64"/>
    <w:rsid w:val="005F2DA4"/>
    <w:rsid w:val="005F30CA"/>
    <w:rsid w:val="005F33A8"/>
    <w:rsid w:val="005F33D3"/>
    <w:rsid w:val="005F3557"/>
    <w:rsid w:val="005F359B"/>
    <w:rsid w:val="005F35F7"/>
    <w:rsid w:val="005F3A17"/>
    <w:rsid w:val="005F3A8E"/>
    <w:rsid w:val="005F3EFB"/>
    <w:rsid w:val="005F41DC"/>
    <w:rsid w:val="005F41E2"/>
    <w:rsid w:val="005F42DF"/>
    <w:rsid w:val="005F43D5"/>
    <w:rsid w:val="005F452D"/>
    <w:rsid w:val="005F462F"/>
    <w:rsid w:val="005F4C59"/>
    <w:rsid w:val="005F5062"/>
    <w:rsid w:val="005F5485"/>
    <w:rsid w:val="005F54A1"/>
    <w:rsid w:val="005F54A3"/>
    <w:rsid w:val="005F568F"/>
    <w:rsid w:val="005F5762"/>
    <w:rsid w:val="005F6111"/>
    <w:rsid w:val="005F61BD"/>
    <w:rsid w:val="005F61D7"/>
    <w:rsid w:val="005F6340"/>
    <w:rsid w:val="005F63B2"/>
    <w:rsid w:val="005F6527"/>
    <w:rsid w:val="005F6626"/>
    <w:rsid w:val="005F67B4"/>
    <w:rsid w:val="005F6D74"/>
    <w:rsid w:val="005F6F35"/>
    <w:rsid w:val="005F7092"/>
    <w:rsid w:val="005F7165"/>
    <w:rsid w:val="005F7396"/>
    <w:rsid w:val="005F740C"/>
    <w:rsid w:val="005F7A49"/>
    <w:rsid w:val="005F7BF6"/>
    <w:rsid w:val="005F7DEB"/>
    <w:rsid w:val="005F7DEC"/>
    <w:rsid w:val="005F7E9E"/>
    <w:rsid w:val="005F7EFF"/>
    <w:rsid w:val="006004EA"/>
    <w:rsid w:val="006007C2"/>
    <w:rsid w:val="0060089D"/>
    <w:rsid w:val="00600AF0"/>
    <w:rsid w:val="00600C18"/>
    <w:rsid w:val="006015A6"/>
    <w:rsid w:val="006016E8"/>
    <w:rsid w:val="006017F7"/>
    <w:rsid w:val="00601EFF"/>
    <w:rsid w:val="00601FA9"/>
    <w:rsid w:val="006021E9"/>
    <w:rsid w:val="006026F1"/>
    <w:rsid w:val="0060284A"/>
    <w:rsid w:val="006028D0"/>
    <w:rsid w:val="006028E6"/>
    <w:rsid w:val="0060290B"/>
    <w:rsid w:val="00602AFF"/>
    <w:rsid w:val="00602C9F"/>
    <w:rsid w:val="00602DFC"/>
    <w:rsid w:val="00602FAD"/>
    <w:rsid w:val="00603042"/>
    <w:rsid w:val="00603156"/>
    <w:rsid w:val="0060354B"/>
    <w:rsid w:val="0060360D"/>
    <w:rsid w:val="00603737"/>
    <w:rsid w:val="0060397B"/>
    <w:rsid w:val="00603B06"/>
    <w:rsid w:val="00603D5B"/>
    <w:rsid w:val="00603EE3"/>
    <w:rsid w:val="00603F61"/>
    <w:rsid w:val="0060401C"/>
    <w:rsid w:val="00604079"/>
    <w:rsid w:val="006041C2"/>
    <w:rsid w:val="006045B0"/>
    <w:rsid w:val="0060471B"/>
    <w:rsid w:val="006048D2"/>
    <w:rsid w:val="00604A8F"/>
    <w:rsid w:val="00604CF0"/>
    <w:rsid w:val="00604E86"/>
    <w:rsid w:val="00604F35"/>
    <w:rsid w:val="00604FCF"/>
    <w:rsid w:val="00605016"/>
    <w:rsid w:val="00605131"/>
    <w:rsid w:val="00605138"/>
    <w:rsid w:val="006051D0"/>
    <w:rsid w:val="00605269"/>
    <w:rsid w:val="006055AF"/>
    <w:rsid w:val="006056AC"/>
    <w:rsid w:val="006057DE"/>
    <w:rsid w:val="00605864"/>
    <w:rsid w:val="00605922"/>
    <w:rsid w:val="006059DE"/>
    <w:rsid w:val="00605AE7"/>
    <w:rsid w:val="0060609D"/>
    <w:rsid w:val="006064BA"/>
    <w:rsid w:val="006067B5"/>
    <w:rsid w:val="0060692A"/>
    <w:rsid w:val="00606950"/>
    <w:rsid w:val="00606A5A"/>
    <w:rsid w:val="00606BD2"/>
    <w:rsid w:val="00606F87"/>
    <w:rsid w:val="00606FD5"/>
    <w:rsid w:val="006072A3"/>
    <w:rsid w:val="0060771E"/>
    <w:rsid w:val="00607838"/>
    <w:rsid w:val="0060788D"/>
    <w:rsid w:val="00607D3B"/>
    <w:rsid w:val="00607D78"/>
    <w:rsid w:val="00607DC4"/>
    <w:rsid w:val="00607E81"/>
    <w:rsid w:val="00607F25"/>
    <w:rsid w:val="006100A7"/>
    <w:rsid w:val="00610722"/>
    <w:rsid w:val="0061097A"/>
    <w:rsid w:val="006109DE"/>
    <w:rsid w:val="00610B31"/>
    <w:rsid w:val="00610D40"/>
    <w:rsid w:val="00610E89"/>
    <w:rsid w:val="006111B7"/>
    <w:rsid w:val="006113B4"/>
    <w:rsid w:val="0061184F"/>
    <w:rsid w:val="006119EA"/>
    <w:rsid w:val="00611D11"/>
    <w:rsid w:val="00611F24"/>
    <w:rsid w:val="00611F9A"/>
    <w:rsid w:val="00612537"/>
    <w:rsid w:val="0061289A"/>
    <w:rsid w:val="006128DD"/>
    <w:rsid w:val="00612920"/>
    <w:rsid w:val="00612A7A"/>
    <w:rsid w:val="00612AC8"/>
    <w:rsid w:val="00612C92"/>
    <w:rsid w:val="00612EF3"/>
    <w:rsid w:val="00612FC4"/>
    <w:rsid w:val="00613037"/>
    <w:rsid w:val="00613216"/>
    <w:rsid w:val="00613357"/>
    <w:rsid w:val="00613378"/>
    <w:rsid w:val="00613681"/>
    <w:rsid w:val="006136D3"/>
    <w:rsid w:val="00613820"/>
    <w:rsid w:val="00613906"/>
    <w:rsid w:val="00613BD4"/>
    <w:rsid w:val="00613C12"/>
    <w:rsid w:val="00613C57"/>
    <w:rsid w:val="00613D2D"/>
    <w:rsid w:val="00613DD3"/>
    <w:rsid w:val="00613ED5"/>
    <w:rsid w:val="00613FBF"/>
    <w:rsid w:val="006140A8"/>
    <w:rsid w:val="006140CB"/>
    <w:rsid w:val="00614320"/>
    <w:rsid w:val="0061433A"/>
    <w:rsid w:val="006148DE"/>
    <w:rsid w:val="00614BBF"/>
    <w:rsid w:val="00614CC1"/>
    <w:rsid w:val="00615008"/>
    <w:rsid w:val="006150D2"/>
    <w:rsid w:val="006151C3"/>
    <w:rsid w:val="006151CF"/>
    <w:rsid w:val="00615460"/>
    <w:rsid w:val="00615653"/>
    <w:rsid w:val="00615665"/>
    <w:rsid w:val="006156B8"/>
    <w:rsid w:val="00615ADC"/>
    <w:rsid w:val="00615D43"/>
    <w:rsid w:val="00615D77"/>
    <w:rsid w:val="00615F66"/>
    <w:rsid w:val="00616051"/>
    <w:rsid w:val="006161EB"/>
    <w:rsid w:val="00616650"/>
    <w:rsid w:val="00616681"/>
    <w:rsid w:val="00616B5C"/>
    <w:rsid w:val="00616BDD"/>
    <w:rsid w:val="00616EF5"/>
    <w:rsid w:val="00617036"/>
    <w:rsid w:val="00617333"/>
    <w:rsid w:val="006174B3"/>
    <w:rsid w:val="00617506"/>
    <w:rsid w:val="00617653"/>
    <w:rsid w:val="006176C6"/>
    <w:rsid w:val="00617932"/>
    <w:rsid w:val="00617DCA"/>
    <w:rsid w:val="00617ED8"/>
    <w:rsid w:val="0062022C"/>
    <w:rsid w:val="00620285"/>
    <w:rsid w:val="00620331"/>
    <w:rsid w:val="006203FA"/>
    <w:rsid w:val="0062048E"/>
    <w:rsid w:val="00620617"/>
    <w:rsid w:val="006206C1"/>
    <w:rsid w:val="006209E1"/>
    <w:rsid w:val="00620B0E"/>
    <w:rsid w:val="00620BCB"/>
    <w:rsid w:val="00620D88"/>
    <w:rsid w:val="006212D0"/>
    <w:rsid w:val="0062135A"/>
    <w:rsid w:val="006214EE"/>
    <w:rsid w:val="00621711"/>
    <w:rsid w:val="00621AC9"/>
    <w:rsid w:val="00621C89"/>
    <w:rsid w:val="00621E52"/>
    <w:rsid w:val="00621F90"/>
    <w:rsid w:val="0062263C"/>
    <w:rsid w:val="006226EB"/>
    <w:rsid w:val="006226F9"/>
    <w:rsid w:val="006227F6"/>
    <w:rsid w:val="00622860"/>
    <w:rsid w:val="0062289C"/>
    <w:rsid w:val="00622954"/>
    <w:rsid w:val="0062295B"/>
    <w:rsid w:val="00622BEA"/>
    <w:rsid w:val="00622C0D"/>
    <w:rsid w:val="00622C26"/>
    <w:rsid w:val="00622E5C"/>
    <w:rsid w:val="00622F4C"/>
    <w:rsid w:val="00623223"/>
    <w:rsid w:val="0062326E"/>
    <w:rsid w:val="00623853"/>
    <w:rsid w:val="00623AA1"/>
    <w:rsid w:val="00623F66"/>
    <w:rsid w:val="00624020"/>
    <w:rsid w:val="0062405C"/>
    <w:rsid w:val="0062409D"/>
    <w:rsid w:val="0062421E"/>
    <w:rsid w:val="0062424F"/>
    <w:rsid w:val="00624581"/>
    <w:rsid w:val="006248A6"/>
    <w:rsid w:val="006248DF"/>
    <w:rsid w:val="00624F09"/>
    <w:rsid w:val="00624F40"/>
    <w:rsid w:val="00625004"/>
    <w:rsid w:val="006255FF"/>
    <w:rsid w:val="00625680"/>
    <w:rsid w:val="00625706"/>
    <w:rsid w:val="006258CF"/>
    <w:rsid w:val="006259BF"/>
    <w:rsid w:val="00625D83"/>
    <w:rsid w:val="00625FE5"/>
    <w:rsid w:val="00626048"/>
    <w:rsid w:val="006260FF"/>
    <w:rsid w:val="0062632D"/>
    <w:rsid w:val="00626380"/>
    <w:rsid w:val="00626405"/>
    <w:rsid w:val="006264B3"/>
    <w:rsid w:val="00626652"/>
    <w:rsid w:val="00626ABC"/>
    <w:rsid w:val="00626B65"/>
    <w:rsid w:val="00626EDF"/>
    <w:rsid w:val="00626F25"/>
    <w:rsid w:val="00626FA5"/>
    <w:rsid w:val="006272FD"/>
    <w:rsid w:val="0062742A"/>
    <w:rsid w:val="0062760D"/>
    <w:rsid w:val="006277DD"/>
    <w:rsid w:val="0062786B"/>
    <w:rsid w:val="00627E86"/>
    <w:rsid w:val="0063042D"/>
    <w:rsid w:val="0063060F"/>
    <w:rsid w:val="0063078E"/>
    <w:rsid w:val="00630885"/>
    <w:rsid w:val="006308C6"/>
    <w:rsid w:val="006308E5"/>
    <w:rsid w:val="006309B3"/>
    <w:rsid w:val="00630CDF"/>
    <w:rsid w:val="00630F7E"/>
    <w:rsid w:val="006311BF"/>
    <w:rsid w:val="006311FD"/>
    <w:rsid w:val="0063124B"/>
    <w:rsid w:val="006314EB"/>
    <w:rsid w:val="0063168D"/>
    <w:rsid w:val="00631729"/>
    <w:rsid w:val="00631BC9"/>
    <w:rsid w:val="00631DCC"/>
    <w:rsid w:val="00631EDF"/>
    <w:rsid w:val="00631F81"/>
    <w:rsid w:val="0063208C"/>
    <w:rsid w:val="006320FA"/>
    <w:rsid w:val="00632233"/>
    <w:rsid w:val="006325B0"/>
    <w:rsid w:val="00632C55"/>
    <w:rsid w:val="006331E0"/>
    <w:rsid w:val="006331E6"/>
    <w:rsid w:val="006331F7"/>
    <w:rsid w:val="0063323A"/>
    <w:rsid w:val="006332DB"/>
    <w:rsid w:val="00633382"/>
    <w:rsid w:val="00633624"/>
    <w:rsid w:val="00633632"/>
    <w:rsid w:val="006337CD"/>
    <w:rsid w:val="0063388A"/>
    <w:rsid w:val="006338A2"/>
    <w:rsid w:val="006339C4"/>
    <w:rsid w:val="00633BD1"/>
    <w:rsid w:val="00633EB7"/>
    <w:rsid w:val="006342D8"/>
    <w:rsid w:val="00634331"/>
    <w:rsid w:val="00634405"/>
    <w:rsid w:val="0063450A"/>
    <w:rsid w:val="00634870"/>
    <w:rsid w:val="00634896"/>
    <w:rsid w:val="00634B3C"/>
    <w:rsid w:val="00634C6B"/>
    <w:rsid w:val="00634D87"/>
    <w:rsid w:val="00634E0A"/>
    <w:rsid w:val="00634F15"/>
    <w:rsid w:val="00635208"/>
    <w:rsid w:val="006353FE"/>
    <w:rsid w:val="00635660"/>
    <w:rsid w:val="0063588C"/>
    <w:rsid w:val="00635C83"/>
    <w:rsid w:val="00635CCD"/>
    <w:rsid w:val="00635E47"/>
    <w:rsid w:val="006362DF"/>
    <w:rsid w:val="0063648A"/>
    <w:rsid w:val="00636492"/>
    <w:rsid w:val="006364B0"/>
    <w:rsid w:val="00636500"/>
    <w:rsid w:val="00636509"/>
    <w:rsid w:val="00636527"/>
    <w:rsid w:val="00636754"/>
    <w:rsid w:val="00636910"/>
    <w:rsid w:val="00636A10"/>
    <w:rsid w:val="00636A9D"/>
    <w:rsid w:val="00636C3A"/>
    <w:rsid w:val="00636E7D"/>
    <w:rsid w:val="006370A3"/>
    <w:rsid w:val="006370E1"/>
    <w:rsid w:val="0063735E"/>
    <w:rsid w:val="00637781"/>
    <w:rsid w:val="00637868"/>
    <w:rsid w:val="0063787F"/>
    <w:rsid w:val="006378F2"/>
    <w:rsid w:val="00637B86"/>
    <w:rsid w:val="00637D5C"/>
    <w:rsid w:val="006401C4"/>
    <w:rsid w:val="00640463"/>
    <w:rsid w:val="00640C92"/>
    <w:rsid w:val="00640F0D"/>
    <w:rsid w:val="00641009"/>
    <w:rsid w:val="00641D27"/>
    <w:rsid w:val="00641EEF"/>
    <w:rsid w:val="00641FBC"/>
    <w:rsid w:val="00642267"/>
    <w:rsid w:val="00642F83"/>
    <w:rsid w:val="006436B7"/>
    <w:rsid w:val="00643816"/>
    <w:rsid w:val="006438B1"/>
    <w:rsid w:val="00643916"/>
    <w:rsid w:val="00643ADF"/>
    <w:rsid w:val="00643B40"/>
    <w:rsid w:val="00643EFB"/>
    <w:rsid w:val="0064415A"/>
    <w:rsid w:val="006447FB"/>
    <w:rsid w:val="00644817"/>
    <w:rsid w:val="0064489B"/>
    <w:rsid w:val="00644B64"/>
    <w:rsid w:val="00644F74"/>
    <w:rsid w:val="00645085"/>
    <w:rsid w:val="00645147"/>
    <w:rsid w:val="0064517B"/>
    <w:rsid w:val="00645226"/>
    <w:rsid w:val="006454D0"/>
    <w:rsid w:val="00645829"/>
    <w:rsid w:val="00645969"/>
    <w:rsid w:val="00645B88"/>
    <w:rsid w:val="00645FE1"/>
    <w:rsid w:val="0064608E"/>
    <w:rsid w:val="00646173"/>
    <w:rsid w:val="00646217"/>
    <w:rsid w:val="0064643C"/>
    <w:rsid w:val="006465C4"/>
    <w:rsid w:val="00646D17"/>
    <w:rsid w:val="00646E04"/>
    <w:rsid w:val="0064712B"/>
    <w:rsid w:val="00647164"/>
    <w:rsid w:val="006471CF"/>
    <w:rsid w:val="0064773B"/>
    <w:rsid w:val="0064799F"/>
    <w:rsid w:val="00647A18"/>
    <w:rsid w:val="00647A98"/>
    <w:rsid w:val="00647BB5"/>
    <w:rsid w:val="00650079"/>
    <w:rsid w:val="006501E5"/>
    <w:rsid w:val="0065078B"/>
    <w:rsid w:val="006507D1"/>
    <w:rsid w:val="00650851"/>
    <w:rsid w:val="00650C1B"/>
    <w:rsid w:val="00650C57"/>
    <w:rsid w:val="0065114E"/>
    <w:rsid w:val="0065129E"/>
    <w:rsid w:val="006512E7"/>
    <w:rsid w:val="00651351"/>
    <w:rsid w:val="006513DA"/>
    <w:rsid w:val="006516EA"/>
    <w:rsid w:val="006516F4"/>
    <w:rsid w:val="00651732"/>
    <w:rsid w:val="00651BBD"/>
    <w:rsid w:val="00651DCE"/>
    <w:rsid w:val="00651FD3"/>
    <w:rsid w:val="0065205B"/>
    <w:rsid w:val="0065208E"/>
    <w:rsid w:val="006520A8"/>
    <w:rsid w:val="006520D7"/>
    <w:rsid w:val="006525A3"/>
    <w:rsid w:val="006526CF"/>
    <w:rsid w:val="006526DA"/>
    <w:rsid w:val="0065292A"/>
    <w:rsid w:val="00652D68"/>
    <w:rsid w:val="00652DA7"/>
    <w:rsid w:val="006530B2"/>
    <w:rsid w:val="006532AB"/>
    <w:rsid w:val="00653613"/>
    <w:rsid w:val="0065378E"/>
    <w:rsid w:val="006537ED"/>
    <w:rsid w:val="00653C48"/>
    <w:rsid w:val="00653E5B"/>
    <w:rsid w:val="00653EA0"/>
    <w:rsid w:val="00654108"/>
    <w:rsid w:val="00654275"/>
    <w:rsid w:val="00654289"/>
    <w:rsid w:val="006552C9"/>
    <w:rsid w:val="00655561"/>
    <w:rsid w:val="006555C9"/>
    <w:rsid w:val="00655927"/>
    <w:rsid w:val="00655A43"/>
    <w:rsid w:val="00655A7F"/>
    <w:rsid w:val="00655ACC"/>
    <w:rsid w:val="006560D9"/>
    <w:rsid w:val="00656183"/>
    <w:rsid w:val="00656264"/>
    <w:rsid w:val="00656377"/>
    <w:rsid w:val="00656639"/>
    <w:rsid w:val="006567A9"/>
    <w:rsid w:val="0065682A"/>
    <w:rsid w:val="0065682B"/>
    <w:rsid w:val="00656909"/>
    <w:rsid w:val="006570BB"/>
    <w:rsid w:val="0065723F"/>
    <w:rsid w:val="0065730E"/>
    <w:rsid w:val="006573D6"/>
    <w:rsid w:val="006574DB"/>
    <w:rsid w:val="0065758E"/>
    <w:rsid w:val="0065762B"/>
    <w:rsid w:val="006578F9"/>
    <w:rsid w:val="00657B95"/>
    <w:rsid w:val="00657C2F"/>
    <w:rsid w:val="00657CE6"/>
    <w:rsid w:val="00657DDD"/>
    <w:rsid w:val="00657F4E"/>
    <w:rsid w:val="00660092"/>
    <w:rsid w:val="006601BF"/>
    <w:rsid w:val="00660204"/>
    <w:rsid w:val="006604CF"/>
    <w:rsid w:val="00660D92"/>
    <w:rsid w:val="00660EA3"/>
    <w:rsid w:val="006610AB"/>
    <w:rsid w:val="00661280"/>
    <w:rsid w:val="0066148E"/>
    <w:rsid w:val="00661537"/>
    <w:rsid w:val="006616F4"/>
    <w:rsid w:val="00661B84"/>
    <w:rsid w:val="00661C17"/>
    <w:rsid w:val="00662482"/>
    <w:rsid w:val="006624BE"/>
    <w:rsid w:val="00662795"/>
    <w:rsid w:val="006628E8"/>
    <w:rsid w:val="00662B25"/>
    <w:rsid w:val="00662C73"/>
    <w:rsid w:val="00662DD5"/>
    <w:rsid w:val="00662FC3"/>
    <w:rsid w:val="00663314"/>
    <w:rsid w:val="006634B8"/>
    <w:rsid w:val="006634FB"/>
    <w:rsid w:val="00663866"/>
    <w:rsid w:val="00663EF7"/>
    <w:rsid w:val="00664160"/>
    <w:rsid w:val="00664193"/>
    <w:rsid w:val="00664286"/>
    <w:rsid w:val="00664339"/>
    <w:rsid w:val="00664D26"/>
    <w:rsid w:val="00664FCC"/>
    <w:rsid w:val="0066516A"/>
    <w:rsid w:val="00665177"/>
    <w:rsid w:val="006652EC"/>
    <w:rsid w:val="00665378"/>
    <w:rsid w:val="00665928"/>
    <w:rsid w:val="00665C01"/>
    <w:rsid w:val="00665C8E"/>
    <w:rsid w:val="00665CCA"/>
    <w:rsid w:val="00665F95"/>
    <w:rsid w:val="00666066"/>
    <w:rsid w:val="006663B9"/>
    <w:rsid w:val="00666511"/>
    <w:rsid w:val="006665A9"/>
    <w:rsid w:val="00666BF4"/>
    <w:rsid w:val="00666E1D"/>
    <w:rsid w:val="0066717C"/>
    <w:rsid w:val="006676C9"/>
    <w:rsid w:val="00667A19"/>
    <w:rsid w:val="00667AB6"/>
    <w:rsid w:val="00667B31"/>
    <w:rsid w:val="00667B4E"/>
    <w:rsid w:val="00667D9A"/>
    <w:rsid w:val="00667E9B"/>
    <w:rsid w:val="00667F8C"/>
    <w:rsid w:val="00670114"/>
    <w:rsid w:val="006706CE"/>
    <w:rsid w:val="006709ED"/>
    <w:rsid w:val="00670EE8"/>
    <w:rsid w:val="00670F36"/>
    <w:rsid w:val="00670FDD"/>
    <w:rsid w:val="00671306"/>
    <w:rsid w:val="00671412"/>
    <w:rsid w:val="006714D4"/>
    <w:rsid w:val="00671531"/>
    <w:rsid w:val="0067155A"/>
    <w:rsid w:val="006718BD"/>
    <w:rsid w:val="006719E2"/>
    <w:rsid w:val="00671A98"/>
    <w:rsid w:val="00671B0A"/>
    <w:rsid w:val="006720C0"/>
    <w:rsid w:val="0067218E"/>
    <w:rsid w:val="006721FB"/>
    <w:rsid w:val="00672445"/>
    <w:rsid w:val="00672845"/>
    <w:rsid w:val="0067298D"/>
    <w:rsid w:val="00672C8D"/>
    <w:rsid w:val="00672D61"/>
    <w:rsid w:val="00672F1B"/>
    <w:rsid w:val="006730F2"/>
    <w:rsid w:val="00673679"/>
    <w:rsid w:val="006739F7"/>
    <w:rsid w:val="00673A37"/>
    <w:rsid w:val="00673C62"/>
    <w:rsid w:val="00673D75"/>
    <w:rsid w:val="00673E20"/>
    <w:rsid w:val="00673E2A"/>
    <w:rsid w:val="00673F1E"/>
    <w:rsid w:val="00673FEE"/>
    <w:rsid w:val="0067405E"/>
    <w:rsid w:val="0067407C"/>
    <w:rsid w:val="006742E0"/>
    <w:rsid w:val="0067437D"/>
    <w:rsid w:val="006743CF"/>
    <w:rsid w:val="00674525"/>
    <w:rsid w:val="00674611"/>
    <w:rsid w:val="0067462E"/>
    <w:rsid w:val="00674B02"/>
    <w:rsid w:val="00674B35"/>
    <w:rsid w:val="00674B40"/>
    <w:rsid w:val="00674CE0"/>
    <w:rsid w:val="00674D89"/>
    <w:rsid w:val="00674E12"/>
    <w:rsid w:val="00674EC7"/>
    <w:rsid w:val="00674F4F"/>
    <w:rsid w:val="00674FF9"/>
    <w:rsid w:val="00675109"/>
    <w:rsid w:val="00675186"/>
    <w:rsid w:val="006754AF"/>
    <w:rsid w:val="00675E12"/>
    <w:rsid w:val="0067600B"/>
    <w:rsid w:val="0067628E"/>
    <w:rsid w:val="00676BB3"/>
    <w:rsid w:val="00676BD3"/>
    <w:rsid w:val="00676F20"/>
    <w:rsid w:val="006771E6"/>
    <w:rsid w:val="006774D3"/>
    <w:rsid w:val="0067757F"/>
    <w:rsid w:val="006775C3"/>
    <w:rsid w:val="00677A75"/>
    <w:rsid w:val="00677C0D"/>
    <w:rsid w:val="00677FD0"/>
    <w:rsid w:val="0068005B"/>
    <w:rsid w:val="006806D0"/>
    <w:rsid w:val="00680757"/>
    <w:rsid w:val="00680961"/>
    <w:rsid w:val="00680A5C"/>
    <w:rsid w:val="00680EE8"/>
    <w:rsid w:val="0068101C"/>
    <w:rsid w:val="006810D1"/>
    <w:rsid w:val="00681170"/>
    <w:rsid w:val="00681311"/>
    <w:rsid w:val="006817EE"/>
    <w:rsid w:val="00681873"/>
    <w:rsid w:val="0068187B"/>
    <w:rsid w:val="006819CB"/>
    <w:rsid w:val="00681A13"/>
    <w:rsid w:val="00681A5F"/>
    <w:rsid w:val="00681B0A"/>
    <w:rsid w:val="00681B92"/>
    <w:rsid w:val="0068218E"/>
    <w:rsid w:val="0068273E"/>
    <w:rsid w:val="006828E9"/>
    <w:rsid w:val="00682DF7"/>
    <w:rsid w:val="00682EB4"/>
    <w:rsid w:val="00682FE7"/>
    <w:rsid w:val="00683084"/>
    <w:rsid w:val="00683145"/>
    <w:rsid w:val="006831C1"/>
    <w:rsid w:val="00683523"/>
    <w:rsid w:val="0068352B"/>
    <w:rsid w:val="0068363E"/>
    <w:rsid w:val="006837F8"/>
    <w:rsid w:val="006839C5"/>
    <w:rsid w:val="00683DE6"/>
    <w:rsid w:val="00683E2E"/>
    <w:rsid w:val="00683F3C"/>
    <w:rsid w:val="006843DA"/>
    <w:rsid w:val="00684971"/>
    <w:rsid w:val="00684A1F"/>
    <w:rsid w:val="00684EAA"/>
    <w:rsid w:val="0068506B"/>
    <w:rsid w:val="006851B0"/>
    <w:rsid w:val="006851DF"/>
    <w:rsid w:val="00685269"/>
    <w:rsid w:val="006853B0"/>
    <w:rsid w:val="006853C8"/>
    <w:rsid w:val="0068553B"/>
    <w:rsid w:val="00685605"/>
    <w:rsid w:val="006857B0"/>
    <w:rsid w:val="00685E64"/>
    <w:rsid w:val="00685F15"/>
    <w:rsid w:val="0068609F"/>
    <w:rsid w:val="006860B7"/>
    <w:rsid w:val="006863CA"/>
    <w:rsid w:val="00686401"/>
    <w:rsid w:val="006866E3"/>
    <w:rsid w:val="00686A4F"/>
    <w:rsid w:val="00686AD7"/>
    <w:rsid w:val="00686B85"/>
    <w:rsid w:val="00686C22"/>
    <w:rsid w:val="00686FE8"/>
    <w:rsid w:val="00687160"/>
    <w:rsid w:val="006872BB"/>
    <w:rsid w:val="006873CA"/>
    <w:rsid w:val="00687485"/>
    <w:rsid w:val="006877F3"/>
    <w:rsid w:val="0068795D"/>
    <w:rsid w:val="00687B16"/>
    <w:rsid w:val="00687C5F"/>
    <w:rsid w:val="00687FF3"/>
    <w:rsid w:val="00690459"/>
    <w:rsid w:val="006909B3"/>
    <w:rsid w:val="006909E8"/>
    <w:rsid w:val="00690A56"/>
    <w:rsid w:val="00690EE6"/>
    <w:rsid w:val="006911B2"/>
    <w:rsid w:val="0069132D"/>
    <w:rsid w:val="00691A69"/>
    <w:rsid w:val="00691AC8"/>
    <w:rsid w:val="00691B95"/>
    <w:rsid w:val="00691C11"/>
    <w:rsid w:val="00691DC6"/>
    <w:rsid w:val="00691DD6"/>
    <w:rsid w:val="006920DB"/>
    <w:rsid w:val="006920F4"/>
    <w:rsid w:val="006922B8"/>
    <w:rsid w:val="00692358"/>
    <w:rsid w:val="00692513"/>
    <w:rsid w:val="00692540"/>
    <w:rsid w:val="0069295A"/>
    <w:rsid w:val="00692E56"/>
    <w:rsid w:val="006931A9"/>
    <w:rsid w:val="00693301"/>
    <w:rsid w:val="0069347F"/>
    <w:rsid w:val="00693722"/>
    <w:rsid w:val="00693901"/>
    <w:rsid w:val="00693D43"/>
    <w:rsid w:val="00693DF1"/>
    <w:rsid w:val="00693F7E"/>
    <w:rsid w:val="006940D0"/>
    <w:rsid w:val="00694212"/>
    <w:rsid w:val="006943EA"/>
    <w:rsid w:val="00694566"/>
    <w:rsid w:val="006945EE"/>
    <w:rsid w:val="006946CD"/>
    <w:rsid w:val="00694774"/>
    <w:rsid w:val="006947D7"/>
    <w:rsid w:val="00694834"/>
    <w:rsid w:val="0069488D"/>
    <w:rsid w:val="00694AFA"/>
    <w:rsid w:val="00694CD9"/>
    <w:rsid w:val="00694EF6"/>
    <w:rsid w:val="006950F2"/>
    <w:rsid w:val="00695152"/>
    <w:rsid w:val="006954CB"/>
    <w:rsid w:val="0069557B"/>
    <w:rsid w:val="00695664"/>
    <w:rsid w:val="006956B7"/>
    <w:rsid w:val="0069574C"/>
    <w:rsid w:val="0069592F"/>
    <w:rsid w:val="006959F3"/>
    <w:rsid w:val="00696142"/>
    <w:rsid w:val="00696246"/>
    <w:rsid w:val="0069632C"/>
    <w:rsid w:val="0069644D"/>
    <w:rsid w:val="006966FB"/>
    <w:rsid w:val="00696973"/>
    <w:rsid w:val="006969DA"/>
    <w:rsid w:val="00697506"/>
    <w:rsid w:val="00697568"/>
    <w:rsid w:val="0069769F"/>
    <w:rsid w:val="006977EA"/>
    <w:rsid w:val="006979A9"/>
    <w:rsid w:val="00697A0A"/>
    <w:rsid w:val="00697DE3"/>
    <w:rsid w:val="00697EEB"/>
    <w:rsid w:val="006A02D6"/>
    <w:rsid w:val="006A0387"/>
    <w:rsid w:val="006A0A8B"/>
    <w:rsid w:val="006A0B85"/>
    <w:rsid w:val="006A0D47"/>
    <w:rsid w:val="006A1204"/>
    <w:rsid w:val="006A147A"/>
    <w:rsid w:val="006A1999"/>
    <w:rsid w:val="006A1B46"/>
    <w:rsid w:val="006A1D79"/>
    <w:rsid w:val="006A1D85"/>
    <w:rsid w:val="006A20B4"/>
    <w:rsid w:val="006A2127"/>
    <w:rsid w:val="006A2338"/>
    <w:rsid w:val="006A2668"/>
    <w:rsid w:val="006A27AF"/>
    <w:rsid w:val="006A27C4"/>
    <w:rsid w:val="006A282E"/>
    <w:rsid w:val="006A288D"/>
    <w:rsid w:val="006A2CA3"/>
    <w:rsid w:val="006A2F88"/>
    <w:rsid w:val="006A3071"/>
    <w:rsid w:val="006A3311"/>
    <w:rsid w:val="006A346E"/>
    <w:rsid w:val="006A3806"/>
    <w:rsid w:val="006A3973"/>
    <w:rsid w:val="006A3A77"/>
    <w:rsid w:val="006A3A99"/>
    <w:rsid w:val="006A422E"/>
    <w:rsid w:val="006A423F"/>
    <w:rsid w:val="006A437D"/>
    <w:rsid w:val="006A4535"/>
    <w:rsid w:val="006A455F"/>
    <w:rsid w:val="006A4767"/>
    <w:rsid w:val="006A48B4"/>
    <w:rsid w:val="006A4A42"/>
    <w:rsid w:val="006A51D2"/>
    <w:rsid w:val="006A550E"/>
    <w:rsid w:val="006A592E"/>
    <w:rsid w:val="006A5AC6"/>
    <w:rsid w:val="006A5B41"/>
    <w:rsid w:val="006A5D64"/>
    <w:rsid w:val="006A5E02"/>
    <w:rsid w:val="006A6090"/>
    <w:rsid w:val="006A6120"/>
    <w:rsid w:val="006A6408"/>
    <w:rsid w:val="006A6468"/>
    <w:rsid w:val="006A6481"/>
    <w:rsid w:val="006A649E"/>
    <w:rsid w:val="006A6591"/>
    <w:rsid w:val="006A66AE"/>
    <w:rsid w:val="006A66D1"/>
    <w:rsid w:val="006A68D0"/>
    <w:rsid w:val="006A6C38"/>
    <w:rsid w:val="006A6D82"/>
    <w:rsid w:val="006A6F51"/>
    <w:rsid w:val="006A74AE"/>
    <w:rsid w:val="006A774A"/>
    <w:rsid w:val="006A779E"/>
    <w:rsid w:val="006A7804"/>
    <w:rsid w:val="006A79B5"/>
    <w:rsid w:val="006A7CED"/>
    <w:rsid w:val="006B016F"/>
    <w:rsid w:val="006B020A"/>
    <w:rsid w:val="006B03CF"/>
    <w:rsid w:val="006B0442"/>
    <w:rsid w:val="006B04C1"/>
    <w:rsid w:val="006B085C"/>
    <w:rsid w:val="006B08EF"/>
    <w:rsid w:val="006B0988"/>
    <w:rsid w:val="006B0C52"/>
    <w:rsid w:val="006B0CEA"/>
    <w:rsid w:val="006B0E54"/>
    <w:rsid w:val="006B1425"/>
    <w:rsid w:val="006B14D7"/>
    <w:rsid w:val="006B180B"/>
    <w:rsid w:val="006B18E8"/>
    <w:rsid w:val="006B194A"/>
    <w:rsid w:val="006B198A"/>
    <w:rsid w:val="006B1A93"/>
    <w:rsid w:val="006B1EAD"/>
    <w:rsid w:val="006B209D"/>
    <w:rsid w:val="006B2288"/>
    <w:rsid w:val="006B25D6"/>
    <w:rsid w:val="006B269D"/>
    <w:rsid w:val="006B28C9"/>
    <w:rsid w:val="006B29A7"/>
    <w:rsid w:val="006B2A70"/>
    <w:rsid w:val="006B2FE8"/>
    <w:rsid w:val="006B3223"/>
    <w:rsid w:val="006B3415"/>
    <w:rsid w:val="006B3510"/>
    <w:rsid w:val="006B36D4"/>
    <w:rsid w:val="006B382F"/>
    <w:rsid w:val="006B388F"/>
    <w:rsid w:val="006B398D"/>
    <w:rsid w:val="006B3DE6"/>
    <w:rsid w:val="006B411C"/>
    <w:rsid w:val="006B420E"/>
    <w:rsid w:val="006B4477"/>
    <w:rsid w:val="006B44DD"/>
    <w:rsid w:val="006B465C"/>
    <w:rsid w:val="006B46AE"/>
    <w:rsid w:val="006B46EA"/>
    <w:rsid w:val="006B4702"/>
    <w:rsid w:val="006B480C"/>
    <w:rsid w:val="006B48BE"/>
    <w:rsid w:val="006B4E1C"/>
    <w:rsid w:val="006B4E8F"/>
    <w:rsid w:val="006B516E"/>
    <w:rsid w:val="006B5EED"/>
    <w:rsid w:val="006B6002"/>
    <w:rsid w:val="006B603F"/>
    <w:rsid w:val="006B6289"/>
    <w:rsid w:val="006B62FD"/>
    <w:rsid w:val="006B63B8"/>
    <w:rsid w:val="006B65EF"/>
    <w:rsid w:val="006B662A"/>
    <w:rsid w:val="006B68B2"/>
    <w:rsid w:val="006B6D17"/>
    <w:rsid w:val="006B706F"/>
    <w:rsid w:val="006B7092"/>
    <w:rsid w:val="006B729D"/>
    <w:rsid w:val="006B72A2"/>
    <w:rsid w:val="006B7547"/>
    <w:rsid w:val="006B757D"/>
    <w:rsid w:val="006B75B4"/>
    <w:rsid w:val="006B75CD"/>
    <w:rsid w:val="006B760D"/>
    <w:rsid w:val="006B7755"/>
    <w:rsid w:val="006B7821"/>
    <w:rsid w:val="006B7892"/>
    <w:rsid w:val="006B7D4D"/>
    <w:rsid w:val="006C03E5"/>
    <w:rsid w:val="006C0672"/>
    <w:rsid w:val="006C089E"/>
    <w:rsid w:val="006C0A6B"/>
    <w:rsid w:val="006C0C30"/>
    <w:rsid w:val="006C0CFE"/>
    <w:rsid w:val="006C0FF3"/>
    <w:rsid w:val="006C104B"/>
    <w:rsid w:val="006C1239"/>
    <w:rsid w:val="006C14DE"/>
    <w:rsid w:val="006C15FA"/>
    <w:rsid w:val="006C166E"/>
    <w:rsid w:val="006C173F"/>
    <w:rsid w:val="006C17CD"/>
    <w:rsid w:val="006C1924"/>
    <w:rsid w:val="006C19BA"/>
    <w:rsid w:val="006C1B57"/>
    <w:rsid w:val="006C1CC6"/>
    <w:rsid w:val="006C211D"/>
    <w:rsid w:val="006C22BE"/>
    <w:rsid w:val="006C286F"/>
    <w:rsid w:val="006C2A1D"/>
    <w:rsid w:val="006C2B6E"/>
    <w:rsid w:val="006C306C"/>
    <w:rsid w:val="006C31A5"/>
    <w:rsid w:val="006C32A4"/>
    <w:rsid w:val="006C32F0"/>
    <w:rsid w:val="006C3576"/>
    <w:rsid w:val="006C369C"/>
    <w:rsid w:val="006C369F"/>
    <w:rsid w:val="006C377D"/>
    <w:rsid w:val="006C381D"/>
    <w:rsid w:val="006C39CF"/>
    <w:rsid w:val="006C3AAB"/>
    <w:rsid w:val="006C3AC0"/>
    <w:rsid w:val="006C3B17"/>
    <w:rsid w:val="006C3D4C"/>
    <w:rsid w:val="006C3DE2"/>
    <w:rsid w:val="006C40C0"/>
    <w:rsid w:val="006C41EC"/>
    <w:rsid w:val="006C4223"/>
    <w:rsid w:val="006C483A"/>
    <w:rsid w:val="006C4864"/>
    <w:rsid w:val="006C4CD0"/>
    <w:rsid w:val="006C4E4F"/>
    <w:rsid w:val="006C4F21"/>
    <w:rsid w:val="006C5021"/>
    <w:rsid w:val="006C5063"/>
    <w:rsid w:val="006C53BB"/>
    <w:rsid w:val="006C53FD"/>
    <w:rsid w:val="006C5430"/>
    <w:rsid w:val="006C5548"/>
    <w:rsid w:val="006C5758"/>
    <w:rsid w:val="006C5A49"/>
    <w:rsid w:val="006C5B22"/>
    <w:rsid w:val="006C5BF2"/>
    <w:rsid w:val="006C5C07"/>
    <w:rsid w:val="006C5D14"/>
    <w:rsid w:val="006C5EC9"/>
    <w:rsid w:val="006C61B1"/>
    <w:rsid w:val="006C62EF"/>
    <w:rsid w:val="006C684F"/>
    <w:rsid w:val="006C686C"/>
    <w:rsid w:val="006C69BA"/>
    <w:rsid w:val="006C6AD1"/>
    <w:rsid w:val="006C6C63"/>
    <w:rsid w:val="006C6C82"/>
    <w:rsid w:val="006C6E22"/>
    <w:rsid w:val="006C7316"/>
    <w:rsid w:val="006C7544"/>
    <w:rsid w:val="006C7556"/>
    <w:rsid w:val="006C7770"/>
    <w:rsid w:val="006C7C94"/>
    <w:rsid w:val="006C7EF9"/>
    <w:rsid w:val="006D00B1"/>
    <w:rsid w:val="006D01AB"/>
    <w:rsid w:val="006D03A8"/>
    <w:rsid w:val="006D0645"/>
    <w:rsid w:val="006D069C"/>
    <w:rsid w:val="006D08C9"/>
    <w:rsid w:val="006D09B9"/>
    <w:rsid w:val="006D0ACA"/>
    <w:rsid w:val="006D0D2B"/>
    <w:rsid w:val="006D0E01"/>
    <w:rsid w:val="006D1084"/>
    <w:rsid w:val="006D1219"/>
    <w:rsid w:val="006D16FC"/>
    <w:rsid w:val="006D18A5"/>
    <w:rsid w:val="006D1ACE"/>
    <w:rsid w:val="006D1FCD"/>
    <w:rsid w:val="006D2134"/>
    <w:rsid w:val="006D2236"/>
    <w:rsid w:val="006D24A1"/>
    <w:rsid w:val="006D25D3"/>
    <w:rsid w:val="006D25EB"/>
    <w:rsid w:val="006D2A6E"/>
    <w:rsid w:val="006D2AE5"/>
    <w:rsid w:val="006D2BDD"/>
    <w:rsid w:val="006D3165"/>
    <w:rsid w:val="006D31B7"/>
    <w:rsid w:val="006D3608"/>
    <w:rsid w:val="006D37D6"/>
    <w:rsid w:val="006D3B40"/>
    <w:rsid w:val="006D4479"/>
    <w:rsid w:val="006D47DE"/>
    <w:rsid w:val="006D4A8D"/>
    <w:rsid w:val="006D4B0B"/>
    <w:rsid w:val="006D4BAF"/>
    <w:rsid w:val="006D4BE8"/>
    <w:rsid w:val="006D4DC7"/>
    <w:rsid w:val="006D4E0C"/>
    <w:rsid w:val="006D4F88"/>
    <w:rsid w:val="006D51BE"/>
    <w:rsid w:val="006D5324"/>
    <w:rsid w:val="006D568C"/>
    <w:rsid w:val="006D574D"/>
    <w:rsid w:val="006D576D"/>
    <w:rsid w:val="006D5809"/>
    <w:rsid w:val="006D5E64"/>
    <w:rsid w:val="006D5F21"/>
    <w:rsid w:val="006D5F75"/>
    <w:rsid w:val="006D6092"/>
    <w:rsid w:val="006D635A"/>
    <w:rsid w:val="006D642F"/>
    <w:rsid w:val="006D643C"/>
    <w:rsid w:val="006D6773"/>
    <w:rsid w:val="006D67D9"/>
    <w:rsid w:val="006D68AD"/>
    <w:rsid w:val="006D69B7"/>
    <w:rsid w:val="006D6AC6"/>
    <w:rsid w:val="006D6F5E"/>
    <w:rsid w:val="006D7189"/>
    <w:rsid w:val="006D762D"/>
    <w:rsid w:val="006D7656"/>
    <w:rsid w:val="006D7A92"/>
    <w:rsid w:val="006D7B10"/>
    <w:rsid w:val="006D7BCF"/>
    <w:rsid w:val="006D7CE6"/>
    <w:rsid w:val="006D7E8A"/>
    <w:rsid w:val="006E00F8"/>
    <w:rsid w:val="006E04A7"/>
    <w:rsid w:val="006E04FE"/>
    <w:rsid w:val="006E0A49"/>
    <w:rsid w:val="006E0F77"/>
    <w:rsid w:val="006E11FA"/>
    <w:rsid w:val="006E124D"/>
    <w:rsid w:val="006E1362"/>
    <w:rsid w:val="006E1A68"/>
    <w:rsid w:val="006E1CBC"/>
    <w:rsid w:val="006E1CDD"/>
    <w:rsid w:val="006E1D90"/>
    <w:rsid w:val="006E1EC3"/>
    <w:rsid w:val="006E2214"/>
    <w:rsid w:val="006E2350"/>
    <w:rsid w:val="006E23DC"/>
    <w:rsid w:val="006E266E"/>
    <w:rsid w:val="006E2934"/>
    <w:rsid w:val="006E29C4"/>
    <w:rsid w:val="006E2B26"/>
    <w:rsid w:val="006E2B7E"/>
    <w:rsid w:val="006E2CCB"/>
    <w:rsid w:val="006E2E2D"/>
    <w:rsid w:val="006E32CB"/>
    <w:rsid w:val="006E3615"/>
    <w:rsid w:val="006E3813"/>
    <w:rsid w:val="006E3A34"/>
    <w:rsid w:val="006E3FFC"/>
    <w:rsid w:val="006E4321"/>
    <w:rsid w:val="006E4405"/>
    <w:rsid w:val="006E4477"/>
    <w:rsid w:val="006E458A"/>
    <w:rsid w:val="006E464D"/>
    <w:rsid w:val="006E4692"/>
    <w:rsid w:val="006E4756"/>
    <w:rsid w:val="006E4793"/>
    <w:rsid w:val="006E4955"/>
    <w:rsid w:val="006E4ABB"/>
    <w:rsid w:val="006E4B2B"/>
    <w:rsid w:val="006E4B3A"/>
    <w:rsid w:val="006E5104"/>
    <w:rsid w:val="006E5185"/>
    <w:rsid w:val="006E5317"/>
    <w:rsid w:val="006E5591"/>
    <w:rsid w:val="006E5932"/>
    <w:rsid w:val="006E596A"/>
    <w:rsid w:val="006E5B64"/>
    <w:rsid w:val="006E5FF6"/>
    <w:rsid w:val="006E618B"/>
    <w:rsid w:val="006E6207"/>
    <w:rsid w:val="006E6841"/>
    <w:rsid w:val="006E6BCC"/>
    <w:rsid w:val="006E6DB6"/>
    <w:rsid w:val="006E6E43"/>
    <w:rsid w:val="006E7035"/>
    <w:rsid w:val="006E7823"/>
    <w:rsid w:val="006E7BEE"/>
    <w:rsid w:val="006E7C49"/>
    <w:rsid w:val="006E7C9D"/>
    <w:rsid w:val="006F0030"/>
    <w:rsid w:val="006F0441"/>
    <w:rsid w:val="006F0666"/>
    <w:rsid w:val="006F06CB"/>
    <w:rsid w:val="006F07D8"/>
    <w:rsid w:val="006F08C8"/>
    <w:rsid w:val="006F0AF5"/>
    <w:rsid w:val="006F0F2E"/>
    <w:rsid w:val="006F11F7"/>
    <w:rsid w:val="006F1292"/>
    <w:rsid w:val="006F1475"/>
    <w:rsid w:val="006F1AD7"/>
    <w:rsid w:val="006F1AE0"/>
    <w:rsid w:val="006F1DF7"/>
    <w:rsid w:val="006F21C9"/>
    <w:rsid w:val="006F23E8"/>
    <w:rsid w:val="006F24E5"/>
    <w:rsid w:val="006F2E81"/>
    <w:rsid w:val="006F2FE4"/>
    <w:rsid w:val="006F33D2"/>
    <w:rsid w:val="006F350E"/>
    <w:rsid w:val="006F38B1"/>
    <w:rsid w:val="006F41D6"/>
    <w:rsid w:val="006F41FB"/>
    <w:rsid w:val="006F4235"/>
    <w:rsid w:val="006F442D"/>
    <w:rsid w:val="006F472B"/>
    <w:rsid w:val="006F4870"/>
    <w:rsid w:val="006F4939"/>
    <w:rsid w:val="006F494B"/>
    <w:rsid w:val="006F4D5B"/>
    <w:rsid w:val="006F4FE9"/>
    <w:rsid w:val="006F507D"/>
    <w:rsid w:val="006F5131"/>
    <w:rsid w:val="006F51DA"/>
    <w:rsid w:val="006F51E4"/>
    <w:rsid w:val="006F5297"/>
    <w:rsid w:val="006F52D2"/>
    <w:rsid w:val="006F5463"/>
    <w:rsid w:val="006F56BA"/>
    <w:rsid w:val="006F577E"/>
    <w:rsid w:val="006F5882"/>
    <w:rsid w:val="006F5985"/>
    <w:rsid w:val="006F59B6"/>
    <w:rsid w:val="006F5AED"/>
    <w:rsid w:val="006F5AF0"/>
    <w:rsid w:val="006F5D25"/>
    <w:rsid w:val="006F5F39"/>
    <w:rsid w:val="006F5FC2"/>
    <w:rsid w:val="006F6122"/>
    <w:rsid w:val="006F6B21"/>
    <w:rsid w:val="006F6B6A"/>
    <w:rsid w:val="006F6CBA"/>
    <w:rsid w:val="006F6EA8"/>
    <w:rsid w:val="006F70BD"/>
    <w:rsid w:val="006F71E0"/>
    <w:rsid w:val="006F740B"/>
    <w:rsid w:val="006F7532"/>
    <w:rsid w:val="006F76C3"/>
    <w:rsid w:val="006F7936"/>
    <w:rsid w:val="0070015B"/>
    <w:rsid w:val="00700612"/>
    <w:rsid w:val="00700617"/>
    <w:rsid w:val="0070073A"/>
    <w:rsid w:val="0070092D"/>
    <w:rsid w:val="00700BED"/>
    <w:rsid w:val="00700C22"/>
    <w:rsid w:val="00700D49"/>
    <w:rsid w:val="00700E9A"/>
    <w:rsid w:val="00700F1B"/>
    <w:rsid w:val="00701198"/>
    <w:rsid w:val="00701339"/>
    <w:rsid w:val="007014E7"/>
    <w:rsid w:val="00701974"/>
    <w:rsid w:val="007019DC"/>
    <w:rsid w:val="00701A6A"/>
    <w:rsid w:val="00701AF3"/>
    <w:rsid w:val="00701C7A"/>
    <w:rsid w:val="0070248A"/>
    <w:rsid w:val="0070254F"/>
    <w:rsid w:val="00702734"/>
    <w:rsid w:val="00702843"/>
    <w:rsid w:val="0070284D"/>
    <w:rsid w:val="00702ACA"/>
    <w:rsid w:val="00702B49"/>
    <w:rsid w:val="00702C36"/>
    <w:rsid w:val="00702CB2"/>
    <w:rsid w:val="00702DCD"/>
    <w:rsid w:val="0070307C"/>
    <w:rsid w:val="00703578"/>
    <w:rsid w:val="007035FB"/>
    <w:rsid w:val="007036CB"/>
    <w:rsid w:val="0070389E"/>
    <w:rsid w:val="00703A35"/>
    <w:rsid w:val="00703E5D"/>
    <w:rsid w:val="00704209"/>
    <w:rsid w:val="0070447B"/>
    <w:rsid w:val="007044A1"/>
    <w:rsid w:val="007045D9"/>
    <w:rsid w:val="00704609"/>
    <w:rsid w:val="007047D5"/>
    <w:rsid w:val="0070483B"/>
    <w:rsid w:val="00704A4A"/>
    <w:rsid w:val="00704B78"/>
    <w:rsid w:val="00704CA0"/>
    <w:rsid w:val="00704D1E"/>
    <w:rsid w:val="00704D90"/>
    <w:rsid w:val="00705109"/>
    <w:rsid w:val="00705223"/>
    <w:rsid w:val="007055CF"/>
    <w:rsid w:val="0070584C"/>
    <w:rsid w:val="0070585E"/>
    <w:rsid w:val="00705884"/>
    <w:rsid w:val="00705A96"/>
    <w:rsid w:val="00705ACB"/>
    <w:rsid w:val="00705CDF"/>
    <w:rsid w:val="00705CF2"/>
    <w:rsid w:val="00705D31"/>
    <w:rsid w:val="00705DF2"/>
    <w:rsid w:val="00705E74"/>
    <w:rsid w:val="00705E8E"/>
    <w:rsid w:val="00706374"/>
    <w:rsid w:val="00706473"/>
    <w:rsid w:val="00706628"/>
    <w:rsid w:val="0070666A"/>
    <w:rsid w:val="00706B1B"/>
    <w:rsid w:val="00706E45"/>
    <w:rsid w:val="00706EC5"/>
    <w:rsid w:val="007070FE"/>
    <w:rsid w:val="007071C0"/>
    <w:rsid w:val="00707763"/>
    <w:rsid w:val="00707C01"/>
    <w:rsid w:val="007108D6"/>
    <w:rsid w:val="00710BA3"/>
    <w:rsid w:val="0071116D"/>
    <w:rsid w:val="0071124C"/>
    <w:rsid w:val="007112CF"/>
    <w:rsid w:val="00711485"/>
    <w:rsid w:val="007114A0"/>
    <w:rsid w:val="007114B3"/>
    <w:rsid w:val="00711705"/>
    <w:rsid w:val="00711772"/>
    <w:rsid w:val="00711991"/>
    <w:rsid w:val="00711B6D"/>
    <w:rsid w:val="00711EE7"/>
    <w:rsid w:val="00712112"/>
    <w:rsid w:val="00712145"/>
    <w:rsid w:val="007122B0"/>
    <w:rsid w:val="0071243F"/>
    <w:rsid w:val="00712748"/>
    <w:rsid w:val="0071282F"/>
    <w:rsid w:val="00712A1D"/>
    <w:rsid w:val="00712F8E"/>
    <w:rsid w:val="0071314E"/>
    <w:rsid w:val="0071317B"/>
    <w:rsid w:val="007131D2"/>
    <w:rsid w:val="007138A6"/>
    <w:rsid w:val="007138FF"/>
    <w:rsid w:val="00713E20"/>
    <w:rsid w:val="00713FD8"/>
    <w:rsid w:val="00713FF8"/>
    <w:rsid w:val="00714052"/>
    <w:rsid w:val="007143BE"/>
    <w:rsid w:val="00714467"/>
    <w:rsid w:val="00714A1B"/>
    <w:rsid w:val="00714B06"/>
    <w:rsid w:val="00714CB9"/>
    <w:rsid w:val="00714D8B"/>
    <w:rsid w:val="00714E31"/>
    <w:rsid w:val="00714FDD"/>
    <w:rsid w:val="00715531"/>
    <w:rsid w:val="007155CF"/>
    <w:rsid w:val="0071561E"/>
    <w:rsid w:val="00715828"/>
    <w:rsid w:val="0071596F"/>
    <w:rsid w:val="00715D24"/>
    <w:rsid w:val="00715D28"/>
    <w:rsid w:val="00715F36"/>
    <w:rsid w:val="00716324"/>
    <w:rsid w:val="0071636A"/>
    <w:rsid w:val="00716526"/>
    <w:rsid w:val="007168CE"/>
    <w:rsid w:val="00716B7C"/>
    <w:rsid w:val="00716DBD"/>
    <w:rsid w:val="00716E6D"/>
    <w:rsid w:val="00716FC0"/>
    <w:rsid w:val="00717495"/>
    <w:rsid w:val="0071755F"/>
    <w:rsid w:val="0071796A"/>
    <w:rsid w:val="00717B7D"/>
    <w:rsid w:val="00717BC6"/>
    <w:rsid w:val="00720075"/>
    <w:rsid w:val="00720500"/>
    <w:rsid w:val="00720653"/>
    <w:rsid w:val="0072087B"/>
    <w:rsid w:val="0072167A"/>
    <w:rsid w:val="00721926"/>
    <w:rsid w:val="00721B39"/>
    <w:rsid w:val="00721D05"/>
    <w:rsid w:val="0072210F"/>
    <w:rsid w:val="007221C1"/>
    <w:rsid w:val="00722323"/>
    <w:rsid w:val="00722362"/>
    <w:rsid w:val="00722941"/>
    <w:rsid w:val="007230AA"/>
    <w:rsid w:val="0072325F"/>
    <w:rsid w:val="0072328E"/>
    <w:rsid w:val="00723410"/>
    <w:rsid w:val="0072341A"/>
    <w:rsid w:val="0072355C"/>
    <w:rsid w:val="007236E3"/>
    <w:rsid w:val="007239B0"/>
    <w:rsid w:val="007239C0"/>
    <w:rsid w:val="00723AFA"/>
    <w:rsid w:val="00723E65"/>
    <w:rsid w:val="00724687"/>
    <w:rsid w:val="007246A7"/>
    <w:rsid w:val="0072475D"/>
    <w:rsid w:val="00724833"/>
    <w:rsid w:val="00724F52"/>
    <w:rsid w:val="00724F6E"/>
    <w:rsid w:val="00725746"/>
    <w:rsid w:val="00725980"/>
    <w:rsid w:val="00725A46"/>
    <w:rsid w:val="00725DAA"/>
    <w:rsid w:val="00725DF8"/>
    <w:rsid w:val="007260E0"/>
    <w:rsid w:val="0072625B"/>
    <w:rsid w:val="0072668F"/>
    <w:rsid w:val="007266F0"/>
    <w:rsid w:val="00726818"/>
    <w:rsid w:val="00726843"/>
    <w:rsid w:val="0072686A"/>
    <w:rsid w:val="0072688D"/>
    <w:rsid w:val="00726AFE"/>
    <w:rsid w:val="00726CE3"/>
    <w:rsid w:val="00726F36"/>
    <w:rsid w:val="0072755B"/>
    <w:rsid w:val="007275FF"/>
    <w:rsid w:val="00727851"/>
    <w:rsid w:val="00727A75"/>
    <w:rsid w:val="00727B06"/>
    <w:rsid w:val="00727DB5"/>
    <w:rsid w:val="00730581"/>
    <w:rsid w:val="0073061E"/>
    <w:rsid w:val="0073066B"/>
    <w:rsid w:val="00730878"/>
    <w:rsid w:val="00730E56"/>
    <w:rsid w:val="00730F0A"/>
    <w:rsid w:val="007311EE"/>
    <w:rsid w:val="00731576"/>
    <w:rsid w:val="007318E5"/>
    <w:rsid w:val="00731ABC"/>
    <w:rsid w:val="00731D7C"/>
    <w:rsid w:val="00731DD0"/>
    <w:rsid w:val="00732366"/>
    <w:rsid w:val="00732818"/>
    <w:rsid w:val="007328CE"/>
    <w:rsid w:val="00732F5E"/>
    <w:rsid w:val="0073370E"/>
    <w:rsid w:val="00733849"/>
    <w:rsid w:val="00733943"/>
    <w:rsid w:val="007339E3"/>
    <w:rsid w:val="007339E7"/>
    <w:rsid w:val="00733A44"/>
    <w:rsid w:val="00733AAC"/>
    <w:rsid w:val="00733B15"/>
    <w:rsid w:val="00733E18"/>
    <w:rsid w:val="00734341"/>
    <w:rsid w:val="00734377"/>
    <w:rsid w:val="00734415"/>
    <w:rsid w:val="00734471"/>
    <w:rsid w:val="007345BD"/>
    <w:rsid w:val="00734D77"/>
    <w:rsid w:val="00734ED4"/>
    <w:rsid w:val="00734F27"/>
    <w:rsid w:val="00735095"/>
    <w:rsid w:val="0073534F"/>
    <w:rsid w:val="007354E3"/>
    <w:rsid w:val="007354F4"/>
    <w:rsid w:val="00735579"/>
    <w:rsid w:val="0073578A"/>
    <w:rsid w:val="0073588C"/>
    <w:rsid w:val="00735962"/>
    <w:rsid w:val="00735A5D"/>
    <w:rsid w:val="00735CFA"/>
    <w:rsid w:val="00735D70"/>
    <w:rsid w:val="00735DB9"/>
    <w:rsid w:val="007362F1"/>
    <w:rsid w:val="007364BA"/>
    <w:rsid w:val="00736682"/>
    <w:rsid w:val="007367A2"/>
    <w:rsid w:val="007367C6"/>
    <w:rsid w:val="007368D8"/>
    <w:rsid w:val="00736A5F"/>
    <w:rsid w:val="00736B19"/>
    <w:rsid w:val="00736B61"/>
    <w:rsid w:val="00736DA8"/>
    <w:rsid w:val="00737354"/>
    <w:rsid w:val="007374AA"/>
    <w:rsid w:val="007376CC"/>
    <w:rsid w:val="007377D3"/>
    <w:rsid w:val="00737B32"/>
    <w:rsid w:val="00737CE1"/>
    <w:rsid w:val="00737D48"/>
    <w:rsid w:val="00740001"/>
    <w:rsid w:val="007401DB"/>
    <w:rsid w:val="007404AE"/>
    <w:rsid w:val="00740529"/>
    <w:rsid w:val="00740625"/>
    <w:rsid w:val="00740654"/>
    <w:rsid w:val="00740A32"/>
    <w:rsid w:val="00740AB1"/>
    <w:rsid w:val="0074134D"/>
    <w:rsid w:val="007414B1"/>
    <w:rsid w:val="0074150F"/>
    <w:rsid w:val="0074157C"/>
    <w:rsid w:val="00741679"/>
    <w:rsid w:val="00741A9D"/>
    <w:rsid w:val="00741BAA"/>
    <w:rsid w:val="00741C77"/>
    <w:rsid w:val="00741EC5"/>
    <w:rsid w:val="00741F71"/>
    <w:rsid w:val="00741F9C"/>
    <w:rsid w:val="00742086"/>
    <w:rsid w:val="007421BF"/>
    <w:rsid w:val="007426B9"/>
    <w:rsid w:val="0074272E"/>
    <w:rsid w:val="00742865"/>
    <w:rsid w:val="00742980"/>
    <w:rsid w:val="00742BFA"/>
    <w:rsid w:val="00742FB8"/>
    <w:rsid w:val="0074332A"/>
    <w:rsid w:val="0074332E"/>
    <w:rsid w:val="0074358F"/>
    <w:rsid w:val="00743A00"/>
    <w:rsid w:val="00743BFF"/>
    <w:rsid w:val="00743C63"/>
    <w:rsid w:val="00743E22"/>
    <w:rsid w:val="007441A5"/>
    <w:rsid w:val="00744202"/>
    <w:rsid w:val="007442FB"/>
    <w:rsid w:val="007442FE"/>
    <w:rsid w:val="00744481"/>
    <w:rsid w:val="007444E6"/>
    <w:rsid w:val="007445F4"/>
    <w:rsid w:val="00744625"/>
    <w:rsid w:val="007447E2"/>
    <w:rsid w:val="00744883"/>
    <w:rsid w:val="0074492B"/>
    <w:rsid w:val="00744B0B"/>
    <w:rsid w:val="00744C3E"/>
    <w:rsid w:val="00744C57"/>
    <w:rsid w:val="00744F1A"/>
    <w:rsid w:val="0074504E"/>
    <w:rsid w:val="007450AD"/>
    <w:rsid w:val="00745154"/>
    <w:rsid w:val="0074529C"/>
    <w:rsid w:val="0074529F"/>
    <w:rsid w:val="007452B2"/>
    <w:rsid w:val="00745695"/>
    <w:rsid w:val="00745ECB"/>
    <w:rsid w:val="0074626E"/>
    <w:rsid w:val="00746301"/>
    <w:rsid w:val="007465D7"/>
    <w:rsid w:val="00746671"/>
    <w:rsid w:val="00746742"/>
    <w:rsid w:val="00746A5B"/>
    <w:rsid w:val="00746AB6"/>
    <w:rsid w:val="00746B1E"/>
    <w:rsid w:val="00746B32"/>
    <w:rsid w:val="00746BE9"/>
    <w:rsid w:val="00746E22"/>
    <w:rsid w:val="00747085"/>
    <w:rsid w:val="0074714A"/>
    <w:rsid w:val="0074763B"/>
    <w:rsid w:val="0074798D"/>
    <w:rsid w:val="00747C38"/>
    <w:rsid w:val="00747FF5"/>
    <w:rsid w:val="00750044"/>
    <w:rsid w:val="00750079"/>
    <w:rsid w:val="0075038E"/>
    <w:rsid w:val="0075051F"/>
    <w:rsid w:val="0075061F"/>
    <w:rsid w:val="007506CE"/>
    <w:rsid w:val="00750A32"/>
    <w:rsid w:val="00750CD4"/>
    <w:rsid w:val="00750EEA"/>
    <w:rsid w:val="0075100A"/>
    <w:rsid w:val="007514D6"/>
    <w:rsid w:val="007516D0"/>
    <w:rsid w:val="0075172E"/>
    <w:rsid w:val="00751899"/>
    <w:rsid w:val="007518F3"/>
    <w:rsid w:val="00751E88"/>
    <w:rsid w:val="007523E4"/>
    <w:rsid w:val="007528AD"/>
    <w:rsid w:val="007529A2"/>
    <w:rsid w:val="0075312D"/>
    <w:rsid w:val="007531B2"/>
    <w:rsid w:val="0075332E"/>
    <w:rsid w:val="00753431"/>
    <w:rsid w:val="00753899"/>
    <w:rsid w:val="00753D9B"/>
    <w:rsid w:val="00753E87"/>
    <w:rsid w:val="00754172"/>
    <w:rsid w:val="0075453D"/>
    <w:rsid w:val="0075474E"/>
    <w:rsid w:val="00754969"/>
    <w:rsid w:val="007550AC"/>
    <w:rsid w:val="007551D7"/>
    <w:rsid w:val="0075528F"/>
    <w:rsid w:val="00755302"/>
    <w:rsid w:val="00755475"/>
    <w:rsid w:val="00755487"/>
    <w:rsid w:val="00755550"/>
    <w:rsid w:val="007555C8"/>
    <w:rsid w:val="007556A5"/>
    <w:rsid w:val="00755A2E"/>
    <w:rsid w:val="00755E43"/>
    <w:rsid w:val="00755F6B"/>
    <w:rsid w:val="007561D5"/>
    <w:rsid w:val="00756268"/>
    <w:rsid w:val="007563C8"/>
    <w:rsid w:val="007565A2"/>
    <w:rsid w:val="00756B9A"/>
    <w:rsid w:val="00756CE3"/>
    <w:rsid w:val="00756ECF"/>
    <w:rsid w:val="007572C8"/>
    <w:rsid w:val="007575E3"/>
    <w:rsid w:val="00757760"/>
    <w:rsid w:val="00757769"/>
    <w:rsid w:val="007578F7"/>
    <w:rsid w:val="00757949"/>
    <w:rsid w:val="00757A0E"/>
    <w:rsid w:val="00757AA7"/>
    <w:rsid w:val="00757B83"/>
    <w:rsid w:val="00757E63"/>
    <w:rsid w:val="00760079"/>
    <w:rsid w:val="007602FA"/>
    <w:rsid w:val="00760376"/>
    <w:rsid w:val="007603F8"/>
    <w:rsid w:val="007604AA"/>
    <w:rsid w:val="007606D7"/>
    <w:rsid w:val="0076071C"/>
    <w:rsid w:val="00760752"/>
    <w:rsid w:val="00760793"/>
    <w:rsid w:val="00760946"/>
    <w:rsid w:val="00760AB5"/>
    <w:rsid w:val="00760B5D"/>
    <w:rsid w:val="00760D24"/>
    <w:rsid w:val="00760D27"/>
    <w:rsid w:val="00760E3E"/>
    <w:rsid w:val="007611F0"/>
    <w:rsid w:val="00761404"/>
    <w:rsid w:val="007617C3"/>
    <w:rsid w:val="00761D64"/>
    <w:rsid w:val="00761DD3"/>
    <w:rsid w:val="0076208A"/>
    <w:rsid w:val="007620AB"/>
    <w:rsid w:val="007623E2"/>
    <w:rsid w:val="00762526"/>
    <w:rsid w:val="00762600"/>
    <w:rsid w:val="00762C16"/>
    <w:rsid w:val="00762CB2"/>
    <w:rsid w:val="00763258"/>
    <w:rsid w:val="00763463"/>
    <w:rsid w:val="007634EC"/>
    <w:rsid w:val="00763568"/>
    <w:rsid w:val="007635DF"/>
    <w:rsid w:val="0076389C"/>
    <w:rsid w:val="00763B50"/>
    <w:rsid w:val="00764160"/>
    <w:rsid w:val="007644DE"/>
    <w:rsid w:val="00764503"/>
    <w:rsid w:val="00764530"/>
    <w:rsid w:val="00764542"/>
    <w:rsid w:val="0076460B"/>
    <w:rsid w:val="00764654"/>
    <w:rsid w:val="00764808"/>
    <w:rsid w:val="007648F9"/>
    <w:rsid w:val="00764919"/>
    <w:rsid w:val="007649DF"/>
    <w:rsid w:val="00764A4F"/>
    <w:rsid w:val="00764BEF"/>
    <w:rsid w:val="00764D79"/>
    <w:rsid w:val="00765060"/>
    <w:rsid w:val="007652D6"/>
    <w:rsid w:val="007652E0"/>
    <w:rsid w:val="0076561D"/>
    <w:rsid w:val="00765621"/>
    <w:rsid w:val="007657B9"/>
    <w:rsid w:val="00765A7B"/>
    <w:rsid w:val="00765D25"/>
    <w:rsid w:val="00766114"/>
    <w:rsid w:val="007661AE"/>
    <w:rsid w:val="007661F4"/>
    <w:rsid w:val="00766266"/>
    <w:rsid w:val="007663A1"/>
    <w:rsid w:val="00766573"/>
    <w:rsid w:val="007665B0"/>
    <w:rsid w:val="0076664B"/>
    <w:rsid w:val="00766B54"/>
    <w:rsid w:val="00766CC9"/>
    <w:rsid w:val="00766DF7"/>
    <w:rsid w:val="00766F52"/>
    <w:rsid w:val="00767016"/>
    <w:rsid w:val="007672AA"/>
    <w:rsid w:val="0076763B"/>
    <w:rsid w:val="007677C0"/>
    <w:rsid w:val="00767B94"/>
    <w:rsid w:val="00767C25"/>
    <w:rsid w:val="00767F8E"/>
    <w:rsid w:val="00767FCB"/>
    <w:rsid w:val="0077022D"/>
    <w:rsid w:val="0077057D"/>
    <w:rsid w:val="00770590"/>
    <w:rsid w:val="00770AE8"/>
    <w:rsid w:val="00770DCE"/>
    <w:rsid w:val="00770FD4"/>
    <w:rsid w:val="007710CC"/>
    <w:rsid w:val="007710D5"/>
    <w:rsid w:val="0077139A"/>
    <w:rsid w:val="00771B49"/>
    <w:rsid w:val="00771C15"/>
    <w:rsid w:val="00771C1C"/>
    <w:rsid w:val="00771E3A"/>
    <w:rsid w:val="00771E61"/>
    <w:rsid w:val="00771F63"/>
    <w:rsid w:val="00771FA3"/>
    <w:rsid w:val="0077215E"/>
    <w:rsid w:val="007724DB"/>
    <w:rsid w:val="007727D3"/>
    <w:rsid w:val="00772851"/>
    <w:rsid w:val="007728B3"/>
    <w:rsid w:val="00772B61"/>
    <w:rsid w:val="00772C4F"/>
    <w:rsid w:val="00772F28"/>
    <w:rsid w:val="007737D7"/>
    <w:rsid w:val="007737E2"/>
    <w:rsid w:val="00773826"/>
    <w:rsid w:val="00773BBE"/>
    <w:rsid w:val="00773BD1"/>
    <w:rsid w:val="00773E7F"/>
    <w:rsid w:val="00773EF3"/>
    <w:rsid w:val="00773F9B"/>
    <w:rsid w:val="0077439E"/>
    <w:rsid w:val="007743C0"/>
    <w:rsid w:val="00774538"/>
    <w:rsid w:val="00774588"/>
    <w:rsid w:val="00774757"/>
    <w:rsid w:val="00774D81"/>
    <w:rsid w:val="00774DEA"/>
    <w:rsid w:val="00774E89"/>
    <w:rsid w:val="00774F66"/>
    <w:rsid w:val="00775174"/>
    <w:rsid w:val="00775249"/>
    <w:rsid w:val="007753DE"/>
    <w:rsid w:val="007757A1"/>
    <w:rsid w:val="007758EC"/>
    <w:rsid w:val="00775A66"/>
    <w:rsid w:val="00775CBA"/>
    <w:rsid w:val="00775F9C"/>
    <w:rsid w:val="00775FF1"/>
    <w:rsid w:val="007761D5"/>
    <w:rsid w:val="00776251"/>
    <w:rsid w:val="0077629E"/>
    <w:rsid w:val="00776501"/>
    <w:rsid w:val="00776510"/>
    <w:rsid w:val="00776883"/>
    <w:rsid w:val="00776AD4"/>
    <w:rsid w:val="00776D9D"/>
    <w:rsid w:val="00777014"/>
    <w:rsid w:val="0077707D"/>
    <w:rsid w:val="00777450"/>
    <w:rsid w:val="0077766B"/>
    <w:rsid w:val="007777C6"/>
    <w:rsid w:val="007778C9"/>
    <w:rsid w:val="00777B05"/>
    <w:rsid w:val="00777B34"/>
    <w:rsid w:val="00777CC7"/>
    <w:rsid w:val="00777DEA"/>
    <w:rsid w:val="00777F46"/>
    <w:rsid w:val="0078027E"/>
    <w:rsid w:val="007803CF"/>
    <w:rsid w:val="007803D6"/>
    <w:rsid w:val="00780492"/>
    <w:rsid w:val="00780523"/>
    <w:rsid w:val="00780587"/>
    <w:rsid w:val="0078064D"/>
    <w:rsid w:val="00780673"/>
    <w:rsid w:val="007807E5"/>
    <w:rsid w:val="00780A08"/>
    <w:rsid w:val="00780D17"/>
    <w:rsid w:val="00780D71"/>
    <w:rsid w:val="00781161"/>
    <w:rsid w:val="007814DA"/>
    <w:rsid w:val="007814E5"/>
    <w:rsid w:val="007814EC"/>
    <w:rsid w:val="007815BB"/>
    <w:rsid w:val="007817AB"/>
    <w:rsid w:val="00781A5A"/>
    <w:rsid w:val="00781A7F"/>
    <w:rsid w:val="00781C6D"/>
    <w:rsid w:val="007820A7"/>
    <w:rsid w:val="0078214F"/>
    <w:rsid w:val="00782259"/>
    <w:rsid w:val="007823A6"/>
    <w:rsid w:val="007824C3"/>
    <w:rsid w:val="0078260B"/>
    <w:rsid w:val="00782DF5"/>
    <w:rsid w:val="00782F8B"/>
    <w:rsid w:val="00782FFF"/>
    <w:rsid w:val="007831C0"/>
    <w:rsid w:val="00783207"/>
    <w:rsid w:val="00783249"/>
    <w:rsid w:val="0078356E"/>
    <w:rsid w:val="00783664"/>
    <w:rsid w:val="0078368E"/>
    <w:rsid w:val="00783A80"/>
    <w:rsid w:val="00784116"/>
    <w:rsid w:val="0078422E"/>
    <w:rsid w:val="007842FB"/>
    <w:rsid w:val="00784574"/>
    <w:rsid w:val="007845AB"/>
    <w:rsid w:val="007846FA"/>
    <w:rsid w:val="007847ED"/>
    <w:rsid w:val="00784BD7"/>
    <w:rsid w:val="00784E4D"/>
    <w:rsid w:val="00784E80"/>
    <w:rsid w:val="00784EBF"/>
    <w:rsid w:val="007855C9"/>
    <w:rsid w:val="00785811"/>
    <w:rsid w:val="00785EAD"/>
    <w:rsid w:val="00785EDC"/>
    <w:rsid w:val="007861BF"/>
    <w:rsid w:val="0078669F"/>
    <w:rsid w:val="00786B19"/>
    <w:rsid w:val="00786B92"/>
    <w:rsid w:val="00787133"/>
    <w:rsid w:val="007872B3"/>
    <w:rsid w:val="0078752D"/>
    <w:rsid w:val="007876D9"/>
    <w:rsid w:val="00787720"/>
    <w:rsid w:val="00787C3E"/>
    <w:rsid w:val="00787CC2"/>
    <w:rsid w:val="00787F29"/>
    <w:rsid w:val="0079009D"/>
    <w:rsid w:val="00790141"/>
    <w:rsid w:val="00790C04"/>
    <w:rsid w:val="00790DB9"/>
    <w:rsid w:val="0079103F"/>
    <w:rsid w:val="00791492"/>
    <w:rsid w:val="007915E8"/>
    <w:rsid w:val="00791795"/>
    <w:rsid w:val="0079180E"/>
    <w:rsid w:val="00791849"/>
    <w:rsid w:val="00791969"/>
    <w:rsid w:val="007919C2"/>
    <w:rsid w:val="00792595"/>
    <w:rsid w:val="0079295C"/>
    <w:rsid w:val="00792A1D"/>
    <w:rsid w:val="00792BFB"/>
    <w:rsid w:val="00792D9F"/>
    <w:rsid w:val="00792F64"/>
    <w:rsid w:val="007930D1"/>
    <w:rsid w:val="00793237"/>
    <w:rsid w:val="00793341"/>
    <w:rsid w:val="0079358F"/>
    <w:rsid w:val="0079359E"/>
    <w:rsid w:val="0079362E"/>
    <w:rsid w:val="007937E7"/>
    <w:rsid w:val="00793ABE"/>
    <w:rsid w:val="00793D5A"/>
    <w:rsid w:val="00793E3A"/>
    <w:rsid w:val="00793E8A"/>
    <w:rsid w:val="007940AA"/>
    <w:rsid w:val="00794555"/>
    <w:rsid w:val="0079481B"/>
    <w:rsid w:val="00794A62"/>
    <w:rsid w:val="00794F19"/>
    <w:rsid w:val="0079522E"/>
    <w:rsid w:val="00795264"/>
    <w:rsid w:val="00795558"/>
    <w:rsid w:val="00795698"/>
    <w:rsid w:val="00795827"/>
    <w:rsid w:val="0079583C"/>
    <w:rsid w:val="007959D3"/>
    <w:rsid w:val="00796004"/>
    <w:rsid w:val="0079648E"/>
    <w:rsid w:val="007968C2"/>
    <w:rsid w:val="00796B47"/>
    <w:rsid w:val="00796BC2"/>
    <w:rsid w:val="00796D15"/>
    <w:rsid w:val="00796D9B"/>
    <w:rsid w:val="00796DC3"/>
    <w:rsid w:val="00796E88"/>
    <w:rsid w:val="00796EFC"/>
    <w:rsid w:val="00797518"/>
    <w:rsid w:val="007976BF"/>
    <w:rsid w:val="00797BA0"/>
    <w:rsid w:val="00797BF2"/>
    <w:rsid w:val="00797D0D"/>
    <w:rsid w:val="00797D3A"/>
    <w:rsid w:val="00797D8C"/>
    <w:rsid w:val="00797E62"/>
    <w:rsid w:val="007A00A8"/>
    <w:rsid w:val="007A01B9"/>
    <w:rsid w:val="007A026D"/>
    <w:rsid w:val="007A02C1"/>
    <w:rsid w:val="007A092F"/>
    <w:rsid w:val="007A09FF"/>
    <w:rsid w:val="007A0BB0"/>
    <w:rsid w:val="007A0C72"/>
    <w:rsid w:val="007A0F6D"/>
    <w:rsid w:val="007A119B"/>
    <w:rsid w:val="007A12F6"/>
    <w:rsid w:val="007A140A"/>
    <w:rsid w:val="007A1513"/>
    <w:rsid w:val="007A16F1"/>
    <w:rsid w:val="007A171B"/>
    <w:rsid w:val="007A1829"/>
    <w:rsid w:val="007A1B0D"/>
    <w:rsid w:val="007A1C5C"/>
    <w:rsid w:val="007A1FC1"/>
    <w:rsid w:val="007A2101"/>
    <w:rsid w:val="007A2161"/>
    <w:rsid w:val="007A2215"/>
    <w:rsid w:val="007A2633"/>
    <w:rsid w:val="007A273B"/>
    <w:rsid w:val="007A27FC"/>
    <w:rsid w:val="007A2A12"/>
    <w:rsid w:val="007A2DA5"/>
    <w:rsid w:val="007A3402"/>
    <w:rsid w:val="007A353B"/>
    <w:rsid w:val="007A36C7"/>
    <w:rsid w:val="007A3883"/>
    <w:rsid w:val="007A3894"/>
    <w:rsid w:val="007A3B30"/>
    <w:rsid w:val="007A3BFE"/>
    <w:rsid w:val="007A3E4F"/>
    <w:rsid w:val="007A3ECC"/>
    <w:rsid w:val="007A3F82"/>
    <w:rsid w:val="007A413D"/>
    <w:rsid w:val="007A41CE"/>
    <w:rsid w:val="007A4408"/>
    <w:rsid w:val="007A4494"/>
    <w:rsid w:val="007A4537"/>
    <w:rsid w:val="007A4948"/>
    <w:rsid w:val="007A4C99"/>
    <w:rsid w:val="007A4D4A"/>
    <w:rsid w:val="007A4DE1"/>
    <w:rsid w:val="007A4F2F"/>
    <w:rsid w:val="007A5129"/>
    <w:rsid w:val="007A5146"/>
    <w:rsid w:val="007A52E5"/>
    <w:rsid w:val="007A5437"/>
    <w:rsid w:val="007A5446"/>
    <w:rsid w:val="007A54A6"/>
    <w:rsid w:val="007A571D"/>
    <w:rsid w:val="007A57C5"/>
    <w:rsid w:val="007A5B62"/>
    <w:rsid w:val="007A5D39"/>
    <w:rsid w:val="007A5D83"/>
    <w:rsid w:val="007A5DA2"/>
    <w:rsid w:val="007A6038"/>
    <w:rsid w:val="007A613E"/>
    <w:rsid w:val="007A61EF"/>
    <w:rsid w:val="007A628F"/>
    <w:rsid w:val="007A6307"/>
    <w:rsid w:val="007A651A"/>
    <w:rsid w:val="007A6682"/>
    <w:rsid w:val="007A677F"/>
    <w:rsid w:val="007A6800"/>
    <w:rsid w:val="007A68E8"/>
    <w:rsid w:val="007A6D7A"/>
    <w:rsid w:val="007A6FBB"/>
    <w:rsid w:val="007A72B8"/>
    <w:rsid w:val="007A7385"/>
    <w:rsid w:val="007A7394"/>
    <w:rsid w:val="007A7431"/>
    <w:rsid w:val="007A7444"/>
    <w:rsid w:val="007A752A"/>
    <w:rsid w:val="007A75E7"/>
    <w:rsid w:val="007A77C8"/>
    <w:rsid w:val="007A7928"/>
    <w:rsid w:val="007A7B93"/>
    <w:rsid w:val="007A7E0F"/>
    <w:rsid w:val="007A7E58"/>
    <w:rsid w:val="007A7E6C"/>
    <w:rsid w:val="007A7ECA"/>
    <w:rsid w:val="007A7F9B"/>
    <w:rsid w:val="007B0282"/>
    <w:rsid w:val="007B02FC"/>
    <w:rsid w:val="007B0417"/>
    <w:rsid w:val="007B04AD"/>
    <w:rsid w:val="007B06CE"/>
    <w:rsid w:val="007B076C"/>
    <w:rsid w:val="007B085C"/>
    <w:rsid w:val="007B0F1C"/>
    <w:rsid w:val="007B0FDC"/>
    <w:rsid w:val="007B1204"/>
    <w:rsid w:val="007B138D"/>
    <w:rsid w:val="007B17C0"/>
    <w:rsid w:val="007B1ACC"/>
    <w:rsid w:val="007B1F81"/>
    <w:rsid w:val="007B1F8C"/>
    <w:rsid w:val="007B208E"/>
    <w:rsid w:val="007B252A"/>
    <w:rsid w:val="007B2629"/>
    <w:rsid w:val="007B265D"/>
    <w:rsid w:val="007B28A9"/>
    <w:rsid w:val="007B2977"/>
    <w:rsid w:val="007B321A"/>
    <w:rsid w:val="007B361A"/>
    <w:rsid w:val="007B38EF"/>
    <w:rsid w:val="007B3A8E"/>
    <w:rsid w:val="007B3DCC"/>
    <w:rsid w:val="007B3FD7"/>
    <w:rsid w:val="007B4444"/>
    <w:rsid w:val="007B4591"/>
    <w:rsid w:val="007B4864"/>
    <w:rsid w:val="007B49E0"/>
    <w:rsid w:val="007B4AE9"/>
    <w:rsid w:val="007B4ED5"/>
    <w:rsid w:val="007B5163"/>
    <w:rsid w:val="007B53F4"/>
    <w:rsid w:val="007B55A8"/>
    <w:rsid w:val="007B599C"/>
    <w:rsid w:val="007B59EB"/>
    <w:rsid w:val="007B5A5E"/>
    <w:rsid w:val="007B5A8D"/>
    <w:rsid w:val="007B5C6C"/>
    <w:rsid w:val="007B5C84"/>
    <w:rsid w:val="007B5EBC"/>
    <w:rsid w:val="007B61EF"/>
    <w:rsid w:val="007B6444"/>
    <w:rsid w:val="007B675E"/>
    <w:rsid w:val="007B6A8D"/>
    <w:rsid w:val="007B6B3F"/>
    <w:rsid w:val="007B719C"/>
    <w:rsid w:val="007B71B6"/>
    <w:rsid w:val="007B7480"/>
    <w:rsid w:val="007B76CA"/>
    <w:rsid w:val="007B782F"/>
    <w:rsid w:val="007B7A60"/>
    <w:rsid w:val="007B7A63"/>
    <w:rsid w:val="007C028E"/>
    <w:rsid w:val="007C0530"/>
    <w:rsid w:val="007C09DD"/>
    <w:rsid w:val="007C0DA6"/>
    <w:rsid w:val="007C0E11"/>
    <w:rsid w:val="007C0F5B"/>
    <w:rsid w:val="007C1167"/>
    <w:rsid w:val="007C1426"/>
    <w:rsid w:val="007C180F"/>
    <w:rsid w:val="007C1AC1"/>
    <w:rsid w:val="007C1D7C"/>
    <w:rsid w:val="007C1EE0"/>
    <w:rsid w:val="007C23E4"/>
    <w:rsid w:val="007C24A0"/>
    <w:rsid w:val="007C2543"/>
    <w:rsid w:val="007C27EF"/>
    <w:rsid w:val="007C284B"/>
    <w:rsid w:val="007C2C0A"/>
    <w:rsid w:val="007C2C74"/>
    <w:rsid w:val="007C2CBC"/>
    <w:rsid w:val="007C2DD8"/>
    <w:rsid w:val="007C30FF"/>
    <w:rsid w:val="007C31FE"/>
    <w:rsid w:val="007C34EB"/>
    <w:rsid w:val="007C34F7"/>
    <w:rsid w:val="007C368F"/>
    <w:rsid w:val="007C39C1"/>
    <w:rsid w:val="007C3D0F"/>
    <w:rsid w:val="007C3DD3"/>
    <w:rsid w:val="007C4186"/>
    <w:rsid w:val="007C4386"/>
    <w:rsid w:val="007C43A1"/>
    <w:rsid w:val="007C445B"/>
    <w:rsid w:val="007C44EC"/>
    <w:rsid w:val="007C4544"/>
    <w:rsid w:val="007C45AE"/>
    <w:rsid w:val="007C4874"/>
    <w:rsid w:val="007C4890"/>
    <w:rsid w:val="007C4CA0"/>
    <w:rsid w:val="007C4DEA"/>
    <w:rsid w:val="007C5073"/>
    <w:rsid w:val="007C50F6"/>
    <w:rsid w:val="007C5364"/>
    <w:rsid w:val="007C5546"/>
    <w:rsid w:val="007C565B"/>
    <w:rsid w:val="007C58A4"/>
    <w:rsid w:val="007C5966"/>
    <w:rsid w:val="007C5A37"/>
    <w:rsid w:val="007C5B8B"/>
    <w:rsid w:val="007C5BC4"/>
    <w:rsid w:val="007C5BE7"/>
    <w:rsid w:val="007C5CBD"/>
    <w:rsid w:val="007C5EAD"/>
    <w:rsid w:val="007C635E"/>
    <w:rsid w:val="007C6397"/>
    <w:rsid w:val="007C63EB"/>
    <w:rsid w:val="007C643F"/>
    <w:rsid w:val="007C6706"/>
    <w:rsid w:val="007C68D3"/>
    <w:rsid w:val="007C6CCF"/>
    <w:rsid w:val="007C6E94"/>
    <w:rsid w:val="007C7074"/>
    <w:rsid w:val="007C7076"/>
    <w:rsid w:val="007C763D"/>
    <w:rsid w:val="007C7A3C"/>
    <w:rsid w:val="007C7A64"/>
    <w:rsid w:val="007C7A6F"/>
    <w:rsid w:val="007C7D00"/>
    <w:rsid w:val="007C7E3A"/>
    <w:rsid w:val="007D00A1"/>
    <w:rsid w:val="007D00A6"/>
    <w:rsid w:val="007D0124"/>
    <w:rsid w:val="007D048B"/>
    <w:rsid w:val="007D051A"/>
    <w:rsid w:val="007D075A"/>
    <w:rsid w:val="007D0CE5"/>
    <w:rsid w:val="007D0E9A"/>
    <w:rsid w:val="007D0F8C"/>
    <w:rsid w:val="007D0F8F"/>
    <w:rsid w:val="007D1362"/>
    <w:rsid w:val="007D13AD"/>
    <w:rsid w:val="007D177F"/>
    <w:rsid w:val="007D1AE1"/>
    <w:rsid w:val="007D1D35"/>
    <w:rsid w:val="007D1DAE"/>
    <w:rsid w:val="007D1F0F"/>
    <w:rsid w:val="007D21A3"/>
    <w:rsid w:val="007D21BE"/>
    <w:rsid w:val="007D2551"/>
    <w:rsid w:val="007D27F0"/>
    <w:rsid w:val="007D2927"/>
    <w:rsid w:val="007D2AD8"/>
    <w:rsid w:val="007D2C0A"/>
    <w:rsid w:val="007D2D10"/>
    <w:rsid w:val="007D2DA1"/>
    <w:rsid w:val="007D2DD7"/>
    <w:rsid w:val="007D2F1E"/>
    <w:rsid w:val="007D3079"/>
    <w:rsid w:val="007D30C4"/>
    <w:rsid w:val="007D3121"/>
    <w:rsid w:val="007D330A"/>
    <w:rsid w:val="007D3579"/>
    <w:rsid w:val="007D369F"/>
    <w:rsid w:val="007D3705"/>
    <w:rsid w:val="007D37BD"/>
    <w:rsid w:val="007D382B"/>
    <w:rsid w:val="007D3A71"/>
    <w:rsid w:val="007D3B52"/>
    <w:rsid w:val="007D3B78"/>
    <w:rsid w:val="007D3F2D"/>
    <w:rsid w:val="007D40E6"/>
    <w:rsid w:val="007D424A"/>
    <w:rsid w:val="007D425B"/>
    <w:rsid w:val="007D42E0"/>
    <w:rsid w:val="007D465D"/>
    <w:rsid w:val="007D468F"/>
    <w:rsid w:val="007D4748"/>
    <w:rsid w:val="007D4906"/>
    <w:rsid w:val="007D498B"/>
    <w:rsid w:val="007D4B63"/>
    <w:rsid w:val="007D4C4B"/>
    <w:rsid w:val="007D4F10"/>
    <w:rsid w:val="007D527C"/>
    <w:rsid w:val="007D5942"/>
    <w:rsid w:val="007D5B12"/>
    <w:rsid w:val="007D5B36"/>
    <w:rsid w:val="007D5DCB"/>
    <w:rsid w:val="007D6731"/>
    <w:rsid w:val="007D6997"/>
    <w:rsid w:val="007D69CB"/>
    <w:rsid w:val="007D69E9"/>
    <w:rsid w:val="007D6E52"/>
    <w:rsid w:val="007D6EE8"/>
    <w:rsid w:val="007D737D"/>
    <w:rsid w:val="007D749C"/>
    <w:rsid w:val="007D7700"/>
    <w:rsid w:val="007D77E5"/>
    <w:rsid w:val="007D7926"/>
    <w:rsid w:val="007D79F4"/>
    <w:rsid w:val="007D7B32"/>
    <w:rsid w:val="007D7C93"/>
    <w:rsid w:val="007D7D06"/>
    <w:rsid w:val="007D7DCE"/>
    <w:rsid w:val="007D7EEE"/>
    <w:rsid w:val="007E01C6"/>
    <w:rsid w:val="007E0261"/>
    <w:rsid w:val="007E07FB"/>
    <w:rsid w:val="007E1020"/>
    <w:rsid w:val="007E176F"/>
    <w:rsid w:val="007E1A07"/>
    <w:rsid w:val="007E1AA2"/>
    <w:rsid w:val="007E2087"/>
    <w:rsid w:val="007E20AC"/>
    <w:rsid w:val="007E21B0"/>
    <w:rsid w:val="007E2486"/>
    <w:rsid w:val="007E25C8"/>
    <w:rsid w:val="007E2853"/>
    <w:rsid w:val="007E2CD2"/>
    <w:rsid w:val="007E2DE3"/>
    <w:rsid w:val="007E2DEA"/>
    <w:rsid w:val="007E3635"/>
    <w:rsid w:val="007E36C1"/>
    <w:rsid w:val="007E37DD"/>
    <w:rsid w:val="007E3C5F"/>
    <w:rsid w:val="007E3D76"/>
    <w:rsid w:val="007E3DA7"/>
    <w:rsid w:val="007E3E05"/>
    <w:rsid w:val="007E411B"/>
    <w:rsid w:val="007E459D"/>
    <w:rsid w:val="007E4765"/>
    <w:rsid w:val="007E5536"/>
    <w:rsid w:val="007E55AE"/>
    <w:rsid w:val="007E560D"/>
    <w:rsid w:val="007E5C2F"/>
    <w:rsid w:val="007E5E50"/>
    <w:rsid w:val="007E5F06"/>
    <w:rsid w:val="007E5F78"/>
    <w:rsid w:val="007E61BA"/>
    <w:rsid w:val="007E63A6"/>
    <w:rsid w:val="007E63A7"/>
    <w:rsid w:val="007E63CD"/>
    <w:rsid w:val="007E64D4"/>
    <w:rsid w:val="007E6679"/>
    <w:rsid w:val="007E6734"/>
    <w:rsid w:val="007E674D"/>
    <w:rsid w:val="007E68D5"/>
    <w:rsid w:val="007E6944"/>
    <w:rsid w:val="007E6986"/>
    <w:rsid w:val="007E6C39"/>
    <w:rsid w:val="007E6CD3"/>
    <w:rsid w:val="007E6FC1"/>
    <w:rsid w:val="007E6FE7"/>
    <w:rsid w:val="007E70DB"/>
    <w:rsid w:val="007E7167"/>
    <w:rsid w:val="007E7542"/>
    <w:rsid w:val="007E76FD"/>
    <w:rsid w:val="007E787E"/>
    <w:rsid w:val="007E78BE"/>
    <w:rsid w:val="007E7C1A"/>
    <w:rsid w:val="007E7C46"/>
    <w:rsid w:val="007E7F9A"/>
    <w:rsid w:val="007F0494"/>
    <w:rsid w:val="007F085B"/>
    <w:rsid w:val="007F0892"/>
    <w:rsid w:val="007F0ABF"/>
    <w:rsid w:val="007F0FE1"/>
    <w:rsid w:val="007F1767"/>
    <w:rsid w:val="007F18F4"/>
    <w:rsid w:val="007F1B5A"/>
    <w:rsid w:val="007F1DFD"/>
    <w:rsid w:val="007F1FB9"/>
    <w:rsid w:val="007F20AF"/>
    <w:rsid w:val="007F219C"/>
    <w:rsid w:val="007F250A"/>
    <w:rsid w:val="007F2639"/>
    <w:rsid w:val="007F2888"/>
    <w:rsid w:val="007F28AA"/>
    <w:rsid w:val="007F2948"/>
    <w:rsid w:val="007F2962"/>
    <w:rsid w:val="007F2B15"/>
    <w:rsid w:val="007F2B50"/>
    <w:rsid w:val="007F2BDF"/>
    <w:rsid w:val="007F2D55"/>
    <w:rsid w:val="007F2E47"/>
    <w:rsid w:val="007F2FBA"/>
    <w:rsid w:val="007F3670"/>
    <w:rsid w:val="007F39BE"/>
    <w:rsid w:val="007F3D6E"/>
    <w:rsid w:val="007F407B"/>
    <w:rsid w:val="007F4170"/>
    <w:rsid w:val="007F4369"/>
    <w:rsid w:val="007F436E"/>
    <w:rsid w:val="007F43C9"/>
    <w:rsid w:val="007F44E9"/>
    <w:rsid w:val="007F4785"/>
    <w:rsid w:val="007F4C84"/>
    <w:rsid w:val="007F4CD4"/>
    <w:rsid w:val="007F4D14"/>
    <w:rsid w:val="007F5223"/>
    <w:rsid w:val="007F57F2"/>
    <w:rsid w:val="007F58FF"/>
    <w:rsid w:val="007F5923"/>
    <w:rsid w:val="007F5D2A"/>
    <w:rsid w:val="007F5E18"/>
    <w:rsid w:val="007F5E31"/>
    <w:rsid w:val="007F62DB"/>
    <w:rsid w:val="007F643C"/>
    <w:rsid w:val="007F64ED"/>
    <w:rsid w:val="007F6694"/>
    <w:rsid w:val="007F672D"/>
    <w:rsid w:val="007F68B6"/>
    <w:rsid w:val="007F696B"/>
    <w:rsid w:val="007F6A8C"/>
    <w:rsid w:val="007F6AA8"/>
    <w:rsid w:val="007F6C9B"/>
    <w:rsid w:val="007F6D25"/>
    <w:rsid w:val="007F71C9"/>
    <w:rsid w:val="007F72D9"/>
    <w:rsid w:val="007F73BD"/>
    <w:rsid w:val="007F74F6"/>
    <w:rsid w:val="007F7610"/>
    <w:rsid w:val="007F76AC"/>
    <w:rsid w:val="007F76F8"/>
    <w:rsid w:val="007F7706"/>
    <w:rsid w:val="007F77D1"/>
    <w:rsid w:val="007F77E2"/>
    <w:rsid w:val="007F7829"/>
    <w:rsid w:val="007F7933"/>
    <w:rsid w:val="007F79F9"/>
    <w:rsid w:val="007F7CEC"/>
    <w:rsid w:val="007F7D22"/>
    <w:rsid w:val="00800503"/>
    <w:rsid w:val="0080076B"/>
    <w:rsid w:val="0080087C"/>
    <w:rsid w:val="00800E0E"/>
    <w:rsid w:val="008010FF"/>
    <w:rsid w:val="008015CA"/>
    <w:rsid w:val="008015F9"/>
    <w:rsid w:val="008017A3"/>
    <w:rsid w:val="00801A02"/>
    <w:rsid w:val="00801A06"/>
    <w:rsid w:val="00801A33"/>
    <w:rsid w:val="00801A52"/>
    <w:rsid w:val="00801F4A"/>
    <w:rsid w:val="008021BA"/>
    <w:rsid w:val="00802258"/>
    <w:rsid w:val="00802542"/>
    <w:rsid w:val="0080262C"/>
    <w:rsid w:val="00802818"/>
    <w:rsid w:val="00802912"/>
    <w:rsid w:val="008029A1"/>
    <w:rsid w:val="00802ADD"/>
    <w:rsid w:val="00802D95"/>
    <w:rsid w:val="00802E71"/>
    <w:rsid w:val="00802FE6"/>
    <w:rsid w:val="00803157"/>
    <w:rsid w:val="00803251"/>
    <w:rsid w:val="0080328E"/>
    <w:rsid w:val="00803BEA"/>
    <w:rsid w:val="00803E29"/>
    <w:rsid w:val="00803EC8"/>
    <w:rsid w:val="00803FB7"/>
    <w:rsid w:val="00804105"/>
    <w:rsid w:val="0080413B"/>
    <w:rsid w:val="0080416F"/>
    <w:rsid w:val="00804243"/>
    <w:rsid w:val="00804511"/>
    <w:rsid w:val="0080456D"/>
    <w:rsid w:val="00804618"/>
    <w:rsid w:val="00804AEF"/>
    <w:rsid w:val="00804C80"/>
    <w:rsid w:val="00804D38"/>
    <w:rsid w:val="00804D8A"/>
    <w:rsid w:val="00804F26"/>
    <w:rsid w:val="00804F4D"/>
    <w:rsid w:val="008052DB"/>
    <w:rsid w:val="008054D0"/>
    <w:rsid w:val="008054D1"/>
    <w:rsid w:val="0080560F"/>
    <w:rsid w:val="008058E8"/>
    <w:rsid w:val="00805AFE"/>
    <w:rsid w:val="00805CD0"/>
    <w:rsid w:val="00805CFC"/>
    <w:rsid w:val="00805E44"/>
    <w:rsid w:val="00805F8D"/>
    <w:rsid w:val="00806089"/>
    <w:rsid w:val="0080631D"/>
    <w:rsid w:val="0080643E"/>
    <w:rsid w:val="008065F3"/>
    <w:rsid w:val="00806B91"/>
    <w:rsid w:val="00806C40"/>
    <w:rsid w:val="00806D5B"/>
    <w:rsid w:val="00806DC4"/>
    <w:rsid w:val="0080723C"/>
    <w:rsid w:val="008072D0"/>
    <w:rsid w:val="00807730"/>
    <w:rsid w:val="00807A46"/>
    <w:rsid w:val="00807A88"/>
    <w:rsid w:val="00807BE6"/>
    <w:rsid w:val="00807C3A"/>
    <w:rsid w:val="00807C63"/>
    <w:rsid w:val="00807D3B"/>
    <w:rsid w:val="00807D77"/>
    <w:rsid w:val="00807E3B"/>
    <w:rsid w:val="00807EAE"/>
    <w:rsid w:val="0081058B"/>
    <w:rsid w:val="008105B9"/>
    <w:rsid w:val="008108DE"/>
    <w:rsid w:val="008109AA"/>
    <w:rsid w:val="00810A1F"/>
    <w:rsid w:val="00810DB3"/>
    <w:rsid w:val="00811A45"/>
    <w:rsid w:val="00811BA2"/>
    <w:rsid w:val="00811C0C"/>
    <w:rsid w:val="00811CAA"/>
    <w:rsid w:val="00811D24"/>
    <w:rsid w:val="00811F2A"/>
    <w:rsid w:val="0081205A"/>
    <w:rsid w:val="00812293"/>
    <w:rsid w:val="0081230E"/>
    <w:rsid w:val="0081257F"/>
    <w:rsid w:val="0081285B"/>
    <w:rsid w:val="0081297B"/>
    <w:rsid w:val="00812B10"/>
    <w:rsid w:val="00812B4D"/>
    <w:rsid w:val="00812CAF"/>
    <w:rsid w:val="00813282"/>
    <w:rsid w:val="00813392"/>
    <w:rsid w:val="008133D7"/>
    <w:rsid w:val="008137F6"/>
    <w:rsid w:val="008137FF"/>
    <w:rsid w:val="0081390A"/>
    <w:rsid w:val="00813B31"/>
    <w:rsid w:val="00813D40"/>
    <w:rsid w:val="00814350"/>
    <w:rsid w:val="0081450B"/>
    <w:rsid w:val="008145B6"/>
    <w:rsid w:val="00814767"/>
    <w:rsid w:val="00814776"/>
    <w:rsid w:val="0081480C"/>
    <w:rsid w:val="00815015"/>
    <w:rsid w:val="00815030"/>
    <w:rsid w:val="00815161"/>
    <w:rsid w:val="00815286"/>
    <w:rsid w:val="008155B2"/>
    <w:rsid w:val="00815668"/>
    <w:rsid w:val="00815A4F"/>
    <w:rsid w:val="00815A69"/>
    <w:rsid w:val="00815B97"/>
    <w:rsid w:val="00815E96"/>
    <w:rsid w:val="008161B6"/>
    <w:rsid w:val="00816627"/>
    <w:rsid w:val="0081693E"/>
    <w:rsid w:val="00816C24"/>
    <w:rsid w:val="00816C36"/>
    <w:rsid w:val="00816F3B"/>
    <w:rsid w:val="00816FE5"/>
    <w:rsid w:val="00817152"/>
    <w:rsid w:val="0081718E"/>
    <w:rsid w:val="0081753D"/>
    <w:rsid w:val="008176E6"/>
    <w:rsid w:val="00817834"/>
    <w:rsid w:val="00817BC8"/>
    <w:rsid w:val="00817BD7"/>
    <w:rsid w:val="00817C43"/>
    <w:rsid w:val="00817CF0"/>
    <w:rsid w:val="00820037"/>
    <w:rsid w:val="0082010A"/>
    <w:rsid w:val="008201B9"/>
    <w:rsid w:val="008203EA"/>
    <w:rsid w:val="008206AC"/>
    <w:rsid w:val="00820720"/>
    <w:rsid w:val="00820A56"/>
    <w:rsid w:val="00820D90"/>
    <w:rsid w:val="00820DD2"/>
    <w:rsid w:val="00820DDD"/>
    <w:rsid w:val="0082183A"/>
    <w:rsid w:val="008220C5"/>
    <w:rsid w:val="0082221D"/>
    <w:rsid w:val="008225A5"/>
    <w:rsid w:val="00822622"/>
    <w:rsid w:val="00822680"/>
    <w:rsid w:val="00822777"/>
    <w:rsid w:val="00822CFF"/>
    <w:rsid w:val="00822FB0"/>
    <w:rsid w:val="00823151"/>
    <w:rsid w:val="008231BC"/>
    <w:rsid w:val="0082332A"/>
    <w:rsid w:val="008236DA"/>
    <w:rsid w:val="00823737"/>
    <w:rsid w:val="00823BA9"/>
    <w:rsid w:val="0082414A"/>
    <w:rsid w:val="008242F7"/>
    <w:rsid w:val="008244C2"/>
    <w:rsid w:val="0082484E"/>
    <w:rsid w:val="008249AE"/>
    <w:rsid w:val="00824B03"/>
    <w:rsid w:val="00824FB7"/>
    <w:rsid w:val="00825186"/>
    <w:rsid w:val="008251CC"/>
    <w:rsid w:val="008252EF"/>
    <w:rsid w:val="0082548F"/>
    <w:rsid w:val="008255E4"/>
    <w:rsid w:val="00825742"/>
    <w:rsid w:val="008258C4"/>
    <w:rsid w:val="00825931"/>
    <w:rsid w:val="00825973"/>
    <w:rsid w:val="00825C0F"/>
    <w:rsid w:val="00825C62"/>
    <w:rsid w:val="00825EF5"/>
    <w:rsid w:val="008260FD"/>
    <w:rsid w:val="008262B2"/>
    <w:rsid w:val="008263A6"/>
    <w:rsid w:val="008263FC"/>
    <w:rsid w:val="00826413"/>
    <w:rsid w:val="00826471"/>
    <w:rsid w:val="008266B9"/>
    <w:rsid w:val="008266E7"/>
    <w:rsid w:val="00826966"/>
    <w:rsid w:val="00826983"/>
    <w:rsid w:val="00826B20"/>
    <w:rsid w:val="00826E54"/>
    <w:rsid w:val="0082707F"/>
    <w:rsid w:val="00827128"/>
    <w:rsid w:val="00827216"/>
    <w:rsid w:val="008275B6"/>
    <w:rsid w:val="00827620"/>
    <w:rsid w:val="00827891"/>
    <w:rsid w:val="00827C27"/>
    <w:rsid w:val="00827C89"/>
    <w:rsid w:val="00827E2D"/>
    <w:rsid w:val="00827E89"/>
    <w:rsid w:val="00827EB3"/>
    <w:rsid w:val="00830098"/>
    <w:rsid w:val="008301BB"/>
    <w:rsid w:val="008302C7"/>
    <w:rsid w:val="00830563"/>
    <w:rsid w:val="008305C2"/>
    <w:rsid w:val="0083060E"/>
    <w:rsid w:val="00830C1A"/>
    <w:rsid w:val="00830D95"/>
    <w:rsid w:val="00830DAB"/>
    <w:rsid w:val="00830E22"/>
    <w:rsid w:val="00831263"/>
    <w:rsid w:val="0083129D"/>
    <w:rsid w:val="0083133F"/>
    <w:rsid w:val="008316EE"/>
    <w:rsid w:val="00831C94"/>
    <w:rsid w:val="00831D5C"/>
    <w:rsid w:val="00831EF2"/>
    <w:rsid w:val="00832074"/>
    <w:rsid w:val="008320F2"/>
    <w:rsid w:val="0083223F"/>
    <w:rsid w:val="00832356"/>
    <w:rsid w:val="0083289A"/>
    <w:rsid w:val="008329A5"/>
    <w:rsid w:val="00832F97"/>
    <w:rsid w:val="00833140"/>
    <w:rsid w:val="00833346"/>
    <w:rsid w:val="0083339F"/>
    <w:rsid w:val="00833421"/>
    <w:rsid w:val="00833765"/>
    <w:rsid w:val="008338E8"/>
    <w:rsid w:val="00833A34"/>
    <w:rsid w:val="00833A97"/>
    <w:rsid w:val="00833AD8"/>
    <w:rsid w:val="00833EDF"/>
    <w:rsid w:val="00833F99"/>
    <w:rsid w:val="00834400"/>
    <w:rsid w:val="00834603"/>
    <w:rsid w:val="0083469A"/>
    <w:rsid w:val="008348B8"/>
    <w:rsid w:val="00834B57"/>
    <w:rsid w:val="00834B73"/>
    <w:rsid w:val="00835421"/>
    <w:rsid w:val="00835471"/>
    <w:rsid w:val="00835DE5"/>
    <w:rsid w:val="00836662"/>
    <w:rsid w:val="00837476"/>
    <w:rsid w:val="00837772"/>
    <w:rsid w:val="00837985"/>
    <w:rsid w:val="008379E3"/>
    <w:rsid w:val="00837A08"/>
    <w:rsid w:val="00837ACA"/>
    <w:rsid w:val="00837DD3"/>
    <w:rsid w:val="00837ECA"/>
    <w:rsid w:val="00840119"/>
    <w:rsid w:val="008403FC"/>
    <w:rsid w:val="00840772"/>
    <w:rsid w:val="008408AA"/>
    <w:rsid w:val="008408F6"/>
    <w:rsid w:val="00840A07"/>
    <w:rsid w:val="00840A82"/>
    <w:rsid w:val="00840B03"/>
    <w:rsid w:val="00840E51"/>
    <w:rsid w:val="00840E70"/>
    <w:rsid w:val="00841260"/>
    <w:rsid w:val="00841397"/>
    <w:rsid w:val="00841718"/>
    <w:rsid w:val="0084176A"/>
    <w:rsid w:val="0084198D"/>
    <w:rsid w:val="00841BF9"/>
    <w:rsid w:val="00841C49"/>
    <w:rsid w:val="00841E05"/>
    <w:rsid w:val="008421B9"/>
    <w:rsid w:val="00842459"/>
    <w:rsid w:val="008424B2"/>
    <w:rsid w:val="00842610"/>
    <w:rsid w:val="00842611"/>
    <w:rsid w:val="00842720"/>
    <w:rsid w:val="00842AF2"/>
    <w:rsid w:val="00842C3A"/>
    <w:rsid w:val="00842E7B"/>
    <w:rsid w:val="00842ECE"/>
    <w:rsid w:val="00842F3A"/>
    <w:rsid w:val="00842FAC"/>
    <w:rsid w:val="00842FB0"/>
    <w:rsid w:val="00843044"/>
    <w:rsid w:val="00843211"/>
    <w:rsid w:val="00843238"/>
    <w:rsid w:val="00843585"/>
    <w:rsid w:val="008435A1"/>
    <w:rsid w:val="008437AD"/>
    <w:rsid w:val="008439C9"/>
    <w:rsid w:val="00843A6E"/>
    <w:rsid w:val="00843BEC"/>
    <w:rsid w:val="00844122"/>
    <w:rsid w:val="008441FB"/>
    <w:rsid w:val="0084426E"/>
    <w:rsid w:val="00844BCC"/>
    <w:rsid w:val="00844DF6"/>
    <w:rsid w:val="00844E04"/>
    <w:rsid w:val="00844E8B"/>
    <w:rsid w:val="008451AC"/>
    <w:rsid w:val="0084524D"/>
    <w:rsid w:val="008453DA"/>
    <w:rsid w:val="008456F4"/>
    <w:rsid w:val="008457DC"/>
    <w:rsid w:val="00845853"/>
    <w:rsid w:val="00845CB0"/>
    <w:rsid w:val="00845D77"/>
    <w:rsid w:val="00845E1A"/>
    <w:rsid w:val="00846037"/>
    <w:rsid w:val="0084673A"/>
    <w:rsid w:val="00846CD2"/>
    <w:rsid w:val="0084701E"/>
    <w:rsid w:val="00847400"/>
    <w:rsid w:val="00847429"/>
    <w:rsid w:val="008475E4"/>
    <w:rsid w:val="0084781B"/>
    <w:rsid w:val="00847A3C"/>
    <w:rsid w:val="00847C27"/>
    <w:rsid w:val="00847DC6"/>
    <w:rsid w:val="00847E3D"/>
    <w:rsid w:val="00847E76"/>
    <w:rsid w:val="0085064A"/>
    <w:rsid w:val="0085087E"/>
    <w:rsid w:val="008508E1"/>
    <w:rsid w:val="00850968"/>
    <w:rsid w:val="00850A89"/>
    <w:rsid w:val="00850F88"/>
    <w:rsid w:val="008518AF"/>
    <w:rsid w:val="00851DFC"/>
    <w:rsid w:val="00851FE2"/>
    <w:rsid w:val="0085201F"/>
    <w:rsid w:val="0085224F"/>
    <w:rsid w:val="008522CC"/>
    <w:rsid w:val="008523D7"/>
    <w:rsid w:val="00852436"/>
    <w:rsid w:val="00852601"/>
    <w:rsid w:val="008526B9"/>
    <w:rsid w:val="00852A36"/>
    <w:rsid w:val="00852A46"/>
    <w:rsid w:val="00852BA1"/>
    <w:rsid w:val="00852EFC"/>
    <w:rsid w:val="0085328C"/>
    <w:rsid w:val="008538B8"/>
    <w:rsid w:val="008538EE"/>
    <w:rsid w:val="00853C99"/>
    <w:rsid w:val="00853D85"/>
    <w:rsid w:val="00853DDD"/>
    <w:rsid w:val="00853FAE"/>
    <w:rsid w:val="00854038"/>
    <w:rsid w:val="0085413B"/>
    <w:rsid w:val="00854335"/>
    <w:rsid w:val="0085445A"/>
    <w:rsid w:val="0085447F"/>
    <w:rsid w:val="008544D3"/>
    <w:rsid w:val="008549D7"/>
    <w:rsid w:val="0085539A"/>
    <w:rsid w:val="0085590A"/>
    <w:rsid w:val="00855B79"/>
    <w:rsid w:val="00855EC7"/>
    <w:rsid w:val="00856694"/>
    <w:rsid w:val="008566FD"/>
    <w:rsid w:val="0085672F"/>
    <w:rsid w:val="00856D76"/>
    <w:rsid w:val="00856DB9"/>
    <w:rsid w:val="00856E3E"/>
    <w:rsid w:val="0085708B"/>
    <w:rsid w:val="00857663"/>
    <w:rsid w:val="00857781"/>
    <w:rsid w:val="008578AC"/>
    <w:rsid w:val="00857C4A"/>
    <w:rsid w:val="00857DB5"/>
    <w:rsid w:val="00860074"/>
    <w:rsid w:val="0086007A"/>
    <w:rsid w:val="008602F1"/>
    <w:rsid w:val="008604DB"/>
    <w:rsid w:val="00860755"/>
    <w:rsid w:val="00860CD6"/>
    <w:rsid w:val="00860D43"/>
    <w:rsid w:val="00860E98"/>
    <w:rsid w:val="00860EF7"/>
    <w:rsid w:val="00860F90"/>
    <w:rsid w:val="008611D4"/>
    <w:rsid w:val="0086134D"/>
    <w:rsid w:val="008614B9"/>
    <w:rsid w:val="008618EB"/>
    <w:rsid w:val="00861903"/>
    <w:rsid w:val="008619EE"/>
    <w:rsid w:val="00861ACC"/>
    <w:rsid w:val="00861E5B"/>
    <w:rsid w:val="0086212F"/>
    <w:rsid w:val="00862216"/>
    <w:rsid w:val="008622E0"/>
    <w:rsid w:val="008623D1"/>
    <w:rsid w:val="008623DD"/>
    <w:rsid w:val="0086254A"/>
    <w:rsid w:val="0086269E"/>
    <w:rsid w:val="00862710"/>
    <w:rsid w:val="00862830"/>
    <w:rsid w:val="00862AAF"/>
    <w:rsid w:val="00862B18"/>
    <w:rsid w:val="00862C10"/>
    <w:rsid w:val="00862C9A"/>
    <w:rsid w:val="00862FAD"/>
    <w:rsid w:val="008633C0"/>
    <w:rsid w:val="00863494"/>
    <w:rsid w:val="00863625"/>
    <w:rsid w:val="0086388C"/>
    <w:rsid w:val="00863B64"/>
    <w:rsid w:val="00863C19"/>
    <w:rsid w:val="00863CCE"/>
    <w:rsid w:val="008640D7"/>
    <w:rsid w:val="0086438E"/>
    <w:rsid w:val="0086454C"/>
    <w:rsid w:val="008645A5"/>
    <w:rsid w:val="00864758"/>
    <w:rsid w:val="00864866"/>
    <w:rsid w:val="008649EB"/>
    <w:rsid w:val="00864CFF"/>
    <w:rsid w:val="00864D03"/>
    <w:rsid w:val="00864E9F"/>
    <w:rsid w:val="00864F2D"/>
    <w:rsid w:val="00864FAD"/>
    <w:rsid w:val="008651CF"/>
    <w:rsid w:val="00865CDB"/>
    <w:rsid w:val="00865DB8"/>
    <w:rsid w:val="00866163"/>
    <w:rsid w:val="0086639B"/>
    <w:rsid w:val="00866735"/>
    <w:rsid w:val="00866925"/>
    <w:rsid w:val="00866AFE"/>
    <w:rsid w:val="00866B41"/>
    <w:rsid w:val="00866C8D"/>
    <w:rsid w:val="00866D02"/>
    <w:rsid w:val="00866F0A"/>
    <w:rsid w:val="00867156"/>
    <w:rsid w:val="008675F4"/>
    <w:rsid w:val="008675FA"/>
    <w:rsid w:val="00867807"/>
    <w:rsid w:val="0086795B"/>
    <w:rsid w:val="00867A81"/>
    <w:rsid w:val="00867CDD"/>
    <w:rsid w:val="00867D38"/>
    <w:rsid w:val="00867D74"/>
    <w:rsid w:val="00867E27"/>
    <w:rsid w:val="00867FAC"/>
    <w:rsid w:val="00867FB3"/>
    <w:rsid w:val="008701F3"/>
    <w:rsid w:val="00870220"/>
    <w:rsid w:val="0087024E"/>
    <w:rsid w:val="008707BD"/>
    <w:rsid w:val="008707D9"/>
    <w:rsid w:val="0087099F"/>
    <w:rsid w:val="00870A0D"/>
    <w:rsid w:val="00870CAD"/>
    <w:rsid w:val="00870F40"/>
    <w:rsid w:val="00870FC7"/>
    <w:rsid w:val="008718BD"/>
    <w:rsid w:val="008718C4"/>
    <w:rsid w:val="0087199F"/>
    <w:rsid w:val="00871BAA"/>
    <w:rsid w:val="00871C9A"/>
    <w:rsid w:val="00871E08"/>
    <w:rsid w:val="00871F08"/>
    <w:rsid w:val="00872285"/>
    <w:rsid w:val="0087238B"/>
    <w:rsid w:val="0087245A"/>
    <w:rsid w:val="0087253B"/>
    <w:rsid w:val="00872772"/>
    <w:rsid w:val="008729D6"/>
    <w:rsid w:val="00872ABC"/>
    <w:rsid w:val="00872D61"/>
    <w:rsid w:val="00873139"/>
    <w:rsid w:val="0087394D"/>
    <w:rsid w:val="00873B49"/>
    <w:rsid w:val="00873BFD"/>
    <w:rsid w:val="00873E0F"/>
    <w:rsid w:val="00873E83"/>
    <w:rsid w:val="00873EFD"/>
    <w:rsid w:val="00873F8B"/>
    <w:rsid w:val="008741C3"/>
    <w:rsid w:val="00874449"/>
    <w:rsid w:val="00874827"/>
    <w:rsid w:val="00874848"/>
    <w:rsid w:val="0087495E"/>
    <w:rsid w:val="00874A8A"/>
    <w:rsid w:val="00874A9D"/>
    <w:rsid w:val="00874BBB"/>
    <w:rsid w:val="00874BF8"/>
    <w:rsid w:val="00874C83"/>
    <w:rsid w:val="008750E3"/>
    <w:rsid w:val="0087538F"/>
    <w:rsid w:val="0087553B"/>
    <w:rsid w:val="008756BD"/>
    <w:rsid w:val="0087593B"/>
    <w:rsid w:val="00875A8E"/>
    <w:rsid w:val="00875C84"/>
    <w:rsid w:val="00875E3B"/>
    <w:rsid w:val="00876090"/>
    <w:rsid w:val="00876411"/>
    <w:rsid w:val="0087657A"/>
    <w:rsid w:val="00876595"/>
    <w:rsid w:val="00876669"/>
    <w:rsid w:val="008767A7"/>
    <w:rsid w:val="00876D13"/>
    <w:rsid w:val="00876F00"/>
    <w:rsid w:val="0087702E"/>
    <w:rsid w:val="0087712D"/>
    <w:rsid w:val="00877233"/>
    <w:rsid w:val="0087768F"/>
    <w:rsid w:val="0087782D"/>
    <w:rsid w:val="0087786B"/>
    <w:rsid w:val="0087799D"/>
    <w:rsid w:val="00877BAA"/>
    <w:rsid w:val="00877CE0"/>
    <w:rsid w:val="00877F57"/>
    <w:rsid w:val="0088014D"/>
    <w:rsid w:val="008802EF"/>
    <w:rsid w:val="008806DE"/>
    <w:rsid w:val="00880849"/>
    <w:rsid w:val="0088090D"/>
    <w:rsid w:val="0088093A"/>
    <w:rsid w:val="00880A59"/>
    <w:rsid w:val="00880BCF"/>
    <w:rsid w:val="00880CA1"/>
    <w:rsid w:val="00880F8D"/>
    <w:rsid w:val="008810B9"/>
    <w:rsid w:val="0088127A"/>
    <w:rsid w:val="008812C9"/>
    <w:rsid w:val="00881478"/>
    <w:rsid w:val="0088185C"/>
    <w:rsid w:val="00881895"/>
    <w:rsid w:val="00881BDE"/>
    <w:rsid w:val="00881C5E"/>
    <w:rsid w:val="00881C96"/>
    <w:rsid w:val="0088207C"/>
    <w:rsid w:val="008820E2"/>
    <w:rsid w:val="008821B3"/>
    <w:rsid w:val="00882841"/>
    <w:rsid w:val="00882979"/>
    <w:rsid w:val="00882A7B"/>
    <w:rsid w:val="00882D41"/>
    <w:rsid w:val="00882EDA"/>
    <w:rsid w:val="00882F1A"/>
    <w:rsid w:val="00883340"/>
    <w:rsid w:val="00883469"/>
    <w:rsid w:val="008835D1"/>
    <w:rsid w:val="008836FD"/>
    <w:rsid w:val="00883708"/>
    <w:rsid w:val="008838AB"/>
    <w:rsid w:val="00883977"/>
    <w:rsid w:val="00883A64"/>
    <w:rsid w:val="00883B7B"/>
    <w:rsid w:val="00883C17"/>
    <w:rsid w:val="00883D0B"/>
    <w:rsid w:val="00883DF0"/>
    <w:rsid w:val="00883EE5"/>
    <w:rsid w:val="00883FBD"/>
    <w:rsid w:val="008841C8"/>
    <w:rsid w:val="0088428C"/>
    <w:rsid w:val="008844DC"/>
    <w:rsid w:val="00884717"/>
    <w:rsid w:val="00884C5D"/>
    <w:rsid w:val="00884DCF"/>
    <w:rsid w:val="00884E3A"/>
    <w:rsid w:val="00884E50"/>
    <w:rsid w:val="00884EA1"/>
    <w:rsid w:val="00885028"/>
    <w:rsid w:val="008852EB"/>
    <w:rsid w:val="008856D3"/>
    <w:rsid w:val="00885DFE"/>
    <w:rsid w:val="00885EAA"/>
    <w:rsid w:val="00886120"/>
    <w:rsid w:val="0088645C"/>
    <w:rsid w:val="00886460"/>
    <w:rsid w:val="0088660E"/>
    <w:rsid w:val="008866A5"/>
    <w:rsid w:val="00886EEC"/>
    <w:rsid w:val="00887001"/>
    <w:rsid w:val="00887008"/>
    <w:rsid w:val="008870EA"/>
    <w:rsid w:val="0088718E"/>
    <w:rsid w:val="00887222"/>
    <w:rsid w:val="00887320"/>
    <w:rsid w:val="00887400"/>
    <w:rsid w:val="00887670"/>
    <w:rsid w:val="008878AE"/>
    <w:rsid w:val="00887E80"/>
    <w:rsid w:val="00887FB9"/>
    <w:rsid w:val="008901D3"/>
    <w:rsid w:val="008904AD"/>
    <w:rsid w:val="00890A91"/>
    <w:rsid w:val="00890B57"/>
    <w:rsid w:val="00890D3B"/>
    <w:rsid w:val="00890F47"/>
    <w:rsid w:val="00891050"/>
    <w:rsid w:val="00891068"/>
    <w:rsid w:val="008910A4"/>
    <w:rsid w:val="00891292"/>
    <w:rsid w:val="0089199F"/>
    <w:rsid w:val="00891AC3"/>
    <w:rsid w:val="00891B78"/>
    <w:rsid w:val="00891C25"/>
    <w:rsid w:val="00891C55"/>
    <w:rsid w:val="00891DAD"/>
    <w:rsid w:val="00891EF3"/>
    <w:rsid w:val="00891F49"/>
    <w:rsid w:val="00891F7F"/>
    <w:rsid w:val="00892216"/>
    <w:rsid w:val="0089228D"/>
    <w:rsid w:val="00892348"/>
    <w:rsid w:val="0089241D"/>
    <w:rsid w:val="0089264D"/>
    <w:rsid w:val="008927AD"/>
    <w:rsid w:val="00892A13"/>
    <w:rsid w:val="00892B87"/>
    <w:rsid w:val="00892BFA"/>
    <w:rsid w:val="00892DEF"/>
    <w:rsid w:val="00892F8F"/>
    <w:rsid w:val="00892FD2"/>
    <w:rsid w:val="0089311E"/>
    <w:rsid w:val="00893153"/>
    <w:rsid w:val="00893A1D"/>
    <w:rsid w:val="00893AED"/>
    <w:rsid w:val="00893B58"/>
    <w:rsid w:val="00893CBC"/>
    <w:rsid w:val="00893E2F"/>
    <w:rsid w:val="008940E6"/>
    <w:rsid w:val="008942D6"/>
    <w:rsid w:val="0089442B"/>
    <w:rsid w:val="0089476D"/>
    <w:rsid w:val="00894A2E"/>
    <w:rsid w:val="00894C6D"/>
    <w:rsid w:val="00894F07"/>
    <w:rsid w:val="00894FA5"/>
    <w:rsid w:val="00895199"/>
    <w:rsid w:val="00895885"/>
    <w:rsid w:val="00895F14"/>
    <w:rsid w:val="008966F9"/>
    <w:rsid w:val="008967C0"/>
    <w:rsid w:val="00896988"/>
    <w:rsid w:val="00896A8C"/>
    <w:rsid w:val="00896BB8"/>
    <w:rsid w:val="008970B4"/>
    <w:rsid w:val="008971CA"/>
    <w:rsid w:val="008971F9"/>
    <w:rsid w:val="00897336"/>
    <w:rsid w:val="008974A4"/>
    <w:rsid w:val="008976FD"/>
    <w:rsid w:val="008977F1"/>
    <w:rsid w:val="00897937"/>
    <w:rsid w:val="008979AB"/>
    <w:rsid w:val="00897C77"/>
    <w:rsid w:val="00897D37"/>
    <w:rsid w:val="008A024E"/>
    <w:rsid w:val="008A027D"/>
    <w:rsid w:val="008A043D"/>
    <w:rsid w:val="008A077E"/>
    <w:rsid w:val="008A0839"/>
    <w:rsid w:val="008A08DA"/>
    <w:rsid w:val="008A090D"/>
    <w:rsid w:val="008A0B3D"/>
    <w:rsid w:val="008A0F5E"/>
    <w:rsid w:val="008A1149"/>
    <w:rsid w:val="008A11F3"/>
    <w:rsid w:val="008A1208"/>
    <w:rsid w:val="008A122D"/>
    <w:rsid w:val="008A1359"/>
    <w:rsid w:val="008A1495"/>
    <w:rsid w:val="008A1558"/>
    <w:rsid w:val="008A19B3"/>
    <w:rsid w:val="008A19C0"/>
    <w:rsid w:val="008A1CFD"/>
    <w:rsid w:val="008A201F"/>
    <w:rsid w:val="008A202D"/>
    <w:rsid w:val="008A20B5"/>
    <w:rsid w:val="008A22C5"/>
    <w:rsid w:val="008A22EF"/>
    <w:rsid w:val="008A23F0"/>
    <w:rsid w:val="008A27B4"/>
    <w:rsid w:val="008A289F"/>
    <w:rsid w:val="008A293A"/>
    <w:rsid w:val="008A2B6E"/>
    <w:rsid w:val="008A31A7"/>
    <w:rsid w:val="008A35DC"/>
    <w:rsid w:val="008A3636"/>
    <w:rsid w:val="008A3746"/>
    <w:rsid w:val="008A3A3C"/>
    <w:rsid w:val="008A3A86"/>
    <w:rsid w:val="008A3BDC"/>
    <w:rsid w:val="008A3DFF"/>
    <w:rsid w:val="008A3E02"/>
    <w:rsid w:val="008A3F0C"/>
    <w:rsid w:val="008A4100"/>
    <w:rsid w:val="008A41B0"/>
    <w:rsid w:val="008A442B"/>
    <w:rsid w:val="008A44A2"/>
    <w:rsid w:val="008A4917"/>
    <w:rsid w:val="008A4A16"/>
    <w:rsid w:val="008A4AF6"/>
    <w:rsid w:val="008A4E33"/>
    <w:rsid w:val="008A4EDA"/>
    <w:rsid w:val="008A4EE2"/>
    <w:rsid w:val="008A5390"/>
    <w:rsid w:val="008A54A7"/>
    <w:rsid w:val="008A56C6"/>
    <w:rsid w:val="008A5812"/>
    <w:rsid w:val="008A5855"/>
    <w:rsid w:val="008A58C8"/>
    <w:rsid w:val="008A5A30"/>
    <w:rsid w:val="008A5CB5"/>
    <w:rsid w:val="008A5CF6"/>
    <w:rsid w:val="008A64EE"/>
    <w:rsid w:val="008A65D6"/>
    <w:rsid w:val="008A661C"/>
    <w:rsid w:val="008A6871"/>
    <w:rsid w:val="008A6919"/>
    <w:rsid w:val="008A6BE6"/>
    <w:rsid w:val="008A6C40"/>
    <w:rsid w:val="008A6FDC"/>
    <w:rsid w:val="008A6FF2"/>
    <w:rsid w:val="008A7307"/>
    <w:rsid w:val="008A74B1"/>
    <w:rsid w:val="008A784B"/>
    <w:rsid w:val="008A78F9"/>
    <w:rsid w:val="008A7D94"/>
    <w:rsid w:val="008A7D95"/>
    <w:rsid w:val="008A7DD4"/>
    <w:rsid w:val="008A7EC0"/>
    <w:rsid w:val="008A7F99"/>
    <w:rsid w:val="008A7FC9"/>
    <w:rsid w:val="008B09A9"/>
    <w:rsid w:val="008B0B74"/>
    <w:rsid w:val="008B0FE1"/>
    <w:rsid w:val="008B13EC"/>
    <w:rsid w:val="008B13F9"/>
    <w:rsid w:val="008B145E"/>
    <w:rsid w:val="008B1668"/>
    <w:rsid w:val="008B193E"/>
    <w:rsid w:val="008B19CC"/>
    <w:rsid w:val="008B19F9"/>
    <w:rsid w:val="008B1A2B"/>
    <w:rsid w:val="008B1DAB"/>
    <w:rsid w:val="008B1E1D"/>
    <w:rsid w:val="008B1F23"/>
    <w:rsid w:val="008B1FEF"/>
    <w:rsid w:val="008B251E"/>
    <w:rsid w:val="008B26EC"/>
    <w:rsid w:val="008B2977"/>
    <w:rsid w:val="008B2BC6"/>
    <w:rsid w:val="008B2C2D"/>
    <w:rsid w:val="008B2DBF"/>
    <w:rsid w:val="008B2E0A"/>
    <w:rsid w:val="008B2E32"/>
    <w:rsid w:val="008B2F8F"/>
    <w:rsid w:val="008B31F2"/>
    <w:rsid w:val="008B38AC"/>
    <w:rsid w:val="008B3910"/>
    <w:rsid w:val="008B3FE8"/>
    <w:rsid w:val="008B4271"/>
    <w:rsid w:val="008B4424"/>
    <w:rsid w:val="008B49F5"/>
    <w:rsid w:val="008B4AA0"/>
    <w:rsid w:val="008B4C3A"/>
    <w:rsid w:val="008B4CFA"/>
    <w:rsid w:val="008B4DA6"/>
    <w:rsid w:val="008B4E75"/>
    <w:rsid w:val="008B4EEE"/>
    <w:rsid w:val="008B50AF"/>
    <w:rsid w:val="008B50B8"/>
    <w:rsid w:val="008B52DF"/>
    <w:rsid w:val="008B5362"/>
    <w:rsid w:val="008B549A"/>
    <w:rsid w:val="008B56E0"/>
    <w:rsid w:val="008B5BE0"/>
    <w:rsid w:val="008B5D15"/>
    <w:rsid w:val="008B5DF3"/>
    <w:rsid w:val="008B5EAB"/>
    <w:rsid w:val="008B5F4C"/>
    <w:rsid w:val="008B61B1"/>
    <w:rsid w:val="008B626C"/>
    <w:rsid w:val="008B6340"/>
    <w:rsid w:val="008B6426"/>
    <w:rsid w:val="008B6581"/>
    <w:rsid w:val="008B6750"/>
    <w:rsid w:val="008B6B27"/>
    <w:rsid w:val="008B6C6C"/>
    <w:rsid w:val="008B72F5"/>
    <w:rsid w:val="008B77AB"/>
    <w:rsid w:val="008B7F9F"/>
    <w:rsid w:val="008C013F"/>
    <w:rsid w:val="008C08CF"/>
    <w:rsid w:val="008C0A54"/>
    <w:rsid w:val="008C0B26"/>
    <w:rsid w:val="008C0BCB"/>
    <w:rsid w:val="008C0C48"/>
    <w:rsid w:val="008C107A"/>
    <w:rsid w:val="008C10EF"/>
    <w:rsid w:val="008C112D"/>
    <w:rsid w:val="008C152A"/>
    <w:rsid w:val="008C157E"/>
    <w:rsid w:val="008C15B3"/>
    <w:rsid w:val="008C15B5"/>
    <w:rsid w:val="008C1726"/>
    <w:rsid w:val="008C1808"/>
    <w:rsid w:val="008C1885"/>
    <w:rsid w:val="008C19F8"/>
    <w:rsid w:val="008C1B4E"/>
    <w:rsid w:val="008C1B9D"/>
    <w:rsid w:val="008C1D23"/>
    <w:rsid w:val="008C1D93"/>
    <w:rsid w:val="008C1E98"/>
    <w:rsid w:val="008C1EE2"/>
    <w:rsid w:val="008C231B"/>
    <w:rsid w:val="008C2326"/>
    <w:rsid w:val="008C28CB"/>
    <w:rsid w:val="008C29ED"/>
    <w:rsid w:val="008C2A70"/>
    <w:rsid w:val="008C2DEF"/>
    <w:rsid w:val="008C35B0"/>
    <w:rsid w:val="008C35E4"/>
    <w:rsid w:val="008C35F9"/>
    <w:rsid w:val="008C3B33"/>
    <w:rsid w:val="008C3DC4"/>
    <w:rsid w:val="008C3EAE"/>
    <w:rsid w:val="008C3F86"/>
    <w:rsid w:val="008C3FFB"/>
    <w:rsid w:val="008C40B0"/>
    <w:rsid w:val="008C4203"/>
    <w:rsid w:val="008C47E6"/>
    <w:rsid w:val="008C4B58"/>
    <w:rsid w:val="008C4CD7"/>
    <w:rsid w:val="008C4CF3"/>
    <w:rsid w:val="008C4D60"/>
    <w:rsid w:val="008C4D98"/>
    <w:rsid w:val="008C4DBA"/>
    <w:rsid w:val="008C4DD9"/>
    <w:rsid w:val="008C545D"/>
    <w:rsid w:val="008C54AC"/>
    <w:rsid w:val="008C558B"/>
    <w:rsid w:val="008C55D7"/>
    <w:rsid w:val="008C5CDA"/>
    <w:rsid w:val="008C5D59"/>
    <w:rsid w:val="008C5E6E"/>
    <w:rsid w:val="008C612D"/>
    <w:rsid w:val="008C6145"/>
    <w:rsid w:val="008C623A"/>
    <w:rsid w:val="008C6567"/>
    <w:rsid w:val="008C68D9"/>
    <w:rsid w:val="008C69E2"/>
    <w:rsid w:val="008C69F4"/>
    <w:rsid w:val="008C7127"/>
    <w:rsid w:val="008C7149"/>
    <w:rsid w:val="008C72BE"/>
    <w:rsid w:val="008C7563"/>
    <w:rsid w:val="008C7609"/>
    <w:rsid w:val="008C76C7"/>
    <w:rsid w:val="008C7721"/>
    <w:rsid w:val="008C7A24"/>
    <w:rsid w:val="008C7F1C"/>
    <w:rsid w:val="008D0052"/>
    <w:rsid w:val="008D0207"/>
    <w:rsid w:val="008D0261"/>
    <w:rsid w:val="008D03AC"/>
    <w:rsid w:val="008D07E7"/>
    <w:rsid w:val="008D0BB5"/>
    <w:rsid w:val="008D0D3D"/>
    <w:rsid w:val="008D0ED8"/>
    <w:rsid w:val="008D1020"/>
    <w:rsid w:val="008D1083"/>
    <w:rsid w:val="008D1176"/>
    <w:rsid w:val="008D14B5"/>
    <w:rsid w:val="008D1524"/>
    <w:rsid w:val="008D154F"/>
    <w:rsid w:val="008D171C"/>
    <w:rsid w:val="008D1745"/>
    <w:rsid w:val="008D1759"/>
    <w:rsid w:val="008D1D23"/>
    <w:rsid w:val="008D1FAA"/>
    <w:rsid w:val="008D2043"/>
    <w:rsid w:val="008D209C"/>
    <w:rsid w:val="008D20B6"/>
    <w:rsid w:val="008D2492"/>
    <w:rsid w:val="008D2515"/>
    <w:rsid w:val="008D2539"/>
    <w:rsid w:val="008D2732"/>
    <w:rsid w:val="008D2787"/>
    <w:rsid w:val="008D28B4"/>
    <w:rsid w:val="008D29B7"/>
    <w:rsid w:val="008D2B43"/>
    <w:rsid w:val="008D2BD9"/>
    <w:rsid w:val="008D2C98"/>
    <w:rsid w:val="008D2FEB"/>
    <w:rsid w:val="008D308F"/>
    <w:rsid w:val="008D3752"/>
    <w:rsid w:val="008D37E1"/>
    <w:rsid w:val="008D38FC"/>
    <w:rsid w:val="008D3A02"/>
    <w:rsid w:val="008D3BB6"/>
    <w:rsid w:val="008D3BD4"/>
    <w:rsid w:val="008D3E14"/>
    <w:rsid w:val="008D3F98"/>
    <w:rsid w:val="008D40B2"/>
    <w:rsid w:val="008D425E"/>
    <w:rsid w:val="008D43F7"/>
    <w:rsid w:val="008D461C"/>
    <w:rsid w:val="008D4756"/>
    <w:rsid w:val="008D4A91"/>
    <w:rsid w:val="008D4C1D"/>
    <w:rsid w:val="008D4C25"/>
    <w:rsid w:val="008D51C7"/>
    <w:rsid w:val="008D52EC"/>
    <w:rsid w:val="008D57F3"/>
    <w:rsid w:val="008D5810"/>
    <w:rsid w:val="008D59A0"/>
    <w:rsid w:val="008D5B98"/>
    <w:rsid w:val="008D5C81"/>
    <w:rsid w:val="008D5D8B"/>
    <w:rsid w:val="008D5F42"/>
    <w:rsid w:val="008D5F66"/>
    <w:rsid w:val="008D5F87"/>
    <w:rsid w:val="008D60BF"/>
    <w:rsid w:val="008D62B5"/>
    <w:rsid w:val="008D6373"/>
    <w:rsid w:val="008D6498"/>
    <w:rsid w:val="008D666D"/>
    <w:rsid w:val="008D66EB"/>
    <w:rsid w:val="008D670F"/>
    <w:rsid w:val="008D6DCC"/>
    <w:rsid w:val="008D722C"/>
    <w:rsid w:val="008D745B"/>
    <w:rsid w:val="008D74F4"/>
    <w:rsid w:val="008D7567"/>
    <w:rsid w:val="008D79C0"/>
    <w:rsid w:val="008D7A76"/>
    <w:rsid w:val="008D7AC4"/>
    <w:rsid w:val="008D7B66"/>
    <w:rsid w:val="008D7BAF"/>
    <w:rsid w:val="008D7BD8"/>
    <w:rsid w:val="008D7C7F"/>
    <w:rsid w:val="008D7CDE"/>
    <w:rsid w:val="008E0AE0"/>
    <w:rsid w:val="008E0EAB"/>
    <w:rsid w:val="008E0F78"/>
    <w:rsid w:val="008E10A7"/>
    <w:rsid w:val="008E1329"/>
    <w:rsid w:val="008E1376"/>
    <w:rsid w:val="008E1624"/>
    <w:rsid w:val="008E16D6"/>
    <w:rsid w:val="008E1748"/>
    <w:rsid w:val="008E182F"/>
    <w:rsid w:val="008E19C3"/>
    <w:rsid w:val="008E1AB1"/>
    <w:rsid w:val="008E1B84"/>
    <w:rsid w:val="008E1F0F"/>
    <w:rsid w:val="008E1FCF"/>
    <w:rsid w:val="008E2061"/>
    <w:rsid w:val="008E2078"/>
    <w:rsid w:val="008E20AB"/>
    <w:rsid w:val="008E23A9"/>
    <w:rsid w:val="008E24C8"/>
    <w:rsid w:val="008E2759"/>
    <w:rsid w:val="008E2897"/>
    <w:rsid w:val="008E2A59"/>
    <w:rsid w:val="008E327E"/>
    <w:rsid w:val="008E3338"/>
    <w:rsid w:val="008E3510"/>
    <w:rsid w:val="008E36D0"/>
    <w:rsid w:val="008E3717"/>
    <w:rsid w:val="008E381E"/>
    <w:rsid w:val="008E3830"/>
    <w:rsid w:val="008E3DEF"/>
    <w:rsid w:val="008E3EBD"/>
    <w:rsid w:val="008E41F0"/>
    <w:rsid w:val="008E42EA"/>
    <w:rsid w:val="008E4338"/>
    <w:rsid w:val="008E4C43"/>
    <w:rsid w:val="008E4D99"/>
    <w:rsid w:val="008E51C1"/>
    <w:rsid w:val="008E5954"/>
    <w:rsid w:val="008E596C"/>
    <w:rsid w:val="008E5A57"/>
    <w:rsid w:val="008E5AE0"/>
    <w:rsid w:val="008E5F77"/>
    <w:rsid w:val="008E61D0"/>
    <w:rsid w:val="008E64BD"/>
    <w:rsid w:val="008E661A"/>
    <w:rsid w:val="008E68C5"/>
    <w:rsid w:val="008E6C09"/>
    <w:rsid w:val="008E6C43"/>
    <w:rsid w:val="008E6CEF"/>
    <w:rsid w:val="008E7068"/>
    <w:rsid w:val="008E72AE"/>
    <w:rsid w:val="008E72DD"/>
    <w:rsid w:val="008E7411"/>
    <w:rsid w:val="008E754B"/>
    <w:rsid w:val="008E7C07"/>
    <w:rsid w:val="008E7C13"/>
    <w:rsid w:val="008F0152"/>
    <w:rsid w:val="008F028C"/>
    <w:rsid w:val="008F033D"/>
    <w:rsid w:val="008F0374"/>
    <w:rsid w:val="008F0513"/>
    <w:rsid w:val="008F05A0"/>
    <w:rsid w:val="008F05BF"/>
    <w:rsid w:val="008F08CF"/>
    <w:rsid w:val="008F09B6"/>
    <w:rsid w:val="008F0B60"/>
    <w:rsid w:val="008F0EA4"/>
    <w:rsid w:val="008F0F5C"/>
    <w:rsid w:val="008F0F86"/>
    <w:rsid w:val="008F1289"/>
    <w:rsid w:val="008F1389"/>
    <w:rsid w:val="008F1A3C"/>
    <w:rsid w:val="008F1B7B"/>
    <w:rsid w:val="008F1BB5"/>
    <w:rsid w:val="008F1DF3"/>
    <w:rsid w:val="008F2763"/>
    <w:rsid w:val="008F2AC9"/>
    <w:rsid w:val="008F2ACA"/>
    <w:rsid w:val="008F2BC7"/>
    <w:rsid w:val="008F2E4B"/>
    <w:rsid w:val="008F3117"/>
    <w:rsid w:val="008F37B0"/>
    <w:rsid w:val="008F37FB"/>
    <w:rsid w:val="008F3B77"/>
    <w:rsid w:val="008F3DB4"/>
    <w:rsid w:val="008F3EAB"/>
    <w:rsid w:val="008F4225"/>
    <w:rsid w:val="008F4412"/>
    <w:rsid w:val="008F4462"/>
    <w:rsid w:val="008F4548"/>
    <w:rsid w:val="008F4633"/>
    <w:rsid w:val="008F4AA2"/>
    <w:rsid w:val="008F4C4A"/>
    <w:rsid w:val="008F4E39"/>
    <w:rsid w:val="008F4F25"/>
    <w:rsid w:val="008F4F58"/>
    <w:rsid w:val="008F5242"/>
    <w:rsid w:val="008F5306"/>
    <w:rsid w:val="008F53B2"/>
    <w:rsid w:val="008F53BB"/>
    <w:rsid w:val="008F54F7"/>
    <w:rsid w:val="008F5644"/>
    <w:rsid w:val="008F5943"/>
    <w:rsid w:val="008F5DF8"/>
    <w:rsid w:val="008F5F8A"/>
    <w:rsid w:val="008F5FCD"/>
    <w:rsid w:val="008F60C6"/>
    <w:rsid w:val="008F6189"/>
    <w:rsid w:val="008F6351"/>
    <w:rsid w:val="008F6408"/>
    <w:rsid w:val="008F68CB"/>
    <w:rsid w:val="008F6AEE"/>
    <w:rsid w:val="008F6AF6"/>
    <w:rsid w:val="008F6D2D"/>
    <w:rsid w:val="008F70C5"/>
    <w:rsid w:val="008F72A8"/>
    <w:rsid w:val="008F72FB"/>
    <w:rsid w:val="008F73B7"/>
    <w:rsid w:val="008F752A"/>
    <w:rsid w:val="008F7C1A"/>
    <w:rsid w:val="008F7E98"/>
    <w:rsid w:val="008F7E9D"/>
    <w:rsid w:val="00900395"/>
    <w:rsid w:val="00900FC5"/>
    <w:rsid w:val="00900FCA"/>
    <w:rsid w:val="00901530"/>
    <w:rsid w:val="00901708"/>
    <w:rsid w:val="00901751"/>
    <w:rsid w:val="00901A5A"/>
    <w:rsid w:val="00901B6C"/>
    <w:rsid w:val="00901CBC"/>
    <w:rsid w:val="00901CFA"/>
    <w:rsid w:val="00901FFB"/>
    <w:rsid w:val="0090295B"/>
    <w:rsid w:val="00902A1B"/>
    <w:rsid w:val="00902E08"/>
    <w:rsid w:val="00902F45"/>
    <w:rsid w:val="00902F8E"/>
    <w:rsid w:val="00902FEA"/>
    <w:rsid w:val="009030F7"/>
    <w:rsid w:val="009031AB"/>
    <w:rsid w:val="00903422"/>
    <w:rsid w:val="00903948"/>
    <w:rsid w:val="00903992"/>
    <w:rsid w:val="00903AE9"/>
    <w:rsid w:val="00903B63"/>
    <w:rsid w:val="00903C5B"/>
    <w:rsid w:val="00903D72"/>
    <w:rsid w:val="00903DEB"/>
    <w:rsid w:val="00904317"/>
    <w:rsid w:val="00904519"/>
    <w:rsid w:val="00904602"/>
    <w:rsid w:val="00904845"/>
    <w:rsid w:val="00904D5F"/>
    <w:rsid w:val="00904DB6"/>
    <w:rsid w:val="00904E5B"/>
    <w:rsid w:val="00905224"/>
    <w:rsid w:val="009052EF"/>
    <w:rsid w:val="00905392"/>
    <w:rsid w:val="009054F3"/>
    <w:rsid w:val="00905535"/>
    <w:rsid w:val="009056E4"/>
    <w:rsid w:val="009057A7"/>
    <w:rsid w:val="00905AA7"/>
    <w:rsid w:val="00905AB0"/>
    <w:rsid w:val="00905E94"/>
    <w:rsid w:val="00905F30"/>
    <w:rsid w:val="0090626F"/>
    <w:rsid w:val="0090673E"/>
    <w:rsid w:val="009068C6"/>
    <w:rsid w:val="009068C9"/>
    <w:rsid w:val="00906CA0"/>
    <w:rsid w:val="00906CEE"/>
    <w:rsid w:val="00906F54"/>
    <w:rsid w:val="009071FA"/>
    <w:rsid w:val="00907410"/>
    <w:rsid w:val="009074B6"/>
    <w:rsid w:val="00907B5F"/>
    <w:rsid w:val="00907BA9"/>
    <w:rsid w:val="00907E97"/>
    <w:rsid w:val="00907F47"/>
    <w:rsid w:val="00907F57"/>
    <w:rsid w:val="009100F0"/>
    <w:rsid w:val="00910272"/>
    <w:rsid w:val="0091097C"/>
    <w:rsid w:val="00910B5B"/>
    <w:rsid w:val="00910BA1"/>
    <w:rsid w:val="00910BD7"/>
    <w:rsid w:val="00910DC9"/>
    <w:rsid w:val="00911436"/>
    <w:rsid w:val="009115BA"/>
    <w:rsid w:val="009119D9"/>
    <w:rsid w:val="00911E0D"/>
    <w:rsid w:val="0091294B"/>
    <w:rsid w:val="0091295C"/>
    <w:rsid w:val="009129F0"/>
    <w:rsid w:val="00912B44"/>
    <w:rsid w:val="00912E17"/>
    <w:rsid w:val="00912E44"/>
    <w:rsid w:val="009131A5"/>
    <w:rsid w:val="0091358E"/>
    <w:rsid w:val="00913610"/>
    <w:rsid w:val="00913636"/>
    <w:rsid w:val="00913785"/>
    <w:rsid w:val="00913825"/>
    <w:rsid w:val="00913A36"/>
    <w:rsid w:val="00913BFB"/>
    <w:rsid w:val="00913CA5"/>
    <w:rsid w:val="00913CC7"/>
    <w:rsid w:val="00913E8D"/>
    <w:rsid w:val="0091401D"/>
    <w:rsid w:val="009142DF"/>
    <w:rsid w:val="00914613"/>
    <w:rsid w:val="009147E9"/>
    <w:rsid w:val="009148D8"/>
    <w:rsid w:val="009149DE"/>
    <w:rsid w:val="00914A2D"/>
    <w:rsid w:val="00914E5A"/>
    <w:rsid w:val="009150B8"/>
    <w:rsid w:val="0091548B"/>
    <w:rsid w:val="00915A0E"/>
    <w:rsid w:val="00915B31"/>
    <w:rsid w:val="00915E5B"/>
    <w:rsid w:val="009160CB"/>
    <w:rsid w:val="0091644F"/>
    <w:rsid w:val="0091655A"/>
    <w:rsid w:val="0091668A"/>
    <w:rsid w:val="00916750"/>
    <w:rsid w:val="00916A4B"/>
    <w:rsid w:val="00916B70"/>
    <w:rsid w:val="00916B9D"/>
    <w:rsid w:val="00916E03"/>
    <w:rsid w:val="00917080"/>
    <w:rsid w:val="0091722A"/>
    <w:rsid w:val="009172C3"/>
    <w:rsid w:val="009172D6"/>
    <w:rsid w:val="00917926"/>
    <w:rsid w:val="009179E9"/>
    <w:rsid w:val="00917D23"/>
    <w:rsid w:val="00917EE7"/>
    <w:rsid w:val="00917F31"/>
    <w:rsid w:val="00917F82"/>
    <w:rsid w:val="00917FB4"/>
    <w:rsid w:val="00920222"/>
    <w:rsid w:val="0092028C"/>
    <w:rsid w:val="00920532"/>
    <w:rsid w:val="00920677"/>
    <w:rsid w:val="0092073D"/>
    <w:rsid w:val="00920776"/>
    <w:rsid w:val="00920960"/>
    <w:rsid w:val="00920F62"/>
    <w:rsid w:val="00921096"/>
    <w:rsid w:val="00921256"/>
    <w:rsid w:val="009213FD"/>
    <w:rsid w:val="0092142C"/>
    <w:rsid w:val="00921561"/>
    <w:rsid w:val="009216D8"/>
    <w:rsid w:val="0092171F"/>
    <w:rsid w:val="009217C7"/>
    <w:rsid w:val="00921868"/>
    <w:rsid w:val="0092187C"/>
    <w:rsid w:val="009218E3"/>
    <w:rsid w:val="00921A39"/>
    <w:rsid w:val="00921BDE"/>
    <w:rsid w:val="00921C33"/>
    <w:rsid w:val="00921DB2"/>
    <w:rsid w:val="00921FED"/>
    <w:rsid w:val="00922992"/>
    <w:rsid w:val="00922F81"/>
    <w:rsid w:val="00922FB8"/>
    <w:rsid w:val="0092308C"/>
    <w:rsid w:val="009230C8"/>
    <w:rsid w:val="00923160"/>
    <w:rsid w:val="00923442"/>
    <w:rsid w:val="009238D1"/>
    <w:rsid w:val="009239E0"/>
    <w:rsid w:val="009244F3"/>
    <w:rsid w:val="009248C4"/>
    <w:rsid w:val="0092492C"/>
    <w:rsid w:val="00924D93"/>
    <w:rsid w:val="00924E65"/>
    <w:rsid w:val="00924F4B"/>
    <w:rsid w:val="00924F60"/>
    <w:rsid w:val="00925089"/>
    <w:rsid w:val="009253EF"/>
    <w:rsid w:val="009254B5"/>
    <w:rsid w:val="0092553C"/>
    <w:rsid w:val="00925ADB"/>
    <w:rsid w:val="00925C2E"/>
    <w:rsid w:val="00925C49"/>
    <w:rsid w:val="00925D50"/>
    <w:rsid w:val="00925DA3"/>
    <w:rsid w:val="00925DBC"/>
    <w:rsid w:val="00925DD7"/>
    <w:rsid w:val="00925E11"/>
    <w:rsid w:val="00925F3A"/>
    <w:rsid w:val="00925F45"/>
    <w:rsid w:val="00926120"/>
    <w:rsid w:val="009262FD"/>
    <w:rsid w:val="00926552"/>
    <w:rsid w:val="009265E2"/>
    <w:rsid w:val="009267DD"/>
    <w:rsid w:val="00926800"/>
    <w:rsid w:val="009268BA"/>
    <w:rsid w:val="00926AD5"/>
    <w:rsid w:val="00926B23"/>
    <w:rsid w:val="00926D0B"/>
    <w:rsid w:val="00926DD6"/>
    <w:rsid w:val="009272B9"/>
    <w:rsid w:val="009274B8"/>
    <w:rsid w:val="009275ED"/>
    <w:rsid w:val="00927685"/>
    <w:rsid w:val="00927D9C"/>
    <w:rsid w:val="00927F68"/>
    <w:rsid w:val="009301EA"/>
    <w:rsid w:val="009302BD"/>
    <w:rsid w:val="009306D9"/>
    <w:rsid w:val="0093088D"/>
    <w:rsid w:val="00930DEA"/>
    <w:rsid w:val="00930E54"/>
    <w:rsid w:val="00930F22"/>
    <w:rsid w:val="009312A7"/>
    <w:rsid w:val="009312E1"/>
    <w:rsid w:val="0093181F"/>
    <w:rsid w:val="00931993"/>
    <w:rsid w:val="00931FBE"/>
    <w:rsid w:val="009322AA"/>
    <w:rsid w:val="009322CF"/>
    <w:rsid w:val="0093268A"/>
    <w:rsid w:val="009326A4"/>
    <w:rsid w:val="0093272E"/>
    <w:rsid w:val="00932830"/>
    <w:rsid w:val="00932C20"/>
    <w:rsid w:val="00932F77"/>
    <w:rsid w:val="009330AB"/>
    <w:rsid w:val="009331C6"/>
    <w:rsid w:val="00933324"/>
    <w:rsid w:val="00933702"/>
    <w:rsid w:val="00933A5A"/>
    <w:rsid w:val="00933BED"/>
    <w:rsid w:val="00933F7E"/>
    <w:rsid w:val="00933F91"/>
    <w:rsid w:val="00933FC4"/>
    <w:rsid w:val="00933FF7"/>
    <w:rsid w:val="009340C0"/>
    <w:rsid w:val="0093443A"/>
    <w:rsid w:val="009345D3"/>
    <w:rsid w:val="00934761"/>
    <w:rsid w:val="00934DD7"/>
    <w:rsid w:val="00935015"/>
    <w:rsid w:val="0093516E"/>
    <w:rsid w:val="009354BC"/>
    <w:rsid w:val="009356EA"/>
    <w:rsid w:val="0093614D"/>
    <w:rsid w:val="0093649D"/>
    <w:rsid w:val="009366E7"/>
    <w:rsid w:val="0093673C"/>
    <w:rsid w:val="00936858"/>
    <w:rsid w:val="00936A81"/>
    <w:rsid w:val="00936AF5"/>
    <w:rsid w:val="00936BC0"/>
    <w:rsid w:val="00936D1C"/>
    <w:rsid w:val="00936F4C"/>
    <w:rsid w:val="0093732A"/>
    <w:rsid w:val="0093734E"/>
    <w:rsid w:val="009376CD"/>
    <w:rsid w:val="00937A04"/>
    <w:rsid w:val="00937AC8"/>
    <w:rsid w:val="00937C9A"/>
    <w:rsid w:val="00937D13"/>
    <w:rsid w:val="00937E3A"/>
    <w:rsid w:val="00940385"/>
    <w:rsid w:val="0094087A"/>
    <w:rsid w:val="00940C7A"/>
    <w:rsid w:val="00940CAB"/>
    <w:rsid w:val="00940DD8"/>
    <w:rsid w:val="00940E87"/>
    <w:rsid w:val="00940EBE"/>
    <w:rsid w:val="00940F12"/>
    <w:rsid w:val="009412AE"/>
    <w:rsid w:val="00941334"/>
    <w:rsid w:val="00941521"/>
    <w:rsid w:val="009418EE"/>
    <w:rsid w:val="00941ABA"/>
    <w:rsid w:val="00941B50"/>
    <w:rsid w:val="00941E74"/>
    <w:rsid w:val="0094210E"/>
    <w:rsid w:val="0094240C"/>
    <w:rsid w:val="009425CE"/>
    <w:rsid w:val="0094277A"/>
    <w:rsid w:val="009428C8"/>
    <w:rsid w:val="00942E22"/>
    <w:rsid w:val="00942ED5"/>
    <w:rsid w:val="00943682"/>
    <w:rsid w:val="00943717"/>
    <w:rsid w:val="00943822"/>
    <w:rsid w:val="00943A7D"/>
    <w:rsid w:val="00943B31"/>
    <w:rsid w:val="00943B38"/>
    <w:rsid w:val="00943C48"/>
    <w:rsid w:val="00943E20"/>
    <w:rsid w:val="00943F29"/>
    <w:rsid w:val="00943FFF"/>
    <w:rsid w:val="009441B6"/>
    <w:rsid w:val="009442AE"/>
    <w:rsid w:val="00944571"/>
    <w:rsid w:val="009447D0"/>
    <w:rsid w:val="009448AD"/>
    <w:rsid w:val="00944ACA"/>
    <w:rsid w:val="00944B15"/>
    <w:rsid w:val="00944CFD"/>
    <w:rsid w:val="00944F27"/>
    <w:rsid w:val="00944F8E"/>
    <w:rsid w:val="00944FCF"/>
    <w:rsid w:val="009450AE"/>
    <w:rsid w:val="00945232"/>
    <w:rsid w:val="009453BA"/>
    <w:rsid w:val="00945859"/>
    <w:rsid w:val="00945898"/>
    <w:rsid w:val="009459A0"/>
    <w:rsid w:val="00945AB5"/>
    <w:rsid w:val="00945ADD"/>
    <w:rsid w:val="00945C7A"/>
    <w:rsid w:val="00945DB0"/>
    <w:rsid w:val="00945EA2"/>
    <w:rsid w:val="00946370"/>
    <w:rsid w:val="009466D7"/>
    <w:rsid w:val="0094670A"/>
    <w:rsid w:val="0094670B"/>
    <w:rsid w:val="00946C59"/>
    <w:rsid w:val="00946DC7"/>
    <w:rsid w:val="00946ED7"/>
    <w:rsid w:val="00946EFE"/>
    <w:rsid w:val="009471E2"/>
    <w:rsid w:val="009477AB"/>
    <w:rsid w:val="00947A33"/>
    <w:rsid w:val="00947AD7"/>
    <w:rsid w:val="00947B43"/>
    <w:rsid w:val="00947CB9"/>
    <w:rsid w:val="00947CE1"/>
    <w:rsid w:val="00947D27"/>
    <w:rsid w:val="00950204"/>
    <w:rsid w:val="00950785"/>
    <w:rsid w:val="00950978"/>
    <w:rsid w:val="00950DD4"/>
    <w:rsid w:val="00950E2D"/>
    <w:rsid w:val="0095134D"/>
    <w:rsid w:val="009513D7"/>
    <w:rsid w:val="00951514"/>
    <w:rsid w:val="00951599"/>
    <w:rsid w:val="009515AD"/>
    <w:rsid w:val="0095181E"/>
    <w:rsid w:val="009524AD"/>
    <w:rsid w:val="009524F9"/>
    <w:rsid w:val="0095255A"/>
    <w:rsid w:val="009526F1"/>
    <w:rsid w:val="00952735"/>
    <w:rsid w:val="00952DB3"/>
    <w:rsid w:val="00952E2B"/>
    <w:rsid w:val="00953024"/>
    <w:rsid w:val="00953669"/>
    <w:rsid w:val="009536A0"/>
    <w:rsid w:val="00953B96"/>
    <w:rsid w:val="00953F03"/>
    <w:rsid w:val="009540CF"/>
    <w:rsid w:val="00954101"/>
    <w:rsid w:val="009542B1"/>
    <w:rsid w:val="0095439A"/>
    <w:rsid w:val="0095445E"/>
    <w:rsid w:val="009544A8"/>
    <w:rsid w:val="009547D7"/>
    <w:rsid w:val="0095490E"/>
    <w:rsid w:val="00954B47"/>
    <w:rsid w:val="00954C1A"/>
    <w:rsid w:val="00954C2D"/>
    <w:rsid w:val="00954F3C"/>
    <w:rsid w:val="009552AF"/>
    <w:rsid w:val="009553E5"/>
    <w:rsid w:val="009553F8"/>
    <w:rsid w:val="00955544"/>
    <w:rsid w:val="0095554A"/>
    <w:rsid w:val="00955885"/>
    <w:rsid w:val="00955A26"/>
    <w:rsid w:val="00955D74"/>
    <w:rsid w:val="00955E8D"/>
    <w:rsid w:val="00955F4F"/>
    <w:rsid w:val="0095604C"/>
    <w:rsid w:val="009561B9"/>
    <w:rsid w:val="0095638B"/>
    <w:rsid w:val="00956417"/>
    <w:rsid w:val="009567A0"/>
    <w:rsid w:val="0095694F"/>
    <w:rsid w:val="00956B12"/>
    <w:rsid w:val="00956C03"/>
    <w:rsid w:val="00956CB0"/>
    <w:rsid w:val="00956DC1"/>
    <w:rsid w:val="00957117"/>
    <w:rsid w:val="0095732D"/>
    <w:rsid w:val="009576EF"/>
    <w:rsid w:val="0095783D"/>
    <w:rsid w:val="00957939"/>
    <w:rsid w:val="00957BEA"/>
    <w:rsid w:val="00957C9C"/>
    <w:rsid w:val="0096017D"/>
    <w:rsid w:val="0096070A"/>
    <w:rsid w:val="0096073C"/>
    <w:rsid w:val="009608C2"/>
    <w:rsid w:val="00960A73"/>
    <w:rsid w:val="009610DA"/>
    <w:rsid w:val="00961314"/>
    <w:rsid w:val="009613F0"/>
    <w:rsid w:val="009613F9"/>
    <w:rsid w:val="0096147B"/>
    <w:rsid w:val="00961579"/>
    <w:rsid w:val="009615FC"/>
    <w:rsid w:val="00961673"/>
    <w:rsid w:val="00961712"/>
    <w:rsid w:val="0096171A"/>
    <w:rsid w:val="0096189E"/>
    <w:rsid w:val="00961A07"/>
    <w:rsid w:val="00961B34"/>
    <w:rsid w:val="00961B56"/>
    <w:rsid w:val="00961BF1"/>
    <w:rsid w:val="00961D4F"/>
    <w:rsid w:val="00961D8A"/>
    <w:rsid w:val="00961DB1"/>
    <w:rsid w:val="00961FC6"/>
    <w:rsid w:val="00961FCD"/>
    <w:rsid w:val="0096213B"/>
    <w:rsid w:val="009623F9"/>
    <w:rsid w:val="009625C9"/>
    <w:rsid w:val="009629DA"/>
    <w:rsid w:val="00962AB4"/>
    <w:rsid w:val="00962DAE"/>
    <w:rsid w:val="00962E3E"/>
    <w:rsid w:val="00962EAB"/>
    <w:rsid w:val="009630BE"/>
    <w:rsid w:val="00963219"/>
    <w:rsid w:val="0096325B"/>
    <w:rsid w:val="00963713"/>
    <w:rsid w:val="00963718"/>
    <w:rsid w:val="009637A1"/>
    <w:rsid w:val="00963A89"/>
    <w:rsid w:val="00963CE2"/>
    <w:rsid w:val="009640B3"/>
    <w:rsid w:val="0096415A"/>
    <w:rsid w:val="009641E4"/>
    <w:rsid w:val="00964323"/>
    <w:rsid w:val="009643EE"/>
    <w:rsid w:val="0096447B"/>
    <w:rsid w:val="009644D1"/>
    <w:rsid w:val="00964578"/>
    <w:rsid w:val="009648C2"/>
    <w:rsid w:val="00964F11"/>
    <w:rsid w:val="00964FAA"/>
    <w:rsid w:val="00964FC0"/>
    <w:rsid w:val="009652C8"/>
    <w:rsid w:val="0096550D"/>
    <w:rsid w:val="009655B4"/>
    <w:rsid w:val="0096568A"/>
    <w:rsid w:val="0096573B"/>
    <w:rsid w:val="0096580B"/>
    <w:rsid w:val="009658E1"/>
    <w:rsid w:val="00965994"/>
    <w:rsid w:val="00965ED0"/>
    <w:rsid w:val="00965F0A"/>
    <w:rsid w:val="009667F8"/>
    <w:rsid w:val="00966B8A"/>
    <w:rsid w:val="00966C02"/>
    <w:rsid w:val="00966C9C"/>
    <w:rsid w:val="00966EE9"/>
    <w:rsid w:val="009675C7"/>
    <w:rsid w:val="00967709"/>
    <w:rsid w:val="009677C4"/>
    <w:rsid w:val="009678EE"/>
    <w:rsid w:val="009678F1"/>
    <w:rsid w:val="00967A9C"/>
    <w:rsid w:val="00967B58"/>
    <w:rsid w:val="00967E7C"/>
    <w:rsid w:val="00967F58"/>
    <w:rsid w:val="00970331"/>
    <w:rsid w:val="00970462"/>
    <w:rsid w:val="0097047D"/>
    <w:rsid w:val="009705FA"/>
    <w:rsid w:val="0097083F"/>
    <w:rsid w:val="00970C73"/>
    <w:rsid w:val="00970F4E"/>
    <w:rsid w:val="0097110A"/>
    <w:rsid w:val="00971498"/>
    <w:rsid w:val="009715C9"/>
    <w:rsid w:val="009715CA"/>
    <w:rsid w:val="0097192F"/>
    <w:rsid w:val="00971CE7"/>
    <w:rsid w:val="00971EC6"/>
    <w:rsid w:val="00972135"/>
    <w:rsid w:val="009722BD"/>
    <w:rsid w:val="0097258F"/>
    <w:rsid w:val="0097270E"/>
    <w:rsid w:val="00972962"/>
    <w:rsid w:val="00972A04"/>
    <w:rsid w:val="00972C7B"/>
    <w:rsid w:val="00972CFC"/>
    <w:rsid w:val="00972F7E"/>
    <w:rsid w:val="009730D8"/>
    <w:rsid w:val="00973433"/>
    <w:rsid w:val="0097380D"/>
    <w:rsid w:val="00973C1E"/>
    <w:rsid w:val="00973CF1"/>
    <w:rsid w:val="00973D83"/>
    <w:rsid w:val="00973FD5"/>
    <w:rsid w:val="00974B84"/>
    <w:rsid w:val="0097504F"/>
    <w:rsid w:val="00975237"/>
    <w:rsid w:val="009752AB"/>
    <w:rsid w:val="00975689"/>
    <w:rsid w:val="0097582C"/>
    <w:rsid w:val="00975942"/>
    <w:rsid w:val="009759E5"/>
    <w:rsid w:val="00975A88"/>
    <w:rsid w:val="00975ABB"/>
    <w:rsid w:val="00975BE2"/>
    <w:rsid w:val="00975C83"/>
    <w:rsid w:val="00975D87"/>
    <w:rsid w:val="00975FF2"/>
    <w:rsid w:val="009763FC"/>
    <w:rsid w:val="00976563"/>
    <w:rsid w:val="009765CA"/>
    <w:rsid w:val="00976B76"/>
    <w:rsid w:val="00976CBF"/>
    <w:rsid w:val="00976E3D"/>
    <w:rsid w:val="00976F07"/>
    <w:rsid w:val="0097743B"/>
    <w:rsid w:val="00977A41"/>
    <w:rsid w:val="00977D60"/>
    <w:rsid w:val="00977DB3"/>
    <w:rsid w:val="00977E27"/>
    <w:rsid w:val="00980104"/>
    <w:rsid w:val="009806A0"/>
    <w:rsid w:val="00980781"/>
    <w:rsid w:val="0098089C"/>
    <w:rsid w:val="009808AB"/>
    <w:rsid w:val="00980E05"/>
    <w:rsid w:val="00980F1A"/>
    <w:rsid w:val="009812BA"/>
    <w:rsid w:val="00981360"/>
    <w:rsid w:val="00981742"/>
    <w:rsid w:val="00981828"/>
    <w:rsid w:val="0098183F"/>
    <w:rsid w:val="00981853"/>
    <w:rsid w:val="00981C0E"/>
    <w:rsid w:val="00981C43"/>
    <w:rsid w:val="00981D16"/>
    <w:rsid w:val="00981E60"/>
    <w:rsid w:val="00981FA8"/>
    <w:rsid w:val="00981FD0"/>
    <w:rsid w:val="009822D0"/>
    <w:rsid w:val="009823E7"/>
    <w:rsid w:val="009826DE"/>
    <w:rsid w:val="00982773"/>
    <w:rsid w:val="00982858"/>
    <w:rsid w:val="00982971"/>
    <w:rsid w:val="00982B31"/>
    <w:rsid w:val="00982BAF"/>
    <w:rsid w:val="00982ED7"/>
    <w:rsid w:val="00983058"/>
    <w:rsid w:val="009831DD"/>
    <w:rsid w:val="00983615"/>
    <w:rsid w:val="009837DB"/>
    <w:rsid w:val="0098384C"/>
    <w:rsid w:val="00983894"/>
    <w:rsid w:val="00983E25"/>
    <w:rsid w:val="00984036"/>
    <w:rsid w:val="009843F8"/>
    <w:rsid w:val="00984C7E"/>
    <w:rsid w:val="00984CBA"/>
    <w:rsid w:val="00984D1D"/>
    <w:rsid w:val="0098501A"/>
    <w:rsid w:val="00985127"/>
    <w:rsid w:val="00985300"/>
    <w:rsid w:val="0098539E"/>
    <w:rsid w:val="009855EB"/>
    <w:rsid w:val="00985B1C"/>
    <w:rsid w:val="00985C39"/>
    <w:rsid w:val="00985C93"/>
    <w:rsid w:val="00985D9D"/>
    <w:rsid w:val="00985ED2"/>
    <w:rsid w:val="00986153"/>
    <w:rsid w:val="009861B2"/>
    <w:rsid w:val="0098655A"/>
    <w:rsid w:val="009866D5"/>
    <w:rsid w:val="00986967"/>
    <w:rsid w:val="00986E73"/>
    <w:rsid w:val="00986EF7"/>
    <w:rsid w:val="00987038"/>
    <w:rsid w:val="00987508"/>
    <w:rsid w:val="009877C9"/>
    <w:rsid w:val="009878F3"/>
    <w:rsid w:val="00987E75"/>
    <w:rsid w:val="00990177"/>
    <w:rsid w:val="00990212"/>
    <w:rsid w:val="009903BE"/>
    <w:rsid w:val="009904EE"/>
    <w:rsid w:val="00990753"/>
    <w:rsid w:val="00990986"/>
    <w:rsid w:val="00990ABC"/>
    <w:rsid w:val="00990C73"/>
    <w:rsid w:val="00990CB7"/>
    <w:rsid w:val="00990FAF"/>
    <w:rsid w:val="00991025"/>
    <w:rsid w:val="0099102F"/>
    <w:rsid w:val="009911C9"/>
    <w:rsid w:val="00991509"/>
    <w:rsid w:val="009920AE"/>
    <w:rsid w:val="009922EB"/>
    <w:rsid w:val="009923EE"/>
    <w:rsid w:val="00992514"/>
    <w:rsid w:val="00992536"/>
    <w:rsid w:val="00992702"/>
    <w:rsid w:val="0099280A"/>
    <w:rsid w:val="00992836"/>
    <w:rsid w:val="0099292E"/>
    <w:rsid w:val="0099299C"/>
    <w:rsid w:val="00992AA0"/>
    <w:rsid w:val="00992B36"/>
    <w:rsid w:val="00992BC8"/>
    <w:rsid w:val="00992D15"/>
    <w:rsid w:val="00992D32"/>
    <w:rsid w:val="00993412"/>
    <w:rsid w:val="0099356F"/>
    <w:rsid w:val="009938AE"/>
    <w:rsid w:val="00993A7D"/>
    <w:rsid w:val="00993DB6"/>
    <w:rsid w:val="00993FBE"/>
    <w:rsid w:val="00994036"/>
    <w:rsid w:val="00994445"/>
    <w:rsid w:val="0099455D"/>
    <w:rsid w:val="00994A7F"/>
    <w:rsid w:val="00994BBE"/>
    <w:rsid w:val="00994D9D"/>
    <w:rsid w:val="00995056"/>
    <w:rsid w:val="00995469"/>
    <w:rsid w:val="009955D8"/>
    <w:rsid w:val="00995B98"/>
    <w:rsid w:val="009961CC"/>
    <w:rsid w:val="009962F8"/>
    <w:rsid w:val="00996317"/>
    <w:rsid w:val="00996986"/>
    <w:rsid w:val="00996D6D"/>
    <w:rsid w:val="00996E4A"/>
    <w:rsid w:val="00996FC1"/>
    <w:rsid w:val="00997070"/>
    <w:rsid w:val="00997096"/>
    <w:rsid w:val="00997099"/>
    <w:rsid w:val="009970D2"/>
    <w:rsid w:val="009971B0"/>
    <w:rsid w:val="00997451"/>
    <w:rsid w:val="00997626"/>
    <w:rsid w:val="009976A2"/>
    <w:rsid w:val="009976E0"/>
    <w:rsid w:val="00997709"/>
    <w:rsid w:val="0099777D"/>
    <w:rsid w:val="009978E5"/>
    <w:rsid w:val="00997A30"/>
    <w:rsid w:val="00997BF5"/>
    <w:rsid w:val="00997C13"/>
    <w:rsid w:val="00997ED1"/>
    <w:rsid w:val="00997F97"/>
    <w:rsid w:val="009A0013"/>
    <w:rsid w:val="009A0155"/>
    <w:rsid w:val="009A01A6"/>
    <w:rsid w:val="009A0300"/>
    <w:rsid w:val="009A03B3"/>
    <w:rsid w:val="009A0647"/>
    <w:rsid w:val="009A0653"/>
    <w:rsid w:val="009A07DB"/>
    <w:rsid w:val="009A0B2F"/>
    <w:rsid w:val="009A1219"/>
    <w:rsid w:val="009A1603"/>
    <w:rsid w:val="009A195E"/>
    <w:rsid w:val="009A1CCE"/>
    <w:rsid w:val="009A1CD9"/>
    <w:rsid w:val="009A1D90"/>
    <w:rsid w:val="009A1EBB"/>
    <w:rsid w:val="009A20B3"/>
    <w:rsid w:val="009A238C"/>
    <w:rsid w:val="009A2554"/>
    <w:rsid w:val="009A25F0"/>
    <w:rsid w:val="009A273F"/>
    <w:rsid w:val="009A2C1E"/>
    <w:rsid w:val="009A2E8D"/>
    <w:rsid w:val="009A32B3"/>
    <w:rsid w:val="009A3380"/>
    <w:rsid w:val="009A34C2"/>
    <w:rsid w:val="009A34E7"/>
    <w:rsid w:val="009A350C"/>
    <w:rsid w:val="009A361A"/>
    <w:rsid w:val="009A3A92"/>
    <w:rsid w:val="009A3B17"/>
    <w:rsid w:val="009A3F19"/>
    <w:rsid w:val="009A4662"/>
    <w:rsid w:val="009A47C6"/>
    <w:rsid w:val="009A48DC"/>
    <w:rsid w:val="009A4A47"/>
    <w:rsid w:val="009A4C18"/>
    <w:rsid w:val="009A4DDE"/>
    <w:rsid w:val="009A4DEB"/>
    <w:rsid w:val="009A4FAE"/>
    <w:rsid w:val="009A5025"/>
    <w:rsid w:val="009A5082"/>
    <w:rsid w:val="009A5100"/>
    <w:rsid w:val="009A5161"/>
    <w:rsid w:val="009A51A2"/>
    <w:rsid w:val="009A51EA"/>
    <w:rsid w:val="009A55B7"/>
    <w:rsid w:val="009A5782"/>
    <w:rsid w:val="009A5C0C"/>
    <w:rsid w:val="009A5D0D"/>
    <w:rsid w:val="009A5E91"/>
    <w:rsid w:val="009A6027"/>
    <w:rsid w:val="009A609F"/>
    <w:rsid w:val="009A60D6"/>
    <w:rsid w:val="009A65F1"/>
    <w:rsid w:val="009A661B"/>
    <w:rsid w:val="009A67AF"/>
    <w:rsid w:val="009A6A81"/>
    <w:rsid w:val="009A6BAD"/>
    <w:rsid w:val="009A6CD1"/>
    <w:rsid w:val="009A6E99"/>
    <w:rsid w:val="009A7015"/>
    <w:rsid w:val="009A723F"/>
    <w:rsid w:val="009A72E8"/>
    <w:rsid w:val="009A7470"/>
    <w:rsid w:val="009A7773"/>
    <w:rsid w:val="009A779B"/>
    <w:rsid w:val="009A7806"/>
    <w:rsid w:val="009A7AEA"/>
    <w:rsid w:val="009A7F1B"/>
    <w:rsid w:val="009A7FDF"/>
    <w:rsid w:val="009B0051"/>
    <w:rsid w:val="009B0302"/>
    <w:rsid w:val="009B055B"/>
    <w:rsid w:val="009B0886"/>
    <w:rsid w:val="009B08B0"/>
    <w:rsid w:val="009B0917"/>
    <w:rsid w:val="009B0CEE"/>
    <w:rsid w:val="009B1237"/>
    <w:rsid w:val="009B12E8"/>
    <w:rsid w:val="009B1A50"/>
    <w:rsid w:val="009B1BC1"/>
    <w:rsid w:val="009B202A"/>
    <w:rsid w:val="009B21A2"/>
    <w:rsid w:val="009B225A"/>
    <w:rsid w:val="009B230F"/>
    <w:rsid w:val="009B24F4"/>
    <w:rsid w:val="009B254C"/>
    <w:rsid w:val="009B25EF"/>
    <w:rsid w:val="009B3179"/>
    <w:rsid w:val="009B333D"/>
    <w:rsid w:val="009B33E1"/>
    <w:rsid w:val="009B3470"/>
    <w:rsid w:val="009B3602"/>
    <w:rsid w:val="009B39FA"/>
    <w:rsid w:val="009B3A03"/>
    <w:rsid w:val="009B3AEA"/>
    <w:rsid w:val="009B3BC3"/>
    <w:rsid w:val="009B3BEC"/>
    <w:rsid w:val="009B3F4A"/>
    <w:rsid w:val="009B452F"/>
    <w:rsid w:val="009B459E"/>
    <w:rsid w:val="009B4708"/>
    <w:rsid w:val="009B4805"/>
    <w:rsid w:val="009B4896"/>
    <w:rsid w:val="009B48C4"/>
    <w:rsid w:val="009B4A41"/>
    <w:rsid w:val="009B4E0E"/>
    <w:rsid w:val="009B4FD2"/>
    <w:rsid w:val="009B501A"/>
    <w:rsid w:val="009B504F"/>
    <w:rsid w:val="009B5524"/>
    <w:rsid w:val="009B5556"/>
    <w:rsid w:val="009B5705"/>
    <w:rsid w:val="009B5978"/>
    <w:rsid w:val="009B59AF"/>
    <w:rsid w:val="009B5A24"/>
    <w:rsid w:val="009B5A43"/>
    <w:rsid w:val="009B5B0F"/>
    <w:rsid w:val="009B5BB1"/>
    <w:rsid w:val="009B5C32"/>
    <w:rsid w:val="009B5C4D"/>
    <w:rsid w:val="009B5E90"/>
    <w:rsid w:val="009B5EBE"/>
    <w:rsid w:val="009B5F42"/>
    <w:rsid w:val="009B6162"/>
    <w:rsid w:val="009B61C7"/>
    <w:rsid w:val="009B6293"/>
    <w:rsid w:val="009B6466"/>
    <w:rsid w:val="009B6767"/>
    <w:rsid w:val="009B6AB8"/>
    <w:rsid w:val="009B6BEF"/>
    <w:rsid w:val="009B6C08"/>
    <w:rsid w:val="009B6E6E"/>
    <w:rsid w:val="009B6F14"/>
    <w:rsid w:val="009B6FBB"/>
    <w:rsid w:val="009B70CE"/>
    <w:rsid w:val="009B725A"/>
    <w:rsid w:val="009B7354"/>
    <w:rsid w:val="009B7512"/>
    <w:rsid w:val="009B7682"/>
    <w:rsid w:val="009B7771"/>
    <w:rsid w:val="009B77EF"/>
    <w:rsid w:val="009B7904"/>
    <w:rsid w:val="009B7C87"/>
    <w:rsid w:val="009B7F32"/>
    <w:rsid w:val="009B7FB9"/>
    <w:rsid w:val="009B7FF6"/>
    <w:rsid w:val="009C0396"/>
    <w:rsid w:val="009C0487"/>
    <w:rsid w:val="009C0714"/>
    <w:rsid w:val="009C0818"/>
    <w:rsid w:val="009C0919"/>
    <w:rsid w:val="009C0BEC"/>
    <w:rsid w:val="009C1186"/>
    <w:rsid w:val="009C1307"/>
    <w:rsid w:val="009C1470"/>
    <w:rsid w:val="009C149C"/>
    <w:rsid w:val="009C14B9"/>
    <w:rsid w:val="009C14CB"/>
    <w:rsid w:val="009C16CC"/>
    <w:rsid w:val="009C1720"/>
    <w:rsid w:val="009C182F"/>
    <w:rsid w:val="009C1A9C"/>
    <w:rsid w:val="009C1B29"/>
    <w:rsid w:val="009C1B37"/>
    <w:rsid w:val="009C1D05"/>
    <w:rsid w:val="009C1E9E"/>
    <w:rsid w:val="009C1F3A"/>
    <w:rsid w:val="009C201C"/>
    <w:rsid w:val="009C21F3"/>
    <w:rsid w:val="009C223E"/>
    <w:rsid w:val="009C2396"/>
    <w:rsid w:val="009C23B2"/>
    <w:rsid w:val="009C26E0"/>
    <w:rsid w:val="009C2BD7"/>
    <w:rsid w:val="009C30B6"/>
    <w:rsid w:val="009C313D"/>
    <w:rsid w:val="009C3392"/>
    <w:rsid w:val="009C342A"/>
    <w:rsid w:val="009C35CF"/>
    <w:rsid w:val="009C3610"/>
    <w:rsid w:val="009C3678"/>
    <w:rsid w:val="009C367E"/>
    <w:rsid w:val="009C378E"/>
    <w:rsid w:val="009C38D2"/>
    <w:rsid w:val="009C3BD5"/>
    <w:rsid w:val="009C3E18"/>
    <w:rsid w:val="009C3E4C"/>
    <w:rsid w:val="009C3F6F"/>
    <w:rsid w:val="009C446F"/>
    <w:rsid w:val="009C4600"/>
    <w:rsid w:val="009C460C"/>
    <w:rsid w:val="009C46D3"/>
    <w:rsid w:val="009C4845"/>
    <w:rsid w:val="009C48B4"/>
    <w:rsid w:val="009C4BF7"/>
    <w:rsid w:val="009C4C10"/>
    <w:rsid w:val="009C4CB5"/>
    <w:rsid w:val="009C4D5A"/>
    <w:rsid w:val="009C4E25"/>
    <w:rsid w:val="009C4E3B"/>
    <w:rsid w:val="009C52F9"/>
    <w:rsid w:val="009C579C"/>
    <w:rsid w:val="009C58A2"/>
    <w:rsid w:val="009C5A18"/>
    <w:rsid w:val="009C5A32"/>
    <w:rsid w:val="009C5A4B"/>
    <w:rsid w:val="009C5D1D"/>
    <w:rsid w:val="009C5DF5"/>
    <w:rsid w:val="009C5EF3"/>
    <w:rsid w:val="009C5F39"/>
    <w:rsid w:val="009C613F"/>
    <w:rsid w:val="009C616F"/>
    <w:rsid w:val="009C6333"/>
    <w:rsid w:val="009C6409"/>
    <w:rsid w:val="009C6482"/>
    <w:rsid w:val="009C6B8A"/>
    <w:rsid w:val="009C6FEE"/>
    <w:rsid w:val="009C7921"/>
    <w:rsid w:val="009D00FC"/>
    <w:rsid w:val="009D0962"/>
    <w:rsid w:val="009D0AAB"/>
    <w:rsid w:val="009D0B1B"/>
    <w:rsid w:val="009D0E7D"/>
    <w:rsid w:val="009D1264"/>
    <w:rsid w:val="009D1283"/>
    <w:rsid w:val="009D1340"/>
    <w:rsid w:val="009D1B70"/>
    <w:rsid w:val="009D1DAB"/>
    <w:rsid w:val="009D2049"/>
    <w:rsid w:val="009D2348"/>
    <w:rsid w:val="009D2475"/>
    <w:rsid w:val="009D288B"/>
    <w:rsid w:val="009D2983"/>
    <w:rsid w:val="009D29C4"/>
    <w:rsid w:val="009D2B86"/>
    <w:rsid w:val="009D2C55"/>
    <w:rsid w:val="009D2C9A"/>
    <w:rsid w:val="009D2D46"/>
    <w:rsid w:val="009D2ED5"/>
    <w:rsid w:val="009D2F06"/>
    <w:rsid w:val="009D2F59"/>
    <w:rsid w:val="009D3228"/>
    <w:rsid w:val="009D32F7"/>
    <w:rsid w:val="009D3882"/>
    <w:rsid w:val="009D3B37"/>
    <w:rsid w:val="009D3D14"/>
    <w:rsid w:val="009D3D8B"/>
    <w:rsid w:val="009D3E11"/>
    <w:rsid w:val="009D400A"/>
    <w:rsid w:val="009D4421"/>
    <w:rsid w:val="009D467F"/>
    <w:rsid w:val="009D46F5"/>
    <w:rsid w:val="009D479E"/>
    <w:rsid w:val="009D4AA0"/>
    <w:rsid w:val="009D4B26"/>
    <w:rsid w:val="009D4DB1"/>
    <w:rsid w:val="009D526A"/>
    <w:rsid w:val="009D5329"/>
    <w:rsid w:val="009D5332"/>
    <w:rsid w:val="009D53D6"/>
    <w:rsid w:val="009D545B"/>
    <w:rsid w:val="009D54EE"/>
    <w:rsid w:val="009D587F"/>
    <w:rsid w:val="009D5A10"/>
    <w:rsid w:val="009D5B87"/>
    <w:rsid w:val="009D5DC9"/>
    <w:rsid w:val="009D5EEF"/>
    <w:rsid w:val="009D61C8"/>
    <w:rsid w:val="009D63A4"/>
    <w:rsid w:val="009D67CC"/>
    <w:rsid w:val="009D6801"/>
    <w:rsid w:val="009D6969"/>
    <w:rsid w:val="009D6A4B"/>
    <w:rsid w:val="009D6D78"/>
    <w:rsid w:val="009D6DA7"/>
    <w:rsid w:val="009D6F2E"/>
    <w:rsid w:val="009D7010"/>
    <w:rsid w:val="009D7070"/>
    <w:rsid w:val="009D70CF"/>
    <w:rsid w:val="009D7318"/>
    <w:rsid w:val="009D77B5"/>
    <w:rsid w:val="009D7B90"/>
    <w:rsid w:val="009D7CA9"/>
    <w:rsid w:val="009D7CF5"/>
    <w:rsid w:val="009E006A"/>
    <w:rsid w:val="009E01BB"/>
    <w:rsid w:val="009E05AC"/>
    <w:rsid w:val="009E0CEF"/>
    <w:rsid w:val="009E0D2B"/>
    <w:rsid w:val="009E0E94"/>
    <w:rsid w:val="009E12A0"/>
    <w:rsid w:val="009E176B"/>
    <w:rsid w:val="009E1781"/>
    <w:rsid w:val="009E1C15"/>
    <w:rsid w:val="009E1C3E"/>
    <w:rsid w:val="009E1D54"/>
    <w:rsid w:val="009E1E33"/>
    <w:rsid w:val="009E2182"/>
    <w:rsid w:val="009E22B6"/>
    <w:rsid w:val="009E273D"/>
    <w:rsid w:val="009E285D"/>
    <w:rsid w:val="009E30AF"/>
    <w:rsid w:val="009E31F2"/>
    <w:rsid w:val="009E325E"/>
    <w:rsid w:val="009E32E0"/>
    <w:rsid w:val="009E3345"/>
    <w:rsid w:val="009E35C6"/>
    <w:rsid w:val="009E3713"/>
    <w:rsid w:val="009E3954"/>
    <w:rsid w:val="009E3BA8"/>
    <w:rsid w:val="009E3C81"/>
    <w:rsid w:val="009E3F0E"/>
    <w:rsid w:val="009E40BF"/>
    <w:rsid w:val="009E4255"/>
    <w:rsid w:val="009E4446"/>
    <w:rsid w:val="009E4677"/>
    <w:rsid w:val="009E467C"/>
    <w:rsid w:val="009E4A39"/>
    <w:rsid w:val="009E5012"/>
    <w:rsid w:val="009E557E"/>
    <w:rsid w:val="009E597E"/>
    <w:rsid w:val="009E59B7"/>
    <w:rsid w:val="009E60C9"/>
    <w:rsid w:val="009E6273"/>
    <w:rsid w:val="009E634F"/>
    <w:rsid w:val="009E653B"/>
    <w:rsid w:val="009E6622"/>
    <w:rsid w:val="009E67C4"/>
    <w:rsid w:val="009E689F"/>
    <w:rsid w:val="009E6AC2"/>
    <w:rsid w:val="009E6B29"/>
    <w:rsid w:val="009E6EC5"/>
    <w:rsid w:val="009E6FA4"/>
    <w:rsid w:val="009E7122"/>
    <w:rsid w:val="009E72D1"/>
    <w:rsid w:val="009E7311"/>
    <w:rsid w:val="009E7541"/>
    <w:rsid w:val="009E7723"/>
    <w:rsid w:val="009E7AD7"/>
    <w:rsid w:val="009E7D84"/>
    <w:rsid w:val="009F0089"/>
    <w:rsid w:val="009F0542"/>
    <w:rsid w:val="009F07AC"/>
    <w:rsid w:val="009F07E3"/>
    <w:rsid w:val="009F0811"/>
    <w:rsid w:val="009F0AB4"/>
    <w:rsid w:val="009F0D69"/>
    <w:rsid w:val="009F0E67"/>
    <w:rsid w:val="009F111F"/>
    <w:rsid w:val="009F1414"/>
    <w:rsid w:val="009F15C1"/>
    <w:rsid w:val="009F1813"/>
    <w:rsid w:val="009F195A"/>
    <w:rsid w:val="009F215D"/>
    <w:rsid w:val="009F2169"/>
    <w:rsid w:val="009F277D"/>
    <w:rsid w:val="009F284F"/>
    <w:rsid w:val="009F29A0"/>
    <w:rsid w:val="009F29AC"/>
    <w:rsid w:val="009F29D6"/>
    <w:rsid w:val="009F2AC0"/>
    <w:rsid w:val="009F2C28"/>
    <w:rsid w:val="009F2DBB"/>
    <w:rsid w:val="009F2F2E"/>
    <w:rsid w:val="009F3240"/>
    <w:rsid w:val="009F334D"/>
    <w:rsid w:val="009F3396"/>
    <w:rsid w:val="009F3511"/>
    <w:rsid w:val="009F395A"/>
    <w:rsid w:val="009F3AF8"/>
    <w:rsid w:val="009F3CEC"/>
    <w:rsid w:val="009F3CF1"/>
    <w:rsid w:val="009F3E9B"/>
    <w:rsid w:val="009F3FF6"/>
    <w:rsid w:val="009F45DE"/>
    <w:rsid w:val="009F4A90"/>
    <w:rsid w:val="009F4B13"/>
    <w:rsid w:val="009F4D49"/>
    <w:rsid w:val="009F4FC4"/>
    <w:rsid w:val="009F54B8"/>
    <w:rsid w:val="009F5526"/>
    <w:rsid w:val="009F5602"/>
    <w:rsid w:val="009F5963"/>
    <w:rsid w:val="009F5A04"/>
    <w:rsid w:val="009F5C9E"/>
    <w:rsid w:val="009F5E1D"/>
    <w:rsid w:val="009F5EA3"/>
    <w:rsid w:val="009F5F5E"/>
    <w:rsid w:val="009F6056"/>
    <w:rsid w:val="009F6273"/>
    <w:rsid w:val="009F65BA"/>
    <w:rsid w:val="009F6C68"/>
    <w:rsid w:val="009F6F07"/>
    <w:rsid w:val="009F6F12"/>
    <w:rsid w:val="009F78F2"/>
    <w:rsid w:val="009F7981"/>
    <w:rsid w:val="009F7C97"/>
    <w:rsid w:val="009F7EAC"/>
    <w:rsid w:val="009F7EE9"/>
    <w:rsid w:val="009F7EFB"/>
    <w:rsid w:val="00A00019"/>
    <w:rsid w:val="00A00077"/>
    <w:rsid w:val="00A002ED"/>
    <w:rsid w:val="00A0046A"/>
    <w:rsid w:val="00A0059B"/>
    <w:rsid w:val="00A00773"/>
    <w:rsid w:val="00A00BC4"/>
    <w:rsid w:val="00A00BD1"/>
    <w:rsid w:val="00A00BF7"/>
    <w:rsid w:val="00A00DA4"/>
    <w:rsid w:val="00A00FC0"/>
    <w:rsid w:val="00A010B9"/>
    <w:rsid w:val="00A01174"/>
    <w:rsid w:val="00A01385"/>
    <w:rsid w:val="00A01394"/>
    <w:rsid w:val="00A0153A"/>
    <w:rsid w:val="00A01562"/>
    <w:rsid w:val="00A018B1"/>
    <w:rsid w:val="00A019FE"/>
    <w:rsid w:val="00A01EF5"/>
    <w:rsid w:val="00A02045"/>
    <w:rsid w:val="00A020DB"/>
    <w:rsid w:val="00A0216A"/>
    <w:rsid w:val="00A0237D"/>
    <w:rsid w:val="00A023CC"/>
    <w:rsid w:val="00A0241C"/>
    <w:rsid w:val="00A025C7"/>
    <w:rsid w:val="00A02784"/>
    <w:rsid w:val="00A02855"/>
    <w:rsid w:val="00A02999"/>
    <w:rsid w:val="00A02D1A"/>
    <w:rsid w:val="00A02D63"/>
    <w:rsid w:val="00A02F15"/>
    <w:rsid w:val="00A0308C"/>
    <w:rsid w:val="00A0310E"/>
    <w:rsid w:val="00A031BD"/>
    <w:rsid w:val="00A0350B"/>
    <w:rsid w:val="00A03572"/>
    <w:rsid w:val="00A03587"/>
    <w:rsid w:val="00A03703"/>
    <w:rsid w:val="00A03BD8"/>
    <w:rsid w:val="00A042C6"/>
    <w:rsid w:val="00A044B5"/>
    <w:rsid w:val="00A0469E"/>
    <w:rsid w:val="00A047BE"/>
    <w:rsid w:val="00A04B8D"/>
    <w:rsid w:val="00A04CAD"/>
    <w:rsid w:val="00A0510A"/>
    <w:rsid w:val="00A052AF"/>
    <w:rsid w:val="00A05786"/>
    <w:rsid w:val="00A058B4"/>
    <w:rsid w:val="00A05C10"/>
    <w:rsid w:val="00A05C46"/>
    <w:rsid w:val="00A0609D"/>
    <w:rsid w:val="00A060C0"/>
    <w:rsid w:val="00A062D8"/>
    <w:rsid w:val="00A063EC"/>
    <w:rsid w:val="00A066D9"/>
    <w:rsid w:val="00A06BF7"/>
    <w:rsid w:val="00A06D85"/>
    <w:rsid w:val="00A0712F"/>
    <w:rsid w:val="00A07184"/>
    <w:rsid w:val="00A0739A"/>
    <w:rsid w:val="00A076AE"/>
    <w:rsid w:val="00A078D8"/>
    <w:rsid w:val="00A078DC"/>
    <w:rsid w:val="00A07915"/>
    <w:rsid w:val="00A07D85"/>
    <w:rsid w:val="00A07E0E"/>
    <w:rsid w:val="00A07EE6"/>
    <w:rsid w:val="00A07F32"/>
    <w:rsid w:val="00A1001D"/>
    <w:rsid w:val="00A103B9"/>
    <w:rsid w:val="00A1067B"/>
    <w:rsid w:val="00A10C3A"/>
    <w:rsid w:val="00A10F1B"/>
    <w:rsid w:val="00A10FFD"/>
    <w:rsid w:val="00A11081"/>
    <w:rsid w:val="00A1114B"/>
    <w:rsid w:val="00A11218"/>
    <w:rsid w:val="00A118FF"/>
    <w:rsid w:val="00A11ABD"/>
    <w:rsid w:val="00A11DF8"/>
    <w:rsid w:val="00A121AA"/>
    <w:rsid w:val="00A1243D"/>
    <w:rsid w:val="00A124B3"/>
    <w:rsid w:val="00A126CA"/>
    <w:rsid w:val="00A12805"/>
    <w:rsid w:val="00A12E50"/>
    <w:rsid w:val="00A12E98"/>
    <w:rsid w:val="00A1344D"/>
    <w:rsid w:val="00A13547"/>
    <w:rsid w:val="00A13583"/>
    <w:rsid w:val="00A13668"/>
    <w:rsid w:val="00A1381D"/>
    <w:rsid w:val="00A13C09"/>
    <w:rsid w:val="00A13EF9"/>
    <w:rsid w:val="00A143FA"/>
    <w:rsid w:val="00A14550"/>
    <w:rsid w:val="00A146A2"/>
    <w:rsid w:val="00A14DFF"/>
    <w:rsid w:val="00A14F8B"/>
    <w:rsid w:val="00A14FAE"/>
    <w:rsid w:val="00A15178"/>
    <w:rsid w:val="00A155E4"/>
    <w:rsid w:val="00A1565D"/>
    <w:rsid w:val="00A15AA7"/>
    <w:rsid w:val="00A15D5E"/>
    <w:rsid w:val="00A1606C"/>
    <w:rsid w:val="00A16091"/>
    <w:rsid w:val="00A16178"/>
    <w:rsid w:val="00A162B3"/>
    <w:rsid w:val="00A1645B"/>
    <w:rsid w:val="00A168EB"/>
    <w:rsid w:val="00A16BAA"/>
    <w:rsid w:val="00A16EEE"/>
    <w:rsid w:val="00A17019"/>
    <w:rsid w:val="00A170AD"/>
    <w:rsid w:val="00A170AF"/>
    <w:rsid w:val="00A1751D"/>
    <w:rsid w:val="00A17642"/>
    <w:rsid w:val="00A17AB3"/>
    <w:rsid w:val="00A17C06"/>
    <w:rsid w:val="00A17CD7"/>
    <w:rsid w:val="00A2011D"/>
    <w:rsid w:val="00A20459"/>
    <w:rsid w:val="00A209CB"/>
    <w:rsid w:val="00A20A91"/>
    <w:rsid w:val="00A20CB2"/>
    <w:rsid w:val="00A20D74"/>
    <w:rsid w:val="00A20DE5"/>
    <w:rsid w:val="00A2148C"/>
    <w:rsid w:val="00A21703"/>
    <w:rsid w:val="00A21807"/>
    <w:rsid w:val="00A2188B"/>
    <w:rsid w:val="00A2192B"/>
    <w:rsid w:val="00A21F12"/>
    <w:rsid w:val="00A21F8D"/>
    <w:rsid w:val="00A220EF"/>
    <w:rsid w:val="00A22209"/>
    <w:rsid w:val="00A223EB"/>
    <w:rsid w:val="00A229D2"/>
    <w:rsid w:val="00A22B3F"/>
    <w:rsid w:val="00A22BC5"/>
    <w:rsid w:val="00A22E17"/>
    <w:rsid w:val="00A22E55"/>
    <w:rsid w:val="00A230BC"/>
    <w:rsid w:val="00A23305"/>
    <w:rsid w:val="00A23435"/>
    <w:rsid w:val="00A23481"/>
    <w:rsid w:val="00A23706"/>
    <w:rsid w:val="00A2382C"/>
    <w:rsid w:val="00A23B17"/>
    <w:rsid w:val="00A23E56"/>
    <w:rsid w:val="00A23E8B"/>
    <w:rsid w:val="00A2400C"/>
    <w:rsid w:val="00A24329"/>
    <w:rsid w:val="00A24A4A"/>
    <w:rsid w:val="00A2581C"/>
    <w:rsid w:val="00A25931"/>
    <w:rsid w:val="00A25B15"/>
    <w:rsid w:val="00A25B79"/>
    <w:rsid w:val="00A25CF6"/>
    <w:rsid w:val="00A25DE9"/>
    <w:rsid w:val="00A25EDB"/>
    <w:rsid w:val="00A25F28"/>
    <w:rsid w:val="00A266A3"/>
    <w:rsid w:val="00A2677A"/>
    <w:rsid w:val="00A26BBD"/>
    <w:rsid w:val="00A26C07"/>
    <w:rsid w:val="00A26D6E"/>
    <w:rsid w:val="00A26F0E"/>
    <w:rsid w:val="00A272BF"/>
    <w:rsid w:val="00A273DB"/>
    <w:rsid w:val="00A2745C"/>
    <w:rsid w:val="00A274E5"/>
    <w:rsid w:val="00A2780D"/>
    <w:rsid w:val="00A27D5E"/>
    <w:rsid w:val="00A27DD6"/>
    <w:rsid w:val="00A27F18"/>
    <w:rsid w:val="00A30122"/>
    <w:rsid w:val="00A30160"/>
    <w:rsid w:val="00A301C5"/>
    <w:rsid w:val="00A303DF"/>
    <w:rsid w:val="00A304DC"/>
    <w:rsid w:val="00A306AB"/>
    <w:rsid w:val="00A3078C"/>
    <w:rsid w:val="00A30854"/>
    <w:rsid w:val="00A309CF"/>
    <w:rsid w:val="00A309D3"/>
    <w:rsid w:val="00A30C34"/>
    <w:rsid w:val="00A30C80"/>
    <w:rsid w:val="00A30D1E"/>
    <w:rsid w:val="00A30E3D"/>
    <w:rsid w:val="00A30F7C"/>
    <w:rsid w:val="00A31067"/>
    <w:rsid w:val="00A311A3"/>
    <w:rsid w:val="00A3134C"/>
    <w:rsid w:val="00A315D0"/>
    <w:rsid w:val="00A31604"/>
    <w:rsid w:val="00A31A03"/>
    <w:rsid w:val="00A31DFD"/>
    <w:rsid w:val="00A31EA6"/>
    <w:rsid w:val="00A3235D"/>
    <w:rsid w:val="00A32436"/>
    <w:rsid w:val="00A32452"/>
    <w:rsid w:val="00A32741"/>
    <w:rsid w:val="00A32963"/>
    <w:rsid w:val="00A32BBC"/>
    <w:rsid w:val="00A32D1B"/>
    <w:rsid w:val="00A33140"/>
    <w:rsid w:val="00A334B3"/>
    <w:rsid w:val="00A334C6"/>
    <w:rsid w:val="00A3351E"/>
    <w:rsid w:val="00A33568"/>
    <w:rsid w:val="00A335A5"/>
    <w:rsid w:val="00A336F3"/>
    <w:rsid w:val="00A337C2"/>
    <w:rsid w:val="00A33802"/>
    <w:rsid w:val="00A3391D"/>
    <w:rsid w:val="00A3392F"/>
    <w:rsid w:val="00A341D9"/>
    <w:rsid w:val="00A34797"/>
    <w:rsid w:val="00A347BD"/>
    <w:rsid w:val="00A34D45"/>
    <w:rsid w:val="00A34F8B"/>
    <w:rsid w:val="00A34FC5"/>
    <w:rsid w:val="00A35564"/>
    <w:rsid w:val="00A35634"/>
    <w:rsid w:val="00A356C6"/>
    <w:rsid w:val="00A35908"/>
    <w:rsid w:val="00A3594B"/>
    <w:rsid w:val="00A35E02"/>
    <w:rsid w:val="00A35F77"/>
    <w:rsid w:val="00A360EB"/>
    <w:rsid w:val="00A361C0"/>
    <w:rsid w:val="00A3640B"/>
    <w:rsid w:val="00A36778"/>
    <w:rsid w:val="00A36809"/>
    <w:rsid w:val="00A368D9"/>
    <w:rsid w:val="00A369D7"/>
    <w:rsid w:val="00A36ED8"/>
    <w:rsid w:val="00A36F1D"/>
    <w:rsid w:val="00A36F45"/>
    <w:rsid w:val="00A3701B"/>
    <w:rsid w:val="00A370BB"/>
    <w:rsid w:val="00A370C5"/>
    <w:rsid w:val="00A37420"/>
    <w:rsid w:val="00A377A2"/>
    <w:rsid w:val="00A3798A"/>
    <w:rsid w:val="00A37B9B"/>
    <w:rsid w:val="00A37DD4"/>
    <w:rsid w:val="00A37EB0"/>
    <w:rsid w:val="00A400A4"/>
    <w:rsid w:val="00A400A7"/>
    <w:rsid w:val="00A4018F"/>
    <w:rsid w:val="00A40282"/>
    <w:rsid w:val="00A4031B"/>
    <w:rsid w:val="00A40486"/>
    <w:rsid w:val="00A405BD"/>
    <w:rsid w:val="00A40826"/>
    <w:rsid w:val="00A40C9C"/>
    <w:rsid w:val="00A40D35"/>
    <w:rsid w:val="00A4160D"/>
    <w:rsid w:val="00A41A4F"/>
    <w:rsid w:val="00A41D56"/>
    <w:rsid w:val="00A422CF"/>
    <w:rsid w:val="00A4239D"/>
    <w:rsid w:val="00A426C7"/>
    <w:rsid w:val="00A426F1"/>
    <w:rsid w:val="00A42791"/>
    <w:rsid w:val="00A42AFB"/>
    <w:rsid w:val="00A42AFF"/>
    <w:rsid w:val="00A42CA8"/>
    <w:rsid w:val="00A42ED2"/>
    <w:rsid w:val="00A4321F"/>
    <w:rsid w:val="00A43260"/>
    <w:rsid w:val="00A4335F"/>
    <w:rsid w:val="00A435E7"/>
    <w:rsid w:val="00A43667"/>
    <w:rsid w:val="00A43846"/>
    <w:rsid w:val="00A43989"/>
    <w:rsid w:val="00A43FF6"/>
    <w:rsid w:val="00A4423B"/>
    <w:rsid w:val="00A44A20"/>
    <w:rsid w:val="00A44A83"/>
    <w:rsid w:val="00A44B4A"/>
    <w:rsid w:val="00A44E61"/>
    <w:rsid w:val="00A44F38"/>
    <w:rsid w:val="00A452C1"/>
    <w:rsid w:val="00A45302"/>
    <w:rsid w:val="00A45409"/>
    <w:rsid w:val="00A4546F"/>
    <w:rsid w:val="00A45667"/>
    <w:rsid w:val="00A4568A"/>
    <w:rsid w:val="00A456ED"/>
    <w:rsid w:val="00A45735"/>
    <w:rsid w:val="00A45A15"/>
    <w:rsid w:val="00A45B52"/>
    <w:rsid w:val="00A45C59"/>
    <w:rsid w:val="00A45E90"/>
    <w:rsid w:val="00A45F22"/>
    <w:rsid w:val="00A46066"/>
    <w:rsid w:val="00A460A8"/>
    <w:rsid w:val="00A463A0"/>
    <w:rsid w:val="00A4651A"/>
    <w:rsid w:val="00A46642"/>
    <w:rsid w:val="00A4676F"/>
    <w:rsid w:val="00A46884"/>
    <w:rsid w:val="00A46AB7"/>
    <w:rsid w:val="00A46BBD"/>
    <w:rsid w:val="00A46EDE"/>
    <w:rsid w:val="00A4710C"/>
    <w:rsid w:val="00A4723A"/>
    <w:rsid w:val="00A472E5"/>
    <w:rsid w:val="00A4760E"/>
    <w:rsid w:val="00A47A5E"/>
    <w:rsid w:val="00A47A85"/>
    <w:rsid w:val="00A47D1D"/>
    <w:rsid w:val="00A5011B"/>
    <w:rsid w:val="00A5016C"/>
    <w:rsid w:val="00A50184"/>
    <w:rsid w:val="00A50814"/>
    <w:rsid w:val="00A508DB"/>
    <w:rsid w:val="00A50A4C"/>
    <w:rsid w:val="00A50A58"/>
    <w:rsid w:val="00A50BBD"/>
    <w:rsid w:val="00A50C08"/>
    <w:rsid w:val="00A50C45"/>
    <w:rsid w:val="00A50CAF"/>
    <w:rsid w:val="00A50E0A"/>
    <w:rsid w:val="00A50F4A"/>
    <w:rsid w:val="00A5101D"/>
    <w:rsid w:val="00A514C1"/>
    <w:rsid w:val="00A5160A"/>
    <w:rsid w:val="00A51BDF"/>
    <w:rsid w:val="00A51E32"/>
    <w:rsid w:val="00A52260"/>
    <w:rsid w:val="00A522E4"/>
    <w:rsid w:val="00A526A1"/>
    <w:rsid w:val="00A526A2"/>
    <w:rsid w:val="00A52776"/>
    <w:rsid w:val="00A528ED"/>
    <w:rsid w:val="00A52928"/>
    <w:rsid w:val="00A52964"/>
    <w:rsid w:val="00A52B69"/>
    <w:rsid w:val="00A52D62"/>
    <w:rsid w:val="00A52E81"/>
    <w:rsid w:val="00A53134"/>
    <w:rsid w:val="00A53355"/>
    <w:rsid w:val="00A535FC"/>
    <w:rsid w:val="00A53676"/>
    <w:rsid w:val="00A5380B"/>
    <w:rsid w:val="00A539A1"/>
    <w:rsid w:val="00A53E3F"/>
    <w:rsid w:val="00A53F76"/>
    <w:rsid w:val="00A54069"/>
    <w:rsid w:val="00A54242"/>
    <w:rsid w:val="00A54244"/>
    <w:rsid w:val="00A544AC"/>
    <w:rsid w:val="00A544C9"/>
    <w:rsid w:val="00A5470C"/>
    <w:rsid w:val="00A54920"/>
    <w:rsid w:val="00A54EB5"/>
    <w:rsid w:val="00A55235"/>
    <w:rsid w:val="00A55488"/>
    <w:rsid w:val="00A55492"/>
    <w:rsid w:val="00A55726"/>
    <w:rsid w:val="00A55A7F"/>
    <w:rsid w:val="00A5605C"/>
    <w:rsid w:val="00A56162"/>
    <w:rsid w:val="00A561AF"/>
    <w:rsid w:val="00A5678F"/>
    <w:rsid w:val="00A567A7"/>
    <w:rsid w:val="00A56897"/>
    <w:rsid w:val="00A56912"/>
    <w:rsid w:val="00A56C32"/>
    <w:rsid w:val="00A56EEB"/>
    <w:rsid w:val="00A570A3"/>
    <w:rsid w:val="00A57219"/>
    <w:rsid w:val="00A5794C"/>
    <w:rsid w:val="00A57A48"/>
    <w:rsid w:val="00A57CD6"/>
    <w:rsid w:val="00A57D9E"/>
    <w:rsid w:val="00A6009C"/>
    <w:rsid w:val="00A604D2"/>
    <w:rsid w:val="00A6055F"/>
    <w:rsid w:val="00A60898"/>
    <w:rsid w:val="00A608B0"/>
    <w:rsid w:val="00A60AD9"/>
    <w:rsid w:val="00A60D88"/>
    <w:rsid w:val="00A61004"/>
    <w:rsid w:val="00A61059"/>
    <w:rsid w:val="00A611DE"/>
    <w:rsid w:val="00A61423"/>
    <w:rsid w:val="00A6148E"/>
    <w:rsid w:val="00A614EC"/>
    <w:rsid w:val="00A617AF"/>
    <w:rsid w:val="00A61855"/>
    <w:rsid w:val="00A6196B"/>
    <w:rsid w:val="00A61CC3"/>
    <w:rsid w:val="00A61D06"/>
    <w:rsid w:val="00A61DB7"/>
    <w:rsid w:val="00A6201B"/>
    <w:rsid w:val="00A62569"/>
    <w:rsid w:val="00A62638"/>
    <w:rsid w:val="00A62704"/>
    <w:rsid w:val="00A627F6"/>
    <w:rsid w:val="00A63050"/>
    <w:rsid w:val="00A63119"/>
    <w:rsid w:val="00A63138"/>
    <w:rsid w:val="00A635B8"/>
    <w:rsid w:val="00A637C2"/>
    <w:rsid w:val="00A6386B"/>
    <w:rsid w:val="00A63E30"/>
    <w:rsid w:val="00A63FC6"/>
    <w:rsid w:val="00A6426F"/>
    <w:rsid w:val="00A644A1"/>
    <w:rsid w:val="00A64509"/>
    <w:rsid w:val="00A646A0"/>
    <w:rsid w:val="00A6488C"/>
    <w:rsid w:val="00A64CFF"/>
    <w:rsid w:val="00A6535F"/>
    <w:rsid w:val="00A654BE"/>
    <w:rsid w:val="00A65B60"/>
    <w:rsid w:val="00A65C42"/>
    <w:rsid w:val="00A65CC9"/>
    <w:rsid w:val="00A66182"/>
    <w:rsid w:val="00A665C7"/>
    <w:rsid w:val="00A66792"/>
    <w:rsid w:val="00A667B0"/>
    <w:rsid w:val="00A667BC"/>
    <w:rsid w:val="00A66898"/>
    <w:rsid w:val="00A66D43"/>
    <w:rsid w:val="00A66E89"/>
    <w:rsid w:val="00A6715B"/>
    <w:rsid w:val="00A67480"/>
    <w:rsid w:val="00A678BC"/>
    <w:rsid w:val="00A67A00"/>
    <w:rsid w:val="00A67B45"/>
    <w:rsid w:val="00A67EAE"/>
    <w:rsid w:val="00A70025"/>
    <w:rsid w:val="00A701C3"/>
    <w:rsid w:val="00A703B4"/>
    <w:rsid w:val="00A70561"/>
    <w:rsid w:val="00A70672"/>
    <w:rsid w:val="00A70898"/>
    <w:rsid w:val="00A7104C"/>
    <w:rsid w:val="00A711E2"/>
    <w:rsid w:val="00A71648"/>
    <w:rsid w:val="00A7177D"/>
    <w:rsid w:val="00A71908"/>
    <w:rsid w:val="00A71D77"/>
    <w:rsid w:val="00A723A7"/>
    <w:rsid w:val="00A72694"/>
    <w:rsid w:val="00A726D5"/>
    <w:rsid w:val="00A727F8"/>
    <w:rsid w:val="00A729F7"/>
    <w:rsid w:val="00A72A3D"/>
    <w:rsid w:val="00A72C0C"/>
    <w:rsid w:val="00A72C20"/>
    <w:rsid w:val="00A7329A"/>
    <w:rsid w:val="00A733E1"/>
    <w:rsid w:val="00A736C4"/>
    <w:rsid w:val="00A7373A"/>
    <w:rsid w:val="00A73C1C"/>
    <w:rsid w:val="00A73CA4"/>
    <w:rsid w:val="00A73F41"/>
    <w:rsid w:val="00A73F4D"/>
    <w:rsid w:val="00A74180"/>
    <w:rsid w:val="00A7465A"/>
    <w:rsid w:val="00A74673"/>
    <w:rsid w:val="00A747B0"/>
    <w:rsid w:val="00A74AA5"/>
    <w:rsid w:val="00A74AED"/>
    <w:rsid w:val="00A74BD8"/>
    <w:rsid w:val="00A74D12"/>
    <w:rsid w:val="00A74E19"/>
    <w:rsid w:val="00A74E29"/>
    <w:rsid w:val="00A74F3D"/>
    <w:rsid w:val="00A74F80"/>
    <w:rsid w:val="00A74F96"/>
    <w:rsid w:val="00A75136"/>
    <w:rsid w:val="00A7538A"/>
    <w:rsid w:val="00A754FF"/>
    <w:rsid w:val="00A757EA"/>
    <w:rsid w:val="00A75874"/>
    <w:rsid w:val="00A75A75"/>
    <w:rsid w:val="00A75ACD"/>
    <w:rsid w:val="00A75C32"/>
    <w:rsid w:val="00A75E16"/>
    <w:rsid w:val="00A7615F"/>
    <w:rsid w:val="00A763EA"/>
    <w:rsid w:val="00A76C15"/>
    <w:rsid w:val="00A770F2"/>
    <w:rsid w:val="00A77255"/>
    <w:rsid w:val="00A77378"/>
    <w:rsid w:val="00A77528"/>
    <w:rsid w:val="00A777AE"/>
    <w:rsid w:val="00A7783F"/>
    <w:rsid w:val="00A77844"/>
    <w:rsid w:val="00A77928"/>
    <w:rsid w:val="00A77D61"/>
    <w:rsid w:val="00A80014"/>
    <w:rsid w:val="00A8006B"/>
    <w:rsid w:val="00A8006D"/>
    <w:rsid w:val="00A808C7"/>
    <w:rsid w:val="00A80A80"/>
    <w:rsid w:val="00A80C58"/>
    <w:rsid w:val="00A80E0D"/>
    <w:rsid w:val="00A80E2E"/>
    <w:rsid w:val="00A81158"/>
    <w:rsid w:val="00A81203"/>
    <w:rsid w:val="00A81675"/>
    <w:rsid w:val="00A81719"/>
    <w:rsid w:val="00A8181D"/>
    <w:rsid w:val="00A81914"/>
    <w:rsid w:val="00A819E0"/>
    <w:rsid w:val="00A81A3B"/>
    <w:rsid w:val="00A81D70"/>
    <w:rsid w:val="00A81E38"/>
    <w:rsid w:val="00A81E6B"/>
    <w:rsid w:val="00A81E6E"/>
    <w:rsid w:val="00A8207E"/>
    <w:rsid w:val="00A82602"/>
    <w:rsid w:val="00A82EF7"/>
    <w:rsid w:val="00A82FE9"/>
    <w:rsid w:val="00A83276"/>
    <w:rsid w:val="00A835EC"/>
    <w:rsid w:val="00A8378B"/>
    <w:rsid w:val="00A8382C"/>
    <w:rsid w:val="00A8394D"/>
    <w:rsid w:val="00A83CB8"/>
    <w:rsid w:val="00A83D41"/>
    <w:rsid w:val="00A83E09"/>
    <w:rsid w:val="00A8401C"/>
    <w:rsid w:val="00A8414D"/>
    <w:rsid w:val="00A84418"/>
    <w:rsid w:val="00A8451C"/>
    <w:rsid w:val="00A8531A"/>
    <w:rsid w:val="00A856F9"/>
    <w:rsid w:val="00A858C5"/>
    <w:rsid w:val="00A85DBD"/>
    <w:rsid w:val="00A85E58"/>
    <w:rsid w:val="00A862EE"/>
    <w:rsid w:val="00A86309"/>
    <w:rsid w:val="00A8656B"/>
    <w:rsid w:val="00A86884"/>
    <w:rsid w:val="00A86899"/>
    <w:rsid w:val="00A868FB"/>
    <w:rsid w:val="00A86948"/>
    <w:rsid w:val="00A86DBC"/>
    <w:rsid w:val="00A87133"/>
    <w:rsid w:val="00A8717A"/>
    <w:rsid w:val="00A87429"/>
    <w:rsid w:val="00A875F5"/>
    <w:rsid w:val="00A878C4"/>
    <w:rsid w:val="00A879E4"/>
    <w:rsid w:val="00A87B98"/>
    <w:rsid w:val="00A87EB4"/>
    <w:rsid w:val="00A90062"/>
    <w:rsid w:val="00A90173"/>
    <w:rsid w:val="00A901AB"/>
    <w:rsid w:val="00A90247"/>
    <w:rsid w:val="00A9043C"/>
    <w:rsid w:val="00A904E3"/>
    <w:rsid w:val="00A9079F"/>
    <w:rsid w:val="00A90812"/>
    <w:rsid w:val="00A908D4"/>
    <w:rsid w:val="00A909C5"/>
    <w:rsid w:val="00A90A20"/>
    <w:rsid w:val="00A90C8C"/>
    <w:rsid w:val="00A91181"/>
    <w:rsid w:val="00A911F6"/>
    <w:rsid w:val="00A9131C"/>
    <w:rsid w:val="00A91500"/>
    <w:rsid w:val="00A915CB"/>
    <w:rsid w:val="00A91736"/>
    <w:rsid w:val="00A91958"/>
    <w:rsid w:val="00A9198B"/>
    <w:rsid w:val="00A919CF"/>
    <w:rsid w:val="00A91A4B"/>
    <w:rsid w:val="00A91B01"/>
    <w:rsid w:val="00A91E72"/>
    <w:rsid w:val="00A9254E"/>
    <w:rsid w:val="00A92655"/>
    <w:rsid w:val="00A926F5"/>
    <w:rsid w:val="00A927A3"/>
    <w:rsid w:val="00A92958"/>
    <w:rsid w:val="00A92A1B"/>
    <w:rsid w:val="00A92BAD"/>
    <w:rsid w:val="00A92BEF"/>
    <w:rsid w:val="00A92D7C"/>
    <w:rsid w:val="00A92F02"/>
    <w:rsid w:val="00A92F3B"/>
    <w:rsid w:val="00A93300"/>
    <w:rsid w:val="00A93301"/>
    <w:rsid w:val="00A93781"/>
    <w:rsid w:val="00A93891"/>
    <w:rsid w:val="00A93C1B"/>
    <w:rsid w:val="00A93EF3"/>
    <w:rsid w:val="00A93FE0"/>
    <w:rsid w:val="00A94217"/>
    <w:rsid w:val="00A942BF"/>
    <w:rsid w:val="00A9449A"/>
    <w:rsid w:val="00A94A36"/>
    <w:rsid w:val="00A94C12"/>
    <w:rsid w:val="00A94C79"/>
    <w:rsid w:val="00A94C89"/>
    <w:rsid w:val="00A94CB6"/>
    <w:rsid w:val="00A94CD6"/>
    <w:rsid w:val="00A94FA0"/>
    <w:rsid w:val="00A9516D"/>
    <w:rsid w:val="00A9529E"/>
    <w:rsid w:val="00A953D3"/>
    <w:rsid w:val="00A9540F"/>
    <w:rsid w:val="00A956C5"/>
    <w:rsid w:val="00A95736"/>
    <w:rsid w:val="00A95770"/>
    <w:rsid w:val="00A958E5"/>
    <w:rsid w:val="00A959B8"/>
    <w:rsid w:val="00A95B45"/>
    <w:rsid w:val="00A95B5C"/>
    <w:rsid w:val="00A95DB2"/>
    <w:rsid w:val="00A9618D"/>
    <w:rsid w:val="00A96205"/>
    <w:rsid w:val="00A9627B"/>
    <w:rsid w:val="00A964D7"/>
    <w:rsid w:val="00A96535"/>
    <w:rsid w:val="00A965C8"/>
    <w:rsid w:val="00A967AA"/>
    <w:rsid w:val="00A967CC"/>
    <w:rsid w:val="00A969BA"/>
    <w:rsid w:val="00A96A11"/>
    <w:rsid w:val="00A96A58"/>
    <w:rsid w:val="00A96B9C"/>
    <w:rsid w:val="00A96C00"/>
    <w:rsid w:val="00A96CF6"/>
    <w:rsid w:val="00A96EB2"/>
    <w:rsid w:val="00A9727A"/>
    <w:rsid w:val="00A97BD7"/>
    <w:rsid w:val="00A97ECB"/>
    <w:rsid w:val="00A97F43"/>
    <w:rsid w:val="00AA018F"/>
    <w:rsid w:val="00AA05C4"/>
    <w:rsid w:val="00AA0822"/>
    <w:rsid w:val="00AA0949"/>
    <w:rsid w:val="00AA09D6"/>
    <w:rsid w:val="00AA0B73"/>
    <w:rsid w:val="00AA0EC9"/>
    <w:rsid w:val="00AA0F30"/>
    <w:rsid w:val="00AA0FC7"/>
    <w:rsid w:val="00AA10B9"/>
    <w:rsid w:val="00AA1120"/>
    <w:rsid w:val="00AA1286"/>
    <w:rsid w:val="00AA1305"/>
    <w:rsid w:val="00AA13BD"/>
    <w:rsid w:val="00AA15F8"/>
    <w:rsid w:val="00AA1688"/>
    <w:rsid w:val="00AA177B"/>
    <w:rsid w:val="00AA179B"/>
    <w:rsid w:val="00AA1A3F"/>
    <w:rsid w:val="00AA1DD4"/>
    <w:rsid w:val="00AA1ECC"/>
    <w:rsid w:val="00AA1F20"/>
    <w:rsid w:val="00AA20AB"/>
    <w:rsid w:val="00AA2A04"/>
    <w:rsid w:val="00AA2ABC"/>
    <w:rsid w:val="00AA2AE5"/>
    <w:rsid w:val="00AA2C7A"/>
    <w:rsid w:val="00AA2E71"/>
    <w:rsid w:val="00AA302D"/>
    <w:rsid w:val="00AA308A"/>
    <w:rsid w:val="00AA30E0"/>
    <w:rsid w:val="00AA3271"/>
    <w:rsid w:val="00AA3328"/>
    <w:rsid w:val="00AA336D"/>
    <w:rsid w:val="00AA33EE"/>
    <w:rsid w:val="00AA34CE"/>
    <w:rsid w:val="00AA370A"/>
    <w:rsid w:val="00AA3BA2"/>
    <w:rsid w:val="00AA3E16"/>
    <w:rsid w:val="00AA3F21"/>
    <w:rsid w:val="00AA40C5"/>
    <w:rsid w:val="00AA4770"/>
    <w:rsid w:val="00AA4C12"/>
    <w:rsid w:val="00AA4C61"/>
    <w:rsid w:val="00AA4F25"/>
    <w:rsid w:val="00AA5000"/>
    <w:rsid w:val="00AA5286"/>
    <w:rsid w:val="00AA558E"/>
    <w:rsid w:val="00AA55CF"/>
    <w:rsid w:val="00AA55FB"/>
    <w:rsid w:val="00AA5717"/>
    <w:rsid w:val="00AA585F"/>
    <w:rsid w:val="00AA5984"/>
    <w:rsid w:val="00AA5C44"/>
    <w:rsid w:val="00AA67E2"/>
    <w:rsid w:val="00AA680C"/>
    <w:rsid w:val="00AA6E93"/>
    <w:rsid w:val="00AA77CD"/>
    <w:rsid w:val="00AA7AAF"/>
    <w:rsid w:val="00AA7B05"/>
    <w:rsid w:val="00AA7B2D"/>
    <w:rsid w:val="00AA7B9C"/>
    <w:rsid w:val="00AB01A3"/>
    <w:rsid w:val="00AB0211"/>
    <w:rsid w:val="00AB0220"/>
    <w:rsid w:val="00AB0290"/>
    <w:rsid w:val="00AB0627"/>
    <w:rsid w:val="00AB06DC"/>
    <w:rsid w:val="00AB099A"/>
    <w:rsid w:val="00AB0B2C"/>
    <w:rsid w:val="00AB0B81"/>
    <w:rsid w:val="00AB0BF5"/>
    <w:rsid w:val="00AB0C23"/>
    <w:rsid w:val="00AB0C55"/>
    <w:rsid w:val="00AB13D5"/>
    <w:rsid w:val="00AB157E"/>
    <w:rsid w:val="00AB16DA"/>
    <w:rsid w:val="00AB1714"/>
    <w:rsid w:val="00AB1D33"/>
    <w:rsid w:val="00AB1EBA"/>
    <w:rsid w:val="00AB1F33"/>
    <w:rsid w:val="00AB226A"/>
    <w:rsid w:val="00AB2827"/>
    <w:rsid w:val="00AB2F8D"/>
    <w:rsid w:val="00AB39C2"/>
    <w:rsid w:val="00AB3A81"/>
    <w:rsid w:val="00AB3E47"/>
    <w:rsid w:val="00AB3E65"/>
    <w:rsid w:val="00AB3E91"/>
    <w:rsid w:val="00AB42D9"/>
    <w:rsid w:val="00AB430C"/>
    <w:rsid w:val="00AB4406"/>
    <w:rsid w:val="00AB4874"/>
    <w:rsid w:val="00AB498A"/>
    <w:rsid w:val="00AB4B15"/>
    <w:rsid w:val="00AB4B2D"/>
    <w:rsid w:val="00AB4D89"/>
    <w:rsid w:val="00AB4EE1"/>
    <w:rsid w:val="00AB5067"/>
    <w:rsid w:val="00AB5173"/>
    <w:rsid w:val="00AB52D6"/>
    <w:rsid w:val="00AB540C"/>
    <w:rsid w:val="00AB5562"/>
    <w:rsid w:val="00AB5799"/>
    <w:rsid w:val="00AB5854"/>
    <w:rsid w:val="00AB5AAE"/>
    <w:rsid w:val="00AB5D28"/>
    <w:rsid w:val="00AB5FDC"/>
    <w:rsid w:val="00AB6314"/>
    <w:rsid w:val="00AB65C8"/>
    <w:rsid w:val="00AB66F4"/>
    <w:rsid w:val="00AB69F0"/>
    <w:rsid w:val="00AB6A06"/>
    <w:rsid w:val="00AB6C3D"/>
    <w:rsid w:val="00AB70D2"/>
    <w:rsid w:val="00AB7108"/>
    <w:rsid w:val="00AB770F"/>
    <w:rsid w:val="00AB7A01"/>
    <w:rsid w:val="00AB7A3C"/>
    <w:rsid w:val="00AB7A8C"/>
    <w:rsid w:val="00AB7C56"/>
    <w:rsid w:val="00AB7CD3"/>
    <w:rsid w:val="00AB7CEE"/>
    <w:rsid w:val="00AC0215"/>
    <w:rsid w:val="00AC027A"/>
    <w:rsid w:val="00AC0334"/>
    <w:rsid w:val="00AC06A9"/>
    <w:rsid w:val="00AC0862"/>
    <w:rsid w:val="00AC0A04"/>
    <w:rsid w:val="00AC0F1F"/>
    <w:rsid w:val="00AC114D"/>
    <w:rsid w:val="00AC1482"/>
    <w:rsid w:val="00AC1874"/>
    <w:rsid w:val="00AC191E"/>
    <w:rsid w:val="00AC2266"/>
    <w:rsid w:val="00AC25FB"/>
    <w:rsid w:val="00AC2650"/>
    <w:rsid w:val="00AC2A8C"/>
    <w:rsid w:val="00AC2D93"/>
    <w:rsid w:val="00AC3249"/>
    <w:rsid w:val="00AC3251"/>
    <w:rsid w:val="00AC3368"/>
    <w:rsid w:val="00AC359F"/>
    <w:rsid w:val="00AC3ADE"/>
    <w:rsid w:val="00AC3CAB"/>
    <w:rsid w:val="00AC3CBA"/>
    <w:rsid w:val="00AC3CD7"/>
    <w:rsid w:val="00AC3EF7"/>
    <w:rsid w:val="00AC4314"/>
    <w:rsid w:val="00AC45EF"/>
    <w:rsid w:val="00AC4810"/>
    <w:rsid w:val="00AC486C"/>
    <w:rsid w:val="00AC4C0C"/>
    <w:rsid w:val="00AC4D4E"/>
    <w:rsid w:val="00AC4DE7"/>
    <w:rsid w:val="00AC50B1"/>
    <w:rsid w:val="00AC50F1"/>
    <w:rsid w:val="00AC521E"/>
    <w:rsid w:val="00AC5447"/>
    <w:rsid w:val="00AC5527"/>
    <w:rsid w:val="00AC566A"/>
    <w:rsid w:val="00AC58F9"/>
    <w:rsid w:val="00AC59F0"/>
    <w:rsid w:val="00AC5BDB"/>
    <w:rsid w:val="00AC5C0C"/>
    <w:rsid w:val="00AC5DE6"/>
    <w:rsid w:val="00AC5DF0"/>
    <w:rsid w:val="00AC6574"/>
    <w:rsid w:val="00AC6B1D"/>
    <w:rsid w:val="00AC6C35"/>
    <w:rsid w:val="00AC6EA6"/>
    <w:rsid w:val="00AC73D2"/>
    <w:rsid w:val="00AC7440"/>
    <w:rsid w:val="00AC7719"/>
    <w:rsid w:val="00AC77CC"/>
    <w:rsid w:val="00AC7B7C"/>
    <w:rsid w:val="00AC7DDE"/>
    <w:rsid w:val="00AD0173"/>
    <w:rsid w:val="00AD02A6"/>
    <w:rsid w:val="00AD0301"/>
    <w:rsid w:val="00AD052D"/>
    <w:rsid w:val="00AD0620"/>
    <w:rsid w:val="00AD0816"/>
    <w:rsid w:val="00AD08B4"/>
    <w:rsid w:val="00AD0A4F"/>
    <w:rsid w:val="00AD0AF0"/>
    <w:rsid w:val="00AD0DA5"/>
    <w:rsid w:val="00AD0F47"/>
    <w:rsid w:val="00AD0F99"/>
    <w:rsid w:val="00AD0FFA"/>
    <w:rsid w:val="00AD120D"/>
    <w:rsid w:val="00AD12D1"/>
    <w:rsid w:val="00AD14E8"/>
    <w:rsid w:val="00AD192A"/>
    <w:rsid w:val="00AD1E77"/>
    <w:rsid w:val="00AD2469"/>
    <w:rsid w:val="00AD24E9"/>
    <w:rsid w:val="00AD28FE"/>
    <w:rsid w:val="00AD29CA"/>
    <w:rsid w:val="00AD2B97"/>
    <w:rsid w:val="00AD2E5A"/>
    <w:rsid w:val="00AD2FAB"/>
    <w:rsid w:val="00AD3822"/>
    <w:rsid w:val="00AD398C"/>
    <w:rsid w:val="00AD4752"/>
    <w:rsid w:val="00AD4985"/>
    <w:rsid w:val="00AD50AB"/>
    <w:rsid w:val="00AD533F"/>
    <w:rsid w:val="00AD53C4"/>
    <w:rsid w:val="00AD5419"/>
    <w:rsid w:val="00AD545E"/>
    <w:rsid w:val="00AD5610"/>
    <w:rsid w:val="00AD5639"/>
    <w:rsid w:val="00AD5AAA"/>
    <w:rsid w:val="00AD5C12"/>
    <w:rsid w:val="00AD5CC2"/>
    <w:rsid w:val="00AD5F15"/>
    <w:rsid w:val="00AD628F"/>
    <w:rsid w:val="00AD62A5"/>
    <w:rsid w:val="00AD712F"/>
    <w:rsid w:val="00AD71A7"/>
    <w:rsid w:val="00AD7458"/>
    <w:rsid w:val="00AD7529"/>
    <w:rsid w:val="00AD77FB"/>
    <w:rsid w:val="00AD7977"/>
    <w:rsid w:val="00AD7BB9"/>
    <w:rsid w:val="00AE0189"/>
    <w:rsid w:val="00AE04F9"/>
    <w:rsid w:val="00AE0524"/>
    <w:rsid w:val="00AE073C"/>
    <w:rsid w:val="00AE08B1"/>
    <w:rsid w:val="00AE0AF8"/>
    <w:rsid w:val="00AE0C66"/>
    <w:rsid w:val="00AE0EF4"/>
    <w:rsid w:val="00AE0F2A"/>
    <w:rsid w:val="00AE0F6A"/>
    <w:rsid w:val="00AE104C"/>
    <w:rsid w:val="00AE128B"/>
    <w:rsid w:val="00AE13A3"/>
    <w:rsid w:val="00AE1465"/>
    <w:rsid w:val="00AE1593"/>
    <w:rsid w:val="00AE167B"/>
    <w:rsid w:val="00AE19D8"/>
    <w:rsid w:val="00AE1C28"/>
    <w:rsid w:val="00AE1E94"/>
    <w:rsid w:val="00AE2071"/>
    <w:rsid w:val="00AE221F"/>
    <w:rsid w:val="00AE22D1"/>
    <w:rsid w:val="00AE22F1"/>
    <w:rsid w:val="00AE289C"/>
    <w:rsid w:val="00AE2C43"/>
    <w:rsid w:val="00AE2CA6"/>
    <w:rsid w:val="00AE2F0E"/>
    <w:rsid w:val="00AE32EF"/>
    <w:rsid w:val="00AE370C"/>
    <w:rsid w:val="00AE39AA"/>
    <w:rsid w:val="00AE39BF"/>
    <w:rsid w:val="00AE3BEE"/>
    <w:rsid w:val="00AE3D56"/>
    <w:rsid w:val="00AE3F67"/>
    <w:rsid w:val="00AE44D9"/>
    <w:rsid w:val="00AE453A"/>
    <w:rsid w:val="00AE45CC"/>
    <w:rsid w:val="00AE4785"/>
    <w:rsid w:val="00AE48BF"/>
    <w:rsid w:val="00AE4994"/>
    <w:rsid w:val="00AE4B6D"/>
    <w:rsid w:val="00AE4B79"/>
    <w:rsid w:val="00AE4C70"/>
    <w:rsid w:val="00AE4F8A"/>
    <w:rsid w:val="00AE54EA"/>
    <w:rsid w:val="00AE57B5"/>
    <w:rsid w:val="00AE57EA"/>
    <w:rsid w:val="00AE586D"/>
    <w:rsid w:val="00AE5B9A"/>
    <w:rsid w:val="00AE5DF3"/>
    <w:rsid w:val="00AE5E27"/>
    <w:rsid w:val="00AE5EF0"/>
    <w:rsid w:val="00AE5FE5"/>
    <w:rsid w:val="00AE5FF7"/>
    <w:rsid w:val="00AE61A4"/>
    <w:rsid w:val="00AE628B"/>
    <w:rsid w:val="00AE6488"/>
    <w:rsid w:val="00AE658A"/>
    <w:rsid w:val="00AE6679"/>
    <w:rsid w:val="00AE6C19"/>
    <w:rsid w:val="00AE6D34"/>
    <w:rsid w:val="00AE6DF5"/>
    <w:rsid w:val="00AE6F5E"/>
    <w:rsid w:val="00AE6F82"/>
    <w:rsid w:val="00AE6FAD"/>
    <w:rsid w:val="00AE709B"/>
    <w:rsid w:val="00AE71DE"/>
    <w:rsid w:val="00AE7234"/>
    <w:rsid w:val="00AE745A"/>
    <w:rsid w:val="00AE7828"/>
    <w:rsid w:val="00AE7852"/>
    <w:rsid w:val="00AE78FB"/>
    <w:rsid w:val="00AE7E03"/>
    <w:rsid w:val="00AF0046"/>
    <w:rsid w:val="00AF0122"/>
    <w:rsid w:val="00AF0408"/>
    <w:rsid w:val="00AF05E1"/>
    <w:rsid w:val="00AF0904"/>
    <w:rsid w:val="00AF0AF3"/>
    <w:rsid w:val="00AF0C0B"/>
    <w:rsid w:val="00AF0FE1"/>
    <w:rsid w:val="00AF13BB"/>
    <w:rsid w:val="00AF165B"/>
    <w:rsid w:val="00AF1ADF"/>
    <w:rsid w:val="00AF1CD3"/>
    <w:rsid w:val="00AF2032"/>
    <w:rsid w:val="00AF240C"/>
    <w:rsid w:val="00AF24E1"/>
    <w:rsid w:val="00AF24EB"/>
    <w:rsid w:val="00AF26F7"/>
    <w:rsid w:val="00AF27BB"/>
    <w:rsid w:val="00AF2859"/>
    <w:rsid w:val="00AF2AF4"/>
    <w:rsid w:val="00AF2B6E"/>
    <w:rsid w:val="00AF34EC"/>
    <w:rsid w:val="00AF37E0"/>
    <w:rsid w:val="00AF3B81"/>
    <w:rsid w:val="00AF3C35"/>
    <w:rsid w:val="00AF3C7E"/>
    <w:rsid w:val="00AF41B8"/>
    <w:rsid w:val="00AF453D"/>
    <w:rsid w:val="00AF45EF"/>
    <w:rsid w:val="00AF4619"/>
    <w:rsid w:val="00AF4AC5"/>
    <w:rsid w:val="00AF4ACA"/>
    <w:rsid w:val="00AF4B32"/>
    <w:rsid w:val="00AF4B87"/>
    <w:rsid w:val="00AF4C4C"/>
    <w:rsid w:val="00AF4F51"/>
    <w:rsid w:val="00AF5037"/>
    <w:rsid w:val="00AF506F"/>
    <w:rsid w:val="00AF52A9"/>
    <w:rsid w:val="00AF52E3"/>
    <w:rsid w:val="00AF5392"/>
    <w:rsid w:val="00AF53B2"/>
    <w:rsid w:val="00AF56AF"/>
    <w:rsid w:val="00AF5785"/>
    <w:rsid w:val="00AF5836"/>
    <w:rsid w:val="00AF5C65"/>
    <w:rsid w:val="00AF5FA6"/>
    <w:rsid w:val="00AF635A"/>
    <w:rsid w:val="00AF6431"/>
    <w:rsid w:val="00AF64AE"/>
    <w:rsid w:val="00AF67EF"/>
    <w:rsid w:val="00AF6879"/>
    <w:rsid w:val="00AF6ACE"/>
    <w:rsid w:val="00AF7149"/>
    <w:rsid w:val="00AF73F8"/>
    <w:rsid w:val="00AF74EE"/>
    <w:rsid w:val="00AF7909"/>
    <w:rsid w:val="00AF79BB"/>
    <w:rsid w:val="00AF79C3"/>
    <w:rsid w:val="00AF7A53"/>
    <w:rsid w:val="00AF7A7A"/>
    <w:rsid w:val="00AF7ADF"/>
    <w:rsid w:val="00B000D1"/>
    <w:rsid w:val="00B0016D"/>
    <w:rsid w:val="00B0045D"/>
    <w:rsid w:val="00B007D7"/>
    <w:rsid w:val="00B00B19"/>
    <w:rsid w:val="00B00BC4"/>
    <w:rsid w:val="00B00CAB"/>
    <w:rsid w:val="00B00F48"/>
    <w:rsid w:val="00B0101F"/>
    <w:rsid w:val="00B01029"/>
    <w:rsid w:val="00B01142"/>
    <w:rsid w:val="00B012E0"/>
    <w:rsid w:val="00B01BD4"/>
    <w:rsid w:val="00B01D89"/>
    <w:rsid w:val="00B024F6"/>
    <w:rsid w:val="00B02633"/>
    <w:rsid w:val="00B02699"/>
    <w:rsid w:val="00B02816"/>
    <w:rsid w:val="00B028A9"/>
    <w:rsid w:val="00B02F21"/>
    <w:rsid w:val="00B03354"/>
    <w:rsid w:val="00B038D1"/>
    <w:rsid w:val="00B039F5"/>
    <w:rsid w:val="00B03C3A"/>
    <w:rsid w:val="00B03D25"/>
    <w:rsid w:val="00B0422F"/>
    <w:rsid w:val="00B046D6"/>
    <w:rsid w:val="00B04740"/>
    <w:rsid w:val="00B048BB"/>
    <w:rsid w:val="00B049D2"/>
    <w:rsid w:val="00B04D52"/>
    <w:rsid w:val="00B04E38"/>
    <w:rsid w:val="00B05384"/>
    <w:rsid w:val="00B055B4"/>
    <w:rsid w:val="00B0576C"/>
    <w:rsid w:val="00B0577B"/>
    <w:rsid w:val="00B05A51"/>
    <w:rsid w:val="00B05E8C"/>
    <w:rsid w:val="00B05F13"/>
    <w:rsid w:val="00B05FB4"/>
    <w:rsid w:val="00B063BE"/>
    <w:rsid w:val="00B06538"/>
    <w:rsid w:val="00B0697D"/>
    <w:rsid w:val="00B06AC9"/>
    <w:rsid w:val="00B06AE6"/>
    <w:rsid w:val="00B06AEC"/>
    <w:rsid w:val="00B06D61"/>
    <w:rsid w:val="00B06EE0"/>
    <w:rsid w:val="00B06F3B"/>
    <w:rsid w:val="00B070B2"/>
    <w:rsid w:val="00B0738E"/>
    <w:rsid w:val="00B077A1"/>
    <w:rsid w:val="00B077B9"/>
    <w:rsid w:val="00B07F06"/>
    <w:rsid w:val="00B10198"/>
    <w:rsid w:val="00B102A6"/>
    <w:rsid w:val="00B105BA"/>
    <w:rsid w:val="00B10870"/>
    <w:rsid w:val="00B10E1D"/>
    <w:rsid w:val="00B11138"/>
    <w:rsid w:val="00B1132D"/>
    <w:rsid w:val="00B11782"/>
    <w:rsid w:val="00B11945"/>
    <w:rsid w:val="00B11996"/>
    <w:rsid w:val="00B119AD"/>
    <w:rsid w:val="00B11A1B"/>
    <w:rsid w:val="00B11A3F"/>
    <w:rsid w:val="00B12074"/>
    <w:rsid w:val="00B121FC"/>
    <w:rsid w:val="00B12275"/>
    <w:rsid w:val="00B125CE"/>
    <w:rsid w:val="00B127E9"/>
    <w:rsid w:val="00B12941"/>
    <w:rsid w:val="00B12B31"/>
    <w:rsid w:val="00B12C2D"/>
    <w:rsid w:val="00B12C31"/>
    <w:rsid w:val="00B13066"/>
    <w:rsid w:val="00B133F1"/>
    <w:rsid w:val="00B139B8"/>
    <w:rsid w:val="00B13C4C"/>
    <w:rsid w:val="00B13C88"/>
    <w:rsid w:val="00B13DBA"/>
    <w:rsid w:val="00B140C0"/>
    <w:rsid w:val="00B141B8"/>
    <w:rsid w:val="00B147DB"/>
    <w:rsid w:val="00B148B7"/>
    <w:rsid w:val="00B14C60"/>
    <w:rsid w:val="00B14DBA"/>
    <w:rsid w:val="00B154F7"/>
    <w:rsid w:val="00B15C2E"/>
    <w:rsid w:val="00B16557"/>
    <w:rsid w:val="00B16683"/>
    <w:rsid w:val="00B16912"/>
    <w:rsid w:val="00B16E6C"/>
    <w:rsid w:val="00B170AE"/>
    <w:rsid w:val="00B17302"/>
    <w:rsid w:val="00B173C0"/>
    <w:rsid w:val="00B1772D"/>
    <w:rsid w:val="00B17822"/>
    <w:rsid w:val="00B17AA9"/>
    <w:rsid w:val="00B17C8C"/>
    <w:rsid w:val="00B17C92"/>
    <w:rsid w:val="00B17EDD"/>
    <w:rsid w:val="00B20000"/>
    <w:rsid w:val="00B20104"/>
    <w:rsid w:val="00B203E3"/>
    <w:rsid w:val="00B20553"/>
    <w:rsid w:val="00B20694"/>
    <w:rsid w:val="00B206DB"/>
    <w:rsid w:val="00B208FE"/>
    <w:rsid w:val="00B20D1B"/>
    <w:rsid w:val="00B20E2B"/>
    <w:rsid w:val="00B2104A"/>
    <w:rsid w:val="00B2110C"/>
    <w:rsid w:val="00B21151"/>
    <w:rsid w:val="00B212B8"/>
    <w:rsid w:val="00B212CD"/>
    <w:rsid w:val="00B21D53"/>
    <w:rsid w:val="00B21DBA"/>
    <w:rsid w:val="00B2217D"/>
    <w:rsid w:val="00B22D62"/>
    <w:rsid w:val="00B22EAC"/>
    <w:rsid w:val="00B22F14"/>
    <w:rsid w:val="00B23105"/>
    <w:rsid w:val="00B2334E"/>
    <w:rsid w:val="00B2372C"/>
    <w:rsid w:val="00B23AF6"/>
    <w:rsid w:val="00B23C9A"/>
    <w:rsid w:val="00B23F34"/>
    <w:rsid w:val="00B23FE0"/>
    <w:rsid w:val="00B24151"/>
    <w:rsid w:val="00B24194"/>
    <w:rsid w:val="00B243D0"/>
    <w:rsid w:val="00B24888"/>
    <w:rsid w:val="00B24971"/>
    <w:rsid w:val="00B24CD4"/>
    <w:rsid w:val="00B2547C"/>
    <w:rsid w:val="00B2574A"/>
    <w:rsid w:val="00B258EF"/>
    <w:rsid w:val="00B25937"/>
    <w:rsid w:val="00B25AFE"/>
    <w:rsid w:val="00B25DCC"/>
    <w:rsid w:val="00B25E6A"/>
    <w:rsid w:val="00B263D5"/>
    <w:rsid w:val="00B2649E"/>
    <w:rsid w:val="00B26801"/>
    <w:rsid w:val="00B26951"/>
    <w:rsid w:val="00B26E04"/>
    <w:rsid w:val="00B2702B"/>
    <w:rsid w:val="00B27244"/>
    <w:rsid w:val="00B2727F"/>
    <w:rsid w:val="00B272F6"/>
    <w:rsid w:val="00B2742E"/>
    <w:rsid w:val="00B2794F"/>
    <w:rsid w:val="00B27AE5"/>
    <w:rsid w:val="00B27BC3"/>
    <w:rsid w:val="00B27D3F"/>
    <w:rsid w:val="00B27E89"/>
    <w:rsid w:val="00B27F11"/>
    <w:rsid w:val="00B30012"/>
    <w:rsid w:val="00B300D3"/>
    <w:rsid w:val="00B30148"/>
    <w:rsid w:val="00B30433"/>
    <w:rsid w:val="00B30670"/>
    <w:rsid w:val="00B30776"/>
    <w:rsid w:val="00B30847"/>
    <w:rsid w:val="00B30AC6"/>
    <w:rsid w:val="00B3106B"/>
    <w:rsid w:val="00B312FA"/>
    <w:rsid w:val="00B31530"/>
    <w:rsid w:val="00B31541"/>
    <w:rsid w:val="00B31861"/>
    <w:rsid w:val="00B31E84"/>
    <w:rsid w:val="00B31F4A"/>
    <w:rsid w:val="00B323A7"/>
    <w:rsid w:val="00B323B8"/>
    <w:rsid w:val="00B32466"/>
    <w:rsid w:val="00B324B4"/>
    <w:rsid w:val="00B3271E"/>
    <w:rsid w:val="00B32DBD"/>
    <w:rsid w:val="00B32DF3"/>
    <w:rsid w:val="00B33393"/>
    <w:rsid w:val="00B337D7"/>
    <w:rsid w:val="00B337EC"/>
    <w:rsid w:val="00B338E1"/>
    <w:rsid w:val="00B33937"/>
    <w:rsid w:val="00B33BC9"/>
    <w:rsid w:val="00B33DC1"/>
    <w:rsid w:val="00B33FE3"/>
    <w:rsid w:val="00B3435E"/>
    <w:rsid w:val="00B343C2"/>
    <w:rsid w:val="00B3456E"/>
    <w:rsid w:val="00B34B91"/>
    <w:rsid w:val="00B34D03"/>
    <w:rsid w:val="00B34D0A"/>
    <w:rsid w:val="00B350F1"/>
    <w:rsid w:val="00B35315"/>
    <w:rsid w:val="00B3541F"/>
    <w:rsid w:val="00B3546C"/>
    <w:rsid w:val="00B3547E"/>
    <w:rsid w:val="00B354F8"/>
    <w:rsid w:val="00B35685"/>
    <w:rsid w:val="00B35797"/>
    <w:rsid w:val="00B357DB"/>
    <w:rsid w:val="00B35AE8"/>
    <w:rsid w:val="00B35B62"/>
    <w:rsid w:val="00B35C6C"/>
    <w:rsid w:val="00B35D4D"/>
    <w:rsid w:val="00B35F4E"/>
    <w:rsid w:val="00B36006"/>
    <w:rsid w:val="00B3602D"/>
    <w:rsid w:val="00B36086"/>
    <w:rsid w:val="00B366A6"/>
    <w:rsid w:val="00B366AE"/>
    <w:rsid w:val="00B367B4"/>
    <w:rsid w:val="00B36844"/>
    <w:rsid w:val="00B36E70"/>
    <w:rsid w:val="00B372A3"/>
    <w:rsid w:val="00B3743F"/>
    <w:rsid w:val="00B376B9"/>
    <w:rsid w:val="00B379DC"/>
    <w:rsid w:val="00B37D12"/>
    <w:rsid w:val="00B400BB"/>
    <w:rsid w:val="00B401EA"/>
    <w:rsid w:val="00B4028B"/>
    <w:rsid w:val="00B4037F"/>
    <w:rsid w:val="00B406DA"/>
    <w:rsid w:val="00B406FC"/>
    <w:rsid w:val="00B40810"/>
    <w:rsid w:val="00B40829"/>
    <w:rsid w:val="00B408D1"/>
    <w:rsid w:val="00B40FDF"/>
    <w:rsid w:val="00B41BD8"/>
    <w:rsid w:val="00B41E93"/>
    <w:rsid w:val="00B42085"/>
    <w:rsid w:val="00B421BD"/>
    <w:rsid w:val="00B42473"/>
    <w:rsid w:val="00B424CA"/>
    <w:rsid w:val="00B425BE"/>
    <w:rsid w:val="00B425F8"/>
    <w:rsid w:val="00B4278C"/>
    <w:rsid w:val="00B42AB2"/>
    <w:rsid w:val="00B42AD7"/>
    <w:rsid w:val="00B42B04"/>
    <w:rsid w:val="00B42F83"/>
    <w:rsid w:val="00B43307"/>
    <w:rsid w:val="00B43384"/>
    <w:rsid w:val="00B436AA"/>
    <w:rsid w:val="00B437CD"/>
    <w:rsid w:val="00B43971"/>
    <w:rsid w:val="00B43B75"/>
    <w:rsid w:val="00B43EBF"/>
    <w:rsid w:val="00B443BB"/>
    <w:rsid w:val="00B44472"/>
    <w:rsid w:val="00B44621"/>
    <w:rsid w:val="00B44AFF"/>
    <w:rsid w:val="00B44D79"/>
    <w:rsid w:val="00B44FB7"/>
    <w:rsid w:val="00B4529B"/>
    <w:rsid w:val="00B45465"/>
    <w:rsid w:val="00B455DE"/>
    <w:rsid w:val="00B45647"/>
    <w:rsid w:val="00B45926"/>
    <w:rsid w:val="00B459E0"/>
    <w:rsid w:val="00B45E4C"/>
    <w:rsid w:val="00B45EF3"/>
    <w:rsid w:val="00B46037"/>
    <w:rsid w:val="00B4642B"/>
    <w:rsid w:val="00B46C0E"/>
    <w:rsid w:val="00B46C95"/>
    <w:rsid w:val="00B46FC2"/>
    <w:rsid w:val="00B46FFB"/>
    <w:rsid w:val="00B470C0"/>
    <w:rsid w:val="00B4747B"/>
    <w:rsid w:val="00B4762E"/>
    <w:rsid w:val="00B4771F"/>
    <w:rsid w:val="00B47870"/>
    <w:rsid w:val="00B47B60"/>
    <w:rsid w:val="00B47BDB"/>
    <w:rsid w:val="00B504AF"/>
    <w:rsid w:val="00B506D4"/>
    <w:rsid w:val="00B508BC"/>
    <w:rsid w:val="00B50B40"/>
    <w:rsid w:val="00B50CA9"/>
    <w:rsid w:val="00B50DD2"/>
    <w:rsid w:val="00B50E1D"/>
    <w:rsid w:val="00B50E6D"/>
    <w:rsid w:val="00B51062"/>
    <w:rsid w:val="00B51106"/>
    <w:rsid w:val="00B512E3"/>
    <w:rsid w:val="00B514F7"/>
    <w:rsid w:val="00B5189A"/>
    <w:rsid w:val="00B519AF"/>
    <w:rsid w:val="00B51B4D"/>
    <w:rsid w:val="00B51D6F"/>
    <w:rsid w:val="00B5217A"/>
    <w:rsid w:val="00B52252"/>
    <w:rsid w:val="00B522B9"/>
    <w:rsid w:val="00B5239E"/>
    <w:rsid w:val="00B523B5"/>
    <w:rsid w:val="00B52701"/>
    <w:rsid w:val="00B52926"/>
    <w:rsid w:val="00B52A91"/>
    <w:rsid w:val="00B52AD3"/>
    <w:rsid w:val="00B52D09"/>
    <w:rsid w:val="00B52D9D"/>
    <w:rsid w:val="00B5300B"/>
    <w:rsid w:val="00B53254"/>
    <w:rsid w:val="00B538FF"/>
    <w:rsid w:val="00B53B74"/>
    <w:rsid w:val="00B53B88"/>
    <w:rsid w:val="00B54359"/>
    <w:rsid w:val="00B544E9"/>
    <w:rsid w:val="00B547BB"/>
    <w:rsid w:val="00B547FC"/>
    <w:rsid w:val="00B54AA9"/>
    <w:rsid w:val="00B54E76"/>
    <w:rsid w:val="00B54F2B"/>
    <w:rsid w:val="00B554C9"/>
    <w:rsid w:val="00B555E9"/>
    <w:rsid w:val="00B55980"/>
    <w:rsid w:val="00B559CA"/>
    <w:rsid w:val="00B55BEA"/>
    <w:rsid w:val="00B56305"/>
    <w:rsid w:val="00B564F6"/>
    <w:rsid w:val="00B56754"/>
    <w:rsid w:val="00B567AE"/>
    <w:rsid w:val="00B568C4"/>
    <w:rsid w:val="00B56A87"/>
    <w:rsid w:val="00B56AAE"/>
    <w:rsid w:val="00B56AF7"/>
    <w:rsid w:val="00B56BED"/>
    <w:rsid w:val="00B56DC6"/>
    <w:rsid w:val="00B56E5A"/>
    <w:rsid w:val="00B5726E"/>
    <w:rsid w:val="00B57270"/>
    <w:rsid w:val="00B5732D"/>
    <w:rsid w:val="00B5755D"/>
    <w:rsid w:val="00B57612"/>
    <w:rsid w:val="00B5773A"/>
    <w:rsid w:val="00B57AF5"/>
    <w:rsid w:val="00B57C4D"/>
    <w:rsid w:val="00B57F55"/>
    <w:rsid w:val="00B60062"/>
    <w:rsid w:val="00B60335"/>
    <w:rsid w:val="00B605AA"/>
    <w:rsid w:val="00B60653"/>
    <w:rsid w:val="00B608CA"/>
    <w:rsid w:val="00B609E0"/>
    <w:rsid w:val="00B60A9F"/>
    <w:rsid w:val="00B60C5F"/>
    <w:rsid w:val="00B60E95"/>
    <w:rsid w:val="00B60F57"/>
    <w:rsid w:val="00B610B0"/>
    <w:rsid w:val="00B611F4"/>
    <w:rsid w:val="00B61212"/>
    <w:rsid w:val="00B61319"/>
    <w:rsid w:val="00B61982"/>
    <w:rsid w:val="00B61B37"/>
    <w:rsid w:val="00B61D26"/>
    <w:rsid w:val="00B61D85"/>
    <w:rsid w:val="00B61EAE"/>
    <w:rsid w:val="00B61F11"/>
    <w:rsid w:val="00B6213B"/>
    <w:rsid w:val="00B6220D"/>
    <w:rsid w:val="00B625D0"/>
    <w:rsid w:val="00B6283F"/>
    <w:rsid w:val="00B63030"/>
    <w:rsid w:val="00B6311E"/>
    <w:rsid w:val="00B6314D"/>
    <w:rsid w:val="00B6377C"/>
    <w:rsid w:val="00B63900"/>
    <w:rsid w:val="00B63935"/>
    <w:rsid w:val="00B63C2A"/>
    <w:rsid w:val="00B64622"/>
    <w:rsid w:val="00B648C3"/>
    <w:rsid w:val="00B64934"/>
    <w:rsid w:val="00B64C9F"/>
    <w:rsid w:val="00B64CD0"/>
    <w:rsid w:val="00B64D91"/>
    <w:rsid w:val="00B64DAF"/>
    <w:rsid w:val="00B65389"/>
    <w:rsid w:val="00B657B9"/>
    <w:rsid w:val="00B6624E"/>
    <w:rsid w:val="00B6651C"/>
    <w:rsid w:val="00B6668D"/>
    <w:rsid w:val="00B66A2C"/>
    <w:rsid w:val="00B66DB4"/>
    <w:rsid w:val="00B66FA0"/>
    <w:rsid w:val="00B670EB"/>
    <w:rsid w:val="00B67268"/>
    <w:rsid w:val="00B67353"/>
    <w:rsid w:val="00B67443"/>
    <w:rsid w:val="00B67D89"/>
    <w:rsid w:val="00B67E7B"/>
    <w:rsid w:val="00B67FB4"/>
    <w:rsid w:val="00B700F9"/>
    <w:rsid w:val="00B701D8"/>
    <w:rsid w:val="00B70484"/>
    <w:rsid w:val="00B70515"/>
    <w:rsid w:val="00B70A67"/>
    <w:rsid w:val="00B70A89"/>
    <w:rsid w:val="00B71456"/>
    <w:rsid w:val="00B71600"/>
    <w:rsid w:val="00B71647"/>
    <w:rsid w:val="00B716D3"/>
    <w:rsid w:val="00B71752"/>
    <w:rsid w:val="00B719D3"/>
    <w:rsid w:val="00B71CFF"/>
    <w:rsid w:val="00B72104"/>
    <w:rsid w:val="00B72244"/>
    <w:rsid w:val="00B723B2"/>
    <w:rsid w:val="00B725EC"/>
    <w:rsid w:val="00B72E2A"/>
    <w:rsid w:val="00B72E58"/>
    <w:rsid w:val="00B72E99"/>
    <w:rsid w:val="00B72F53"/>
    <w:rsid w:val="00B72FDC"/>
    <w:rsid w:val="00B730D1"/>
    <w:rsid w:val="00B73427"/>
    <w:rsid w:val="00B7350D"/>
    <w:rsid w:val="00B73B97"/>
    <w:rsid w:val="00B73EFE"/>
    <w:rsid w:val="00B73F70"/>
    <w:rsid w:val="00B74157"/>
    <w:rsid w:val="00B7416A"/>
    <w:rsid w:val="00B7425C"/>
    <w:rsid w:val="00B742B8"/>
    <w:rsid w:val="00B74586"/>
    <w:rsid w:val="00B74AC2"/>
    <w:rsid w:val="00B74B17"/>
    <w:rsid w:val="00B74B4D"/>
    <w:rsid w:val="00B751B7"/>
    <w:rsid w:val="00B7530B"/>
    <w:rsid w:val="00B75629"/>
    <w:rsid w:val="00B7595E"/>
    <w:rsid w:val="00B75C67"/>
    <w:rsid w:val="00B75DB0"/>
    <w:rsid w:val="00B75E59"/>
    <w:rsid w:val="00B75ED6"/>
    <w:rsid w:val="00B76579"/>
    <w:rsid w:val="00B7666A"/>
    <w:rsid w:val="00B76748"/>
    <w:rsid w:val="00B76A59"/>
    <w:rsid w:val="00B76AD3"/>
    <w:rsid w:val="00B76EEA"/>
    <w:rsid w:val="00B76F9E"/>
    <w:rsid w:val="00B774F7"/>
    <w:rsid w:val="00B77526"/>
    <w:rsid w:val="00B776B4"/>
    <w:rsid w:val="00B779F8"/>
    <w:rsid w:val="00B77A0A"/>
    <w:rsid w:val="00B77C4F"/>
    <w:rsid w:val="00B77EDB"/>
    <w:rsid w:val="00B80195"/>
    <w:rsid w:val="00B804EA"/>
    <w:rsid w:val="00B809A0"/>
    <w:rsid w:val="00B80BBD"/>
    <w:rsid w:val="00B81342"/>
    <w:rsid w:val="00B8150E"/>
    <w:rsid w:val="00B81696"/>
    <w:rsid w:val="00B81751"/>
    <w:rsid w:val="00B81BF5"/>
    <w:rsid w:val="00B81CA1"/>
    <w:rsid w:val="00B81EA5"/>
    <w:rsid w:val="00B81ECC"/>
    <w:rsid w:val="00B8246B"/>
    <w:rsid w:val="00B825E3"/>
    <w:rsid w:val="00B82BA9"/>
    <w:rsid w:val="00B82BC8"/>
    <w:rsid w:val="00B82BE3"/>
    <w:rsid w:val="00B82D25"/>
    <w:rsid w:val="00B82E05"/>
    <w:rsid w:val="00B82E61"/>
    <w:rsid w:val="00B82F06"/>
    <w:rsid w:val="00B8309B"/>
    <w:rsid w:val="00B8323D"/>
    <w:rsid w:val="00B8360B"/>
    <w:rsid w:val="00B8379A"/>
    <w:rsid w:val="00B838D7"/>
    <w:rsid w:val="00B83E0A"/>
    <w:rsid w:val="00B8407E"/>
    <w:rsid w:val="00B8425F"/>
    <w:rsid w:val="00B843EE"/>
    <w:rsid w:val="00B84400"/>
    <w:rsid w:val="00B845DF"/>
    <w:rsid w:val="00B846A3"/>
    <w:rsid w:val="00B8506E"/>
    <w:rsid w:val="00B850A8"/>
    <w:rsid w:val="00B85108"/>
    <w:rsid w:val="00B852EA"/>
    <w:rsid w:val="00B8532C"/>
    <w:rsid w:val="00B855B3"/>
    <w:rsid w:val="00B85654"/>
    <w:rsid w:val="00B856BF"/>
    <w:rsid w:val="00B85857"/>
    <w:rsid w:val="00B85C3A"/>
    <w:rsid w:val="00B8620C"/>
    <w:rsid w:val="00B86406"/>
    <w:rsid w:val="00B8659C"/>
    <w:rsid w:val="00B86A9E"/>
    <w:rsid w:val="00B86B45"/>
    <w:rsid w:val="00B86B6B"/>
    <w:rsid w:val="00B870CE"/>
    <w:rsid w:val="00B8743F"/>
    <w:rsid w:val="00B874D9"/>
    <w:rsid w:val="00B87614"/>
    <w:rsid w:val="00B87677"/>
    <w:rsid w:val="00B87A45"/>
    <w:rsid w:val="00B87D02"/>
    <w:rsid w:val="00B87EA1"/>
    <w:rsid w:val="00B9053A"/>
    <w:rsid w:val="00B90552"/>
    <w:rsid w:val="00B90567"/>
    <w:rsid w:val="00B907BD"/>
    <w:rsid w:val="00B9083E"/>
    <w:rsid w:val="00B908C5"/>
    <w:rsid w:val="00B908C7"/>
    <w:rsid w:val="00B90A8D"/>
    <w:rsid w:val="00B90EDD"/>
    <w:rsid w:val="00B91872"/>
    <w:rsid w:val="00B91BC1"/>
    <w:rsid w:val="00B91EBB"/>
    <w:rsid w:val="00B91F66"/>
    <w:rsid w:val="00B921B6"/>
    <w:rsid w:val="00B922BC"/>
    <w:rsid w:val="00B92623"/>
    <w:rsid w:val="00B92649"/>
    <w:rsid w:val="00B926A5"/>
    <w:rsid w:val="00B92984"/>
    <w:rsid w:val="00B9299B"/>
    <w:rsid w:val="00B929DD"/>
    <w:rsid w:val="00B92BD5"/>
    <w:rsid w:val="00B92C79"/>
    <w:rsid w:val="00B92D4C"/>
    <w:rsid w:val="00B92DEB"/>
    <w:rsid w:val="00B932A4"/>
    <w:rsid w:val="00B9359A"/>
    <w:rsid w:val="00B93945"/>
    <w:rsid w:val="00B93A78"/>
    <w:rsid w:val="00B93B36"/>
    <w:rsid w:val="00B93B71"/>
    <w:rsid w:val="00B93C69"/>
    <w:rsid w:val="00B93D2F"/>
    <w:rsid w:val="00B93ECC"/>
    <w:rsid w:val="00B93FD1"/>
    <w:rsid w:val="00B94095"/>
    <w:rsid w:val="00B94182"/>
    <w:rsid w:val="00B9447C"/>
    <w:rsid w:val="00B944C6"/>
    <w:rsid w:val="00B9460F"/>
    <w:rsid w:val="00B94655"/>
    <w:rsid w:val="00B94A0F"/>
    <w:rsid w:val="00B94A22"/>
    <w:rsid w:val="00B94A85"/>
    <w:rsid w:val="00B94B07"/>
    <w:rsid w:val="00B94F79"/>
    <w:rsid w:val="00B94FC0"/>
    <w:rsid w:val="00B95343"/>
    <w:rsid w:val="00B9544E"/>
    <w:rsid w:val="00B95541"/>
    <w:rsid w:val="00B955FB"/>
    <w:rsid w:val="00B9569C"/>
    <w:rsid w:val="00B959EF"/>
    <w:rsid w:val="00B95D40"/>
    <w:rsid w:val="00B96288"/>
    <w:rsid w:val="00B965E1"/>
    <w:rsid w:val="00B96770"/>
    <w:rsid w:val="00B968B4"/>
    <w:rsid w:val="00B969EC"/>
    <w:rsid w:val="00B96D6E"/>
    <w:rsid w:val="00B96FF9"/>
    <w:rsid w:val="00B974DF"/>
    <w:rsid w:val="00B97721"/>
    <w:rsid w:val="00B977C9"/>
    <w:rsid w:val="00B97958"/>
    <w:rsid w:val="00B97A8C"/>
    <w:rsid w:val="00B97B9E"/>
    <w:rsid w:val="00B97BC8"/>
    <w:rsid w:val="00B97D33"/>
    <w:rsid w:val="00B97E53"/>
    <w:rsid w:val="00BA01B3"/>
    <w:rsid w:val="00BA0375"/>
    <w:rsid w:val="00BA0686"/>
    <w:rsid w:val="00BA0ABD"/>
    <w:rsid w:val="00BA0D73"/>
    <w:rsid w:val="00BA0FB2"/>
    <w:rsid w:val="00BA12FD"/>
    <w:rsid w:val="00BA14E8"/>
    <w:rsid w:val="00BA1862"/>
    <w:rsid w:val="00BA1873"/>
    <w:rsid w:val="00BA1A1F"/>
    <w:rsid w:val="00BA1A4A"/>
    <w:rsid w:val="00BA1A99"/>
    <w:rsid w:val="00BA1BD3"/>
    <w:rsid w:val="00BA1D27"/>
    <w:rsid w:val="00BA1D32"/>
    <w:rsid w:val="00BA1D69"/>
    <w:rsid w:val="00BA1E32"/>
    <w:rsid w:val="00BA1FC4"/>
    <w:rsid w:val="00BA2095"/>
    <w:rsid w:val="00BA227A"/>
    <w:rsid w:val="00BA24CF"/>
    <w:rsid w:val="00BA2575"/>
    <w:rsid w:val="00BA267A"/>
    <w:rsid w:val="00BA2833"/>
    <w:rsid w:val="00BA2A39"/>
    <w:rsid w:val="00BA2A5E"/>
    <w:rsid w:val="00BA2C14"/>
    <w:rsid w:val="00BA2D30"/>
    <w:rsid w:val="00BA2DCA"/>
    <w:rsid w:val="00BA2E8E"/>
    <w:rsid w:val="00BA3355"/>
    <w:rsid w:val="00BA3D20"/>
    <w:rsid w:val="00BA3DAF"/>
    <w:rsid w:val="00BA4105"/>
    <w:rsid w:val="00BA411C"/>
    <w:rsid w:val="00BA42B3"/>
    <w:rsid w:val="00BA47CE"/>
    <w:rsid w:val="00BA4AAB"/>
    <w:rsid w:val="00BA4AD6"/>
    <w:rsid w:val="00BA4D7F"/>
    <w:rsid w:val="00BA4F82"/>
    <w:rsid w:val="00BA502C"/>
    <w:rsid w:val="00BA5365"/>
    <w:rsid w:val="00BA536A"/>
    <w:rsid w:val="00BA537A"/>
    <w:rsid w:val="00BA54FF"/>
    <w:rsid w:val="00BA553C"/>
    <w:rsid w:val="00BA56C7"/>
    <w:rsid w:val="00BA5832"/>
    <w:rsid w:val="00BA5964"/>
    <w:rsid w:val="00BA5B4C"/>
    <w:rsid w:val="00BA5B80"/>
    <w:rsid w:val="00BA5D90"/>
    <w:rsid w:val="00BA60BD"/>
    <w:rsid w:val="00BA60E3"/>
    <w:rsid w:val="00BA6798"/>
    <w:rsid w:val="00BA6840"/>
    <w:rsid w:val="00BA6969"/>
    <w:rsid w:val="00BA697C"/>
    <w:rsid w:val="00BA6B42"/>
    <w:rsid w:val="00BA6B90"/>
    <w:rsid w:val="00BA7097"/>
    <w:rsid w:val="00BA7122"/>
    <w:rsid w:val="00BA739E"/>
    <w:rsid w:val="00BA73DC"/>
    <w:rsid w:val="00BA75BC"/>
    <w:rsid w:val="00BA78BB"/>
    <w:rsid w:val="00BA7C8A"/>
    <w:rsid w:val="00BA7D73"/>
    <w:rsid w:val="00BA7D7C"/>
    <w:rsid w:val="00BA7DCE"/>
    <w:rsid w:val="00BA7E14"/>
    <w:rsid w:val="00BB0022"/>
    <w:rsid w:val="00BB00D2"/>
    <w:rsid w:val="00BB0253"/>
    <w:rsid w:val="00BB0269"/>
    <w:rsid w:val="00BB029B"/>
    <w:rsid w:val="00BB05A4"/>
    <w:rsid w:val="00BB0E36"/>
    <w:rsid w:val="00BB0E83"/>
    <w:rsid w:val="00BB0FD6"/>
    <w:rsid w:val="00BB145C"/>
    <w:rsid w:val="00BB1A11"/>
    <w:rsid w:val="00BB1A2B"/>
    <w:rsid w:val="00BB1AB3"/>
    <w:rsid w:val="00BB1C03"/>
    <w:rsid w:val="00BB1CD0"/>
    <w:rsid w:val="00BB20D8"/>
    <w:rsid w:val="00BB2210"/>
    <w:rsid w:val="00BB2289"/>
    <w:rsid w:val="00BB228D"/>
    <w:rsid w:val="00BB236A"/>
    <w:rsid w:val="00BB24E9"/>
    <w:rsid w:val="00BB2536"/>
    <w:rsid w:val="00BB2669"/>
    <w:rsid w:val="00BB2706"/>
    <w:rsid w:val="00BB27E9"/>
    <w:rsid w:val="00BB29DC"/>
    <w:rsid w:val="00BB2B75"/>
    <w:rsid w:val="00BB3169"/>
    <w:rsid w:val="00BB340D"/>
    <w:rsid w:val="00BB3ACA"/>
    <w:rsid w:val="00BB3E76"/>
    <w:rsid w:val="00BB4021"/>
    <w:rsid w:val="00BB41C8"/>
    <w:rsid w:val="00BB424E"/>
    <w:rsid w:val="00BB430C"/>
    <w:rsid w:val="00BB4599"/>
    <w:rsid w:val="00BB46BD"/>
    <w:rsid w:val="00BB47EC"/>
    <w:rsid w:val="00BB490F"/>
    <w:rsid w:val="00BB4C56"/>
    <w:rsid w:val="00BB4CC7"/>
    <w:rsid w:val="00BB4E08"/>
    <w:rsid w:val="00BB4EFF"/>
    <w:rsid w:val="00BB4F02"/>
    <w:rsid w:val="00BB4F26"/>
    <w:rsid w:val="00BB4F4C"/>
    <w:rsid w:val="00BB51B5"/>
    <w:rsid w:val="00BB5898"/>
    <w:rsid w:val="00BB5906"/>
    <w:rsid w:val="00BB59A1"/>
    <w:rsid w:val="00BB5C2D"/>
    <w:rsid w:val="00BB5DBA"/>
    <w:rsid w:val="00BB612D"/>
    <w:rsid w:val="00BB61A0"/>
    <w:rsid w:val="00BB6556"/>
    <w:rsid w:val="00BB67CE"/>
    <w:rsid w:val="00BB6AE4"/>
    <w:rsid w:val="00BB6D95"/>
    <w:rsid w:val="00BB7373"/>
    <w:rsid w:val="00BB740D"/>
    <w:rsid w:val="00BB7780"/>
    <w:rsid w:val="00BB77B3"/>
    <w:rsid w:val="00BB7860"/>
    <w:rsid w:val="00BB7AB4"/>
    <w:rsid w:val="00BB7AED"/>
    <w:rsid w:val="00BB7AF7"/>
    <w:rsid w:val="00BC01BC"/>
    <w:rsid w:val="00BC020B"/>
    <w:rsid w:val="00BC029E"/>
    <w:rsid w:val="00BC05D9"/>
    <w:rsid w:val="00BC109A"/>
    <w:rsid w:val="00BC1582"/>
    <w:rsid w:val="00BC17F6"/>
    <w:rsid w:val="00BC1C65"/>
    <w:rsid w:val="00BC1C73"/>
    <w:rsid w:val="00BC1D2A"/>
    <w:rsid w:val="00BC21EB"/>
    <w:rsid w:val="00BC25BE"/>
    <w:rsid w:val="00BC25F9"/>
    <w:rsid w:val="00BC25FF"/>
    <w:rsid w:val="00BC27FF"/>
    <w:rsid w:val="00BC29FB"/>
    <w:rsid w:val="00BC2A7E"/>
    <w:rsid w:val="00BC2AB6"/>
    <w:rsid w:val="00BC2AD8"/>
    <w:rsid w:val="00BC2EC8"/>
    <w:rsid w:val="00BC2ED8"/>
    <w:rsid w:val="00BC34B2"/>
    <w:rsid w:val="00BC3591"/>
    <w:rsid w:val="00BC38E3"/>
    <w:rsid w:val="00BC3937"/>
    <w:rsid w:val="00BC4552"/>
    <w:rsid w:val="00BC45A1"/>
    <w:rsid w:val="00BC46F4"/>
    <w:rsid w:val="00BC47DB"/>
    <w:rsid w:val="00BC47DC"/>
    <w:rsid w:val="00BC484C"/>
    <w:rsid w:val="00BC4888"/>
    <w:rsid w:val="00BC4B89"/>
    <w:rsid w:val="00BC4BE9"/>
    <w:rsid w:val="00BC4BFB"/>
    <w:rsid w:val="00BC4E86"/>
    <w:rsid w:val="00BC4F08"/>
    <w:rsid w:val="00BC5174"/>
    <w:rsid w:val="00BC5273"/>
    <w:rsid w:val="00BC52A4"/>
    <w:rsid w:val="00BC5360"/>
    <w:rsid w:val="00BC539D"/>
    <w:rsid w:val="00BC5424"/>
    <w:rsid w:val="00BC5987"/>
    <w:rsid w:val="00BC5A96"/>
    <w:rsid w:val="00BC5CCB"/>
    <w:rsid w:val="00BC60E9"/>
    <w:rsid w:val="00BC6363"/>
    <w:rsid w:val="00BC6466"/>
    <w:rsid w:val="00BC6B0F"/>
    <w:rsid w:val="00BC6C6B"/>
    <w:rsid w:val="00BC6CB3"/>
    <w:rsid w:val="00BC7145"/>
    <w:rsid w:val="00BC71E8"/>
    <w:rsid w:val="00BC7784"/>
    <w:rsid w:val="00BC7B76"/>
    <w:rsid w:val="00BC7E0C"/>
    <w:rsid w:val="00BD0470"/>
    <w:rsid w:val="00BD084A"/>
    <w:rsid w:val="00BD0D25"/>
    <w:rsid w:val="00BD1050"/>
    <w:rsid w:val="00BD1052"/>
    <w:rsid w:val="00BD1116"/>
    <w:rsid w:val="00BD11E5"/>
    <w:rsid w:val="00BD125A"/>
    <w:rsid w:val="00BD1676"/>
    <w:rsid w:val="00BD18C2"/>
    <w:rsid w:val="00BD19C8"/>
    <w:rsid w:val="00BD1D1B"/>
    <w:rsid w:val="00BD24EB"/>
    <w:rsid w:val="00BD25C9"/>
    <w:rsid w:val="00BD2A79"/>
    <w:rsid w:val="00BD2AE7"/>
    <w:rsid w:val="00BD2C20"/>
    <w:rsid w:val="00BD3064"/>
    <w:rsid w:val="00BD315B"/>
    <w:rsid w:val="00BD31BD"/>
    <w:rsid w:val="00BD33A3"/>
    <w:rsid w:val="00BD3442"/>
    <w:rsid w:val="00BD34FE"/>
    <w:rsid w:val="00BD368F"/>
    <w:rsid w:val="00BD3863"/>
    <w:rsid w:val="00BD3C40"/>
    <w:rsid w:val="00BD41A7"/>
    <w:rsid w:val="00BD47F5"/>
    <w:rsid w:val="00BD48A1"/>
    <w:rsid w:val="00BD49C0"/>
    <w:rsid w:val="00BD4A2C"/>
    <w:rsid w:val="00BD4A6A"/>
    <w:rsid w:val="00BD4B63"/>
    <w:rsid w:val="00BD4C57"/>
    <w:rsid w:val="00BD4DFA"/>
    <w:rsid w:val="00BD527D"/>
    <w:rsid w:val="00BD53B9"/>
    <w:rsid w:val="00BD5466"/>
    <w:rsid w:val="00BD54E6"/>
    <w:rsid w:val="00BD55DC"/>
    <w:rsid w:val="00BD5615"/>
    <w:rsid w:val="00BD5A37"/>
    <w:rsid w:val="00BD5B84"/>
    <w:rsid w:val="00BD5C75"/>
    <w:rsid w:val="00BD5CCC"/>
    <w:rsid w:val="00BD5CE0"/>
    <w:rsid w:val="00BD5F9D"/>
    <w:rsid w:val="00BD61B8"/>
    <w:rsid w:val="00BD64EB"/>
    <w:rsid w:val="00BD6647"/>
    <w:rsid w:val="00BD68A0"/>
    <w:rsid w:val="00BD6A1C"/>
    <w:rsid w:val="00BD6FF0"/>
    <w:rsid w:val="00BD7288"/>
    <w:rsid w:val="00BD7295"/>
    <w:rsid w:val="00BD76D4"/>
    <w:rsid w:val="00BD7AB6"/>
    <w:rsid w:val="00BD7BEF"/>
    <w:rsid w:val="00BD7DE7"/>
    <w:rsid w:val="00BD7EA3"/>
    <w:rsid w:val="00BD7F45"/>
    <w:rsid w:val="00BD7FE6"/>
    <w:rsid w:val="00BE0252"/>
    <w:rsid w:val="00BE0331"/>
    <w:rsid w:val="00BE05E6"/>
    <w:rsid w:val="00BE0F03"/>
    <w:rsid w:val="00BE0F0B"/>
    <w:rsid w:val="00BE11BC"/>
    <w:rsid w:val="00BE147A"/>
    <w:rsid w:val="00BE174A"/>
    <w:rsid w:val="00BE1750"/>
    <w:rsid w:val="00BE179D"/>
    <w:rsid w:val="00BE1975"/>
    <w:rsid w:val="00BE1C3B"/>
    <w:rsid w:val="00BE1FE5"/>
    <w:rsid w:val="00BE20D4"/>
    <w:rsid w:val="00BE212C"/>
    <w:rsid w:val="00BE25D5"/>
    <w:rsid w:val="00BE2768"/>
    <w:rsid w:val="00BE2865"/>
    <w:rsid w:val="00BE289A"/>
    <w:rsid w:val="00BE2902"/>
    <w:rsid w:val="00BE2B77"/>
    <w:rsid w:val="00BE2CD9"/>
    <w:rsid w:val="00BE2DC9"/>
    <w:rsid w:val="00BE3387"/>
    <w:rsid w:val="00BE38A7"/>
    <w:rsid w:val="00BE3967"/>
    <w:rsid w:val="00BE3DAA"/>
    <w:rsid w:val="00BE3DF0"/>
    <w:rsid w:val="00BE3EBA"/>
    <w:rsid w:val="00BE420E"/>
    <w:rsid w:val="00BE4224"/>
    <w:rsid w:val="00BE4228"/>
    <w:rsid w:val="00BE460E"/>
    <w:rsid w:val="00BE46AF"/>
    <w:rsid w:val="00BE4812"/>
    <w:rsid w:val="00BE4839"/>
    <w:rsid w:val="00BE4951"/>
    <w:rsid w:val="00BE4A63"/>
    <w:rsid w:val="00BE4D7F"/>
    <w:rsid w:val="00BE4F12"/>
    <w:rsid w:val="00BE4F84"/>
    <w:rsid w:val="00BE5181"/>
    <w:rsid w:val="00BE51F2"/>
    <w:rsid w:val="00BE5395"/>
    <w:rsid w:val="00BE53A7"/>
    <w:rsid w:val="00BE5496"/>
    <w:rsid w:val="00BE5B81"/>
    <w:rsid w:val="00BE5C4E"/>
    <w:rsid w:val="00BE5CA7"/>
    <w:rsid w:val="00BE5DE5"/>
    <w:rsid w:val="00BE5F5B"/>
    <w:rsid w:val="00BE61BF"/>
    <w:rsid w:val="00BE61C8"/>
    <w:rsid w:val="00BE6380"/>
    <w:rsid w:val="00BE63CD"/>
    <w:rsid w:val="00BE65AC"/>
    <w:rsid w:val="00BE6838"/>
    <w:rsid w:val="00BE6839"/>
    <w:rsid w:val="00BE6B14"/>
    <w:rsid w:val="00BE6B96"/>
    <w:rsid w:val="00BE6DC9"/>
    <w:rsid w:val="00BE6FAF"/>
    <w:rsid w:val="00BE7024"/>
    <w:rsid w:val="00BE717E"/>
    <w:rsid w:val="00BE755B"/>
    <w:rsid w:val="00BE796C"/>
    <w:rsid w:val="00BE7C21"/>
    <w:rsid w:val="00BF000A"/>
    <w:rsid w:val="00BF003B"/>
    <w:rsid w:val="00BF020C"/>
    <w:rsid w:val="00BF082D"/>
    <w:rsid w:val="00BF0C2B"/>
    <w:rsid w:val="00BF0CFD"/>
    <w:rsid w:val="00BF102A"/>
    <w:rsid w:val="00BF1729"/>
    <w:rsid w:val="00BF1B6F"/>
    <w:rsid w:val="00BF1C6B"/>
    <w:rsid w:val="00BF1CF8"/>
    <w:rsid w:val="00BF1EAA"/>
    <w:rsid w:val="00BF1EAE"/>
    <w:rsid w:val="00BF1EB9"/>
    <w:rsid w:val="00BF1F1E"/>
    <w:rsid w:val="00BF2089"/>
    <w:rsid w:val="00BF23D3"/>
    <w:rsid w:val="00BF23F5"/>
    <w:rsid w:val="00BF2822"/>
    <w:rsid w:val="00BF2993"/>
    <w:rsid w:val="00BF2E8C"/>
    <w:rsid w:val="00BF3188"/>
    <w:rsid w:val="00BF3387"/>
    <w:rsid w:val="00BF3658"/>
    <w:rsid w:val="00BF3700"/>
    <w:rsid w:val="00BF399B"/>
    <w:rsid w:val="00BF43F9"/>
    <w:rsid w:val="00BF48AE"/>
    <w:rsid w:val="00BF493C"/>
    <w:rsid w:val="00BF4951"/>
    <w:rsid w:val="00BF4966"/>
    <w:rsid w:val="00BF5494"/>
    <w:rsid w:val="00BF551B"/>
    <w:rsid w:val="00BF559C"/>
    <w:rsid w:val="00BF5600"/>
    <w:rsid w:val="00BF58A4"/>
    <w:rsid w:val="00BF5B27"/>
    <w:rsid w:val="00BF5DDA"/>
    <w:rsid w:val="00BF5F78"/>
    <w:rsid w:val="00BF608C"/>
    <w:rsid w:val="00BF60DC"/>
    <w:rsid w:val="00BF6142"/>
    <w:rsid w:val="00BF6310"/>
    <w:rsid w:val="00BF656A"/>
    <w:rsid w:val="00BF676A"/>
    <w:rsid w:val="00BF67F6"/>
    <w:rsid w:val="00BF6EC9"/>
    <w:rsid w:val="00BF721F"/>
    <w:rsid w:val="00BF73EA"/>
    <w:rsid w:val="00BF74AF"/>
    <w:rsid w:val="00BF74B0"/>
    <w:rsid w:val="00BF76C3"/>
    <w:rsid w:val="00BF787E"/>
    <w:rsid w:val="00BF78A7"/>
    <w:rsid w:val="00BF7963"/>
    <w:rsid w:val="00BF79A5"/>
    <w:rsid w:val="00BF7AB9"/>
    <w:rsid w:val="00BF7ABD"/>
    <w:rsid w:val="00C00615"/>
    <w:rsid w:val="00C006A6"/>
    <w:rsid w:val="00C007F8"/>
    <w:rsid w:val="00C00930"/>
    <w:rsid w:val="00C00BCB"/>
    <w:rsid w:val="00C00BED"/>
    <w:rsid w:val="00C015EC"/>
    <w:rsid w:val="00C017BD"/>
    <w:rsid w:val="00C01D3F"/>
    <w:rsid w:val="00C01D8A"/>
    <w:rsid w:val="00C02755"/>
    <w:rsid w:val="00C02957"/>
    <w:rsid w:val="00C02EC8"/>
    <w:rsid w:val="00C02F18"/>
    <w:rsid w:val="00C02FC6"/>
    <w:rsid w:val="00C02FFC"/>
    <w:rsid w:val="00C0306D"/>
    <w:rsid w:val="00C03479"/>
    <w:rsid w:val="00C035AE"/>
    <w:rsid w:val="00C0377E"/>
    <w:rsid w:val="00C03BFA"/>
    <w:rsid w:val="00C04468"/>
    <w:rsid w:val="00C0453E"/>
    <w:rsid w:val="00C04723"/>
    <w:rsid w:val="00C04A9A"/>
    <w:rsid w:val="00C04D0C"/>
    <w:rsid w:val="00C05391"/>
    <w:rsid w:val="00C05576"/>
    <w:rsid w:val="00C05608"/>
    <w:rsid w:val="00C0570C"/>
    <w:rsid w:val="00C05959"/>
    <w:rsid w:val="00C05AB2"/>
    <w:rsid w:val="00C05B03"/>
    <w:rsid w:val="00C05FCF"/>
    <w:rsid w:val="00C05FDF"/>
    <w:rsid w:val="00C0623E"/>
    <w:rsid w:val="00C068F6"/>
    <w:rsid w:val="00C06ADA"/>
    <w:rsid w:val="00C06BA2"/>
    <w:rsid w:val="00C06D35"/>
    <w:rsid w:val="00C06FF4"/>
    <w:rsid w:val="00C07082"/>
    <w:rsid w:val="00C07285"/>
    <w:rsid w:val="00C07354"/>
    <w:rsid w:val="00C0735C"/>
    <w:rsid w:val="00C075FD"/>
    <w:rsid w:val="00C07896"/>
    <w:rsid w:val="00C07C35"/>
    <w:rsid w:val="00C107D7"/>
    <w:rsid w:val="00C107EF"/>
    <w:rsid w:val="00C10870"/>
    <w:rsid w:val="00C10BC4"/>
    <w:rsid w:val="00C10CEC"/>
    <w:rsid w:val="00C10DD1"/>
    <w:rsid w:val="00C10FE9"/>
    <w:rsid w:val="00C11172"/>
    <w:rsid w:val="00C111C8"/>
    <w:rsid w:val="00C116E6"/>
    <w:rsid w:val="00C1177A"/>
    <w:rsid w:val="00C11A9C"/>
    <w:rsid w:val="00C11B5F"/>
    <w:rsid w:val="00C11BD1"/>
    <w:rsid w:val="00C1213B"/>
    <w:rsid w:val="00C1232F"/>
    <w:rsid w:val="00C124ED"/>
    <w:rsid w:val="00C125A2"/>
    <w:rsid w:val="00C125A7"/>
    <w:rsid w:val="00C126C9"/>
    <w:rsid w:val="00C12756"/>
    <w:rsid w:val="00C1278C"/>
    <w:rsid w:val="00C12BD8"/>
    <w:rsid w:val="00C12DDC"/>
    <w:rsid w:val="00C12E6B"/>
    <w:rsid w:val="00C13030"/>
    <w:rsid w:val="00C131C0"/>
    <w:rsid w:val="00C13324"/>
    <w:rsid w:val="00C134FA"/>
    <w:rsid w:val="00C1364E"/>
    <w:rsid w:val="00C13B28"/>
    <w:rsid w:val="00C13D93"/>
    <w:rsid w:val="00C13F4A"/>
    <w:rsid w:val="00C14292"/>
    <w:rsid w:val="00C14556"/>
    <w:rsid w:val="00C14641"/>
    <w:rsid w:val="00C148AD"/>
    <w:rsid w:val="00C14953"/>
    <w:rsid w:val="00C14ACC"/>
    <w:rsid w:val="00C14ED1"/>
    <w:rsid w:val="00C155F4"/>
    <w:rsid w:val="00C1571E"/>
    <w:rsid w:val="00C15960"/>
    <w:rsid w:val="00C159F3"/>
    <w:rsid w:val="00C15A48"/>
    <w:rsid w:val="00C15C0C"/>
    <w:rsid w:val="00C15C91"/>
    <w:rsid w:val="00C15E0A"/>
    <w:rsid w:val="00C15F92"/>
    <w:rsid w:val="00C15FA3"/>
    <w:rsid w:val="00C16026"/>
    <w:rsid w:val="00C16460"/>
    <w:rsid w:val="00C166BB"/>
    <w:rsid w:val="00C166C7"/>
    <w:rsid w:val="00C16977"/>
    <w:rsid w:val="00C16A44"/>
    <w:rsid w:val="00C16B48"/>
    <w:rsid w:val="00C16C54"/>
    <w:rsid w:val="00C16DD5"/>
    <w:rsid w:val="00C17042"/>
    <w:rsid w:val="00C1704C"/>
    <w:rsid w:val="00C1741C"/>
    <w:rsid w:val="00C17576"/>
    <w:rsid w:val="00C176F9"/>
    <w:rsid w:val="00C177EA"/>
    <w:rsid w:val="00C17CDF"/>
    <w:rsid w:val="00C17EFC"/>
    <w:rsid w:val="00C200D7"/>
    <w:rsid w:val="00C20203"/>
    <w:rsid w:val="00C2052E"/>
    <w:rsid w:val="00C20538"/>
    <w:rsid w:val="00C20572"/>
    <w:rsid w:val="00C206E8"/>
    <w:rsid w:val="00C20B49"/>
    <w:rsid w:val="00C20B4D"/>
    <w:rsid w:val="00C20CEF"/>
    <w:rsid w:val="00C20F8D"/>
    <w:rsid w:val="00C21098"/>
    <w:rsid w:val="00C2120A"/>
    <w:rsid w:val="00C2164C"/>
    <w:rsid w:val="00C218CE"/>
    <w:rsid w:val="00C21A30"/>
    <w:rsid w:val="00C21A75"/>
    <w:rsid w:val="00C21B91"/>
    <w:rsid w:val="00C21D89"/>
    <w:rsid w:val="00C21DE1"/>
    <w:rsid w:val="00C21E71"/>
    <w:rsid w:val="00C223F1"/>
    <w:rsid w:val="00C22654"/>
    <w:rsid w:val="00C226FF"/>
    <w:rsid w:val="00C22725"/>
    <w:rsid w:val="00C2289B"/>
    <w:rsid w:val="00C22BE4"/>
    <w:rsid w:val="00C22CCD"/>
    <w:rsid w:val="00C22D36"/>
    <w:rsid w:val="00C22E60"/>
    <w:rsid w:val="00C22F55"/>
    <w:rsid w:val="00C22FBF"/>
    <w:rsid w:val="00C2335E"/>
    <w:rsid w:val="00C233F2"/>
    <w:rsid w:val="00C23943"/>
    <w:rsid w:val="00C239DA"/>
    <w:rsid w:val="00C23A9B"/>
    <w:rsid w:val="00C23BEB"/>
    <w:rsid w:val="00C23DBE"/>
    <w:rsid w:val="00C23E3D"/>
    <w:rsid w:val="00C23FF2"/>
    <w:rsid w:val="00C242C4"/>
    <w:rsid w:val="00C24585"/>
    <w:rsid w:val="00C245CC"/>
    <w:rsid w:val="00C24B9C"/>
    <w:rsid w:val="00C24DA5"/>
    <w:rsid w:val="00C24EA0"/>
    <w:rsid w:val="00C253FE"/>
    <w:rsid w:val="00C259FA"/>
    <w:rsid w:val="00C25E89"/>
    <w:rsid w:val="00C25EB9"/>
    <w:rsid w:val="00C25FF0"/>
    <w:rsid w:val="00C2604C"/>
    <w:rsid w:val="00C260F2"/>
    <w:rsid w:val="00C26289"/>
    <w:rsid w:val="00C26405"/>
    <w:rsid w:val="00C2658D"/>
    <w:rsid w:val="00C2659F"/>
    <w:rsid w:val="00C26824"/>
    <w:rsid w:val="00C26912"/>
    <w:rsid w:val="00C26AE8"/>
    <w:rsid w:val="00C26D0F"/>
    <w:rsid w:val="00C26F33"/>
    <w:rsid w:val="00C27068"/>
    <w:rsid w:val="00C270F9"/>
    <w:rsid w:val="00C2710F"/>
    <w:rsid w:val="00C271D4"/>
    <w:rsid w:val="00C27315"/>
    <w:rsid w:val="00C2741A"/>
    <w:rsid w:val="00C276D3"/>
    <w:rsid w:val="00C276FA"/>
    <w:rsid w:val="00C278D1"/>
    <w:rsid w:val="00C27940"/>
    <w:rsid w:val="00C27A04"/>
    <w:rsid w:val="00C302C4"/>
    <w:rsid w:val="00C30365"/>
    <w:rsid w:val="00C30553"/>
    <w:rsid w:val="00C3074B"/>
    <w:rsid w:val="00C30775"/>
    <w:rsid w:val="00C3099F"/>
    <w:rsid w:val="00C30A39"/>
    <w:rsid w:val="00C30A67"/>
    <w:rsid w:val="00C30FD4"/>
    <w:rsid w:val="00C3140F"/>
    <w:rsid w:val="00C31515"/>
    <w:rsid w:val="00C31638"/>
    <w:rsid w:val="00C316EF"/>
    <w:rsid w:val="00C317A2"/>
    <w:rsid w:val="00C31A11"/>
    <w:rsid w:val="00C31CFF"/>
    <w:rsid w:val="00C31D0E"/>
    <w:rsid w:val="00C31D61"/>
    <w:rsid w:val="00C31FBA"/>
    <w:rsid w:val="00C32121"/>
    <w:rsid w:val="00C32167"/>
    <w:rsid w:val="00C32488"/>
    <w:rsid w:val="00C32560"/>
    <w:rsid w:val="00C32B9C"/>
    <w:rsid w:val="00C32D2E"/>
    <w:rsid w:val="00C32E72"/>
    <w:rsid w:val="00C32EC8"/>
    <w:rsid w:val="00C32FF2"/>
    <w:rsid w:val="00C331D3"/>
    <w:rsid w:val="00C33433"/>
    <w:rsid w:val="00C334CF"/>
    <w:rsid w:val="00C337A7"/>
    <w:rsid w:val="00C339CD"/>
    <w:rsid w:val="00C33A78"/>
    <w:rsid w:val="00C33D26"/>
    <w:rsid w:val="00C33D3F"/>
    <w:rsid w:val="00C33D51"/>
    <w:rsid w:val="00C3429F"/>
    <w:rsid w:val="00C342AD"/>
    <w:rsid w:val="00C345F4"/>
    <w:rsid w:val="00C34AF5"/>
    <w:rsid w:val="00C34C8B"/>
    <w:rsid w:val="00C34D69"/>
    <w:rsid w:val="00C34DB0"/>
    <w:rsid w:val="00C34E84"/>
    <w:rsid w:val="00C34FC7"/>
    <w:rsid w:val="00C3526B"/>
    <w:rsid w:val="00C35CD9"/>
    <w:rsid w:val="00C35CE1"/>
    <w:rsid w:val="00C35D3F"/>
    <w:rsid w:val="00C35F70"/>
    <w:rsid w:val="00C35F9D"/>
    <w:rsid w:val="00C36284"/>
    <w:rsid w:val="00C36374"/>
    <w:rsid w:val="00C366DA"/>
    <w:rsid w:val="00C36813"/>
    <w:rsid w:val="00C368D6"/>
    <w:rsid w:val="00C36D82"/>
    <w:rsid w:val="00C36EAB"/>
    <w:rsid w:val="00C37186"/>
    <w:rsid w:val="00C3718F"/>
    <w:rsid w:val="00C372CC"/>
    <w:rsid w:val="00C372EC"/>
    <w:rsid w:val="00C37397"/>
    <w:rsid w:val="00C37496"/>
    <w:rsid w:val="00C37674"/>
    <w:rsid w:val="00C37AAE"/>
    <w:rsid w:val="00C37B27"/>
    <w:rsid w:val="00C37D0D"/>
    <w:rsid w:val="00C37F5B"/>
    <w:rsid w:val="00C40230"/>
    <w:rsid w:val="00C402C2"/>
    <w:rsid w:val="00C405F6"/>
    <w:rsid w:val="00C405F9"/>
    <w:rsid w:val="00C40811"/>
    <w:rsid w:val="00C4086A"/>
    <w:rsid w:val="00C40905"/>
    <w:rsid w:val="00C409F4"/>
    <w:rsid w:val="00C40F84"/>
    <w:rsid w:val="00C41284"/>
    <w:rsid w:val="00C412C1"/>
    <w:rsid w:val="00C41300"/>
    <w:rsid w:val="00C413FF"/>
    <w:rsid w:val="00C415C0"/>
    <w:rsid w:val="00C41651"/>
    <w:rsid w:val="00C416DD"/>
    <w:rsid w:val="00C41E3F"/>
    <w:rsid w:val="00C41ECD"/>
    <w:rsid w:val="00C41F0F"/>
    <w:rsid w:val="00C41F91"/>
    <w:rsid w:val="00C4221C"/>
    <w:rsid w:val="00C42250"/>
    <w:rsid w:val="00C42324"/>
    <w:rsid w:val="00C424B3"/>
    <w:rsid w:val="00C42594"/>
    <w:rsid w:val="00C42692"/>
    <w:rsid w:val="00C42B38"/>
    <w:rsid w:val="00C42CF5"/>
    <w:rsid w:val="00C42E49"/>
    <w:rsid w:val="00C42EAD"/>
    <w:rsid w:val="00C43168"/>
    <w:rsid w:val="00C4326A"/>
    <w:rsid w:val="00C43A72"/>
    <w:rsid w:val="00C43C6F"/>
    <w:rsid w:val="00C43DA2"/>
    <w:rsid w:val="00C43F50"/>
    <w:rsid w:val="00C4402D"/>
    <w:rsid w:val="00C4416F"/>
    <w:rsid w:val="00C44296"/>
    <w:rsid w:val="00C446B4"/>
    <w:rsid w:val="00C448CE"/>
    <w:rsid w:val="00C44A40"/>
    <w:rsid w:val="00C44C6E"/>
    <w:rsid w:val="00C44FCB"/>
    <w:rsid w:val="00C45073"/>
    <w:rsid w:val="00C4508A"/>
    <w:rsid w:val="00C4541E"/>
    <w:rsid w:val="00C45447"/>
    <w:rsid w:val="00C45680"/>
    <w:rsid w:val="00C45935"/>
    <w:rsid w:val="00C45939"/>
    <w:rsid w:val="00C459A9"/>
    <w:rsid w:val="00C45C2A"/>
    <w:rsid w:val="00C45C36"/>
    <w:rsid w:val="00C45E2F"/>
    <w:rsid w:val="00C45F3D"/>
    <w:rsid w:val="00C46138"/>
    <w:rsid w:val="00C46320"/>
    <w:rsid w:val="00C46572"/>
    <w:rsid w:val="00C46720"/>
    <w:rsid w:val="00C46834"/>
    <w:rsid w:val="00C46C19"/>
    <w:rsid w:val="00C46D7E"/>
    <w:rsid w:val="00C46F9F"/>
    <w:rsid w:val="00C47174"/>
    <w:rsid w:val="00C476C2"/>
    <w:rsid w:val="00C47701"/>
    <w:rsid w:val="00C47AE3"/>
    <w:rsid w:val="00C47C0C"/>
    <w:rsid w:val="00C47E80"/>
    <w:rsid w:val="00C500F1"/>
    <w:rsid w:val="00C502A7"/>
    <w:rsid w:val="00C5041F"/>
    <w:rsid w:val="00C506EA"/>
    <w:rsid w:val="00C50840"/>
    <w:rsid w:val="00C5098F"/>
    <w:rsid w:val="00C50B44"/>
    <w:rsid w:val="00C50EBF"/>
    <w:rsid w:val="00C513C9"/>
    <w:rsid w:val="00C51491"/>
    <w:rsid w:val="00C514A9"/>
    <w:rsid w:val="00C5160D"/>
    <w:rsid w:val="00C516DD"/>
    <w:rsid w:val="00C516F4"/>
    <w:rsid w:val="00C51B65"/>
    <w:rsid w:val="00C51B8E"/>
    <w:rsid w:val="00C51C4A"/>
    <w:rsid w:val="00C5200C"/>
    <w:rsid w:val="00C52309"/>
    <w:rsid w:val="00C52351"/>
    <w:rsid w:val="00C524D0"/>
    <w:rsid w:val="00C52677"/>
    <w:rsid w:val="00C527BF"/>
    <w:rsid w:val="00C527E8"/>
    <w:rsid w:val="00C52A2C"/>
    <w:rsid w:val="00C52AB4"/>
    <w:rsid w:val="00C52ABD"/>
    <w:rsid w:val="00C532CB"/>
    <w:rsid w:val="00C534EB"/>
    <w:rsid w:val="00C538B4"/>
    <w:rsid w:val="00C53AAE"/>
    <w:rsid w:val="00C53B1C"/>
    <w:rsid w:val="00C53DED"/>
    <w:rsid w:val="00C53EE3"/>
    <w:rsid w:val="00C5401A"/>
    <w:rsid w:val="00C54088"/>
    <w:rsid w:val="00C54765"/>
    <w:rsid w:val="00C5487A"/>
    <w:rsid w:val="00C5487E"/>
    <w:rsid w:val="00C54ADD"/>
    <w:rsid w:val="00C54C5D"/>
    <w:rsid w:val="00C54C71"/>
    <w:rsid w:val="00C54C73"/>
    <w:rsid w:val="00C54CF4"/>
    <w:rsid w:val="00C54F03"/>
    <w:rsid w:val="00C5580E"/>
    <w:rsid w:val="00C5591B"/>
    <w:rsid w:val="00C55E22"/>
    <w:rsid w:val="00C55FBF"/>
    <w:rsid w:val="00C560F2"/>
    <w:rsid w:val="00C56180"/>
    <w:rsid w:val="00C56377"/>
    <w:rsid w:val="00C5638D"/>
    <w:rsid w:val="00C56B14"/>
    <w:rsid w:val="00C56F35"/>
    <w:rsid w:val="00C57387"/>
    <w:rsid w:val="00C5750F"/>
    <w:rsid w:val="00C57597"/>
    <w:rsid w:val="00C575B3"/>
    <w:rsid w:val="00C575B4"/>
    <w:rsid w:val="00C57612"/>
    <w:rsid w:val="00C578FD"/>
    <w:rsid w:val="00C579E0"/>
    <w:rsid w:val="00C57A2B"/>
    <w:rsid w:val="00C57B13"/>
    <w:rsid w:val="00C57CBC"/>
    <w:rsid w:val="00C57E35"/>
    <w:rsid w:val="00C57EEB"/>
    <w:rsid w:val="00C6022B"/>
    <w:rsid w:val="00C60C9E"/>
    <w:rsid w:val="00C60E70"/>
    <w:rsid w:val="00C61399"/>
    <w:rsid w:val="00C61740"/>
    <w:rsid w:val="00C619AC"/>
    <w:rsid w:val="00C61A83"/>
    <w:rsid w:val="00C61B13"/>
    <w:rsid w:val="00C61BE2"/>
    <w:rsid w:val="00C61D87"/>
    <w:rsid w:val="00C61E89"/>
    <w:rsid w:val="00C62114"/>
    <w:rsid w:val="00C62196"/>
    <w:rsid w:val="00C622EB"/>
    <w:rsid w:val="00C624A5"/>
    <w:rsid w:val="00C624FC"/>
    <w:rsid w:val="00C6250C"/>
    <w:rsid w:val="00C62624"/>
    <w:rsid w:val="00C6271A"/>
    <w:rsid w:val="00C6279F"/>
    <w:rsid w:val="00C62820"/>
    <w:rsid w:val="00C6287E"/>
    <w:rsid w:val="00C62A0F"/>
    <w:rsid w:val="00C62BAC"/>
    <w:rsid w:val="00C62F85"/>
    <w:rsid w:val="00C63227"/>
    <w:rsid w:val="00C6324D"/>
    <w:rsid w:val="00C6324F"/>
    <w:rsid w:val="00C632D2"/>
    <w:rsid w:val="00C633E8"/>
    <w:rsid w:val="00C633F2"/>
    <w:rsid w:val="00C63449"/>
    <w:rsid w:val="00C63550"/>
    <w:rsid w:val="00C63721"/>
    <w:rsid w:val="00C6374B"/>
    <w:rsid w:val="00C6378F"/>
    <w:rsid w:val="00C63B4D"/>
    <w:rsid w:val="00C63CA0"/>
    <w:rsid w:val="00C64213"/>
    <w:rsid w:val="00C64404"/>
    <w:rsid w:val="00C645C9"/>
    <w:rsid w:val="00C64762"/>
    <w:rsid w:val="00C6485C"/>
    <w:rsid w:val="00C64AB8"/>
    <w:rsid w:val="00C64BBC"/>
    <w:rsid w:val="00C64C49"/>
    <w:rsid w:val="00C64E8C"/>
    <w:rsid w:val="00C64F15"/>
    <w:rsid w:val="00C650DA"/>
    <w:rsid w:val="00C65159"/>
    <w:rsid w:val="00C6531C"/>
    <w:rsid w:val="00C65421"/>
    <w:rsid w:val="00C65488"/>
    <w:rsid w:val="00C656D9"/>
    <w:rsid w:val="00C6573C"/>
    <w:rsid w:val="00C657EF"/>
    <w:rsid w:val="00C6585F"/>
    <w:rsid w:val="00C65A38"/>
    <w:rsid w:val="00C65A84"/>
    <w:rsid w:val="00C65ABC"/>
    <w:rsid w:val="00C65C5A"/>
    <w:rsid w:val="00C65C8A"/>
    <w:rsid w:val="00C6609B"/>
    <w:rsid w:val="00C660D3"/>
    <w:rsid w:val="00C661AC"/>
    <w:rsid w:val="00C66203"/>
    <w:rsid w:val="00C662A4"/>
    <w:rsid w:val="00C6650E"/>
    <w:rsid w:val="00C66B66"/>
    <w:rsid w:val="00C66BAF"/>
    <w:rsid w:val="00C66C76"/>
    <w:rsid w:val="00C66F24"/>
    <w:rsid w:val="00C66F4F"/>
    <w:rsid w:val="00C67305"/>
    <w:rsid w:val="00C6736F"/>
    <w:rsid w:val="00C673E9"/>
    <w:rsid w:val="00C67575"/>
    <w:rsid w:val="00C67A44"/>
    <w:rsid w:val="00C67B5A"/>
    <w:rsid w:val="00C67D1F"/>
    <w:rsid w:val="00C67E17"/>
    <w:rsid w:val="00C70136"/>
    <w:rsid w:val="00C70195"/>
    <w:rsid w:val="00C704FB"/>
    <w:rsid w:val="00C70539"/>
    <w:rsid w:val="00C70550"/>
    <w:rsid w:val="00C708EB"/>
    <w:rsid w:val="00C70954"/>
    <w:rsid w:val="00C70A6D"/>
    <w:rsid w:val="00C70CFD"/>
    <w:rsid w:val="00C70D18"/>
    <w:rsid w:val="00C70DFD"/>
    <w:rsid w:val="00C70E37"/>
    <w:rsid w:val="00C70FC7"/>
    <w:rsid w:val="00C71325"/>
    <w:rsid w:val="00C7133C"/>
    <w:rsid w:val="00C71400"/>
    <w:rsid w:val="00C71519"/>
    <w:rsid w:val="00C71AE7"/>
    <w:rsid w:val="00C71DDC"/>
    <w:rsid w:val="00C71DE6"/>
    <w:rsid w:val="00C71DFB"/>
    <w:rsid w:val="00C7240C"/>
    <w:rsid w:val="00C725A0"/>
    <w:rsid w:val="00C72888"/>
    <w:rsid w:val="00C72D72"/>
    <w:rsid w:val="00C72E41"/>
    <w:rsid w:val="00C7377E"/>
    <w:rsid w:val="00C73B88"/>
    <w:rsid w:val="00C73C43"/>
    <w:rsid w:val="00C73CAE"/>
    <w:rsid w:val="00C73D47"/>
    <w:rsid w:val="00C73E09"/>
    <w:rsid w:val="00C73F47"/>
    <w:rsid w:val="00C7416A"/>
    <w:rsid w:val="00C7422E"/>
    <w:rsid w:val="00C7445C"/>
    <w:rsid w:val="00C746B6"/>
    <w:rsid w:val="00C74BFE"/>
    <w:rsid w:val="00C74EC1"/>
    <w:rsid w:val="00C754FE"/>
    <w:rsid w:val="00C7560B"/>
    <w:rsid w:val="00C75BD8"/>
    <w:rsid w:val="00C75E0C"/>
    <w:rsid w:val="00C75FDC"/>
    <w:rsid w:val="00C76017"/>
    <w:rsid w:val="00C760EF"/>
    <w:rsid w:val="00C76158"/>
    <w:rsid w:val="00C7637E"/>
    <w:rsid w:val="00C765B9"/>
    <w:rsid w:val="00C766C9"/>
    <w:rsid w:val="00C767F3"/>
    <w:rsid w:val="00C76B91"/>
    <w:rsid w:val="00C76BD4"/>
    <w:rsid w:val="00C76E84"/>
    <w:rsid w:val="00C76FA0"/>
    <w:rsid w:val="00C77032"/>
    <w:rsid w:val="00C77364"/>
    <w:rsid w:val="00C7757D"/>
    <w:rsid w:val="00C77A0D"/>
    <w:rsid w:val="00C77B23"/>
    <w:rsid w:val="00C8034B"/>
    <w:rsid w:val="00C803DD"/>
    <w:rsid w:val="00C805AE"/>
    <w:rsid w:val="00C807A7"/>
    <w:rsid w:val="00C808AF"/>
    <w:rsid w:val="00C80A28"/>
    <w:rsid w:val="00C80F49"/>
    <w:rsid w:val="00C810C6"/>
    <w:rsid w:val="00C810D0"/>
    <w:rsid w:val="00C810D8"/>
    <w:rsid w:val="00C81257"/>
    <w:rsid w:val="00C81565"/>
    <w:rsid w:val="00C815D2"/>
    <w:rsid w:val="00C81BAB"/>
    <w:rsid w:val="00C81C31"/>
    <w:rsid w:val="00C81EF7"/>
    <w:rsid w:val="00C81FB8"/>
    <w:rsid w:val="00C821CA"/>
    <w:rsid w:val="00C8232D"/>
    <w:rsid w:val="00C823F0"/>
    <w:rsid w:val="00C82929"/>
    <w:rsid w:val="00C82D18"/>
    <w:rsid w:val="00C82EE8"/>
    <w:rsid w:val="00C82FE6"/>
    <w:rsid w:val="00C831A5"/>
    <w:rsid w:val="00C831FE"/>
    <w:rsid w:val="00C834EE"/>
    <w:rsid w:val="00C836EE"/>
    <w:rsid w:val="00C83919"/>
    <w:rsid w:val="00C83961"/>
    <w:rsid w:val="00C83B40"/>
    <w:rsid w:val="00C8418F"/>
    <w:rsid w:val="00C84430"/>
    <w:rsid w:val="00C84669"/>
    <w:rsid w:val="00C8475A"/>
    <w:rsid w:val="00C848E0"/>
    <w:rsid w:val="00C84AB1"/>
    <w:rsid w:val="00C84B00"/>
    <w:rsid w:val="00C84E00"/>
    <w:rsid w:val="00C85054"/>
    <w:rsid w:val="00C850EB"/>
    <w:rsid w:val="00C854F8"/>
    <w:rsid w:val="00C85663"/>
    <w:rsid w:val="00C85A9D"/>
    <w:rsid w:val="00C85C56"/>
    <w:rsid w:val="00C85E94"/>
    <w:rsid w:val="00C86179"/>
    <w:rsid w:val="00C862D8"/>
    <w:rsid w:val="00C86383"/>
    <w:rsid w:val="00C863A9"/>
    <w:rsid w:val="00C863E4"/>
    <w:rsid w:val="00C8655B"/>
    <w:rsid w:val="00C866A8"/>
    <w:rsid w:val="00C86872"/>
    <w:rsid w:val="00C86D09"/>
    <w:rsid w:val="00C87451"/>
    <w:rsid w:val="00C87505"/>
    <w:rsid w:val="00C8769E"/>
    <w:rsid w:val="00C87E8D"/>
    <w:rsid w:val="00C900DE"/>
    <w:rsid w:val="00C902BC"/>
    <w:rsid w:val="00C90A30"/>
    <w:rsid w:val="00C90A53"/>
    <w:rsid w:val="00C90A57"/>
    <w:rsid w:val="00C90CFE"/>
    <w:rsid w:val="00C90D04"/>
    <w:rsid w:val="00C90F90"/>
    <w:rsid w:val="00C9114D"/>
    <w:rsid w:val="00C91290"/>
    <w:rsid w:val="00C91674"/>
    <w:rsid w:val="00C91822"/>
    <w:rsid w:val="00C918B9"/>
    <w:rsid w:val="00C91E3E"/>
    <w:rsid w:val="00C92034"/>
    <w:rsid w:val="00C920BA"/>
    <w:rsid w:val="00C92164"/>
    <w:rsid w:val="00C9233D"/>
    <w:rsid w:val="00C924ED"/>
    <w:rsid w:val="00C9251E"/>
    <w:rsid w:val="00C92A00"/>
    <w:rsid w:val="00C92B69"/>
    <w:rsid w:val="00C92E2D"/>
    <w:rsid w:val="00C92E8C"/>
    <w:rsid w:val="00C92ED3"/>
    <w:rsid w:val="00C930DA"/>
    <w:rsid w:val="00C9341B"/>
    <w:rsid w:val="00C9375E"/>
    <w:rsid w:val="00C93C2D"/>
    <w:rsid w:val="00C93E18"/>
    <w:rsid w:val="00C949FA"/>
    <w:rsid w:val="00C94A7C"/>
    <w:rsid w:val="00C94C02"/>
    <w:rsid w:val="00C94C52"/>
    <w:rsid w:val="00C94DFA"/>
    <w:rsid w:val="00C94F46"/>
    <w:rsid w:val="00C951DE"/>
    <w:rsid w:val="00C95384"/>
    <w:rsid w:val="00C95436"/>
    <w:rsid w:val="00C959AA"/>
    <w:rsid w:val="00C961F5"/>
    <w:rsid w:val="00C9653C"/>
    <w:rsid w:val="00C966B7"/>
    <w:rsid w:val="00C96887"/>
    <w:rsid w:val="00C96990"/>
    <w:rsid w:val="00C96B40"/>
    <w:rsid w:val="00C96B4B"/>
    <w:rsid w:val="00C96BD5"/>
    <w:rsid w:val="00C96C4F"/>
    <w:rsid w:val="00C97016"/>
    <w:rsid w:val="00C97259"/>
    <w:rsid w:val="00C974BE"/>
    <w:rsid w:val="00C975DF"/>
    <w:rsid w:val="00C9774E"/>
    <w:rsid w:val="00C97823"/>
    <w:rsid w:val="00C97AD2"/>
    <w:rsid w:val="00C97F49"/>
    <w:rsid w:val="00CA0255"/>
    <w:rsid w:val="00CA02D8"/>
    <w:rsid w:val="00CA047C"/>
    <w:rsid w:val="00CA0786"/>
    <w:rsid w:val="00CA0871"/>
    <w:rsid w:val="00CA0936"/>
    <w:rsid w:val="00CA0A42"/>
    <w:rsid w:val="00CA0A7F"/>
    <w:rsid w:val="00CA0C96"/>
    <w:rsid w:val="00CA0DE9"/>
    <w:rsid w:val="00CA0E52"/>
    <w:rsid w:val="00CA0E70"/>
    <w:rsid w:val="00CA0FB7"/>
    <w:rsid w:val="00CA1158"/>
    <w:rsid w:val="00CA1319"/>
    <w:rsid w:val="00CA1454"/>
    <w:rsid w:val="00CA1720"/>
    <w:rsid w:val="00CA1A27"/>
    <w:rsid w:val="00CA1DD0"/>
    <w:rsid w:val="00CA200E"/>
    <w:rsid w:val="00CA2105"/>
    <w:rsid w:val="00CA2376"/>
    <w:rsid w:val="00CA250F"/>
    <w:rsid w:val="00CA26D4"/>
    <w:rsid w:val="00CA278A"/>
    <w:rsid w:val="00CA3102"/>
    <w:rsid w:val="00CA3185"/>
    <w:rsid w:val="00CA33FD"/>
    <w:rsid w:val="00CA35C1"/>
    <w:rsid w:val="00CA364E"/>
    <w:rsid w:val="00CA3835"/>
    <w:rsid w:val="00CA39D6"/>
    <w:rsid w:val="00CA3AE4"/>
    <w:rsid w:val="00CA4016"/>
    <w:rsid w:val="00CA4051"/>
    <w:rsid w:val="00CA40C2"/>
    <w:rsid w:val="00CA439B"/>
    <w:rsid w:val="00CA448D"/>
    <w:rsid w:val="00CA4562"/>
    <w:rsid w:val="00CA4575"/>
    <w:rsid w:val="00CA4670"/>
    <w:rsid w:val="00CA46E0"/>
    <w:rsid w:val="00CA4A6B"/>
    <w:rsid w:val="00CA4ABC"/>
    <w:rsid w:val="00CA4B6C"/>
    <w:rsid w:val="00CA4E7E"/>
    <w:rsid w:val="00CA5005"/>
    <w:rsid w:val="00CA51D6"/>
    <w:rsid w:val="00CA52DC"/>
    <w:rsid w:val="00CA5490"/>
    <w:rsid w:val="00CA54FF"/>
    <w:rsid w:val="00CA553E"/>
    <w:rsid w:val="00CA580E"/>
    <w:rsid w:val="00CA58C2"/>
    <w:rsid w:val="00CA595A"/>
    <w:rsid w:val="00CA5A27"/>
    <w:rsid w:val="00CA5AAE"/>
    <w:rsid w:val="00CA5BAF"/>
    <w:rsid w:val="00CA5CB1"/>
    <w:rsid w:val="00CA5CD3"/>
    <w:rsid w:val="00CA5ED7"/>
    <w:rsid w:val="00CA5F2F"/>
    <w:rsid w:val="00CA5FEF"/>
    <w:rsid w:val="00CA62B1"/>
    <w:rsid w:val="00CA637E"/>
    <w:rsid w:val="00CA6380"/>
    <w:rsid w:val="00CA64CD"/>
    <w:rsid w:val="00CA67E6"/>
    <w:rsid w:val="00CA6864"/>
    <w:rsid w:val="00CA68AD"/>
    <w:rsid w:val="00CA6923"/>
    <w:rsid w:val="00CA694B"/>
    <w:rsid w:val="00CA6A88"/>
    <w:rsid w:val="00CA6E3A"/>
    <w:rsid w:val="00CA6E40"/>
    <w:rsid w:val="00CA7239"/>
    <w:rsid w:val="00CA743A"/>
    <w:rsid w:val="00CA74AC"/>
    <w:rsid w:val="00CA75B8"/>
    <w:rsid w:val="00CA76CF"/>
    <w:rsid w:val="00CA7775"/>
    <w:rsid w:val="00CA77B6"/>
    <w:rsid w:val="00CA7D72"/>
    <w:rsid w:val="00CA7EA6"/>
    <w:rsid w:val="00CB0161"/>
    <w:rsid w:val="00CB0495"/>
    <w:rsid w:val="00CB051B"/>
    <w:rsid w:val="00CB0523"/>
    <w:rsid w:val="00CB09B8"/>
    <w:rsid w:val="00CB0C09"/>
    <w:rsid w:val="00CB0E9F"/>
    <w:rsid w:val="00CB0ED2"/>
    <w:rsid w:val="00CB0F91"/>
    <w:rsid w:val="00CB0FA3"/>
    <w:rsid w:val="00CB10E4"/>
    <w:rsid w:val="00CB119D"/>
    <w:rsid w:val="00CB13C7"/>
    <w:rsid w:val="00CB142F"/>
    <w:rsid w:val="00CB1894"/>
    <w:rsid w:val="00CB1922"/>
    <w:rsid w:val="00CB198C"/>
    <w:rsid w:val="00CB1E08"/>
    <w:rsid w:val="00CB2317"/>
    <w:rsid w:val="00CB2397"/>
    <w:rsid w:val="00CB26B3"/>
    <w:rsid w:val="00CB2B05"/>
    <w:rsid w:val="00CB2BA9"/>
    <w:rsid w:val="00CB2D8D"/>
    <w:rsid w:val="00CB3091"/>
    <w:rsid w:val="00CB35A1"/>
    <w:rsid w:val="00CB3A81"/>
    <w:rsid w:val="00CB3BD4"/>
    <w:rsid w:val="00CB3C33"/>
    <w:rsid w:val="00CB3F54"/>
    <w:rsid w:val="00CB3FDC"/>
    <w:rsid w:val="00CB40BE"/>
    <w:rsid w:val="00CB432F"/>
    <w:rsid w:val="00CB4455"/>
    <w:rsid w:val="00CB4587"/>
    <w:rsid w:val="00CB4734"/>
    <w:rsid w:val="00CB4783"/>
    <w:rsid w:val="00CB4806"/>
    <w:rsid w:val="00CB499A"/>
    <w:rsid w:val="00CB4B77"/>
    <w:rsid w:val="00CB5589"/>
    <w:rsid w:val="00CB566C"/>
    <w:rsid w:val="00CB5688"/>
    <w:rsid w:val="00CB573C"/>
    <w:rsid w:val="00CB581E"/>
    <w:rsid w:val="00CB599B"/>
    <w:rsid w:val="00CB5D82"/>
    <w:rsid w:val="00CB5F1A"/>
    <w:rsid w:val="00CB605D"/>
    <w:rsid w:val="00CB614B"/>
    <w:rsid w:val="00CB6163"/>
    <w:rsid w:val="00CB619F"/>
    <w:rsid w:val="00CB66BC"/>
    <w:rsid w:val="00CB66E7"/>
    <w:rsid w:val="00CB680B"/>
    <w:rsid w:val="00CB6BE1"/>
    <w:rsid w:val="00CB6F04"/>
    <w:rsid w:val="00CB6F6C"/>
    <w:rsid w:val="00CB73B6"/>
    <w:rsid w:val="00CB7631"/>
    <w:rsid w:val="00CB7745"/>
    <w:rsid w:val="00CB7957"/>
    <w:rsid w:val="00CB7DFD"/>
    <w:rsid w:val="00CB7E96"/>
    <w:rsid w:val="00CB7FE5"/>
    <w:rsid w:val="00CC0033"/>
    <w:rsid w:val="00CC0113"/>
    <w:rsid w:val="00CC0353"/>
    <w:rsid w:val="00CC03B9"/>
    <w:rsid w:val="00CC0441"/>
    <w:rsid w:val="00CC04A7"/>
    <w:rsid w:val="00CC059F"/>
    <w:rsid w:val="00CC0A03"/>
    <w:rsid w:val="00CC0DF0"/>
    <w:rsid w:val="00CC0ED2"/>
    <w:rsid w:val="00CC0F33"/>
    <w:rsid w:val="00CC10BC"/>
    <w:rsid w:val="00CC112F"/>
    <w:rsid w:val="00CC1431"/>
    <w:rsid w:val="00CC2090"/>
    <w:rsid w:val="00CC2168"/>
    <w:rsid w:val="00CC26B8"/>
    <w:rsid w:val="00CC2CCF"/>
    <w:rsid w:val="00CC334F"/>
    <w:rsid w:val="00CC3359"/>
    <w:rsid w:val="00CC3881"/>
    <w:rsid w:val="00CC3B8B"/>
    <w:rsid w:val="00CC3E24"/>
    <w:rsid w:val="00CC3FA1"/>
    <w:rsid w:val="00CC4158"/>
    <w:rsid w:val="00CC4290"/>
    <w:rsid w:val="00CC45BD"/>
    <w:rsid w:val="00CC474A"/>
    <w:rsid w:val="00CC48FC"/>
    <w:rsid w:val="00CC4949"/>
    <w:rsid w:val="00CC4995"/>
    <w:rsid w:val="00CC4CDD"/>
    <w:rsid w:val="00CC4E5A"/>
    <w:rsid w:val="00CC4F3C"/>
    <w:rsid w:val="00CC5212"/>
    <w:rsid w:val="00CC5717"/>
    <w:rsid w:val="00CC5B57"/>
    <w:rsid w:val="00CC6032"/>
    <w:rsid w:val="00CC62C3"/>
    <w:rsid w:val="00CC64AB"/>
    <w:rsid w:val="00CC6A49"/>
    <w:rsid w:val="00CC708A"/>
    <w:rsid w:val="00CC7198"/>
    <w:rsid w:val="00CC73A3"/>
    <w:rsid w:val="00CC7B63"/>
    <w:rsid w:val="00CC7DE6"/>
    <w:rsid w:val="00CD017F"/>
    <w:rsid w:val="00CD032A"/>
    <w:rsid w:val="00CD03B4"/>
    <w:rsid w:val="00CD07ED"/>
    <w:rsid w:val="00CD0CBC"/>
    <w:rsid w:val="00CD0E9F"/>
    <w:rsid w:val="00CD0F5B"/>
    <w:rsid w:val="00CD1086"/>
    <w:rsid w:val="00CD13F4"/>
    <w:rsid w:val="00CD1894"/>
    <w:rsid w:val="00CD1A27"/>
    <w:rsid w:val="00CD1A8B"/>
    <w:rsid w:val="00CD1BA7"/>
    <w:rsid w:val="00CD1EBB"/>
    <w:rsid w:val="00CD2807"/>
    <w:rsid w:val="00CD28D8"/>
    <w:rsid w:val="00CD2D2D"/>
    <w:rsid w:val="00CD335D"/>
    <w:rsid w:val="00CD3995"/>
    <w:rsid w:val="00CD3EFA"/>
    <w:rsid w:val="00CD3F65"/>
    <w:rsid w:val="00CD405B"/>
    <w:rsid w:val="00CD409E"/>
    <w:rsid w:val="00CD40F0"/>
    <w:rsid w:val="00CD41F9"/>
    <w:rsid w:val="00CD4242"/>
    <w:rsid w:val="00CD4261"/>
    <w:rsid w:val="00CD4443"/>
    <w:rsid w:val="00CD4561"/>
    <w:rsid w:val="00CD458A"/>
    <w:rsid w:val="00CD459A"/>
    <w:rsid w:val="00CD4844"/>
    <w:rsid w:val="00CD4D23"/>
    <w:rsid w:val="00CD4E5D"/>
    <w:rsid w:val="00CD5333"/>
    <w:rsid w:val="00CD54BD"/>
    <w:rsid w:val="00CD5654"/>
    <w:rsid w:val="00CD5883"/>
    <w:rsid w:val="00CD59A7"/>
    <w:rsid w:val="00CD5AF7"/>
    <w:rsid w:val="00CD5BE3"/>
    <w:rsid w:val="00CD5C61"/>
    <w:rsid w:val="00CD5D97"/>
    <w:rsid w:val="00CD5DED"/>
    <w:rsid w:val="00CD600C"/>
    <w:rsid w:val="00CD60E1"/>
    <w:rsid w:val="00CD627A"/>
    <w:rsid w:val="00CD63C2"/>
    <w:rsid w:val="00CD63D1"/>
    <w:rsid w:val="00CD6627"/>
    <w:rsid w:val="00CD66FD"/>
    <w:rsid w:val="00CD6852"/>
    <w:rsid w:val="00CD6A52"/>
    <w:rsid w:val="00CD6C99"/>
    <w:rsid w:val="00CD6D32"/>
    <w:rsid w:val="00CD72C1"/>
    <w:rsid w:val="00CD7835"/>
    <w:rsid w:val="00CE07CA"/>
    <w:rsid w:val="00CE07DC"/>
    <w:rsid w:val="00CE084D"/>
    <w:rsid w:val="00CE0D02"/>
    <w:rsid w:val="00CE0E92"/>
    <w:rsid w:val="00CE1220"/>
    <w:rsid w:val="00CE145C"/>
    <w:rsid w:val="00CE175E"/>
    <w:rsid w:val="00CE1831"/>
    <w:rsid w:val="00CE1955"/>
    <w:rsid w:val="00CE1A9C"/>
    <w:rsid w:val="00CE1FD0"/>
    <w:rsid w:val="00CE2054"/>
    <w:rsid w:val="00CE24B9"/>
    <w:rsid w:val="00CE2508"/>
    <w:rsid w:val="00CE26C4"/>
    <w:rsid w:val="00CE297D"/>
    <w:rsid w:val="00CE29DA"/>
    <w:rsid w:val="00CE30FE"/>
    <w:rsid w:val="00CE31E3"/>
    <w:rsid w:val="00CE3427"/>
    <w:rsid w:val="00CE3677"/>
    <w:rsid w:val="00CE36F3"/>
    <w:rsid w:val="00CE37C4"/>
    <w:rsid w:val="00CE3BD4"/>
    <w:rsid w:val="00CE3FDE"/>
    <w:rsid w:val="00CE4072"/>
    <w:rsid w:val="00CE4272"/>
    <w:rsid w:val="00CE457F"/>
    <w:rsid w:val="00CE4906"/>
    <w:rsid w:val="00CE49B4"/>
    <w:rsid w:val="00CE4EEB"/>
    <w:rsid w:val="00CE5319"/>
    <w:rsid w:val="00CE57FE"/>
    <w:rsid w:val="00CE590C"/>
    <w:rsid w:val="00CE5C49"/>
    <w:rsid w:val="00CE61E1"/>
    <w:rsid w:val="00CE63F0"/>
    <w:rsid w:val="00CE6539"/>
    <w:rsid w:val="00CE6731"/>
    <w:rsid w:val="00CE6951"/>
    <w:rsid w:val="00CE6AB6"/>
    <w:rsid w:val="00CE6B0C"/>
    <w:rsid w:val="00CE6FB0"/>
    <w:rsid w:val="00CE72CC"/>
    <w:rsid w:val="00CE7386"/>
    <w:rsid w:val="00CE7411"/>
    <w:rsid w:val="00CE7872"/>
    <w:rsid w:val="00CE7887"/>
    <w:rsid w:val="00CE797B"/>
    <w:rsid w:val="00CE7CF0"/>
    <w:rsid w:val="00CE7EA8"/>
    <w:rsid w:val="00CE7F46"/>
    <w:rsid w:val="00CF0081"/>
    <w:rsid w:val="00CF04AE"/>
    <w:rsid w:val="00CF0533"/>
    <w:rsid w:val="00CF0838"/>
    <w:rsid w:val="00CF0B38"/>
    <w:rsid w:val="00CF0E83"/>
    <w:rsid w:val="00CF11BB"/>
    <w:rsid w:val="00CF1364"/>
    <w:rsid w:val="00CF17F2"/>
    <w:rsid w:val="00CF19A6"/>
    <w:rsid w:val="00CF1B14"/>
    <w:rsid w:val="00CF1DC1"/>
    <w:rsid w:val="00CF1E5D"/>
    <w:rsid w:val="00CF1EE9"/>
    <w:rsid w:val="00CF215B"/>
    <w:rsid w:val="00CF2427"/>
    <w:rsid w:val="00CF2439"/>
    <w:rsid w:val="00CF24D9"/>
    <w:rsid w:val="00CF255F"/>
    <w:rsid w:val="00CF2C7D"/>
    <w:rsid w:val="00CF2F0A"/>
    <w:rsid w:val="00CF3059"/>
    <w:rsid w:val="00CF31C1"/>
    <w:rsid w:val="00CF347E"/>
    <w:rsid w:val="00CF3A11"/>
    <w:rsid w:val="00CF3C18"/>
    <w:rsid w:val="00CF3FF6"/>
    <w:rsid w:val="00CF4147"/>
    <w:rsid w:val="00CF4945"/>
    <w:rsid w:val="00CF496C"/>
    <w:rsid w:val="00CF4CD0"/>
    <w:rsid w:val="00CF5295"/>
    <w:rsid w:val="00CF52F1"/>
    <w:rsid w:val="00CF553C"/>
    <w:rsid w:val="00CF5601"/>
    <w:rsid w:val="00CF5759"/>
    <w:rsid w:val="00CF582D"/>
    <w:rsid w:val="00CF5A3A"/>
    <w:rsid w:val="00CF5A73"/>
    <w:rsid w:val="00CF5D7B"/>
    <w:rsid w:val="00CF6441"/>
    <w:rsid w:val="00CF6B73"/>
    <w:rsid w:val="00CF6BA5"/>
    <w:rsid w:val="00CF6C3E"/>
    <w:rsid w:val="00CF6EFC"/>
    <w:rsid w:val="00CF6FF9"/>
    <w:rsid w:val="00CF7241"/>
    <w:rsid w:val="00CF7425"/>
    <w:rsid w:val="00CF7447"/>
    <w:rsid w:val="00CF75DD"/>
    <w:rsid w:val="00CF7832"/>
    <w:rsid w:val="00CF78F1"/>
    <w:rsid w:val="00CF7962"/>
    <w:rsid w:val="00CF7B1B"/>
    <w:rsid w:val="00CF7C28"/>
    <w:rsid w:val="00CF7C5D"/>
    <w:rsid w:val="00CF7DB8"/>
    <w:rsid w:val="00CF7F14"/>
    <w:rsid w:val="00CF7F3A"/>
    <w:rsid w:val="00D000AB"/>
    <w:rsid w:val="00D002BA"/>
    <w:rsid w:val="00D003D1"/>
    <w:rsid w:val="00D00432"/>
    <w:rsid w:val="00D00434"/>
    <w:rsid w:val="00D0080B"/>
    <w:rsid w:val="00D008FE"/>
    <w:rsid w:val="00D00A1A"/>
    <w:rsid w:val="00D00CEE"/>
    <w:rsid w:val="00D00DA2"/>
    <w:rsid w:val="00D01835"/>
    <w:rsid w:val="00D01A60"/>
    <w:rsid w:val="00D01A88"/>
    <w:rsid w:val="00D01AFD"/>
    <w:rsid w:val="00D01BF2"/>
    <w:rsid w:val="00D01CA9"/>
    <w:rsid w:val="00D01D62"/>
    <w:rsid w:val="00D01DA5"/>
    <w:rsid w:val="00D01F8F"/>
    <w:rsid w:val="00D02055"/>
    <w:rsid w:val="00D0226D"/>
    <w:rsid w:val="00D023B5"/>
    <w:rsid w:val="00D02A25"/>
    <w:rsid w:val="00D02C02"/>
    <w:rsid w:val="00D02C10"/>
    <w:rsid w:val="00D02CA0"/>
    <w:rsid w:val="00D02D99"/>
    <w:rsid w:val="00D03102"/>
    <w:rsid w:val="00D03116"/>
    <w:rsid w:val="00D032AA"/>
    <w:rsid w:val="00D0331F"/>
    <w:rsid w:val="00D03353"/>
    <w:rsid w:val="00D033A9"/>
    <w:rsid w:val="00D033D3"/>
    <w:rsid w:val="00D03653"/>
    <w:rsid w:val="00D0384F"/>
    <w:rsid w:val="00D03AAE"/>
    <w:rsid w:val="00D03ECC"/>
    <w:rsid w:val="00D040D3"/>
    <w:rsid w:val="00D040E4"/>
    <w:rsid w:val="00D04181"/>
    <w:rsid w:val="00D045B7"/>
    <w:rsid w:val="00D045E4"/>
    <w:rsid w:val="00D047E8"/>
    <w:rsid w:val="00D04884"/>
    <w:rsid w:val="00D04980"/>
    <w:rsid w:val="00D04ADD"/>
    <w:rsid w:val="00D04D88"/>
    <w:rsid w:val="00D04E1C"/>
    <w:rsid w:val="00D0521F"/>
    <w:rsid w:val="00D05549"/>
    <w:rsid w:val="00D0597E"/>
    <w:rsid w:val="00D05A95"/>
    <w:rsid w:val="00D05BC2"/>
    <w:rsid w:val="00D05FBD"/>
    <w:rsid w:val="00D063B8"/>
    <w:rsid w:val="00D066D9"/>
    <w:rsid w:val="00D06A1F"/>
    <w:rsid w:val="00D06D78"/>
    <w:rsid w:val="00D071F0"/>
    <w:rsid w:val="00D073C4"/>
    <w:rsid w:val="00D07646"/>
    <w:rsid w:val="00D07708"/>
    <w:rsid w:val="00D078F2"/>
    <w:rsid w:val="00D079AF"/>
    <w:rsid w:val="00D079EB"/>
    <w:rsid w:val="00D07ED9"/>
    <w:rsid w:val="00D07EE1"/>
    <w:rsid w:val="00D07EF2"/>
    <w:rsid w:val="00D102BD"/>
    <w:rsid w:val="00D102C2"/>
    <w:rsid w:val="00D103C7"/>
    <w:rsid w:val="00D109D9"/>
    <w:rsid w:val="00D109FF"/>
    <w:rsid w:val="00D10E0F"/>
    <w:rsid w:val="00D1133A"/>
    <w:rsid w:val="00D114EE"/>
    <w:rsid w:val="00D1170A"/>
    <w:rsid w:val="00D11749"/>
    <w:rsid w:val="00D11B97"/>
    <w:rsid w:val="00D11BA7"/>
    <w:rsid w:val="00D11CBB"/>
    <w:rsid w:val="00D11E2A"/>
    <w:rsid w:val="00D1223D"/>
    <w:rsid w:val="00D12391"/>
    <w:rsid w:val="00D12723"/>
    <w:rsid w:val="00D12925"/>
    <w:rsid w:val="00D129AA"/>
    <w:rsid w:val="00D12C91"/>
    <w:rsid w:val="00D12DE2"/>
    <w:rsid w:val="00D12F80"/>
    <w:rsid w:val="00D1329C"/>
    <w:rsid w:val="00D13338"/>
    <w:rsid w:val="00D1369C"/>
    <w:rsid w:val="00D13926"/>
    <w:rsid w:val="00D1409A"/>
    <w:rsid w:val="00D1440F"/>
    <w:rsid w:val="00D146D5"/>
    <w:rsid w:val="00D1475F"/>
    <w:rsid w:val="00D14792"/>
    <w:rsid w:val="00D14885"/>
    <w:rsid w:val="00D14AD2"/>
    <w:rsid w:val="00D14CA4"/>
    <w:rsid w:val="00D14DC3"/>
    <w:rsid w:val="00D15002"/>
    <w:rsid w:val="00D15756"/>
    <w:rsid w:val="00D15BD9"/>
    <w:rsid w:val="00D16076"/>
    <w:rsid w:val="00D161A7"/>
    <w:rsid w:val="00D16748"/>
    <w:rsid w:val="00D16980"/>
    <w:rsid w:val="00D169BB"/>
    <w:rsid w:val="00D16A3A"/>
    <w:rsid w:val="00D16A50"/>
    <w:rsid w:val="00D16B85"/>
    <w:rsid w:val="00D16EDE"/>
    <w:rsid w:val="00D16FCF"/>
    <w:rsid w:val="00D16FFF"/>
    <w:rsid w:val="00D1710F"/>
    <w:rsid w:val="00D17734"/>
    <w:rsid w:val="00D17A31"/>
    <w:rsid w:val="00D17BFE"/>
    <w:rsid w:val="00D2006B"/>
    <w:rsid w:val="00D20081"/>
    <w:rsid w:val="00D20256"/>
    <w:rsid w:val="00D203F7"/>
    <w:rsid w:val="00D205B2"/>
    <w:rsid w:val="00D2064B"/>
    <w:rsid w:val="00D20743"/>
    <w:rsid w:val="00D208D6"/>
    <w:rsid w:val="00D20D72"/>
    <w:rsid w:val="00D20D78"/>
    <w:rsid w:val="00D21208"/>
    <w:rsid w:val="00D218D3"/>
    <w:rsid w:val="00D21B3B"/>
    <w:rsid w:val="00D21C6E"/>
    <w:rsid w:val="00D21F09"/>
    <w:rsid w:val="00D2219B"/>
    <w:rsid w:val="00D22269"/>
    <w:rsid w:val="00D22750"/>
    <w:rsid w:val="00D227EC"/>
    <w:rsid w:val="00D22842"/>
    <w:rsid w:val="00D229CD"/>
    <w:rsid w:val="00D22A8A"/>
    <w:rsid w:val="00D23210"/>
    <w:rsid w:val="00D239CA"/>
    <w:rsid w:val="00D23CF6"/>
    <w:rsid w:val="00D2434E"/>
    <w:rsid w:val="00D24437"/>
    <w:rsid w:val="00D2489A"/>
    <w:rsid w:val="00D248C1"/>
    <w:rsid w:val="00D24965"/>
    <w:rsid w:val="00D24B42"/>
    <w:rsid w:val="00D24B8E"/>
    <w:rsid w:val="00D24EC8"/>
    <w:rsid w:val="00D2509B"/>
    <w:rsid w:val="00D252C7"/>
    <w:rsid w:val="00D25480"/>
    <w:rsid w:val="00D255CF"/>
    <w:rsid w:val="00D25644"/>
    <w:rsid w:val="00D257CF"/>
    <w:rsid w:val="00D25A87"/>
    <w:rsid w:val="00D25AB5"/>
    <w:rsid w:val="00D25B6A"/>
    <w:rsid w:val="00D25BDB"/>
    <w:rsid w:val="00D25C8D"/>
    <w:rsid w:val="00D260C4"/>
    <w:rsid w:val="00D26386"/>
    <w:rsid w:val="00D268A5"/>
    <w:rsid w:val="00D26A32"/>
    <w:rsid w:val="00D26DC0"/>
    <w:rsid w:val="00D274FF"/>
    <w:rsid w:val="00D27523"/>
    <w:rsid w:val="00D275D5"/>
    <w:rsid w:val="00D27641"/>
    <w:rsid w:val="00D27836"/>
    <w:rsid w:val="00D2798D"/>
    <w:rsid w:val="00D27A37"/>
    <w:rsid w:val="00D27A5D"/>
    <w:rsid w:val="00D27AB3"/>
    <w:rsid w:val="00D27E87"/>
    <w:rsid w:val="00D27EAE"/>
    <w:rsid w:val="00D303FD"/>
    <w:rsid w:val="00D30749"/>
    <w:rsid w:val="00D30DD4"/>
    <w:rsid w:val="00D31199"/>
    <w:rsid w:val="00D312CB"/>
    <w:rsid w:val="00D31769"/>
    <w:rsid w:val="00D31B37"/>
    <w:rsid w:val="00D31C29"/>
    <w:rsid w:val="00D3205F"/>
    <w:rsid w:val="00D32244"/>
    <w:rsid w:val="00D329BE"/>
    <w:rsid w:val="00D329DC"/>
    <w:rsid w:val="00D329EC"/>
    <w:rsid w:val="00D32A73"/>
    <w:rsid w:val="00D32AAD"/>
    <w:rsid w:val="00D32B13"/>
    <w:rsid w:val="00D32D60"/>
    <w:rsid w:val="00D32EAE"/>
    <w:rsid w:val="00D32EC3"/>
    <w:rsid w:val="00D32FD4"/>
    <w:rsid w:val="00D332DF"/>
    <w:rsid w:val="00D33502"/>
    <w:rsid w:val="00D338D3"/>
    <w:rsid w:val="00D33AFC"/>
    <w:rsid w:val="00D33E81"/>
    <w:rsid w:val="00D34093"/>
    <w:rsid w:val="00D344DB"/>
    <w:rsid w:val="00D34540"/>
    <w:rsid w:val="00D345D2"/>
    <w:rsid w:val="00D345D4"/>
    <w:rsid w:val="00D34A03"/>
    <w:rsid w:val="00D35056"/>
    <w:rsid w:val="00D350F0"/>
    <w:rsid w:val="00D35519"/>
    <w:rsid w:val="00D35747"/>
    <w:rsid w:val="00D35808"/>
    <w:rsid w:val="00D35E45"/>
    <w:rsid w:val="00D36440"/>
    <w:rsid w:val="00D365DB"/>
    <w:rsid w:val="00D36970"/>
    <w:rsid w:val="00D369EC"/>
    <w:rsid w:val="00D36B20"/>
    <w:rsid w:val="00D36C8B"/>
    <w:rsid w:val="00D36D09"/>
    <w:rsid w:val="00D36FC5"/>
    <w:rsid w:val="00D37126"/>
    <w:rsid w:val="00D371F7"/>
    <w:rsid w:val="00D372B2"/>
    <w:rsid w:val="00D372C6"/>
    <w:rsid w:val="00D373A1"/>
    <w:rsid w:val="00D373ED"/>
    <w:rsid w:val="00D3752A"/>
    <w:rsid w:val="00D37555"/>
    <w:rsid w:val="00D379D4"/>
    <w:rsid w:val="00D37BB1"/>
    <w:rsid w:val="00D37BE7"/>
    <w:rsid w:val="00D37DE8"/>
    <w:rsid w:val="00D37E0D"/>
    <w:rsid w:val="00D37E42"/>
    <w:rsid w:val="00D40130"/>
    <w:rsid w:val="00D401E4"/>
    <w:rsid w:val="00D40317"/>
    <w:rsid w:val="00D40842"/>
    <w:rsid w:val="00D408EB"/>
    <w:rsid w:val="00D40931"/>
    <w:rsid w:val="00D40951"/>
    <w:rsid w:val="00D4096A"/>
    <w:rsid w:val="00D4099A"/>
    <w:rsid w:val="00D40D7A"/>
    <w:rsid w:val="00D41292"/>
    <w:rsid w:val="00D4139A"/>
    <w:rsid w:val="00D41495"/>
    <w:rsid w:val="00D415C1"/>
    <w:rsid w:val="00D416D0"/>
    <w:rsid w:val="00D41C34"/>
    <w:rsid w:val="00D41C7B"/>
    <w:rsid w:val="00D41F49"/>
    <w:rsid w:val="00D42111"/>
    <w:rsid w:val="00D421FE"/>
    <w:rsid w:val="00D42253"/>
    <w:rsid w:val="00D4227D"/>
    <w:rsid w:val="00D42752"/>
    <w:rsid w:val="00D4276A"/>
    <w:rsid w:val="00D42A06"/>
    <w:rsid w:val="00D42D0D"/>
    <w:rsid w:val="00D42DAF"/>
    <w:rsid w:val="00D42DE9"/>
    <w:rsid w:val="00D42E29"/>
    <w:rsid w:val="00D42F23"/>
    <w:rsid w:val="00D42FA2"/>
    <w:rsid w:val="00D432C8"/>
    <w:rsid w:val="00D434B7"/>
    <w:rsid w:val="00D434C1"/>
    <w:rsid w:val="00D43624"/>
    <w:rsid w:val="00D436E4"/>
    <w:rsid w:val="00D4382A"/>
    <w:rsid w:val="00D43858"/>
    <w:rsid w:val="00D4386C"/>
    <w:rsid w:val="00D43B32"/>
    <w:rsid w:val="00D43C6A"/>
    <w:rsid w:val="00D43D49"/>
    <w:rsid w:val="00D43D6A"/>
    <w:rsid w:val="00D444F1"/>
    <w:rsid w:val="00D44563"/>
    <w:rsid w:val="00D445B7"/>
    <w:rsid w:val="00D446A6"/>
    <w:rsid w:val="00D446C5"/>
    <w:rsid w:val="00D44728"/>
    <w:rsid w:val="00D44817"/>
    <w:rsid w:val="00D44A46"/>
    <w:rsid w:val="00D44AA0"/>
    <w:rsid w:val="00D44BED"/>
    <w:rsid w:val="00D44C71"/>
    <w:rsid w:val="00D45058"/>
    <w:rsid w:val="00D4544B"/>
    <w:rsid w:val="00D456B0"/>
    <w:rsid w:val="00D45779"/>
    <w:rsid w:val="00D457D8"/>
    <w:rsid w:val="00D45B1E"/>
    <w:rsid w:val="00D45CAC"/>
    <w:rsid w:val="00D45F06"/>
    <w:rsid w:val="00D45FDB"/>
    <w:rsid w:val="00D461DF"/>
    <w:rsid w:val="00D462A3"/>
    <w:rsid w:val="00D46307"/>
    <w:rsid w:val="00D463D0"/>
    <w:rsid w:val="00D464B8"/>
    <w:rsid w:val="00D46579"/>
    <w:rsid w:val="00D466C7"/>
    <w:rsid w:val="00D466C9"/>
    <w:rsid w:val="00D466E8"/>
    <w:rsid w:val="00D466ED"/>
    <w:rsid w:val="00D46A21"/>
    <w:rsid w:val="00D46DE0"/>
    <w:rsid w:val="00D46E4E"/>
    <w:rsid w:val="00D46F45"/>
    <w:rsid w:val="00D46F55"/>
    <w:rsid w:val="00D47043"/>
    <w:rsid w:val="00D471BD"/>
    <w:rsid w:val="00D471D9"/>
    <w:rsid w:val="00D47218"/>
    <w:rsid w:val="00D47295"/>
    <w:rsid w:val="00D47338"/>
    <w:rsid w:val="00D474A6"/>
    <w:rsid w:val="00D4754D"/>
    <w:rsid w:val="00D4762E"/>
    <w:rsid w:val="00D4773C"/>
    <w:rsid w:val="00D477A2"/>
    <w:rsid w:val="00D47AD9"/>
    <w:rsid w:val="00D504CA"/>
    <w:rsid w:val="00D5059F"/>
    <w:rsid w:val="00D50890"/>
    <w:rsid w:val="00D50A31"/>
    <w:rsid w:val="00D50AA8"/>
    <w:rsid w:val="00D50EFF"/>
    <w:rsid w:val="00D5102E"/>
    <w:rsid w:val="00D51260"/>
    <w:rsid w:val="00D513F7"/>
    <w:rsid w:val="00D51535"/>
    <w:rsid w:val="00D5170B"/>
    <w:rsid w:val="00D51743"/>
    <w:rsid w:val="00D518BE"/>
    <w:rsid w:val="00D51DF5"/>
    <w:rsid w:val="00D51ED3"/>
    <w:rsid w:val="00D52150"/>
    <w:rsid w:val="00D522FB"/>
    <w:rsid w:val="00D52351"/>
    <w:rsid w:val="00D52862"/>
    <w:rsid w:val="00D52AA1"/>
    <w:rsid w:val="00D52C21"/>
    <w:rsid w:val="00D52DD6"/>
    <w:rsid w:val="00D53011"/>
    <w:rsid w:val="00D53202"/>
    <w:rsid w:val="00D53649"/>
    <w:rsid w:val="00D536AD"/>
    <w:rsid w:val="00D53BBD"/>
    <w:rsid w:val="00D53D55"/>
    <w:rsid w:val="00D53EFF"/>
    <w:rsid w:val="00D5427E"/>
    <w:rsid w:val="00D54647"/>
    <w:rsid w:val="00D546C2"/>
    <w:rsid w:val="00D548CD"/>
    <w:rsid w:val="00D54DAB"/>
    <w:rsid w:val="00D55019"/>
    <w:rsid w:val="00D55033"/>
    <w:rsid w:val="00D550FD"/>
    <w:rsid w:val="00D551C0"/>
    <w:rsid w:val="00D551DD"/>
    <w:rsid w:val="00D55245"/>
    <w:rsid w:val="00D555D6"/>
    <w:rsid w:val="00D557FA"/>
    <w:rsid w:val="00D5599A"/>
    <w:rsid w:val="00D559E1"/>
    <w:rsid w:val="00D55AFB"/>
    <w:rsid w:val="00D55C08"/>
    <w:rsid w:val="00D560FC"/>
    <w:rsid w:val="00D56162"/>
    <w:rsid w:val="00D5633F"/>
    <w:rsid w:val="00D563CF"/>
    <w:rsid w:val="00D565FF"/>
    <w:rsid w:val="00D566AA"/>
    <w:rsid w:val="00D566F3"/>
    <w:rsid w:val="00D567E1"/>
    <w:rsid w:val="00D56A81"/>
    <w:rsid w:val="00D56C95"/>
    <w:rsid w:val="00D56CE2"/>
    <w:rsid w:val="00D56D52"/>
    <w:rsid w:val="00D56E69"/>
    <w:rsid w:val="00D57458"/>
    <w:rsid w:val="00D57530"/>
    <w:rsid w:val="00D5779F"/>
    <w:rsid w:val="00D57926"/>
    <w:rsid w:val="00D5797D"/>
    <w:rsid w:val="00D57A22"/>
    <w:rsid w:val="00D57DAD"/>
    <w:rsid w:val="00D601AB"/>
    <w:rsid w:val="00D6056A"/>
    <w:rsid w:val="00D605D8"/>
    <w:rsid w:val="00D605E6"/>
    <w:rsid w:val="00D60625"/>
    <w:rsid w:val="00D60627"/>
    <w:rsid w:val="00D60691"/>
    <w:rsid w:val="00D6079A"/>
    <w:rsid w:val="00D60BB9"/>
    <w:rsid w:val="00D60C25"/>
    <w:rsid w:val="00D60D7C"/>
    <w:rsid w:val="00D60FA6"/>
    <w:rsid w:val="00D61028"/>
    <w:rsid w:val="00D61059"/>
    <w:rsid w:val="00D61090"/>
    <w:rsid w:val="00D610C4"/>
    <w:rsid w:val="00D61308"/>
    <w:rsid w:val="00D61491"/>
    <w:rsid w:val="00D6196C"/>
    <w:rsid w:val="00D61B51"/>
    <w:rsid w:val="00D61E37"/>
    <w:rsid w:val="00D6206C"/>
    <w:rsid w:val="00D6228C"/>
    <w:rsid w:val="00D62329"/>
    <w:rsid w:val="00D624F4"/>
    <w:rsid w:val="00D625AD"/>
    <w:rsid w:val="00D62878"/>
    <w:rsid w:val="00D628A6"/>
    <w:rsid w:val="00D628CF"/>
    <w:rsid w:val="00D62B4B"/>
    <w:rsid w:val="00D62B98"/>
    <w:rsid w:val="00D62C40"/>
    <w:rsid w:val="00D62CC4"/>
    <w:rsid w:val="00D62D41"/>
    <w:rsid w:val="00D62D78"/>
    <w:rsid w:val="00D62F41"/>
    <w:rsid w:val="00D63223"/>
    <w:rsid w:val="00D632B0"/>
    <w:rsid w:val="00D633A4"/>
    <w:rsid w:val="00D635A3"/>
    <w:rsid w:val="00D635C5"/>
    <w:rsid w:val="00D635D5"/>
    <w:rsid w:val="00D63815"/>
    <w:rsid w:val="00D6386D"/>
    <w:rsid w:val="00D638B0"/>
    <w:rsid w:val="00D638D2"/>
    <w:rsid w:val="00D63B49"/>
    <w:rsid w:val="00D63BDB"/>
    <w:rsid w:val="00D63C83"/>
    <w:rsid w:val="00D6406A"/>
    <w:rsid w:val="00D64085"/>
    <w:rsid w:val="00D640B9"/>
    <w:rsid w:val="00D64162"/>
    <w:rsid w:val="00D641B4"/>
    <w:rsid w:val="00D64682"/>
    <w:rsid w:val="00D64A91"/>
    <w:rsid w:val="00D652BA"/>
    <w:rsid w:val="00D6533C"/>
    <w:rsid w:val="00D653B2"/>
    <w:rsid w:val="00D653F9"/>
    <w:rsid w:val="00D65689"/>
    <w:rsid w:val="00D657D5"/>
    <w:rsid w:val="00D65B19"/>
    <w:rsid w:val="00D65FC0"/>
    <w:rsid w:val="00D664B6"/>
    <w:rsid w:val="00D6666E"/>
    <w:rsid w:val="00D6695D"/>
    <w:rsid w:val="00D669D6"/>
    <w:rsid w:val="00D66DE9"/>
    <w:rsid w:val="00D66E1E"/>
    <w:rsid w:val="00D66F6C"/>
    <w:rsid w:val="00D670E2"/>
    <w:rsid w:val="00D672A7"/>
    <w:rsid w:val="00D675D8"/>
    <w:rsid w:val="00D678FA"/>
    <w:rsid w:val="00D67997"/>
    <w:rsid w:val="00D67D5B"/>
    <w:rsid w:val="00D70084"/>
    <w:rsid w:val="00D70340"/>
    <w:rsid w:val="00D704E5"/>
    <w:rsid w:val="00D705E3"/>
    <w:rsid w:val="00D70632"/>
    <w:rsid w:val="00D70A1D"/>
    <w:rsid w:val="00D70A6F"/>
    <w:rsid w:val="00D70C90"/>
    <w:rsid w:val="00D70E4E"/>
    <w:rsid w:val="00D7101A"/>
    <w:rsid w:val="00D71139"/>
    <w:rsid w:val="00D713A3"/>
    <w:rsid w:val="00D713DD"/>
    <w:rsid w:val="00D7155F"/>
    <w:rsid w:val="00D71ABA"/>
    <w:rsid w:val="00D71ADE"/>
    <w:rsid w:val="00D71C74"/>
    <w:rsid w:val="00D71D2F"/>
    <w:rsid w:val="00D71F14"/>
    <w:rsid w:val="00D721E4"/>
    <w:rsid w:val="00D722EB"/>
    <w:rsid w:val="00D723A3"/>
    <w:rsid w:val="00D72683"/>
    <w:rsid w:val="00D7269F"/>
    <w:rsid w:val="00D72924"/>
    <w:rsid w:val="00D72984"/>
    <w:rsid w:val="00D72C1A"/>
    <w:rsid w:val="00D72CE2"/>
    <w:rsid w:val="00D72E67"/>
    <w:rsid w:val="00D72EB5"/>
    <w:rsid w:val="00D731C0"/>
    <w:rsid w:val="00D738CE"/>
    <w:rsid w:val="00D73A0F"/>
    <w:rsid w:val="00D73B1B"/>
    <w:rsid w:val="00D73BB5"/>
    <w:rsid w:val="00D73C1D"/>
    <w:rsid w:val="00D7404C"/>
    <w:rsid w:val="00D74347"/>
    <w:rsid w:val="00D74557"/>
    <w:rsid w:val="00D7462B"/>
    <w:rsid w:val="00D74763"/>
    <w:rsid w:val="00D74CC7"/>
    <w:rsid w:val="00D74ED3"/>
    <w:rsid w:val="00D74F61"/>
    <w:rsid w:val="00D750B6"/>
    <w:rsid w:val="00D75129"/>
    <w:rsid w:val="00D753B7"/>
    <w:rsid w:val="00D7550D"/>
    <w:rsid w:val="00D75735"/>
    <w:rsid w:val="00D75793"/>
    <w:rsid w:val="00D757ED"/>
    <w:rsid w:val="00D7582F"/>
    <w:rsid w:val="00D75970"/>
    <w:rsid w:val="00D75B68"/>
    <w:rsid w:val="00D75E78"/>
    <w:rsid w:val="00D7610A"/>
    <w:rsid w:val="00D76472"/>
    <w:rsid w:val="00D76A7C"/>
    <w:rsid w:val="00D76C4F"/>
    <w:rsid w:val="00D76C92"/>
    <w:rsid w:val="00D76CAE"/>
    <w:rsid w:val="00D76F50"/>
    <w:rsid w:val="00D7704D"/>
    <w:rsid w:val="00D772C0"/>
    <w:rsid w:val="00D776B1"/>
    <w:rsid w:val="00D776D6"/>
    <w:rsid w:val="00D77946"/>
    <w:rsid w:val="00D77A24"/>
    <w:rsid w:val="00D77B18"/>
    <w:rsid w:val="00D77B4F"/>
    <w:rsid w:val="00D77C89"/>
    <w:rsid w:val="00D77CEC"/>
    <w:rsid w:val="00D77E0F"/>
    <w:rsid w:val="00D800DF"/>
    <w:rsid w:val="00D8010E"/>
    <w:rsid w:val="00D801F4"/>
    <w:rsid w:val="00D80365"/>
    <w:rsid w:val="00D8037F"/>
    <w:rsid w:val="00D804BB"/>
    <w:rsid w:val="00D80980"/>
    <w:rsid w:val="00D80A37"/>
    <w:rsid w:val="00D80A46"/>
    <w:rsid w:val="00D80E1B"/>
    <w:rsid w:val="00D81042"/>
    <w:rsid w:val="00D8110A"/>
    <w:rsid w:val="00D8127D"/>
    <w:rsid w:val="00D817B1"/>
    <w:rsid w:val="00D818AF"/>
    <w:rsid w:val="00D819DA"/>
    <w:rsid w:val="00D81B32"/>
    <w:rsid w:val="00D81C88"/>
    <w:rsid w:val="00D8239D"/>
    <w:rsid w:val="00D8244B"/>
    <w:rsid w:val="00D825DC"/>
    <w:rsid w:val="00D8266A"/>
    <w:rsid w:val="00D826CF"/>
    <w:rsid w:val="00D82712"/>
    <w:rsid w:val="00D827DD"/>
    <w:rsid w:val="00D82CF1"/>
    <w:rsid w:val="00D83081"/>
    <w:rsid w:val="00D83168"/>
    <w:rsid w:val="00D832ED"/>
    <w:rsid w:val="00D83491"/>
    <w:rsid w:val="00D835AE"/>
    <w:rsid w:val="00D83708"/>
    <w:rsid w:val="00D83765"/>
    <w:rsid w:val="00D83C71"/>
    <w:rsid w:val="00D83C9F"/>
    <w:rsid w:val="00D83D90"/>
    <w:rsid w:val="00D83DFF"/>
    <w:rsid w:val="00D841E7"/>
    <w:rsid w:val="00D8426C"/>
    <w:rsid w:val="00D8447A"/>
    <w:rsid w:val="00D844CC"/>
    <w:rsid w:val="00D84A58"/>
    <w:rsid w:val="00D84B81"/>
    <w:rsid w:val="00D84C83"/>
    <w:rsid w:val="00D84DEE"/>
    <w:rsid w:val="00D84E34"/>
    <w:rsid w:val="00D84EAF"/>
    <w:rsid w:val="00D8531A"/>
    <w:rsid w:val="00D853A4"/>
    <w:rsid w:val="00D85461"/>
    <w:rsid w:val="00D8577C"/>
    <w:rsid w:val="00D859E8"/>
    <w:rsid w:val="00D85B71"/>
    <w:rsid w:val="00D85E12"/>
    <w:rsid w:val="00D85E6E"/>
    <w:rsid w:val="00D85E91"/>
    <w:rsid w:val="00D85F3A"/>
    <w:rsid w:val="00D86080"/>
    <w:rsid w:val="00D86201"/>
    <w:rsid w:val="00D86579"/>
    <w:rsid w:val="00D866EB"/>
    <w:rsid w:val="00D86749"/>
    <w:rsid w:val="00D8697E"/>
    <w:rsid w:val="00D86A3F"/>
    <w:rsid w:val="00D86A41"/>
    <w:rsid w:val="00D86AE9"/>
    <w:rsid w:val="00D86CA9"/>
    <w:rsid w:val="00D86CE0"/>
    <w:rsid w:val="00D873FA"/>
    <w:rsid w:val="00D87525"/>
    <w:rsid w:val="00D87BFA"/>
    <w:rsid w:val="00D87FA2"/>
    <w:rsid w:val="00D90963"/>
    <w:rsid w:val="00D90A36"/>
    <w:rsid w:val="00D90CB2"/>
    <w:rsid w:val="00D90F2A"/>
    <w:rsid w:val="00D9114B"/>
    <w:rsid w:val="00D9142F"/>
    <w:rsid w:val="00D91635"/>
    <w:rsid w:val="00D916E0"/>
    <w:rsid w:val="00D91BE6"/>
    <w:rsid w:val="00D91D11"/>
    <w:rsid w:val="00D92314"/>
    <w:rsid w:val="00D923E8"/>
    <w:rsid w:val="00D925E1"/>
    <w:rsid w:val="00D92619"/>
    <w:rsid w:val="00D927DC"/>
    <w:rsid w:val="00D92964"/>
    <w:rsid w:val="00D92A3E"/>
    <w:rsid w:val="00D92A58"/>
    <w:rsid w:val="00D92B7A"/>
    <w:rsid w:val="00D92EB3"/>
    <w:rsid w:val="00D92FFB"/>
    <w:rsid w:val="00D932D9"/>
    <w:rsid w:val="00D93620"/>
    <w:rsid w:val="00D9366E"/>
    <w:rsid w:val="00D93A55"/>
    <w:rsid w:val="00D93E40"/>
    <w:rsid w:val="00D94354"/>
    <w:rsid w:val="00D943F2"/>
    <w:rsid w:val="00D944C8"/>
    <w:rsid w:val="00D945D9"/>
    <w:rsid w:val="00D94A0C"/>
    <w:rsid w:val="00D94B4D"/>
    <w:rsid w:val="00D94C65"/>
    <w:rsid w:val="00D94CBD"/>
    <w:rsid w:val="00D94E87"/>
    <w:rsid w:val="00D94ED1"/>
    <w:rsid w:val="00D94EEE"/>
    <w:rsid w:val="00D950C0"/>
    <w:rsid w:val="00D950F1"/>
    <w:rsid w:val="00D954FC"/>
    <w:rsid w:val="00D955E7"/>
    <w:rsid w:val="00D95767"/>
    <w:rsid w:val="00D958AF"/>
    <w:rsid w:val="00D95968"/>
    <w:rsid w:val="00D95A4F"/>
    <w:rsid w:val="00D95D1F"/>
    <w:rsid w:val="00D961DE"/>
    <w:rsid w:val="00D9639A"/>
    <w:rsid w:val="00D9663F"/>
    <w:rsid w:val="00D966BF"/>
    <w:rsid w:val="00D967EA"/>
    <w:rsid w:val="00D968A3"/>
    <w:rsid w:val="00D96B25"/>
    <w:rsid w:val="00D96B82"/>
    <w:rsid w:val="00D96CB2"/>
    <w:rsid w:val="00D96D6D"/>
    <w:rsid w:val="00D96E10"/>
    <w:rsid w:val="00D96E63"/>
    <w:rsid w:val="00D96E66"/>
    <w:rsid w:val="00D96FD9"/>
    <w:rsid w:val="00D9771D"/>
    <w:rsid w:val="00D97886"/>
    <w:rsid w:val="00D97999"/>
    <w:rsid w:val="00D97A48"/>
    <w:rsid w:val="00D97C5F"/>
    <w:rsid w:val="00D97E7D"/>
    <w:rsid w:val="00D97F3B"/>
    <w:rsid w:val="00D97F99"/>
    <w:rsid w:val="00DA00FE"/>
    <w:rsid w:val="00DA04B0"/>
    <w:rsid w:val="00DA0651"/>
    <w:rsid w:val="00DA07D5"/>
    <w:rsid w:val="00DA09A8"/>
    <w:rsid w:val="00DA09BF"/>
    <w:rsid w:val="00DA0B86"/>
    <w:rsid w:val="00DA1345"/>
    <w:rsid w:val="00DA155A"/>
    <w:rsid w:val="00DA1892"/>
    <w:rsid w:val="00DA1B8A"/>
    <w:rsid w:val="00DA1F95"/>
    <w:rsid w:val="00DA2026"/>
    <w:rsid w:val="00DA208E"/>
    <w:rsid w:val="00DA2230"/>
    <w:rsid w:val="00DA22AC"/>
    <w:rsid w:val="00DA23E6"/>
    <w:rsid w:val="00DA240B"/>
    <w:rsid w:val="00DA25CD"/>
    <w:rsid w:val="00DA27D9"/>
    <w:rsid w:val="00DA2E57"/>
    <w:rsid w:val="00DA2FF1"/>
    <w:rsid w:val="00DA32FF"/>
    <w:rsid w:val="00DA338E"/>
    <w:rsid w:val="00DA33B3"/>
    <w:rsid w:val="00DA33D3"/>
    <w:rsid w:val="00DA37D3"/>
    <w:rsid w:val="00DA385F"/>
    <w:rsid w:val="00DA38B9"/>
    <w:rsid w:val="00DA39B2"/>
    <w:rsid w:val="00DA3CE7"/>
    <w:rsid w:val="00DA407A"/>
    <w:rsid w:val="00DA4356"/>
    <w:rsid w:val="00DA4699"/>
    <w:rsid w:val="00DA4B6E"/>
    <w:rsid w:val="00DA4EE9"/>
    <w:rsid w:val="00DA4EF4"/>
    <w:rsid w:val="00DA5066"/>
    <w:rsid w:val="00DA537D"/>
    <w:rsid w:val="00DA5804"/>
    <w:rsid w:val="00DA5937"/>
    <w:rsid w:val="00DA5A1A"/>
    <w:rsid w:val="00DA5A60"/>
    <w:rsid w:val="00DA5A81"/>
    <w:rsid w:val="00DA5BC5"/>
    <w:rsid w:val="00DA5C7D"/>
    <w:rsid w:val="00DA5CCC"/>
    <w:rsid w:val="00DA608B"/>
    <w:rsid w:val="00DA63D5"/>
    <w:rsid w:val="00DA643A"/>
    <w:rsid w:val="00DA68FE"/>
    <w:rsid w:val="00DA69DD"/>
    <w:rsid w:val="00DA6A0E"/>
    <w:rsid w:val="00DA6B0E"/>
    <w:rsid w:val="00DA6B23"/>
    <w:rsid w:val="00DA6C59"/>
    <w:rsid w:val="00DA6EDB"/>
    <w:rsid w:val="00DA6F19"/>
    <w:rsid w:val="00DA7096"/>
    <w:rsid w:val="00DA71F5"/>
    <w:rsid w:val="00DA73C5"/>
    <w:rsid w:val="00DA7416"/>
    <w:rsid w:val="00DA75F1"/>
    <w:rsid w:val="00DA79A2"/>
    <w:rsid w:val="00DA7B7A"/>
    <w:rsid w:val="00DB00AD"/>
    <w:rsid w:val="00DB04F6"/>
    <w:rsid w:val="00DB05CF"/>
    <w:rsid w:val="00DB06DE"/>
    <w:rsid w:val="00DB080E"/>
    <w:rsid w:val="00DB0B32"/>
    <w:rsid w:val="00DB0BED"/>
    <w:rsid w:val="00DB0C60"/>
    <w:rsid w:val="00DB0EF3"/>
    <w:rsid w:val="00DB1474"/>
    <w:rsid w:val="00DB1548"/>
    <w:rsid w:val="00DB1987"/>
    <w:rsid w:val="00DB1AB6"/>
    <w:rsid w:val="00DB1B48"/>
    <w:rsid w:val="00DB1BC8"/>
    <w:rsid w:val="00DB1F32"/>
    <w:rsid w:val="00DB2135"/>
    <w:rsid w:val="00DB2464"/>
    <w:rsid w:val="00DB2581"/>
    <w:rsid w:val="00DB2878"/>
    <w:rsid w:val="00DB2926"/>
    <w:rsid w:val="00DB2AD2"/>
    <w:rsid w:val="00DB2CC5"/>
    <w:rsid w:val="00DB33C6"/>
    <w:rsid w:val="00DB36C5"/>
    <w:rsid w:val="00DB3A1A"/>
    <w:rsid w:val="00DB3AAF"/>
    <w:rsid w:val="00DB3D6B"/>
    <w:rsid w:val="00DB4310"/>
    <w:rsid w:val="00DB448E"/>
    <w:rsid w:val="00DB4E24"/>
    <w:rsid w:val="00DB4E48"/>
    <w:rsid w:val="00DB4EC1"/>
    <w:rsid w:val="00DB4EC4"/>
    <w:rsid w:val="00DB4FCA"/>
    <w:rsid w:val="00DB50D0"/>
    <w:rsid w:val="00DB530F"/>
    <w:rsid w:val="00DB5546"/>
    <w:rsid w:val="00DB5609"/>
    <w:rsid w:val="00DB5C03"/>
    <w:rsid w:val="00DB5D76"/>
    <w:rsid w:val="00DB5D79"/>
    <w:rsid w:val="00DB60F5"/>
    <w:rsid w:val="00DB631A"/>
    <w:rsid w:val="00DB64A4"/>
    <w:rsid w:val="00DB6529"/>
    <w:rsid w:val="00DB6E86"/>
    <w:rsid w:val="00DB70E3"/>
    <w:rsid w:val="00DB7210"/>
    <w:rsid w:val="00DB73CF"/>
    <w:rsid w:val="00DB7577"/>
    <w:rsid w:val="00DB766E"/>
    <w:rsid w:val="00DB76F3"/>
    <w:rsid w:val="00DB77A9"/>
    <w:rsid w:val="00DB7944"/>
    <w:rsid w:val="00DB7D1A"/>
    <w:rsid w:val="00DB7E4C"/>
    <w:rsid w:val="00DC0039"/>
    <w:rsid w:val="00DC010C"/>
    <w:rsid w:val="00DC0148"/>
    <w:rsid w:val="00DC0485"/>
    <w:rsid w:val="00DC072D"/>
    <w:rsid w:val="00DC088E"/>
    <w:rsid w:val="00DC0C7B"/>
    <w:rsid w:val="00DC0E29"/>
    <w:rsid w:val="00DC1488"/>
    <w:rsid w:val="00DC1507"/>
    <w:rsid w:val="00DC15AF"/>
    <w:rsid w:val="00DC1694"/>
    <w:rsid w:val="00DC1956"/>
    <w:rsid w:val="00DC1977"/>
    <w:rsid w:val="00DC1980"/>
    <w:rsid w:val="00DC19EE"/>
    <w:rsid w:val="00DC1A47"/>
    <w:rsid w:val="00DC1DC0"/>
    <w:rsid w:val="00DC1E66"/>
    <w:rsid w:val="00DC230E"/>
    <w:rsid w:val="00DC248B"/>
    <w:rsid w:val="00DC25C4"/>
    <w:rsid w:val="00DC2811"/>
    <w:rsid w:val="00DC28B6"/>
    <w:rsid w:val="00DC2A87"/>
    <w:rsid w:val="00DC2E2E"/>
    <w:rsid w:val="00DC2F65"/>
    <w:rsid w:val="00DC357C"/>
    <w:rsid w:val="00DC35FD"/>
    <w:rsid w:val="00DC3616"/>
    <w:rsid w:val="00DC36FA"/>
    <w:rsid w:val="00DC3C1F"/>
    <w:rsid w:val="00DC3E09"/>
    <w:rsid w:val="00DC3E29"/>
    <w:rsid w:val="00DC40A4"/>
    <w:rsid w:val="00DC42F5"/>
    <w:rsid w:val="00DC4334"/>
    <w:rsid w:val="00DC4372"/>
    <w:rsid w:val="00DC4411"/>
    <w:rsid w:val="00DC44F1"/>
    <w:rsid w:val="00DC493A"/>
    <w:rsid w:val="00DC4BAD"/>
    <w:rsid w:val="00DC4D62"/>
    <w:rsid w:val="00DC5009"/>
    <w:rsid w:val="00DC502C"/>
    <w:rsid w:val="00DC5168"/>
    <w:rsid w:val="00DC51BF"/>
    <w:rsid w:val="00DC51E7"/>
    <w:rsid w:val="00DC53CF"/>
    <w:rsid w:val="00DC5ADB"/>
    <w:rsid w:val="00DC5B59"/>
    <w:rsid w:val="00DC5D57"/>
    <w:rsid w:val="00DC609C"/>
    <w:rsid w:val="00DC6296"/>
    <w:rsid w:val="00DC6595"/>
    <w:rsid w:val="00DC6665"/>
    <w:rsid w:val="00DC6D3E"/>
    <w:rsid w:val="00DC6E54"/>
    <w:rsid w:val="00DC7109"/>
    <w:rsid w:val="00DC713F"/>
    <w:rsid w:val="00DC7351"/>
    <w:rsid w:val="00DC74E6"/>
    <w:rsid w:val="00DC761B"/>
    <w:rsid w:val="00DC78A4"/>
    <w:rsid w:val="00DC7C87"/>
    <w:rsid w:val="00DC7C88"/>
    <w:rsid w:val="00DC7E27"/>
    <w:rsid w:val="00DC7E83"/>
    <w:rsid w:val="00DC7FD3"/>
    <w:rsid w:val="00DD00CA"/>
    <w:rsid w:val="00DD016C"/>
    <w:rsid w:val="00DD039E"/>
    <w:rsid w:val="00DD0860"/>
    <w:rsid w:val="00DD0A6F"/>
    <w:rsid w:val="00DD0BA5"/>
    <w:rsid w:val="00DD0C99"/>
    <w:rsid w:val="00DD0EDD"/>
    <w:rsid w:val="00DD1087"/>
    <w:rsid w:val="00DD14A0"/>
    <w:rsid w:val="00DD14B5"/>
    <w:rsid w:val="00DD1848"/>
    <w:rsid w:val="00DD194F"/>
    <w:rsid w:val="00DD19E5"/>
    <w:rsid w:val="00DD1C00"/>
    <w:rsid w:val="00DD1EA0"/>
    <w:rsid w:val="00DD222D"/>
    <w:rsid w:val="00DD25BA"/>
    <w:rsid w:val="00DD26FD"/>
    <w:rsid w:val="00DD271B"/>
    <w:rsid w:val="00DD281C"/>
    <w:rsid w:val="00DD2B8C"/>
    <w:rsid w:val="00DD2BBF"/>
    <w:rsid w:val="00DD2F38"/>
    <w:rsid w:val="00DD303A"/>
    <w:rsid w:val="00DD3214"/>
    <w:rsid w:val="00DD3641"/>
    <w:rsid w:val="00DD38B2"/>
    <w:rsid w:val="00DD39E3"/>
    <w:rsid w:val="00DD39EA"/>
    <w:rsid w:val="00DD3D54"/>
    <w:rsid w:val="00DD3E81"/>
    <w:rsid w:val="00DD4220"/>
    <w:rsid w:val="00DD46F3"/>
    <w:rsid w:val="00DD47D0"/>
    <w:rsid w:val="00DD48F7"/>
    <w:rsid w:val="00DD4DA4"/>
    <w:rsid w:val="00DD4F0F"/>
    <w:rsid w:val="00DD51B3"/>
    <w:rsid w:val="00DD51EA"/>
    <w:rsid w:val="00DD5450"/>
    <w:rsid w:val="00DD56F6"/>
    <w:rsid w:val="00DD590F"/>
    <w:rsid w:val="00DD5A90"/>
    <w:rsid w:val="00DD5C2D"/>
    <w:rsid w:val="00DD5E7A"/>
    <w:rsid w:val="00DD612F"/>
    <w:rsid w:val="00DD662F"/>
    <w:rsid w:val="00DD668E"/>
    <w:rsid w:val="00DD6723"/>
    <w:rsid w:val="00DD6981"/>
    <w:rsid w:val="00DD6F49"/>
    <w:rsid w:val="00DD703E"/>
    <w:rsid w:val="00DD70AF"/>
    <w:rsid w:val="00DD71B4"/>
    <w:rsid w:val="00DD7529"/>
    <w:rsid w:val="00DD761E"/>
    <w:rsid w:val="00DD76D5"/>
    <w:rsid w:val="00DD7746"/>
    <w:rsid w:val="00DD77CF"/>
    <w:rsid w:val="00DD7A41"/>
    <w:rsid w:val="00DD7AD9"/>
    <w:rsid w:val="00DD7FD8"/>
    <w:rsid w:val="00DE0337"/>
    <w:rsid w:val="00DE044F"/>
    <w:rsid w:val="00DE0646"/>
    <w:rsid w:val="00DE064D"/>
    <w:rsid w:val="00DE096A"/>
    <w:rsid w:val="00DE0BB5"/>
    <w:rsid w:val="00DE0C9C"/>
    <w:rsid w:val="00DE0F57"/>
    <w:rsid w:val="00DE1028"/>
    <w:rsid w:val="00DE10E2"/>
    <w:rsid w:val="00DE10FD"/>
    <w:rsid w:val="00DE1148"/>
    <w:rsid w:val="00DE1536"/>
    <w:rsid w:val="00DE15C8"/>
    <w:rsid w:val="00DE1B53"/>
    <w:rsid w:val="00DE1D7E"/>
    <w:rsid w:val="00DE1F6E"/>
    <w:rsid w:val="00DE2109"/>
    <w:rsid w:val="00DE2140"/>
    <w:rsid w:val="00DE249E"/>
    <w:rsid w:val="00DE24C3"/>
    <w:rsid w:val="00DE2693"/>
    <w:rsid w:val="00DE2C0F"/>
    <w:rsid w:val="00DE2CFD"/>
    <w:rsid w:val="00DE2EA5"/>
    <w:rsid w:val="00DE311D"/>
    <w:rsid w:val="00DE3497"/>
    <w:rsid w:val="00DE39CB"/>
    <w:rsid w:val="00DE3BFC"/>
    <w:rsid w:val="00DE3C3A"/>
    <w:rsid w:val="00DE3CB9"/>
    <w:rsid w:val="00DE3D27"/>
    <w:rsid w:val="00DE3D40"/>
    <w:rsid w:val="00DE3E4C"/>
    <w:rsid w:val="00DE404A"/>
    <w:rsid w:val="00DE4081"/>
    <w:rsid w:val="00DE42B2"/>
    <w:rsid w:val="00DE4310"/>
    <w:rsid w:val="00DE440A"/>
    <w:rsid w:val="00DE44AF"/>
    <w:rsid w:val="00DE4552"/>
    <w:rsid w:val="00DE457A"/>
    <w:rsid w:val="00DE45ED"/>
    <w:rsid w:val="00DE462B"/>
    <w:rsid w:val="00DE4940"/>
    <w:rsid w:val="00DE4AEF"/>
    <w:rsid w:val="00DE4B8D"/>
    <w:rsid w:val="00DE4BB5"/>
    <w:rsid w:val="00DE4C68"/>
    <w:rsid w:val="00DE4D11"/>
    <w:rsid w:val="00DE4DB1"/>
    <w:rsid w:val="00DE4E3F"/>
    <w:rsid w:val="00DE4EA0"/>
    <w:rsid w:val="00DE4F52"/>
    <w:rsid w:val="00DE5175"/>
    <w:rsid w:val="00DE5181"/>
    <w:rsid w:val="00DE5383"/>
    <w:rsid w:val="00DE53C6"/>
    <w:rsid w:val="00DE5420"/>
    <w:rsid w:val="00DE543F"/>
    <w:rsid w:val="00DE585D"/>
    <w:rsid w:val="00DE5A46"/>
    <w:rsid w:val="00DE5C1D"/>
    <w:rsid w:val="00DE60E2"/>
    <w:rsid w:val="00DE62E1"/>
    <w:rsid w:val="00DE6459"/>
    <w:rsid w:val="00DE679E"/>
    <w:rsid w:val="00DE67F3"/>
    <w:rsid w:val="00DE698A"/>
    <w:rsid w:val="00DE69DF"/>
    <w:rsid w:val="00DE6EB0"/>
    <w:rsid w:val="00DE6F98"/>
    <w:rsid w:val="00DE7170"/>
    <w:rsid w:val="00DE7198"/>
    <w:rsid w:val="00DE7239"/>
    <w:rsid w:val="00DE7256"/>
    <w:rsid w:val="00DE75BA"/>
    <w:rsid w:val="00DE75D4"/>
    <w:rsid w:val="00DE766E"/>
    <w:rsid w:val="00DE7731"/>
    <w:rsid w:val="00DE778A"/>
    <w:rsid w:val="00DE7929"/>
    <w:rsid w:val="00DE797F"/>
    <w:rsid w:val="00DE7D74"/>
    <w:rsid w:val="00DE7E1B"/>
    <w:rsid w:val="00DE7E88"/>
    <w:rsid w:val="00DE7EBC"/>
    <w:rsid w:val="00DF024F"/>
    <w:rsid w:val="00DF0670"/>
    <w:rsid w:val="00DF0898"/>
    <w:rsid w:val="00DF09E3"/>
    <w:rsid w:val="00DF09F6"/>
    <w:rsid w:val="00DF0ADA"/>
    <w:rsid w:val="00DF0BEE"/>
    <w:rsid w:val="00DF0DD9"/>
    <w:rsid w:val="00DF0FAF"/>
    <w:rsid w:val="00DF13A7"/>
    <w:rsid w:val="00DF1474"/>
    <w:rsid w:val="00DF16C0"/>
    <w:rsid w:val="00DF1CF8"/>
    <w:rsid w:val="00DF1FC9"/>
    <w:rsid w:val="00DF20BE"/>
    <w:rsid w:val="00DF2A3D"/>
    <w:rsid w:val="00DF2D4E"/>
    <w:rsid w:val="00DF3188"/>
    <w:rsid w:val="00DF356E"/>
    <w:rsid w:val="00DF35DC"/>
    <w:rsid w:val="00DF38A5"/>
    <w:rsid w:val="00DF3E64"/>
    <w:rsid w:val="00DF3F91"/>
    <w:rsid w:val="00DF40D6"/>
    <w:rsid w:val="00DF4305"/>
    <w:rsid w:val="00DF4770"/>
    <w:rsid w:val="00DF485A"/>
    <w:rsid w:val="00DF4A04"/>
    <w:rsid w:val="00DF4A81"/>
    <w:rsid w:val="00DF4ABA"/>
    <w:rsid w:val="00DF5069"/>
    <w:rsid w:val="00DF5178"/>
    <w:rsid w:val="00DF53B3"/>
    <w:rsid w:val="00DF5571"/>
    <w:rsid w:val="00DF55CC"/>
    <w:rsid w:val="00DF57B4"/>
    <w:rsid w:val="00DF5ECE"/>
    <w:rsid w:val="00DF6251"/>
    <w:rsid w:val="00DF6611"/>
    <w:rsid w:val="00DF6630"/>
    <w:rsid w:val="00DF6695"/>
    <w:rsid w:val="00DF6AAE"/>
    <w:rsid w:val="00DF6CDD"/>
    <w:rsid w:val="00DF71FA"/>
    <w:rsid w:val="00DF7220"/>
    <w:rsid w:val="00DF7264"/>
    <w:rsid w:val="00DF72BD"/>
    <w:rsid w:val="00DF7371"/>
    <w:rsid w:val="00DF7731"/>
    <w:rsid w:val="00DF78DA"/>
    <w:rsid w:val="00DF7957"/>
    <w:rsid w:val="00DF7A10"/>
    <w:rsid w:val="00DF7C1B"/>
    <w:rsid w:val="00E00004"/>
    <w:rsid w:val="00E00189"/>
    <w:rsid w:val="00E002B6"/>
    <w:rsid w:val="00E002EC"/>
    <w:rsid w:val="00E0039A"/>
    <w:rsid w:val="00E0074B"/>
    <w:rsid w:val="00E00773"/>
    <w:rsid w:val="00E00927"/>
    <w:rsid w:val="00E0099F"/>
    <w:rsid w:val="00E00BAB"/>
    <w:rsid w:val="00E00EBC"/>
    <w:rsid w:val="00E0107A"/>
    <w:rsid w:val="00E0114D"/>
    <w:rsid w:val="00E011A2"/>
    <w:rsid w:val="00E01202"/>
    <w:rsid w:val="00E01462"/>
    <w:rsid w:val="00E014B8"/>
    <w:rsid w:val="00E014D9"/>
    <w:rsid w:val="00E014E6"/>
    <w:rsid w:val="00E014FE"/>
    <w:rsid w:val="00E01557"/>
    <w:rsid w:val="00E015BC"/>
    <w:rsid w:val="00E01625"/>
    <w:rsid w:val="00E017A0"/>
    <w:rsid w:val="00E019B2"/>
    <w:rsid w:val="00E01BCF"/>
    <w:rsid w:val="00E01F4B"/>
    <w:rsid w:val="00E02023"/>
    <w:rsid w:val="00E0212C"/>
    <w:rsid w:val="00E02140"/>
    <w:rsid w:val="00E02218"/>
    <w:rsid w:val="00E02414"/>
    <w:rsid w:val="00E0257E"/>
    <w:rsid w:val="00E02696"/>
    <w:rsid w:val="00E02795"/>
    <w:rsid w:val="00E02944"/>
    <w:rsid w:val="00E02A63"/>
    <w:rsid w:val="00E02CA2"/>
    <w:rsid w:val="00E02F8F"/>
    <w:rsid w:val="00E0337E"/>
    <w:rsid w:val="00E033DC"/>
    <w:rsid w:val="00E03450"/>
    <w:rsid w:val="00E0350C"/>
    <w:rsid w:val="00E035E6"/>
    <w:rsid w:val="00E036B1"/>
    <w:rsid w:val="00E03C29"/>
    <w:rsid w:val="00E0403C"/>
    <w:rsid w:val="00E0411C"/>
    <w:rsid w:val="00E04132"/>
    <w:rsid w:val="00E041CF"/>
    <w:rsid w:val="00E0465C"/>
    <w:rsid w:val="00E0479C"/>
    <w:rsid w:val="00E047CE"/>
    <w:rsid w:val="00E04A09"/>
    <w:rsid w:val="00E04B9B"/>
    <w:rsid w:val="00E04D4B"/>
    <w:rsid w:val="00E04D6B"/>
    <w:rsid w:val="00E05045"/>
    <w:rsid w:val="00E051A9"/>
    <w:rsid w:val="00E051CA"/>
    <w:rsid w:val="00E051EF"/>
    <w:rsid w:val="00E051FD"/>
    <w:rsid w:val="00E0536A"/>
    <w:rsid w:val="00E0550A"/>
    <w:rsid w:val="00E0577F"/>
    <w:rsid w:val="00E05A21"/>
    <w:rsid w:val="00E05B65"/>
    <w:rsid w:val="00E05C5B"/>
    <w:rsid w:val="00E05D99"/>
    <w:rsid w:val="00E05E39"/>
    <w:rsid w:val="00E05EA7"/>
    <w:rsid w:val="00E05F6B"/>
    <w:rsid w:val="00E0606E"/>
    <w:rsid w:val="00E064ED"/>
    <w:rsid w:val="00E06551"/>
    <w:rsid w:val="00E06BB0"/>
    <w:rsid w:val="00E06EA1"/>
    <w:rsid w:val="00E07192"/>
    <w:rsid w:val="00E07236"/>
    <w:rsid w:val="00E072BA"/>
    <w:rsid w:val="00E074ED"/>
    <w:rsid w:val="00E07552"/>
    <w:rsid w:val="00E07754"/>
    <w:rsid w:val="00E079EE"/>
    <w:rsid w:val="00E07A8B"/>
    <w:rsid w:val="00E07B58"/>
    <w:rsid w:val="00E07F58"/>
    <w:rsid w:val="00E07FC4"/>
    <w:rsid w:val="00E10357"/>
    <w:rsid w:val="00E105B1"/>
    <w:rsid w:val="00E10871"/>
    <w:rsid w:val="00E1087C"/>
    <w:rsid w:val="00E10942"/>
    <w:rsid w:val="00E10976"/>
    <w:rsid w:val="00E10A89"/>
    <w:rsid w:val="00E10AF2"/>
    <w:rsid w:val="00E10B25"/>
    <w:rsid w:val="00E10C2C"/>
    <w:rsid w:val="00E10CBF"/>
    <w:rsid w:val="00E10D3C"/>
    <w:rsid w:val="00E11107"/>
    <w:rsid w:val="00E11306"/>
    <w:rsid w:val="00E1145B"/>
    <w:rsid w:val="00E11532"/>
    <w:rsid w:val="00E11586"/>
    <w:rsid w:val="00E1164A"/>
    <w:rsid w:val="00E1169E"/>
    <w:rsid w:val="00E1199F"/>
    <w:rsid w:val="00E11C7F"/>
    <w:rsid w:val="00E11FD6"/>
    <w:rsid w:val="00E12051"/>
    <w:rsid w:val="00E120F6"/>
    <w:rsid w:val="00E12168"/>
    <w:rsid w:val="00E123A9"/>
    <w:rsid w:val="00E123E9"/>
    <w:rsid w:val="00E124E6"/>
    <w:rsid w:val="00E128BC"/>
    <w:rsid w:val="00E12BEF"/>
    <w:rsid w:val="00E12CD9"/>
    <w:rsid w:val="00E12FB9"/>
    <w:rsid w:val="00E132A9"/>
    <w:rsid w:val="00E132E7"/>
    <w:rsid w:val="00E13340"/>
    <w:rsid w:val="00E133BF"/>
    <w:rsid w:val="00E135AA"/>
    <w:rsid w:val="00E1369A"/>
    <w:rsid w:val="00E13879"/>
    <w:rsid w:val="00E13A07"/>
    <w:rsid w:val="00E13B7B"/>
    <w:rsid w:val="00E13F3F"/>
    <w:rsid w:val="00E141E4"/>
    <w:rsid w:val="00E141F9"/>
    <w:rsid w:val="00E145FC"/>
    <w:rsid w:val="00E1462E"/>
    <w:rsid w:val="00E14A19"/>
    <w:rsid w:val="00E14B0A"/>
    <w:rsid w:val="00E14BAC"/>
    <w:rsid w:val="00E14C3A"/>
    <w:rsid w:val="00E15133"/>
    <w:rsid w:val="00E1514F"/>
    <w:rsid w:val="00E151FD"/>
    <w:rsid w:val="00E15236"/>
    <w:rsid w:val="00E15366"/>
    <w:rsid w:val="00E155E0"/>
    <w:rsid w:val="00E15718"/>
    <w:rsid w:val="00E15ABE"/>
    <w:rsid w:val="00E15C8E"/>
    <w:rsid w:val="00E163D7"/>
    <w:rsid w:val="00E1650D"/>
    <w:rsid w:val="00E16929"/>
    <w:rsid w:val="00E169C8"/>
    <w:rsid w:val="00E16B81"/>
    <w:rsid w:val="00E16C68"/>
    <w:rsid w:val="00E16C87"/>
    <w:rsid w:val="00E1705E"/>
    <w:rsid w:val="00E17269"/>
    <w:rsid w:val="00E172F9"/>
    <w:rsid w:val="00E1748F"/>
    <w:rsid w:val="00E175EC"/>
    <w:rsid w:val="00E176C1"/>
    <w:rsid w:val="00E17877"/>
    <w:rsid w:val="00E17C57"/>
    <w:rsid w:val="00E17D5B"/>
    <w:rsid w:val="00E17D8F"/>
    <w:rsid w:val="00E17FC4"/>
    <w:rsid w:val="00E20003"/>
    <w:rsid w:val="00E2000D"/>
    <w:rsid w:val="00E200BB"/>
    <w:rsid w:val="00E20149"/>
    <w:rsid w:val="00E20542"/>
    <w:rsid w:val="00E2059B"/>
    <w:rsid w:val="00E20636"/>
    <w:rsid w:val="00E20756"/>
    <w:rsid w:val="00E20899"/>
    <w:rsid w:val="00E21237"/>
    <w:rsid w:val="00E21402"/>
    <w:rsid w:val="00E214C6"/>
    <w:rsid w:val="00E216FE"/>
    <w:rsid w:val="00E217DB"/>
    <w:rsid w:val="00E21ACC"/>
    <w:rsid w:val="00E21B36"/>
    <w:rsid w:val="00E21E0F"/>
    <w:rsid w:val="00E21EA0"/>
    <w:rsid w:val="00E21F33"/>
    <w:rsid w:val="00E22270"/>
    <w:rsid w:val="00E2233A"/>
    <w:rsid w:val="00E224B9"/>
    <w:rsid w:val="00E228DD"/>
    <w:rsid w:val="00E23253"/>
    <w:rsid w:val="00E2342D"/>
    <w:rsid w:val="00E237CE"/>
    <w:rsid w:val="00E23A35"/>
    <w:rsid w:val="00E23E07"/>
    <w:rsid w:val="00E2415B"/>
    <w:rsid w:val="00E24178"/>
    <w:rsid w:val="00E2435C"/>
    <w:rsid w:val="00E246A1"/>
    <w:rsid w:val="00E24872"/>
    <w:rsid w:val="00E24A2B"/>
    <w:rsid w:val="00E24E08"/>
    <w:rsid w:val="00E24E6D"/>
    <w:rsid w:val="00E250C5"/>
    <w:rsid w:val="00E250EF"/>
    <w:rsid w:val="00E2513F"/>
    <w:rsid w:val="00E2532E"/>
    <w:rsid w:val="00E253CB"/>
    <w:rsid w:val="00E25505"/>
    <w:rsid w:val="00E2556D"/>
    <w:rsid w:val="00E257B8"/>
    <w:rsid w:val="00E25AC5"/>
    <w:rsid w:val="00E25B30"/>
    <w:rsid w:val="00E26164"/>
    <w:rsid w:val="00E264A4"/>
    <w:rsid w:val="00E26817"/>
    <w:rsid w:val="00E26AA8"/>
    <w:rsid w:val="00E26B0B"/>
    <w:rsid w:val="00E26B55"/>
    <w:rsid w:val="00E26CD8"/>
    <w:rsid w:val="00E270B9"/>
    <w:rsid w:val="00E2717A"/>
    <w:rsid w:val="00E272E6"/>
    <w:rsid w:val="00E273CD"/>
    <w:rsid w:val="00E27813"/>
    <w:rsid w:val="00E27CB9"/>
    <w:rsid w:val="00E27D59"/>
    <w:rsid w:val="00E27DF7"/>
    <w:rsid w:val="00E3059A"/>
    <w:rsid w:val="00E30620"/>
    <w:rsid w:val="00E30649"/>
    <w:rsid w:val="00E3065C"/>
    <w:rsid w:val="00E30B22"/>
    <w:rsid w:val="00E30C78"/>
    <w:rsid w:val="00E30E2D"/>
    <w:rsid w:val="00E30F07"/>
    <w:rsid w:val="00E3109B"/>
    <w:rsid w:val="00E311EF"/>
    <w:rsid w:val="00E31201"/>
    <w:rsid w:val="00E31374"/>
    <w:rsid w:val="00E3182A"/>
    <w:rsid w:val="00E3216E"/>
    <w:rsid w:val="00E3220B"/>
    <w:rsid w:val="00E32291"/>
    <w:rsid w:val="00E323B7"/>
    <w:rsid w:val="00E32614"/>
    <w:rsid w:val="00E32623"/>
    <w:rsid w:val="00E32672"/>
    <w:rsid w:val="00E3285F"/>
    <w:rsid w:val="00E32ACF"/>
    <w:rsid w:val="00E32EB2"/>
    <w:rsid w:val="00E32EBB"/>
    <w:rsid w:val="00E331E2"/>
    <w:rsid w:val="00E332D6"/>
    <w:rsid w:val="00E3353D"/>
    <w:rsid w:val="00E336BE"/>
    <w:rsid w:val="00E338CE"/>
    <w:rsid w:val="00E338F4"/>
    <w:rsid w:val="00E33C12"/>
    <w:rsid w:val="00E33C51"/>
    <w:rsid w:val="00E3421A"/>
    <w:rsid w:val="00E34531"/>
    <w:rsid w:val="00E3487B"/>
    <w:rsid w:val="00E34CBF"/>
    <w:rsid w:val="00E34E0C"/>
    <w:rsid w:val="00E34E1C"/>
    <w:rsid w:val="00E34EF6"/>
    <w:rsid w:val="00E34F6A"/>
    <w:rsid w:val="00E35113"/>
    <w:rsid w:val="00E351A0"/>
    <w:rsid w:val="00E35690"/>
    <w:rsid w:val="00E357B5"/>
    <w:rsid w:val="00E35B61"/>
    <w:rsid w:val="00E3694F"/>
    <w:rsid w:val="00E36B7E"/>
    <w:rsid w:val="00E3734F"/>
    <w:rsid w:val="00E373DC"/>
    <w:rsid w:val="00E3758E"/>
    <w:rsid w:val="00E37868"/>
    <w:rsid w:val="00E37994"/>
    <w:rsid w:val="00E37F4D"/>
    <w:rsid w:val="00E37FBE"/>
    <w:rsid w:val="00E4003A"/>
    <w:rsid w:val="00E40233"/>
    <w:rsid w:val="00E40318"/>
    <w:rsid w:val="00E405CC"/>
    <w:rsid w:val="00E407BF"/>
    <w:rsid w:val="00E40835"/>
    <w:rsid w:val="00E40A99"/>
    <w:rsid w:val="00E40C0D"/>
    <w:rsid w:val="00E40C95"/>
    <w:rsid w:val="00E40E15"/>
    <w:rsid w:val="00E40E2E"/>
    <w:rsid w:val="00E4122A"/>
    <w:rsid w:val="00E41298"/>
    <w:rsid w:val="00E4150D"/>
    <w:rsid w:val="00E41680"/>
    <w:rsid w:val="00E418F6"/>
    <w:rsid w:val="00E41942"/>
    <w:rsid w:val="00E41CF2"/>
    <w:rsid w:val="00E41D0A"/>
    <w:rsid w:val="00E4204B"/>
    <w:rsid w:val="00E424FC"/>
    <w:rsid w:val="00E42705"/>
    <w:rsid w:val="00E42FE8"/>
    <w:rsid w:val="00E431D0"/>
    <w:rsid w:val="00E432EB"/>
    <w:rsid w:val="00E43582"/>
    <w:rsid w:val="00E4364D"/>
    <w:rsid w:val="00E43907"/>
    <w:rsid w:val="00E43A5B"/>
    <w:rsid w:val="00E43AD3"/>
    <w:rsid w:val="00E441C7"/>
    <w:rsid w:val="00E4429A"/>
    <w:rsid w:val="00E44462"/>
    <w:rsid w:val="00E44566"/>
    <w:rsid w:val="00E44967"/>
    <w:rsid w:val="00E449BE"/>
    <w:rsid w:val="00E44A45"/>
    <w:rsid w:val="00E44D0E"/>
    <w:rsid w:val="00E44ED3"/>
    <w:rsid w:val="00E44FDD"/>
    <w:rsid w:val="00E4533B"/>
    <w:rsid w:val="00E456AA"/>
    <w:rsid w:val="00E459E0"/>
    <w:rsid w:val="00E45AE4"/>
    <w:rsid w:val="00E45ECC"/>
    <w:rsid w:val="00E462BC"/>
    <w:rsid w:val="00E46323"/>
    <w:rsid w:val="00E464E5"/>
    <w:rsid w:val="00E466B2"/>
    <w:rsid w:val="00E46C7E"/>
    <w:rsid w:val="00E470E1"/>
    <w:rsid w:val="00E47227"/>
    <w:rsid w:val="00E4772F"/>
    <w:rsid w:val="00E47F03"/>
    <w:rsid w:val="00E50027"/>
    <w:rsid w:val="00E503CE"/>
    <w:rsid w:val="00E50528"/>
    <w:rsid w:val="00E50A15"/>
    <w:rsid w:val="00E50A22"/>
    <w:rsid w:val="00E50FA8"/>
    <w:rsid w:val="00E50FAE"/>
    <w:rsid w:val="00E51017"/>
    <w:rsid w:val="00E51049"/>
    <w:rsid w:val="00E510A2"/>
    <w:rsid w:val="00E51201"/>
    <w:rsid w:val="00E514FD"/>
    <w:rsid w:val="00E51619"/>
    <w:rsid w:val="00E51680"/>
    <w:rsid w:val="00E51920"/>
    <w:rsid w:val="00E51966"/>
    <w:rsid w:val="00E51C18"/>
    <w:rsid w:val="00E51C33"/>
    <w:rsid w:val="00E51EE6"/>
    <w:rsid w:val="00E52122"/>
    <w:rsid w:val="00E523D8"/>
    <w:rsid w:val="00E527ED"/>
    <w:rsid w:val="00E52A06"/>
    <w:rsid w:val="00E52B83"/>
    <w:rsid w:val="00E52EBA"/>
    <w:rsid w:val="00E531FB"/>
    <w:rsid w:val="00E534A6"/>
    <w:rsid w:val="00E5391B"/>
    <w:rsid w:val="00E53DA7"/>
    <w:rsid w:val="00E53EA5"/>
    <w:rsid w:val="00E53FF9"/>
    <w:rsid w:val="00E540AA"/>
    <w:rsid w:val="00E541B3"/>
    <w:rsid w:val="00E5421D"/>
    <w:rsid w:val="00E544BE"/>
    <w:rsid w:val="00E545C9"/>
    <w:rsid w:val="00E54652"/>
    <w:rsid w:val="00E546AE"/>
    <w:rsid w:val="00E548E6"/>
    <w:rsid w:val="00E54D27"/>
    <w:rsid w:val="00E54E15"/>
    <w:rsid w:val="00E550A5"/>
    <w:rsid w:val="00E554FF"/>
    <w:rsid w:val="00E55544"/>
    <w:rsid w:val="00E55573"/>
    <w:rsid w:val="00E555AB"/>
    <w:rsid w:val="00E558F4"/>
    <w:rsid w:val="00E55908"/>
    <w:rsid w:val="00E55AAD"/>
    <w:rsid w:val="00E56009"/>
    <w:rsid w:val="00E56084"/>
    <w:rsid w:val="00E56362"/>
    <w:rsid w:val="00E565E8"/>
    <w:rsid w:val="00E56626"/>
    <w:rsid w:val="00E569F5"/>
    <w:rsid w:val="00E56FC3"/>
    <w:rsid w:val="00E575CF"/>
    <w:rsid w:val="00E57AE7"/>
    <w:rsid w:val="00E57B88"/>
    <w:rsid w:val="00E57BA5"/>
    <w:rsid w:val="00E57D4C"/>
    <w:rsid w:val="00E57DA7"/>
    <w:rsid w:val="00E57F2E"/>
    <w:rsid w:val="00E60179"/>
    <w:rsid w:val="00E601AE"/>
    <w:rsid w:val="00E6036C"/>
    <w:rsid w:val="00E603A1"/>
    <w:rsid w:val="00E60591"/>
    <w:rsid w:val="00E60780"/>
    <w:rsid w:val="00E60805"/>
    <w:rsid w:val="00E60BD9"/>
    <w:rsid w:val="00E60F22"/>
    <w:rsid w:val="00E60F8A"/>
    <w:rsid w:val="00E6101A"/>
    <w:rsid w:val="00E610FA"/>
    <w:rsid w:val="00E6115A"/>
    <w:rsid w:val="00E61387"/>
    <w:rsid w:val="00E615ED"/>
    <w:rsid w:val="00E61AD9"/>
    <w:rsid w:val="00E61CB6"/>
    <w:rsid w:val="00E61DDE"/>
    <w:rsid w:val="00E6209A"/>
    <w:rsid w:val="00E6222D"/>
    <w:rsid w:val="00E62379"/>
    <w:rsid w:val="00E6242A"/>
    <w:rsid w:val="00E62438"/>
    <w:rsid w:val="00E62460"/>
    <w:rsid w:val="00E62867"/>
    <w:rsid w:val="00E62AF4"/>
    <w:rsid w:val="00E62B49"/>
    <w:rsid w:val="00E62BB9"/>
    <w:rsid w:val="00E62EB7"/>
    <w:rsid w:val="00E62EF0"/>
    <w:rsid w:val="00E62EFB"/>
    <w:rsid w:val="00E62F95"/>
    <w:rsid w:val="00E62FA9"/>
    <w:rsid w:val="00E6316B"/>
    <w:rsid w:val="00E63725"/>
    <w:rsid w:val="00E638D0"/>
    <w:rsid w:val="00E639AF"/>
    <w:rsid w:val="00E63FB4"/>
    <w:rsid w:val="00E63FD7"/>
    <w:rsid w:val="00E64047"/>
    <w:rsid w:val="00E64261"/>
    <w:rsid w:val="00E6471C"/>
    <w:rsid w:val="00E64E04"/>
    <w:rsid w:val="00E64FB5"/>
    <w:rsid w:val="00E650A8"/>
    <w:rsid w:val="00E650F6"/>
    <w:rsid w:val="00E6527A"/>
    <w:rsid w:val="00E6562D"/>
    <w:rsid w:val="00E65634"/>
    <w:rsid w:val="00E656A9"/>
    <w:rsid w:val="00E65D32"/>
    <w:rsid w:val="00E65E56"/>
    <w:rsid w:val="00E66015"/>
    <w:rsid w:val="00E6609D"/>
    <w:rsid w:val="00E660A7"/>
    <w:rsid w:val="00E662A0"/>
    <w:rsid w:val="00E6641D"/>
    <w:rsid w:val="00E66453"/>
    <w:rsid w:val="00E66A5D"/>
    <w:rsid w:val="00E66D77"/>
    <w:rsid w:val="00E66EFD"/>
    <w:rsid w:val="00E673C1"/>
    <w:rsid w:val="00E67406"/>
    <w:rsid w:val="00E6744D"/>
    <w:rsid w:val="00E677AE"/>
    <w:rsid w:val="00E67A30"/>
    <w:rsid w:val="00E67B0D"/>
    <w:rsid w:val="00E67CF0"/>
    <w:rsid w:val="00E67D2E"/>
    <w:rsid w:val="00E67E4B"/>
    <w:rsid w:val="00E67F96"/>
    <w:rsid w:val="00E70060"/>
    <w:rsid w:val="00E7016D"/>
    <w:rsid w:val="00E70271"/>
    <w:rsid w:val="00E70322"/>
    <w:rsid w:val="00E707F9"/>
    <w:rsid w:val="00E70C9A"/>
    <w:rsid w:val="00E70F16"/>
    <w:rsid w:val="00E70F2F"/>
    <w:rsid w:val="00E7123A"/>
    <w:rsid w:val="00E71550"/>
    <w:rsid w:val="00E71670"/>
    <w:rsid w:val="00E719A6"/>
    <w:rsid w:val="00E71E68"/>
    <w:rsid w:val="00E720AE"/>
    <w:rsid w:val="00E720DF"/>
    <w:rsid w:val="00E72216"/>
    <w:rsid w:val="00E72467"/>
    <w:rsid w:val="00E7249F"/>
    <w:rsid w:val="00E72601"/>
    <w:rsid w:val="00E72A31"/>
    <w:rsid w:val="00E72B6F"/>
    <w:rsid w:val="00E72B74"/>
    <w:rsid w:val="00E72EB2"/>
    <w:rsid w:val="00E73512"/>
    <w:rsid w:val="00E73ACA"/>
    <w:rsid w:val="00E73B7F"/>
    <w:rsid w:val="00E73DD5"/>
    <w:rsid w:val="00E73EB3"/>
    <w:rsid w:val="00E741B6"/>
    <w:rsid w:val="00E744D0"/>
    <w:rsid w:val="00E74743"/>
    <w:rsid w:val="00E74AFB"/>
    <w:rsid w:val="00E74C64"/>
    <w:rsid w:val="00E74FE8"/>
    <w:rsid w:val="00E752F3"/>
    <w:rsid w:val="00E75330"/>
    <w:rsid w:val="00E7543E"/>
    <w:rsid w:val="00E75665"/>
    <w:rsid w:val="00E75CBE"/>
    <w:rsid w:val="00E75E12"/>
    <w:rsid w:val="00E76136"/>
    <w:rsid w:val="00E764F8"/>
    <w:rsid w:val="00E76626"/>
    <w:rsid w:val="00E76F7B"/>
    <w:rsid w:val="00E76FA0"/>
    <w:rsid w:val="00E7732E"/>
    <w:rsid w:val="00E77414"/>
    <w:rsid w:val="00E7741D"/>
    <w:rsid w:val="00E7764B"/>
    <w:rsid w:val="00E778AC"/>
    <w:rsid w:val="00E7792A"/>
    <w:rsid w:val="00E77A8D"/>
    <w:rsid w:val="00E77FE3"/>
    <w:rsid w:val="00E800E3"/>
    <w:rsid w:val="00E801A6"/>
    <w:rsid w:val="00E8029C"/>
    <w:rsid w:val="00E802E0"/>
    <w:rsid w:val="00E802E5"/>
    <w:rsid w:val="00E80346"/>
    <w:rsid w:val="00E80396"/>
    <w:rsid w:val="00E8078E"/>
    <w:rsid w:val="00E807A3"/>
    <w:rsid w:val="00E807DF"/>
    <w:rsid w:val="00E80BDB"/>
    <w:rsid w:val="00E80EB8"/>
    <w:rsid w:val="00E810E5"/>
    <w:rsid w:val="00E8141F"/>
    <w:rsid w:val="00E817FE"/>
    <w:rsid w:val="00E819B9"/>
    <w:rsid w:val="00E827E0"/>
    <w:rsid w:val="00E82A80"/>
    <w:rsid w:val="00E82B0D"/>
    <w:rsid w:val="00E8310C"/>
    <w:rsid w:val="00E83428"/>
    <w:rsid w:val="00E834CD"/>
    <w:rsid w:val="00E83C2F"/>
    <w:rsid w:val="00E83C4E"/>
    <w:rsid w:val="00E83FDD"/>
    <w:rsid w:val="00E841BA"/>
    <w:rsid w:val="00E84392"/>
    <w:rsid w:val="00E843E0"/>
    <w:rsid w:val="00E84480"/>
    <w:rsid w:val="00E84494"/>
    <w:rsid w:val="00E84778"/>
    <w:rsid w:val="00E84CE8"/>
    <w:rsid w:val="00E84D4A"/>
    <w:rsid w:val="00E84F44"/>
    <w:rsid w:val="00E84F80"/>
    <w:rsid w:val="00E84FE8"/>
    <w:rsid w:val="00E850A7"/>
    <w:rsid w:val="00E8525F"/>
    <w:rsid w:val="00E852A7"/>
    <w:rsid w:val="00E8563D"/>
    <w:rsid w:val="00E85648"/>
    <w:rsid w:val="00E85823"/>
    <w:rsid w:val="00E85ABE"/>
    <w:rsid w:val="00E85C78"/>
    <w:rsid w:val="00E861B9"/>
    <w:rsid w:val="00E8634A"/>
    <w:rsid w:val="00E86350"/>
    <w:rsid w:val="00E8639C"/>
    <w:rsid w:val="00E865DC"/>
    <w:rsid w:val="00E866EF"/>
    <w:rsid w:val="00E867E9"/>
    <w:rsid w:val="00E86A20"/>
    <w:rsid w:val="00E86AF7"/>
    <w:rsid w:val="00E86BAC"/>
    <w:rsid w:val="00E86CC5"/>
    <w:rsid w:val="00E86E4E"/>
    <w:rsid w:val="00E86E66"/>
    <w:rsid w:val="00E86EB9"/>
    <w:rsid w:val="00E873A9"/>
    <w:rsid w:val="00E873C3"/>
    <w:rsid w:val="00E873F8"/>
    <w:rsid w:val="00E8759E"/>
    <w:rsid w:val="00E8765C"/>
    <w:rsid w:val="00E87D45"/>
    <w:rsid w:val="00E87D98"/>
    <w:rsid w:val="00E87E5F"/>
    <w:rsid w:val="00E901EC"/>
    <w:rsid w:val="00E90835"/>
    <w:rsid w:val="00E909DE"/>
    <w:rsid w:val="00E90CCF"/>
    <w:rsid w:val="00E90E42"/>
    <w:rsid w:val="00E90FFF"/>
    <w:rsid w:val="00E91094"/>
    <w:rsid w:val="00E91112"/>
    <w:rsid w:val="00E911BE"/>
    <w:rsid w:val="00E91263"/>
    <w:rsid w:val="00E9137B"/>
    <w:rsid w:val="00E913CA"/>
    <w:rsid w:val="00E916AF"/>
    <w:rsid w:val="00E918F0"/>
    <w:rsid w:val="00E919BC"/>
    <w:rsid w:val="00E91A7E"/>
    <w:rsid w:val="00E91BDE"/>
    <w:rsid w:val="00E91C20"/>
    <w:rsid w:val="00E920D7"/>
    <w:rsid w:val="00E920FD"/>
    <w:rsid w:val="00E9213F"/>
    <w:rsid w:val="00E92165"/>
    <w:rsid w:val="00E9249A"/>
    <w:rsid w:val="00E926DF"/>
    <w:rsid w:val="00E927BF"/>
    <w:rsid w:val="00E92A8E"/>
    <w:rsid w:val="00E92ABB"/>
    <w:rsid w:val="00E92BBD"/>
    <w:rsid w:val="00E92DCD"/>
    <w:rsid w:val="00E92E90"/>
    <w:rsid w:val="00E92EBE"/>
    <w:rsid w:val="00E93224"/>
    <w:rsid w:val="00E93562"/>
    <w:rsid w:val="00E93A0B"/>
    <w:rsid w:val="00E93AC4"/>
    <w:rsid w:val="00E93D45"/>
    <w:rsid w:val="00E94963"/>
    <w:rsid w:val="00E94A1C"/>
    <w:rsid w:val="00E94BBA"/>
    <w:rsid w:val="00E95090"/>
    <w:rsid w:val="00E9553E"/>
    <w:rsid w:val="00E95B31"/>
    <w:rsid w:val="00E95DAB"/>
    <w:rsid w:val="00E96099"/>
    <w:rsid w:val="00E960AB"/>
    <w:rsid w:val="00E962ED"/>
    <w:rsid w:val="00E9643E"/>
    <w:rsid w:val="00E9652E"/>
    <w:rsid w:val="00E967C3"/>
    <w:rsid w:val="00E968B0"/>
    <w:rsid w:val="00E969E5"/>
    <w:rsid w:val="00E96A46"/>
    <w:rsid w:val="00E96CE4"/>
    <w:rsid w:val="00E96EF7"/>
    <w:rsid w:val="00E96EFB"/>
    <w:rsid w:val="00E96F82"/>
    <w:rsid w:val="00E972A9"/>
    <w:rsid w:val="00E9754E"/>
    <w:rsid w:val="00E9761E"/>
    <w:rsid w:val="00E97883"/>
    <w:rsid w:val="00E978BE"/>
    <w:rsid w:val="00E97AEC"/>
    <w:rsid w:val="00E97CCE"/>
    <w:rsid w:val="00E97D11"/>
    <w:rsid w:val="00EA012B"/>
    <w:rsid w:val="00EA0264"/>
    <w:rsid w:val="00EA03C8"/>
    <w:rsid w:val="00EA0696"/>
    <w:rsid w:val="00EA071C"/>
    <w:rsid w:val="00EA0ECE"/>
    <w:rsid w:val="00EA1024"/>
    <w:rsid w:val="00EA145B"/>
    <w:rsid w:val="00EA1473"/>
    <w:rsid w:val="00EA161F"/>
    <w:rsid w:val="00EA18D2"/>
    <w:rsid w:val="00EA1958"/>
    <w:rsid w:val="00EA1B0F"/>
    <w:rsid w:val="00EA1B44"/>
    <w:rsid w:val="00EA1C8D"/>
    <w:rsid w:val="00EA1E1D"/>
    <w:rsid w:val="00EA1E65"/>
    <w:rsid w:val="00EA1EC6"/>
    <w:rsid w:val="00EA21E9"/>
    <w:rsid w:val="00EA248E"/>
    <w:rsid w:val="00EA2793"/>
    <w:rsid w:val="00EA2BBE"/>
    <w:rsid w:val="00EA2DE3"/>
    <w:rsid w:val="00EA323C"/>
    <w:rsid w:val="00EA336D"/>
    <w:rsid w:val="00EA39F4"/>
    <w:rsid w:val="00EA3AE5"/>
    <w:rsid w:val="00EA3B99"/>
    <w:rsid w:val="00EA41DA"/>
    <w:rsid w:val="00EA4360"/>
    <w:rsid w:val="00EA4411"/>
    <w:rsid w:val="00EA462B"/>
    <w:rsid w:val="00EA4679"/>
    <w:rsid w:val="00EA46E6"/>
    <w:rsid w:val="00EA46EA"/>
    <w:rsid w:val="00EA4787"/>
    <w:rsid w:val="00EA4A4B"/>
    <w:rsid w:val="00EA4FCE"/>
    <w:rsid w:val="00EA5032"/>
    <w:rsid w:val="00EA5060"/>
    <w:rsid w:val="00EA50BC"/>
    <w:rsid w:val="00EA5392"/>
    <w:rsid w:val="00EA562F"/>
    <w:rsid w:val="00EA57C6"/>
    <w:rsid w:val="00EA5BB2"/>
    <w:rsid w:val="00EA6032"/>
    <w:rsid w:val="00EA60D4"/>
    <w:rsid w:val="00EA618F"/>
    <w:rsid w:val="00EA6440"/>
    <w:rsid w:val="00EA658B"/>
    <w:rsid w:val="00EA677A"/>
    <w:rsid w:val="00EA68F3"/>
    <w:rsid w:val="00EA6EFB"/>
    <w:rsid w:val="00EA7382"/>
    <w:rsid w:val="00EA740D"/>
    <w:rsid w:val="00EA76F0"/>
    <w:rsid w:val="00EA7C9D"/>
    <w:rsid w:val="00EA7DEE"/>
    <w:rsid w:val="00EA7F38"/>
    <w:rsid w:val="00EB008F"/>
    <w:rsid w:val="00EB02F7"/>
    <w:rsid w:val="00EB043C"/>
    <w:rsid w:val="00EB0561"/>
    <w:rsid w:val="00EB0C3B"/>
    <w:rsid w:val="00EB0C68"/>
    <w:rsid w:val="00EB0CB7"/>
    <w:rsid w:val="00EB0CF0"/>
    <w:rsid w:val="00EB113B"/>
    <w:rsid w:val="00EB1502"/>
    <w:rsid w:val="00EB1638"/>
    <w:rsid w:val="00EB198C"/>
    <w:rsid w:val="00EB1BF6"/>
    <w:rsid w:val="00EB1D5A"/>
    <w:rsid w:val="00EB1F2D"/>
    <w:rsid w:val="00EB20F3"/>
    <w:rsid w:val="00EB22BB"/>
    <w:rsid w:val="00EB27FB"/>
    <w:rsid w:val="00EB2FD0"/>
    <w:rsid w:val="00EB38FC"/>
    <w:rsid w:val="00EB3B94"/>
    <w:rsid w:val="00EB3E18"/>
    <w:rsid w:val="00EB3E7C"/>
    <w:rsid w:val="00EB40AE"/>
    <w:rsid w:val="00EB4290"/>
    <w:rsid w:val="00EB43A6"/>
    <w:rsid w:val="00EB467B"/>
    <w:rsid w:val="00EB471B"/>
    <w:rsid w:val="00EB4936"/>
    <w:rsid w:val="00EB4DE6"/>
    <w:rsid w:val="00EB500B"/>
    <w:rsid w:val="00EB50A1"/>
    <w:rsid w:val="00EB5127"/>
    <w:rsid w:val="00EB51CE"/>
    <w:rsid w:val="00EB534B"/>
    <w:rsid w:val="00EB53A1"/>
    <w:rsid w:val="00EB576E"/>
    <w:rsid w:val="00EB588D"/>
    <w:rsid w:val="00EB59AE"/>
    <w:rsid w:val="00EB5B9B"/>
    <w:rsid w:val="00EB5D5E"/>
    <w:rsid w:val="00EB6281"/>
    <w:rsid w:val="00EB628A"/>
    <w:rsid w:val="00EB64D3"/>
    <w:rsid w:val="00EB6639"/>
    <w:rsid w:val="00EB685A"/>
    <w:rsid w:val="00EB69C8"/>
    <w:rsid w:val="00EB6ACC"/>
    <w:rsid w:val="00EB6B7D"/>
    <w:rsid w:val="00EB6DCF"/>
    <w:rsid w:val="00EB6F25"/>
    <w:rsid w:val="00EB7008"/>
    <w:rsid w:val="00EB749A"/>
    <w:rsid w:val="00EB7562"/>
    <w:rsid w:val="00EB75B3"/>
    <w:rsid w:val="00EB7A58"/>
    <w:rsid w:val="00EB7FAD"/>
    <w:rsid w:val="00EC0024"/>
    <w:rsid w:val="00EC0095"/>
    <w:rsid w:val="00EC0366"/>
    <w:rsid w:val="00EC036D"/>
    <w:rsid w:val="00EC0761"/>
    <w:rsid w:val="00EC083D"/>
    <w:rsid w:val="00EC0B81"/>
    <w:rsid w:val="00EC115D"/>
    <w:rsid w:val="00EC16C1"/>
    <w:rsid w:val="00EC16C2"/>
    <w:rsid w:val="00EC18D8"/>
    <w:rsid w:val="00EC1B08"/>
    <w:rsid w:val="00EC20F1"/>
    <w:rsid w:val="00EC21C8"/>
    <w:rsid w:val="00EC2328"/>
    <w:rsid w:val="00EC2620"/>
    <w:rsid w:val="00EC276F"/>
    <w:rsid w:val="00EC277B"/>
    <w:rsid w:val="00EC2883"/>
    <w:rsid w:val="00EC28A2"/>
    <w:rsid w:val="00EC298E"/>
    <w:rsid w:val="00EC2CAD"/>
    <w:rsid w:val="00EC3206"/>
    <w:rsid w:val="00EC3662"/>
    <w:rsid w:val="00EC386A"/>
    <w:rsid w:val="00EC3B28"/>
    <w:rsid w:val="00EC3B91"/>
    <w:rsid w:val="00EC3BF7"/>
    <w:rsid w:val="00EC3DBC"/>
    <w:rsid w:val="00EC3F1F"/>
    <w:rsid w:val="00EC41D8"/>
    <w:rsid w:val="00EC4661"/>
    <w:rsid w:val="00EC46E1"/>
    <w:rsid w:val="00EC49BA"/>
    <w:rsid w:val="00EC4CC1"/>
    <w:rsid w:val="00EC4CF6"/>
    <w:rsid w:val="00EC4F91"/>
    <w:rsid w:val="00EC5018"/>
    <w:rsid w:val="00EC5164"/>
    <w:rsid w:val="00EC51B1"/>
    <w:rsid w:val="00EC537A"/>
    <w:rsid w:val="00EC574B"/>
    <w:rsid w:val="00EC5A32"/>
    <w:rsid w:val="00EC5C56"/>
    <w:rsid w:val="00EC5C8A"/>
    <w:rsid w:val="00EC5DBA"/>
    <w:rsid w:val="00EC5FB1"/>
    <w:rsid w:val="00EC62E2"/>
    <w:rsid w:val="00EC6585"/>
    <w:rsid w:val="00EC67BD"/>
    <w:rsid w:val="00EC69EE"/>
    <w:rsid w:val="00EC6CC7"/>
    <w:rsid w:val="00EC6F69"/>
    <w:rsid w:val="00EC7514"/>
    <w:rsid w:val="00EC75CF"/>
    <w:rsid w:val="00EC7769"/>
    <w:rsid w:val="00ED00A6"/>
    <w:rsid w:val="00ED071F"/>
    <w:rsid w:val="00ED0930"/>
    <w:rsid w:val="00ED0AC7"/>
    <w:rsid w:val="00ED0BCF"/>
    <w:rsid w:val="00ED0DBD"/>
    <w:rsid w:val="00ED10BD"/>
    <w:rsid w:val="00ED1162"/>
    <w:rsid w:val="00ED1299"/>
    <w:rsid w:val="00ED13F8"/>
    <w:rsid w:val="00ED16C4"/>
    <w:rsid w:val="00ED17DA"/>
    <w:rsid w:val="00ED1BBA"/>
    <w:rsid w:val="00ED1BC1"/>
    <w:rsid w:val="00ED1D9C"/>
    <w:rsid w:val="00ED1EC3"/>
    <w:rsid w:val="00ED22B7"/>
    <w:rsid w:val="00ED2483"/>
    <w:rsid w:val="00ED2614"/>
    <w:rsid w:val="00ED26E4"/>
    <w:rsid w:val="00ED2A51"/>
    <w:rsid w:val="00ED2A5C"/>
    <w:rsid w:val="00ED2C1D"/>
    <w:rsid w:val="00ED2D34"/>
    <w:rsid w:val="00ED2D47"/>
    <w:rsid w:val="00ED398E"/>
    <w:rsid w:val="00ED3ADE"/>
    <w:rsid w:val="00ED3B31"/>
    <w:rsid w:val="00ED3B7F"/>
    <w:rsid w:val="00ED3E58"/>
    <w:rsid w:val="00ED3F40"/>
    <w:rsid w:val="00ED3F4E"/>
    <w:rsid w:val="00ED41D9"/>
    <w:rsid w:val="00ED4232"/>
    <w:rsid w:val="00ED4396"/>
    <w:rsid w:val="00ED44D1"/>
    <w:rsid w:val="00ED4660"/>
    <w:rsid w:val="00ED4772"/>
    <w:rsid w:val="00ED4C2C"/>
    <w:rsid w:val="00ED4C9B"/>
    <w:rsid w:val="00ED4DA1"/>
    <w:rsid w:val="00ED4FF7"/>
    <w:rsid w:val="00ED5097"/>
    <w:rsid w:val="00ED51A7"/>
    <w:rsid w:val="00ED5303"/>
    <w:rsid w:val="00ED53E9"/>
    <w:rsid w:val="00ED5508"/>
    <w:rsid w:val="00ED554D"/>
    <w:rsid w:val="00ED564A"/>
    <w:rsid w:val="00ED57F8"/>
    <w:rsid w:val="00ED597A"/>
    <w:rsid w:val="00ED5CA8"/>
    <w:rsid w:val="00ED5D84"/>
    <w:rsid w:val="00ED6035"/>
    <w:rsid w:val="00ED664A"/>
    <w:rsid w:val="00ED667C"/>
    <w:rsid w:val="00ED66F0"/>
    <w:rsid w:val="00ED6DEA"/>
    <w:rsid w:val="00ED6ED4"/>
    <w:rsid w:val="00ED7290"/>
    <w:rsid w:val="00ED75AF"/>
    <w:rsid w:val="00ED760E"/>
    <w:rsid w:val="00ED762E"/>
    <w:rsid w:val="00ED7668"/>
    <w:rsid w:val="00ED78DC"/>
    <w:rsid w:val="00ED792B"/>
    <w:rsid w:val="00ED7AB9"/>
    <w:rsid w:val="00ED7AF5"/>
    <w:rsid w:val="00ED7B89"/>
    <w:rsid w:val="00ED7CBD"/>
    <w:rsid w:val="00ED7D8C"/>
    <w:rsid w:val="00ED7F2E"/>
    <w:rsid w:val="00ED7FC7"/>
    <w:rsid w:val="00EE0090"/>
    <w:rsid w:val="00EE00F4"/>
    <w:rsid w:val="00EE029B"/>
    <w:rsid w:val="00EE02E9"/>
    <w:rsid w:val="00EE0418"/>
    <w:rsid w:val="00EE066D"/>
    <w:rsid w:val="00EE073F"/>
    <w:rsid w:val="00EE08E9"/>
    <w:rsid w:val="00EE0A9C"/>
    <w:rsid w:val="00EE0BA9"/>
    <w:rsid w:val="00EE0C77"/>
    <w:rsid w:val="00EE0E59"/>
    <w:rsid w:val="00EE1223"/>
    <w:rsid w:val="00EE12B7"/>
    <w:rsid w:val="00EE1560"/>
    <w:rsid w:val="00EE1651"/>
    <w:rsid w:val="00EE1652"/>
    <w:rsid w:val="00EE17DC"/>
    <w:rsid w:val="00EE1BCE"/>
    <w:rsid w:val="00EE22CE"/>
    <w:rsid w:val="00EE22D2"/>
    <w:rsid w:val="00EE26A4"/>
    <w:rsid w:val="00EE28E3"/>
    <w:rsid w:val="00EE2A8A"/>
    <w:rsid w:val="00EE2E84"/>
    <w:rsid w:val="00EE2F05"/>
    <w:rsid w:val="00EE367A"/>
    <w:rsid w:val="00EE36D9"/>
    <w:rsid w:val="00EE3925"/>
    <w:rsid w:val="00EE3A64"/>
    <w:rsid w:val="00EE3A83"/>
    <w:rsid w:val="00EE41A6"/>
    <w:rsid w:val="00EE4698"/>
    <w:rsid w:val="00EE46EA"/>
    <w:rsid w:val="00EE49BD"/>
    <w:rsid w:val="00EE4B08"/>
    <w:rsid w:val="00EE4BBD"/>
    <w:rsid w:val="00EE4DC4"/>
    <w:rsid w:val="00EE4EA9"/>
    <w:rsid w:val="00EE4F29"/>
    <w:rsid w:val="00EE5033"/>
    <w:rsid w:val="00EE527C"/>
    <w:rsid w:val="00EE5614"/>
    <w:rsid w:val="00EE577A"/>
    <w:rsid w:val="00EE590B"/>
    <w:rsid w:val="00EE5A3D"/>
    <w:rsid w:val="00EE5CF2"/>
    <w:rsid w:val="00EE5DFF"/>
    <w:rsid w:val="00EE5ECA"/>
    <w:rsid w:val="00EE62C1"/>
    <w:rsid w:val="00EE6754"/>
    <w:rsid w:val="00EE6985"/>
    <w:rsid w:val="00EE69D5"/>
    <w:rsid w:val="00EE6C0E"/>
    <w:rsid w:val="00EE6CD4"/>
    <w:rsid w:val="00EE6FC9"/>
    <w:rsid w:val="00EE7225"/>
    <w:rsid w:val="00EE77BF"/>
    <w:rsid w:val="00EE7AE4"/>
    <w:rsid w:val="00EE7C8F"/>
    <w:rsid w:val="00EE7CED"/>
    <w:rsid w:val="00EE7EB8"/>
    <w:rsid w:val="00EF0317"/>
    <w:rsid w:val="00EF0499"/>
    <w:rsid w:val="00EF0782"/>
    <w:rsid w:val="00EF0784"/>
    <w:rsid w:val="00EF07B1"/>
    <w:rsid w:val="00EF0B79"/>
    <w:rsid w:val="00EF0CCA"/>
    <w:rsid w:val="00EF0CF0"/>
    <w:rsid w:val="00EF0DC6"/>
    <w:rsid w:val="00EF0F1C"/>
    <w:rsid w:val="00EF104A"/>
    <w:rsid w:val="00EF1699"/>
    <w:rsid w:val="00EF16A6"/>
    <w:rsid w:val="00EF16AD"/>
    <w:rsid w:val="00EF1A1E"/>
    <w:rsid w:val="00EF1BEE"/>
    <w:rsid w:val="00EF216C"/>
    <w:rsid w:val="00EF2546"/>
    <w:rsid w:val="00EF26A4"/>
    <w:rsid w:val="00EF26B1"/>
    <w:rsid w:val="00EF28F9"/>
    <w:rsid w:val="00EF34EE"/>
    <w:rsid w:val="00EF3B32"/>
    <w:rsid w:val="00EF3D21"/>
    <w:rsid w:val="00EF3FCD"/>
    <w:rsid w:val="00EF4324"/>
    <w:rsid w:val="00EF43D6"/>
    <w:rsid w:val="00EF443B"/>
    <w:rsid w:val="00EF472C"/>
    <w:rsid w:val="00EF4806"/>
    <w:rsid w:val="00EF48B4"/>
    <w:rsid w:val="00EF49AA"/>
    <w:rsid w:val="00EF4B08"/>
    <w:rsid w:val="00EF4B4D"/>
    <w:rsid w:val="00EF5875"/>
    <w:rsid w:val="00EF5DB8"/>
    <w:rsid w:val="00EF5E3F"/>
    <w:rsid w:val="00EF6171"/>
    <w:rsid w:val="00EF6459"/>
    <w:rsid w:val="00EF687E"/>
    <w:rsid w:val="00EF6902"/>
    <w:rsid w:val="00EF693F"/>
    <w:rsid w:val="00EF6B2A"/>
    <w:rsid w:val="00EF6C2F"/>
    <w:rsid w:val="00EF6F8C"/>
    <w:rsid w:val="00EF720D"/>
    <w:rsid w:val="00EF7247"/>
    <w:rsid w:val="00EF7654"/>
    <w:rsid w:val="00EF78DD"/>
    <w:rsid w:val="00EF7BDC"/>
    <w:rsid w:val="00EF7DEB"/>
    <w:rsid w:val="00EF7EED"/>
    <w:rsid w:val="00F00136"/>
    <w:rsid w:val="00F00166"/>
    <w:rsid w:val="00F001F9"/>
    <w:rsid w:val="00F0070F"/>
    <w:rsid w:val="00F0095F"/>
    <w:rsid w:val="00F00BF0"/>
    <w:rsid w:val="00F00C63"/>
    <w:rsid w:val="00F00D6A"/>
    <w:rsid w:val="00F01035"/>
    <w:rsid w:val="00F01078"/>
    <w:rsid w:val="00F014EC"/>
    <w:rsid w:val="00F01614"/>
    <w:rsid w:val="00F01830"/>
    <w:rsid w:val="00F01839"/>
    <w:rsid w:val="00F01912"/>
    <w:rsid w:val="00F0196B"/>
    <w:rsid w:val="00F01CF0"/>
    <w:rsid w:val="00F01D65"/>
    <w:rsid w:val="00F025DB"/>
    <w:rsid w:val="00F027A4"/>
    <w:rsid w:val="00F02807"/>
    <w:rsid w:val="00F029C8"/>
    <w:rsid w:val="00F02B7D"/>
    <w:rsid w:val="00F02BDD"/>
    <w:rsid w:val="00F02FC8"/>
    <w:rsid w:val="00F03019"/>
    <w:rsid w:val="00F030CE"/>
    <w:rsid w:val="00F032A6"/>
    <w:rsid w:val="00F032A7"/>
    <w:rsid w:val="00F035A9"/>
    <w:rsid w:val="00F035C8"/>
    <w:rsid w:val="00F03629"/>
    <w:rsid w:val="00F038B2"/>
    <w:rsid w:val="00F038D0"/>
    <w:rsid w:val="00F0395E"/>
    <w:rsid w:val="00F03A50"/>
    <w:rsid w:val="00F03A6C"/>
    <w:rsid w:val="00F03BE4"/>
    <w:rsid w:val="00F03C9E"/>
    <w:rsid w:val="00F03F1A"/>
    <w:rsid w:val="00F03F21"/>
    <w:rsid w:val="00F04104"/>
    <w:rsid w:val="00F041B3"/>
    <w:rsid w:val="00F041ED"/>
    <w:rsid w:val="00F0430C"/>
    <w:rsid w:val="00F04690"/>
    <w:rsid w:val="00F0473C"/>
    <w:rsid w:val="00F048FF"/>
    <w:rsid w:val="00F04989"/>
    <w:rsid w:val="00F04B23"/>
    <w:rsid w:val="00F04EA4"/>
    <w:rsid w:val="00F0507B"/>
    <w:rsid w:val="00F05223"/>
    <w:rsid w:val="00F05516"/>
    <w:rsid w:val="00F05652"/>
    <w:rsid w:val="00F05A30"/>
    <w:rsid w:val="00F05DC0"/>
    <w:rsid w:val="00F05F23"/>
    <w:rsid w:val="00F05FE4"/>
    <w:rsid w:val="00F060D1"/>
    <w:rsid w:val="00F0610A"/>
    <w:rsid w:val="00F06BB5"/>
    <w:rsid w:val="00F0728A"/>
    <w:rsid w:val="00F073DE"/>
    <w:rsid w:val="00F075D0"/>
    <w:rsid w:val="00F0773A"/>
    <w:rsid w:val="00F07793"/>
    <w:rsid w:val="00F0788B"/>
    <w:rsid w:val="00F07896"/>
    <w:rsid w:val="00F07988"/>
    <w:rsid w:val="00F07CB4"/>
    <w:rsid w:val="00F07F52"/>
    <w:rsid w:val="00F10068"/>
    <w:rsid w:val="00F100A1"/>
    <w:rsid w:val="00F101AC"/>
    <w:rsid w:val="00F103E2"/>
    <w:rsid w:val="00F1058E"/>
    <w:rsid w:val="00F105ED"/>
    <w:rsid w:val="00F10824"/>
    <w:rsid w:val="00F10CE0"/>
    <w:rsid w:val="00F10D69"/>
    <w:rsid w:val="00F10E7D"/>
    <w:rsid w:val="00F110C5"/>
    <w:rsid w:val="00F1136B"/>
    <w:rsid w:val="00F11457"/>
    <w:rsid w:val="00F11561"/>
    <w:rsid w:val="00F1162A"/>
    <w:rsid w:val="00F11DD9"/>
    <w:rsid w:val="00F11E2E"/>
    <w:rsid w:val="00F11EB9"/>
    <w:rsid w:val="00F124B4"/>
    <w:rsid w:val="00F12572"/>
    <w:rsid w:val="00F127AD"/>
    <w:rsid w:val="00F12862"/>
    <w:rsid w:val="00F12A33"/>
    <w:rsid w:val="00F12B26"/>
    <w:rsid w:val="00F12E4F"/>
    <w:rsid w:val="00F1300B"/>
    <w:rsid w:val="00F130BF"/>
    <w:rsid w:val="00F13260"/>
    <w:rsid w:val="00F13334"/>
    <w:rsid w:val="00F135EC"/>
    <w:rsid w:val="00F13928"/>
    <w:rsid w:val="00F1399C"/>
    <w:rsid w:val="00F139FC"/>
    <w:rsid w:val="00F1413F"/>
    <w:rsid w:val="00F1427B"/>
    <w:rsid w:val="00F142EA"/>
    <w:rsid w:val="00F145AE"/>
    <w:rsid w:val="00F145E8"/>
    <w:rsid w:val="00F14712"/>
    <w:rsid w:val="00F14F23"/>
    <w:rsid w:val="00F151DA"/>
    <w:rsid w:val="00F15530"/>
    <w:rsid w:val="00F1559D"/>
    <w:rsid w:val="00F157C2"/>
    <w:rsid w:val="00F15A9A"/>
    <w:rsid w:val="00F15CA7"/>
    <w:rsid w:val="00F15CA9"/>
    <w:rsid w:val="00F15CDB"/>
    <w:rsid w:val="00F15CF4"/>
    <w:rsid w:val="00F1627A"/>
    <w:rsid w:val="00F162E7"/>
    <w:rsid w:val="00F1635D"/>
    <w:rsid w:val="00F16B8F"/>
    <w:rsid w:val="00F16D28"/>
    <w:rsid w:val="00F16DE7"/>
    <w:rsid w:val="00F17228"/>
    <w:rsid w:val="00F17A8B"/>
    <w:rsid w:val="00F17BF0"/>
    <w:rsid w:val="00F17CF2"/>
    <w:rsid w:val="00F200DF"/>
    <w:rsid w:val="00F2016C"/>
    <w:rsid w:val="00F201C7"/>
    <w:rsid w:val="00F201C9"/>
    <w:rsid w:val="00F202BB"/>
    <w:rsid w:val="00F2073B"/>
    <w:rsid w:val="00F20B0B"/>
    <w:rsid w:val="00F20C46"/>
    <w:rsid w:val="00F20F40"/>
    <w:rsid w:val="00F21081"/>
    <w:rsid w:val="00F21090"/>
    <w:rsid w:val="00F211C2"/>
    <w:rsid w:val="00F211C9"/>
    <w:rsid w:val="00F213CF"/>
    <w:rsid w:val="00F2160E"/>
    <w:rsid w:val="00F216CE"/>
    <w:rsid w:val="00F21728"/>
    <w:rsid w:val="00F217A8"/>
    <w:rsid w:val="00F218C7"/>
    <w:rsid w:val="00F21991"/>
    <w:rsid w:val="00F221B8"/>
    <w:rsid w:val="00F221FC"/>
    <w:rsid w:val="00F22278"/>
    <w:rsid w:val="00F223AB"/>
    <w:rsid w:val="00F22788"/>
    <w:rsid w:val="00F22807"/>
    <w:rsid w:val="00F22957"/>
    <w:rsid w:val="00F22F62"/>
    <w:rsid w:val="00F23009"/>
    <w:rsid w:val="00F23609"/>
    <w:rsid w:val="00F2361C"/>
    <w:rsid w:val="00F237D9"/>
    <w:rsid w:val="00F23949"/>
    <w:rsid w:val="00F239CC"/>
    <w:rsid w:val="00F23D37"/>
    <w:rsid w:val="00F23DCA"/>
    <w:rsid w:val="00F24226"/>
    <w:rsid w:val="00F24326"/>
    <w:rsid w:val="00F248AC"/>
    <w:rsid w:val="00F24E2F"/>
    <w:rsid w:val="00F24F95"/>
    <w:rsid w:val="00F250AD"/>
    <w:rsid w:val="00F253C4"/>
    <w:rsid w:val="00F253EB"/>
    <w:rsid w:val="00F25C3C"/>
    <w:rsid w:val="00F25F8A"/>
    <w:rsid w:val="00F262F3"/>
    <w:rsid w:val="00F26342"/>
    <w:rsid w:val="00F26A4A"/>
    <w:rsid w:val="00F272CC"/>
    <w:rsid w:val="00F27436"/>
    <w:rsid w:val="00F27DCF"/>
    <w:rsid w:val="00F27EF7"/>
    <w:rsid w:val="00F300A9"/>
    <w:rsid w:val="00F303B0"/>
    <w:rsid w:val="00F305C6"/>
    <w:rsid w:val="00F30B0A"/>
    <w:rsid w:val="00F30B29"/>
    <w:rsid w:val="00F30E96"/>
    <w:rsid w:val="00F3105B"/>
    <w:rsid w:val="00F310CC"/>
    <w:rsid w:val="00F313E6"/>
    <w:rsid w:val="00F31509"/>
    <w:rsid w:val="00F317AB"/>
    <w:rsid w:val="00F31801"/>
    <w:rsid w:val="00F3202C"/>
    <w:rsid w:val="00F3210E"/>
    <w:rsid w:val="00F32590"/>
    <w:rsid w:val="00F32641"/>
    <w:rsid w:val="00F327D3"/>
    <w:rsid w:val="00F3284E"/>
    <w:rsid w:val="00F32CC5"/>
    <w:rsid w:val="00F32FDC"/>
    <w:rsid w:val="00F330B0"/>
    <w:rsid w:val="00F3319B"/>
    <w:rsid w:val="00F331B8"/>
    <w:rsid w:val="00F331DE"/>
    <w:rsid w:val="00F33349"/>
    <w:rsid w:val="00F3372C"/>
    <w:rsid w:val="00F33A7D"/>
    <w:rsid w:val="00F33C20"/>
    <w:rsid w:val="00F33FA6"/>
    <w:rsid w:val="00F33FF0"/>
    <w:rsid w:val="00F342CC"/>
    <w:rsid w:val="00F3435C"/>
    <w:rsid w:val="00F34360"/>
    <w:rsid w:val="00F34361"/>
    <w:rsid w:val="00F343B7"/>
    <w:rsid w:val="00F3447A"/>
    <w:rsid w:val="00F344B3"/>
    <w:rsid w:val="00F344E7"/>
    <w:rsid w:val="00F34517"/>
    <w:rsid w:val="00F347A4"/>
    <w:rsid w:val="00F3486D"/>
    <w:rsid w:val="00F34924"/>
    <w:rsid w:val="00F34A6D"/>
    <w:rsid w:val="00F34BFE"/>
    <w:rsid w:val="00F34D6A"/>
    <w:rsid w:val="00F34E67"/>
    <w:rsid w:val="00F35161"/>
    <w:rsid w:val="00F355A7"/>
    <w:rsid w:val="00F35607"/>
    <w:rsid w:val="00F35854"/>
    <w:rsid w:val="00F3591F"/>
    <w:rsid w:val="00F35B98"/>
    <w:rsid w:val="00F35B9B"/>
    <w:rsid w:val="00F35BA6"/>
    <w:rsid w:val="00F35BFF"/>
    <w:rsid w:val="00F35E2B"/>
    <w:rsid w:val="00F35E3D"/>
    <w:rsid w:val="00F3607B"/>
    <w:rsid w:val="00F362B6"/>
    <w:rsid w:val="00F363DE"/>
    <w:rsid w:val="00F36904"/>
    <w:rsid w:val="00F36AFF"/>
    <w:rsid w:val="00F36D52"/>
    <w:rsid w:val="00F36F62"/>
    <w:rsid w:val="00F372C8"/>
    <w:rsid w:val="00F3757C"/>
    <w:rsid w:val="00F375E4"/>
    <w:rsid w:val="00F375E9"/>
    <w:rsid w:val="00F379DC"/>
    <w:rsid w:val="00F37AD2"/>
    <w:rsid w:val="00F37CB1"/>
    <w:rsid w:val="00F37F5B"/>
    <w:rsid w:val="00F37FE1"/>
    <w:rsid w:val="00F4073A"/>
    <w:rsid w:val="00F407A1"/>
    <w:rsid w:val="00F409F5"/>
    <w:rsid w:val="00F40C8B"/>
    <w:rsid w:val="00F40DC4"/>
    <w:rsid w:val="00F40E0F"/>
    <w:rsid w:val="00F40F16"/>
    <w:rsid w:val="00F4115C"/>
    <w:rsid w:val="00F412EB"/>
    <w:rsid w:val="00F4183C"/>
    <w:rsid w:val="00F41A3A"/>
    <w:rsid w:val="00F41BF3"/>
    <w:rsid w:val="00F41CBC"/>
    <w:rsid w:val="00F41F65"/>
    <w:rsid w:val="00F4220B"/>
    <w:rsid w:val="00F423EB"/>
    <w:rsid w:val="00F425FD"/>
    <w:rsid w:val="00F42895"/>
    <w:rsid w:val="00F42976"/>
    <w:rsid w:val="00F42E4C"/>
    <w:rsid w:val="00F42F25"/>
    <w:rsid w:val="00F42F66"/>
    <w:rsid w:val="00F43467"/>
    <w:rsid w:val="00F43628"/>
    <w:rsid w:val="00F4387F"/>
    <w:rsid w:val="00F43B11"/>
    <w:rsid w:val="00F444B7"/>
    <w:rsid w:val="00F4476F"/>
    <w:rsid w:val="00F44837"/>
    <w:rsid w:val="00F44C24"/>
    <w:rsid w:val="00F44DAC"/>
    <w:rsid w:val="00F44E41"/>
    <w:rsid w:val="00F4530C"/>
    <w:rsid w:val="00F4548A"/>
    <w:rsid w:val="00F454BF"/>
    <w:rsid w:val="00F456EF"/>
    <w:rsid w:val="00F45937"/>
    <w:rsid w:val="00F45961"/>
    <w:rsid w:val="00F45BDB"/>
    <w:rsid w:val="00F45E20"/>
    <w:rsid w:val="00F45F1B"/>
    <w:rsid w:val="00F46324"/>
    <w:rsid w:val="00F465DC"/>
    <w:rsid w:val="00F466F3"/>
    <w:rsid w:val="00F46A30"/>
    <w:rsid w:val="00F46C91"/>
    <w:rsid w:val="00F46E56"/>
    <w:rsid w:val="00F46EC7"/>
    <w:rsid w:val="00F46F38"/>
    <w:rsid w:val="00F46FF4"/>
    <w:rsid w:val="00F4718F"/>
    <w:rsid w:val="00F47363"/>
    <w:rsid w:val="00F473BA"/>
    <w:rsid w:val="00F47929"/>
    <w:rsid w:val="00F47994"/>
    <w:rsid w:val="00F47C17"/>
    <w:rsid w:val="00F5020D"/>
    <w:rsid w:val="00F5024C"/>
    <w:rsid w:val="00F50297"/>
    <w:rsid w:val="00F50437"/>
    <w:rsid w:val="00F504BE"/>
    <w:rsid w:val="00F50571"/>
    <w:rsid w:val="00F506A5"/>
    <w:rsid w:val="00F50766"/>
    <w:rsid w:val="00F507DA"/>
    <w:rsid w:val="00F5082E"/>
    <w:rsid w:val="00F509CB"/>
    <w:rsid w:val="00F50BBE"/>
    <w:rsid w:val="00F50BF1"/>
    <w:rsid w:val="00F50EB0"/>
    <w:rsid w:val="00F51087"/>
    <w:rsid w:val="00F51133"/>
    <w:rsid w:val="00F516BE"/>
    <w:rsid w:val="00F51BB7"/>
    <w:rsid w:val="00F51E11"/>
    <w:rsid w:val="00F5210E"/>
    <w:rsid w:val="00F52138"/>
    <w:rsid w:val="00F5245F"/>
    <w:rsid w:val="00F5263A"/>
    <w:rsid w:val="00F52693"/>
    <w:rsid w:val="00F52A1E"/>
    <w:rsid w:val="00F52A5D"/>
    <w:rsid w:val="00F52A8D"/>
    <w:rsid w:val="00F52B12"/>
    <w:rsid w:val="00F52B9C"/>
    <w:rsid w:val="00F52D67"/>
    <w:rsid w:val="00F52DFD"/>
    <w:rsid w:val="00F52F73"/>
    <w:rsid w:val="00F52FCD"/>
    <w:rsid w:val="00F5308D"/>
    <w:rsid w:val="00F53489"/>
    <w:rsid w:val="00F53538"/>
    <w:rsid w:val="00F537EA"/>
    <w:rsid w:val="00F53802"/>
    <w:rsid w:val="00F5387D"/>
    <w:rsid w:val="00F53A4A"/>
    <w:rsid w:val="00F53B64"/>
    <w:rsid w:val="00F53B82"/>
    <w:rsid w:val="00F53C7B"/>
    <w:rsid w:val="00F540F8"/>
    <w:rsid w:val="00F54119"/>
    <w:rsid w:val="00F54181"/>
    <w:rsid w:val="00F542A2"/>
    <w:rsid w:val="00F54437"/>
    <w:rsid w:val="00F54695"/>
    <w:rsid w:val="00F5495D"/>
    <w:rsid w:val="00F54B83"/>
    <w:rsid w:val="00F54D7C"/>
    <w:rsid w:val="00F54F76"/>
    <w:rsid w:val="00F55015"/>
    <w:rsid w:val="00F5510A"/>
    <w:rsid w:val="00F55114"/>
    <w:rsid w:val="00F552A6"/>
    <w:rsid w:val="00F55392"/>
    <w:rsid w:val="00F553AF"/>
    <w:rsid w:val="00F5543C"/>
    <w:rsid w:val="00F55494"/>
    <w:rsid w:val="00F55B1F"/>
    <w:rsid w:val="00F55D51"/>
    <w:rsid w:val="00F55F34"/>
    <w:rsid w:val="00F56225"/>
    <w:rsid w:val="00F565DA"/>
    <w:rsid w:val="00F56628"/>
    <w:rsid w:val="00F56771"/>
    <w:rsid w:val="00F56837"/>
    <w:rsid w:val="00F56B0E"/>
    <w:rsid w:val="00F56D7D"/>
    <w:rsid w:val="00F56EE2"/>
    <w:rsid w:val="00F56F5D"/>
    <w:rsid w:val="00F5712A"/>
    <w:rsid w:val="00F571E2"/>
    <w:rsid w:val="00F571EA"/>
    <w:rsid w:val="00F57309"/>
    <w:rsid w:val="00F57317"/>
    <w:rsid w:val="00F575BD"/>
    <w:rsid w:val="00F57628"/>
    <w:rsid w:val="00F57D73"/>
    <w:rsid w:val="00F60020"/>
    <w:rsid w:val="00F604AB"/>
    <w:rsid w:val="00F60919"/>
    <w:rsid w:val="00F60F5D"/>
    <w:rsid w:val="00F6104A"/>
    <w:rsid w:val="00F61618"/>
    <w:rsid w:val="00F617F1"/>
    <w:rsid w:val="00F61B7D"/>
    <w:rsid w:val="00F61D0B"/>
    <w:rsid w:val="00F61F0E"/>
    <w:rsid w:val="00F62009"/>
    <w:rsid w:val="00F6217C"/>
    <w:rsid w:val="00F62348"/>
    <w:rsid w:val="00F626B4"/>
    <w:rsid w:val="00F627C5"/>
    <w:rsid w:val="00F62850"/>
    <w:rsid w:val="00F62AD7"/>
    <w:rsid w:val="00F62C51"/>
    <w:rsid w:val="00F62E40"/>
    <w:rsid w:val="00F62E60"/>
    <w:rsid w:val="00F6308C"/>
    <w:rsid w:val="00F63734"/>
    <w:rsid w:val="00F63A65"/>
    <w:rsid w:val="00F63CC9"/>
    <w:rsid w:val="00F64092"/>
    <w:rsid w:val="00F6416D"/>
    <w:rsid w:val="00F642E4"/>
    <w:rsid w:val="00F645D1"/>
    <w:rsid w:val="00F64CCE"/>
    <w:rsid w:val="00F64F70"/>
    <w:rsid w:val="00F650DF"/>
    <w:rsid w:val="00F654D8"/>
    <w:rsid w:val="00F65A06"/>
    <w:rsid w:val="00F65B27"/>
    <w:rsid w:val="00F66286"/>
    <w:rsid w:val="00F66365"/>
    <w:rsid w:val="00F663DB"/>
    <w:rsid w:val="00F6658D"/>
    <w:rsid w:val="00F66987"/>
    <w:rsid w:val="00F66A82"/>
    <w:rsid w:val="00F66B78"/>
    <w:rsid w:val="00F66C9C"/>
    <w:rsid w:val="00F678D7"/>
    <w:rsid w:val="00F67A70"/>
    <w:rsid w:val="00F67DA6"/>
    <w:rsid w:val="00F67DC5"/>
    <w:rsid w:val="00F67F22"/>
    <w:rsid w:val="00F700E1"/>
    <w:rsid w:val="00F70175"/>
    <w:rsid w:val="00F70390"/>
    <w:rsid w:val="00F70570"/>
    <w:rsid w:val="00F709B8"/>
    <w:rsid w:val="00F70D7F"/>
    <w:rsid w:val="00F70E45"/>
    <w:rsid w:val="00F70F0E"/>
    <w:rsid w:val="00F710C7"/>
    <w:rsid w:val="00F71153"/>
    <w:rsid w:val="00F713C1"/>
    <w:rsid w:val="00F7154F"/>
    <w:rsid w:val="00F71612"/>
    <w:rsid w:val="00F717CD"/>
    <w:rsid w:val="00F71901"/>
    <w:rsid w:val="00F72296"/>
    <w:rsid w:val="00F72555"/>
    <w:rsid w:val="00F7256F"/>
    <w:rsid w:val="00F72609"/>
    <w:rsid w:val="00F7266A"/>
    <w:rsid w:val="00F7289B"/>
    <w:rsid w:val="00F72A05"/>
    <w:rsid w:val="00F72C91"/>
    <w:rsid w:val="00F72EA8"/>
    <w:rsid w:val="00F72FDA"/>
    <w:rsid w:val="00F7339E"/>
    <w:rsid w:val="00F73585"/>
    <w:rsid w:val="00F735F7"/>
    <w:rsid w:val="00F736C1"/>
    <w:rsid w:val="00F73894"/>
    <w:rsid w:val="00F738E0"/>
    <w:rsid w:val="00F73B9C"/>
    <w:rsid w:val="00F73C3D"/>
    <w:rsid w:val="00F7409D"/>
    <w:rsid w:val="00F742FB"/>
    <w:rsid w:val="00F7431B"/>
    <w:rsid w:val="00F74909"/>
    <w:rsid w:val="00F74BAD"/>
    <w:rsid w:val="00F74C94"/>
    <w:rsid w:val="00F750BD"/>
    <w:rsid w:val="00F755B4"/>
    <w:rsid w:val="00F756FF"/>
    <w:rsid w:val="00F76119"/>
    <w:rsid w:val="00F761B9"/>
    <w:rsid w:val="00F7634E"/>
    <w:rsid w:val="00F76E12"/>
    <w:rsid w:val="00F775CD"/>
    <w:rsid w:val="00F77724"/>
    <w:rsid w:val="00F77A9D"/>
    <w:rsid w:val="00F77B6F"/>
    <w:rsid w:val="00F77E29"/>
    <w:rsid w:val="00F808A9"/>
    <w:rsid w:val="00F80B75"/>
    <w:rsid w:val="00F80E5D"/>
    <w:rsid w:val="00F8130B"/>
    <w:rsid w:val="00F813CA"/>
    <w:rsid w:val="00F81481"/>
    <w:rsid w:val="00F8151E"/>
    <w:rsid w:val="00F815B8"/>
    <w:rsid w:val="00F81B12"/>
    <w:rsid w:val="00F81C40"/>
    <w:rsid w:val="00F81C52"/>
    <w:rsid w:val="00F81CDE"/>
    <w:rsid w:val="00F81D60"/>
    <w:rsid w:val="00F81E34"/>
    <w:rsid w:val="00F81E5D"/>
    <w:rsid w:val="00F81E7B"/>
    <w:rsid w:val="00F820D9"/>
    <w:rsid w:val="00F82337"/>
    <w:rsid w:val="00F8233D"/>
    <w:rsid w:val="00F82496"/>
    <w:rsid w:val="00F824D9"/>
    <w:rsid w:val="00F82979"/>
    <w:rsid w:val="00F82B49"/>
    <w:rsid w:val="00F82C63"/>
    <w:rsid w:val="00F82D07"/>
    <w:rsid w:val="00F83267"/>
    <w:rsid w:val="00F83576"/>
    <w:rsid w:val="00F83D16"/>
    <w:rsid w:val="00F841CE"/>
    <w:rsid w:val="00F84470"/>
    <w:rsid w:val="00F8456B"/>
    <w:rsid w:val="00F8482D"/>
    <w:rsid w:val="00F84B80"/>
    <w:rsid w:val="00F84D69"/>
    <w:rsid w:val="00F8540A"/>
    <w:rsid w:val="00F85451"/>
    <w:rsid w:val="00F8545C"/>
    <w:rsid w:val="00F85596"/>
    <w:rsid w:val="00F856C2"/>
    <w:rsid w:val="00F856D9"/>
    <w:rsid w:val="00F8592A"/>
    <w:rsid w:val="00F8592F"/>
    <w:rsid w:val="00F859FB"/>
    <w:rsid w:val="00F85AA3"/>
    <w:rsid w:val="00F85ABE"/>
    <w:rsid w:val="00F85C57"/>
    <w:rsid w:val="00F85C73"/>
    <w:rsid w:val="00F85C84"/>
    <w:rsid w:val="00F85F32"/>
    <w:rsid w:val="00F8612E"/>
    <w:rsid w:val="00F864EF"/>
    <w:rsid w:val="00F86A9C"/>
    <w:rsid w:val="00F86DC1"/>
    <w:rsid w:val="00F86E6C"/>
    <w:rsid w:val="00F86F78"/>
    <w:rsid w:val="00F86FD8"/>
    <w:rsid w:val="00F87044"/>
    <w:rsid w:val="00F87230"/>
    <w:rsid w:val="00F876D4"/>
    <w:rsid w:val="00F876EF"/>
    <w:rsid w:val="00F8788B"/>
    <w:rsid w:val="00F87ABE"/>
    <w:rsid w:val="00F87B7A"/>
    <w:rsid w:val="00F87DAE"/>
    <w:rsid w:val="00F90187"/>
    <w:rsid w:val="00F90196"/>
    <w:rsid w:val="00F901C6"/>
    <w:rsid w:val="00F9053D"/>
    <w:rsid w:val="00F90724"/>
    <w:rsid w:val="00F907D2"/>
    <w:rsid w:val="00F907F6"/>
    <w:rsid w:val="00F908ED"/>
    <w:rsid w:val="00F90A63"/>
    <w:rsid w:val="00F90AEF"/>
    <w:rsid w:val="00F90B13"/>
    <w:rsid w:val="00F90ED8"/>
    <w:rsid w:val="00F90FB4"/>
    <w:rsid w:val="00F912EC"/>
    <w:rsid w:val="00F9133D"/>
    <w:rsid w:val="00F913F4"/>
    <w:rsid w:val="00F9148B"/>
    <w:rsid w:val="00F914AF"/>
    <w:rsid w:val="00F91656"/>
    <w:rsid w:val="00F9188F"/>
    <w:rsid w:val="00F91ADF"/>
    <w:rsid w:val="00F91CA9"/>
    <w:rsid w:val="00F91D3F"/>
    <w:rsid w:val="00F92218"/>
    <w:rsid w:val="00F92302"/>
    <w:rsid w:val="00F92523"/>
    <w:rsid w:val="00F92768"/>
    <w:rsid w:val="00F92A1E"/>
    <w:rsid w:val="00F92BB3"/>
    <w:rsid w:val="00F92E02"/>
    <w:rsid w:val="00F930DC"/>
    <w:rsid w:val="00F9334C"/>
    <w:rsid w:val="00F933A4"/>
    <w:rsid w:val="00F93502"/>
    <w:rsid w:val="00F9372B"/>
    <w:rsid w:val="00F937AF"/>
    <w:rsid w:val="00F938D9"/>
    <w:rsid w:val="00F93943"/>
    <w:rsid w:val="00F93987"/>
    <w:rsid w:val="00F93DE1"/>
    <w:rsid w:val="00F93F65"/>
    <w:rsid w:val="00F94519"/>
    <w:rsid w:val="00F945E7"/>
    <w:rsid w:val="00F947AD"/>
    <w:rsid w:val="00F948A8"/>
    <w:rsid w:val="00F9490C"/>
    <w:rsid w:val="00F94B0B"/>
    <w:rsid w:val="00F94BCE"/>
    <w:rsid w:val="00F94E6E"/>
    <w:rsid w:val="00F94EDB"/>
    <w:rsid w:val="00F952F5"/>
    <w:rsid w:val="00F95487"/>
    <w:rsid w:val="00F954B0"/>
    <w:rsid w:val="00F9558E"/>
    <w:rsid w:val="00F9572D"/>
    <w:rsid w:val="00F9599A"/>
    <w:rsid w:val="00F95CA3"/>
    <w:rsid w:val="00F960EC"/>
    <w:rsid w:val="00F96273"/>
    <w:rsid w:val="00F96276"/>
    <w:rsid w:val="00F96490"/>
    <w:rsid w:val="00F96589"/>
    <w:rsid w:val="00F96618"/>
    <w:rsid w:val="00F966A7"/>
    <w:rsid w:val="00F96755"/>
    <w:rsid w:val="00F96DF4"/>
    <w:rsid w:val="00F96F76"/>
    <w:rsid w:val="00F96F9A"/>
    <w:rsid w:val="00F96FF4"/>
    <w:rsid w:val="00F9705D"/>
    <w:rsid w:val="00F971EA"/>
    <w:rsid w:val="00F97378"/>
    <w:rsid w:val="00F97497"/>
    <w:rsid w:val="00F974FE"/>
    <w:rsid w:val="00F9758E"/>
    <w:rsid w:val="00F97BD0"/>
    <w:rsid w:val="00F97CC2"/>
    <w:rsid w:val="00F97D55"/>
    <w:rsid w:val="00F97F18"/>
    <w:rsid w:val="00FA0543"/>
    <w:rsid w:val="00FA056C"/>
    <w:rsid w:val="00FA07E9"/>
    <w:rsid w:val="00FA084B"/>
    <w:rsid w:val="00FA0B36"/>
    <w:rsid w:val="00FA0BF3"/>
    <w:rsid w:val="00FA0D8E"/>
    <w:rsid w:val="00FA0ECE"/>
    <w:rsid w:val="00FA1035"/>
    <w:rsid w:val="00FA10E6"/>
    <w:rsid w:val="00FA1104"/>
    <w:rsid w:val="00FA127F"/>
    <w:rsid w:val="00FA134D"/>
    <w:rsid w:val="00FA1381"/>
    <w:rsid w:val="00FA1423"/>
    <w:rsid w:val="00FA1604"/>
    <w:rsid w:val="00FA1A87"/>
    <w:rsid w:val="00FA1C8E"/>
    <w:rsid w:val="00FA1DBE"/>
    <w:rsid w:val="00FA1E14"/>
    <w:rsid w:val="00FA1F21"/>
    <w:rsid w:val="00FA1F88"/>
    <w:rsid w:val="00FA2700"/>
    <w:rsid w:val="00FA27FE"/>
    <w:rsid w:val="00FA29C1"/>
    <w:rsid w:val="00FA2B17"/>
    <w:rsid w:val="00FA2B23"/>
    <w:rsid w:val="00FA2DFA"/>
    <w:rsid w:val="00FA30BD"/>
    <w:rsid w:val="00FA36C6"/>
    <w:rsid w:val="00FA3769"/>
    <w:rsid w:val="00FA3937"/>
    <w:rsid w:val="00FA39C0"/>
    <w:rsid w:val="00FA3B8C"/>
    <w:rsid w:val="00FA3D03"/>
    <w:rsid w:val="00FA3E6F"/>
    <w:rsid w:val="00FA41FA"/>
    <w:rsid w:val="00FA433E"/>
    <w:rsid w:val="00FA43B3"/>
    <w:rsid w:val="00FA483C"/>
    <w:rsid w:val="00FA4A44"/>
    <w:rsid w:val="00FA5049"/>
    <w:rsid w:val="00FA55CD"/>
    <w:rsid w:val="00FA55FA"/>
    <w:rsid w:val="00FA5CC4"/>
    <w:rsid w:val="00FA5E39"/>
    <w:rsid w:val="00FA6548"/>
    <w:rsid w:val="00FA66A9"/>
    <w:rsid w:val="00FA678C"/>
    <w:rsid w:val="00FA6A51"/>
    <w:rsid w:val="00FA6F3D"/>
    <w:rsid w:val="00FA7140"/>
    <w:rsid w:val="00FA7148"/>
    <w:rsid w:val="00FA7166"/>
    <w:rsid w:val="00FA71A1"/>
    <w:rsid w:val="00FA71C0"/>
    <w:rsid w:val="00FA73AB"/>
    <w:rsid w:val="00FA7A76"/>
    <w:rsid w:val="00FA7B7E"/>
    <w:rsid w:val="00FA7FD1"/>
    <w:rsid w:val="00FA7FDB"/>
    <w:rsid w:val="00FB0152"/>
    <w:rsid w:val="00FB0494"/>
    <w:rsid w:val="00FB0533"/>
    <w:rsid w:val="00FB06D8"/>
    <w:rsid w:val="00FB0775"/>
    <w:rsid w:val="00FB07CE"/>
    <w:rsid w:val="00FB08E0"/>
    <w:rsid w:val="00FB0FA2"/>
    <w:rsid w:val="00FB137B"/>
    <w:rsid w:val="00FB14AE"/>
    <w:rsid w:val="00FB198D"/>
    <w:rsid w:val="00FB1E61"/>
    <w:rsid w:val="00FB20CD"/>
    <w:rsid w:val="00FB21AE"/>
    <w:rsid w:val="00FB224E"/>
    <w:rsid w:val="00FB25BE"/>
    <w:rsid w:val="00FB270E"/>
    <w:rsid w:val="00FB2899"/>
    <w:rsid w:val="00FB39BD"/>
    <w:rsid w:val="00FB39FB"/>
    <w:rsid w:val="00FB3B13"/>
    <w:rsid w:val="00FB3D4A"/>
    <w:rsid w:val="00FB42FE"/>
    <w:rsid w:val="00FB44A7"/>
    <w:rsid w:val="00FB44E3"/>
    <w:rsid w:val="00FB45FB"/>
    <w:rsid w:val="00FB473E"/>
    <w:rsid w:val="00FB4A6D"/>
    <w:rsid w:val="00FB4B2F"/>
    <w:rsid w:val="00FB4D5A"/>
    <w:rsid w:val="00FB5034"/>
    <w:rsid w:val="00FB5066"/>
    <w:rsid w:val="00FB5251"/>
    <w:rsid w:val="00FB54C1"/>
    <w:rsid w:val="00FB56DC"/>
    <w:rsid w:val="00FB58F3"/>
    <w:rsid w:val="00FB5A0C"/>
    <w:rsid w:val="00FB5AD9"/>
    <w:rsid w:val="00FB5B49"/>
    <w:rsid w:val="00FB5F24"/>
    <w:rsid w:val="00FB61C2"/>
    <w:rsid w:val="00FB6458"/>
    <w:rsid w:val="00FB65D9"/>
    <w:rsid w:val="00FB6689"/>
    <w:rsid w:val="00FB68B6"/>
    <w:rsid w:val="00FB696C"/>
    <w:rsid w:val="00FB69C7"/>
    <w:rsid w:val="00FB6AA0"/>
    <w:rsid w:val="00FB6BFE"/>
    <w:rsid w:val="00FB6D5D"/>
    <w:rsid w:val="00FB6E82"/>
    <w:rsid w:val="00FB71FD"/>
    <w:rsid w:val="00FB72FD"/>
    <w:rsid w:val="00FB7448"/>
    <w:rsid w:val="00FB74F5"/>
    <w:rsid w:val="00FB7500"/>
    <w:rsid w:val="00FB7702"/>
    <w:rsid w:val="00FB7713"/>
    <w:rsid w:val="00FB7CF4"/>
    <w:rsid w:val="00FB7DD9"/>
    <w:rsid w:val="00FC003E"/>
    <w:rsid w:val="00FC00A6"/>
    <w:rsid w:val="00FC03FC"/>
    <w:rsid w:val="00FC0597"/>
    <w:rsid w:val="00FC0609"/>
    <w:rsid w:val="00FC0777"/>
    <w:rsid w:val="00FC07E1"/>
    <w:rsid w:val="00FC0975"/>
    <w:rsid w:val="00FC0D1D"/>
    <w:rsid w:val="00FC1040"/>
    <w:rsid w:val="00FC111F"/>
    <w:rsid w:val="00FC11E9"/>
    <w:rsid w:val="00FC1864"/>
    <w:rsid w:val="00FC18A9"/>
    <w:rsid w:val="00FC18CD"/>
    <w:rsid w:val="00FC1DEA"/>
    <w:rsid w:val="00FC1ECE"/>
    <w:rsid w:val="00FC2302"/>
    <w:rsid w:val="00FC26A8"/>
    <w:rsid w:val="00FC26CF"/>
    <w:rsid w:val="00FC276F"/>
    <w:rsid w:val="00FC2796"/>
    <w:rsid w:val="00FC280C"/>
    <w:rsid w:val="00FC297F"/>
    <w:rsid w:val="00FC2DB5"/>
    <w:rsid w:val="00FC2E45"/>
    <w:rsid w:val="00FC2FEF"/>
    <w:rsid w:val="00FC300B"/>
    <w:rsid w:val="00FC3071"/>
    <w:rsid w:val="00FC3338"/>
    <w:rsid w:val="00FC33C7"/>
    <w:rsid w:val="00FC352D"/>
    <w:rsid w:val="00FC370E"/>
    <w:rsid w:val="00FC3711"/>
    <w:rsid w:val="00FC3713"/>
    <w:rsid w:val="00FC371D"/>
    <w:rsid w:val="00FC38F8"/>
    <w:rsid w:val="00FC38F9"/>
    <w:rsid w:val="00FC39ED"/>
    <w:rsid w:val="00FC3ED9"/>
    <w:rsid w:val="00FC3F73"/>
    <w:rsid w:val="00FC42A9"/>
    <w:rsid w:val="00FC44C1"/>
    <w:rsid w:val="00FC473A"/>
    <w:rsid w:val="00FC4794"/>
    <w:rsid w:val="00FC4A08"/>
    <w:rsid w:val="00FC4B23"/>
    <w:rsid w:val="00FC4D48"/>
    <w:rsid w:val="00FC4F84"/>
    <w:rsid w:val="00FC5603"/>
    <w:rsid w:val="00FC5666"/>
    <w:rsid w:val="00FC571A"/>
    <w:rsid w:val="00FC57C4"/>
    <w:rsid w:val="00FC5829"/>
    <w:rsid w:val="00FC5AAE"/>
    <w:rsid w:val="00FC5B5F"/>
    <w:rsid w:val="00FC5BD5"/>
    <w:rsid w:val="00FC5C48"/>
    <w:rsid w:val="00FC5F1F"/>
    <w:rsid w:val="00FC5F7D"/>
    <w:rsid w:val="00FC61AF"/>
    <w:rsid w:val="00FC6240"/>
    <w:rsid w:val="00FC626A"/>
    <w:rsid w:val="00FC628F"/>
    <w:rsid w:val="00FC6732"/>
    <w:rsid w:val="00FC69BB"/>
    <w:rsid w:val="00FC69CD"/>
    <w:rsid w:val="00FC6C8C"/>
    <w:rsid w:val="00FC6D1E"/>
    <w:rsid w:val="00FC6E5A"/>
    <w:rsid w:val="00FC72AF"/>
    <w:rsid w:val="00FC73B2"/>
    <w:rsid w:val="00FC75D4"/>
    <w:rsid w:val="00FC7779"/>
    <w:rsid w:val="00FC782C"/>
    <w:rsid w:val="00FC787A"/>
    <w:rsid w:val="00FC78CE"/>
    <w:rsid w:val="00FC78E7"/>
    <w:rsid w:val="00FC79C4"/>
    <w:rsid w:val="00FC7EFC"/>
    <w:rsid w:val="00FD00B1"/>
    <w:rsid w:val="00FD0350"/>
    <w:rsid w:val="00FD080C"/>
    <w:rsid w:val="00FD0865"/>
    <w:rsid w:val="00FD087E"/>
    <w:rsid w:val="00FD09EB"/>
    <w:rsid w:val="00FD0E3C"/>
    <w:rsid w:val="00FD1059"/>
    <w:rsid w:val="00FD116B"/>
    <w:rsid w:val="00FD12C7"/>
    <w:rsid w:val="00FD1439"/>
    <w:rsid w:val="00FD17C1"/>
    <w:rsid w:val="00FD18D6"/>
    <w:rsid w:val="00FD1AAE"/>
    <w:rsid w:val="00FD1CD7"/>
    <w:rsid w:val="00FD1D95"/>
    <w:rsid w:val="00FD1E28"/>
    <w:rsid w:val="00FD2212"/>
    <w:rsid w:val="00FD2269"/>
    <w:rsid w:val="00FD22DF"/>
    <w:rsid w:val="00FD2399"/>
    <w:rsid w:val="00FD243C"/>
    <w:rsid w:val="00FD289A"/>
    <w:rsid w:val="00FD2CBB"/>
    <w:rsid w:val="00FD305C"/>
    <w:rsid w:val="00FD3255"/>
    <w:rsid w:val="00FD3267"/>
    <w:rsid w:val="00FD32B0"/>
    <w:rsid w:val="00FD3327"/>
    <w:rsid w:val="00FD3654"/>
    <w:rsid w:val="00FD36A9"/>
    <w:rsid w:val="00FD38FE"/>
    <w:rsid w:val="00FD39A8"/>
    <w:rsid w:val="00FD3A1D"/>
    <w:rsid w:val="00FD3EA3"/>
    <w:rsid w:val="00FD42AD"/>
    <w:rsid w:val="00FD42FA"/>
    <w:rsid w:val="00FD4628"/>
    <w:rsid w:val="00FD4756"/>
    <w:rsid w:val="00FD4C1B"/>
    <w:rsid w:val="00FD4CD8"/>
    <w:rsid w:val="00FD4D10"/>
    <w:rsid w:val="00FD4E88"/>
    <w:rsid w:val="00FD5197"/>
    <w:rsid w:val="00FD5357"/>
    <w:rsid w:val="00FD5407"/>
    <w:rsid w:val="00FD54E0"/>
    <w:rsid w:val="00FD55B0"/>
    <w:rsid w:val="00FD5761"/>
    <w:rsid w:val="00FD5A27"/>
    <w:rsid w:val="00FD5A2D"/>
    <w:rsid w:val="00FD5DB3"/>
    <w:rsid w:val="00FD5F42"/>
    <w:rsid w:val="00FD6089"/>
    <w:rsid w:val="00FD61D2"/>
    <w:rsid w:val="00FD6299"/>
    <w:rsid w:val="00FD6516"/>
    <w:rsid w:val="00FD67BE"/>
    <w:rsid w:val="00FD69D6"/>
    <w:rsid w:val="00FD72D7"/>
    <w:rsid w:val="00FD7530"/>
    <w:rsid w:val="00FD7C2D"/>
    <w:rsid w:val="00FD7C37"/>
    <w:rsid w:val="00FD7E3E"/>
    <w:rsid w:val="00FD7E80"/>
    <w:rsid w:val="00FD7FB4"/>
    <w:rsid w:val="00FE0070"/>
    <w:rsid w:val="00FE0327"/>
    <w:rsid w:val="00FE047A"/>
    <w:rsid w:val="00FE04FA"/>
    <w:rsid w:val="00FE06FE"/>
    <w:rsid w:val="00FE0771"/>
    <w:rsid w:val="00FE098E"/>
    <w:rsid w:val="00FE0D29"/>
    <w:rsid w:val="00FE11FB"/>
    <w:rsid w:val="00FE1202"/>
    <w:rsid w:val="00FE1438"/>
    <w:rsid w:val="00FE15EC"/>
    <w:rsid w:val="00FE187F"/>
    <w:rsid w:val="00FE1CA7"/>
    <w:rsid w:val="00FE1D18"/>
    <w:rsid w:val="00FE2213"/>
    <w:rsid w:val="00FE24B8"/>
    <w:rsid w:val="00FE24FE"/>
    <w:rsid w:val="00FE2771"/>
    <w:rsid w:val="00FE2938"/>
    <w:rsid w:val="00FE2995"/>
    <w:rsid w:val="00FE2F9E"/>
    <w:rsid w:val="00FE3250"/>
    <w:rsid w:val="00FE34AC"/>
    <w:rsid w:val="00FE37F4"/>
    <w:rsid w:val="00FE3E8F"/>
    <w:rsid w:val="00FE42A9"/>
    <w:rsid w:val="00FE437F"/>
    <w:rsid w:val="00FE43C6"/>
    <w:rsid w:val="00FE4814"/>
    <w:rsid w:val="00FE48C5"/>
    <w:rsid w:val="00FE4CDF"/>
    <w:rsid w:val="00FE52C7"/>
    <w:rsid w:val="00FE531A"/>
    <w:rsid w:val="00FE5459"/>
    <w:rsid w:val="00FE5643"/>
    <w:rsid w:val="00FE5875"/>
    <w:rsid w:val="00FE5992"/>
    <w:rsid w:val="00FE59C0"/>
    <w:rsid w:val="00FE5AF3"/>
    <w:rsid w:val="00FE61D1"/>
    <w:rsid w:val="00FE640D"/>
    <w:rsid w:val="00FE64ED"/>
    <w:rsid w:val="00FE65F3"/>
    <w:rsid w:val="00FE67BA"/>
    <w:rsid w:val="00FE67E9"/>
    <w:rsid w:val="00FE688A"/>
    <w:rsid w:val="00FE6B29"/>
    <w:rsid w:val="00FE6BB3"/>
    <w:rsid w:val="00FE6CD0"/>
    <w:rsid w:val="00FE6FAD"/>
    <w:rsid w:val="00FE6FF4"/>
    <w:rsid w:val="00FE749B"/>
    <w:rsid w:val="00FE7654"/>
    <w:rsid w:val="00FE7CC3"/>
    <w:rsid w:val="00FE7D0A"/>
    <w:rsid w:val="00FE7DC4"/>
    <w:rsid w:val="00FE7FAA"/>
    <w:rsid w:val="00FF03DD"/>
    <w:rsid w:val="00FF048E"/>
    <w:rsid w:val="00FF0744"/>
    <w:rsid w:val="00FF0858"/>
    <w:rsid w:val="00FF08FA"/>
    <w:rsid w:val="00FF095D"/>
    <w:rsid w:val="00FF0A88"/>
    <w:rsid w:val="00FF0DA9"/>
    <w:rsid w:val="00FF1160"/>
    <w:rsid w:val="00FF11D9"/>
    <w:rsid w:val="00FF1216"/>
    <w:rsid w:val="00FF1262"/>
    <w:rsid w:val="00FF132F"/>
    <w:rsid w:val="00FF14A4"/>
    <w:rsid w:val="00FF17DB"/>
    <w:rsid w:val="00FF1D87"/>
    <w:rsid w:val="00FF1F98"/>
    <w:rsid w:val="00FF1FDF"/>
    <w:rsid w:val="00FF1FFC"/>
    <w:rsid w:val="00FF21D9"/>
    <w:rsid w:val="00FF234F"/>
    <w:rsid w:val="00FF242C"/>
    <w:rsid w:val="00FF24A1"/>
    <w:rsid w:val="00FF25A6"/>
    <w:rsid w:val="00FF279F"/>
    <w:rsid w:val="00FF2AC6"/>
    <w:rsid w:val="00FF2F6E"/>
    <w:rsid w:val="00FF3247"/>
    <w:rsid w:val="00FF32C4"/>
    <w:rsid w:val="00FF34FB"/>
    <w:rsid w:val="00FF3546"/>
    <w:rsid w:val="00FF35EC"/>
    <w:rsid w:val="00FF3930"/>
    <w:rsid w:val="00FF3AB4"/>
    <w:rsid w:val="00FF3B3B"/>
    <w:rsid w:val="00FF3B47"/>
    <w:rsid w:val="00FF3B88"/>
    <w:rsid w:val="00FF3FEA"/>
    <w:rsid w:val="00FF453E"/>
    <w:rsid w:val="00FF4621"/>
    <w:rsid w:val="00FF494C"/>
    <w:rsid w:val="00FF4A9D"/>
    <w:rsid w:val="00FF4AFD"/>
    <w:rsid w:val="00FF4EE1"/>
    <w:rsid w:val="00FF5272"/>
    <w:rsid w:val="00FF532D"/>
    <w:rsid w:val="00FF5450"/>
    <w:rsid w:val="00FF54DA"/>
    <w:rsid w:val="00FF57E2"/>
    <w:rsid w:val="00FF5F4C"/>
    <w:rsid w:val="00FF6001"/>
    <w:rsid w:val="00FF61D6"/>
    <w:rsid w:val="00FF61E7"/>
    <w:rsid w:val="00FF6228"/>
    <w:rsid w:val="00FF63C6"/>
    <w:rsid w:val="00FF6427"/>
    <w:rsid w:val="00FF64A6"/>
    <w:rsid w:val="00FF64EC"/>
    <w:rsid w:val="00FF686B"/>
    <w:rsid w:val="00FF6A12"/>
    <w:rsid w:val="00FF6A57"/>
    <w:rsid w:val="00FF71D0"/>
    <w:rsid w:val="00FF728D"/>
    <w:rsid w:val="00FF72BF"/>
    <w:rsid w:val="00FF7323"/>
    <w:rsid w:val="00FF74CF"/>
    <w:rsid w:val="00FF7519"/>
    <w:rsid w:val="00FF75C9"/>
    <w:rsid w:val="00FF7625"/>
    <w:rsid w:val="00FF7729"/>
    <w:rsid w:val="00FF77CC"/>
    <w:rsid w:val="00FF7844"/>
    <w:rsid w:val="00FF7A8E"/>
    <w:rsid w:val="00FF7B86"/>
    <w:rsid w:val="00FF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E81E4DD"/>
  <w15:docId w15:val="{99E44988-7351-4C85-9ABA-2715FFBF4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5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B51B5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BB51B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BB51B5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B51B5"/>
    <w:pPr>
      <w:keepNext/>
      <w:tabs>
        <w:tab w:val="left" w:pos="108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409F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86C22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7741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7741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7741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E77414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E77414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E77414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E7741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BB51B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E7741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BB51B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7741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BB51B5"/>
    <w:rPr>
      <w:rFonts w:cs="Times New Roman"/>
      <w:b/>
      <w:bCs/>
    </w:rPr>
  </w:style>
  <w:style w:type="paragraph" w:styleId="ListBullet">
    <w:name w:val="List Bullet"/>
    <w:basedOn w:val="Normal"/>
    <w:rsid w:val="00BB51B5"/>
    <w:pPr>
      <w:numPr>
        <w:numId w:val="23"/>
      </w:numPr>
      <w:tabs>
        <w:tab w:val="left" w:pos="284"/>
      </w:tabs>
    </w:pPr>
  </w:style>
  <w:style w:type="paragraph" w:styleId="ListBullet2">
    <w:name w:val="List Bullet 2"/>
    <w:basedOn w:val="Normal"/>
    <w:rsid w:val="00BB51B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BB51B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BB51B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B51B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B51B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B51B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BB51B5"/>
    <w:pPr>
      <w:ind w:left="284"/>
    </w:pPr>
  </w:style>
  <w:style w:type="paragraph" w:customStyle="1" w:styleId="AAFrameAddress">
    <w:name w:val="AA Frame Address"/>
    <w:basedOn w:val="Heading1"/>
    <w:uiPriority w:val="99"/>
    <w:rsid w:val="00BB51B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BB51B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B51B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BB51B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BB51B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BB51B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BB51B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BB51B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BB51B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BB51B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BB51B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BB51B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BB51B5"/>
    <w:pPr>
      <w:ind w:left="2552" w:hanging="284"/>
    </w:pPr>
  </w:style>
  <w:style w:type="paragraph" w:styleId="TOC2">
    <w:name w:val="toc 2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B51B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BB51B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BB51B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BB51B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BB51B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BB51B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BB51B5"/>
    <w:pPr>
      <w:ind w:left="567" w:hanging="567"/>
    </w:pPr>
  </w:style>
  <w:style w:type="paragraph" w:styleId="ListBullet5">
    <w:name w:val="List Bullet 5"/>
    <w:basedOn w:val="Normal"/>
    <w:uiPriority w:val="99"/>
    <w:rsid w:val="00BB51B5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2,body text1,BT"/>
    <w:basedOn w:val="Normal"/>
    <w:link w:val="BodyTextChar"/>
    <w:rsid w:val="00BB51B5"/>
    <w:pPr>
      <w:spacing w:after="120"/>
    </w:pPr>
  </w:style>
  <w:style w:type="character" w:customStyle="1" w:styleId="BodyTextChar">
    <w:name w:val="Body Text Char"/>
    <w:aliases w:val="bt Char,body text Char,Body Char,bt2 Char,body text1 Char,BT Char"/>
    <w:link w:val="BodyText"/>
    <w:rsid w:val="00D102C2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B51B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77414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B51B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E7741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B51B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7741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BB51B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B51B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BB51B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BB51B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B51B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B51B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BB51B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B51B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BB51B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BB51B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BB51B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B51B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B51B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ºÇ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E77414"/>
    <w:rPr>
      <w:rFonts w:ascii="Book Antiqua" w:hAnsi="Book Antiqua"/>
      <w:sz w:val="22"/>
      <w:szCs w:val="22"/>
    </w:rPr>
  </w:style>
  <w:style w:type="paragraph" w:customStyle="1" w:styleId="3">
    <w:name w:val="µÒÃÒ§3ªèÍ§"/>
    <w:basedOn w:val="Normal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BB51B5"/>
  </w:style>
  <w:style w:type="paragraph" w:customStyle="1" w:styleId="E">
    <w:name w:val="ª×èÍºÃÔÉÑ· E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7019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77414"/>
    <w:rPr>
      <w:rFonts w:ascii="Arial" w:hAnsi="Arial"/>
      <w:sz w:val="16"/>
      <w:szCs w:val="16"/>
    </w:rPr>
  </w:style>
  <w:style w:type="paragraph" w:customStyle="1" w:styleId="a3">
    <w:name w:val="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4">
    <w:name w:val="?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E133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7741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81A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276BD1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6176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C07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C2A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409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uiPriority w:val="99"/>
    <w:rsid w:val="001264F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rsid w:val="00E77414"/>
    <w:rPr>
      <w:rFonts w:ascii="Arial" w:hAnsi="Arial"/>
      <w:sz w:val="18"/>
      <w:szCs w:val="18"/>
    </w:rPr>
  </w:style>
  <w:style w:type="paragraph" w:customStyle="1" w:styleId="30">
    <w:name w:val="?????3????"/>
    <w:basedOn w:val="Normal"/>
    <w:uiPriority w:val="99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twolines">
    <w:name w:val="acct two lines"/>
    <w:aliases w:val="a2l"/>
    <w:basedOn w:val="Normal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styleId="Hyperlink">
    <w:name w:val="Hyperlink"/>
    <w:rsid w:val="006C0672"/>
    <w:rPr>
      <w:color w:val="0000FF"/>
      <w:u w:val="single"/>
    </w:rPr>
  </w:style>
  <w:style w:type="paragraph" w:customStyle="1" w:styleId="index">
    <w:name w:val="index"/>
    <w:aliases w:val="ix"/>
    <w:basedOn w:val="BodyText"/>
    <w:rsid w:val="003E6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0172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EB7FAD"/>
    <w:pPr>
      <w:spacing w:line="240" w:lineRule="auto"/>
    </w:pPr>
  </w:style>
  <w:style w:type="character" w:customStyle="1" w:styleId="SignatureChar">
    <w:name w:val="Signature Char"/>
    <w:link w:val="Signature"/>
    <w:rsid w:val="00E77414"/>
    <w:rPr>
      <w:rFonts w:ascii="Arial" w:hAnsi="Arial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236F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E77414"/>
    <w:rPr>
      <w:rFonts w:ascii="Tahoma" w:hAnsi="Tahoma" w:cs="Tahoma"/>
      <w:shd w:val="clear" w:color="auto" w:fill="000080"/>
    </w:rPr>
  </w:style>
  <w:style w:type="paragraph" w:customStyle="1" w:styleId="CharCharCharCharCharCharChar">
    <w:name w:val="Char Char Char Char Char Char Char"/>
    <w:basedOn w:val="Normal"/>
    <w:semiHidden/>
    <w:rsid w:val="00AA13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rsid w:val="001D01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D01D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E7741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D01D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77414"/>
    <w:rPr>
      <w:rFonts w:ascii="Arial" w:hAnsi="Arial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77414"/>
    <w:pPr>
      <w:ind w:left="720"/>
      <w:contextualSpacing/>
    </w:pPr>
    <w:rPr>
      <w:rFonts w:eastAsia="Times New Roman"/>
      <w:szCs w:val="22"/>
    </w:rPr>
  </w:style>
  <w:style w:type="character" w:customStyle="1" w:styleId="Heading1Char1">
    <w:name w:val="Heading 1 Char1"/>
    <w:uiPriority w:val="99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7741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E7741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77414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77414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77414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E77414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E774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7414"/>
    <w:pPr>
      <w:spacing w:after="0"/>
    </w:pPr>
  </w:style>
  <w:style w:type="paragraph" w:customStyle="1" w:styleId="acctdividends">
    <w:name w:val="acct dividends"/>
    <w:aliases w:val="a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7414"/>
    <w:pPr>
      <w:spacing w:after="0"/>
    </w:pPr>
  </w:style>
  <w:style w:type="paragraph" w:customStyle="1" w:styleId="acctindent">
    <w:name w:val="acct indent"/>
    <w:aliases w:val="ai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741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741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741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741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741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7414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7741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7414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77414"/>
    <w:pPr>
      <w:spacing w:after="0"/>
    </w:pPr>
  </w:style>
  <w:style w:type="paragraph" w:customStyle="1" w:styleId="List1a">
    <w:name w:val="List 1a"/>
    <w:aliases w:val="1a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E774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E77414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E7741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7414"/>
    <w:rPr>
      <w:rFonts w:eastAsia="Times New Roman" w:cs="Times New Roman"/>
    </w:rPr>
  </w:style>
  <w:style w:type="paragraph" w:customStyle="1" w:styleId="zreportaddinfo">
    <w:name w:val="zreport addinfo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741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741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741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7414"/>
    <w:rPr>
      <w:b/>
      <w:bCs/>
    </w:rPr>
  </w:style>
  <w:style w:type="paragraph" w:customStyle="1" w:styleId="nineptbodytext">
    <w:name w:val="nine pt body text"/>
    <w:aliases w:val="9bt"/>
    <w:basedOn w:val="nineptnormal"/>
    <w:rsid w:val="00E77414"/>
    <w:pPr>
      <w:spacing w:after="220"/>
    </w:pPr>
  </w:style>
  <w:style w:type="paragraph" w:customStyle="1" w:styleId="nineptnormal">
    <w:name w:val="nine pt normal"/>
    <w:aliases w:val="9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7414"/>
    <w:pPr>
      <w:jc w:val="center"/>
    </w:pPr>
  </w:style>
  <w:style w:type="paragraph" w:customStyle="1" w:styleId="heading">
    <w:name w:val="heading"/>
    <w:aliases w:val="h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741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7414"/>
  </w:style>
  <w:style w:type="paragraph" w:customStyle="1" w:styleId="nineptheadingcentredbold">
    <w:name w:val="nine pt heading centred bold"/>
    <w:aliases w:val="9hc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741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741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7414"/>
    <w:rPr>
      <w:b/>
    </w:rPr>
  </w:style>
  <w:style w:type="paragraph" w:customStyle="1" w:styleId="nineptcolumntab1">
    <w:name w:val="nine pt column tab1"/>
    <w:aliases w:val="a91"/>
    <w:basedOn w:val="nineptnormal"/>
    <w:rsid w:val="00E7741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741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7414"/>
    <w:pPr>
      <w:jc w:val="center"/>
    </w:pPr>
  </w:style>
  <w:style w:type="paragraph" w:customStyle="1" w:styleId="Normalheading">
    <w:name w:val="Normal heading"/>
    <w:aliases w:val="nh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741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741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741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741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741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741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741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741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741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7414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7741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7414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7741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741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741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7414"/>
    <w:pPr>
      <w:spacing w:after="0"/>
    </w:pPr>
  </w:style>
  <w:style w:type="paragraph" w:customStyle="1" w:styleId="smallreturn">
    <w:name w:val="small return"/>
    <w:aliases w:val="sr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7414"/>
    <w:pPr>
      <w:spacing w:after="0"/>
    </w:pPr>
  </w:style>
  <w:style w:type="paragraph" w:customStyle="1" w:styleId="headingbolditalic">
    <w:name w:val="heading bold italic"/>
    <w:aliases w:val="hbi"/>
    <w:basedOn w:val="heading"/>
    <w:rsid w:val="00E7741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741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7414"/>
    <w:pPr>
      <w:spacing w:after="0"/>
    </w:pPr>
  </w:style>
  <w:style w:type="paragraph" w:customStyle="1" w:styleId="blockbullet">
    <w:name w:val="block bullet"/>
    <w:aliases w:val="bb"/>
    <w:basedOn w:val="block"/>
    <w:rsid w:val="00E77414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741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7414"/>
    <w:pPr>
      <w:spacing w:after="0"/>
    </w:pPr>
  </w:style>
  <w:style w:type="paragraph" w:customStyle="1" w:styleId="eightptnormal">
    <w:name w:val="eight pt normal"/>
    <w:aliases w:val="8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741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741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741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7414"/>
    <w:rPr>
      <w:b/>
      <w:bCs/>
    </w:rPr>
  </w:style>
  <w:style w:type="paragraph" w:customStyle="1" w:styleId="eightptbodytext">
    <w:name w:val="eight pt body text"/>
    <w:aliases w:val="8bt"/>
    <w:basedOn w:val="eightptnormal"/>
    <w:rsid w:val="00E7741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741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741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741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7414"/>
    <w:pPr>
      <w:spacing w:after="0"/>
    </w:pPr>
  </w:style>
  <w:style w:type="paragraph" w:customStyle="1" w:styleId="eightptblock">
    <w:name w:val="eight pt block"/>
    <w:aliases w:val="8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741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741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741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7414"/>
    <w:pPr>
      <w:spacing w:after="0"/>
    </w:pPr>
  </w:style>
  <w:style w:type="paragraph" w:customStyle="1" w:styleId="blockindent">
    <w:name w:val="block indent"/>
    <w:aliases w:val="bi"/>
    <w:basedOn w:val="block"/>
    <w:rsid w:val="00E77414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77414"/>
    <w:pPr>
      <w:jc w:val="center"/>
    </w:pPr>
  </w:style>
  <w:style w:type="paragraph" w:customStyle="1" w:styleId="nineptcol">
    <w:name w:val="nine pt %col"/>
    <w:aliases w:val="9%"/>
    <w:basedOn w:val="nineptnormal"/>
    <w:rsid w:val="00E7741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741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741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7414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741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741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741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741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741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741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741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741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741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741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741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7414"/>
    <w:pPr>
      <w:spacing w:after="80"/>
    </w:pPr>
  </w:style>
  <w:style w:type="paragraph" w:customStyle="1" w:styleId="nineptratecol">
    <w:name w:val="nine pt rate col"/>
    <w:aliases w:val="a9r"/>
    <w:basedOn w:val="nineptnormal"/>
    <w:rsid w:val="00E7741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741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741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741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741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741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741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741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741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741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741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7414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7741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741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741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741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741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741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741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7414"/>
    <w:pPr>
      <w:spacing w:after="80"/>
    </w:pPr>
  </w:style>
  <w:style w:type="paragraph" w:customStyle="1" w:styleId="blockbullet2">
    <w:name w:val="block bullet 2"/>
    <w:aliases w:val="bb2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741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741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77414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7741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77414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77414"/>
  </w:style>
  <w:style w:type="paragraph" w:customStyle="1" w:styleId="Default">
    <w:name w:val="Default"/>
    <w:rsid w:val="00E7741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77414"/>
    <w:rPr>
      <w:rFonts w:ascii="Consolas" w:eastAsia="Times New Roman" w:hAnsi="Consolas"/>
      <w:sz w:val="21"/>
      <w:szCs w:val="26"/>
    </w:rPr>
  </w:style>
  <w:style w:type="character" w:customStyle="1" w:styleId="hps">
    <w:name w:val="hps"/>
    <w:uiPriority w:val="99"/>
    <w:rsid w:val="00E77414"/>
    <w:rPr>
      <w:rFonts w:cs="Times New Roman"/>
    </w:rPr>
  </w:style>
  <w:style w:type="character" w:customStyle="1" w:styleId="gt-icon-text1">
    <w:name w:val="gt-icon-text1"/>
    <w:uiPriority w:val="99"/>
    <w:rsid w:val="00E77414"/>
    <w:rPr>
      <w:rFonts w:cs="Times New Roman"/>
    </w:rPr>
  </w:style>
  <w:style w:type="character" w:customStyle="1" w:styleId="longtext">
    <w:name w:val="long_text"/>
    <w:uiPriority w:val="99"/>
    <w:rsid w:val="00E77414"/>
    <w:rPr>
      <w:rFonts w:cs="Times New Roman"/>
    </w:rPr>
  </w:style>
  <w:style w:type="character" w:customStyle="1" w:styleId="CharChar22">
    <w:name w:val="Char Char22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77414"/>
  </w:style>
  <w:style w:type="character" w:styleId="Emphasis">
    <w:name w:val="Emphasis"/>
    <w:uiPriority w:val="20"/>
    <w:qFormat/>
    <w:rsid w:val="00E7741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77414"/>
  </w:style>
  <w:style w:type="paragraph" w:styleId="Revision">
    <w:name w:val="Revision"/>
    <w:hidden/>
    <w:uiPriority w:val="99"/>
    <w:semiHidden/>
    <w:rsid w:val="00E77414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9450AE"/>
    <w:rPr>
      <w:color w:val="4D90F0"/>
    </w:rPr>
  </w:style>
  <w:style w:type="paragraph" w:styleId="NormalWeb">
    <w:name w:val="Normal (Web)"/>
    <w:basedOn w:val="Normal"/>
    <w:uiPriority w:val="99"/>
    <w:unhideWhenUsed/>
    <w:rsid w:val="009450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9976A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976A2"/>
    <w:rPr>
      <w:rFonts w:ascii="Univers 45 Light" w:hAnsi="Univers 45 Light" w:cs="Univers 45 Light"/>
      <w:color w:val="000000"/>
      <w:lang w:val="en-GB" w:bidi="ar-SA"/>
    </w:rPr>
  </w:style>
  <w:style w:type="paragraph" w:customStyle="1" w:styleId="NormalIndent11">
    <w:name w:val="Normal Indent11"/>
    <w:basedOn w:val="Normal"/>
    <w:rsid w:val="006A33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02315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B619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B619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B619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B619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B619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B619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B619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CB619F"/>
  </w:style>
  <w:style w:type="paragraph" w:customStyle="1" w:styleId="TableParagraph">
    <w:name w:val="Table Paragraph"/>
    <w:basedOn w:val="Normal"/>
    <w:uiPriority w:val="1"/>
    <w:qFormat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B619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B61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74F3D"/>
    <w:rPr>
      <w:rFonts w:ascii="Arial" w:eastAsia="Times New Roman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C1DE2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B474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zKISOffAddress">
    <w:name w:val="zKISOffAddress"/>
    <w:basedOn w:val="Normal"/>
    <w:rsid w:val="00384884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eastAsia="Times New Roman" w:hAnsi="Univers for KPMG Light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9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2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569889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21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49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773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50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62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2593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1281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374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5981784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1588805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2655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6246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8418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30816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53846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18766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6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8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1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064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614542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3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093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51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435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382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6586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0593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4321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717976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92015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953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1954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3856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3750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24039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32346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4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DE47CD-A4D8-48C1-BECC-74D2E98CC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18</Pages>
  <Words>2890</Words>
  <Characters>16475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เบทาโกร อโกรกรุ๊ป จำกัด (มหาชน)</vt:lpstr>
    </vt:vector>
  </TitlesOfParts>
  <Company>KPMG</Company>
  <LinksUpToDate>false</LinksUpToDate>
  <CharactersWithSpaces>19327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เบทาโกร อโกรกรุ๊ป จำกัด (มหาชน)</dc:title>
  <dc:subject/>
  <dc:creator>Suthipong Janthong</dc:creator>
  <cp:keywords/>
  <dc:description/>
  <cp:lastModifiedBy>Boonyachat, Boonyalai</cp:lastModifiedBy>
  <cp:revision>7</cp:revision>
  <cp:lastPrinted>2022-11-08T02:52:00Z</cp:lastPrinted>
  <dcterms:created xsi:type="dcterms:W3CDTF">2022-11-08T04:09:00Z</dcterms:created>
  <dcterms:modified xsi:type="dcterms:W3CDTF">2022-11-08T10:30:00Z</dcterms:modified>
</cp:coreProperties>
</file>