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13ABB70E" w:rsidR="009E45D4" w:rsidRPr="00BF1313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BF1313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BF1313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2CF26E" w14:textId="2DB11E57" w:rsidR="0013199C" w:rsidRPr="00BF1313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5E1EB589" w14:textId="64E64521" w:rsidR="00E533B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0F6E883" w14:textId="64AF878F" w:rsidR="00626BFC" w:rsidRDefault="00626BF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สินทรัพย์ทางการเงินอื่น</w:t>
      </w:r>
    </w:p>
    <w:p w14:paraId="348B7B93" w14:textId="0C9F3F48" w:rsidR="0025112D" w:rsidRPr="001F4B3D" w:rsidRDefault="0025112D" w:rsidP="0025112D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1F4B3D">
        <w:rPr>
          <w:rFonts w:asciiTheme="majorBidi" w:hAnsiTheme="majorBidi"/>
          <w:sz w:val="30"/>
          <w:szCs w:val="30"/>
          <w:cs/>
          <w:lang w:bidi="th-TH"/>
        </w:rPr>
        <w:t>เงินลงทุนใน</w:t>
      </w:r>
      <w:r w:rsidRPr="001F4B3D">
        <w:rPr>
          <w:rFonts w:asciiTheme="majorBidi" w:hAnsiTheme="majorBidi" w:hint="cs"/>
          <w:sz w:val="30"/>
          <w:szCs w:val="30"/>
          <w:cs/>
          <w:lang w:bidi="th-TH"/>
        </w:rPr>
        <w:t>บริษัทร่วม</w:t>
      </w:r>
    </w:p>
    <w:p w14:paraId="16C8ABF9" w14:textId="1338DBF3" w:rsidR="007D2D60" w:rsidRPr="00BF1313" w:rsidRDefault="007D2D6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6118A484" w14:textId="7A78873B" w:rsidR="00C45349" w:rsidRPr="00BF1313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14:paraId="2711E5DD" w14:textId="2871E062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3B9E5D8" w14:textId="014AC682" w:rsidR="00996947" w:rsidRDefault="00996947" w:rsidP="00996947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96947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9C1A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C1A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(ขาดทุน) </w:t>
      </w:r>
      <w:r w:rsidRPr="00996947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  <w:r w:rsidR="00300BC6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2AFB0CB5" w14:textId="77777777" w:rsidR="0025112D" w:rsidRPr="00996947" w:rsidRDefault="0025112D" w:rsidP="0025112D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87343DF" w14:textId="709D865E" w:rsidR="001C2C9E" w:rsidRPr="00BF1313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66EC52B4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p w14:paraId="132D9F8E" w14:textId="61C4D6B6" w:rsidR="00182B35" w:rsidRDefault="00182B35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</w:t>
      </w:r>
    </w:p>
    <w:p w14:paraId="3FD69FA4" w14:textId="77777777" w:rsidR="009E3821" w:rsidRDefault="009E3821" w:rsidP="009E3821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340DB7">
        <w:rPr>
          <w:rFonts w:asciiTheme="majorBidi" w:hAnsiTheme="majorBidi"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</w:p>
    <w:p w14:paraId="7E00FD58" w14:textId="61B4E6D1" w:rsidR="00404D39" w:rsidRPr="00BF1313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</w:p>
    <w:bookmarkEnd w:id="0"/>
    <w:p w14:paraId="1CF03CFC" w14:textId="3E54DC25" w:rsidR="009E45D4" w:rsidRPr="00BF1313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br w:type="page"/>
      </w:r>
      <w:r w:rsidRPr="00BF1313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>
        <w:rPr>
          <w:rFonts w:asciiTheme="majorBidi" w:hAnsiTheme="majorBidi" w:cstheme="majorBidi" w:hint="cs"/>
          <w:cs/>
        </w:rPr>
        <w:t>ระหว่างกาล</w:t>
      </w:r>
      <w:r w:rsidRPr="00BF1313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9E3821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56988514" w14:textId="50594B01" w:rsidR="009E45D4" w:rsidRPr="00BF1313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งบการเงิน</w:t>
      </w:r>
      <w:r w:rsidR="00C17493">
        <w:rPr>
          <w:rFonts w:asciiTheme="majorBidi" w:hAnsiTheme="majorBidi" w:cstheme="majorBidi" w:hint="cs"/>
          <w:cs/>
        </w:rPr>
        <w:t>ระหว่างกาล</w:t>
      </w:r>
      <w:r w:rsidRPr="00BF1313">
        <w:rPr>
          <w:rFonts w:asciiTheme="majorBidi" w:hAnsiTheme="majorBidi" w:cstheme="majorBidi"/>
          <w:cs/>
        </w:rPr>
        <w:t>นี้ได้รับอนุมัติให้ออกงบการเงินจาก</w:t>
      </w:r>
      <w:r w:rsidRPr="00CE43A8">
        <w:rPr>
          <w:rFonts w:asciiTheme="majorBidi" w:hAnsiTheme="majorBidi" w:cstheme="majorBidi"/>
          <w:cs/>
        </w:rPr>
        <w:t>คณะกรรมการบริษัทเมื่อวันที่</w:t>
      </w:r>
      <w:r w:rsidR="008D290F" w:rsidRPr="00CE43A8">
        <w:rPr>
          <w:rFonts w:asciiTheme="majorBidi" w:hAnsiTheme="majorBidi" w:cstheme="majorBidi"/>
        </w:rPr>
        <w:t xml:space="preserve"> </w:t>
      </w:r>
      <w:r w:rsidR="00CE470C">
        <w:rPr>
          <w:rFonts w:asciiTheme="majorBidi" w:hAnsiTheme="majorBidi" w:cstheme="majorBidi"/>
        </w:rPr>
        <w:t>9</w:t>
      </w:r>
      <w:r w:rsidR="00147BF8">
        <w:rPr>
          <w:rFonts w:asciiTheme="majorBidi" w:hAnsiTheme="majorBidi" w:cstheme="majorBidi" w:hint="cs"/>
          <w:cs/>
        </w:rPr>
        <w:t xml:space="preserve"> </w:t>
      </w:r>
      <w:r w:rsidR="006E6FAC" w:rsidRPr="008275D5">
        <w:rPr>
          <w:rFonts w:asciiTheme="majorBidi" w:hAnsiTheme="majorBidi" w:cstheme="majorBidi" w:hint="cs"/>
          <w:cs/>
        </w:rPr>
        <w:t>พฤศจิกายน</w:t>
      </w:r>
      <w:r w:rsidR="008D290F" w:rsidRPr="00CE43A8">
        <w:rPr>
          <w:rFonts w:asciiTheme="majorBidi" w:hAnsiTheme="majorBidi" w:cstheme="majorBidi"/>
          <w:cs/>
        </w:rPr>
        <w:t xml:space="preserve"> </w:t>
      </w:r>
      <w:r w:rsidR="002C02FA" w:rsidRPr="00CE43A8">
        <w:rPr>
          <w:rFonts w:asciiTheme="majorBidi" w:hAnsiTheme="majorBidi" w:cstheme="majorBidi"/>
        </w:rPr>
        <w:t>2</w:t>
      </w:r>
      <w:r w:rsidR="00C6181F" w:rsidRPr="00C6181F">
        <w:rPr>
          <w:rFonts w:asciiTheme="majorBidi" w:hAnsiTheme="majorBidi" w:cstheme="majorBidi"/>
        </w:rPr>
        <w:t>5</w:t>
      </w:r>
      <w:r w:rsidR="002C02FA" w:rsidRPr="00CE43A8">
        <w:rPr>
          <w:rFonts w:asciiTheme="majorBidi" w:hAnsiTheme="majorBidi" w:cstheme="majorBidi"/>
        </w:rPr>
        <w:t>6</w:t>
      </w:r>
      <w:r w:rsidR="00D902A1">
        <w:rPr>
          <w:rFonts w:asciiTheme="majorBidi" w:hAnsiTheme="majorBidi" w:cstheme="majorBidi"/>
        </w:rPr>
        <w:t>5</w:t>
      </w:r>
    </w:p>
    <w:p w14:paraId="2A1AD09A" w14:textId="77777777" w:rsidR="00626A0F" w:rsidRPr="009E3821" w:rsidRDefault="00626A0F" w:rsidP="007C0D6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6BC7F39D" w14:textId="502A285E" w:rsidR="00AB0686" w:rsidRPr="00BF1313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70D9B44F" w14:textId="77777777" w:rsidR="0036548A" w:rsidRPr="009E3821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6AE738A7" w14:textId="77777777" w:rsidR="009E45D4" w:rsidRPr="0029306B" w:rsidRDefault="004762B0" w:rsidP="003C298B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930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04F9CE79" w14:textId="77777777" w:rsidR="00D4157E" w:rsidRPr="009E3821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8"/>
          <w:szCs w:val="18"/>
        </w:rPr>
      </w:pPr>
    </w:p>
    <w:p w14:paraId="1A0FA6F5" w14:textId="52770B09" w:rsidR="00C17493" w:rsidRPr="00C17493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C17493">
        <w:rPr>
          <w:cs/>
        </w:rPr>
        <w:t>งบการเงินระหว่างกาล</w:t>
      </w:r>
      <w:r w:rsidR="007A5741">
        <w:rPr>
          <w:rFonts w:hint="cs"/>
          <w:cs/>
        </w:rPr>
        <w:t>แบบย่อ</w:t>
      </w:r>
      <w:r w:rsidRPr="00C17493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>
        <w:br/>
      </w:r>
      <w:r w:rsidRPr="00C17493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>
        <w:t>34</w:t>
      </w:r>
      <w:r w:rsidRPr="00C17493">
        <w:t xml:space="preserve"> </w:t>
      </w:r>
      <w:r w:rsidRPr="00C17493">
        <w:rPr>
          <w:cs/>
        </w:rPr>
        <w:t xml:space="preserve">เรื่อง </w:t>
      </w:r>
      <w:r w:rsidRPr="00C17493">
        <w:rPr>
          <w:i/>
          <w:iCs/>
          <w:cs/>
        </w:rPr>
        <w:t>การรายงานทางการเงินระหว่างกาล</w:t>
      </w:r>
      <w:r w:rsidRPr="00C17493">
        <w:rPr>
          <w:cs/>
        </w:rPr>
        <w:t xml:space="preserve"> </w:t>
      </w:r>
      <w:r w:rsidRPr="00C17493">
        <w:t xml:space="preserve"> </w:t>
      </w:r>
      <w:r w:rsidRPr="00C17493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C17493">
        <w:rPr>
          <w:color w:val="FF0000"/>
          <w:cs/>
        </w:rPr>
        <w:t xml:space="preserve"> </w:t>
      </w:r>
      <w:r w:rsidRPr="00C17493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17493">
        <w:t xml:space="preserve"> </w:t>
      </w:r>
      <w:r w:rsidR="001347F2" w:rsidRPr="001347F2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1347F2">
        <w:t xml:space="preserve">31 </w:t>
      </w:r>
      <w:r w:rsidR="001347F2" w:rsidRPr="001347F2">
        <w:rPr>
          <w:cs/>
        </w:rPr>
        <w:t xml:space="preserve">ธันวาคม </w:t>
      </w:r>
      <w:r w:rsidR="001347F2" w:rsidRPr="001347F2">
        <w:t>2</w:t>
      </w:r>
      <w:r w:rsidR="00C6181F" w:rsidRPr="00C6181F">
        <w:t>5</w:t>
      </w:r>
      <w:r w:rsidR="001347F2" w:rsidRPr="001347F2">
        <w:t>6</w:t>
      </w:r>
      <w:r w:rsidR="00D902A1">
        <w:t>4</w:t>
      </w:r>
      <w:r w:rsidR="001347F2" w:rsidRPr="001347F2">
        <w:t xml:space="preserve">  </w:t>
      </w:r>
    </w:p>
    <w:p w14:paraId="62A27150" w14:textId="77777777" w:rsidR="00D4157E" w:rsidRPr="009E3821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8"/>
          <w:szCs w:val="18"/>
        </w:rPr>
      </w:pPr>
    </w:p>
    <w:p w14:paraId="5AD930AE" w14:textId="40B30350" w:rsidR="00212CBB" w:rsidRPr="0029306B" w:rsidRDefault="00212CBB" w:rsidP="00212CBB">
      <w:pPr>
        <w:pStyle w:val="ListParagraph"/>
        <w:numPr>
          <w:ilvl w:val="0"/>
          <w:numId w:val="5"/>
        </w:numPr>
        <w:tabs>
          <w:tab w:val="left" w:pos="540"/>
          <w:tab w:val="left" w:pos="630"/>
        </w:tabs>
        <w:ind w:left="630" w:hanging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930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</w:t>
      </w:r>
      <w:r w:rsidR="004365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2930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626A0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และนโยบายบัญชี</w:t>
      </w:r>
    </w:p>
    <w:p w14:paraId="0CACE023" w14:textId="5F1F5E8D" w:rsidR="00340DB7" w:rsidRPr="009E3821" w:rsidRDefault="00340DB7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11D5A0CE" w14:textId="5F63A48F" w:rsidR="00DA35B4" w:rsidRPr="0045407C" w:rsidRDefault="00DA35B4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9D45BC">
        <w:rPr>
          <w:cs/>
        </w:rPr>
        <w:t>ในการจัดทำงบการเงินระหว่างกาล ผู้บริหารได้มีการใช้วิจารณญาณ</w:t>
      </w:r>
      <w:r w:rsidRPr="00AC5EDC">
        <w:rPr>
          <w:cs/>
        </w:rPr>
        <w:t>และการประมาณการ</w:t>
      </w:r>
      <w:r w:rsidRPr="009D45BC">
        <w:rPr>
          <w:cs/>
        </w:rPr>
        <w:t>ในการถือปฏิบัติตามนโยบายการบัญชีของกลุ่มบริษัท ซึ่งผลที่เกิดขึ้นจริงอา</w:t>
      </w:r>
      <w:r>
        <w:rPr>
          <w:rFonts w:hint="cs"/>
          <w:cs/>
        </w:rPr>
        <w:t>จ</w:t>
      </w:r>
      <w:r w:rsidRPr="009D45BC">
        <w:rPr>
          <w:cs/>
        </w:rPr>
        <w:t xml:space="preserve">แตกต่างจากที่ประมาณการไว้ </w:t>
      </w:r>
      <w:r w:rsidRPr="00AC5EDC">
        <w:rPr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hint="cs"/>
          <w:cs/>
        </w:rPr>
        <w:t>ไม่แตกต่างจากที่ได้อธิบายไว้ใน</w:t>
      </w:r>
      <w:r w:rsidRPr="009D45BC">
        <w:rPr>
          <w:cs/>
        </w:rPr>
        <w:t>งบการเงินสำหรับปี</w:t>
      </w:r>
      <w:r w:rsidRPr="002F55FE">
        <w:rPr>
          <w:cs/>
        </w:rPr>
        <w:t xml:space="preserve">สิ้นสุดวันที่ </w:t>
      </w:r>
      <w:r w:rsidRPr="002F55FE">
        <w:t xml:space="preserve">31 </w:t>
      </w:r>
      <w:r w:rsidRPr="002F55FE">
        <w:rPr>
          <w:rFonts w:hint="cs"/>
          <w:cs/>
        </w:rPr>
        <w:t xml:space="preserve">ธันวาคม </w:t>
      </w:r>
      <w:r w:rsidRPr="002F55FE">
        <w:t>2</w:t>
      </w:r>
      <w:r w:rsidR="00C6181F" w:rsidRPr="00C6181F">
        <w:t>5</w:t>
      </w:r>
      <w:r w:rsidRPr="002F55FE">
        <w:t>6</w:t>
      </w:r>
      <w:r w:rsidR="00D902A1">
        <w:t>4</w:t>
      </w:r>
    </w:p>
    <w:p w14:paraId="1668EE18" w14:textId="53CE5720" w:rsidR="00340DB7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8"/>
          <w:szCs w:val="18"/>
        </w:rPr>
      </w:pPr>
    </w:p>
    <w:p w14:paraId="7DF5CF66" w14:textId="77777777" w:rsidR="002667D7" w:rsidRPr="00BF1313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01184A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FC2CF39" w14:textId="6B047A48" w:rsidR="0025112D" w:rsidRDefault="0025112D" w:rsidP="0025112D">
      <w:pPr>
        <w:spacing w:line="240" w:lineRule="auto"/>
        <w:ind w:left="540" w:right="-108"/>
        <w:jc w:val="thaiDistribute"/>
        <w:rPr>
          <w:bCs/>
        </w:rPr>
      </w:pPr>
      <w:r w:rsidRPr="005E558C">
        <w:rPr>
          <w:rFonts w:hint="cs"/>
          <w:b/>
          <w:cs/>
        </w:rPr>
        <w:t>ความสัมพันธ์ที่มีกับ</w:t>
      </w:r>
      <w:r>
        <w:rPr>
          <w:rFonts w:hint="cs"/>
          <w:b/>
          <w:cs/>
        </w:rPr>
        <w:t>บริษัทร่วม</w:t>
      </w:r>
      <w:r w:rsidRPr="005E558C">
        <w:rPr>
          <w:rFonts w:hint="cs"/>
          <w:b/>
          <w:cs/>
        </w:rPr>
        <w:t>ที่มีการเปลี่ยนแปลงอย่างมีสาระสำคัญได้เปิดเผยใน</w:t>
      </w:r>
      <w:r w:rsidRPr="003D6AF0">
        <w:rPr>
          <w:rFonts w:hint="cs"/>
          <w:b/>
          <w:cs/>
        </w:rPr>
        <w:t>หมายเหตุข้อ</w:t>
      </w:r>
      <w:r w:rsidRPr="003D6AF0">
        <w:rPr>
          <w:rFonts w:hint="cs"/>
          <w:bCs/>
          <w:cs/>
        </w:rPr>
        <w:t xml:space="preserve"> </w:t>
      </w:r>
      <w:r w:rsidR="009E3821">
        <w:rPr>
          <w:bCs/>
        </w:rPr>
        <w:t>8</w:t>
      </w:r>
    </w:p>
    <w:p w14:paraId="5F948A0F" w14:textId="77777777" w:rsidR="0025112D" w:rsidRPr="00DF6B17" w:rsidRDefault="0025112D" w:rsidP="0025112D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18"/>
          <w:szCs w:val="18"/>
        </w:rPr>
      </w:pPr>
    </w:p>
    <w:p w14:paraId="60813ECF" w14:textId="59EE84D4" w:rsidR="0025112D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>
        <w:rPr>
          <w:rFonts w:asciiTheme="majorBidi" w:hAnsiTheme="majorBidi" w:cstheme="majorBidi" w:hint="cs"/>
          <w:cs/>
        </w:rPr>
        <w:t>งวดเก้าเดือน</w:t>
      </w:r>
      <w:r w:rsidRPr="00BF1313">
        <w:rPr>
          <w:rFonts w:asciiTheme="majorBidi" w:hAnsiTheme="majorBidi" w:cstheme="majorBidi"/>
          <w:cs/>
        </w:rPr>
        <w:t xml:space="preserve">สิ้นสุดวันที่ </w:t>
      </w:r>
      <w:r>
        <w:rPr>
          <w:rFonts w:asciiTheme="majorBidi" w:hAnsiTheme="majorBidi" w:cstheme="majorBidi"/>
        </w:rPr>
        <w:t>3</w:t>
      </w:r>
      <w:r w:rsidRPr="00C6181F">
        <w:rPr>
          <w:rFonts w:asciiTheme="majorBidi" w:hAnsiTheme="majorBidi" w:cstheme="majorBidi"/>
        </w:rPr>
        <w:t>0</w:t>
      </w:r>
      <w:r w:rsidRPr="006C1AEE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hint="cs"/>
          <w:cs/>
        </w:rPr>
        <w:t>กันยายน</w:t>
      </w:r>
      <w:r w:rsidRPr="006C1AEE">
        <w:rPr>
          <w:rFonts w:asciiTheme="majorBidi" w:hAnsiTheme="majorBidi"/>
          <w:cs/>
        </w:rPr>
        <w:t xml:space="preserve"> </w:t>
      </w:r>
      <w:r w:rsidRPr="00BF1313">
        <w:rPr>
          <w:rFonts w:asciiTheme="majorBidi" w:hAnsiTheme="majorBidi" w:cstheme="majorBidi"/>
          <w:cs/>
        </w:rPr>
        <w:t>สรุปได้ดังนี้</w:t>
      </w:r>
    </w:p>
    <w:p w14:paraId="26AE46FD" w14:textId="7DEAF4CF" w:rsidR="002E564F" w:rsidRPr="0001184A" w:rsidRDefault="002E564F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18"/>
          <w:szCs w:val="1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2E564F" w:rsidRPr="00BF1313" w14:paraId="5B8FD61D" w14:textId="77777777" w:rsidTr="00DB59C3">
        <w:trPr>
          <w:tblHeader/>
        </w:trPr>
        <w:tc>
          <w:tcPr>
            <w:tcW w:w="2267" w:type="pct"/>
            <w:shd w:val="clear" w:color="auto" w:fill="auto"/>
          </w:tcPr>
          <w:p w14:paraId="06E61BB9" w14:textId="77777777" w:rsidR="002E564F" w:rsidRPr="00BF1313" w:rsidRDefault="002E564F" w:rsidP="00DB59C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44C24A72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6CAEC0C4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072618BE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2E564F" w:rsidRPr="00BF1313" w14:paraId="1FB38BE6" w14:textId="77777777" w:rsidTr="00DB59C3">
        <w:trPr>
          <w:tblHeader/>
        </w:trPr>
        <w:tc>
          <w:tcPr>
            <w:tcW w:w="2267" w:type="pct"/>
            <w:shd w:val="clear" w:color="auto" w:fill="auto"/>
          </w:tcPr>
          <w:p w14:paraId="3815ED01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เก้า</w:t>
            </w: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>เดือนสิ้นสุดวันที่</w:t>
            </w:r>
            <w:r>
              <w:rPr>
                <w:rFonts w:asciiTheme="majorBidi" w:hAnsiTheme="majorBidi"/>
                <w:b/>
                <w:bCs/>
                <w:i/>
                <w:iCs/>
              </w:rPr>
              <w:t xml:space="preserve"> 3</w:t>
            </w:r>
            <w:r w:rsidRPr="00C6181F">
              <w:rPr>
                <w:rFonts w:asciiTheme="majorBidi" w:hAnsiTheme="majorBidi"/>
                <w:b/>
                <w:bCs/>
                <w:i/>
                <w:iCs/>
              </w:rPr>
              <w:t>0</w:t>
            </w: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77" w:type="pct"/>
            <w:shd w:val="clear" w:color="auto" w:fill="auto"/>
          </w:tcPr>
          <w:p w14:paraId="3C320A5E" w14:textId="094B054A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33" w:type="pct"/>
            <w:shd w:val="clear" w:color="auto" w:fill="auto"/>
          </w:tcPr>
          <w:p w14:paraId="66C48B2B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D1BD45A" w14:textId="62927E44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44" w:type="pct"/>
            <w:shd w:val="clear" w:color="auto" w:fill="auto"/>
          </w:tcPr>
          <w:p w14:paraId="4FAE5178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D783B16" w14:textId="705144C3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6" w:type="pct"/>
            <w:shd w:val="clear" w:color="auto" w:fill="auto"/>
          </w:tcPr>
          <w:p w14:paraId="387FBAAC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17291FBE" w14:textId="289893D9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64</w:t>
            </w:r>
          </w:p>
        </w:tc>
      </w:tr>
      <w:tr w:rsidR="002E564F" w:rsidRPr="00BF1313" w14:paraId="6C4525F2" w14:textId="77777777" w:rsidTr="00DB59C3">
        <w:trPr>
          <w:tblHeader/>
        </w:trPr>
        <w:tc>
          <w:tcPr>
            <w:tcW w:w="2267" w:type="pct"/>
          </w:tcPr>
          <w:p w14:paraId="460AC228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5C75CF0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E564F" w:rsidRPr="00BF1313" w14:paraId="1E302654" w14:textId="77777777" w:rsidTr="00DB59C3">
        <w:tc>
          <w:tcPr>
            <w:tcW w:w="2267" w:type="pct"/>
          </w:tcPr>
          <w:p w14:paraId="33CDAF0C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74C13C31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342F2607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FD2A8B2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1F9E7973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DA600E1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47C71E3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529C325" w14:textId="77777777" w:rsidR="002E564F" w:rsidRPr="00BF1313" w:rsidRDefault="002E564F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E564F" w:rsidRPr="00BF1313" w14:paraId="59FD7CAF" w14:textId="77777777" w:rsidTr="00DB59C3">
        <w:tc>
          <w:tcPr>
            <w:tcW w:w="2267" w:type="pct"/>
          </w:tcPr>
          <w:p w14:paraId="383B2DB9" w14:textId="2AD3A1A1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5155D771" w14:textId="18168E39" w:rsidR="002E564F" w:rsidRPr="00DB59C3" w:rsidRDefault="006B29F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59C3">
              <w:rPr>
                <w:rFonts w:asciiTheme="majorBidi" w:hAnsiTheme="majorBidi" w:cstheme="majorBidi"/>
              </w:rPr>
              <w:t>8,582.25</w:t>
            </w:r>
          </w:p>
        </w:tc>
        <w:tc>
          <w:tcPr>
            <w:tcW w:w="144" w:type="pct"/>
            <w:gridSpan w:val="2"/>
          </w:tcPr>
          <w:p w14:paraId="6536DD98" w14:textId="77777777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4DFFE5E" w14:textId="5EAE1C15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59C3">
              <w:rPr>
                <w:rFonts w:asciiTheme="majorBidi" w:hAnsiTheme="majorBidi" w:cstheme="majorBidi" w:hint="cs"/>
              </w:rPr>
              <w:t>8</w:t>
            </w:r>
            <w:r w:rsidRPr="00DB59C3">
              <w:rPr>
                <w:rFonts w:asciiTheme="majorBidi" w:hAnsiTheme="majorBidi" w:cstheme="majorBidi"/>
              </w:rPr>
              <w:t>,405.65</w:t>
            </w:r>
          </w:p>
        </w:tc>
        <w:tc>
          <w:tcPr>
            <w:tcW w:w="144" w:type="pct"/>
          </w:tcPr>
          <w:p w14:paraId="202E1013" w14:textId="77777777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2B7E06" w14:textId="604576D3" w:rsidR="002E564F" w:rsidRPr="00DB59C3" w:rsidRDefault="006B29F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59C3">
              <w:rPr>
                <w:rFonts w:asciiTheme="majorBidi" w:hAnsiTheme="majorBidi" w:cstheme="majorBidi"/>
              </w:rPr>
              <w:t>0.</w:t>
            </w:r>
            <w:r w:rsidR="008363DD" w:rsidRPr="00DB59C3">
              <w:rPr>
                <w:rFonts w:asciiTheme="majorBidi" w:hAnsiTheme="majorBidi" w:cstheme="majorBidi" w:hint="cs"/>
                <w:cs/>
              </w:rPr>
              <w:t>09</w:t>
            </w:r>
          </w:p>
        </w:tc>
        <w:tc>
          <w:tcPr>
            <w:tcW w:w="146" w:type="pct"/>
          </w:tcPr>
          <w:p w14:paraId="798E6CD7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7F26AF1" w14:textId="611E2D9E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30AA4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30AA4">
              <w:rPr>
                <w:rFonts w:asciiTheme="majorBidi" w:hAnsiTheme="majorBidi" w:cstheme="majorBidi" w:hint="cs"/>
              </w:rPr>
              <w:t>72</w:t>
            </w:r>
          </w:p>
        </w:tc>
      </w:tr>
      <w:tr w:rsidR="002E564F" w:rsidRPr="00BF1313" w14:paraId="47652FF0" w14:textId="77777777" w:rsidTr="00DB59C3">
        <w:tc>
          <w:tcPr>
            <w:tcW w:w="2267" w:type="pct"/>
          </w:tcPr>
          <w:p w14:paraId="7DB7D169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F7566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0FE9AD79" w14:textId="0FAAB331" w:rsidR="002E564F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23.54</w:t>
            </w:r>
          </w:p>
        </w:tc>
        <w:tc>
          <w:tcPr>
            <w:tcW w:w="144" w:type="pct"/>
            <w:gridSpan w:val="2"/>
          </w:tcPr>
          <w:p w14:paraId="12B0A60B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DDEB87C" w14:textId="32B408DA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</w:rPr>
              <w:t>22</w:t>
            </w:r>
            <w:r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7F7566">
              <w:rPr>
                <w:rFonts w:asciiTheme="majorBidi" w:hAnsiTheme="majorBidi" w:cstheme="majorBidi" w:hint="cs"/>
              </w:rPr>
              <w:t>50</w:t>
            </w:r>
          </w:p>
        </w:tc>
        <w:tc>
          <w:tcPr>
            <w:tcW w:w="144" w:type="pct"/>
          </w:tcPr>
          <w:p w14:paraId="04582147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401450F" w14:textId="6F143DA6" w:rsidR="002E564F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22.39</w:t>
            </w:r>
          </w:p>
        </w:tc>
        <w:tc>
          <w:tcPr>
            <w:tcW w:w="146" w:type="pct"/>
          </w:tcPr>
          <w:p w14:paraId="7FC326FD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CBBB03E" w14:textId="677F866E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</w:rPr>
              <w:t>21</w:t>
            </w:r>
            <w:r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7F7566">
              <w:rPr>
                <w:rFonts w:asciiTheme="majorBidi" w:hAnsiTheme="majorBidi" w:cstheme="majorBidi" w:hint="cs"/>
              </w:rPr>
              <w:t>5</w:t>
            </w:r>
            <w:r w:rsidRPr="007F7566">
              <w:rPr>
                <w:rFonts w:asciiTheme="majorBidi" w:hAnsiTheme="majorBidi" w:cstheme="majorBidi"/>
              </w:rPr>
              <w:t>8</w:t>
            </w:r>
          </w:p>
        </w:tc>
      </w:tr>
      <w:tr w:rsidR="0025112D" w:rsidRPr="00BF1313" w14:paraId="7C3B8564" w14:textId="77777777" w:rsidTr="00DB59C3">
        <w:tc>
          <w:tcPr>
            <w:tcW w:w="2267" w:type="pct"/>
          </w:tcPr>
          <w:p w14:paraId="1DD8E0FE" w14:textId="51F0D41E" w:rsidR="0025112D" w:rsidRPr="007F7566" w:rsidRDefault="0025112D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243C38F5" w14:textId="6652CB68" w:rsidR="0025112D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130.13</w:t>
            </w:r>
          </w:p>
        </w:tc>
        <w:tc>
          <w:tcPr>
            <w:tcW w:w="144" w:type="pct"/>
            <w:gridSpan w:val="2"/>
          </w:tcPr>
          <w:p w14:paraId="3561C9D3" w14:textId="77777777" w:rsidR="0025112D" w:rsidRPr="007F7566" w:rsidRDefault="0025112D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3886DAF" w14:textId="06A7719D" w:rsidR="0025112D" w:rsidRPr="007F7566" w:rsidRDefault="00BB607E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60.77</w:t>
            </w:r>
          </w:p>
        </w:tc>
        <w:tc>
          <w:tcPr>
            <w:tcW w:w="144" w:type="pct"/>
          </w:tcPr>
          <w:p w14:paraId="23E497BC" w14:textId="77777777" w:rsidR="0025112D" w:rsidRPr="007F7566" w:rsidRDefault="0025112D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39DD3E0" w14:textId="1C083487" w:rsidR="0025112D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130.13</w:t>
            </w:r>
          </w:p>
        </w:tc>
        <w:tc>
          <w:tcPr>
            <w:tcW w:w="146" w:type="pct"/>
          </w:tcPr>
          <w:p w14:paraId="28D60447" w14:textId="77777777" w:rsidR="0025112D" w:rsidRPr="007F7566" w:rsidRDefault="0025112D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56EF1B5" w14:textId="219E4786" w:rsidR="0025112D" w:rsidRPr="00D30AA4" w:rsidRDefault="00BB607E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60.77</w:t>
            </w:r>
          </w:p>
        </w:tc>
      </w:tr>
      <w:tr w:rsidR="002E564F" w:rsidRPr="00BF1313" w14:paraId="26CA26EE" w14:textId="77777777" w:rsidTr="00DB59C3">
        <w:tc>
          <w:tcPr>
            <w:tcW w:w="2267" w:type="pct"/>
          </w:tcPr>
          <w:p w14:paraId="2750AAB8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ผู้ถือหุ้นอื่น</w:t>
            </w:r>
          </w:p>
        </w:tc>
        <w:tc>
          <w:tcPr>
            <w:tcW w:w="577" w:type="pct"/>
          </w:tcPr>
          <w:p w14:paraId="5CB2198D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78B25B7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032C21B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64D83D6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6C796A9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1EBBD24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BC3EF8E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2E564F" w:rsidRPr="00BF1313" w14:paraId="23A3F454" w14:textId="77777777" w:rsidTr="00DB59C3">
        <w:tc>
          <w:tcPr>
            <w:tcW w:w="2267" w:type="pct"/>
          </w:tcPr>
          <w:p w14:paraId="3444342E" w14:textId="77777777" w:rsidR="002E564F" w:rsidRPr="00674AB5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74AB5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379299A2" w14:textId="3F749CDA" w:rsidR="002E564F" w:rsidRPr="00674AB5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74AB5">
              <w:rPr>
                <w:rFonts w:asciiTheme="majorBidi" w:hAnsiTheme="majorBidi" w:cstheme="majorBidi" w:hint="cs"/>
                <w:cs/>
              </w:rPr>
              <w:t>697.70</w:t>
            </w:r>
          </w:p>
        </w:tc>
        <w:tc>
          <w:tcPr>
            <w:tcW w:w="144" w:type="pct"/>
            <w:gridSpan w:val="2"/>
          </w:tcPr>
          <w:p w14:paraId="0E1CBC4A" w14:textId="77777777" w:rsidR="002E564F" w:rsidRPr="00674AB5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F700D97" w14:textId="6E5B3B25" w:rsidR="002E564F" w:rsidRPr="00674AB5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74AB5">
              <w:rPr>
                <w:rFonts w:asciiTheme="majorBidi" w:hAnsiTheme="majorBidi" w:cstheme="majorBidi" w:hint="cs"/>
              </w:rPr>
              <w:t>474</w:t>
            </w:r>
            <w:r w:rsidRPr="00674AB5">
              <w:rPr>
                <w:rFonts w:asciiTheme="majorBidi" w:hAnsiTheme="majorBidi" w:cstheme="majorBidi" w:hint="cs"/>
                <w:cs/>
              </w:rPr>
              <w:t>.</w:t>
            </w:r>
            <w:r w:rsidRPr="00674AB5">
              <w:rPr>
                <w:rFonts w:asciiTheme="majorBidi" w:hAnsiTheme="majorBidi" w:cstheme="majorBidi" w:hint="cs"/>
              </w:rPr>
              <w:t>07</w:t>
            </w:r>
          </w:p>
        </w:tc>
        <w:tc>
          <w:tcPr>
            <w:tcW w:w="144" w:type="pct"/>
          </w:tcPr>
          <w:p w14:paraId="08C6483B" w14:textId="77777777" w:rsidR="002E564F" w:rsidRPr="00674AB5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9CDA1FA" w14:textId="58E24517" w:rsidR="002E564F" w:rsidRPr="00674AB5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74AB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0CBC38C" w14:textId="77777777" w:rsidR="002E564F" w:rsidRPr="00674AB5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4198F87" w14:textId="36371657" w:rsidR="002E564F" w:rsidRPr="00BF1313" w:rsidRDefault="002E564F" w:rsidP="0079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74AB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E564F" w:rsidRPr="00BF1313" w14:paraId="7D02E5F1" w14:textId="77777777" w:rsidTr="00DB59C3">
        <w:tc>
          <w:tcPr>
            <w:tcW w:w="2267" w:type="pct"/>
          </w:tcPr>
          <w:p w14:paraId="63E0FC87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F7566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4944A1DB" w14:textId="22640756" w:rsidR="002E564F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5.73</w:t>
            </w:r>
          </w:p>
        </w:tc>
        <w:tc>
          <w:tcPr>
            <w:tcW w:w="144" w:type="pct"/>
            <w:gridSpan w:val="2"/>
          </w:tcPr>
          <w:p w14:paraId="69022E17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3AF18E7" w14:textId="34E2B2A4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</w:rPr>
              <w:t>5</w:t>
            </w:r>
            <w:r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7F7566">
              <w:rPr>
                <w:rFonts w:asciiTheme="majorBidi" w:hAnsiTheme="majorBidi" w:cstheme="majorBidi" w:hint="cs"/>
              </w:rPr>
              <w:t>41</w:t>
            </w:r>
          </w:p>
        </w:tc>
        <w:tc>
          <w:tcPr>
            <w:tcW w:w="144" w:type="pct"/>
          </w:tcPr>
          <w:p w14:paraId="3F5B02A7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1818501" w14:textId="43BD3135" w:rsidR="002E564F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4.88</w:t>
            </w:r>
          </w:p>
        </w:tc>
        <w:tc>
          <w:tcPr>
            <w:tcW w:w="146" w:type="pct"/>
          </w:tcPr>
          <w:p w14:paraId="00D84405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3B62054" w14:textId="6E7129B8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</w:rPr>
              <w:t>4</w:t>
            </w:r>
            <w:r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7F7566">
              <w:rPr>
                <w:rFonts w:asciiTheme="majorBidi" w:hAnsiTheme="majorBidi" w:cstheme="majorBidi" w:hint="cs"/>
              </w:rPr>
              <w:t>02</w:t>
            </w:r>
          </w:p>
        </w:tc>
      </w:tr>
      <w:tr w:rsidR="0025112D" w:rsidRPr="00BF1313" w14:paraId="202D4208" w14:textId="77777777" w:rsidTr="00DB59C3">
        <w:tc>
          <w:tcPr>
            <w:tcW w:w="2267" w:type="pct"/>
          </w:tcPr>
          <w:p w14:paraId="6084BB65" w14:textId="2349C81A" w:rsidR="0025112D" w:rsidRPr="007F7566" w:rsidRDefault="0025112D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5F15FD96" w14:textId="5F1CEB75" w:rsidR="0025112D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86.42</w:t>
            </w:r>
          </w:p>
        </w:tc>
        <w:tc>
          <w:tcPr>
            <w:tcW w:w="144" w:type="pct"/>
            <w:gridSpan w:val="2"/>
          </w:tcPr>
          <w:p w14:paraId="69AE52E9" w14:textId="77777777" w:rsidR="0025112D" w:rsidRPr="007F7566" w:rsidRDefault="0025112D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FAF924E" w14:textId="5705AA34" w:rsidR="0025112D" w:rsidRPr="007F7566" w:rsidRDefault="00BB607E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40.51</w:t>
            </w:r>
          </w:p>
        </w:tc>
        <w:tc>
          <w:tcPr>
            <w:tcW w:w="144" w:type="pct"/>
          </w:tcPr>
          <w:p w14:paraId="6D8C961F" w14:textId="77777777" w:rsidR="0025112D" w:rsidRPr="007F7566" w:rsidRDefault="0025112D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56810A8" w14:textId="498E19B9" w:rsidR="0025112D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86.42</w:t>
            </w:r>
          </w:p>
        </w:tc>
        <w:tc>
          <w:tcPr>
            <w:tcW w:w="146" w:type="pct"/>
          </w:tcPr>
          <w:p w14:paraId="4453DE5D" w14:textId="77777777" w:rsidR="0025112D" w:rsidRPr="007F7566" w:rsidRDefault="0025112D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0866DC0" w14:textId="46A7F8A5" w:rsidR="0025112D" w:rsidRPr="00D30AA4" w:rsidRDefault="00BB607E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40.51</w:t>
            </w:r>
          </w:p>
        </w:tc>
      </w:tr>
      <w:tr w:rsidR="002E564F" w:rsidRPr="003C3791" w14:paraId="3AA428BB" w14:textId="77777777" w:rsidTr="00DB59C3">
        <w:tc>
          <w:tcPr>
            <w:tcW w:w="2267" w:type="pct"/>
          </w:tcPr>
          <w:p w14:paraId="733C596C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D3F8363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38A0503F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9334E49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404F38B6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A3F7110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2EE14F93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14B68F4D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564F" w:rsidRPr="00BF1313" w14:paraId="691C5010" w14:textId="77777777" w:rsidTr="00DB59C3">
        <w:tc>
          <w:tcPr>
            <w:tcW w:w="2267" w:type="pct"/>
          </w:tcPr>
          <w:p w14:paraId="46BB6AC5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1EFBE36E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4050C0F6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5077A93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AF6581B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79EE3A5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58FF0A1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E0F3977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2E564F" w:rsidRPr="00BF1313" w14:paraId="3268813B" w14:textId="77777777" w:rsidTr="00DB59C3">
        <w:tc>
          <w:tcPr>
            <w:tcW w:w="2267" w:type="pct"/>
          </w:tcPr>
          <w:p w14:paraId="7E385ABD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8164BF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52FDF833" w14:textId="268F3F5F" w:rsidR="002E564F" w:rsidRPr="00DB59C3" w:rsidRDefault="006B29F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59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gridSpan w:val="2"/>
          </w:tcPr>
          <w:p w14:paraId="742799F6" w14:textId="77777777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E4A5F9D" w14:textId="34D5B1DE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59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7642DD94" w14:textId="77777777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E3B64E8" w14:textId="36DFD784" w:rsidR="002E564F" w:rsidRPr="00DB59C3" w:rsidRDefault="006B29F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59C3">
              <w:rPr>
                <w:rFonts w:asciiTheme="majorBidi" w:hAnsiTheme="majorBidi" w:cstheme="majorBidi"/>
              </w:rPr>
              <w:t>17.18</w:t>
            </w:r>
          </w:p>
        </w:tc>
        <w:tc>
          <w:tcPr>
            <w:tcW w:w="146" w:type="pct"/>
          </w:tcPr>
          <w:p w14:paraId="479B1915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41E1DC3" w14:textId="536C67C4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5.44</w:t>
            </w:r>
          </w:p>
        </w:tc>
      </w:tr>
      <w:tr w:rsidR="002E564F" w:rsidRPr="00BF1313" w14:paraId="33C8638E" w14:textId="77777777" w:rsidTr="00DB59C3">
        <w:tc>
          <w:tcPr>
            <w:tcW w:w="2267" w:type="pct"/>
          </w:tcPr>
          <w:p w14:paraId="6E328188" w14:textId="77777777" w:rsidR="002E564F" w:rsidRPr="008164BF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22A03B17" w14:textId="01FFE592" w:rsidR="002E564F" w:rsidRPr="00DB59C3" w:rsidRDefault="006B29F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59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gridSpan w:val="2"/>
          </w:tcPr>
          <w:p w14:paraId="78079E6B" w14:textId="77777777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755707F" w14:textId="1F008C28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59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3C99B45" w14:textId="77777777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8566574" w14:textId="607EF813" w:rsidR="002E564F" w:rsidRPr="00DB59C3" w:rsidRDefault="006B29F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59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557F069B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52D3EA1" w14:textId="216D0FDD" w:rsidR="002E564F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279.81</w:t>
            </w:r>
          </w:p>
        </w:tc>
      </w:tr>
      <w:tr w:rsidR="002E564F" w:rsidRPr="00BF1313" w14:paraId="1E669107" w14:textId="77777777" w:rsidTr="00DB59C3">
        <w:tc>
          <w:tcPr>
            <w:tcW w:w="2267" w:type="pct"/>
          </w:tcPr>
          <w:p w14:paraId="29A019DA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7E0C7CCF" w14:textId="23CA65FA" w:rsidR="002E564F" w:rsidRPr="00A22CCA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gridSpan w:val="2"/>
          </w:tcPr>
          <w:p w14:paraId="401D0F61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5E3D195" w14:textId="6DAB4AC1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7FEC16B2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F2F9524" w14:textId="5398B0FB" w:rsidR="002E564F" w:rsidRPr="00753579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53579">
              <w:rPr>
                <w:rFonts w:asciiTheme="majorBidi" w:hAnsiTheme="majorBidi" w:cstheme="majorBidi"/>
              </w:rPr>
              <w:t>31.21</w:t>
            </w:r>
          </w:p>
        </w:tc>
        <w:tc>
          <w:tcPr>
            <w:tcW w:w="146" w:type="pct"/>
          </w:tcPr>
          <w:p w14:paraId="7F793DE5" w14:textId="77777777" w:rsidR="002E564F" w:rsidRPr="00753579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94886C1" w14:textId="40AA6EE9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34.83</w:t>
            </w:r>
          </w:p>
        </w:tc>
      </w:tr>
      <w:tr w:rsidR="002E564F" w:rsidRPr="00BF1313" w14:paraId="013C92A6" w14:textId="77777777" w:rsidTr="00DB59C3">
        <w:tc>
          <w:tcPr>
            <w:tcW w:w="2267" w:type="pct"/>
          </w:tcPr>
          <w:p w14:paraId="5FD67722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41A53908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A89AE09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0EE69013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3E31E5AB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1B44B6E0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6287C7A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4A3C2AA3" w14:textId="77777777" w:rsidR="002E564F" w:rsidRPr="00663CFE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564F" w:rsidRPr="00BF1313" w14:paraId="4AF04820" w14:textId="77777777" w:rsidTr="00DB59C3">
        <w:tc>
          <w:tcPr>
            <w:tcW w:w="2267" w:type="pct"/>
          </w:tcPr>
          <w:p w14:paraId="0BD29F35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D7408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  <w:r w:rsidRPr="00AD7408">
              <w:rPr>
                <w:rFonts w:asciiTheme="majorBidi" w:hAnsiTheme="majorBidi" w:cstheme="majorBidi" w:hint="cs"/>
                <w:b/>
                <w:bCs/>
                <w:cs/>
              </w:rPr>
              <w:t>ร่วม</w:t>
            </w:r>
          </w:p>
        </w:tc>
        <w:tc>
          <w:tcPr>
            <w:tcW w:w="577" w:type="pct"/>
          </w:tcPr>
          <w:p w14:paraId="2A3270E0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C20FE54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8C9C082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EEB1151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B044551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DE3F5B1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D5542CA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2E564F" w:rsidRPr="00BF1313" w14:paraId="4D5E64EA" w14:textId="77777777" w:rsidTr="00DB59C3">
        <w:tc>
          <w:tcPr>
            <w:tcW w:w="2267" w:type="pct"/>
          </w:tcPr>
          <w:p w14:paraId="7F0BE07E" w14:textId="77777777" w:rsidR="002E564F" w:rsidRPr="00B116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11613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05B03F0F" w14:textId="709316E9" w:rsidR="002E564F" w:rsidRPr="00B11613" w:rsidRDefault="006B29F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B1161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gridSpan w:val="2"/>
          </w:tcPr>
          <w:p w14:paraId="556FCA89" w14:textId="77777777" w:rsidR="002E564F" w:rsidRPr="00B116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CB9CA6D" w14:textId="76057300" w:rsidR="002E564F" w:rsidRPr="00B116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11613">
              <w:rPr>
                <w:rFonts w:asciiTheme="majorBidi" w:hAnsiTheme="majorBidi" w:cstheme="majorBidi"/>
              </w:rPr>
              <w:t>78.73</w:t>
            </w:r>
          </w:p>
        </w:tc>
        <w:tc>
          <w:tcPr>
            <w:tcW w:w="144" w:type="pct"/>
          </w:tcPr>
          <w:p w14:paraId="3E979D93" w14:textId="77777777" w:rsidR="002E564F" w:rsidRPr="00B116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984F268" w14:textId="5116BE65" w:rsidR="002E564F" w:rsidRPr="00753579" w:rsidRDefault="006B29F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535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5C547019" w14:textId="77777777" w:rsidR="002E564F" w:rsidRPr="00753579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E5D53A3" w14:textId="3F35E619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11613">
              <w:rPr>
                <w:rFonts w:asciiTheme="majorBidi" w:hAnsiTheme="majorBidi" w:cstheme="majorBidi"/>
              </w:rPr>
              <w:t>78.73</w:t>
            </w:r>
          </w:p>
        </w:tc>
      </w:tr>
      <w:tr w:rsidR="002E564F" w:rsidRPr="003C3791" w14:paraId="52ECEF83" w14:textId="77777777" w:rsidTr="00DB59C3">
        <w:tc>
          <w:tcPr>
            <w:tcW w:w="2267" w:type="pct"/>
          </w:tcPr>
          <w:p w14:paraId="39523089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11CD535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6A2C1922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38CD271C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31623D62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20D994C5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62D1DEF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1BE247E5" w14:textId="77777777" w:rsidR="002E564F" w:rsidRPr="00AD7408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564F" w:rsidRPr="00BF1313" w14:paraId="11D9096D" w14:textId="77777777" w:rsidTr="00DB59C3">
        <w:tc>
          <w:tcPr>
            <w:tcW w:w="2267" w:type="pct"/>
          </w:tcPr>
          <w:p w14:paraId="66AD4DD4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218FA4AB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EAD081E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F1D3220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4E18DD8D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AF841AA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0FBEFA0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C2490F0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2E564F" w:rsidRPr="00BF1313" w14:paraId="4D64D71F" w14:textId="77777777" w:rsidTr="00DB59C3">
        <w:tc>
          <w:tcPr>
            <w:tcW w:w="2267" w:type="pct"/>
          </w:tcPr>
          <w:p w14:paraId="4E4B63F4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D465AD0" w14:textId="52137EFA" w:rsidR="002E564F" w:rsidRPr="00DB59C3" w:rsidRDefault="006B29F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59C3">
              <w:rPr>
                <w:rFonts w:asciiTheme="majorBidi" w:hAnsiTheme="majorBidi" w:cstheme="majorBidi"/>
              </w:rPr>
              <w:t>25.</w:t>
            </w:r>
            <w:r w:rsidR="00901939" w:rsidRPr="00DB59C3">
              <w:rPr>
                <w:rFonts w:asciiTheme="majorBidi" w:hAnsiTheme="majorBidi" w:cstheme="majorBidi" w:hint="cs"/>
                <w:cs/>
              </w:rPr>
              <w:t>41</w:t>
            </w:r>
          </w:p>
        </w:tc>
        <w:tc>
          <w:tcPr>
            <w:tcW w:w="144" w:type="pct"/>
            <w:gridSpan w:val="2"/>
          </w:tcPr>
          <w:p w14:paraId="4F16A8DD" w14:textId="77777777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359152E" w14:textId="5B7476C5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14.70</w:t>
            </w:r>
          </w:p>
        </w:tc>
        <w:tc>
          <w:tcPr>
            <w:tcW w:w="144" w:type="pct"/>
          </w:tcPr>
          <w:p w14:paraId="7B8E58F4" w14:textId="77777777" w:rsidR="002E564F" w:rsidRPr="00A22CCA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EF78147" w14:textId="7B39B069" w:rsidR="002E564F" w:rsidRPr="00DB59C3" w:rsidRDefault="006B29F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59C3">
              <w:rPr>
                <w:rFonts w:asciiTheme="majorBidi" w:hAnsiTheme="majorBidi" w:cstheme="majorBidi"/>
              </w:rPr>
              <w:t>0.</w:t>
            </w:r>
            <w:r w:rsidR="008363DD" w:rsidRPr="00DB59C3">
              <w:rPr>
                <w:rFonts w:asciiTheme="majorBidi" w:hAnsiTheme="majorBidi" w:cstheme="majorBidi" w:hint="cs"/>
                <w:cs/>
              </w:rPr>
              <w:t>35</w:t>
            </w:r>
          </w:p>
        </w:tc>
        <w:tc>
          <w:tcPr>
            <w:tcW w:w="146" w:type="pct"/>
          </w:tcPr>
          <w:p w14:paraId="1827455B" w14:textId="77777777" w:rsidR="002E564F" w:rsidRPr="00DB59C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9" w:type="pct"/>
          </w:tcPr>
          <w:p w14:paraId="359C6F41" w14:textId="6A23DD38" w:rsidR="002E564F" w:rsidRPr="00BF1313" w:rsidRDefault="002E564F" w:rsidP="0019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E564F" w:rsidRPr="00BF1313" w14:paraId="6C5AE67F" w14:textId="77777777" w:rsidTr="00DB59C3">
        <w:tc>
          <w:tcPr>
            <w:tcW w:w="2267" w:type="pct"/>
          </w:tcPr>
          <w:p w14:paraId="309D972E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F7566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28BD8E2A" w14:textId="137BDCBC" w:rsidR="002E564F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714.85</w:t>
            </w:r>
          </w:p>
        </w:tc>
        <w:tc>
          <w:tcPr>
            <w:tcW w:w="144" w:type="pct"/>
            <w:gridSpan w:val="2"/>
          </w:tcPr>
          <w:p w14:paraId="0B039B8E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4735634" w14:textId="18C49DF6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</w:rPr>
              <w:t>614</w:t>
            </w:r>
            <w:r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7F7566">
              <w:rPr>
                <w:rFonts w:asciiTheme="majorBidi" w:hAnsiTheme="majorBidi" w:cstheme="majorBidi" w:hint="cs"/>
              </w:rPr>
              <w:t>95</w:t>
            </w:r>
          </w:p>
        </w:tc>
        <w:tc>
          <w:tcPr>
            <w:tcW w:w="144" w:type="pct"/>
          </w:tcPr>
          <w:p w14:paraId="77BEC488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C8685B9" w14:textId="72F194A8" w:rsidR="002E564F" w:rsidRPr="007F7566" w:rsidRDefault="007C69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7FC4EED5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10B5F7C" w14:textId="4EB24C54" w:rsidR="002E564F" w:rsidRPr="00BF1313" w:rsidRDefault="002E564F" w:rsidP="0019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E564F" w:rsidRPr="00BF1313" w14:paraId="6D85970C" w14:textId="77777777" w:rsidTr="00DB59C3">
        <w:tc>
          <w:tcPr>
            <w:tcW w:w="2267" w:type="pct"/>
          </w:tcPr>
          <w:p w14:paraId="764976CB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  <w:proofErr w:type="spellStart"/>
            <w:r w:rsidRPr="007F7566">
              <w:rPr>
                <w:rFonts w:asciiTheme="majorBidi" w:hAnsiTheme="majorBidi" w:cstheme="majorBidi"/>
                <w:sz w:val="2"/>
                <w:szCs w:val="2"/>
              </w:rPr>
              <w:t>Ik</w:t>
            </w:r>
            <w:proofErr w:type="spellEnd"/>
            <w:r w:rsidRPr="007F7566"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7B5F2FDF" w14:textId="1AD76036" w:rsidR="002E564F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14.50</w:t>
            </w:r>
          </w:p>
        </w:tc>
        <w:tc>
          <w:tcPr>
            <w:tcW w:w="144" w:type="pct"/>
            <w:gridSpan w:val="2"/>
          </w:tcPr>
          <w:p w14:paraId="0DBC6E08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0D5F1AA" w14:textId="18717BA1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F7566">
              <w:rPr>
                <w:rFonts w:asciiTheme="majorBidi" w:hAnsiTheme="majorBidi" w:cstheme="majorBidi" w:hint="cs"/>
              </w:rPr>
              <w:t>14</w:t>
            </w:r>
            <w:r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7F7566">
              <w:rPr>
                <w:rFonts w:asciiTheme="majorBidi" w:hAnsiTheme="majorBidi" w:cstheme="majorBidi" w:hint="cs"/>
              </w:rPr>
              <w:t>50</w:t>
            </w:r>
          </w:p>
        </w:tc>
        <w:tc>
          <w:tcPr>
            <w:tcW w:w="144" w:type="pct"/>
          </w:tcPr>
          <w:p w14:paraId="7AA4C88B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EAE68C5" w14:textId="5392A6D2" w:rsidR="002E564F" w:rsidRPr="007F7566" w:rsidRDefault="00966C3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3F6132D" w14:textId="77777777" w:rsidR="002E564F" w:rsidRPr="007F7566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24A755F" w14:textId="5B53C23F" w:rsidR="002E564F" w:rsidRDefault="002E564F" w:rsidP="0019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7CD3" w:rsidRPr="00BF1313" w14:paraId="69FF4F9E" w14:textId="77777777" w:rsidTr="00DB59C3">
        <w:tc>
          <w:tcPr>
            <w:tcW w:w="2267" w:type="pct"/>
          </w:tcPr>
          <w:p w14:paraId="35FC3BF2" w14:textId="117F8AD5" w:rsidR="00901939" w:rsidRPr="00663CFE" w:rsidRDefault="00901939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289481AA" w14:textId="77777777" w:rsidR="008E7CD3" w:rsidRPr="00663CFE" w:rsidRDefault="008E7CD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643F2CEC" w14:textId="77777777" w:rsidR="008E7CD3" w:rsidRPr="00663CFE" w:rsidRDefault="008E7CD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66AB5597" w14:textId="77777777" w:rsidR="008E7CD3" w:rsidRPr="00663CFE" w:rsidRDefault="008E7CD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55FF655C" w14:textId="77777777" w:rsidR="008E7CD3" w:rsidRPr="00663CFE" w:rsidRDefault="008E7CD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1E05CA7" w14:textId="77777777" w:rsidR="008E7CD3" w:rsidRPr="00663CFE" w:rsidRDefault="008E7CD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6" w:type="pct"/>
          </w:tcPr>
          <w:p w14:paraId="574F5187" w14:textId="77777777" w:rsidR="008E7CD3" w:rsidRPr="00663CFE" w:rsidRDefault="008E7CD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18F7803C" w14:textId="77777777" w:rsidR="008E7CD3" w:rsidRPr="00663CFE" w:rsidRDefault="008E7CD3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564F" w:rsidRPr="00D8295F" w14:paraId="2D88CE89" w14:textId="77777777" w:rsidTr="00DB59C3">
        <w:trPr>
          <w:trHeight w:val="398"/>
        </w:trPr>
        <w:tc>
          <w:tcPr>
            <w:tcW w:w="2267" w:type="pct"/>
          </w:tcPr>
          <w:p w14:paraId="61C18486" w14:textId="77777777" w:rsidR="002E564F" w:rsidRPr="00D8295F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5805EC68" w14:textId="77777777" w:rsidR="002E564F" w:rsidRPr="006C54F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764B48EA" w14:textId="77777777" w:rsidR="002E564F" w:rsidRPr="00D8295F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413931DE" w14:textId="77777777" w:rsidR="002E564F" w:rsidRPr="00D8295F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4A3AEB0A" w14:textId="77777777" w:rsidR="002E564F" w:rsidRPr="00D8295F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5157ACDB" w14:textId="77777777" w:rsidR="002E564F" w:rsidRPr="006C54F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6" w:type="pct"/>
          </w:tcPr>
          <w:p w14:paraId="2B8F3FAD" w14:textId="77777777" w:rsidR="002E564F" w:rsidRPr="00D8295F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318A9BD3" w14:textId="77777777" w:rsidR="002E564F" w:rsidRPr="00D8295F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E564F" w:rsidRPr="00BF1313" w14:paraId="050E6D83" w14:textId="77777777" w:rsidTr="00DB59C3">
        <w:tc>
          <w:tcPr>
            <w:tcW w:w="2267" w:type="pct"/>
          </w:tcPr>
          <w:p w14:paraId="74683249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C5E1686" w14:textId="77777777" w:rsidR="002E564F" w:rsidRPr="006C54F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20930433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314D31F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0F427C1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1A5C247" w14:textId="77777777" w:rsidR="002E564F" w:rsidRPr="006C54F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6" w:type="pct"/>
          </w:tcPr>
          <w:p w14:paraId="4F1AC2E2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0B32E92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2E564F" w:rsidRPr="00BF1313" w14:paraId="06F91927" w14:textId="77777777" w:rsidTr="00DB59C3">
        <w:tc>
          <w:tcPr>
            <w:tcW w:w="2267" w:type="pct"/>
          </w:tcPr>
          <w:p w14:paraId="158BDF3C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31FFAD75" w14:textId="3C7302A9" w:rsidR="002E564F" w:rsidRPr="004036CB" w:rsidRDefault="001C3788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39.60</w:t>
            </w:r>
          </w:p>
        </w:tc>
        <w:tc>
          <w:tcPr>
            <w:tcW w:w="144" w:type="pct"/>
            <w:gridSpan w:val="2"/>
          </w:tcPr>
          <w:p w14:paraId="38AE1EDF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AE321CA" w14:textId="2FB58DE9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46.56</w:t>
            </w:r>
          </w:p>
        </w:tc>
        <w:tc>
          <w:tcPr>
            <w:tcW w:w="144" w:type="pct"/>
          </w:tcPr>
          <w:p w14:paraId="4693EE84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4321745" w14:textId="3AEFFA39" w:rsidR="002E564F" w:rsidRPr="004036CB" w:rsidRDefault="001C3788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27.82</w:t>
            </w:r>
          </w:p>
        </w:tc>
        <w:tc>
          <w:tcPr>
            <w:tcW w:w="146" w:type="pct"/>
          </w:tcPr>
          <w:p w14:paraId="00B37954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0423508" w14:textId="09FBA81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32.97</w:t>
            </w:r>
          </w:p>
        </w:tc>
      </w:tr>
      <w:tr w:rsidR="002E564F" w:rsidRPr="00BF1313" w14:paraId="730F9CF6" w14:textId="77777777" w:rsidTr="00DB59C3">
        <w:tc>
          <w:tcPr>
            <w:tcW w:w="2267" w:type="pct"/>
          </w:tcPr>
          <w:p w14:paraId="1D469059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 xml:space="preserve">     </w:t>
            </w:r>
            <w:r w:rsidRPr="00BF1313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371C63A0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5726BAEE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3DE1315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98EBF34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44A1F08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5A955A89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EBF1183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2E564F" w:rsidRPr="00BF1313" w14:paraId="12B15A93" w14:textId="77777777" w:rsidTr="00DB59C3">
        <w:tc>
          <w:tcPr>
            <w:tcW w:w="2267" w:type="pct"/>
          </w:tcPr>
          <w:p w14:paraId="3905896C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 xml:space="preserve">        </w:t>
            </w:r>
            <w:r w:rsidRPr="00BF1313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475B80C" w14:textId="0E01DB31" w:rsidR="002E564F" w:rsidRPr="004036CB" w:rsidRDefault="001C3788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2.59</w:t>
            </w:r>
          </w:p>
        </w:tc>
        <w:tc>
          <w:tcPr>
            <w:tcW w:w="144" w:type="pct"/>
            <w:gridSpan w:val="2"/>
          </w:tcPr>
          <w:p w14:paraId="53226698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9C6C4EF" w14:textId="3F6AE6F1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1.03</w:t>
            </w:r>
          </w:p>
        </w:tc>
        <w:tc>
          <w:tcPr>
            <w:tcW w:w="144" w:type="pct"/>
          </w:tcPr>
          <w:p w14:paraId="097DFE5D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193DABA" w14:textId="4BAEB0BD" w:rsidR="002E564F" w:rsidRPr="004036CB" w:rsidRDefault="001C3788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8363DD">
              <w:rPr>
                <w:rFonts w:asciiTheme="majorBidi" w:hAnsiTheme="majorBidi" w:cstheme="majorBidi" w:hint="cs"/>
                <w:cs/>
              </w:rPr>
              <w:t>31</w:t>
            </w:r>
          </w:p>
        </w:tc>
        <w:tc>
          <w:tcPr>
            <w:tcW w:w="146" w:type="pct"/>
          </w:tcPr>
          <w:p w14:paraId="603ADA19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CCDEAB1" w14:textId="512C7EC5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0.29</w:t>
            </w:r>
          </w:p>
        </w:tc>
      </w:tr>
      <w:tr w:rsidR="002E564F" w:rsidRPr="00BF1313" w14:paraId="51D4F43D" w14:textId="77777777" w:rsidTr="00DB59C3">
        <w:tc>
          <w:tcPr>
            <w:tcW w:w="2267" w:type="pct"/>
          </w:tcPr>
          <w:p w14:paraId="38EC7DD0" w14:textId="77777777" w:rsidR="002E564F" w:rsidRPr="00BF1313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3A3682E" w14:textId="00AF7326" w:rsidR="002E564F" w:rsidRPr="004036CB" w:rsidRDefault="001C3788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42.19</w:t>
            </w:r>
          </w:p>
        </w:tc>
        <w:tc>
          <w:tcPr>
            <w:tcW w:w="144" w:type="pct"/>
            <w:gridSpan w:val="2"/>
          </w:tcPr>
          <w:p w14:paraId="0EE0A1D4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AACF1D2" w14:textId="107A4872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47.59</w:t>
            </w:r>
          </w:p>
        </w:tc>
        <w:tc>
          <w:tcPr>
            <w:tcW w:w="144" w:type="pct"/>
          </w:tcPr>
          <w:p w14:paraId="37C5DAC8" w14:textId="77777777" w:rsidR="002E564F" w:rsidRPr="004036CB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C670E29" w14:textId="4C670D22" w:rsidR="002E564F" w:rsidRPr="004036CB" w:rsidRDefault="001C3788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28.1</w:t>
            </w:r>
            <w:r w:rsidR="008363DD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</w:p>
        </w:tc>
        <w:tc>
          <w:tcPr>
            <w:tcW w:w="146" w:type="pct"/>
          </w:tcPr>
          <w:p w14:paraId="58971D20" w14:textId="77777777" w:rsidR="002E564F" w:rsidRPr="00AC5EDC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845337C" w14:textId="5E4FED42" w:rsidR="002E564F" w:rsidRPr="00AC5EDC" w:rsidRDefault="002E564F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33.26</w:t>
            </w:r>
          </w:p>
        </w:tc>
      </w:tr>
    </w:tbl>
    <w:p w14:paraId="0EADBEF2" w14:textId="48D777D8" w:rsidR="009E3821" w:rsidRDefault="009E382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s/>
        </w:rPr>
      </w:pPr>
    </w:p>
    <w:p w14:paraId="0D1D849F" w14:textId="77777777" w:rsidR="009E3821" w:rsidRDefault="009E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</w:rPr>
      </w:pPr>
      <w:r>
        <w:rPr>
          <w:rFonts w:asciiTheme="majorBidi" w:hAnsiTheme="majorBidi"/>
          <w:cs/>
        </w:rPr>
        <w:br w:type="page"/>
      </w:r>
    </w:p>
    <w:p w14:paraId="023859F8" w14:textId="3A83009D" w:rsidR="00871A4A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D902A1">
        <w:rPr>
          <w:rFonts w:asciiTheme="majorBidi" w:hAnsi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C37398">
        <w:t>3</w:t>
      </w:r>
      <w:r w:rsidR="00C37398" w:rsidRPr="00C6181F">
        <w:t>0</w:t>
      </w:r>
      <w:r w:rsidR="00C37398" w:rsidRPr="00D258DE">
        <w:t xml:space="preserve"> </w:t>
      </w:r>
      <w:r w:rsidR="002E564F">
        <w:rPr>
          <w:rFonts w:asciiTheme="majorBidi" w:hAnsiTheme="majorBidi" w:hint="cs"/>
          <w:cs/>
        </w:rPr>
        <w:t>กันยายน</w:t>
      </w:r>
      <w:r w:rsidRPr="00D902A1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2565</w:t>
      </w:r>
      <w:r w:rsidRPr="00D902A1">
        <w:rPr>
          <w:rFonts w:asciiTheme="majorBidi" w:hAnsiTheme="majorBidi"/>
          <w:cs/>
        </w:rPr>
        <w:t xml:space="preserve"> และ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ธันวาคม </w:t>
      </w:r>
      <w:r>
        <w:rPr>
          <w:rFonts w:asciiTheme="majorBidi" w:hAnsiTheme="majorBidi"/>
        </w:rPr>
        <w:t>2564</w:t>
      </w:r>
      <w:r w:rsidRPr="00D902A1">
        <w:rPr>
          <w:rFonts w:asciiTheme="majorBidi" w:hAnsiTheme="majorBidi"/>
          <w:cs/>
        </w:rPr>
        <w:t xml:space="preserve"> มีดังนี้</w:t>
      </w:r>
    </w:p>
    <w:p w14:paraId="7C7DBBEA" w14:textId="77777777" w:rsidR="00D902A1" w:rsidRPr="00EF2B15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084"/>
        <w:gridCol w:w="269"/>
        <w:gridCol w:w="1085"/>
        <w:gridCol w:w="264"/>
        <w:gridCol w:w="1149"/>
        <w:gridCol w:w="273"/>
        <w:gridCol w:w="1064"/>
      </w:tblGrid>
      <w:tr w:rsidR="00F1347A" w:rsidRPr="00BF1313" w14:paraId="196ED831" w14:textId="77777777" w:rsidTr="00340DB7">
        <w:trPr>
          <w:tblHeader/>
        </w:trPr>
        <w:tc>
          <w:tcPr>
            <w:tcW w:w="2246" w:type="pct"/>
            <w:shd w:val="clear" w:color="auto" w:fill="auto"/>
          </w:tcPr>
          <w:p w14:paraId="216E4350" w14:textId="77777777" w:rsidR="00F1347A" w:rsidRPr="00BF1313" w:rsidRDefault="00F1347A" w:rsidP="009E63E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94" w:type="pct"/>
            <w:gridSpan w:val="3"/>
            <w:shd w:val="clear" w:color="auto" w:fill="auto"/>
          </w:tcPr>
          <w:p w14:paraId="1E190A17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0" w:type="pct"/>
            <w:shd w:val="clear" w:color="auto" w:fill="auto"/>
          </w:tcPr>
          <w:p w14:paraId="41A4C668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0" w:type="pct"/>
            <w:gridSpan w:val="3"/>
            <w:shd w:val="clear" w:color="auto" w:fill="auto"/>
          </w:tcPr>
          <w:p w14:paraId="695C6A81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902A1" w:rsidRPr="00BF1313" w14:paraId="564B6B1B" w14:textId="77777777" w:rsidTr="00340DB7">
        <w:trPr>
          <w:tblHeader/>
        </w:trPr>
        <w:tc>
          <w:tcPr>
            <w:tcW w:w="2246" w:type="pct"/>
            <w:shd w:val="clear" w:color="auto" w:fill="auto"/>
          </w:tcPr>
          <w:p w14:paraId="4C6896E8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shd w:val="clear" w:color="auto" w:fill="auto"/>
          </w:tcPr>
          <w:p w14:paraId="63722A94" w14:textId="3D850899" w:rsidR="00D902A1" w:rsidRPr="00BF1313" w:rsidRDefault="00C37398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 w:rsidR="002E564F">
              <w:rPr>
                <w:rFonts w:asciiTheme="majorBidi" w:hAnsiTheme="majorBidi" w:hint="cs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14:paraId="2DD869FA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266591C" w14:textId="43FC834E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0B757758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</w:tcPr>
          <w:p w14:paraId="34701B39" w14:textId="6FA6AF9A" w:rsidR="00D902A1" w:rsidRPr="00BF1313" w:rsidRDefault="00C37398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 w:rsidR="002E564F">
              <w:rPr>
                <w:rFonts w:asciiTheme="majorBidi" w:hAnsiTheme="majorBidi" w:hint="cs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4BD132A6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shd w:val="clear" w:color="auto" w:fill="auto"/>
          </w:tcPr>
          <w:p w14:paraId="3390D516" w14:textId="192F3BA8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D902A1" w:rsidRPr="00BF1313" w14:paraId="023AA90E" w14:textId="77777777" w:rsidTr="00340DB7">
        <w:trPr>
          <w:tblHeader/>
        </w:trPr>
        <w:tc>
          <w:tcPr>
            <w:tcW w:w="2246" w:type="pct"/>
            <w:shd w:val="clear" w:color="auto" w:fill="auto"/>
          </w:tcPr>
          <w:p w14:paraId="59B7B360" w14:textId="537BB681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shd w:val="clear" w:color="auto" w:fill="auto"/>
          </w:tcPr>
          <w:p w14:paraId="7769564B" w14:textId="0BA8E45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1F207515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3B386798" w14:textId="383E35A3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" w:type="pct"/>
            <w:shd w:val="clear" w:color="auto" w:fill="auto"/>
          </w:tcPr>
          <w:p w14:paraId="7DEAF833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</w:tcPr>
          <w:p w14:paraId="3A40AF65" w14:textId="22360616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5E957AB3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shd w:val="clear" w:color="auto" w:fill="auto"/>
          </w:tcPr>
          <w:p w14:paraId="27910A08" w14:textId="0B4787C0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F1347A" w:rsidRPr="00BF1313" w14:paraId="60405ABC" w14:textId="77777777" w:rsidTr="00340DB7">
        <w:trPr>
          <w:tblHeader/>
        </w:trPr>
        <w:tc>
          <w:tcPr>
            <w:tcW w:w="2246" w:type="pct"/>
          </w:tcPr>
          <w:p w14:paraId="2658DAE7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4" w:type="pct"/>
            <w:gridSpan w:val="7"/>
          </w:tcPr>
          <w:p w14:paraId="39D29F91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665E4B" w:rsidRPr="00BF1313" w14:paraId="13938687" w14:textId="77777777" w:rsidTr="00340DB7">
        <w:tc>
          <w:tcPr>
            <w:tcW w:w="2246" w:type="pct"/>
          </w:tcPr>
          <w:p w14:paraId="688AEE6F" w14:textId="4C15511F" w:rsidR="00665E4B" w:rsidRPr="00BF1313" w:rsidRDefault="00665E4B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754" w:type="pct"/>
            <w:gridSpan w:val="7"/>
          </w:tcPr>
          <w:p w14:paraId="34EA177B" w14:textId="77777777" w:rsidR="00665E4B" w:rsidRPr="00BF1313" w:rsidRDefault="00665E4B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EF2B15" w:rsidRPr="00BF1313" w14:paraId="4E88FF93" w14:textId="77777777" w:rsidTr="00340DB7">
        <w:tc>
          <w:tcPr>
            <w:tcW w:w="2246" w:type="pct"/>
          </w:tcPr>
          <w:p w14:paraId="52196F3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75" w:type="pct"/>
          </w:tcPr>
          <w:p w14:paraId="34CD6E13" w14:textId="675C706E" w:rsidR="00EF2B15" w:rsidRPr="00BF1313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616.55</w:t>
            </w:r>
          </w:p>
        </w:tc>
        <w:tc>
          <w:tcPr>
            <w:tcW w:w="143" w:type="pct"/>
          </w:tcPr>
          <w:p w14:paraId="48048C7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18EA373" w14:textId="2EF8D050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849.19</w:t>
            </w:r>
          </w:p>
        </w:tc>
        <w:tc>
          <w:tcPr>
            <w:tcW w:w="140" w:type="pct"/>
          </w:tcPr>
          <w:p w14:paraId="08215F4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</w:tcPr>
          <w:p w14:paraId="0350DADF" w14:textId="60521EF9" w:rsidR="00EF2B15" w:rsidRPr="00BF1313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4FE959B4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</w:tcPr>
          <w:p w14:paraId="46232D2D" w14:textId="0D41CD88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0.14</w:t>
            </w:r>
          </w:p>
        </w:tc>
      </w:tr>
      <w:tr w:rsidR="00EF2B15" w:rsidRPr="00BF1313" w14:paraId="03BE6834" w14:textId="77777777" w:rsidTr="00340DB7">
        <w:tc>
          <w:tcPr>
            <w:tcW w:w="2246" w:type="pct"/>
          </w:tcPr>
          <w:p w14:paraId="78C1774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3109C692" w14:textId="4EDB320B" w:rsidR="00EF2B15" w:rsidRPr="00BF1313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4.53</w:t>
            </w:r>
          </w:p>
        </w:tc>
        <w:tc>
          <w:tcPr>
            <w:tcW w:w="143" w:type="pct"/>
          </w:tcPr>
          <w:p w14:paraId="5F13988B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DCFED9B" w14:textId="1A5C692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2.19</w:t>
            </w:r>
          </w:p>
        </w:tc>
        <w:tc>
          <w:tcPr>
            <w:tcW w:w="140" w:type="pct"/>
          </w:tcPr>
          <w:p w14:paraId="7CDB165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BF603CA" w14:textId="2116110D" w:rsidR="00BE752B" w:rsidRPr="00BF1313" w:rsidRDefault="001C3788" w:rsidP="00BE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8363DD">
              <w:rPr>
                <w:rFonts w:asciiTheme="majorBidi" w:hAnsiTheme="majorBidi" w:cstheme="majorBidi" w:hint="cs"/>
                <w:cs/>
              </w:rPr>
              <w:t>32</w:t>
            </w:r>
          </w:p>
        </w:tc>
        <w:tc>
          <w:tcPr>
            <w:tcW w:w="145" w:type="pct"/>
          </w:tcPr>
          <w:p w14:paraId="27FC4F1A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5734F85" w14:textId="30768498" w:rsidR="00EF2B15" w:rsidRPr="00BF1313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F2B15" w:rsidRPr="00BF1313" w14:paraId="3F0B7322" w14:textId="77777777" w:rsidTr="00340DB7">
        <w:tc>
          <w:tcPr>
            <w:tcW w:w="2246" w:type="pct"/>
          </w:tcPr>
          <w:p w14:paraId="3AB03FEC" w14:textId="540E63A1" w:rsidR="00EF2B15" w:rsidRPr="00562FF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62FF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69120F2" w14:textId="4CDEAF66" w:rsidR="00EF2B15" w:rsidRPr="009A567C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621.08</w:t>
            </w:r>
          </w:p>
        </w:tc>
        <w:tc>
          <w:tcPr>
            <w:tcW w:w="143" w:type="pct"/>
          </w:tcPr>
          <w:p w14:paraId="58A9A015" w14:textId="77777777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E6F19FF" w14:textId="663AB9B5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851.38</w:t>
            </w:r>
          </w:p>
        </w:tc>
        <w:tc>
          <w:tcPr>
            <w:tcW w:w="140" w:type="pct"/>
          </w:tcPr>
          <w:p w14:paraId="074539B6" w14:textId="77777777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5C3A827" w14:textId="26EAF147" w:rsidR="00EF2B15" w:rsidRPr="009A567C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</w:t>
            </w:r>
            <w:r w:rsidR="008363DD">
              <w:rPr>
                <w:rFonts w:asciiTheme="majorBidi" w:hAnsiTheme="majorBidi" w:cstheme="majorBidi" w:hint="cs"/>
                <w:b/>
                <w:bCs/>
                <w:cs/>
              </w:rPr>
              <w:t>32</w:t>
            </w:r>
          </w:p>
        </w:tc>
        <w:tc>
          <w:tcPr>
            <w:tcW w:w="145" w:type="pct"/>
          </w:tcPr>
          <w:p w14:paraId="3E169A03" w14:textId="77777777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041F47A0" w14:textId="4DC978CF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</w:tr>
      <w:tr w:rsidR="00EF2B15" w:rsidRPr="00BF1313" w14:paraId="78C73909" w14:textId="77777777" w:rsidTr="00340DB7">
        <w:trPr>
          <w:trHeight w:val="452"/>
        </w:trPr>
        <w:tc>
          <w:tcPr>
            <w:tcW w:w="2246" w:type="pct"/>
          </w:tcPr>
          <w:p w14:paraId="354CA70F" w14:textId="0CB5AF3A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20" w:hanging="43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BF131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8B1BDC5" w14:textId="28CC748B" w:rsidR="00EF2B15" w:rsidRPr="00BF1313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35CA07CF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29A507D" w14:textId="75F34BF6" w:rsidR="00EF2B15" w:rsidRPr="00BF1313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0" w:type="pct"/>
          </w:tcPr>
          <w:p w14:paraId="150E9F6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D062402" w14:textId="469FD27C" w:rsidR="00EF2B15" w:rsidRPr="00BF1313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1FA048A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10061C" w14:textId="452C82E0" w:rsidR="00EF2B15" w:rsidRPr="00BF1313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8F0BC9">
              <w:rPr>
                <w:rFonts w:hint="cs"/>
                <w:cs/>
              </w:rPr>
              <w:t>-</w:t>
            </w:r>
          </w:p>
        </w:tc>
      </w:tr>
      <w:tr w:rsidR="00EF2B15" w:rsidRPr="00BF1313" w14:paraId="161EBAE3" w14:textId="77777777" w:rsidTr="00340DB7">
        <w:tc>
          <w:tcPr>
            <w:tcW w:w="2246" w:type="pct"/>
          </w:tcPr>
          <w:p w14:paraId="0DE3F872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DBEEFB9" w14:textId="3BA54B6B" w:rsidR="00EF2B15" w:rsidRPr="00AC5EDC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621.08</w:t>
            </w:r>
          </w:p>
        </w:tc>
        <w:tc>
          <w:tcPr>
            <w:tcW w:w="143" w:type="pct"/>
          </w:tcPr>
          <w:p w14:paraId="20FF82E5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54D5A3F" w14:textId="11B61C33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851.38</w:t>
            </w:r>
          </w:p>
        </w:tc>
        <w:tc>
          <w:tcPr>
            <w:tcW w:w="140" w:type="pct"/>
          </w:tcPr>
          <w:p w14:paraId="038BC834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48C37E7" w14:textId="28705011" w:rsidR="00EF2B15" w:rsidRPr="00AC5EDC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</w:t>
            </w:r>
            <w:r w:rsidR="008363DD">
              <w:rPr>
                <w:rFonts w:asciiTheme="majorBidi" w:hAnsiTheme="majorBidi" w:cstheme="majorBidi" w:hint="cs"/>
                <w:b/>
                <w:bCs/>
                <w:cs/>
              </w:rPr>
              <w:t>32</w:t>
            </w:r>
          </w:p>
        </w:tc>
        <w:tc>
          <w:tcPr>
            <w:tcW w:w="145" w:type="pct"/>
          </w:tcPr>
          <w:p w14:paraId="3249578F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2B0DD18" w14:textId="57A5B7DF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</w:tr>
      <w:tr w:rsidR="00EF2B15" w:rsidRPr="003C3791" w14:paraId="19B5A02A" w14:textId="77777777" w:rsidTr="00340DB7">
        <w:tc>
          <w:tcPr>
            <w:tcW w:w="2246" w:type="pct"/>
          </w:tcPr>
          <w:p w14:paraId="33F44FC9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3EA5AA23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747CCB91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729A651F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28264263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5ECD87A3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</w:tcPr>
          <w:p w14:paraId="0DD9507C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64F15779" w14:textId="118798F9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2B15" w:rsidRPr="00115AF6" w14:paraId="70395D76" w14:textId="77777777" w:rsidTr="00340DB7">
        <w:trPr>
          <w:trHeight w:val="89"/>
        </w:trPr>
        <w:tc>
          <w:tcPr>
            <w:tcW w:w="2246" w:type="pct"/>
            <w:vAlign w:val="center"/>
          </w:tcPr>
          <w:p w14:paraId="1CBC1E39" w14:textId="785B4E5B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</w:t>
            </w:r>
            <w:r w:rsidR="00EA1F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หมุนเวียน</w:t>
            </w: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5" w:type="pct"/>
          </w:tcPr>
          <w:p w14:paraId="77E031E4" w14:textId="3ED8A644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6EE6F914" w14:textId="7777777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6" w:type="pct"/>
          </w:tcPr>
          <w:p w14:paraId="2DEE5AD8" w14:textId="5E42AC4B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14:paraId="2C1FDD92" w14:textId="7777777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0" w:type="pct"/>
          </w:tcPr>
          <w:p w14:paraId="5D84005B" w14:textId="7FF111BE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2C0E867D" w14:textId="7777777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5" w:type="pct"/>
          </w:tcPr>
          <w:p w14:paraId="444A44AC" w14:textId="06B59A6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2B15" w:rsidRPr="00BF1313" w14:paraId="232988F4" w14:textId="77777777" w:rsidTr="00340DB7">
        <w:tc>
          <w:tcPr>
            <w:tcW w:w="2246" w:type="pct"/>
          </w:tcPr>
          <w:p w14:paraId="64C225EC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75" w:type="pct"/>
          </w:tcPr>
          <w:p w14:paraId="0735B4CA" w14:textId="0D15F03E" w:rsidR="00EF2B15" w:rsidRPr="00BF1313" w:rsidRDefault="009B4AE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0.62</w:t>
            </w:r>
          </w:p>
        </w:tc>
        <w:tc>
          <w:tcPr>
            <w:tcW w:w="143" w:type="pct"/>
          </w:tcPr>
          <w:p w14:paraId="32656BFF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7ECDB78" w14:textId="16C21AF8" w:rsidR="00EF2B15" w:rsidRPr="002E564F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20"/>
              <w:jc w:val="both"/>
            </w:pPr>
            <w:r>
              <w:t>-</w:t>
            </w:r>
          </w:p>
        </w:tc>
        <w:tc>
          <w:tcPr>
            <w:tcW w:w="140" w:type="pct"/>
          </w:tcPr>
          <w:p w14:paraId="54AC6F8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</w:tcPr>
          <w:p w14:paraId="763F34EE" w14:textId="2E3C9A4B" w:rsidR="00EF2B15" w:rsidRPr="00BF1313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71DE72B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</w:tcPr>
          <w:p w14:paraId="7DE3B1D1" w14:textId="7A71BBE2" w:rsidR="00EF2B15" w:rsidRPr="00BF1313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EF2B15" w:rsidRPr="00BF1313" w14:paraId="3D9C6912" w14:textId="77777777" w:rsidTr="00340DB7">
        <w:tc>
          <w:tcPr>
            <w:tcW w:w="2246" w:type="pct"/>
          </w:tcPr>
          <w:p w14:paraId="0B77AD0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09354B06" w14:textId="08A8B581" w:rsidR="00EF2B15" w:rsidRPr="00BF1313" w:rsidRDefault="00031942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5C8BCD1D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A48CA9E" w14:textId="2F915FC1" w:rsidR="00EF2B15" w:rsidRPr="002E564F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20"/>
              <w:jc w:val="both"/>
            </w:pPr>
            <w:r>
              <w:t>-</w:t>
            </w:r>
          </w:p>
        </w:tc>
        <w:tc>
          <w:tcPr>
            <w:tcW w:w="140" w:type="pct"/>
          </w:tcPr>
          <w:p w14:paraId="5591FD9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</w:tcPr>
          <w:p w14:paraId="5CBB77BB" w14:textId="5A864C91" w:rsidR="00EF2B15" w:rsidRPr="00BF1313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3.50</w:t>
            </w:r>
          </w:p>
        </w:tc>
        <w:tc>
          <w:tcPr>
            <w:tcW w:w="145" w:type="pct"/>
          </w:tcPr>
          <w:p w14:paraId="1EED18E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</w:tcPr>
          <w:p w14:paraId="08E112D7" w14:textId="7841C4AF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11.66</w:t>
            </w:r>
          </w:p>
        </w:tc>
      </w:tr>
      <w:tr w:rsidR="00EF2B15" w:rsidRPr="00BF1313" w14:paraId="02CE3C6B" w14:textId="77777777" w:rsidTr="00340DB7">
        <w:tc>
          <w:tcPr>
            <w:tcW w:w="2246" w:type="pct"/>
          </w:tcPr>
          <w:p w14:paraId="4AC8238D" w14:textId="45DAC4A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575" w:type="pct"/>
          </w:tcPr>
          <w:p w14:paraId="7B08BC19" w14:textId="4FE9ADC5" w:rsidR="00EF2B15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1.06</w:t>
            </w:r>
          </w:p>
        </w:tc>
        <w:tc>
          <w:tcPr>
            <w:tcW w:w="143" w:type="pct"/>
          </w:tcPr>
          <w:p w14:paraId="1925102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DE998C9" w14:textId="771349C6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t>0.13</w:t>
            </w:r>
          </w:p>
        </w:tc>
        <w:tc>
          <w:tcPr>
            <w:tcW w:w="140" w:type="pct"/>
          </w:tcPr>
          <w:p w14:paraId="4597311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</w:tcPr>
          <w:p w14:paraId="5442D934" w14:textId="0FCDE958" w:rsidR="00EF2B15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1.06</w:t>
            </w:r>
          </w:p>
        </w:tc>
        <w:tc>
          <w:tcPr>
            <w:tcW w:w="145" w:type="pct"/>
          </w:tcPr>
          <w:p w14:paraId="2393934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</w:tcPr>
          <w:p w14:paraId="6F860081" w14:textId="0E2369E2" w:rsidR="00EF2B15" w:rsidRDefault="00EF2B15" w:rsidP="00AF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0.13</w:t>
            </w:r>
          </w:p>
        </w:tc>
      </w:tr>
      <w:tr w:rsidR="00EF2B15" w:rsidRPr="00BF1313" w14:paraId="35F01261" w14:textId="77777777" w:rsidTr="00340DB7">
        <w:tc>
          <w:tcPr>
            <w:tcW w:w="2246" w:type="pct"/>
          </w:tcPr>
          <w:p w14:paraId="34779C6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BB7CC1E" w14:textId="4BD62AE7" w:rsidR="00EF2B15" w:rsidRPr="00BF1313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5.52</w:t>
            </w:r>
          </w:p>
        </w:tc>
        <w:tc>
          <w:tcPr>
            <w:tcW w:w="143" w:type="pct"/>
          </w:tcPr>
          <w:p w14:paraId="051E9DA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292C1CD" w14:textId="3A0228E4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t>0.20</w:t>
            </w:r>
          </w:p>
        </w:tc>
        <w:tc>
          <w:tcPr>
            <w:tcW w:w="140" w:type="pct"/>
          </w:tcPr>
          <w:p w14:paraId="53217671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5C9A3E5" w14:textId="65F7FDFE" w:rsidR="00EF2B15" w:rsidRPr="00BF1313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63A166AD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1ECD68F" w14:textId="7FA1C3C3" w:rsidR="00EF2B15" w:rsidRPr="00BF1313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EF2B15" w:rsidRPr="00BF1313" w14:paraId="3BDBCA56" w14:textId="77777777" w:rsidTr="00340DB7">
        <w:tc>
          <w:tcPr>
            <w:tcW w:w="2246" w:type="pct"/>
          </w:tcPr>
          <w:p w14:paraId="361E05CC" w14:textId="494DB6B2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38D13143" w14:textId="6157B996" w:rsidR="00EF2B15" w:rsidRPr="00D8295F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7.20</w:t>
            </w:r>
          </w:p>
        </w:tc>
        <w:tc>
          <w:tcPr>
            <w:tcW w:w="143" w:type="pct"/>
          </w:tcPr>
          <w:p w14:paraId="4C5B9C20" w14:textId="7777777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18147B8" w14:textId="7FE78552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0.33</w:t>
            </w:r>
          </w:p>
        </w:tc>
        <w:tc>
          <w:tcPr>
            <w:tcW w:w="140" w:type="pct"/>
          </w:tcPr>
          <w:p w14:paraId="07A964B8" w14:textId="7777777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8899886" w14:textId="1441F0FF" w:rsidR="00EF2B15" w:rsidRPr="00D8295F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4.56</w:t>
            </w:r>
          </w:p>
        </w:tc>
        <w:tc>
          <w:tcPr>
            <w:tcW w:w="145" w:type="pct"/>
          </w:tcPr>
          <w:p w14:paraId="21AD1091" w14:textId="7777777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076153E2" w14:textId="7BE006AC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b/>
                <w:bCs/>
              </w:rPr>
              <w:t>11.79</w:t>
            </w:r>
          </w:p>
        </w:tc>
      </w:tr>
      <w:tr w:rsidR="00EF2B15" w:rsidRPr="00BF1313" w14:paraId="70D18600" w14:textId="77777777" w:rsidTr="00340DB7">
        <w:tc>
          <w:tcPr>
            <w:tcW w:w="2246" w:type="pct"/>
          </w:tcPr>
          <w:p w14:paraId="0ECDB075" w14:textId="30E99C1F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20" w:hanging="45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BF131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3F73C8B" w14:textId="7D77A8DF" w:rsidR="00EF2B15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3EDA514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86CCDC9" w14:textId="6FF29A77" w:rsidR="00EF2B15" w:rsidRPr="00EC2F40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0" w:type="pct"/>
          </w:tcPr>
          <w:p w14:paraId="611F6C50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D8B202B" w14:textId="607AA131" w:rsidR="00EF2B15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2D5DC2B3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10325E5" w14:textId="5C6CF7FB" w:rsidR="00EF2B15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cs/>
              </w:rPr>
            </w:pPr>
            <w:r>
              <w:t>-</w:t>
            </w:r>
          </w:p>
        </w:tc>
      </w:tr>
      <w:tr w:rsidR="00EF2B15" w:rsidRPr="00BF1313" w14:paraId="212D482E" w14:textId="77777777" w:rsidTr="00340DB7">
        <w:tc>
          <w:tcPr>
            <w:tcW w:w="2246" w:type="pct"/>
            <w:vAlign w:val="center"/>
          </w:tcPr>
          <w:p w14:paraId="55FDD254" w14:textId="7FC6B92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8295F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57AB81C" w14:textId="49181833" w:rsidR="00EF2B15" w:rsidRPr="00AC5EDC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7.20</w:t>
            </w:r>
          </w:p>
        </w:tc>
        <w:tc>
          <w:tcPr>
            <w:tcW w:w="143" w:type="pct"/>
          </w:tcPr>
          <w:p w14:paraId="4FF5CA9C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36AA49B" w14:textId="491CB4DA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0.33</w:t>
            </w:r>
          </w:p>
        </w:tc>
        <w:tc>
          <w:tcPr>
            <w:tcW w:w="140" w:type="pct"/>
          </w:tcPr>
          <w:p w14:paraId="4D39914B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487D2EC" w14:textId="62AB4B75" w:rsidR="00EF2B15" w:rsidRPr="00AC5EDC" w:rsidRDefault="001C378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4.56</w:t>
            </w:r>
          </w:p>
        </w:tc>
        <w:tc>
          <w:tcPr>
            <w:tcW w:w="145" w:type="pct"/>
          </w:tcPr>
          <w:p w14:paraId="59B3780E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511A67F" w14:textId="5B724FFE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11.79</w:t>
            </w:r>
          </w:p>
        </w:tc>
      </w:tr>
    </w:tbl>
    <w:tbl>
      <w:tblPr>
        <w:tblStyle w:val="TableGrid"/>
        <w:tblW w:w="94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079"/>
        <w:gridCol w:w="236"/>
        <w:gridCol w:w="1120"/>
        <w:gridCol w:w="270"/>
        <w:gridCol w:w="1170"/>
        <w:gridCol w:w="236"/>
        <w:gridCol w:w="1126"/>
      </w:tblGrid>
      <w:tr w:rsidR="007C694F" w:rsidRPr="007E4C1A" w14:paraId="35BF5606" w14:textId="77777777" w:rsidTr="009E3821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35D01C1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237" w:type="dxa"/>
            <w:gridSpan w:val="7"/>
            <w:shd w:val="clear" w:color="auto" w:fill="auto"/>
            <w:vAlign w:val="bottom"/>
          </w:tcPr>
          <w:p w14:paraId="2D191174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b/>
                <w:bCs/>
                <w:cs/>
              </w:rPr>
            </w:pPr>
            <w:r w:rsidRPr="0021293B">
              <w:rPr>
                <w:rFonts w:hint="cs"/>
                <w:b/>
                <w:bCs/>
                <w:cs/>
              </w:rPr>
              <w:t>งบการเงินเฉพาะกิจการ</w:t>
            </w:r>
            <w:r w:rsidRPr="0021293B">
              <w:rPr>
                <w:rFonts w:hint="cs"/>
                <w:b/>
                <w:bCs/>
                <w:color w:val="FF0000"/>
                <w:cs/>
              </w:rPr>
              <w:t xml:space="preserve"> </w:t>
            </w:r>
          </w:p>
        </w:tc>
      </w:tr>
      <w:tr w:rsidR="007C694F" w:rsidRPr="007E4C1A" w14:paraId="7462C509" w14:textId="77777777" w:rsidTr="009E3821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853F794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5641D33" w14:textId="77777777" w:rsidR="007C694F" w:rsidRPr="0021293B" w:rsidRDefault="007C694F" w:rsidP="00EF2B15">
            <w:pPr>
              <w:ind w:right="-86" w:hanging="42"/>
              <w:jc w:val="center"/>
            </w:pPr>
            <w:r w:rsidRPr="0021293B">
              <w:rPr>
                <w:rFonts w:hint="cs"/>
                <w:cs/>
              </w:rPr>
              <w:t>ณ วันที่</w:t>
            </w:r>
          </w:p>
          <w:p w14:paraId="1CC12843" w14:textId="77777777" w:rsidR="007C694F" w:rsidRPr="0021293B" w:rsidRDefault="007C694F" w:rsidP="00EF2B15">
            <w:pPr>
              <w:ind w:hanging="42"/>
              <w:jc w:val="center"/>
            </w:pPr>
            <w:r w:rsidRPr="0021293B">
              <w:t xml:space="preserve">1 </w:t>
            </w:r>
            <w:r w:rsidRPr="0021293B">
              <w:rPr>
                <w:rFonts w:hint="cs"/>
                <w:cs/>
              </w:rPr>
              <w:t>มกราคม</w:t>
            </w:r>
          </w:p>
          <w:p w14:paraId="39325A32" w14:textId="26772448" w:rsidR="007C694F" w:rsidRPr="0021293B" w:rsidRDefault="007C694F" w:rsidP="00EF2B15">
            <w:pPr>
              <w:ind w:hanging="42"/>
              <w:jc w:val="center"/>
              <w:rPr>
                <w:cs/>
              </w:rPr>
            </w:pPr>
            <w:r w:rsidRPr="0021293B">
              <w:rPr>
                <w:rFonts w:hint="cs"/>
              </w:rPr>
              <w:t>256</w:t>
            </w:r>
            <w:r w:rsidRPr="0021293B"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B116B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2982D3C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21293B">
              <w:rPr>
                <w:rFonts w:hint="cs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0C17D6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FB39B1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21293B">
              <w:rPr>
                <w:rFonts w:hint="cs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E12A0C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216D3AB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</w:pPr>
            <w:r w:rsidRPr="0021293B">
              <w:rPr>
                <w:rFonts w:hint="cs"/>
                <w:cs/>
              </w:rPr>
              <w:t>ณ วันที่</w:t>
            </w:r>
          </w:p>
          <w:p w14:paraId="30C321A3" w14:textId="3E2F468B" w:rsidR="007C694F" w:rsidRPr="0021293B" w:rsidRDefault="007C694F" w:rsidP="0021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20"/>
              <w:jc w:val="center"/>
            </w:pPr>
            <w:r w:rsidRPr="0021293B">
              <w:t xml:space="preserve">30 </w:t>
            </w:r>
            <w:r w:rsidRPr="0021293B">
              <w:rPr>
                <w:rFonts w:asciiTheme="majorBidi" w:hAnsiTheme="majorBidi" w:hint="cs"/>
                <w:cs/>
              </w:rPr>
              <w:t>กันยายน</w:t>
            </w:r>
          </w:p>
          <w:p w14:paraId="48EE2DE0" w14:textId="74C8009B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21293B">
              <w:t>2565</w:t>
            </w:r>
          </w:p>
        </w:tc>
      </w:tr>
      <w:tr w:rsidR="007C694F" w:rsidRPr="007E4C1A" w14:paraId="63784B8C" w14:textId="77777777" w:rsidTr="009E3821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C2DE23C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237" w:type="dxa"/>
            <w:gridSpan w:val="7"/>
            <w:shd w:val="clear" w:color="auto" w:fill="auto"/>
            <w:vAlign w:val="bottom"/>
          </w:tcPr>
          <w:p w14:paraId="37055AC7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i/>
                <w:iCs/>
                <w:cs/>
              </w:rPr>
            </w:pPr>
            <w:r w:rsidRPr="0021293B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C694F" w:rsidRPr="007E4C1A" w14:paraId="5CE832F1" w14:textId="77777777" w:rsidTr="009E3821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8F73019" w14:textId="384FA444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cs/>
                <w:lang w:eastAsia="ja-JP"/>
              </w:rPr>
            </w:pPr>
            <w:r w:rsidRPr="0021293B">
              <w:rPr>
                <w:rFonts w:hint="cs"/>
                <w:b/>
                <w:bCs/>
                <w:i/>
                <w:iCs/>
                <w:color w:val="000000"/>
                <w:cs/>
                <w:lang w:eastAsia="ja-JP"/>
              </w:rPr>
              <w:t>เงินให้กู้ยืม</w:t>
            </w:r>
            <w:r w:rsidR="0071113C" w:rsidRPr="0021293B">
              <w:rPr>
                <w:rFonts w:hint="cs"/>
                <w:b/>
                <w:bCs/>
                <w:i/>
                <w:iCs/>
                <w:color w:val="000000"/>
                <w:cs/>
                <w:lang w:eastAsia="ja-JP"/>
              </w:rPr>
              <w:t>ระยะสั้น</w:t>
            </w:r>
          </w:p>
        </w:tc>
        <w:tc>
          <w:tcPr>
            <w:tcW w:w="5237" w:type="dxa"/>
            <w:gridSpan w:val="7"/>
            <w:shd w:val="clear" w:color="auto" w:fill="auto"/>
            <w:vAlign w:val="bottom"/>
          </w:tcPr>
          <w:p w14:paraId="4D29EFFA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i/>
                <w:iCs/>
                <w:cs/>
              </w:rPr>
            </w:pPr>
          </w:p>
        </w:tc>
      </w:tr>
      <w:tr w:rsidR="007C694F" w:rsidRPr="007E4C1A" w14:paraId="525C8650" w14:textId="77777777" w:rsidTr="009E3821">
        <w:tc>
          <w:tcPr>
            <w:tcW w:w="4230" w:type="dxa"/>
            <w:shd w:val="clear" w:color="auto" w:fill="auto"/>
          </w:tcPr>
          <w:p w14:paraId="52F741AF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21293B">
              <w:rPr>
                <w:rFonts w:hint="cs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1079" w:type="dxa"/>
            <w:shd w:val="clear" w:color="auto" w:fill="auto"/>
          </w:tcPr>
          <w:p w14:paraId="73ACDF43" w14:textId="10C934FF" w:rsidR="007C694F" w:rsidRPr="0021293B" w:rsidRDefault="007C694F" w:rsidP="0021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293B">
              <w:t>744.00</w:t>
            </w:r>
          </w:p>
        </w:tc>
        <w:tc>
          <w:tcPr>
            <w:tcW w:w="236" w:type="dxa"/>
            <w:shd w:val="clear" w:color="auto" w:fill="auto"/>
          </w:tcPr>
          <w:p w14:paraId="49FE09F2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20" w:type="dxa"/>
            <w:shd w:val="clear" w:color="auto" w:fill="auto"/>
          </w:tcPr>
          <w:p w14:paraId="31D06574" w14:textId="4ACE2EA2" w:rsidR="007C694F" w:rsidRPr="0021293B" w:rsidRDefault="003A134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</w:pPr>
            <w:r w:rsidRPr="0021293B">
              <w:t>1,</w:t>
            </w:r>
            <w:r w:rsidR="00EB6CE1">
              <w:t>722</w:t>
            </w:r>
            <w:r w:rsidR="007C694F" w:rsidRPr="0021293B">
              <w:t>.00</w:t>
            </w:r>
          </w:p>
        </w:tc>
        <w:tc>
          <w:tcPr>
            <w:tcW w:w="270" w:type="dxa"/>
            <w:shd w:val="clear" w:color="auto" w:fill="auto"/>
          </w:tcPr>
          <w:p w14:paraId="22D0D322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70" w:type="dxa"/>
            <w:shd w:val="clear" w:color="auto" w:fill="auto"/>
          </w:tcPr>
          <w:p w14:paraId="40407779" w14:textId="6A971CCC" w:rsidR="007C694F" w:rsidRPr="0021293B" w:rsidRDefault="003A134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</w:pPr>
            <w:r w:rsidRPr="0021293B">
              <w:t>(</w:t>
            </w:r>
            <w:r w:rsidR="00EB6CE1">
              <w:t>607</w:t>
            </w:r>
            <w:r w:rsidRPr="0021293B">
              <w:t>.00)</w:t>
            </w:r>
          </w:p>
        </w:tc>
        <w:tc>
          <w:tcPr>
            <w:tcW w:w="236" w:type="dxa"/>
            <w:shd w:val="clear" w:color="auto" w:fill="auto"/>
          </w:tcPr>
          <w:p w14:paraId="043438AC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26" w:type="dxa"/>
            <w:shd w:val="clear" w:color="auto" w:fill="auto"/>
          </w:tcPr>
          <w:p w14:paraId="626EDE8C" w14:textId="061F32BD" w:rsidR="007C694F" w:rsidRPr="0021293B" w:rsidRDefault="007C694F" w:rsidP="00EA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jc w:val="center"/>
            </w:pPr>
            <w:r w:rsidRPr="0021293B">
              <w:t>1,859.00</w:t>
            </w:r>
          </w:p>
        </w:tc>
      </w:tr>
      <w:tr w:rsidR="007C694F" w:rsidRPr="007E4C1A" w14:paraId="78686B34" w14:textId="77777777" w:rsidTr="009E3821">
        <w:tc>
          <w:tcPr>
            <w:tcW w:w="4230" w:type="dxa"/>
            <w:shd w:val="clear" w:color="auto" w:fill="auto"/>
          </w:tcPr>
          <w:p w14:paraId="429982A7" w14:textId="0A22212D" w:rsidR="007C694F" w:rsidRPr="0021293B" w:rsidRDefault="007C694F" w:rsidP="007C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246" w:right="-46" w:hanging="270"/>
              <w:rPr>
                <w:cs/>
              </w:rPr>
            </w:pPr>
            <w:r w:rsidRPr="0021293B">
              <w:rPr>
                <w:rFonts w:hint="cs"/>
                <w:i/>
                <w:iCs/>
                <w:cs/>
              </w:rPr>
              <w:t>หัก</w:t>
            </w:r>
            <w:r w:rsidRPr="0021293B">
              <w:rPr>
                <w:rFonts w:hint="cs"/>
                <w:cs/>
              </w:rPr>
              <w:t xml:space="preserve"> ค่าเผื่อ</w:t>
            </w:r>
            <w:r w:rsidRPr="0021293B">
              <w:rPr>
                <w:cs/>
              </w:rPr>
              <w:t>ผลขาดทุนด้านเครดิตที่คาดว่าจะเกิดขึ้น</w:t>
            </w:r>
            <w:r w:rsidRPr="0021293B">
              <w:rPr>
                <w:rFonts w:hint="cs"/>
                <w:cs/>
              </w:rPr>
              <w:t xml:space="preserve"> 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6950887" w14:textId="77777777" w:rsidR="007C694F" w:rsidRPr="0021293B" w:rsidRDefault="007C694F" w:rsidP="0021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20"/>
              <w:jc w:val="both"/>
            </w:pPr>
            <w:r w:rsidRPr="0021293B">
              <w:t>-</w:t>
            </w:r>
          </w:p>
        </w:tc>
        <w:tc>
          <w:tcPr>
            <w:tcW w:w="236" w:type="dxa"/>
            <w:shd w:val="clear" w:color="auto" w:fill="auto"/>
          </w:tcPr>
          <w:p w14:paraId="0E74E608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35A98338" w14:textId="380033C0" w:rsidR="007C694F" w:rsidRPr="0021293B" w:rsidRDefault="007C694F" w:rsidP="0071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20"/>
              <w:jc w:val="both"/>
            </w:pPr>
            <w:r w:rsidRPr="0021293B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1BCBAB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612E2C" w14:textId="7ACE27EF" w:rsidR="007C694F" w:rsidRPr="0021293B" w:rsidRDefault="007C694F" w:rsidP="00AD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</w:pPr>
            <w:r w:rsidRPr="0021293B">
              <w:rPr>
                <w:rFonts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3519A9" w14:textId="77777777" w:rsidR="007C694F" w:rsidRPr="0021293B" w:rsidRDefault="007C694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2B2653C5" w14:textId="4BC65FEA" w:rsidR="007C694F" w:rsidRPr="0021293B" w:rsidRDefault="007C694F" w:rsidP="0071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20"/>
              <w:jc w:val="both"/>
            </w:pPr>
            <w:r w:rsidRPr="0021293B">
              <w:t>-</w:t>
            </w:r>
          </w:p>
        </w:tc>
      </w:tr>
      <w:tr w:rsidR="007C694F" w:rsidRPr="001F1396" w14:paraId="158E545F" w14:textId="77777777" w:rsidTr="009E3821">
        <w:tc>
          <w:tcPr>
            <w:tcW w:w="4230" w:type="dxa"/>
            <w:shd w:val="clear" w:color="auto" w:fill="auto"/>
          </w:tcPr>
          <w:p w14:paraId="58E5A466" w14:textId="77777777" w:rsidR="007C694F" w:rsidRPr="0021293B" w:rsidRDefault="007C694F" w:rsidP="007E4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b/>
                <w:bCs/>
                <w:cs/>
              </w:rPr>
            </w:pPr>
            <w:r w:rsidRPr="0021293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E41E6" w14:textId="34A83A72" w:rsidR="007C694F" w:rsidRPr="0021293B" w:rsidRDefault="007C694F" w:rsidP="0021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21293B">
              <w:rPr>
                <w:b/>
                <w:bCs/>
              </w:rPr>
              <w:t>744.00</w:t>
            </w:r>
          </w:p>
        </w:tc>
        <w:tc>
          <w:tcPr>
            <w:tcW w:w="236" w:type="dxa"/>
            <w:shd w:val="clear" w:color="auto" w:fill="auto"/>
          </w:tcPr>
          <w:p w14:paraId="44F2E8B3" w14:textId="77777777" w:rsidR="007C694F" w:rsidRPr="0021293B" w:rsidRDefault="007C694F" w:rsidP="007E4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5F431" w14:textId="3BD13A1F" w:rsidR="007C694F" w:rsidRPr="0021293B" w:rsidRDefault="003A134C" w:rsidP="007E4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b/>
                <w:bCs/>
              </w:rPr>
            </w:pPr>
            <w:r w:rsidRPr="0021293B">
              <w:rPr>
                <w:b/>
                <w:bCs/>
                <w:cs/>
              </w:rPr>
              <w:t>1</w:t>
            </w:r>
            <w:r w:rsidRPr="0021293B">
              <w:rPr>
                <w:b/>
                <w:bCs/>
              </w:rPr>
              <w:t>,</w:t>
            </w:r>
            <w:r w:rsidR="00EB6CE1">
              <w:rPr>
                <w:b/>
                <w:bCs/>
              </w:rPr>
              <w:t>722</w:t>
            </w:r>
            <w:r w:rsidR="007C694F" w:rsidRPr="0021293B">
              <w:rPr>
                <w:b/>
                <w:bCs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6C05DB7B" w14:textId="77777777" w:rsidR="007C694F" w:rsidRPr="0021293B" w:rsidRDefault="007C694F" w:rsidP="007E4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1FC2A" w14:textId="330DCDDB" w:rsidR="007C694F" w:rsidRPr="0021293B" w:rsidRDefault="003A134C" w:rsidP="007E4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b/>
                <w:bCs/>
              </w:rPr>
            </w:pPr>
            <w:r w:rsidRPr="0021293B">
              <w:rPr>
                <w:b/>
                <w:bCs/>
              </w:rPr>
              <w:t>(</w:t>
            </w:r>
            <w:r w:rsidR="00EB6CE1">
              <w:rPr>
                <w:b/>
                <w:bCs/>
              </w:rPr>
              <w:t>607</w:t>
            </w:r>
            <w:r w:rsidRPr="0021293B">
              <w:rPr>
                <w:b/>
                <w:bCs/>
              </w:rPr>
              <w:t>.00)</w:t>
            </w:r>
          </w:p>
        </w:tc>
        <w:tc>
          <w:tcPr>
            <w:tcW w:w="236" w:type="dxa"/>
            <w:shd w:val="clear" w:color="auto" w:fill="auto"/>
          </w:tcPr>
          <w:p w14:paraId="27F3A21D" w14:textId="77777777" w:rsidR="007C694F" w:rsidRPr="0021293B" w:rsidRDefault="007C694F" w:rsidP="007E4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EF79E" w14:textId="030E00A6" w:rsidR="007C694F" w:rsidRPr="0021293B" w:rsidRDefault="007C694F" w:rsidP="007E4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 w:rsidRPr="0021293B">
              <w:rPr>
                <w:b/>
                <w:bCs/>
              </w:rPr>
              <w:t>1,859.00</w:t>
            </w:r>
          </w:p>
        </w:tc>
      </w:tr>
    </w:tbl>
    <w:p w14:paraId="3DD121CD" w14:textId="63E6C320" w:rsidR="00497102" w:rsidRDefault="00497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</w:rPr>
      </w:pPr>
    </w:p>
    <w:tbl>
      <w:tblPr>
        <w:tblW w:w="935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4140"/>
        <w:gridCol w:w="1077"/>
        <w:gridCol w:w="262"/>
        <w:gridCol w:w="1103"/>
        <w:gridCol w:w="279"/>
        <w:gridCol w:w="1081"/>
        <w:gridCol w:w="279"/>
        <w:gridCol w:w="1129"/>
      </w:tblGrid>
      <w:tr w:rsidR="00EF2B15" w:rsidRPr="008F0BC9" w14:paraId="6D2C1A26" w14:textId="77777777" w:rsidTr="00EF2B15">
        <w:trPr>
          <w:tblHeader/>
        </w:trPr>
        <w:tc>
          <w:tcPr>
            <w:tcW w:w="2214" w:type="pct"/>
          </w:tcPr>
          <w:p w14:paraId="308FD37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06" w:type="pct"/>
            <w:gridSpan w:val="3"/>
          </w:tcPr>
          <w:p w14:paraId="18B174D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ADCE337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1331" w:type="pct"/>
            <w:gridSpan w:val="3"/>
          </w:tcPr>
          <w:p w14:paraId="37059B8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2B15" w:rsidRPr="008F0BC9" w14:paraId="1F94B012" w14:textId="77777777" w:rsidTr="00EF2B15">
        <w:trPr>
          <w:tblHeader/>
        </w:trPr>
        <w:tc>
          <w:tcPr>
            <w:tcW w:w="2214" w:type="pct"/>
          </w:tcPr>
          <w:p w14:paraId="4FF42608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6" w:type="pct"/>
          </w:tcPr>
          <w:p w14:paraId="6463CF0E" w14:textId="010E39C6" w:rsidR="00EF2B15" w:rsidRPr="008F0BC9" w:rsidRDefault="00C3739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cs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 w:rsidR="002E564F">
              <w:rPr>
                <w:rFonts w:asciiTheme="majorBidi" w:hAnsiTheme="majorBidi" w:hint="cs"/>
                <w:cs/>
              </w:rPr>
              <w:t>กันยายน</w:t>
            </w:r>
          </w:p>
        </w:tc>
        <w:tc>
          <w:tcPr>
            <w:tcW w:w="140" w:type="pct"/>
          </w:tcPr>
          <w:p w14:paraId="640B373B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</w:pPr>
          </w:p>
        </w:tc>
        <w:tc>
          <w:tcPr>
            <w:tcW w:w="590" w:type="pct"/>
          </w:tcPr>
          <w:p w14:paraId="1D52C8E6" w14:textId="07DD4458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9" w:type="pct"/>
          </w:tcPr>
          <w:p w14:paraId="0BF1D9B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578" w:type="pct"/>
          </w:tcPr>
          <w:p w14:paraId="58398011" w14:textId="64CB4164" w:rsidR="00EF2B15" w:rsidRPr="008F0BC9" w:rsidRDefault="00C3739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cs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 w:rsidR="002E564F">
              <w:rPr>
                <w:rFonts w:asciiTheme="majorBidi" w:hAnsiTheme="majorBidi" w:hint="cs"/>
                <w:cs/>
              </w:rPr>
              <w:t>กันยายน</w:t>
            </w:r>
          </w:p>
        </w:tc>
        <w:tc>
          <w:tcPr>
            <w:tcW w:w="149" w:type="pct"/>
          </w:tcPr>
          <w:p w14:paraId="30F2F66D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</w:pPr>
          </w:p>
        </w:tc>
        <w:tc>
          <w:tcPr>
            <w:tcW w:w="604" w:type="pct"/>
          </w:tcPr>
          <w:p w14:paraId="73E47CCD" w14:textId="2CAABD9F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EF2B15" w:rsidRPr="008F0BC9" w14:paraId="025851C7" w14:textId="77777777" w:rsidTr="00EF2B15">
        <w:trPr>
          <w:tblHeader/>
        </w:trPr>
        <w:tc>
          <w:tcPr>
            <w:tcW w:w="2214" w:type="pct"/>
          </w:tcPr>
          <w:p w14:paraId="4CD19519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6" w:type="pct"/>
          </w:tcPr>
          <w:p w14:paraId="1F51CB75" w14:textId="2D39472B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" w:type="pct"/>
          </w:tcPr>
          <w:p w14:paraId="1FF7062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</w:pPr>
          </w:p>
        </w:tc>
        <w:tc>
          <w:tcPr>
            <w:tcW w:w="590" w:type="pct"/>
          </w:tcPr>
          <w:p w14:paraId="62B38D96" w14:textId="096BFE43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9" w:type="pct"/>
          </w:tcPr>
          <w:p w14:paraId="1D4B8CA9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578" w:type="pct"/>
          </w:tcPr>
          <w:p w14:paraId="765FE8B6" w14:textId="0F060851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9" w:type="pct"/>
          </w:tcPr>
          <w:p w14:paraId="586F8C98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</w:pPr>
          </w:p>
        </w:tc>
        <w:tc>
          <w:tcPr>
            <w:tcW w:w="604" w:type="pct"/>
          </w:tcPr>
          <w:p w14:paraId="4A71946F" w14:textId="7579B2D6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EF2B15" w:rsidRPr="008F0BC9" w14:paraId="59591338" w14:textId="77777777" w:rsidTr="00EF2B15">
        <w:trPr>
          <w:tblHeader/>
        </w:trPr>
        <w:tc>
          <w:tcPr>
            <w:tcW w:w="2214" w:type="pct"/>
          </w:tcPr>
          <w:p w14:paraId="2633761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86" w:type="pct"/>
            <w:gridSpan w:val="7"/>
          </w:tcPr>
          <w:p w14:paraId="1F45F1C7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F2B15" w:rsidRPr="008F0BC9" w14:paraId="4EC01917" w14:textId="77777777" w:rsidTr="00EF2B15">
        <w:tc>
          <w:tcPr>
            <w:tcW w:w="2214" w:type="pct"/>
          </w:tcPr>
          <w:p w14:paraId="4943207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76" w:type="pct"/>
          </w:tcPr>
          <w:p w14:paraId="2F4135E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0" w:type="pct"/>
          </w:tcPr>
          <w:p w14:paraId="73BD62A9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437EF0B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77E692E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639E4E48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4B2DF9F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3DDC7D4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EF2B15" w:rsidRPr="008F0BC9" w14:paraId="545BF235" w14:textId="77777777" w:rsidTr="00EF2B15">
        <w:tc>
          <w:tcPr>
            <w:tcW w:w="2214" w:type="pct"/>
          </w:tcPr>
          <w:p w14:paraId="3A8F559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ผู้ถือหุ้นอื่น</w:t>
            </w:r>
          </w:p>
        </w:tc>
        <w:tc>
          <w:tcPr>
            <w:tcW w:w="576" w:type="pct"/>
          </w:tcPr>
          <w:p w14:paraId="27D300E2" w14:textId="38A17EAB" w:rsidR="00EF2B15" w:rsidRPr="008F0BC9" w:rsidRDefault="0086034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25.59</w:t>
            </w:r>
          </w:p>
        </w:tc>
        <w:tc>
          <w:tcPr>
            <w:tcW w:w="140" w:type="pct"/>
          </w:tcPr>
          <w:p w14:paraId="64D5AA1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73EAA225" w14:textId="116A86AD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14.82</w:t>
            </w:r>
          </w:p>
        </w:tc>
        <w:tc>
          <w:tcPr>
            <w:tcW w:w="149" w:type="pct"/>
          </w:tcPr>
          <w:p w14:paraId="0B5B605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4B8B25CC" w14:textId="26852E6E" w:rsidR="00EF2B15" w:rsidRPr="008F0BC9" w:rsidRDefault="0086034D" w:rsidP="0071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9" w:type="pct"/>
          </w:tcPr>
          <w:p w14:paraId="3435CE3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0F33E16E" w14:textId="77777777" w:rsidR="00EF2B15" w:rsidRPr="008F0BC9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8F0BC9">
              <w:rPr>
                <w:rFonts w:hint="cs"/>
              </w:rPr>
              <w:t>-</w:t>
            </w:r>
          </w:p>
        </w:tc>
      </w:tr>
      <w:tr w:rsidR="00EF2B15" w:rsidRPr="008F0BC9" w14:paraId="294FC7F9" w14:textId="77777777" w:rsidTr="00EF2B15">
        <w:tc>
          <w:tcPr>
            <w:tcW w:w="2214" w:type="pct"/>
          </w:tcPr>
          <w:p w14:paraId="6667AC6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24DBA65" w14:textId="2A94A431" w:rsidR="00EF2B15" w:rsidRPr="008827A2" w:rsidRDefault="0086034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7.80</w:t>
            </w:r>
          </w:p>
        </w:tc>
        <w:tc>
          <w:tcPr>
            <w:tcW w:w="140" w:type="pct"/>
          </w:tcPr>
          <w:p w14:paraId="6AF47966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FE22D8C" w14:textId="00418E84" w:rsidR="00EF2B15" w:rsidRPr="008827A2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9" w:type="pct"/>
          </w:tcPr>
          <w:p w14:paraId="62FA387C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455EB14" w14:textId="236BABB7" w:rsidR="00EF2B15" w:rsidRPr="008827A2" w:rsidRDefault="0086034D" w:rsidP="0071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9" w:type="pct"/>
          </w:tcPr>
          <w:p w14:paraId="5F2825AC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23A154C" w14:textId="77777777" w:rsidR="00EF2B15" w:rsidRPr="008827A2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8827A2">
              <w:rPr>
                <w:rFonts w:hint="cs"/>
              </w:rPr>
              <w:t>-</w:t>
            </w:r>
          </w:p>
        </w:tc>
      </w:tr>
      <w:tr w:rsidR="00EF2B15" w:rsidRPr="008F0BC9" w14:paraId="3BE45C5C" w14:textId="77777777" w:rsidTr="00EF2B15">
        <w:tc>
          <w:tcPr>
            <w:tcW w:w="2214" w:type="pct"/>
          </w:tcPr>
          <w:p w14:paraId="74B75A3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90E04F8" w14:textId="5ACE5A18" w:rsidR="00EF2B15" w:rsidRPr="008827A2" w:rsidRDefault="0086034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33.39</w:t>
            </w:r>
          </w:p>
        </w:tc>
        <w:tc>
          <w:tcPr>
            <w:tcW w:w="140" w:type="pct"/>
          </w:tcPr>
          <w:p w14:paraId="69E16F17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86FACC3" w14:textId="54F029D2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14.82</w:t>
            </w:r>
          </w:p>
        </w:tc>
        <w:tc>
          <w:tcPr>
            <w:tcW w:w="149" w:type="pct"/>
          </w:tcPr>
          <w:p w14:paraId="3F435B6E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6175358" w14:textId="2F58AEC1" w:rsidR="00EF2B15" w:rsidRPr="008827A2" w:rsidRDefault="00A51CB6" w:rsidP="0071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9" w:type="pct"/>
          </w:tcPr>
          <w:p w14:paraId="17E51C48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B7AAA4E" w14:textId="77777777" w:rsidR="00EF2B15" w:rsidRPr="008827A2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8827A2">
              <w:rPr>
                <w:rFonts w:hint="cs"/>
                <w:b/>
                <w:bCs/>
              </w:rPr>
              <w:t>-</w:t>
            </w:r>
          </w:p>
        </w:tc>
      </w:tr>
      <w:tr w:rsidR="00EF2B15" w:rsidRPr="008F0BC9" w14:paraId="27F5C557" w14:textId="77777777" w:rsidTr="00EF2B15">
        <w:tc>
          <w:tcPr>
            <w:tcW w:w="2214" w:type="pct"/>
          </w:tcPr>
          <w:p w14:paraId="42B81016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A4DED97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0" w:type="pct"/>
          </w:tcPr>
          <w:p w14:paraId="0AA08C48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C325224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149" w:type="pct"/>
          </w:tcPr>
          <w:p w14:paraId="4185FA75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BE62A01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57E6377D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5EB890F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</w:tr>
      <w:tr w:rsidR="00EF2B15" w:rsidRPr="008F0BC9" w14:paraId="4A3924B3" w14:textId="77777777" w:rsidTr="00EF2B15">
        <w:tc>
          <w:tcPr>
            <w:tcW w:w="2214" w:type="pct"/>
          </w:tcPr>
          <w:p w14:paraId="1AA0599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เจ้าหนี้</w:t>
            </w:r>
            <w:r>
              <w:rPr>
                <w:rFonts w:hint="cs"/>
                <w:b/>
                <w:bCs/>
                <w:i/>
                <w:iCs/>
                <w:cs/>
              </w:rPr>
              <w:t>หมุนเวียน</w:t>
            </w:r>
            <w:r w:rsidRPr="008F0BC9">
              <w:rPr>
                <w:rFonts w:hint="cs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6" w:type="pct"/>
          </w:tcPr>
          <w:p w14:paraId="149AF963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0" w:type="pct"/>
          </w:tcPr>
          <w:p w14:paraId="185E0F87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6B86693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1E800FA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31E5EA1D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5C532FF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7E63802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EF2B15" w:rsidRPr="008F0BC9" w14:paraId="458AB2F9" w14:textId="77777777" w:rsidTr="00EF2B15">
        <w:tc>
          <w:tcPr>
            <w:tcW w:w="2214" w:type="pct"/>
          </w:tcPr>
          <w:p w14:paraId="0D41C5AA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บริษัทใหญ่</w:t>
            </w:r>
          </w:p>
        </w:tc>
        <w:tc>
          <w:tcPr>
            <w:tcW w:w="576" w:type="pct"/>
          </w:tcPr>
          <w:p w14:paraId="2F48CE0B" w14:textId="3825996B" w:rsidR="00EF2B15" w:rsidRPr="008F0BC9" w:rsidRDefault="0086034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4.22</w:t>
            </w:r>
          </w:p>
        </w:tc>
        <w:tc>
          <w:tcPr>
            <w:tcW w:w="140" w:type="pct"/>
          </w:tcPr>
          <w:p w14:paraId="17155A2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29317CEA" w14:textId="65729A3B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11.80</w:t>
            </w:r>
          </w:p>
        </w:tc>
        <w:tc>
          <w:tcPr>
            <w:tcW w:w="149" w:type="pct"/>
          </w:tcPr>
          <w:p w14:paraId="6A91ED8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7B534489" w14:textId="4014E0BB" w:rsidR="00EF2B15" w:rsidRPr="008F0BC9" w:rsidRDefault="00A51CB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3.54</w:t>
            </w:r>
          </w:p>
        </w:tc>
        <w:tc>
          <w:tcPr>
            <w:tcW w:w="149" w:type="pct"/>
          </w:tcPr>
          <w:p w14:paraId="447947D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7BC4BCC4" w14:textId="3F3BA180" w:rsidR="00EF2B15" w:rsidRPr="008F0BC9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11.28</w:t>
            </w:r>
          </w:p>
        </w:tc>
      </w:tr>
      <w:tr w:rsidR="00EF2B15" w:rsidRPr="008F0BC9" w14:paraId="3534A185" w14:textId="77777777" w:rsidTr="00EF2B15">
        <w:tc>
          <w:tcPr>
            <w:tcW w:w="2214" w:type="pct"/>
          </w:tcPr>
          <w:p w14:paraId="7500D963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ผู้ถือหุ้นอื่น</w:t>
            </w:r>
          </w:p>
        </w:tc>
        <w:tc>
          <w:tcPr>
            <w:tcW w:w="576" w:type="pct"/>
          </w:tcPr>
          <w:p w14:paraId="3CA0B07D" w14:textId="2EDD403A" w:rsidR="00EF2B15" w:rsidRPr="008F0BC9" w:rsidRDefault="00A51CB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rPr>
                <w:rFonts w:hint="cs"/>
                <w:cs/>
              </w:rPr>
              <w:t>0.</w:t>
            </w:r>
            <w:r w:rsidR="001C3215">
              <w:rPr>
                <w:rFonts w:hint="cs"/>
                <w:cs/>
              </w:rPr>
              <w:t>50</w:t>
            </w:r>
          </w:p>
        </w:tc>
        <w:tc>
          <w:tcPr>
            <w:tcW w:w="140" w:type="pct"/>
          </w:tcPr>
          <w:p w14:paraId="7B9F7942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2FFBCE9E" w14:textId="52EE65F9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0.57</w:t>
            </w:r>
          </w:p>
        </w:tc>
        <w:tc>
          <w:tcPr>
            <w:tcW w:w="149" w:type="pct"/>
          </w:tcPr>
          <w:p w14:paraId="6A323DC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24787527" w14:textId="2E2832A1" w:rsidR="00EF2B15" w:rsidRPr="008F0BC9" w:rsidRDefault="00A51CB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rPr>
                <w:rFonts w:hint="cs"/>
                <w:cs/>
              </w:rPr>
              <w:t>0.</w:t>
            </w:r>
            <w:r w:rsidR="008363DD">
              <w:rPr>
                <w:rFonts w:hint="cs"/>
                <w:cs/>
              </w:rPr>
              <w:t>4</w:t>
            </w:r>
            <w:r w:rsidR="00AD45ED">
              <w:rPr>
                <w:rFonts w:hint="cs"/>
                <w:cs/>
              </w:rPr>
              <w:t>5</w:t>
            </w:r>
          </w:p>
        </w:tc>
        <w:tc>
          <w:tcPr>
            <w:tcW w:w="149" w:type="pct"/>
          </w:tcPr>
          <w:p w14:paraId="3C3310B1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0E1420A2" w14:textId="7F9B834B" w:rsidR="00EF2B15" w:rsidRPr="008F0BC9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0.48</w:t>
            </w:r>
          </w:p>
        </w:tc>
      </w:tr>
      <w:tr w:rsidR="00EF2B15" w:rsidRPr="008F0BC9" w14:paraId="3802302A" w14:textId="77777777" w:rsidTr="00EF2B15">
        <w:tc>
          <w:tcPr>
            <w:tcW w:w="2214" w:type="pct"/>
          </w:tcPr>
          <w:p w14:paraId="7ED5B3E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7629C06" w14:textId="36F0DD96" w:rsidR="00EF2B15" w:rsidRPr="008F0BC9" w:rsidRDefault="00A51CB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rPr>
                <w:rFonts w:hint="cs"/>
                <w:cs/>
              </w:rPr>
              <w:t>2</w:t>
            </w:r>
            <w:r w:rsidR="001C3215">
              <w:rPr>
                <w:rFonts w:hint="cs"/>
                <w:cs/>
              </w:rPr>
              <w:t>1.71</w:t>
            </w:r>
          </w:p>
        </w:tc>
        <w:tc>
          <w:tcPr>
            <w:tcW w:w="140" w:type="pct"/>
          </w:tcPr>
          <w:p w14:paraId="4D08719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7F983EB" w14:textId="753817EA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18.11</w:t>
            </w:r>
          </w:p>
        </w:tc>
        <w:tc>
          <w:tcPr>
            <w:tcW w:w="149" w:type="pct"/>
          </w:tcPr>
          <w:p w14:paraId="1A46A9B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3E96EB4" w14:textId="01F9F8F9" w:rsidR="00EF2B15" w:rsidRPr="008F0BC9" w:rsidRDefault="00A51CB6" w:rsidP="0071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" w:type="pct"/>
          </w:tcPr>
          <w:p w14:paraId="4D48C31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B70F8B5" w14:textId="1E142F18" w:rsidR="00EF2B15" w:rsidRPr="008F0BC9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</w:tr>
      <w:tr w:rsidR="00EF2B15" w:rsidRPr="008F0BC9" w14:paraId="0A36F019" w14:textId="77777777" w:rsidTr="00EF2B15">
        <w:tc>
          <w:tcPr>
            <w:tcW w:w="2214" w:type="pct"/>
          </w:tcPr>
          <w:p w14:paraId="46FE9133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F15387B" w14:textId="5082C701" w:rsidR="00EF2B15" w:rsidRPr="00994012" w:rsidRDefault="00A51CB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26.</w:t>
            </w:r>
            <w:r w:rsidR="001C3215">
              <w:rPr>
                <w:rFonts w:hint="cs"/>
                <w:b/>
                <w:bCs/>
                <w:cs/>
              </w:rPr>
              <w:t>43</w:t>
            </w:r>
          </w:p>
        </w:tc>
        <w:tc>
          <w:tcPr>
            <w:tcW w:w="140" w:type="pct"/>
          </w:tcPr>
          <w:p w14:paraId="5C249030" w14:textId="77777777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1BC628C" w14:textId="39E51C0E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994012">
              <w:rPr>
                <w:b/>
                <w:bCs/>
              </w:rPr>
              <w:t>30.48</w:t>
            </w:r>
          </w:p>
        </w:tc>
        <w:tc>
          <w:tcPr>
            <w:tcW w:w="149" w:type="pct"/>
          </w:tcPr>
          <w:p w14:paraId="331D57EC" w14:textId="77777777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7C2C205" w14:textId="7445D05C" w:rsidR="00EF2B15" w:rsidRPr="00994012" w:rsidRDefault="00AD45E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3.99</w:t>
            </w:r>
          </w:p>
        </w:tc>
        <w:tc>
          <w:tcPr>
            <w:tcW w:w="149" w:type="pct"/>
          </w:tcPr>
          <w:p w14:paraId="5599F6A8" w14:textId="77777777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E9877C1" w14:textId="73B69199" w:rsidR="00EF2B15" w:rsidRPr="00994012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994012">
              <w:rPr>
                <w:b/>
                <w:bCs/>
              </w:rPr>
              <w:t>11.76</w:t>
            </w:r>
          </w:p>
        </w:tc>
      </w:tr>
      <w:tr w:rsidR="00EF2B15" w:rsidRPr="008F0BC9" w14:paraId="64D7F4D9" w14:textId="77777777" w:rsidTr="00EF2B15">
        <w:tc>
          <w:tcPr>
            <w:tcW w:w="2214" w:type="pct"/>
          </w:tcPr>
          <w:p w14:paraId="78A59F68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" w:type="pct"/>
          </w:tcPr>
          <w:p w14:paraId="04E15F0F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0" w:type="pct"/>
          </w:tcPr>
          <w:p w14:paraId="550862BE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90" w:type="pct"/>
          </w:tcPr>
          <w:p w14:paraId="3DC0F7E1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149" w:type="pct"/>
          </w:tcPr>
          <w:p w14:paraId="2EF238F3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8" w:type="pct"/>
          </w:tcPr>
          <w:p w14:paraId="1D7F7D53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9" w:type="pct"/>
          </w:tcPr>
          <w:p w14:paraId="3EF791B9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604" w:type="pct"/>
          </w:tcPr>
          <w:p w14:paraId="3A9E455E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EF2B15" w:rsidRPr="008F0BC9" w14:paraId="7815A447" w14:textId="77777777" w:rsidTr="00EF2B15">
        <w:tc>
          <w:tcPr>
            <w:tcW w:w="2214" w:type="pct"/>
          </w:tcPr>
          <w:p w14:paraId="0757276C" w14:textId="2CDE4244" w:rsidR="00EF2B15" w:rsidRPr="009805C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sz w:val="22"/>
                <w:szCs w:val="22"/>
                <w:cs/>
              </w:rPr>
            </w:pPr>
            <w:r w:rsidRPr="009805CB">
              <w:rPr>
                <w:rFonts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3590059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0" w:type="pct"/>
          </w:tcPr>
          <w:p w14:paraId="71345EC1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01240296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5D83DA54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</w:tcPr>
          <w:p w14:paraId="265BBE4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14:paraId="28A089F5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</w:tcPr>
          <w:p w14:paraId="31D94AC1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  <w:tr w:rsidR="00EF2B15" w:rsidRPr="008F0BC9" w14:paraId="4229C0F2" w14:textId="77777777" w:rsidTr="00EF2B15">
        <w:tc>
          <w:tcPr>
            <w:tcW w:w="2214" w:type="pct"/>
          </w:tcPr>
          <w:p w14:paraId="0B95A06B" w14:textId="65A0F6D4" w:rsidR="00EF2B15" w:rsidRPr="009805C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sz w:val="22"/>
                <w:szCs w:val="22"/>
                <w:cs/>
              </w:rPr>
            </w:pPr>
            <w:r w:rsidRPr="009805CB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0637EDA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0" w:type="pct"/>
          </w:tcPr>
          <w:p w14:paraId="2AA51622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1A4ED080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5CA1702D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</w:tcPr>
          <w:p w14:paraId="3859589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14:paraId="56A8AEC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</w:tcPr>
          <w:p w14:paraId="2046409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  <w:tr w:rsidR="00EF2B15" w:rsidRPr="008F0BC9" w14:paraId="6829C230" w14:textId="77777777" w:rsidTr="00221CD5">
        <w:tc>
          <w:tcPr>
            <w:tcW w:w="2214" w:type="pct"/>
          </w:tcPr>
          <w:p w14:paraId="544543D0" w14:textId="6B2A11D5" w:rsidR="00EF2B15" w:rsidRPr="009805C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156"/>
              <w:jc w:val="thaiDistribute"/>
              <w:rPr>
                <w:b/>
                <w:bCs/>
                <w:sz w:val="22"/>
                <w:szCs w:val="22"/>
                <w:cs/>
              </w:rPr>
            </w:pPr>
            <w:r w:rsidRPr="009805CB">
              <w:rPr>
                <w:rFonts w:hint="cs"/>
                <w:cs/>
              </w:rPr>
              <w:t>ส่วนที่หมุนเวียน</w:t>
            </w:r>
          </w:p>
        </w:tc>
        <w:tc>
          <w:tcPr>
            <w:tcW w:w="576" w:type="pct"/>
            <w:vAlign w:val="center"/>
          </w:tcPr>
          <w:p w14:paraId="00475AD5" w14:textId="7A4F6E40" w:rsidR="00EF2B15" w:rsidRPr="00221CD5" w:rsidRDefault="009805CB" w:rsidP="0022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</w:pPr>
            <w:r>
              <w:rPr>
                <w:rFonts w:hint="cs"/>
                <w:cs/>
              </w:rPr>
              <w:t>386.1</w:t>
            </w:r>
            <w:r w:rsidR="008363DD">
              <w:rPr>
                <w:rFonts w:hint="cs"/>
                <w:cs/>
              </w:rPr>
              <w:t>8</w:t>
            </w:r>
          </w:p>
        </w:tc>
        <w:tc>
          <w:tcPr>
            <w:tcW w:w="140" w:type="pct"/>
          </w:tcPr>
          <w:p w14:paraId="4C744FC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2526750B" w14:textId="04E2955D" w:rsidR="00EF2B15" w:rsidRPr="001F5763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</w:rPr>
              <w:t>-</w:t>
            </w:r>
          </w:p>
        </w:tc>
        <w:tc>
          <w:tcPr>
            <w:tcW w:w="149" w:type="pct"/>
          </w:tcPr>
          <w:p w14:paraId="4F64FBBD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701A6C35" w14:textId="26355DED" w:rsidR="00EF2B15" w:rsidRPr="0071113C" w:rsidRDefault="009805CB" w:rsidP="0071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</w:pPr>
            <w:r w:rsidRPr="0071113C">
              <w:rPr>
                <w:rFonts w:hint="cs"/>
                <w:cs/>
              </w:rPr>
              <w:t>-</w:t>
            </w:r>
          </w:p>
        </w:tc>
        <w:tc>
          <w:tcPr>
            <w:tcW w:w="149" w:type="pct"/>
          </w:tcPr>
          <w:p w14:paraId="40B61255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  <w:vAlign w:val="bottom"/>
          </w:tcPr>
          <w:p w14:paraId="23EA2212" w14:textId="2FB03D98" w:rsidR="00EF2B15" w:rsidRPr="001F5763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  <w:r w:rsidRPr="008F0BC9">
              <w:rPr>
                <w:rFonts w:hint="cs"/>
              </w:rPr>
              <w:t>-</w:t>
            </w:r>
          </w:p>
        </w:tc>
      </w:tr>
      <w:tr w:rsidR="00EF2B15" w:rsidRPr="008F0BC9" w14:paraId="4A622289" w14:textId="77777777" w:rsidTr="00EF2B15">
        <w:tc>
          <w:tcPr>
            <w:tcW w:w="2214" w:type="pct"/>
          </w:tcPr>
          <w:p w14:paraId="7E3539D6" w14:textId="31D3D157" w:rsidR="00EF2B15" w:rsidRPr="009805C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156"/>
              <w:jc w:val="thaiDistribute"/>
              <w:rPr>
                <w:cs/>
              </w:rPr>
            </w:pPr>
            <w:r w:rsidRPr="009805CB">
              <w:rPr>
                <w:rFonts w:hint="cs"/>
                <w:cs/>
              </w:rPr>
              <w:t>ส่วนที่ไม่หมุนเวียน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AF8C60B" w14:textId="5F4560DF" w:rsidR="00EF2B15" w:rsidRDefault="009805CB" w:rsidP="0071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20"/>
              <w:jc w:val="both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0" w:type="pct"/>
          </w:tcPr>
          <w:p w14:paraId="14D28537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B4D5410" w14:textId="35D5423F" w:rsidR="00EF2B15" w:rsidRDefault="005A6829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5A6829">
              <w:rPr>
                <w:rFonts w:hint="cs"/>
              </w:rPr>
              <w:t>37</w:t>
            </w:r>
            <w:r w:rsidR="00221CD5">
              <w:t>0</w:t>
            </w:r>
            <w:r w:rsidR="00EF2B15" w:rsidRPr="00692F20">
              <w:rPr>
                <w:rFonts w:hint="cs"/>
                <w:cs/>
              </w:rPr>
              <w:t>.</w:t>
            </w:r>
            <w:r w:rsidRPr="005A6829">
              <w:rPr>
                <w:rFonts w:hint="cs"/>
              </w:rPr>
              <w:t>4</w:t>
            </w:r>
            <w:r w:rsidR="00221CD5">
              <w:t>4</w:t>
            </w:r>
          </w:p>
        </w:tc>
        <w:tc>
          <w:tcPr>
            <w:tcW w:w="149" w:type="pct"/>
          </w:tcPr>
          <w:p w14:paraId="109ED5CA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387C501E" w14:textId="6D3D2F1D" w:rsidR="00EF2B15" w:rsidRPr="008F0BC9" w:rsidRDefault="009805CB" w:rsidP="0071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" w:type="pct"/>
          </w:tcPr>
          <w:p w14:paraId="141A6F6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530C0D2" w14:textId="62603610" w:rsidR="00EF2B15" w:rsidRPr="008F0BC9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</w:pPr>
            <w:r w:rsidRPr="008F0BC9">
              <w:rPr>
                <w:rFonts w:hint="cs"/>
              </w:rPr>
              <w:t>-</w:t>
            </w:r>
          </w:p>
        </w:tc>
      </w:tr>
      <w:tr w:rsidR="00EF2B15" w:rsidRPr="008F0BC9" w14:paraId="4C6DFB6A" w14:textId="77777777" w:rsidTr="00EF2B15">
        <w:tc>
          <w:tcPr>
            <w:tcW w:w="2214" w:type="pct"/>
          </w:tcPr>
          <w:p w14:paraId="605F1DC0" w14:textId="3252E654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C05388D" w14:textId="21127C6F" w:rsidR="00EF2B15" w:rsidRPr="00DC44AE" w:rsidRDefault="009805C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386.1</w:t>
            </w:r>
            <w:r w:rsidR="00AD45ED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40" w:type="pct"/>
          </w:tcPr>
          <w:p w14:paraId="2F573EFB" w14:textId="77777777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1180125" w14:textId="7DC1F311" w:rsidR="00EF2B15" w:rsidRPr="00DC44AE" w:rsidRDefault="005A6829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DC44AE">
              <w:rPr>
                <w:rFonts w:hint="cs"/>
                <w:b/>
                <w:bCs/>
              </w:rPr>
              <w:t>37</w:t>
            </w:r>
            <w:r w:rsidR="00221CD5">
              <w:rPr>
                <w:b/>
                <w:bCs/>
              </w:rPr>
              <w:t>0</w:t>
            </w:r>
            <w:r w:rsidR="00EF2B15" w:rsidRPr="00DC44AE">
              <w:rPr>
                <w:b/>
                <w:bCs/>
              </w:rPr>
              <w:t>.4</w:t>
            </w:r>
            <w:r w:rsidR="00221CD5">
              <w:rPr>
                <w:b/>
                <w:bCs/>
              </w:rPr>
              <w:t>4</w:t>
            </w:r>
          </w:p>
        </w:tc>
        <w:tc>
          <w:tcPr>
            <w:tcW w:w="149" w:type="pct"/>
          </w:tcPr>
          <w:p w14:paraId="50F0B9BD" w14:textId="77777777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26492" w14:textId="68610657" w:rsidR="00EF2B15" w:rsidRPr="0071113C" w:rsidRDefault="009805CB" w:rsidP="0071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71113C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49" w:type="pct"/>
          </w:tcPr>
          <w:p w14:paraId="62A917DE" w14:textId="77777777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58FE5" w14:textId="463EE3A3" w:rsidR="00EF2B15" w:rsidRPr="00DC44AE" w:rsidRDefault="00EF2B15" w:rsidP="002E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DC44AE">
              <w:rPr>
                <w:rFonts w:hint="cs"/>
                <w:b/>
                <w:bCs/>
              </w:rPr>
              <w:t>-</w:t>
            </w:r>
          </w:p>
        </w:tc>
      </w:tr>
    </w:tbl>
    <w:p w14:paraId="171A16CE" w14:textId="30C623C7" w:rsidR="009E3821" w:rsidRDefault="009E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  <w:cs/>
        </w:rPr>
      </w:pPr>
    </w:p>
    <w:p w14:paraId="3C574EFA" w14:textId="77777777" w:rsidR="009E3821" w:rsidRDefault="009E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  <w:cs/>
        </w:rPr>
      </w:pPr>
      <w:r>
        <w:rPr>
          <w:sz w:val="22"/>
          <w:szCs w:val="22"/>
          <w:cs/>
        </w:rPr>
        <w:br w:type="page"/>
      </w:r>
    </w:p>
    <w:p w14:paraId="045C6F41" w14:textId="3BFDA5FE" w:rsidR="00870CCC" w:rsidRPr="0013199C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3199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ลูกหนี้การค้า </w:t>
      </w:r>
    </w:p>
    <w:p w14:paraId="6924CEE0" w14:textId="77777777" w:rsidR="009E45D4" w:rsidRPr="0071113C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6"/>
          <w:szCs w:val="16"/>
          <w:cs/>
          <w:lang w:val="en-US" w:bidi="th-TH"/>
        </w:rPr>
      </w:pPr>
    </w:p>
    <w:tbl>
      <w:tblPr>
        <w:tblW w:w="9297" w:type="dxa"/>
        <w:tblInd w:w="532" w:type="dxa"/>
        <w:tblLayout w:type="fixed"/>
        <w:tblLook w:val="0000" w:firstRow="0" w:lastRow="0" w:firstColumn="0" w:lastColumn="0" w:noHBand="0" w:noVBand="0"/>
      </w:tblPr>
      <w:tblGrid>
        <w:gridCol w:w="3357"/>
        <w:gridCol w:w="879"/>
        <w:gridCol w:w="1013"/>
        <w:gridCol w:w="271"/>
        <w:gridCol w:w="1086"/>
        <w:gridCol w:w="266"/>
        <w:gridCol w:w="1084"/>
        <w:gridCol w:w="240"/>
        <w:gridCol w:w="1101"/>
      </w:tblGrid>
      <w:tr w:rsidR="009C0CAC" w:rsidRPr="00BF1313" w14:paraId="3F5BF4BC" w14:textId="77777777" w:rsidTr="00C37398">
        <w:trPr>
          <w:trHeight w:val="408"/>
        </w:trPr>
        <w:tc>
          <w:tcPr>
            <w:tcW w:w="1805" w:type="pct"/>
          </w:tcPr>
          <w:p w14:paraId="44216568" w14:textId="77777777" w:rsidR="009E45D4" w:rsidRPr="00BF1313" w:rsidRDefault="009E45D4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shd w:val="clear" w:color="auto" w:fill="auto"/>
          </w:tcPr>
          <w:p w14:paraId="503C0E30" w14:textId="77777777" w:rsidR="009E45D4" w:rsidRPr="00BF1313" w:rsidRDefault="009E45D4" w:rsidP="009F0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2AF92540" w14:textId="77777777" w:rsidR="009E45D4" w:rsidRPr="00BF1313" w:rsidRDefault="004762B0" w:rsidP="00C73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316CB9D" w14:textId="77777777" w:rsidR="009E45D4" w:rsidRPr="00BF1313" w:rsidRDefault="009E45D4" w:rsidP="00385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0C8E04D4" w14:textId="77777777" w:rsidR="009E45D4" w:rsidRPr="00BF1313" w:rsidRDefault="004762B0" w:rsidP="00385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B15" w:rsidRPr="00BF1313" w14:paraId="2F0CE705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2B8CBFF1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51AC56CB" w14:textId="1D0780B0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B8A8635" w14:textId="1330BDA0" w:rsidR="00EF2B15" w:rsidRPr="002E564F" w:rsidRDefault="00C37398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64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E564F" w:rsidRPr="002E564F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6C4B7EA3" w14:textId="77777777" w:rsidR="00EF2B15" w:rsidRPr="002E564F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74615D3" w14:textId="4BA39DC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</w:tcPr>
          <w:p w14:paraId="46BFF4A0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D188813" w14:textId="04254A42" w:rsidR="00EF2B15" w:rsidRPr="00EF2B15" w:rsidRDefault="00C37398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E564F" w:rsidRPr="002E564F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41291499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008074C" w14:textId="342A2994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F2B15" w:rsidRPr="00BF1313" w14:paraId="679BB4ED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5EB72D5C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3454118B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5" w:type="pct"/>
            <w:shd w:val="clear" w:color="auto" w:fill="auto"/>
          </w:tcPr>
          <w:p w14:paraId="1831C349" w14:textId="55FC0B58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81D8D6D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0C77A7F" w14:textId="1BB8CD5C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6FB32330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659EC76" w14:textId="08C508F0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02D146CF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19621CE" w14:textId="062CDB20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C0CAC" w:rsidRPr="00BF1313" w14:paraId="52E8007F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5B78D7D0" w14:textId="77777777" w:rsidR="00F61426" w:rsidRPr="00BF1313" w:rsidRDefault="00F61426" w:rsidP="00F61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45FC4019" w14:textId="77777777" w:rsidR="00F61426" w:rsidRPr="00BF1313" w:rsidRDefault="00F61426" w:rsidP="004E2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2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22" w:type="pct"/>
            <w:gridSpan w:val="7"/>
            <w:shd w:val="clear" w:color="auto" w:fill="auto"/>
          </w:tcPr>
          <w:p w14:paraId="7933CA62" w14:textId="77777777" w:rsidR="00F61426" w:rsidRPr="00BF1313" w:rsidRDefault="00F61426" w:rsidP="00AC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B15" w:rsidRPr="00BF1313" w14:paraId="1BB3D1EA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2967DB6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3" w:type="pct"/>
          </w:tcPr>
          <w:p w14:paraId="105810E0" w14:textId="3683A585" w:rsidR="00EF2B15" w:rsidRPr="00BF1313" w:rsidRDefault="009E3821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45" w:type="pct"/>
            <w:shd w:val="clear" w:color="auto" w:fill="auto"/>
          </w:tcPr>
          <w:p w14:paraId="1D8C25C9" w14:textId="08C74D8C" w:rsidR="00EF2B15" w:rsidRPr="006A5924" w:rsidRDefault="00C2203A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621.08</w:t>
            </w:r>
          </w:p>
        </w:tc>
        <w:tc>
          <w:tcPr>
            <w:tcW w:w="146" w:type="pct"/>
            <w:shd w:val="clear" w:color="auto" w:fill="auto"/>
          </w:tcPr>
          <w:p w14:paraId="249263A4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F055955" w14:textId="68770792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851.38</w:t>
            </w:r>
          </w:p>
        </w:tc>
        <w:tc>
          <w:tcPr>
            <w:tcW w:w="143" w:type="pct"/>
            <w:shd w:val="clear" w:color="auto" w:fill="auto"/>
          </w:tcPr>
          <w:p w14:paraId="2B40C1AF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E532C11" w14:textId="58A0121A" w:rsidR="00EF2B15" w:rsidRPr="00AC5EDC" w:rsidRDefault="00C2203A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</w:t>
            </w:r>
            <w:r w:rsidR="008363D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32</w:t>
            </w:r>
          </w:p>
        </w:tc>
        <w:tc>
          <w:tcPr>
            <w:tcW w:w="129" w:type="pct"/>
            <w:shd w:val="clear" w:color="auto" w:fill="auto"/>
          </w:tcPr>
          <w:p w14:paraId="07CE6BAF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505D472" w14:textId="79E4035B" w:rsidR="00EF2B15" w:rsidRPr="00AC5EDC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</w:tr>
      <w:tr w:rsidR="00EF2B15" w:rsidRPr="00BF1313" w14:paraId="1D5427EA" w14:textId="77777777" w:rsidTr="0071472A">
        <w:trPr>
          <w:trHeight w:val="408"/>
        </w:trPr>
        <w:tc>
          <w:tcPr>
            <w:tcW w:w="1805" w:type="pct"/>
            <w:shd w:val="clear" w:color="auto" w:fill="auto"/>
          </w:tcPr>
          <w:p w14:paraId="5C88AFD5" w14:textId="1496DB53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73" w:type="pct"/>
          </w:tcPr>
          <w:p w14:paraId="02CE7691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45A759A3" w14:textId="04455F81" w:rsidR="00EF2B15" w:rsidRPr="006A5924" w:rsidRDefault="00C2203A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75</w:t>
            </w:r>
          </w:p>
        </w:tc>
        <w:tc>
          <w:tcPr>
            <w:tcW w:w="146" w:type="pct"/>
            <w:shd w:val="clear" w:color="auto" w:fill="auto"/>
          </w:tcPr>
          <w:p w14:paraId="4026AE90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703ADD2" w14:textId="396A590F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270.87</w:t>
            </w:r>
          </w:p>
        </w:tc>
        <w:tc>
          <w:tcPr>
            <w:tcW w:w="143" w:type="pct"/>
            <w:shd w:val="clear" w:color="auto" w:fill="auto"/>
          </w:tcPr>
          <w:p w14:paraId="53300D28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5759663" w14:textId="43D07489" w:rsidR="00EF2B15" w:rsidRPr="00AC5EDC" w:rsidRDefault="00C2203A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</w:t>
            </w:r>
            <w:r w:rsidR="008363D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29</w:t>
            </w:r>
          </w:p>
        </w:tc>
        <w:tc>
          <w:tcPr>
            <w:tcW w:w="129" w:type="pct"/>
            <w:shd w:val="clear" w:color="auto" w:fill="auto"/>
          </w:tcPr>
          <w:p w14:paraId="3B175285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58A37" w14:textId="2BFD5313" w:rsidR="00EF2B15" w:rsidRPr="00AC5EDC" w:rsidRDefault="00EF2B15" w:rsidP="0071113C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F2B15" w:rsidRPr="00BF1313" w14:paraId="1F17A965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408BFDD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3" w:type="pct"/>
          </w:tcPr>
          <w:p w14:paraId="559720E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21D58C3E" w14:textId="534A0752" w:rsidR="00EF2B15" w:rsidRPr="00BF1313" w:rsidRDefault="00C2203A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731.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83</w:t>
            </w:r>
          </w:p>
        </w:tc>
        <w:tc>
          <w:tcPr>
            <w:tcW w:w="146" w:type="pct"/>
            <w:shd w:val="clear" w:color="auto" w:fill="auto"/>
          </w:tcPr>
          <w:p w14:paraId="1871EFF5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660F3DC7" w14:textId="3FE7794E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1,122.25</w:t>
            </w:r>
          </w:p>
        </w:tc>
        <w:tc>
          <w:tcPr>
            <w:tcW w:w="143" w:type="pct"/>
            <w:shd w:val="clear" w:color="auto" w:fill="auto"/>
          </w:tcPr>
          <w:p w14:paraId="71C1E8D6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70E4903" w14:textId="34DD8F72" w:rsidR="00EF2B15" w:rsidRPr="001106EE" w:rsidRDefault="00C2203A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</w:t>
            </w:r>
            <w:r w:rsidR="008363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61</w:t>
            </w:r>
          </w:p>
        </w:tc>
        <w:tc>
          <w:tcPr>
            <w:tcW w:w="129" w:type="pct"/>
            <w:shd w:val="clear" w:color="auto" w:fill="auto"/>
          </w:tcPr>
          <w:p w14:paraId="3A13C7E4" w14:textId="77777777" w:rsidR="00EF2B15" w:rsidRPr="001106EE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23E83A77" w14:textId="40D806CF" w:rsidR="00EF2B15" w:rsidRPr="001106EE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B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0.14</w:t>
            </w:r>
          </w:p>
        </w:tc>
      </w:tr>
      <w:tr w:rsidR="00EF2B15" w:rsidRPr="00BF1313" w14:paraId="46F69326" w14:textId="77777777" w:rsidTr="0071472A">
        <w:trPr>
          <w:trHeight w:val="408"/>
        </w:trPr>
        <w:tc>
          <w:tcPr>
            <w:tcW w:w="1805" w:type="pct"/>
          </w:tcPr>
          <w:p w14:paraId="34222FB2" w14:textId="77777777" w:rsid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7" w:right="-1203" w:hanging="437"/>
              <w:rPr>
                <w:rFonts w:asciiTheme="majorBidi" w:hAnsiTheme="majorBidi" w:cstheme="majorBidi"/>
                <w:sz w:val="30"/>
                <w:szCs w:val="30"/>
              </w:rPr>
            </w:pPr>
            <w:r w:rsidRPr="00191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91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066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69CA4A13" w14:textId="66F354AD" w:rsidR="00EF2B15" w:rsidRPr="00191F61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7" w:right="-1203" w:firstLine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066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473" w:type="pct"/>
            <w:shd w:val="clear" w:color="auto" w:fill="auto"/>
          </w:tcPr>
          <w:p w14:paraId="1088B88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center"/>
          </w:tcPr>
          <w:p w14:paraId="7626D29F" w14:textId="77777777" w:rsidR="0033545F" w:rsidRPr="0071113C" w:rsidRDefault="0033545F" w:rsidP="0071472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81D10E0" w14:textId="4A6B0AC8" w:rsidR="00C2203A" w:rsidRPr="0071113C" w:rsidRDefault="00C2203A" w:rsidP="0071113C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1113C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vAlign w:val="center"/>
          </w:tcPr>
          <w:p w14:paraId="3E1D53CA" w14:textId="77777777" w:rsidR="00EF2B15" w:rsidRPr="0071113C" w:rsidRDefault="00EF2B15" w:rsidP="0071472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14:paraId="2E256B8C" w14:textId="77777777" w:rsidR="00EF2B15" w:rsidRPr="0071113C" w:rsidRDefault="00EF2B15" w:rsidP="0071472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24543D" w14:textId="6C9B94E7" w:rsidR="00EF2B15" w:rsidRPr="0071113C" w:rsidRDefault="00EF2B15" w:rsidP="0071113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13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center"/>
          </w:tcPr>
          <w:p w14:paraId="3AC05232" w14:textId="77777777" w:rsidR="00EF2B15" w:rsidRPr="0071113C" w:rsidRDefault="00EF2B15" w:rsidP="0071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0F06AAB" w14:textId="77777777" w:rsidR="0033545F" w:rsidRPr="0071113C" w:rsidRDefault="0033545F" w:rsidP="0071472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1E1E2E" w14:textId="6238FF68" w:rsidR="00C2203A" w:rsidRPr="0071113C" w:rsidRDefault="00C2203A" w:rsidP="007111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1113C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  <w:vAlign w:val="center"/>
          </w:tcPr>
          <w:p w14:paraId="4178B8A2" w14:textId="77777777" w:rsidR="00EF2B15" w:rsidRPr="0071113C" w:rsidRDefault="00EF2B15" w:rsidP="0071472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5C8AB128" w14:textId="77777777" w:rsidR="00EF2B15" w:rsidRPr="0071113C" w:rsidRDefault="00EF2B15" w:rsidP="0071472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4FE44F" w14:textId="4FBB3F85" w:rsidR="00EF2B15" w:rsidRPr="0071113C" w:rsidRDefault="00EF2B15" w:rsidP="0071113C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1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F2B15" w:rsidRPr="00BF1313" w14:paraId="19E1DB87" w14:textId="77777777" w:rsidTr="00C37398">
        <w:trPr>
          <w:trHeight w:val="423"/>
        </w:trPr>
        <w:tc>
          <w:tcPr>
            <w:tcW w:w="1805" w:type="pct"/>
          </w:tcPr>
          <w:p w14:paraId="7C77FA9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3" w:type="pct"/>
            <w:shd w:val="clear" w:color="auto" w:fill="auto"/>
          </w:tcPr>
          <w:p w14:paraId="21D527E8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968B9D7" w14:textId="3830DE4C" w:rsidR="00EF2B15" w:rsidRPr="00BF1313" w:rsidRDefault="00C2203A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731.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83</w:t>
            </w:r>
          </w:p>
        </w:tc>
        <w:tc>
          <w:tcPr>
            <w:tcW w:w="146" w:type="pct"/>
          </w:tcPr>
          <w:p w14:paraId="11AE1652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E9AF784" w14:textId="27AC40DB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1,122.25</w:t>
            </w:r>
          </w:p>
        </w:tc>
        <w:tc>
          <w:tcPr>
            <w:tcW w:w="143" w:type="pct"/>
          </w:tcPr>
          <w:p w14:paraId="7A1677D7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B005ABB" w14:textId="0B3B4D9A" w:rsidR="00EF2B15" w:rsidRPr="00BF1313" w:rsidRDefault="00C2203A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</w:t>
            </w:r>
            <w:r w:rsidR="008363DD">
              <w:rPr>
                <w:rFonts w:asciiTheme="majorBidi" w:hAnsiTheme="majorBidi" w:cstheme="majorBidi" w:hint="cs"/>
                <w:b/>
                <w:bCs/>
                <w:cs/>
              </w:rPr>
              <w:t>61</w:t>
            </w:r>
          </w:p>
        </w:tc>
        <w:tc>
          <w:tcPr>
            <w:tcW w:w="129" w:type="pct"/>
          </w:tcPr>
          <w:p w14:paraId="67A599DD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70C9CA2" w14:textId="2D3B634E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</w:tr>
    </w:tbl>
    <w:p w14:paraId="66B326F0" w14:textId="77777777" w:rsidR="00EF2B15" w:rsidRPr="0071113C" w:rsidRDefault="00EF2B15" w:rsidP="0029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82500CE" w14:textId="0F2A595E" w:rsidR="007D5445" w:rsidRPr="00BF1313" w:rsidRDefault="004762B0" w:rsidP="0029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การวิเคราะห์อายุของลูกหนี้การค้า มีดังนี้</w:t>
      </w:r>
    </w:p>
    <w:p w14:paraId="2E9CAABD" w14:textId="77777777" w:rsidR="00616CB3" w:rsidRPr="0071113C" w:rsidRDefault="00616CB3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05"/>
        <w:gridCol w:w="1082"/>
        <w:gridCol w:w="275"/>
        <w:gridCol w:w="1080"/>
        <w:gridCol w:w="277"/>
        <w:gridCol w:w="1074"/>
        <w:gridCol w:w="269"/>
        <w:gridCol w:w="1080"/>
      </w:tblGrid>
      <w:tr w:rsidR="009C0CAC" w:rsidRPr="00BF1313" w14:paraId="65056A9E" w14:textId="77777777" w:rsidTr="0071472A">
        <w:trPr>
          <w:tblHeader/>
        </w:trPr>
        <w:tc>
          <w:tcPr>
            <w:tcW w:w="2251" w:type="pct"/>
            <w:shd w:val="clear" w:color="auto" w:fill="auto"/>
          </w:tcPr>
          <w:p w14:paraId="5BCD0046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62906414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585C4D9F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7" w:type="pct"/>
            <w:gridSpan w:val="3"/>
            <w:shd w:val="clear" w:color="auto" w:fill="auto"/>
          </w:tcPr>
          <w:p w14:paraId="681ABE5A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2B15" w:rsidRPr="00BF1313" w14:paraId="5628C94E" w14:textId="77777777" w:rsidTr="0071472A">
        <w:trPr>
          <w:tblHeader/>
        </w:trPr>
        <w:tc>
          <w:tcPr>
            <w:tcW w:w="2251" w:type="pct"/>
            <w:shd w:val="clear" w:color="auto" w:fill="auto"/>
          </w:tcPr>
          <w:p w14:paraId="476EE27A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shd w:val="clear" w:color="auto" w:fill="auto"/>
          </w:tcPr>
          <w:p w14:paraId="03F333D9" w14:textId="4A13BAEB" w:rsidR="00EF2B15" w:rsidRPr="00BF1313" w:rsidRDefault="00C3739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C37398">
              <w:rPr>
                <w:rFonts w:hint="cs"/>
              </w:rPr>
              <w:t xml:space="preserve">30 </w:t>
            </w:r>
            <w:r w:rsidR="002E564F" w:rsidRPr="002E564F">
              <w:rPr>
                <w:rFonts w:asciiTheme="majorBidi" w:hAnsiTheme="majorBidi" w:hint="cs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</w:tcPr>
          <w:p w14:paraId="2418B0EC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</w:tcPr>
          <w:p w14:paraId="62482433" w14:textId="77B8340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F2B15">
              <w:rPr>
                <w:rFonts w:asciiTheme="majorBidi" w:hAnsiTheme="majorBidi" w:cstheme="majorBidi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</w:tcPr>
          <w:p w14:paraId="04A1A9E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shd w:val="clear" w:color="auto" w:fill="auto"/>
          </w:tcPr>
          <w:p w14:paraId="48FF8936" w14:textId="1E085E7B" w:rsidR="00EF2B15" w:rsidRPr="00BF1313" w:rsidRDefault="00C3739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C37398">
              <w:rPr>
                <w:rFonts w:hint="cs"/>
              </w:rPr>
              <w:t xml:space="preserve">30 </w:t>
            </w:r>
            <w:r w:rsidR="002E564F" w:rsidRPr="002E564F">
              <w:rPr>
                <w:rFonts w:asciiTheme="majorBidi" w:hAnsiTheme="majorBidi" w:hint="cs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0E3FC05A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</w:tcPr>
          <w:p w14:paraId="3EC2E71B" w14:textId="352C8E0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F2B15">
              <w:rPr>
                <w:rFonts w:asciiTheme="majorBidi" w:hAnsiTheme="majorBidi" w:cstheme="majorBidi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EF2B15" w:rsidRPr="00BF1313" w14:paraId="67BB04F2" w14:textId="77777777" w:rsidTr="0071472A">
        <w:trPr>
          <w:tblHeader/>
        </w:trPr>
        <w:tc>
          <w:tcPr>
            <w:tcW w:w="2251" w:type="pct"/>
            <w:shd w:val="clear" w:color="auto" w:fill="auto"/>
          </w:tcPr>
          <w:p w14:paraId="1BD82D21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shd w:val="clear" w:color="auto" w:fill="auto"/>
          </w:tcPr>
          <w:p w14:paraId="4F481CE2" w14:textId="1155045F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F2B1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1C88F86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</w:tcPr>
          <w:p w14:paraId="4DAE22EB" w14:textId="4DB9C323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F2B1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2C7E5E40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shd w:val="clear" w:color="auto" w:fill="auto"/>
          </w:tcPr>
          <w:p w14:paraId="06F27EAB" w14:textId="4794BD9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F2B1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1FF20931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</w:tcPr>
          <w:p w14:paraId="23575094" w14:textId="3DEBDE34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F2B15">
              <w:rPr>
                <w:rFonts w:asciiTheme="majorBidi" w:hAnsiTheme="majorBidi" w:cstheme="majorBidi"/>
              </w:rPr>
              <w:t>2564</w:t>
            </w:r>
          </w:p>
        </w:tc>
      </w:tr>
      <w:tr w:rsidR="00994FDC" w:rsidRPr="00BF1313" w14:paraId="0ACCC724" w14:textId="77777777" w:rsidTr="0071472A">
        <w:trPr>
          <w:tblHeader/>
        </w:trPr>
        <w:tc>
          <w:tcPr>
            <w:tcW w:w="2251" w:type="pct"/>
          </w:tcPr>
          <w:p w14:paraId="0CB9A730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9" w:type="pct"/>
            <w:gridSpan w:val="7"/>
          </w:tcPr>
          <w:p w14:paraId="494F85CC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D0663" w:rsidRPr="00BF1313" w14:paraId="7BD14023" w14:textId="77777777" w:rsidTr="0071472A">
        <w:tc>
          <w:tcPr>
            <w:tcW w:w="2251" w:type="pct"/>
          </w:tcPr>
          <w:p w14:paraId="6D00765C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79" w:type="pct"/>
          </w:tcPr>
          <w:p w14:paraId="45C98FCC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609E5FFF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36D5A024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3C6D4B23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</w:tcPr>
          <w:p w14:paraId="47E8512F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367F5F40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4F75F8A9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F2B15" w:rsidRPr="00BF1313" w14:paraId="36BF8C4F" w14:textId="77777777" w:rsidTr="0071472A">
        <w:tc>
          <w:tcPr>
            <w:tcW w:w="2251" w:type="pct"/>
          </w:tcPr>
          <w:p w14:paraId="25966944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ยังไม่</w:t>
            </w:r>
            <w:r w:rsidRPr="00BF1313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79" w:type="pct"/>
          </w:tcPr>
          <w:p w14:paraId="16511492" w14:textId="20D57F7D" w:rsidR="00EF2B15" w:rsidRPr="00BF1313" w:rsidRDefault="009805CB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621.08</w:t>
            </w:r>
          </w:p>
        </w:tc>
        <w:tc>
          <w:tcPr>
            <w:tcW w:w="147" w:type="pct"/>
          </w:tcPr>
          <w:p w14:paraId="3F8EE7BA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685C975F" w14:textId="0A5021FE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851.38</w:t>
            </w:r>
          </w:p>
        </w:tc>
        <w:tc>
          <w:tcPr>
            <w:tcW w:w="148" w:type="pct"/>
          </w:tcPr>
          <w:p w14:paraId="4327F852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</w:tcPr>
          <w:p w14:paraId="6F6E2F56" w14:textId="00DA874C" w:rsidR="00EF2B15" w:rsidRPr="00BF1313" w:rsidRDefault="00C2203A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</w:t>
            </w:r>
            <w:r w:rsidR="008363DD">
              <w:rPr>
                <w:rFonts w:asciiTheme="majorBidi" w:hAnsiTheme="majorBidi" w:cstheme="majorBidi" w:hint="cs"/>
                <w:cs/>
              </w:rPr>
              <w:t>32</w:t>
            </w:r>
          </w:p>
        </w:tc>
        <w:tc>
          <w:tcPr>
            <w:tcW w:w="144" w:type="pct"/>
          </w:tcPr>
          <w:p w14:paraId="711AF65E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326A655E" w14:textId="059588A6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0.14</w:t>
            </w:r>
          </w:p>
        </w:tc>
      </w:tr>
      <w:tr w:rsidR="00EF2B15" w:rsidRPr="00BF1313" w14:paraId="2F4CE5A4" w14:textId="77777777" w:rsidTr="0071472A">
        <w:tc>
          <w:tcPr>
            <w:tcW w:w="2251" w:type="pct"/>
          </w:tcPr>
          <w:p w14:paraId="4070BDCE" w14:textId="27E7C11B" w:rsidR="00EF2B15" w:rsidRPr="0084722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 w:right="20" w:hanging="410"/>
              <w:rPr>
                <w:rFonts w:asciiTheme="majorBidi" w:hAnsiTheme="majorBidi" w:cstheme="majorBidi"/>
              </w:rPr>
            </w:pPr>
            <w:r w:rsidRPr="00357F7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</w:t>
            </w:r>
            <w:r w:rsidRPr="00847229">
              <w:rPr>
                <w:rFonts w:asciiTheme="majorBidi" w:hAnsiTheme="majorBidi"/>
                <w:cs/>
              </w:rPr>
              <w:t>ค่าเผื่อผลขาดทุนด้านเครดิตที่คาดว่า</w:t>
            </w:r>
          </w:p>
          <w:p w14:paraId="35ED44A8" w14:textId="272F3AD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 w:right="20" w:hanging="41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/>
              </w:rPr>
              <w:t xml:space="preserve">          </w:t>
            </w:r>
            <w:r w:rsidRPr="00847229">
              <w:rPr>
                <w:rFonts w:asciiTheme="majorBidi" w:hAnsiTheme="majorBidi"/>
                <w:cs/>
              </w:rPr>
              <w:t>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ECCD572" w14:textId="77777777" w:rsidR="000E6BFD" w:rsidRPr="0071113C" w:rsidRDefault="000E6BFD" w:rsidP="0071113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A6FA750" w14:textId="0325404C" w:rsidR="00C2203A" w:rsidRPr="0071113C" w:rsidRDefault="00C2203A" w:rsidP="0071113C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11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center"/>
          </w:tcPr>
          <w:p w14:paraId="58729070" w14:textId="77777777" w:rsidR="00EF2B15" w:rsidRPr="0071113C" w:rsidRDefault="00EF2B15" w:rsidP="0071113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42BFFE67" w14:textId="77777777" w:rsidR="00EF2B15" w:rsidRPr="0071113C" w:rsidRDefault="00EF2B15" w:rsidP="0071113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E1BF380" w14:textId="5A8F92C7" w:rsidR="00EF2B15" w:rsidRPr="0071113C" w:rsidRDefault="00EF2B15" w:rsidP="0071113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11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vAlign w:val="center"/>
          </w:tcPr>
          <w:p w14:paraId="51595508" w14:textId="77777777" w:rsidR="00EF2B15" w:rsidRPr="0071113C" w:rsidRDefault="00EF2B15" w:rsidP="0071113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75544176" w14:textId="77777777" w:rsidR="000E6BFD" w:rsidRPr="0071113C" w:rsidRDefault="000E6BFD" w:rsidP="0071113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B200472" w14:textId="3C604E9E" w:rsidR="00C2203A" w:rsidRPr="0071113C" w:rsidRDefault="00C2203A" w:rsidP="007111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11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465782DF" w14:textId="77777777" w:rsidR="00EF2B15" w:rsidRPr="0071113C" w:rsidRDefault="00EF2B15" w:rsidP="0071113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042DED4C" w14:textId="77777777" w:rsidR="00EF2B15" w:rsidRPr="0071113C" w:rsidRDefault="00EF2B15" w:rsidP="0071113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6448FC9" w14:textId="70F53960" w:rsidR="00EF2B15" w:rsidRPr="0071113C" w:rsidRDefault="00EF2B15" w:rsidP="0071113C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11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F2B15" w:rsidRPr="00C2203A" w14:paraId="55E8D3A3" w14:textId="77777777" w:rsidTr="0071472A">
        <w:tc>
          <w:tcPr>
            <w:tcW w:w="2251" w:type="pct"/>
          </w:tcPr>
          <w:p w14:paraId="34129354" w14:textId="6DFAFAA3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405C6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47AAD3AF" w14:textId="339838DB" w:rsidR="00EF2B15" w:rsidRPr="00C2203A" w:rsidRDefault="009805CB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621.08</w:t>
            </w:r>
          </w:p>
        </w:tc>
        <w:tc>
          <w:tcPr>
            <w:tcW w:w="147" w:type="pct"/>
          </w:tcPr>
          <w:p w14:paraId="7F87B610" w14:textId="77777777" w:rsidR="00EF2B15" w:rsidRPr="00C2203A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4608DAF" w14:textId="50FEC292" w:rsidR="00EF2B15" w:rsidRPr="00C2203A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C2203A">
              <w:rPr>
                <w:rFonts w:asciiTheme="majorBidi" w:hAnsiTheme="majorBidi" w:cstheme="majorBidi"/>
                <w:b/>
                <w:bCs/>
              </w:rPr>
              <w:t>851.38</w:t>
            </w:r>
          </w:p>
        </w:tc>
        <w:tc>
          <w:tcPr>
            <w:tcW w:w="148" w:type="pct"/>
          </w:tcPr>
          <w:p w14:paraId="57282E71" w14:textId="77777777" w:rsidR="00EF2B15" w:rsidRPr="00C2203A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3B8A83E9" w14:textId="31E568C5" w:rsidR="00EF2B15" w:rsidRPr="00C2203A" w:rsidRDefault="009805CB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</w:t>
            </w:r>
            <w:r w:rsidR="008363DD">
              <w:rPr>
                <w:rFonts w:asciiTheme="majorBidi" w:hAnsiTheme="majorBidi" w:cstheme="majorBidi" w:hint="cs"/>
                <w:b/>
                <w:bCs/>
                <w:cs/>
              </w:rPr>
              <w:t>32</w:t>
            </w:r>
          </w:p>
        </w:tc>
        <w:tc>
          <w:tcPr>
            <w:tcW w:w="144" w:type="pct"/>
          </w:tcPr>
          <w:p w14:paraId="4BF359D6" w14:textId="77777777" w:rsidR="00EF2B15" w:rsidRPr="00C2203A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1CA3890" w14:textId="435CD6BD" w:rsidR="00EF2B15" w:rsidRPr="00C2203A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C2203A">
              <w:rPr>
                <w:rFonts w:asciiTheme="majorBidi" w:hAnsiTheme="majorBidi" w:cstheme="majorBidi"/>
                <w:b/>
                <w:bCs/>
              </w:rPr>
              <w:t>0.14</w:t>
            </w:r>
          </w:p>
        </w:tc>
      </w:tr>
      <w:tr w:rsidR="00EF2B15" w:rsidRPr="00373D96" w14:paraId="6914D8C4" w14:textId="77777777" w:rsidTr="0071472A">
        <w:tc>
          <w:tcPr>
            <w:tcW w:w="2251" w:type="pct"/>
          </w:tcPr>
          <w:p w14:paraId="0474F2FE" w14:textId="77777777" w:rsidR="00EF2B15" w:rsidRPr="0071113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59AAC54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69D1D2E0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193DCB4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14:paraId="1086AC80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9946C71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6E10D888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74FBD10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EF2B15" w:rsidRPr="00BF1313" w14:paraId="64A89CC0" w14:textId="77777777" w:rsidTr="0071472A">
        <w:tc>
          <w:tcPr>
            <w:tcW w:w="2251" w:type="pct"/>
          </w:tcPr>
          <w:p w14:paraId="25762AF1" w14:textId="7A68B44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579" w:type="pct"/>
          </w:tcPr>
          <w:p w14:paraId="415A1919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38819ABD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5F1A2983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09B7732A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</w:tcPr>
          <w:p w14:paraId="5DC9CD4D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21D5E1E9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25486071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</w:p>
        </w:tc>
      </w:tr>
      <w:tr w:rsidR="00EF2B15" w:rsidRPr="00BF1313" w14:paraId="7874C6FC" w14:textId="77777777" w:rsidTr="0071472A">
        <w:tc>
          <w:tcPr>
            <w:tcW w:w="2251" w:type="pct"/>
          </w:tcPr>
          <w:p w14:paraId="33925974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ยังไม่</w:t>
            </w:r>
            <w:r w:rsidRPr="00BF1313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79" w:type="pct"/>
          </w:tcPr>
          <w:p w14:paraId="107E799B" w14:textId="34D9DB9A" w:rsidR="00EF2B15" w:rsidRPr="00BF1313" w:rsidRDefault="009805CB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110.75</w:t>
            </w:r>
          </w:p>
        </w:tc>
        <w:tc>
          <w:tcPr>
            <w:tcW w:w="147" w:type="pct"/>
          </w:tcPr>
          <w:p w14:paraId="5F0BE734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66B1A30F" w14:textId="6B2AE9BA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270.87</w:t>
            </w:r>
          </w:p>
        </w:tc>
        <w:tc>
          <w:tcPr>
            <w:tcW w:w="148" w:type="pct"/>
          </w:tcPr>
          <w:p w14:paraId="47C9693D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</w:tcPr>
          <w:p w14:paraId="14D72D7E" w14:textId="68211749" w:rsidR="00EF2B15" w:rsidRPr="00BF1313" w:rsidRDefault="009805CB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</w:t>
            </w:r>
            <w:r w:rsidR="008363DD">
              <w:rPr>
                <w:rFonts w:asciiTheme="majorBidi" w:hAnsiTheme="majorBidi" w:cstheme="majorBidi" w:hint="cs"/>
                <w:cs/>
              </w:rPr>
              <w:t>29</w:t>
            </w:r>
          </w:p>
        </w:tc>
        <w:tc>
          <w:tcPr>
            <w:tcW w:w="144" w:type="pct"/>
          </w:tcPr>
          <w:p w14:paraId="1DF8F692" w14:textId="77777777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7317F090" w14:textId="641CC907" w:rsidR="00EF2B15" w:rsidRPr="0071113C" w:rsidRDefault="00EF2B15" w:rsidP="0071113C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113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2B15" w:rsidRPr="00BF1313" w14:paraId="4A3BA994" w14:textId="77777777" w:rsidTr="0071472A">
        <w:tc>
          <w:tcPr>
            <w:tcW w:w="2251" w:type="pct"/>
          </w:tcPr>
          <w:p w14:paraId="160F94D2" w14:textId="77777777" w:rsidR="00EF2B15" w:rsidRPr="0084722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 w:right="20" w:hanging="410"/>
              <w:rPr>
                <w:rFonts w:asciiTheme="majorBidi" w:hAnsiTheme="majorBidi" w:cstheme="majorBidi"/>
              </w:rPr>
            </w:pPr>
            <w:r w:rsidRPr="00357F7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</w:t>
            </w:r>
            <w:r w:rsidRPr="00847229">
              <w:rPr>
                <w:rFonts w:asciiTheme="majorBidi" w:hAnsiTheme="majorBidi"/>
                <w:cs/>
              </w:rPr>
              <w:t>ค่าเผื่อผลขาดทุนด้านเครดิตที่คาดว่า</w:t>
            </w:r>
          </w:p>
          <w:p w14:paraId="57CEC811" w14:textId="6ECCED4A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0" w:right="20" w:hanging="50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 xml:space="preserve">          </w:t>
            </w:r>
            <w:r w:rsidRPr="00847229">
              <w:rPr>
                <w:rFonts w:asciiTheme="majorBidi" w:hAnsiTheme="majorBidi"/>
                <w:cs/>
              </w:rPr>
              <w:t>จะเกิดขึ้น</w:t>
            </w:r>
          </w:p>
        </w:tc>
        <w:tc>
          <w:tcPr>
            <w:tcW w:w="579" w:type="pct"/>
          </w:tcPr>
          <w:p w14:paraId="77189FBD" w14:textId="77777777" w:rsidR="00746226" w:rsidRPr="0071113C" w:rsidRDefault="00746226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</w:pPr>
          </w:p>
          <w:p w14:paraId="32DE0660" w14:textId="06B51E42" w:rsidR="009805CB" w:rsidRPr="0071113C" w:rsidRDefault="009805CB" w:rsidP="0071113C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13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AA74E52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</w:pPr>
          </w:p>
        </w:tc>
        <w:tc>
          <w:tcPr>
            <w:tcW w:w="578" w:type="pct"/>
          </w:tcPr>
          <w:p w14:paraId="5074678C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</w:pPr>
          </w:p>
          <w:p w14:paraId="4F74512B" w14:textId="1CB53E0D" w:rsidR="00EF2B15" w:rsidRPr="0071113C" w:rsidRDefault="00EF2B15" w:rsidP="0071113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13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C5AACFF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</w:pPr>
          </w:p>
        </w:tc>
        <w:tc>
          <w:tcPr>
            <w:tcW w:w="575" w:type="pct"/>
          </w:tcPr>
          <w:p w14:paraId="2ADB1405" w14:textId="77777777" w:rsidR="000E6BFD" w:rsidRPr="0071113C" w:rsidRDefault="000E6BF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</w:pPr>
          </w:p>
          <w:p w14:paraId="7DAB8C53" w14:textId="319BD1AB" w:rsidR="009805CB" w:rsidRPr="0071113C" w:rsidRDefault="009805CB" w:rsidP="007111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13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9333640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</w:pPr>
          </w:p>
        </w:tc>
        <w:tc>
          <w:tcPr>
            <w:tcW w:w="578" w:type="pct"/>
          </w:tcPr>
          <w:p w14:paraId="59444BA6" w14:textId="77777777" w:rsidR="00EF2B15" w:rsidRPr="0071113C" w:rsidRDefault="00EF2B15" w:rsidP="0071113C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B516E1" w14:textId="2C170369" w:rsidR="00EF2B15" w:rsidRPr="0071113C" w:rsidRDefault="00EF2B15" w:rsidP="0071113C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13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2B15" w:rsidRPr="00BF1313" w14:paraId="67C948BB" w14:textId="77777777" w:rsidTr="0071472A">
        <w:tc>
          <w:tcPr>
            <w:tcW w:w="2251" w:type="pct"/>
          </w:tcPr>
          <w:p w14:paraId="48A22A4F" w14:textId="506E1FF2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F405C6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103E0606" w14:textId="43741517" w:rsidR="00EF2B15" w:rsidRPr="0037213D" w:rsidRDefault="009805CB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110.75</w:t>
            </w:r>
          </w:p>
        </w:tc>
        <w:tc>
          <w:tcPr>
            <w:tcW w:w="147" w:type="pct"/>
          </w:tcPr>
          <w:p w14:paraId="3679C82E" w14:textId="77777777" w:rsidR="00EF2B15" w:rsidRPr="00AC5ED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790168CB" w14:textId="701A4A8B" w:rsidR="00EF2B15" w:rsidRPr="00AC5ED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270.87</w:t>
            </w:r>
          </w:p>
        </w:tc>
        <w:tc>
          <w:tcPr>
            <w:tcW w:w="148" w:type="pct"/>
          </w:tcPr>
          <w:p w14:paraId="461E3D04" w14:textId="77777777" w:rsidR="00EF2B15" w:rsidRPr="00AC5ED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1117934E" w14:textId="4D7E82D1" w:rsidR="00EF2B15" w:rsidRPr="00AC5EDC" w:rsidRDefault="009805CB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</w:t>
            </w:r>
            <w:r w:rsidR="008363DD">
              <w:rPr>
                <w:rFonts w:asciiTheme="majorBidi" w:hAnsiTheme="majorBidi" w:cstheme="majorBidi" w:hint="cs"/>
                <w:b/>
                <w:bCs/>
                <w:cs/>
              </w:rPr>
              <w:t>29</w:t>
            </w:r>
          </w:p>
        </w:tc>
        <w:tc>
          <w:tcPr>
            <w:tcW w:w="144" w:type="pct"/>
          </w:tcPr>
          <w:p w14:paraId="507ACA70" w14:textId="77777777" w:rsidR="00EF2B15" w:rsidRPr="00AC5ED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11B4FFE2" w14:textId="09EAA066" w:rsidR="00EF2B15" w:rsidRPr="0071113C" w:rsidRDefault="00EF2B15" w:rsidP="0071113C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11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F2B15" w:rsidRPr="00373D96" w14:paraId="6457B942" w14:textId="77777777" w:rsidTr="0071472A">
        <w:tc>
          <w:tcPr>
            <w:tcW w:w="2251" w:type="pct"/>
          </w:tcPr>
          <w:p w14:paraId="2FF820A6" w14:textId="77777777" w:rsidR="00EF2B15" w:rsidRPr="0071113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5D095DAA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4B5B2909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34215CA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194A9FDB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5EE35440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5223F4DD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875A56A" w14:textId="77777777" w:rsidR="00EF2B15" w:rsidRPr="0071113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F2B15" w:rsidRPr="00BF1313" w14:paraId="47F1D0B9" w14:textId="77777777" w:rsidTr="0071472A">
        <w:trPr>
          <w:trHeight w:val="281"/>
        </w:trPr>
        <w:tc>
          <w:tcPr>
            <w:tcW w:w="2251" w:type="pct"/>
          </w:tcPr>
          <w:p w14:paraId="146B0C72" w14:textId="2BCC73F0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405C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69C9215E" w14:textId="444A7DB1" w:rsidR="00EF2B15" w:rsidRPr="00AC5EDC" w:rsidRDefault="009805CB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731.83</w:t>
            </w:r>
          </w:p>
        </w:tc>
        <w:tc>
          <w:tcPr>
            <w:tcW w:w="147" w:type="pct"/>
          </w:tcPr>
          <w:p w14:paraId="6411F694" w14:textId="77777777" w:rsidR="00EF2B15" w:rsidRPr="00AC5ED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02D6708" w14:textId="3BAA9DD3" w:rsidR="00EF2B15" w:rsidRPr="00AC5ED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1,122.25</w:t>
            </w:r>
          </w:p>
        </w:tc>
        <w:tc>
          <w:tcPr>
            <w:tcW w:w="148" w:type="pct"/>
          </w:tcPr>
          <w:p w14:paraId="08D65A87" w14:textId="77777777" w:rsidR="00EF2B15" w:rsidRPr="00AC5ED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225B9E7F" w14:textId="3C29F32D" w:rsidR="00EF2B15" w:rsidRPr="00AC5EDC" w:rsidRDefault="009805CB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</w:t>
            </w:r>
            <w:r w:rsidR="008363DD">
              <w:rPr>
                <w:rFonts w:asciiTheme="majorBidi" w:hAnsiTheme="majorBidi" w:cstheme="majorBidi" w:hint="cs"/>
                <w:b/>
                <w:bCs/>
                <w:cs/>
              </w:rPr>
              <w:t>61</w:t>
            </w:r>
          </w:p>
        </w:tc>
        <w:tc>
          <w:tcPr>
            <w:tcW w:w="144" w:type="pct"/>
          </w:tcPr>
          <w:p w14:paraId="2FDC437B" w14:textId="77777777" w:rsidR="00EF2B15" w:rsidRPr="00AC5ED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30159B41" w14:textId="091826F3" w:rsidR="00EF2B15" w:rsidRPr="00AC5EDC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0.14</w:t>
            </w:r>
          </w:p>
        </w:tc>
      </w:tr>
    </w:tbl>
    <w:p w14:paraId="08BDEF88" w14:textId="77777777" w:rsidR="009E45D4" w:rsidRPr="0071113C" w:rsidRDefault="009E45D4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sz w:val="16"/>
          <w:szCs w:val="16"/>
        </w:rPr>
      </w:pPr>
    </w:p>
    <w:p w14:paraId="799AD8BE" w14:textId="60A9A5E8" w:rsidR="009E45D4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8B1188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8B1188">
        <w:rPr>
          <w:rFonts w:asciiTheme="majorBidi" w:hAnsiTheme="majorBidi" w:cstheme="majorBidi"/>
          <w:cs/>
        </w:rPr>
        <w:t>กลุ่ม</w:t>
      </w:r>
      <w:r w:rsidRPr="008B1188">
        <w:rPr>
          <w:rFonts w:asciiTheme="majorBidi" w:hAnsiTheme="majorBidi" w:cstheme="majorBidi"/>
          <w:cs/>
          <w:lang w:val="th-TH"/>
        </w:rPr>
        <w:t>บริษัท</w:t>
      </w:r>
      <w:r w:rsidRPr="008B1188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 w:rsidRPr="008B1188">
        <w:rPr>
          <w:rFonts w:asciiTheme="majorBidi" w:hAnsiTheme="majorBidi" w:cstheme="majorBidi"/>
        </w:rPr>
        <w:t>7</w:t>
      </w:r>
      <w:r w:rsidRPr="008B1188">
        <w:rPr>
          <w:rFonts w:asciiTheme="majorBidi" w:hAnsiTheme="majorBidi" w:cstheme="majorBidi"/>
        </w:rPr>
        <w:t xml:space="preserve"> </w:t>
      </w:r>
      <w:r w:rsidRPr="008B1188">
        <w:rPr>
          <w:rFonts w:asciiTheme="majorBidi" w:hAnsiTheme="majorBidi" w:cstheme="majorBidi"/>
          <w:cs/>
        </w:rPr>
        <w:t xml:space="preserve">วันถึง </w:t>
      </w:r>
      <w:r w:rsidR="00F4352B">
        <w:rPr>
          <w:rFonts w:asciiTheme="majorBidi" w:hAnsiTheme="majorBidi" w:cstheme="majorBidi"/>
        </w:rPr>
        <w:t>70</w:t>
      </w:r>
      <w:r w:rsidRPr="008B1188">
        <w:rPr>
          <w:rFonts w:asciiTheme="majorBidi" w:hAnsiTheme="majorBidi" w:cstheme="majorBidi"/>
          <w:cs/>
        </w:rPr>
        <w:t xml:space="preserve"> วัน</w:t>
      </w:r>
    </w:p>
    <w:p w14:paraId="1D6D9BAC" w14:textId="70F25A06" w:rsidR="00870CCC" w:rsidRPr="00BF1313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p w14:paraId="10F9CE22" w14:textId="77777777" w:rsidR="009E45D4" w:rsidRPr="00994FDC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990"/>
        <w:gridCol w:w="1082"/>
        <w:gridCol w:w="274"/>
        <w:gridCol w:w="1090"/>
        <w:gridCol w:w="274"/>
        <w:gridCol w:w="1065"/>
        <w:gridCol w:w="252"/>
        <w:gridCol w:w="1103"/>
      </w:tblGrid>
      <w:tr w:rsidR="00AF4170" w:rsidRPr="00BF1313" w14:paraId="63E55300" w14:textId="77777777" w:rsidTr="007418DA">
        <w:trPr>
          <w:trHeight w:val="408"/>
          <w:tblHeader/>
        </w:trPr>
        <w:tc>
          <w:tcPr>
            <w:tcW w:w="1760" w:type="pct"/>
          </w:tcPr>
          <w:p w14:paraId="5A65AE1D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9D57E7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5E61F665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3665FE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14F3B14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B15" w:rsidRPr="00BF1313" w14:paraId="164B3EFD" w14:textId="77777777" w:rsidTr="007418DA">
        <w:trPr>
          <w:trHeight w:val="408"/>
          <w:tblHeader/>
        </w:trPr>
        <w:tc>
          <w:tcPr>
            <w:tcW w:w="1760" w:type="pct"/>
            <w:shd w:val="clear" w:color="auto" w:fill="auto"/>
          </w:tcPr>
          <w:p w14:paraId="42F5AEC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63EA417" w14:textId="5FBC360B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C29EF1C" w14:textId="19AB19A7" w:rsidR="00EF2B15" w:rsidRPr="00BF1313" w:rsidRDefault="00C37398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518D8" w:rsidRPr="002E564F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3FC6B61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544CE60" w14:textId="2F7F3E49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7BAE04ED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DFFDFF2" w14:textId="32EC1C12" w:rsidR="00EF2B15" w:rsidRPr="00BF1313" w:rsidRDefault="00C37398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518D8" w:rsidRPr="002E564F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3C3F3DD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133AB9B" w14:textId="2CCC9C7F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F2B15" w:rsidRPr="00BF1313" w14:paraId="1C1EA163" w14:textId="77777777" w:rsidTr="007418DA">
        <w:trPr>
          <w:trHeight w:val="408"/>
          <w:tblHeader/>
        </w:trPr>
        <w:tc>
          <w:tcPr>
            <w:tcW w:w="1760" w:type="pct"/>
            <w:shd w:val="clear" w:color="auto" w:fill="auto"/>
          </w:tcPr>
          <w:p w14:paraId="6FAE0F26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0388111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2" w:type="pct"/>
            <w:shd w:val="clear" w:color="auto" w:fill="auto"/>
          </w:tcPr>
          <w:p w14:paraId="1603F1E0" w14:textId="50C32435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3062EE66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E609898" w14:textId="5FF2BD39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3ACADB6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34F021D" w14:textId="3017806A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3" w:type="pct"/>
            <w:shd w:val="clear" w:color="auto" w:fill="auto"/>
          </w:tcPr>
          <w:p w14:paraId="5910DF4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751E72D" w14:textId="5551A966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E63E1" w:rsidRPr="00BF1313" w14:paraId="4FD162FF" w14:textId="77777777" w:rsidTr="007418DA">
        <w:trPr>
          <w:trHeight w:val="408"/>
          <w:tblHeader/>
        </w:trPr>
        <w:tc>
          <w:tcPr>
            <w:tcW w:w="1760" w:type="pct"/>
            <w:shd w:val="clear" w:color="auto" w:fill="auto"/>
          </w:tcPr>
          <w:p w14:paraId="5E220624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5A526F3D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7" w:type="pct"/>
            <w:gridSpan w:val="7"/>
            <w:shd w:val="clear" w:color="auto" w:fill="auto"/>
          </w:tcPr>
          <w:p w14:paraId="27826109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B15" w:rsidRPr="00BF1313" w14:paraId="613C6F32" w14:textId="77777777" w:rsidTr="007418DA">
        <w:trPr>
          <w:trHeight w:val="408"/>
        </w:trPr>
        <w:tc>
          <w:tcPr>
            <w:tcW w:w="1760" w:type="pct"/>
            <w:shd w:val="clear" w:color="auto" w:fill="auto"/>
          </w:tcPr>
          <w:p w14:paraId="2ECFAA7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3" w:type="pct"/>
          </w:tcPr>
          <w:p w14:paraId="6FCBDBFD" w14:textId="7AF6655B" w:rsidR="00EF2B15" w:rsidRPr="00BF1313" w:rsidRDefault="009E3821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2" w:type="pct"/>
            <w:shd w:val="clear" w:color="auto" w:fill="auto"/>
          </w:tcPr>
          <w:p w14:paraId="7AC378A9" w14:textId="1CAE9B76" w:rsidR="00EF2B15" w:rsidRPr="00AC5EDC" w:rsidRDefault="008363D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7.20</w:t>
            </w:r>
          </w:p>
        </w:tc>
        <w:tc>
          <w:tcPr>
            <w:tcW w:w="145" w:type="pct"/>
            <w:shd w:val="clear" w:color="auto" w:fill="auto"/>
          </w:tcPr>
          <w:p w14:paraId="37F8E00F" w14:textId="77777777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1B8723E" w14:textId="36CF1B8F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145" w:type="pct"/>
            <w:shd w:val="clear" w:color="auto" w:fill="auto"/>
          </w:tcPr>
          <w:p w14:paraId="7C03A9B5" w14:textId="77777777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3928841" w14:textId="35D03FD6" w:rsidR="00EF2B15" w:rsidRPr="00AC5EDC" w:rsidRDefault="008363DD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4.56</w:t>
            </w:r>
          </w:p>
        </w:tc>
        <w:tc>
          <w:tcPr>
            <w:tcW w:w="133" w:type="pct"/>
            <w:shd w:val="clear" w:color="auto" w:fill="auto"/>
          </w:tcPr>
          <w:p w14:paraId="1781F710" w14:textId="77777777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FEFE54B" w14:textId="531BCB85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11.79</w:t>
            </w:r>
          </w:p>
        </w:tc>
      </w:tr>
      <w:tr w:rsidR="00EF2B15" w:rsidRPr="00BF1313" w14:paraId="21358D5B" w14:textId="77777777" w:rsidTr="007418DA">
        <w:trPr>
          <w:trHeight w:val="408"/>
        </w:trPr>
        <w:tc>
          <w:tcPr>
            <w:tcW w:w="1760" w:type="pct"/>
            <w:shd w:val="clear" w:color="auto" w:fill="auto"/>
          </w:tcPr>
          <w:p w14:paraId="6682C23B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3" w:type="pct"/>
          </w:tcPr>
          <w:p w14:paraId="41622EF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EAFC7C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88F797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3341E0D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171C5AB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64B90F01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2A818A0F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69A1C1E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B15" w:rsidRPr="00BF1313" w14:paraId="37D903CA" w14:textId="77777777" w:rsidTr="007418DA">
        <w:trPr>
          <w:trHeight w:val="408"/>
        </w:trPr>
        <w:tc>
          <w:tcPr>
            <w:tcW w:w="1760" w:type="pct"/>
            <w:shd w:val="clear" w:color="auto" w:fill="auto"/>
          </w:tcPr>
          <w:p w14:paraId="186AB3D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3" w:type="pct"/>
          </w:tcPr>
          <w:p w14:paraId="508312D4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F763E49" w14:textId="14826437" w:rsidR="00EF2B15" w:rsidRPr="00BF1313" w:rsidRDefault="008363D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0.2</w:t>
            </w:r>
            <w:r w:rsidR="007418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0640463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D39C8D" w14:textId="42610C39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435.76</w:t>
            </w:r>
          </w:p>
        </w:tc>
        <w:tc>
          <w:tcPr>
            <w:tcW w:w="145" w:type="pct"/>
            <w:shd w:val="clear" w:color="auto" w:fill="auto"/>
          </w:tcPr>
          <w:p w14:paraId="5329B9DE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2CC622D" w14:textId="5D108F69" w:rsidR="00EF2B15" w:rsidRPr="00BF1313" w:rsidRDefault="00147FE1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5DF1ABB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B117598" w14:textId="6C5B9CCF" w:rsidR="00EF2B15" w:rsidRPr="00BF1313" w:rsidRDefault="00EF2B15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F2B15" w:rsidRPr="00BF1313" w14:paraId="5682D64D" w14:textId="77777777" w:rsidTr="007418DA">
        <w:trPr>
          <w:trHeight w:val="408"/>
        </w:trPr>
        <w:tc>
          <w:tcPr>
            <w:tcW w:w="1760" w:type="pct"/>
            <w:shd w:val="clear" w:color="auto" w:fill="auto"/>
          </w:tcPr>
          <w:p w14:paraId="1E7CA976" w14:textId="4E9451BA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3" w:type="pct"/>
          </w:tcPr>
          <w:p w14:paraId="2F7DDFB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AFB829D" w14:textId="2D0D3AE8" w:rsidR="00EF2B15" w:rsidRPr="00BF1313" w:rsidRDefault="008363D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43.04</w:t>
            </w:r>
          </w:p>
        </w:tc>
        <w:tc>
          <w:tcPr>
            <w:tcW w:w="145" w:type="pct"/>
            <w:shd w:val="clear" w:color="auto" w:fill="auto"/>
          </w:tcPr>
          <w:p w14:paraId="6DCE776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4C8B238" w14:textId="201EC74B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32.64</w:t>
            </w:r>
          </w:p>
        </w:tc>
        <w:tc>
          <w:tcPr>
            <w:tcW w:w="145" w:type="pct"/>
            <w:shd w:val="clear" w:color="auto" w:fill="auto"/>
          </w:tcPr>
          <w:p w14:paraId="4269E08A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2D7F1EF" w14:textId="3FB1481D" w:rsidR="00EF2B15" w:rsidRPr="00BF1313" w:rsidRDefault="00147FE1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23.46</w:t>
            </w:r>
          </w:p>
        </w:tc>
        <w:tc>
          <w:tcPr>
            <w:tcW w:w="133" w:type="pct"/>
            <w:shd w:val="clear" w:color="auto" w:fill="auto"/>
          </w:tcPr>
          <w:p w14:paraId="61695BED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F887EA" w14:textId="119B95D5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15.80</w:t>
            </w:r>
          </w:p>
        </w:tc>
      </w:tr>
      <w:tr w:rsidR="00EF2B15" w:rsidRPr="00BF1313" w14:paraId="6C4DEB76" w14:textId="77777777" w:rsidTr="007418DA">
        <w:trPr>
          <w:trHeight w:val="408"/>
        </w:trPr>
        <w:tc>
          <w:tcPr>
            <w:tcW w:w="1760" w:type="pct"/>
            <w:shd w:val="clear" w:color="auto" w:fill="auto"/>
          </w:tcPr>
          <w:p w14:paraId="37CBEC2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23" w:type="pct"/>
          </w:tcPr>
          <w:p w14:paraId="252F1BD0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B4AC245" w14:textId="004EEDCE" w:rsidR="00EF2B15" w:rsidRPr="00BF1313" w:rsidRDefault="008363D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11.60</w:t>
            </w:r>
          </w:p>
        </w:tc>
        <w:tc>
          <w:tcPr>
            <w:tcW w:w="145" w:type="pct"/>
            <w:shd w:val="clear" w:color="auto" w:fill="auto"/>
          </w:tcPr>
          <w:p w14:paraId="1E0BA464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FAE4334" w14:textId="57D040E4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2.37</w:t>
            </w:r>
          </w:p>
        </w:tc>
        <w:tc>
          <w:tcPr>
            <w:tcW w:w="145" w:type="pct"/>
            <w:shd w:val="clear" w:color="auto" w:fill="auto"/>
          </w:tcPr>
          <w:p w14:paraId="1B55088C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835907E" w14:textId="610FA320" w:rsidR="00EF2B15" w:rsidRPr="00BF1313" w:rsidRDefault="00147FE1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57"/>
              <w:rPr>
                <w:rFonts w:asciiTheme="majorBidi" w:hAnsiTheme="majorBidi" w:cstheme="majorBidi"/>
              </w:rPr>
            </w:pPr>
            <w:r w:rsidRPr="000959F3">
              <w:rPr>
                <w:rFonts w:asciiTheme="majorBidi" w:hAnsiTheme="majorBidi" w:cstheme="majorBidi" w:hint="cs"/>
                <w:cs/>
              </w:rPr>
              <w:t>2.23</w:t>
            </w:r>
          </w:p>
        </w:tc>
        <w:tc>
          <w:tcPr>
            <w:tcW w:w="133" w:type="pct"/>
            <w:shd w:val="clear" w:color="auto" w:fill="auto"/>
          </w:tcPr>
          <w:p w14:paraId="29F4FD01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69AD0ED" w14:textId="18CFBDC2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</w:t>
            </w:r>
          </w:p>
        </w:tc>
      </w:tr>
      <w:tr w:rsidR="00EF2B15" w:rsidRPr="00BF1313" w14:paraId="22B31F05" w14:textId="77777777" w:rsidTr="007418DA">
        <w:trPr>
          <w:trHeight w:val="408"/>
        </w:trPr>
        <w:tc>
          <w:tcPr>
            <w:tcW w:w="1760" w:type="pct"/>
            <w:shd w:val="clear" w:color="auto" w:fill="auto"/>
          </w:tcPr>
          <w:p w14:paraId="044F0622" w14:textId="2B102BCE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23" w:type="pct"/>
          </w:tcPr>
          <w:p w14:paraId="66AAE7F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4592EA78" w14:textId="130317BB" w:rsidR="00EF2B15" w:rsidRPr="00BF1313" w:rsidRDefault="008363D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23.60</w:t>
            </w:r>
          </w:p>
        </w:tc>
        <w:tc>
          <w:tcPr>
            <w:tcW w:w="145" w:type="pct"/>
            <w:shd w:val="clear" w:color="auto" w:fill="auto"/>
          </w:tcPr>
          <w:p w14:paraId="3039C65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37B2C7C" w14:textId="6B5650F4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23.67</w:t>
            </w:r>
          </w:p>
        </w:tc>
        <w:tc>
          <w:tcPr>
            <w:tcW w:w="145" w:type="pct"/>
            <w:shd w:val="clear" w:color="auto" w:fill="auto"/>
          </w:tcPr>
          <w:p w14:paraId="176656F5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4C22BA89" w14:textId="633D5FF8" w:rsidR="00EF2B15" w:rsidRPr="00BF1313" w:rsidRDefault="00147FE1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0.08</w:t>
            </w:r>
          </w:p>
        </w:tc>
        <w:tc>
          <w:tcPr>
            <w:tcW w:w="133" w:type="pct"/>
            <w:shd w:val="clear" w:color="auto" w:fill="auto"/>
          </w:tcPr>
          <w:p w14:paraId="6B5B0930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E7C541A" w14:textId="74AF89D9" w:rsidR="00EF2B15" w:rsidRPr="00BF1313" w:rsidRDefault="00EF2B15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F2B15" w:rsidRPr="00BF1313" w14:paraId="5390766A" w14:textId="77777777" w:rsidTr="007418DA">
        <w:trPr>
          <w:trHeight w:val="408"/>
        </w:trPr>
        <w:tc>
          <w:tcPr>
            <w:tcW w:w="1760" w:type="pct"/>
            <w:shd w:val="clear" w:color="auto" w:fill="auto"/>
          </w:tcPr>
          <w:p w14:paraId="4CB9D7C9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</w:tcPr>
          <w:p w14:paraId="1098131D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1F1E3" w14:textId="0AF8E58C" w:rsidR="00EF2B15" w:rsidRPr="00AC5EDC" w:rsidRDefault="008363D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85.6</w:t>
            </w:r>
            <w:r w:rsidR="00741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72496DB3" w14:textId="77777777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25CE0" w14:textId="696C9095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494.77</w:t>
            </w:r>
          </w:p>
        </w:tc>
        <w:tc>
          <w:tcPr>
            <w:tcW w:w="145" w:type="pct"/>
            <w:shd w:val="clear" w:color="auto" w:fill="auto"/>
          </w:tcPr>
          <w:p w14:paraId="23B19FC5" w14:textId="77777777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B0A5A" w14:textId="0A4F1C45" w:rsidR="00EF2B15" w:rsidRPr="00AC5EDC" w:rsidRDefault="00147FE1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30.33</w:t>
            </w:r>
          </w:p>
        </w:tc>
        <w:tc>
          <w:tcPr>
            <w:tcW w:w="133" w:type="pct"/>
            <w:shd w:val="clear" w:color="auto" w:fill="auto"/>
          </w:tcPr>
          <w:p w14:paraId="09D90AF8" w14:textId="77777777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691B3" w14:textId="0D4849E3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27.62</w:t>
            </w:r>
          </w:p>
        </w:tc>
      </w:tr>
    </w:tbl>
    <w:p w14:paraId="66C2BB01" w14:textId="33F57829" w:rsidR="00AF4170" w:rsidRDefault="00AF4170"/>
    <w:p w14:paraId="14D2AA85" w14:textId="0DDE01E9" w:rsidR="00870CCC" w:rsidRPr="00BF1313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70E460A5" w14:textId="77777777" w:rsidR="009E63E1" w:rsidRPr="00994FDC" w:rsidRDefault="009E63E1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068"/>
        <w:gridCol w:w="266"/>
        <w:gridCol w:w="1190"/>
        <w:gridCol w:w="265"/>
        <w:gridCol w:w="1041"/>
        <w:gridCol w:w="236"/>
        <w:gridCol w:w="1062"/>
      </w:tblGrid>
      <w:tr w:rsidR="00F44449" w:rsidRPr="00BF1313" w14:paraId="6417F7E1" w14:textId="77777777" w:rsidTr="007418DA">
        <w:trPr>
          <w:trHeight w:val="408"/>
        </w:trPr>
        <w:tc>
          <w:tcPr>
            <w:tcW w:w="1762" w:type="pct"/>
          </w:tcPr>
          <w:p w14:paraId="045C90D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6E2DDF39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70D97A5A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237B738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14:paraId="0E7CC82C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958" w:rsidRPr="00BF1313" w14:paraId="1DB4D239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2AADD130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693EDEA6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2BF079B2" w14:textId="6AC8BEC0" w:rsidR="009F5958" w:rsidRPr="00BF1313" w:rsidRDefault="005407B5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518D8" w:rsidRPr="002E564F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shd w:val="clear" w:color="auto" w:fill="auto"/>
          </w:tcPr>
          <w:p w14:paraId="43797103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F167A5" w14:textId="6AEE8E5E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5C21D977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19A090BC" w14:textId="771268E7" w:rsidR="009F5958" w:rsidRPr="00BF1313" w:rsidRDefault="005407B5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518D8" w:rsidRPr="002E564F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shd w:val="clear" w:color="auto" w:fill="auto"/>
          </w:tcPr>
          <w:p w14:paraId="3FDD425B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26477088" w14:textId="3AD09DDE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F5958" w:rsidRPr="00BF1313" w14:paraId="5AEFAEA8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068D5FEA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78A53A11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5B1A8DD" w14:textId="296A482D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3BA82EE1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1B4CAC" w14:textId="0C1511DB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</w:tcPr>
          <w:p w14:paraId="385941A5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33824A4" w14:textId="76C5C56B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</w:tcPr>
          <w:p w14:paraId="2BE28F48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2D9F7F9E" w14:textId="033A5630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E63E1" w:rsidRPr="00BF1313" w14:paraId="70AE7844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380C5034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4B6DA751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4" w:type="pct"/>
            <w:gridSpan w:val="7"/>
            <w:shd w:val="clear" w:color="auto" w:fill="auto"/>
          </w:tcPr>
          <w:p w14:paraId="48B8B2C1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5958" w:rsidRPr="00BF1313" w14:paraId="76A4D3AF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7048C6F4" w14:textId="77777777" w:rsidR="009F5958" w:rsidRPr="00AC5EDC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24" w:type="pct"/>
          </w:tcPr>
          <w:p w14:paraId="33058164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541B1D1" w14:textId="4A87AE75" w:rsidR="009F5958" w:rsidRPr="00BF1313" w:rsidRDefault="008E2F94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452.3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744F8C9E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AD2869B" w14:textId="5796C0B1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316.85</w:t>
            </w:r>
          </w:p>
        </w:tc>
        <w:tc>
          <w:tcPr>
            <w:tcW w:w="140" w:type="pct"/>
            <w:shd w:val="clear" w:color="auto" w:fill="auto"/>
          </w:tcPr>
          <w:p w14:paraId="6982AFDD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5A19D08" w14:textId="2A5A2D8A" w:rsidR="009F5958" w:rsidRPr="00BF1313" w:rsidRDefault="008E2F94" w:rsidP="009F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0.82</w:t>
            </w:r>
          </w:p>
        </w:tc>
        <w:tc>
          <w:tcPr>
            <w:tcW w:w="125" w:type="pct"/>
            <w:shd w:val="clear" w:color="auto" w:fill="auto"/>
          </w:tcPr>
          <w:p w14:paraId="34121D64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5FE44DE" w14:textId="369757AE" w:rsidR="009F5958" w:rsidRPr="00BF1313" w:rsidRDefault="009F5958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0195A" w:rsidRPr="00BF1313" w14:paraId="3B97E5C8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2C59D504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24" w:type="pct"/>
          </w:tcPr>
          <w:p w14:paraId="0D4DB86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9A8C306" w14:textId="69A00457" w:rsidR="0000195A" w:rsidRPr="00BF1313" w:rsidRDefault="008E2F94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809.50</w:t>
            </w:r>
          </w:p>
        </w:tc>
        <w:tc>
          <w:tcPr>
            <w:tcW w:w="141" w:type="pct"/>
            <w:shd w:val="clear" w:color="auto" w:fill="auto"/>
          </w:tcPr>
          <w:p w14:paraId="5A4EBB6F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9796DB7" w14:textId="362CE036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539.35</w:t>
            </w:r>
          </w:p>
        </w:tc>
        <w:tc>
          <w:tcPr>
            <w:tcW w:w="140" w:type="pct"/>
            <w:shd w:val="clear" w:color="auto" w:fill="auto"/>
          </w:tcPr>
          <w:p w14:paraId="6272B78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65F7C322" w14:textId="07427F64" w:rsidR="0000195A" w:rsidRPr="00BF1313" w:rsidRDefault="004649FC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D05CA50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122F4C89" w14:textId="012EE5F5" w:rsidR="0000195A" w:rsidRPr="00BF1313" w:rsidRDefault="0000195A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565AE189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02C06C09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524" w:type="pct"/>
          </w:tcPr>
          <w:p w14:paraId="2AFD49A5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1FF1782" w14:textId="581F5E89" w:rsidR="0000195A" w:rsidRPr="00BF1313" w:rsidRDefault="008E2F94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83.05</w:t>
            </w:r>
          </w:p>
        </w:tc>
        <w:tc>
          <w:tcPr>
            <w:tcW w:w="141" w:type="pct"/>
            <w:shd w:val="clear" w:color="auto" w:fill="auto"/>
          </w:tcPr>
          <w:p w14:paraId="4235BB8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2681A10" w14:textId="24073C5F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127.12</w:t>
            </w:r>
          </w:p>
        </w:tc>
        <w:tc>
          <w:tcPr>
            <w:tcW w:w="140" w:type="pct"/>
            <w:shd w:val="clear" w:color="auto" w:fill="auto"/>
          </w:tcPr>
          <w:p w14:paraId="0EBCA07F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565E2F4" w14:textId="1D1DE490" w:rsidR="0000195A" w:rsidRPr="00BF1313" w:rsidRDefault="004649FC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0C09B0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8086D6D" w14:textId="3D3BF141" w:rsidR="0000195A" w:rsidRPr="00BF1313" w:rsidRDefault="0000195A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5A0F1B74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6EF85941" w14:textId="3A437E0D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สินค้าซื้อมาเพื่อขาย </w:t>
            </w:r>
          </w:p>
        </w:tc>
        <w:tc>
          <w:tcPr>
            <w:tcW w:w="524" w:type="pct"/>
          </w:tcPr>
          <w:p w14:paraId="488509AD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2D0FD74" w14:textId="0369C82B" w:rsidR="0000195A" w:rsidRDefault="008E2F94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3.02</w:t>
            </w:r>
          </w:p>
        </w:tc>
        <w:tc>
          <w:tcPr>
            <w:tcW w:w="141" w:type="pct"/>
            <w:shd w:val="clear" w:color="auto" w:fill="auto"/>
          </w:tcPr>
          <w:p w14:paraId="1698092F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1A512D5" w14:textId="3C66F549" w:rsidR="0000195A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00195A">
              <w:rPr>
                <w:rFonts w:asciiTheme="majorBidi" w:hAnsiTheme="majorBidi" w:cstheme="majorBidi"/>
                <w:sz w:val="30"/>
                <w:szCs w:val="30"/>
              </w:rPr>
              <w:t>0.42</w:t>
            </w:r>
          </w:p>
        </w:tc>
        <w:tc>
          <w:tcPr>
            <w:tcW w:w="140" w:type="pct"/>
            <w:shd w:val="clear" w:color="auto" w:fill="auto"/>
          </w:tcPr>
          <w:p w14:paraId="14D06F84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1B52D147" w14:textId="67F7ABF3" w:rsidR="0000195A" w:rsidRDefault="008E2F94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3.02</w:t>
            </w:r>
          </w:p>
        </w:tc>
        <w:tc>
          <w:tcPr>
            <w:tcW w:w="125" w:type="pct"/>
            <w:shd w:val="clear" w:color="auto" w:fill="auto"/>
          </w:tcPr>
          <w:p w14:paraId="53335EB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74C58F15" w14:textId="2213A8CC" w:rsidR="0000195A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0.42</w:t>
            </w:r>
          </w:p>
        </w:tc>
      </w:tr>
      <w:tr w:rsidR="0000195A" w:rsidRPr="00BF1313" w14:paraId="30615C73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0EC724B2" w14:textId="266D5282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524" w:type="pct"/>
          </w:tcPr>
          <w:p w14:paraId="08D78B39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5004B2EB" w14:textId="69C517E5" w:rsidR="0000195A" w:rsidRPr="00BF1313" w:rsidRDefault="008E2F94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40.12</w:t>
            </w:r>
          </w:p>
        </w:tc>
        <w:tc>
          <w:tcPr>
            <w:tcW w:w="141" w:type="pct"/>
            <w:shd w:val="clear" w:color="auto" w:fill="auto"/>
          </w:tcPr>
          <w:p w14:paraId="5F50B776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69B1EC2" w14:textId="44A3BED6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43.11</w:t>
            </w:r>
          </w:p>
        </w:tc>
        <w:tc>
          <w:tcPr>
            <w:tcW w:w="140" w:type="pct"/>
            <w:shd w:val="clear" w:color="auto" w:fill="auto"/>
          </w:tcPr>
          <w:p w14:paraId="77F7B9B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59D6983" w14:textId="1ED63BDC" w:rsidR="0000195A" w:rsidRPr="00BF1313" w:rsidRDefault="004649FC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2E5CF7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35559C7E" w14:textId="3FA3153E" w:rsidR="0000195A" w:rsidRPr="00BF1313" w:rsidRDefault="0000195A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219C7236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222476FB" w14:textId="5C174753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6BF52E6F" w14:textId="77777777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38033B75" w14:textId="28DDB0C4" w:rsidR="0000195A" w:rsidRPr="00361EF9" w:rsidRDefault="008E2F94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1,388.04</w:t>
            </w:r>
          </w:p>
        </w:tc>
        <w:tc>
          <w:tcPr>
            <w:tcW w:w="141" w:type="pct"/>
            <w:shd w:val="clear" w:color="auto" w:fill="auto"/>
          </w:tcPr>
          <w:p w14:paraId="6F0CB6F7" w14:textId="77777777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55D41C2A" w14:textId="58DCE5AB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4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1,026.85</w:t>
            </w:r>
          </w:p>
        </w:tc>
        <w:tc>
          <w:tcPr>
            <w:tcW w:w="140" w:type="pct"/>
            <w:shd w:val="clear" w:color="auto" w:fill="auto"/>
          </w:tcPr>
          <w:p w14:paraId="4549499B" w14:textId="77777777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27998AB0" w14:textId="38483059" w:rsidR="0000195A" w:rsidRPr="00361EF9" w:rsidRDefault="008E2F94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3.84</w:t>
            </w:r>
          </w:p>
        </w:tc>
        <w:tc>
          <w:tcPr>
            <w:tcW w:w="125" w:type="pct"/>
            <w:shd w:val="clear" w:color="auto" w:fill="auto"/>
          </w:tcPr>
          <w:p w14:paraId="486A5170" w14:textId="77777777" w:rsidR="0000195A" w:rsidRPr="00361EF9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31C304D0" w14:textId="6E72C210" w:rsidR="0000195A" w:rsidRPr="00361EF9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417F">
              <w:rPr>
                <w:rFonts w:asciiTheme="majorBidi" w:hAnsiTheme="majorBidi" w:cstheme="majorBidi"/>
                <w:b/>
                <w:bCs/>
              </w:rPr>
              <w:t>0.42</w:t>
            </w:r>
          </w:p>
        </w:tc>
      </w:tr>
      <w:tr w:rsidR="0000195A" w:rsidRPr="00BF1313" w14:paraId="2FF75A5D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4697165C" w14:textId="77777777" w:rsidR="0000195A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  <w:p w14:paraId="09D64282" w14:textId="4691A605" w:rsidR="007418DA" w:rsidRPr="00BF1313" w:rsidRDefault="007418DA" w:rsidP="0074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ให้เป็นมูลค่าสุทธิที่คาดว่าจะได้รับ</w:t>
            </w:r>
          </w:p>
        </w:tc>
        <w:tc>
          <w:tcPr>
            <w:tcW w:w="524" w:type="pct"/>
          </w:tcPr>
          <w:p w14:paraId="7BC2343D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02A43CB6" w14:textId="77777777" w:rsidR="007418DA" w:rsidRDefault="007418DA" w:rsidP="00F4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</w:rPr>
            </w:pPr>
          </w:p>
          <w:p w14:paraId="645AFF25" w14:textId="08DC332F" w:rsidR="0000195A" w:rsidRPr="00BF1313" w:rsidRDefault="008E2F94" w:rsidP="00F4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(34.23)</w:t>
            </w:r>
          </w:p>
        </w:tc>
        <w:tc>
          <w:tcPr>
            <w:tcW w:w="141" w:type="pct"/>
            <w:shd w:val="clear" w:color="auto" w:fill="auto"/>
          </w:tcPr>
          <w:p w14:paraId="11FB195E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0E6727D" w14:textId="77777777" w:rsidR="007418DA" w:rsidRDefault="007418DA" w:rsidP="00F43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8E657" w14:textId="71B9D327" w:rsidR="0000195A" w:rsidRPr="00BF1313" w:rsidRDefault="0000195A" w:rsidP="00F43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(2.07)</w:t>
            </w:r>
          </w:p>
        </w:tc>
        <w:tc>
          <w:tcPr>
            <w:tcW w:w="140" w:type="pct"/>
            <w:shd w:val="clear" w:color="auto" w:fill="auto"/>
          </w:tcPr>
          <w:p w14:paraId="1579847B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C133C" w14:textId="30080AF7" w:rsidR="0000195A" w:rsidRPr="00BF1313" w:rsidRDefault="004649FC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2DAD99D" w14:textId="77777777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05DC0492" w14:textId="77777777" w:rsidR="007418DA" w:rsidRDefault="007418D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  <w:p w14:paraId="40DB1668" w14:textId="23C2DE6F" w:rsidR="0000195A" w:rsidRPr="00BF1313" w:rsidRDefault="0000195A" w:rsidP="0074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394F3D5D" w14:textId="77777777" w:rsidTr="007418DA">
        <w:trPr>
          <w:trHeight w:val="408"/>
        </w:trPr>
        <w:tc>
          <w:tcPr>
            <w:tcW w:w="1762" w:type="pct"/>
            <w:shd w:val="clear" w:color="auto" w:fill="auto"/>
          </w:tcPr>
          <w:p w14:paraId="3F527FA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4" w:type="pct"/>
          </w:tcPr>
          <w:p w14:paraId="5AF8B3D0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71399" w14:textId="5BBA67E1" w:rsidR="0000195A" w:rsidRPr="00AC5EDC" w:rsidRDefault="008E2F94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353.81</w:t>
            </w:r>
          </w:p>
        </w:tc>
        <w:tc>
          <w:tcPr>
            <w:tcW w:w="141" w:type="pct"/>
            <w:shd w:val="clear" w:color="auto" w:fill="auto"/>
          </w:tcPr>
          <w:p w14:paraId="1A5790AD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60A40" w14:textId="6318773F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1,024.78</w:t>
            </w:r>
          </w:p>
        </w:tc>
        <w:tc>
          <w:tcPr>
            <w:tcW w:w="140" w:type="pct"/>
            <w:shd w:val="clear" w:color="auto" w:fill="auto"/>
          </w:tcPr>
          <w:p w14:paraId="7BD40513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3A337" w14:textId="19C24493" w:rsidR="0000195A" w:rsidRPr="00AC5EDC" w:rsidRDefault="008E2F94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3.84</w:t>
            </w:r>
          </w:p>
        </w:tc>
        <w:tc>
          <w:tcPr>
            <w:tcW w:w="125" w:type="pct"/>
            <w:shd w:val="clear" w:color="auto" w:fill="auto"/>
          </w:tcPr>
          <w:p w14:paraId="45292B74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4DD00" w14:textId="66EFF8DA" w:rsidR="0000195A" w:rsidRPr="00AC5EDC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0.42</w:t>
            </w:r>
          </w:p>
        </w:tc>
      </w:tr>
    </w:tbl>
    <w:p w14:paraId="6E2B152A" w14:textId="5B2F8154" w:rsidR="007418DA" w:rsidRDefault="007418DA" w:rsidP="0028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lang w:val="th-TH"/>
        </w:rPr>
      </w:pPr>
      <w:bookmarkStart w:id="1" w:name="OLE_LINK11"/>
      <w:bookmarkStart w:id="2" w:name="OLE_LINK12"/>
    </w:p>
    <w:p w14:paraId="4881476F" w14:textId="77777777" w:rsidR="007418DA" w:rsidRDefault="0074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lang w:val="th-TH"/>
        </w:rPr>
      </w:pPr>
      <w:r>
        <w:rPr>
          <w:rFonts w:asciiTheme="majorBidi" w:hAnsiTheme="majorBidi"/>
          <w:cs/>
          <w:lang w:val="th-TH"/>
        </w:rPr>
        <w:br w:type="page"/>
      </w:r>
    </w:p>
    <w:p w14:paraId="33F55853" w14:textId="30BDC0E2" w:rsidR="007D5111" w:rsidRPr="009C4D03" w:rsidRDefault="007D5111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A55D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p w14:paraId="2C760C61" w14:textId="0462B13E" w:rsidR="00B42BF9" w:rsidRPr="00611403" w:rsidRDefault="00C21CD6" w:rsidP="003C298B">
      <w:pPr>
        <w:rPr>
          <w:rFonts w:asciiTheme="majorBidi" w:hAnsiTheme="majorBidi" w:cstheme="majorBidi"/>
          <w:sz w:val="22"/>
          <w:szCs w:val="22"/>
        </w:rPr>
      </w:pPr>
      <w:r w:rsidRPr="001837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272D23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077C8576" w:rsidR="00987710" w:rsidRPr="007E63AD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>
              <w:rPr>
                <w:b/>
                <w:bCs/>
                <w:i/>
                <w:iCs/>
                <w:cs/>
              </w:rPr>
              <w:br/>
            </w:r>
            <w:r w:rsidR="005407B5">
              <w:rPr>
                <w:b/>
                <w:bCs/>
                <w:i/>
                <w:iCs/>
                <w:cs/>
              </w:rPr>
              <w:t>สำหรับงวด</w:t>
            </w:r>
            <w:r w:rsidR="004732C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="004732C0"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 w:rsidR="004732C0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4732C0">
              <w:rPr>
                <w:b/>
                <w:bCs/>
                <w:i/>
                <w:iCs/>
              </w:rPr>
              <w:t>3</w:t>
            </w:r>
            <w:r w:rsidR="004732C0" w:rsidRPr="00C6181F">
              <w:rPr>
                <w:b/>
                <w:bCs/>
                <w:i/>
                <w:iCs/>
              </w:rPr>
              <w:t>0</w:t>
            </w:r>
            <w:r w:rsidR="004732C0">
              <w:rPr>
                <w:b/>
                <w:bCs/>
                <w:i/>
                <w:iCs/>
              </w:rPr>
              <w:t xml:space="preserve"> </w:t>
            </w:r>
            <w:r w:rsidR="004732C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="005407B5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9F5958">
              <w:rPr>
                <w:b/>
                <w:bCs/>
                <w:i/>
                <w:iCs/>
              </w:rPr>
              <w:t>2565</w:t>
            </w:r>
          </w:p>
        </w:tc>
        <w:tc>
          <w:tcPr>
            <w:tcW w:w="873" w:type="pct"/>
          </w:tcPr>
          <w:p w14:paraId="3A7B9959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B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272D23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9F5958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59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F59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272D23" w14:paraId="5C5BB896" w14:textId="77777777" w:rsidTr="00987710">
        <w:trPr>
          <w:tblHeader/>
        </w:trPr>
        <w:tc>
          <w:tcPr>
            <w:tcW w:w="3058" w:type="pct"/>
          </w:tcPr>
          <w:p w14:paraId="3E3EC6E4" w14:textId="321FF1D6" w:rsidR="008258C2" w:rsidRPr="007F0592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7F0592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73" w:type="pct"/>
          </w:tcPr>
          <w:p w14:paraId="0960F18C" w14:textId="3E2F159A" w:rsidR="008258C2" w:rsidRPr="00C24037" w:rsidRDefault="003D6AF0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3D6AF0">
              <w:t>306.62</w:t>
            </w:r>
          </w:p>
        </w:tc>
        <w:tc>
          <w:tcPr>
            <w:tcW w:w="129" w:type="pct"/>
          </w:tcPr>
          <w:p w14:paraId="671F3DBB" w14:textId="77777777" w:rsidR="008258C2" w:rsidRPr="00FB6FE0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34901FC7" w14:textId="7CDE6B02" w:rsidR="008258C2" w:rsidRPr="00FB6FE0" w:rsidRDefault="008E2F94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rPr>
                <w:cs/>
              </w:rPr>
            </w:pPr>
            <w:r>
              <w:t>0.32</w:t>
            </w:r>
          </w:p>
        </w:tc>
      </w:tr>
      <w:tr w:rsidR="008258C2" w:rsidRPr="00272D23" w14:paraId="1D9C43AA" w14:textId="77777777" w:rsidTr="008E2F94">
        <w:trPr>
          <w:trHeight w:val="68"/>
          <w:tblHeader/>
        </w:trPr>
        <w:tc>
          <w:tcPr>
            <w:tcW w:w="3058" w:type="pct"/>
          </w:tcPr>
          <w:p w14:paraId="3A2C7649" w14:textId="00077667" w:rsidR="008258C2" w:rsidRPr="007F0592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7F0592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73" w:type="pct"/>
          </w:tcPr>
          <w:p w14:paraId="56C29148" w14:textId="34EF146C" w:rsidR="008258C2" w:rsidRPr="00C24037" w:rsidRDefault="00C24037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C24037">
              <w:t>(1.32</w:t>
            </w:r>
            <w:r w:rsidR="008E2F94" w:rsidRPr="00C24037">
              <w:t>)</w:t>
            </w:r>
          </w:p>
        </w:tc>
        <w:tc>
          <w:tcPr>
            <w:tcW w:w="129" w:type="pct"/>
          </w:tcPr>
          <w:p w14:paraId="014C4AEE" w14:textId="77777777" w:rsidR="008258C2" w:rsidRPr="00FB6FE0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66E342C8" w14:textId="7BBC17B2" w:rsidR="008258C2" w:rsidRPr="00FB6FE0" w:rsidRDefault="008E2F94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</w:pPr>
            <w:r>
              <w:t>-</w:t>
            </w:r>
          </w:p>
        </w:tc>
      </w:tr>
    </w:tbl>
    <w:p w14:paraId="20B7594B" w14:textId="77777777" w:rsidR="00C21CD6" w:rsidRPr="00D258DE" w:rsidRDefault="00C21CD6" w:rsidP="00C21CD6">
      <w:pPr>
        <w:spacing w:line="240" w:lineRule="auto"/>
        <w:rPr>
          <w:sz w:val="2"/>
          <w:szCs w:val="2"/>
        </w:rPr>
      </w:pPr>
    </w:p>
    <w:p w14:paraId="4B0A5FCD" w14:textId="77777777" w:rsidR="00EB0ACE" w:rsidRPr="00611403" w:rsidRDefault="00EB0ACE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2"/>
          <w:szCs w:val="22"/>
          <w:cs/>
          <w:lang w:val="th-TH"/>
        </w:rPr>
      </w:pPr>
    </w:p>
    <w:p w14:paraId="2315B4F9" w14:textId="06C53009" w:rsidR="00C21CD6" w:rsidRPr="00D8320E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C24037">
        <w:rPr>
          <w:rFonts w:asciiTheme="majorBidi" w:hAnsiTheme="majorBidi"/>
          <w:cs/>
          <w:lang w:val="th-TH"/>
        </w:rPr>
        <w:t xml:space="preserve">ณ วันที่ </w:t>
      </w:r>
      <w:r w:rsidR="005407B5" w:rsidRPr="00C24037">
        <w:rPr>
          <w:lang w:val="en-GB" w:bidi="ar-SA"/>
        </w:rPr>
        <w:t>3</w:t>
      </w:r>
      <w:r w:rsidR="005407B5" w:rsidRPr="00C24037">
        <w:t>0</w:t>
      </w:r>
      <w:r w:rsidR="005407B5" w:rsidRPr="00C24037">
        <w:rPr>
          <w:cs/>
          <w:lang w:val="en-GB"/>
        </w:rPr>
        <w:t xml:space="preserve"> </w:t>
      </w:r>
      <w:r w:rsidR="00E518D8" w:rsidRPr="00C24037">
        <w:rPr>
          <w:rFonts w:asciiTheme="majorBidi" w:hAnsiTheme="majorBidi" w:hint="cs"/>
          <w:cs/>
        </w:rPr>
        <w:t>กันยายน</w:t>
      </w:r>
      <w:r w:rsidRPr="00C24037">
        <w:rPr>
          <w:rFonts w:asciiTheme="majorBidi" w:hAnsiTheme="majorBidi"/>
          <w:cs/>
          <w:lang w:val="th-TH"/>
        </w:rPr>
        <w:t xml:space="preserve"> </w:t>
      </w:r>
      <w:r w:rsidR="00D8320E" w:rsidRPr="00C24037">
        <w:rPr>
          <w:rFonts w:asciiTheme="majorBidi" w:hAnsiTheme="majorBidi"/>
        </w:rPr>
        <w:t>256</w:t>
      </w:r>
      <w:r w:rsidR="009F5958" w:rsidRPr="00C24037">
        <w:rPr>
          <w:rFonts w:asciiTheme="majorBidi" w:hAnsiTheme="majorBidi"/>
        </w:rPr>
        <w:t>5</w:t>
      </w:r>
      <w:r w:rsidRPr="00C24037">
        <w:rPr>
          <w:rFonts w:asciiTheme="majorBidi" w:hAnsiTheme="majorBidi"/>
          <w:cs/>
          <w:lang w:val="th-TH"/>
        </w:rPr>
        <w:t xml:space="preserve"> </w:t>
      </w:r>
      <w:r w:rsidRPr="00C24037">
        <w:rPr>
          <w:rFonts w:asciiTheme="majorBidi" w:hAnsiTheme="majorBidi" w:hint="cs"/>
          <w:cs/>
          <w:lang w:val="th-TH"/>
        </w:rPr>
        <w:t>ทรัพย์สิน</w:t>
      </w:r>
      <w:r w:rsidRPr="00C24037">
        <w:rPr>
          <w:rFonts w:asciiTheme="majorBidi" w:hAnsiTheme="majorBidi"/>
          <w:cs/>
          <w:lang w:val="th-TH"/>
        </w:rPr>
        <w:t>ขอ</w:t>
      </w:r>
      <w:r w:rsidR="00AD45ED" w:rsidRPr="00C24037">
        <w:rPr>
          <w:rFonts w:asciiTheme="majorBidi" w:hAnsiTheme="majorBidi"/>
          <w:cs/>
          <w:lang w:val="th-TH"/>
        </w:rPr>
        <w:t xml:space="preserve">งกลุ่มบริษัทมูลค่าตามบัญชีจำนวน </w:t>
      </w:r>
      <w:r w:rsidR="00AD45ED" w:rsidRPr="00C24037">
        <w:rPr>
          <w:rFonts w:asciiTheme="majorBidi" w:hAnsiTheme="majorBidi"/>
        </w:rPr>
        <w:t>2,7</w:t>
      </w:r>
      <w:r w:rsidR="00C24037" w:rsidRPr="00C24037">
        <w:rPr>
          <w:rFonts w:asciiTheme="majorBidi" w:hAnsiTheme="majorBidi"/>
        </w:rPr>
        <w:t>04.65</w:t>
      </w:r>
      <w:r w:rsidRPr="00C24037">
        <w:rPr>
          <w:rFonts w:asciiTheme="majorBidi" w:hAnsiTheme="majorBidi"/>
          <w:cs/>
          <w:lang w:val="th-TH"/>
        </w:rPr>
        <w:t xml:space="preserve"> ล้านบาท ได้จดทะเบียนเพื่อเป็นหลักประกันเงินกู้ยืมสถาบันการเงิน </w:t>
      </w:r>
      <w:r w:rsidRPr="00C24037">
        <w:rPr>
          <w:rFonts w:asciiTheme="majorBidi" w:hAnsiTheme="majorBidi"/>
          <w:i/>
          <w:iCs/>
          <w:cs/>
          <w:lang w:val="th-TH"/>
        </w:rPr>
        <w:t>(</w:t>
      </w:r>
      <w:r w:rsidR="00D8320E" w:rsidRPr="00C24037">
        <w:rPr>
          <w:rFonts w:asciiTheme="majorBidi" w:hAnsiTheme="majorBidi"/>
          <w:i/>
          <w:iCs/>
        </w:rPr>
        <w:t>31</w:t>
      </w:r>
      <w:r w:rsidRPr="00C24037">
        <w:rPr>
          <w:rFonts w:asciiTheme="majorBidi" w:hAnsiTheme="majorBidi"/>
          <w:i/>
          <w:iCs/>
          <w:cs/>
          <w:lang w:val="th-TH"/>
        </w:rPr>
        <w:t xml:space="preserve"> </w:t>
      </w:r>
      <w:r w:rsidRPr="00C24037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C24037">
        <w:rPr>
          <w:rFonts w:asciiTheme="majorBidi" w:hAnsiTheme="majorBidi"/>
          <w:i/>
          <w:iCs/>
        </w:rPr>
        <w:t>256</w:t>
      </w:r>
      <w:r w:rsidR="005A6829" w:rsidRPr="00C24037">
        <w:rPr>
          <w:rFonts w:asciiTheme="majorBidi" w:hAnsiTheme="majorBidi" w:hint="cs"/>
          <w:i/>
          <w:iCs/>
        </w:rPr>
        <w:t>4</w:t>
      </w:r>
      <w:r w:rsidRPr="00C24037">
        <w:rPr>
          <w:rFonts w:asciiTheme="majorBidi" w:hAnsiTheme="majorBidi"/>
          <w:i/>
          <w:iCs/>
          <w:cs/>
          <w:lang w:val="th-TH"/>
        </w:rPr>
        <w:t>:</w:t>
      </w:r>
      <w:r w:rsidR="009B6CF8" w:rsidRPr="00C24037">
        <w:rPr>
          <w:rFonts w:asciiTheme="majorBidi" w:hAnsiTheme="majorBidi" w:hint="cs"/>
          <w:i/>
          <w:iCs/>
          <w:cs/>
          <w:lang w:val="th-TH"/>
        </w:rPr>
        <w:t xml:space="preserve"> </w:t>
      </w:r>
      <w:r w:rsidR="005A6829" w:rsidRPr="00C24037">
        <w:rPr>
          <w:rFonts w:asciiTheme="majorBidi" w:hAnsiTheme="majorBidi"/>
          <w:i/>
          <w:iCs/>
        </w:rPr>
        <w:t>2</w:t>
      </w:r>
      <w:r w:rsidR="009F5958" w:rsidRPr="00C24037">
        <w:rPr>
          <w:rFonts w:asciiTheme="majorBidi" w:hAnsiTheme="majorBidi"/>
          <w:i/>
          <w:iCs/>
          <w:cs/>
          <w:lang w:val="th-TH"/>
        </w:rPr>
        <w:t>,</w:t>
      </w:r>
      <w:r w:rsidR="005A6829" w:rsidRPr="00C24037">
        <w:rPr>
          <w:rFonts w:asciiTheme="majorBidi" w:hAnsiTheme="majorBidi"/>
          <w:i/>
          <w:iCs/>
        </w:rPr>
        <w:t>857</w:t>
      </w:r>
      <w:r w:rsidR="009F5958" w:rsidRPr="00C24037">
        <w:rPr>
          <w:rFonts w:asciiTheme="majorBidi" w:hAnsiTheme="majorBidi"/>
          <w:i/>
          <w:iCs/>
          <w:cs/>
          <w:lang w:val="th-TH"/>
        </w:rPr>
        <w:t>.</w:t>
      </w:r>
      <w:r w:rsidR="005A6829" w:rsidRPr="00C24037">
        <w:rPr>
          <w:rFonts w:asciiTheme="majorBidi" w:hAnsiTheme="majorBidi"/>
          <w:i/>
          <w:iCs/>
        </w:rPr>
        <w:t>26</w:t>
      </w:r>
      <w:r w:rsidR="009F5958" w:rsidRPr="00C24037">
        <w:rPr>
          <w:rFonts w:asciiTheme="majorBidi" w:hAnsiTheme="majorBidi"/>
          <w:i/>
          <w:iCs/>
          <w:cs/>
          <w:lang w:val="th-TH"/>
        </w:rPr>
        <w:t xml:space="preserve"> </w:t>
      </w:r>
      <w:r w:rsidRPr="00C24037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Pr="00C24037">
        <w:rPr>
          <w:rFonts w:asciiTheme="majorBidi" w:hAnsiTheme="majorBidi"/>
          <w:i/>
          <w:iCs/>
          <w:cs/>
          <w:lang w:val="th-TH"/>
        </w:rPr>
        <w:t>)</w:t>
      </w:r>
    </w:p>
    <w:p w14:paraId="22F19C89" w14:textId="77777777" w:rsidR="00AD34A8" w:rsidRPr="00AC5EDC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AC5EDC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AC5EDC">
        <w:rPr>
          <w:rFonts w:asciiTheme="majorBidi" w:eastAsia="Arial" w:hAnsiTheme="majorBidi" w:cstheme="majorBidi"/>
          <w:sz w:val="2"/>
          <w:szCs w:val="2"/>
        </w:rPr>
        <w:tab/>
      </w:r>
    </w:p>
    <w:bookmarkEnd w:id="1"/>
    <w:bookmarkEnd w:id="2"/>
    <w:p w14:paraId="5FCCBDF1" w14:textId="229E57F3" w:rsidR="004649FC" w:rsidRDefault="0046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  <w:lang w:val="en-GB"/>
        </w:rPr>
      </w:pPr>
    </w:p>
    <w:p w14:paraId="0E620DDA" w14:textId="77777777" w:rsidR="00626BFC" w:rsidRPr="00626BFC" w:rsidRDefault="00626BFC" w:rsidP="00626BFC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  <w:r w:rsidRPr="00626BFC">
        <w:rPr>
          <w:rFonts w:asciiTheme="majorBidi" w:hAnsiTheme="majorBidi"/>
          <w:b/>
          <w:bCs/>
          <w:sz w:val="30"/>
          <w:szCs w:val="30"/>
          <w:cs/>
          <w:lang w:bidi="th-TH"/>
        </w:rPr>
        <w:t>สินทรัพย์ทางการเงินอื่น</w:t>
      </w:r>
    </w:p>
    <w:p w14:paraId="5107A610" w14:textId="0DC26E3C" w:rsidR="004324E9" w:rsidRPr="00611403" w:rsidRDefault="004324E9" w:rsidP="004324E9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52652828" w14:textId="2B03E951" w:rsidR="004324E9" w:rsidRDefault="003E06B1" w:rsidP="003E06B1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3E06B1">
        <w:rPr>
          <w:color w:val="000000"/>
          <w:cs/>
        </w:rPr>
        <w:t xml:space="preserve">เมื่อวันที่ </w:t>
      </w:r>
      <w:r>
        <w:rPr>
          <w:color w:val="000000"/>
        </w:rPr>
        <w:t>31</w:t>
      </w:r>
      <w:r w:rsidRPr="003E06B1">
        <w:rPr>
          <w:color w:val="000000"/>
          <w:cs/>
        </w:rPr>
        <w:t xml:space="preserve"> สิงหาคม </w:t>
      </w:r>
      <w:r>
        <w:rPr>
          <w:color w:val="000000"/>
        </w:rPr>
        <w:t>2565</w:t>
      </w:r>
      <w:r w:rsidRPr="003E06B1">
        <w:rPr>
          <w:color w:val="000000"/>
          <w:cs/>
        </w:rPr>
        <w:t xml:space="preserve"> บริษัทได้เข้าลงนามในสัญญาร่วมทุนกับบริษัท บางจาก คอร์ปอเรชั่น จำกัด (มหาชน)และบริษัท ธนโชค ออยล์ไลท์ จำกัด เพื่อร่วมจัดตั้งบริษัท บีเอสจีเอฟ จำกัด (“บีเอสจีเอฟ”) โดยบีเอสจีเอฟดำเนินธุรกิจเกี่ยวกับการจัดหาวัตถุดิบ ผลิต และจำหน่ายน้ำมันเชื้อเพลิงอากาศยานยั่งยืนจากน้ำมันใช้แล้ว ซึ่งตามสัญญาบริษัทได้เข้าซื้อหุ้นสามัญจำนวน </w:t>
      </w:r>
      <w:r>
        <w:rPr>
          <w:color w:val="000000"/>
        </w:rPr>
        <w:t>20,000</w:t>
      </w:r>
      <w:r w:rsidRPr="003E06B1">
        <w:rPr>
          <w:color w:val="000000"/>
          <w:cs/>
        </w:rPr>
        <w:t xml:space="preserve"> หุ้น หรือคิดเป็นร้อยละ </w:t>
      </w:r>
      <w:r>
        <w:rPr>
          <w:color w:val="000000"/>
        </w:rPr>
        <w:t>20</w:t>
      </w:r>
      <w:r w:rsidRPr="003E06B1">
        <w:rPr>
          <w:color w:val="000000"/>
          <w:cs/>
        </w:rPr>
        <w:t xml:space="preserve"> ของหุ้นที่จำหน่ายได้ทั้งหมดของบีเอสจีเอฟ ในมูลค่าที่ตราไว้หุ้นละ </w:t>
      </w:r>
      <w:r>
        <w:rPr>
          <w:color w:val="000000"/>
        </w:rPr>
        <w:t>10</w:t>
      </w:r>
      <w:r w:rsidRPr="003E06B1">
        <w:rPr>
          <w:color w:val="000000"/>
          <w:cs/>
        </w:rPr>
        <w:t xml:space="preserve"> บาท </w:t>
      </w:r>
      <w:r w:rsidR="00611403">
        <w:rPr>
          <w:rFonts w:hint="cs"/>
          <w:color w:val="000000"/>
          <w:cs/>
        </w:rPr>
        <w:t xml:space="preserve">โดยบริษัทจะมีสิทธิออกเสียงลงมติในที่ประชุมผู้ถือหุ้นคิดเป็นร้อยละ </w:t>
      </w:r>
      <w:r w:rsidR="00611403">
        <w:rPr>
          <w:color w:val="000000"/>
        </w:rPr>
        <w:t xml:space="preserve">7 </w:t>
      </w:r>
      <w:r w:rsidR="00611403">
        <w:rPr>
          <w:rFonts w:hint="cs"/>
          <w:color w:val="000000"/>
          <w:cs/>
        </w:rPr>
        <w:t xml:space="preserve">ของจำนวนสิทธิออกเสียงทั้งหมด </w:t>
      </w:r>
      <w:r w:rsidRPr="003E06B1">
        <w:rPr>
          <w:color w:val="000000"/>
          <w:cs/>
        </w:rPr>
        <w:t>บริษัท</w:t>
      </w:r>
      <w:r w:rsidR="00611403">
        <w:rPr>
          <w:rFonts w:hint="cs"/>
          <w:color w:val="000000"/>
          <w:cs/>
        </w:rPr>
        <w:t>จึง</w:t>
      </w:r>
      <w:r w:rsidRPr="003E06B1">
        <w:rPr>
          <w:color w:val="000000"/>
          <w:cs/>
        </w:rPr>
        <w:t>ไม่มีอิทธิพลอย่างมีนัยสำคัญในบีเอสจีเอฟ</w:t>
      </w:r>
      <w:r w:rsidR="007C0C04">
        <w:rPr>
          <w:rFonts w:hint="cs"/>
          <w:color w:val="000000"/>
          <w:cs/>
        </w:rPr>
        <w:t xml:space="preserve"> </w:t>
      </w:r>
      <w:r w:rsidR="00AC0691">
        <w:rPr>
          <w:rFonts w:hint="cs"/>
          <w:color w:val="000000"/>
          <w:cs/>
        </w:rPr>
        <w:t>และ</w:t>
      </w:r>
      <w:r w:rsidR="007C0C04">
        <w:rPr>
          <w:rFonts w:hint="cs"/>
          <w:color w:val="000000"/>
          <w:cs/>
        </w:rPr>
        <w:t>จัดประเภทเงินลงทุนดังกล่าวเป็นสินทรัพย์ทางการเงินอื่น</w:t>
      </w:r>
      <w:r w:rsidRPr="003E06B1">
        <w:rPr>
          <w:color w:val="000000"/>
          <w:cs/>
        </w:rPr>
        <w:t xml:space="preserve"> บีเอสจีเอฟได้จดทะเบียนจัดตั้งบริษัทเรียบร้อยแล้วเมื่อวันที่ </w:t>
      </w:r>
      <w:r>
        <w:rPr>
          <w:color w:val="000000"/>
        </w:rPr>
        <w:t>21</w:t>
      </w:r>
      <w:r w:rsidRPr="003E06B1">
        <w:rPr>
          <w:color w:val="000000"/>
          <w:cs/>
        </w:rPr>
        <w:t xml:space="preserve"> กันยายน </w:t>
      </w:r>
      <w:r>
        <w:rPr>
          <w:color w:val="000000"/>
        </w:rPr>
        <w:t>2565</w:t>
      </w:r>
      <w:r w:rsidRPr="003E06B1">
        <w:rPr>
          <w:color w:val="000000"/>
          <w:cs/>
        </w:rPr>
        <w:t xml:space="preserve"> และบริษัทได้ชำระค่าหุ้นสามัญทั้งจำนวนแล้วเมื่อวันที่ </w:t>
      </w:r>
      <w:r>
        <w:rPr>
          <w:color w:val="000000"/>
        </w:rPr>
        <w:t>17</w:t>
      </w:r>
      <w:r w:rsidRPr="003E06B1">
        <w:rPr>
          <w:color w:val="000000"/>
          <w:cs/>
        </w:rPr>
        <w:t xml:space="preserve"> ตุลาคม </w:t>
      </w:r>
      <w:r>
        <w:rPr>
          <w:color w:val="000000"/>
        </w:rPr>
        <w:t>2565</w:t>
      </w:r>
    </w:p>
    <w:p w14:paraId="6DD72DF6" w14:textId="77777777" w:rsidR="003E06B1" w:rsidRPr="00611403" w:rsidRDefault="003E06B1" w:rsidP="003E06B1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sz w:val="22"/>
          <w:szCs w:val="22"/>
          <w:cs/>
        </w:rPr>
      </w:pPr>
    </w:p>
    <w:p w14:paraId="05B14F30" w14:textId="544B5F6F" w:rsidR="0025112D" w:rsidRPr="00D92B16" w:rsidRDefault="0025112D" w:rsidP="002511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/>
          <w:b/>
          <w:bCs/>
          <w:sz w:val="30"/>
          <w:szCs w:val="30"/>
          <w:cs/>
          <w:lang w:bidi="th-TH"/>
        </w:rPr>
        <w:t>เงินลงทุนใน</w:t>
      </w:r>
      <w:r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บริษัท</w:t>
      </w:r>
      <w:r>
        <w:rPr>
          <w:rFonts w:asciiTheme="majorBidi" w:hAnsiTheme="majorBidi"/>
          <w:b/>
          <w:bCs/>
          <w:sz w:val="30"/>
          <w:szCs w:val="30"/>
          <w:cs/>
          <w:lang w:bidi="th-TH"/>
        </w:rPr>
        <w:t>ร่วม</w:t>
      </w:r>
    </w:p>
    <w:p w14:paraId="7E37A519" w14:textId="77777777" w:rsidR="0025112D" w:rsidRPr="00611403" w:rsidRDefault="0025112D" w:rsidP="0025112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Cs w:val="22"/>
          <w:lang w:bidi="th-TH"/>
        </w:rPr>
      </w:pPr>
    </w:p>
    <w:p w14:paraId="37C5A6EB" w14:textId="6EA3B85A" w:rsidR="0025112D" w:rsidRPr="00D92B16" w:rsidRDefault="0025112D" w:rsidP="0025112D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>
        <w:rPr>
          <w:rFonts w:hint="cs"/>
          <w:color w:val="000000"/>
          <w:cs/>
        </w:rPr>
        <w:t>ใน</w:t>
      </w:r>
      <w:r w:rsidRPr="0088659F">
        <w:rPr>
          <w:rFonts w:hint="cs"/>
          <w:color w:val="000000"/>
          <w:cs/>
        </w:rPr>
        <w:t xml:space="preserve">วันที่ </w:t>
      </w:r>
      <w:r w:rsidRPr="0088659F">
        <w:rPr>
          <w:rFonts w:hint="cs"/>
          <w:color w:val="000000"/>
        </w:rPr>
        <w:t>7</w:t>
      </w:r>
      <w:r w:rsidRPr="0088659F">
        <w:rPr>
          <w:rFonts w:hint="cs"/>
          <w:color w:val="000000"/>
          <w:cs/>
        </w:rPr>
        <w:t xml:space="preserve"> เมษายน </w:t>
      </w:r>
      <w:r w:rsidRPr="0088659F">
        <w:rPr>
          <w:rFonts w:hint="cs"/>
          <w:color w:val="000000"/>
        </w:rPr>
        <w:t>2565</w:t>
      </w:r>
      <w:r w:rsidRPr="0088659F">
        <w:rPr>
          <w:rFonts w:hint="cs"/>
          <w:color w:val="000000"/>
          <w:cs/>
        </w:rPr>
        <w:t xml:space="preserve"> </w:t>
      </w:r>
      <w:r w:rsidRPr="0088659F">
        <w:rPr>
          <w:color w:val="000000"/>
          <w:cs/>
        </w:rPr>
        <w:t>บริษัทได้เข้าลงนามในสัญญาร่วมทุนกับบริษัท ไบโอม จำกัด (“ไบโอม”)</w:t>
      </w:r>
      <w:r w:rsidRPr="0088659F">
        <w:rPr>
          <w:color w:val="000000"/>
        </w:rPr>
        <w:t xml:space="preserve"> </w:t>
      </w:r>
      <w:r w:rsidRPr="0088659F">
        <w:rPr>
          <w:color w:val="000000"/>
          <w:cs/>
        </w:rPr>
        <w:t xml:space="preserve">โดยการร่วมทุนในครั้งนี้บริษัทจะดำเนินการซื้อหุ้นเพิ่มทุนของไบโอมในวงเงินไม่เกิน </w:t>
      </w:r>
      <w:r w:rsidRPr="0088659F">
        <w:rPr>
          <w:color w:val="000000"/>
        </w:rPr>
        <w:t>83</w:t>
      </w:r>
      <w:r w:rsidRPr="0088659F">
        <w:rPr>
          <w:color w:val="000000"/>
          <w:cs/>
        </w:rPr>
        <w:t xml:space="preserve"> ล้านบาท ทำให้บริษัทมีสัดส่วน</w:t>
      </w:r>
      <w:r>
        <w:rPr>
          <w:color w:val="000000"/>
          <w:cs/>
        </w:rPr>
        <w:br/>
      </w:r>
      <w:r w:rsidRPr="0088659F">
        <w:rPr>
          <w:color w:val="000000"/>
          <w:cs/>
        </w:rPr>
        <w:t xml:space="preserve">การถือหุ้นร้อยละ </w:t>
      </w:r>
      <w:r w:rsidRPr="0088659F">
        <w:rPr>
          <w:color w:val="000000"/>
        </w:rPr>
        <w:t>20</w:t>
      </w:r>
      <w:r w:rsidRPr="0088659F">
        <w:rPr>
          <w:color w:val="000000"/>
          <w:cs/>
        </w:rPr>
        <w:t xml:space="preserve"> และกลุ่มผู้ถือหุ้นเดิมของไบโอมมีสัดส่วนการถือหุ้นร้อยละ </w:t>
      </w:r>
      <w:r w:rsidRPr="0088659F">
        <w:rPr>
          <w:color w:val="000000"/>
        </w:rPr>
        <w:t>80</w:t>
      </w:r>
      <w:r w:rsidRPr="0088659F">
        <w:rPr>
          <w:color w:val="000000"/>
          <w:cs/>
        </w:rPr>
        <w:t xml:space="preserve"> ของจำนวนหุ้นที่ออกและจำหน่ายทั้งหมด ซึ่ง</w:t>
      </w:r>
      <w:r>
        <w:rPr>
          <w:rFonts w:hint="cs"/>
          <w:color w:val="000000"/>
          <w:cs/>
        </w:rPr>
        <w:t>บริษัทได้ชำระ</w:t>
      </w:r>
      <w:r w:rsidRPr="0088659F">
        <w:rPr>
          <w:color w:val="000000"/>
          <w:cs/>
        </w:rPr>
        <w:t xml:space="preserve">ค่าหุ้นเพิ่มทุนครั้งแรกจำนวน </w:t>
      </w:r>
      <w:r w:rsidRPr="0088659F">
        <w:rPr>
          <w:color w:val="000000"/>
        </w:rPr>
        <w:t>30</w:t>
      </w:r>
      <w:r w:rsidRPr="0088659F">
        <w:rPr>
          <w:color w:val="000000"/>
          <w:cs/>
        </w:rPr>
        <w:t xml:space="preserve"> ล้านบาท </w:t>
      </w:r>
      <w:r w:rsidRPr="0088659F">
        <w:rPr>
          <w:rFonts w:hint="cs"/>
          <w:color w:val="000000"/>
          <w:cs/>
        </w:rPr>
        <w:t>แล้วเมื่อวันที่</w:t>
      </w:r>
      <w:r w:rsidRPr="0088659F">
        <w:rPr>
          <w:color w:val="000000"/>
          <w:cs/>
        </w:rPr>
        <w:t xml:space="preserve"> </w:t>
      </w:r>
      <w:r w:rsidRPr="0088659F">
        <w:rPr>
          <w:color w:val="000000"/>
        </w:rPr>
        <w:t>29</w:t>
      </w:r>
      <w:r w:rsidRPr="0088659F">
        <w:rPr>
          <w:color w:val="000000"/>
          <w:cs/>
        </w:rPr>
        <w:t xml:space="preserve"> เมษายน </w:t>
      </w:r>
      <w:r w:rsidRPr="0088659F">
        <w:rPr>
          <w:color w:val="000000"/>
        </w:rPr>
        <w:t>2565</w:t>
      </w:r>
      <w:r w:rsidRPr="0088659F">
        <w:rPr>
          <w:color w:val="000000"/>
          <w:cs/>
        </w:rPr>
        <w:t xml:space="preserve"> และ</w:t>
      </w:r>
      <w:r>
        <w:rPr>
          <w:color w:val="000000"/>
          <w:cs/>
        </w:rPr>
        <w:br/>
      </w:r>
      <w:r>
        <w:rPr>
          <w:rFonts w:hint="cs"/>
          <w:color w:val="000000"/>
          <w:cs/>
        </w:rPr>
        <w:t xml:space="preserve">มีสิ่งตอบแทนที่คาดว่าจะต้องจ่ายจำนวน </w:t>
      </w:r>
      <w:r>
        <w:rPr>
          <w:color w:val="000000"/>
        </w:rPr>
        <w:t xml:space="preserve">53 </w:t>
      </w:r>
      <w:r>
        <w:rPr>
          <w:rFonts w:hint="cs"/>
          <w:color w:val="000000"/>
          <w:cs/>
        </w:rPr>
        <w:t xml:space="preserve">ล้านบาท </w:t>
      </w:r>
      <w:r w:rsidRPr="00564EC7">
        <w:rPr>
          <w:rFonts w:hint="cs"/>
          <w:color w:val="000000"/>
          <w:cs/>
        </w:rPr>
        <w:t xml:space="preserve">ตั้งแต่ปี </w:t>
      </w:r>
      <w:r>
        <w:rPr>
          <w:color w:val="000000"/>
        </w:rPr>
        <w:t>2567</w:t>
      </w:r>
      <w:r w:rsidRPr="00564EC7">
        <w:rPr>
          <w:rFonts w:hint="cs"/>
          <w:color w:val="000000"/>
          <w:cs/>
        </w:rPr>
        <w:t xml:space="preserve"> และ </w:t>
      </w:r>
      <w:r>
        <w:rPr>
          <w:color w:val="000000"/>
        </w:rPr>
        <w:t>2570</w:t>
      </w:r>
      <w:r w:rsidRPr="00564EC7">
        <w:rPr>
          <w:rFonts w:hint="cs"/>
          <w:color w:val="000000"/>
          <w:cs/>
        </w:rPr>
        <w:t xml:space="preserve"> เป็นต้นไป โดย</w:t>
      </w:r>
      <w:r>
        <w:rPr>
          <w:rFonts w:hint="cs"/>
          <w:color w:val="000000"/>
          <w:cs/>
        </w:rPr>
        <w:t xml:space="preserve">แบ่งชำระครั้งแรกจำนวน </w:t>
      </w:r>
      <w:r>
        <w:rPr>
          <w:color w:val="000000"/>
        </w:rPr>
        <w:t xml:space="preserve">10 </w:t>
      </w:r>
      <w:r>
        <w:rPr>
          <w:rFonts w:hint="cs"/>
          <w:color w:val="000000"/>
          <w:cs/>
        </w:rPr>
        <w:t xml:space="preserve">ล้านบาท และครั้งที่สองจำนวน </w:t>
      </w:r>
      <w:r>
        <w:rPr>
          <w:color w:val="000000"/>
        </w:rPr>
        <w:t xml:space="preserve">43 </w:t>
      </w:r>
      <w:r>
        <w:rPr>
          <w:rFonts w:hint="cs"/>
          <w:color w:val="000000"/>
          <w:cs/>
        </w:rPr>
        <w:t>ล้านบาท ตามลำดับ เมื่อไบโอมสามารถสร้างผลงานตามดัชนีชี้วัด</w:t>
      </w:r>
      <w:r>
        <w:rPr>
          <w:color w:val="000000"/>
          <w:cs/>
        </w:rPr>
        <w:br/>
      </w:r>
      <w:r>
        <w:rPr>
          <w:rFonts w:hint="cs"/>
          <w:color w:val="000000"/>
          <w:cs/>
        </w:rPr>
        <w:t xml:space="preserve">ผลงานหรือความสำเร็จของงาน </w:t>
      </w:r>
      <w:r>
        <w:rPr>
          <w:color w:val="000000"/>
        </w:rPr>
        <w:t xml:space="preserve">(KPI) </w:t>
      </w:r>
      <w:r>
        <w:rPr>
          <w:rFonts w:hint="cs"/>
          <w:color w:val="000000"/>
          <w:cs/>
        </w:rPr>
        <w:t xml:space="preserve">ได้ตามเงื่อนไขที่ระบุในสัญญา ณ วันที่ </w:t>
      </w:r>
      <w:r>
        <w:rPr>
          <w:color w:val="000000"/>
        </w:rPr>
        <w:t xml:space="preserve">30 </w:t>
      </w:r>
      <w:r w:rsidR="008E2F94">
        <w:rPr>
          <w:rFonts w:hint="cs"/>
          <w:color w:val="000000"/>
          <w:cs/>
        </w:rPr>
        <w:t>กันยายน</w:t>
      </w:r>
      <w:r>
        <w:rPr>
          <w:rFonts w:hint="cs"/>
          <w:color w:val="000000"/>
          <w:cs/>
        </w:rPr>
        <w:t xml:space="preserve"> </w:t>
      </w:r>
      <w:r>
        <w:rPr>
          <w:color w:val="000000"/>
        </w:rPr>
        <w:t>2565</w:t>
      </w:r>
      <w:r>
        <w:rPr>
          <w:rFonts w:hint="cs"/>
          <w:color w:val="000000"/>
          <w:cs/>
        </w:rPr>
        <w:t xml:space="preserve"> กลุ่มบริษัทและบริษัทได้รับรู้สิ่งตอบแทนที่คาดว่าจะต้องจ่ายดังกล่าวเป็นหนี้สินทางการเงินไม่หมุนเวียนอื่นในงบแสดงฐานะการเงินรวมและงบการเงินเฉพาะกิจการ </w:t>
      </w:r>
    </w:p>
    <w:p w14:paraId="7383E70F" w14:textId="6BBEBF1E" w:rsidR="00284176" w:rsidRPr="004324E9" w:rsidRDefault="00284176" w:rsidP="0028417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  <w:r w:rsidRPr="004324E9">
        <w:rPr>
          <w:rFonts w:asciiTheme="majorBidi" w:hAnsiTheme="majorBidi"/>
          <w:b/>
          <w:bCs/>
          <w:sz w:val="30"/>
          <w:szCs w:val="30"/>
          <w:lang w:bidi="th-TH"/>
        </w:rPr>
        <w:lastRenderedPageBreak/>
        <w:tab/>
      </w:r>
      <w:r w:rsidRPr="004324E9">
        <w:rPr>
          <w:rFonts w:asciiTheme="majorBidi" w:hAnsiTheme="majorBidi"/>
          <w:b/>
          <w:bCs/>
          <w:sz w:val="30"/>
          <w:szCs w:val="30"/>
          <w:cs/>
          <w:lang w:bidi="th-TH"/>
        </w:rPr>
        <w:t>ทุนเรือนหุ้น</w:t>
      </w:r>
    </w:p>
    <w:p w14:paraId="03BB81CA" w14:textId="77777777" w:rsidR="00221CD5" w:rsidRDefault="00221CD5" w:rsidP="007D2D60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</w:p>
    <w:p w14:paraId="1B830DF3" w14:textId="117D8482" w:rsidR="007D2D60" w:rsidRDefault="007D2D60" w:rsidP="007D2D60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CD5F53">
        <w:rPr>
          <w:color w:val="000000"/>
          <w:cs/>
        </w:rPr>
        <w:t xml:space="preserve">วันที่ </w:t>
      </w:r>
      <w:r>
        <w:rPr>
          <w:color w:val="000000"/>
        </w:rPr>
        <w:t>24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ธันวาคม </w:t>
      </w:r>
      <w:r w:rsidRPr="00CD5F53">
        <w:rPr>
          <w:color w:val="000000"/>
        </w:rPr>
        <w:t xml:space="preserve">2564 </w:t>
      </w:r>
      <w:r w:rsidRPr="00CD5F53">
        <w:rPr>
          <w:color w:val="000000"/>
          <w:cs/>
        </w:rPr>
        <w:t>ที่ประชุม</w:t>
      </w:r>
      <w:r>
        <w:rPr>
          <w:rFonts w:hint="cs"/>
          <w:color w:val="000000"/>
          <w:cs/>
        </w:rPr>
        <w:t>วิ</w:t>
      </w:r>
      <w:r w:rsidRPr="00CD5F53">
        <w:rPr>
          <w:color w:val="000000"/>
          <w:cs/>
        </w:rPr>
        <w:t>สามัญผู้ถือหุ้น</w:t>
      </w:r>
      <w:r>
        <w:rPr>
          <w:rFonts w:hint="cs"/>
          <w:color w:val="000000"/>
          <w:cs/>
        </w:rPr>
        <w:t xml:space="preserve"> ครั้งที่ </w:t>
      </w:r>
      <w:r>
        <w:rPr>
          <w:color w:val="000000"/>
        </w:rPr>
        <w:t xml:space="preserve">2/2564 </w:t>
      </w:r>
      <w:r w:rsidRPr="00CD5F53">
        <w:rPr>
          <w:color w:val="000000"/>
          <w:cs/>
        </w:rPr>
        <w:t xml:space="preserve">ของบริษัทมีมติอนุมัติเปลี่ยนแปลงมูลค่าหุ้นที่ตราไว้ของบริษัทจากเดิมมูลค่าหุ้นละ </w:t>
      </w:r>
      <w:r>
        <w:rPr>
          <w:color w:val="000000"/>
        </w:rPr>
        <w:t>5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บาท เป็นมูลค่าหุ้นละ </w:t>
      </w:r>
      <w:r>
        <w:rPr>
          <w:color w:val="000000"/>
        </w:rPr>
        <w:t>2.50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บาท </w:t>
      </w:r>
      <w:r w:rsidR="00EF512C">
        <w:rPr>
          <w:rFonts w:hint="cs"/>
          <w:color w:val="000000"/>
          <w:cs/>
        </w:rPr>
        <w:t xml:space="preserve">ต่อมาในวันที่ </w:t>
      </w:r>
      <w:r w:rsidR="00EF512C">
        <w:rPr>
          <w:color w:val="000000"/>
        </w:rPr>
        <w:t>6</w:t>
      </w:r>
      <w:r w:rsidR="00EF512C">
        <w:rPr>
          <w:rFonts w:hint="cs"/>
          <w:color w:val="000000"/>
          <w:cs/>
        </w:rPr>
        <w:t xml:space="preserve"> มกราคม </w:t>
      </w:r>
      <w:r w:rsidR="00EF512C">
        <w:rPr>
          <w:color w:val="000000"/>
        </w:rPr>
        <w:t xml:space="preserve">2565 </w:t>
      </w:r>
      <w:r w:rsidRPr="00CD5F53">
        <w:rPr>
          <w:color w:val="000000"/>
          <w:cs/>
        </w:rPr>
        <w:t>บริษัทได้</w:t>
      </w:r>
      <w:r w:rsidR="00EF512C">
        <w:rPr>
          <w:color w:val="000000"/>
        </w:rPr>
        <w:br/>
      </w:r>
      <w:r w:rsidRPr="00CD5F53">
        <w:rPr>
          <w:color w:val="000000"/>
          <w:cs/>
        </w:rPr>
        <w:t>จดทะเบียน</w:t>
      </w:r>
      <w:r w:rsidR="00EF512C">
        <w:rPr>
          <w:rFonts w:hint="cs"/>
          <w:color w:val="000000"/>
          <w:cs/>
        </w:rPr>
        <w:t>เรื่อง</w:t>
      </w:r>
      <w:r w:rsidRPr="00CD5F53">
        <w:rPr>
          <w:color w:val="000000"/>
          <w:cs/>
        </w:rPr>
        <w:t>ดังกล่าวต่อ</w:t>
      </w:r>
      <w:r w:rsidR="00CB02A4" w:rsidRPr="00CB02A4">
        <w:rPr>
          <w:color w:val="000000"/>
          <w:cs/>
        </w:rPr>
        <w:t>กรมพัฒนาธุรกิจการค้า</w:t>
      </w:r>
      <w:r w:rsidRPr="00CD5F53">
        <w:rPr>
          <w:color w:val="000000"/>
          <w:cs/>
        </w:rPr>
        <w:t>เรียบร้อยแล้ว ทั้งนี้การเปลี่ยนแปลงมูลค่าหุ้นที่ตราไว้ดังกล่าวมีผลให้จำนวนหุ้น</w:t>
      </w:r>
      <w:r w:rsidR="00EF512C">
        <w:rPr>
          <w:rFonts w:hint="cs"/>
          <w:color w:val="000000"/>
          <w:cs/>
        </w:rPr>
        <w:t>ที่ชำระแล้ว</w:t>
      </w:r>
      <w:r w:rsidRPr="00CD5F53">
        <w:rPr>
          <w:color w:val="000000"/>
          <w:cs/>
        </w:rPr>
        <w:t xml:space="preserve">ของบริษัทเพิ่มขึ้นจากเดิม </w:t>
      </w:r>
      <w:r>
        <w:rPr>
          <w:color w:val="000000"/>
        </w:rPr>
        <w:t>506.40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ล้านหุ้น เป็น </w:t>
      </w:r>
      <w:r>
        <w:rPr>
          <w:color w:val="000000"/>
        </w:rPr>
        <w:t>1,012.80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>ล้านหุ้น</w:t>
      </w:r>
    </w:p>
    <w:p w14:paraId="4EC6CD30" w14:textId="77777777" w:rsidR="00496DD5" w:rsidRDefault="00496DD5" w:rsidP="00496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07E6464E" w14:textId="21CB2393" w:rsidR="0042164E" w:rsidRPr="0042164E" w:rsidRDefault="0042164E" w:rsidP="0042164E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cs/>
        </w:rPr>
        <w:sectPr w:rsidR="0042164E" w:rsidRPr="0042164E" w:rsidSect="00810FB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  <w:r w:rsidRPr="0042164E">
        <w:rPr>
          <w:color w:val="000000"/>
          <w:cs/>
        </w:rPr>
        <w:t xml:space="preserve">เมื่อวันที่ </w:t>
      </w:r>
      <w:r w:rsidRPr="0042164E">
        <w:rPr>
          <w:color w:val="000000"/>
        </w:rPr>
        <w:t xml:space="preserve">14 </w:t>
      </w:r>
      <w:r w:rsidRPr="0042164E">
        <w:rPr>
          <w:color w:val="000000"/>
          <w:cs/>
        </w:rPr>
        <w:t xml:space="preserve">มีนาคม </w:t>
      </w:r>
      <w:r w:rsidRPr="0042164E">
        <w:rPr>
          <w:color w:val="000000"/>
        </w:rPr>
        <w:t xml:space="preserve">2565 </w:t>
      </w:r>
      <w:r w:rsidRPr="0042164E">
        <w:rPr>
          <w:color w:val="000000"/>
          <w:cs/>
        </w:rPr>
        <w:t xml:space="preserve">บริษัทได้รับชำระค่าหุ้นจำนวน </w:t>
      </w:r>
      <w:r w:rsidRPr="0042164E">
        <w:rPr>
          <w:color w:val="000000"/>
        </w:rPr>
        <w:t xml:space="preserve">433.20 </w:t>
      </w:r>
      <w:r w:rsidRPr="0042164E">
        <w:rPr>
          <w:color w:val="000000"/>
          <w:cs/>
        </w:rPr>
        <w:t xml:space="preserve">ล้านหุ้น มูลค่าหุ้นละ </w:t>
      </w:r>
      <w:r w:rsidRPr="0042164E">
        <w:rPr>
          <w:color w:val="000000"/>
        </w:rPr>
        <w:t xml:space="preserve">10.50 </w:t>
      </w:r>
      <w:r w:rsidRPr="0042164E">
        <w:rPr>
          <w:color w:val="000000"/>
          <w:cs/>
        </w:rPr>
        <w:t xml:space="preserve">บาท รวมเป็นเงินจำนวน </w:t>
      </w:r>
      <w:r w:rsidRPr="0042164E">
        <w:rPr>
          <w:color w:val="000000"/>
        </w:rPr>
        <w:t xml:space="preserve">4,548.60 </w:t>
      </w:r>
      <w:r w:rsidRPr="0042164E">
        <w:rPr>
          <w:color w:val="000000"/>
          <w:cs/>
        </w:rPr>
        <w:t>ล้านบาท จากการเสนอขาย</w:t>
      </w:r>
      <w:r w:rsidRPr="0042164E">
        <w:rPr>
          <w:rFonts w:hint="cs"/>
          <w:color w:val="000000"/>
          <w:cs/>
        </w:rPr>
        <w:t>หุ้น</w:t>
      </w:r>
      <w:r w:rsidRPr="0042164E">
        <w:rPr>
          <w:color w:val="000000"/>
          <w:cs/>
        </w:rPr>
        <w:t xml:space="preserve">ให้แก่ประชาชนเป็นครั้งแรก </w:t>
      </w:r>
      <w:r w:rsidRPr="0042164E">
        <w:rPr>
          <w:rFonts w:hint="cs"/>
          <w:color w:val="000000"/>
          <w:cs/>
        </w:rPr>
        <w:t>บริษัทได้นำเงินสดที่ได้รับบางส่วนไปลงทุนในเงินฝากประจำ ซึ่งแสดงเป็น</w:t>
      </w:r>
      <w:r w:rsidRPr="0042164E">
        <w:rPr>
          <w:color w:val="000000"/>
          <w:cs/>
        </w:rPr>
        <w:t>เงินลงทุนชั่วคราว</w:t>
      </w:r>
      <w:r w:rsidRPr="0042164E">
        <w:rPr>
          <w:rFonts w:hint="cs"/>
          <w:color w:val="000000"/>
          <w:cs/>
        </w:rPr>
        <w:t xml:space="preserve">ในงบแสดงฐานะการเงิน </w:t>
      </w:r>
      <w:r w:rsidRPr="0042164E">
        <w:rPr>
          <w:color w:val="000000"/>
          <w:cs/>
        </w:rPr>
        <w:t xml:space="preserve">โดยบริษัทได้จดทะเบียนเพิ่มทุนชำระแล้วกับกรมพัฒนาธุรกิจการค้าในวันที่ </w:t>
      </w:r>
      <w:r w:rsidRPr="0042164E">
        <w:rPr>
          <w:color w:val="000000"/>
        </w:rPr>
        <w:t xml:space="preserve">15 </w:t>
      </w:r>
      <w:r w:rsidRPr="0042164E">
        <w:rPr>
          <w:color w:val="000000"/>
          <w:cs/>
        </w:rPr>
        <w:t xml:space="preserve">มีนาคม </w:t>
      </w:r>
      <w:r w:rsidRPr="0042164E">
        <w:rPr>
          <w:color w:val="000000"/>
        </w:rPr>
        <w:t xml:space="preserve">2565 </w:t>
      </w:r>
      <w:r w:rsidRPr="0042164E">
        <w:rPr>
          <w:color w:val="000000"/>
          <w:cs/>
        </w:rPr>
        <w:t xml:space="preserve">หุ้นสามัญของบริษัทได้เริ่มทำการซื้อขายในตลาดหลักทรัพย์แห่งประเทศไทยตั้งแต่วันที่ </w:t>
      </w:r>
      <w:r w:rsidRPr="0042164E">
        <w:rPr>
          <w:color w:val="000000"/>
        </w:rPr>
        <w:t xml:space="preserve">17 </w:t>
      </w:r>
      <w:r w:rsidRPr="0042164E">
        <w:rPr>
          <w:color w:val="000000"/>
          <w:cs/>
        </w:rPr>
        <w:t xml:space="preserve">มีนาคม </w:t>
      </w:r>
      <w:r w:rsidRPr="0042164E">
        <w:rPr>
          <w:color w:val="000000"/>
        </w:rPr>
        <w:t xml:space="preserve">2565 </w:t>
      </w:r>
      <w:r w:rsidRPr="0042164E">
        <w:rPr>
          <w:color w:val="000000"/>
          <w:cs/>
        </w:rPr>
        <w:t xml:space="preserve">ทั้งนี้บริษัทบันทึกค่าใช้จ่ายเกี่ยวกับการจัดจำหน่ายหุ้นจำนวน </w:t>
      </w:r>
      <w:r w:rsidRPr="0042164E">
        <w:rPr>
          <w:color w:val="000000"/>
        </w:rPr>
        <w:t xml:space="preserve">84.36 </w:t>
      </w:r>
      <w:r w:rsidRPr="0042164E">
        <w:rPr>
          <w:color w:val="000000"/>
          <w:cs/>
        </w:rPr>
        <w:t>ล้านบาท เป็นรายการหักในบัญชีส่วนเกินมูลค่าหุ้นสามัญ</w:t>
      </w:r>
      <w:r w:rsidRPr="0042164E">
        <w:rPr>
          <w:rFonts w:hint="cs"/>
          <w:color w:val="000000"/>
          <w:cs/>
        </w:rPr>
        <w:t>ซึ่งทำให้</w:t>
      </w:r>
      <w:r w:rsidRPr="0042164E">
        <w:rPr>
          <w:color w:val="000000"/>
          <w:cs/>
        </w:rPr>
        <w:t xml:space="preserve"> ณ วันที่ </w:t>
      </w:r>
      <w:r w:rsidRPr="0042164E">
        <w:rPr>
          <w:color w:val="000000"/>
        </w:rPr>
        <w:t>30</w:t>
      </w:r>
      <w:r w:rsidRPr="0042164E">
        <w:rPr>
          <w:color w:val="000000"/>
          <w:cs/>
        </w:rPr>
        <w:t xml:space="preserve"> </w:t>
      </w:r>
      <w:r>
        <w:rPr>
          <w:rFonts w:hint="cs"/>
          <w:color w:val="000000"/>
          <w:cs/>
        </w:rPr>
        <w:t>กันยายน</w:t>
      </w:r>
      <w:r w:rsidRPr="0042164E">
        <w:rPr>
          <w:color w:val="000000"/>
          <w:cs/>
        </w:rPr>
        <w:t xml:space="preserve"> </w:t>
      </w:r>
      <w:r w:rsidRPr="0042164E">
        <w:rPr>
          <w:color w:val="000000"/>
        </w:rPr>
        <w:t xml:space="preserve">2565 </w:t>
      </w:r>
      <w:r w:rsidRPr="0042164E">
        <w:rPr>
          <w:color w:val="000000"/>
          <w:cs/>
        </w:rPr>
        <w:t>บริษัทมีส่วนเกินมูลค่าหุ้นสามัญจำนวน</w:t>
      </w:r>
      <w:r w:rsidRPr="0042164E">
        <w:rPr>
          <w:color w:val="000000"/>
        </w:rPr>
        <w:t xml:space="preserve"> 3,381.24 </w:t>
      </w:r>
      <w:r w:rsidRPr="0042164E">
        <w:rPr>
          <w:color w:val="000000"/>
          <w:cs/>
        </w:rPr>
        <w:t xml:space="preserve">ล้านบาท </w:t>
      </w:r>
    </w:p>
    <w:p w14:paraId="2328B282" w14:textId="7E37786E" w:rsidR="00892BEA" w:rsidRPr="00AF07A8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07A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170F3BBC" w14:textId="77777777" w:rsidR="004732C0" w:rsidRPr="004732C0" w:rsidRDefault="004732C0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78"/>
        <w:gridCol w:w="992"/>
        <w:gridCol w:w="183"/>
        <w:gridCol w:w="6"/>
        <w:gridCol w:w="8"/>
        <w:gridCol w:w="1063"/>
        <w:gridCol w:w="181"/>
        <w:gridCol w:w="12"/>
        <w:gridCol w:w="1067"/>
        <w:gridCol w:w="183"/>
        <w:gridCol w:w="987"/>
        <w:gridCol w:w="182"/>
        <w:gridCol w:w="992"/>
        <w:gridCol w:w="183"/>
        <w:gridCol w:w="1073"/>
        <w:gridCol w:w="183"/>
        <w:gridCol w:w="987"/>
        <w:gridCol w:w="183"/>
        <w:gridCol w:w="987"/>
        <w:gridCol w:w="183"/>
        <w:gridCol w:w="991"/>
      </w:tblGrid>
      <w:tr w:rsidR="004732C0" w:rsidRPr="00623946" w14:paraId="686796AA" w14:textId="77777777" w:rsidTr="00DB59C3">
        <w:trPr>
          <w:cantSplit/>
        </w:trPr>
        <w:tc>
          <w:tcPr>
            <w:tcW w:w="3420" w:type="dxa"/>
            <w:vMerge w:val="restart"/>
          </w:tcPr>
          <w:p w14:paraId="3E73494E" w14:textId="77777777" w:rsidR="004732C0" w:rsidRDefault="004732C0" w:rsidP="00DB59C3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  <w:p w14:paraId="67CFFD0A" w14:textId="77777777" w:rsidR="004732C0" w:rsidRPr="00623946" w:rsidRDefault="004732C0" w:rsidP="00DB59C3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74" w:type="dxa"/>
            <w:gridSpan w:val="22"/>
            <w:vAlign w:val="bottom"/>
          </w:tcPr>
          <w:p w14:paraId="312B6251" w14:textId="77777777" w:rsidR="004732C0" w:rsidRPr="00623946" w:rsidRDefault="004732C0" w:rsidP="00DB59C3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623946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4732C0" w:rsidRPr="00623946" w14:paraId="0C06FAB8" w14:textId="77777777" w:rsidTr="00DB59C3">
        <w:trPr>
          <w:cantSplit/>
        </w:trPr>
        <w:tc>
          <w:tcPr>
            <w:tcW w:w="3420" w:type="dxa"/>
            <w:vMerge/>
          </w:tcPr>
          <w:p w14:paraId="690BDE68" w14:textId="77777777" w:rsidR="004732C0" w:rsidRPr="00623946" w:rsidRDefault="004732C0" w:rsidP="00DB59C3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603625" w14:textId="77777777" w:rsidR="004732C0" w:rsidRPr="00B33B2E" w:rsidRDefault="004732C0" w:rsidP="00DB59C3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vAlign w:val="bottom"/>
          </w:tcPr>
          <w:p w14:paraId="1109CE4F" w14:textId="77777777" w:rsidR="004732C0" w:rsidRPr="00B33B2E" w:rsidRDefault="004732C0" w:rsidP="00DB59C3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37" w:type="dxa"/>
            <w:gridSpan w:val="6"/>
            <w:vAlign w:val="bottom"/>
          </w:tcPr>
          <w:p w14:paraId="403C6E43" w14:textId="77777777" w:rsidR="004732C0" w:rsidRPr="00B33B2E" w:rsidRDefault="004732C0" w:rsidP="00DB59C3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695ED7B4" w14:textId="77777777" w:rsidR="004732C0" w:rsidRPr="00B33B2E" w:rsidRDefault="004732C0" w:rsidP="00DB59C3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6860CA6" w14:textId="77777777" w:rsidR="004732C0" w:rsidRPr="00B33B2E" w:rsidRDefault="004732C0" w:rsidP="00DB59C3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0FA02A9A" w14:textId="77777777" w:rsidR="004732C0" w:rsidRPr="00B33B2E" w:rsidRDefault="004732C0" w:rsidP="00DB59C3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43" w:type="dxa"/>
            <w:gridSpan w:val="3"/>
            <w:vAlign w:val="bottom"/>
          </w:tcPr>
          <w:p w14:paraId="0E8F17D0" w14:textId="77777777" w:rsidR="004732C0" w:rsidRPr="00B33B2E" w:rsidRDefault="004732C0" w:rsidP="00DB59C3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22912D14" w14:textId="77777777" w:rsidR="004732C0" w:rsidRPr="00B33B2E" w:rsidRDefault="004732C0" w:rsidP="00DB59C3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367B19AE" w14:textId="77777777" w:rsidR="004732C0" w:rsidRPr="004D0A56" w:rsidRDefault="004732C0" w:rsidP="00DB59C3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B94F1A4" w14:textId="77777777" w:rsidR="004732C0" w:rsidRPr="004D0A56" w:rsidRDefault="004732C0" w:rsidP="00DB59C3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0A5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732C0" w:rsidRPr="00623946" w14:paraId="6B02C02D" w14:textId="77777777" w:rsidTr="00DB59C3">
        <w:trPr>
          <w:cantSplit/>
        </w:trPr>
        <w:tc>
          <w:tcPr>
            <w:tcW w:w="3420" w:type="dxa"/>
          </w:tcPr>
          <w:p w14:paraId="02CD2C08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cs/>
                <w:lang w:val="en-US" w:bidi="th-TH"/>
              </w:rPr>
            </w:pPr>
            <w:r w:rsidRPr="00DF44F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เก้า</w:t>
            </w:r>
            <w:r w:rsidRPr="00DF44F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Pr="005D6CE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</w:t>
            </w:r>
            <w:r w:rsidRPr="00C6181F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1ED174" w14:textId="477D56C3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78" w:type="dxa"/>
            <w:vAlign w:val="center"/>
          </w:tcPr>
          <w:p w14:paraId="7D55F880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2B4188" w14:textId="0A27AA3A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247DE223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0C59297E" w14:textId="34BF0D8B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3" w:type="dxa"/>
            <w:gridSpan w:val="2"/>
            <w:vAlign w:val="center"/>
          </w:tcPr>
          <w:p w14:paraId="539972E8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40DA0799" w14:textId="1E7F4E88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07623FD8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F37EAFA" w14:textId="0070095F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82" w:type="dxa"/>
            <w:vAlign w:val="center"/>
          </w:tcPr>
          <w:p w14:paraId="7F3E6AC8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93856D" w14:textId="391A3F32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6E72695B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3640C231" w14:textId="2D6BA95D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83" w:type="dxa"/>
            <w:vAlign w:val="center"/>
          </w:tcPr>
          <w:p w14:paraId="6D66AEA2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7467F14" w14:textId="298F86F9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0685F06B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B64FDA7" w14:textId="7C0F9C9C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83" w:type="dxa"/>
            <w:vAlign w:val="center"/>
          </w:tcPr>
          <w:p w14:paraId="4C63E621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F80607F" w14:textId="31D341E0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</w:tr>
      <w:tr w:rsidR="004732C0" w:rsidRPr="00623946" w14:paraId="5EB2905B" w14:textId="77777777" w:rsidTr="00DB59C3">
        <w:trPr>
          <w:cantSplit/>
        </w:trPr>
        <w:tc>
          <w:tcPr>
            <w:tcW w:w="3420" w:type="dxa"/>
          </w:tcPr>
          <w:p w14:paraId="63936898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74" w:type="dxa"/>
            <w:gridSpan w:val="22"/>
            <w:shd w:val="clear" w:color="auto" w:fill="auto"/>
            <w:vAlign w:val="center"/>
          </w:tcPr>
          <w:p w14:paraId="29207EF0" w14:textId="77777777" w:rsidR="004732C0" w:rsidRPr="00623946" w:rsidRDefault="004732C0" w:rsidP="00DB59C3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23946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732C0" w:rsidRPr="00623946" w14:paraId="16D5F173" w14:textId="77777777" w:rsidTr="00DB59C3">
        <w:trPr>
          <w:cantSplit/>
        </w:trPr>
        <w:tc>
          <w:tcPr>
            <w:tcW w:w="3420" w:type="dxa"/>
          </w:tcPr>
          <w:p w14:paraId="0358E4BB" w14:textId="77777777" w:rsidR="004732C0" w:rsidRPr="00623946" w:rsidRDefault="004732C0" w:rsidP="00DB59C3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4B7C1B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5EE4C4B0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5A8C93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71CFA7CF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4665AA2F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453E9BD3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0DECC3D3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4F2124C8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58CF029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4AE63720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CDDA57B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E225E3C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67861C0E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1EEF3362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992F876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7652BA1B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EBA8595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34A394FF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297DBBF" w14:textId="77777777" w:rsidR="004732C0" w:rsidRPr="00623946" w:rsidRDefault="004732C0" w:rsidP="00DB59C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732C0" w:rsidRPr="00623946" w14:paraId="558DB72F" w14:textId="77777777" w:rsidTr="00DB59C3">
        <w:trPr>
          <w:cantSplit/>
        </w:trPr>
        <w:tc>
          <w:tcPr>
            <w:tcW w:w="3420" w:type="dxa"/>
          </w:tcPr>
          <w:p w14:paraId="289C9210" w14:textId="77777777" w:rsidR="004732C0" w:rsidRPr="00623946" w:rsidRDefault="004732C0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199C2CA8" w14:textId="407A2DEE" w:rsidR="004732C0" w:rsidRPr="00623946" w:rsidRDefault="009A20BB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285.27</w:t>
            </w:r>
          </w:p>
        </w:tc>
        <w:tc>
          <w:tcPr>
            <w:tcW w:w="178" w:type="dxa"/>
            <w:vAlign w:val="bottom"/>
          </w:tcPr>
          <w:p w14:paraId="1769EF64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11984F" w14:textId="55271B1F" w:rsidR="004732C0" w:rsidRPr="00712258" w:rsidRDefault="004732C0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780.85</w:t>
            </w:r>
          </w:p>
        </w:tc>
        <w:tc>
          <w:tcPr>
            <w:tcW w:w="197" w:type="dxa"/>
            <w:gridSpan w:val="3"/>
            <w:vAlign w:val="bottom"/>
          </w:tcPr>
          <w:p w14:paraId="7C0CE563" w14:textId="77777777" w:rsidR="004732C0" w:rsidRPr="00623946" w:rsidRDefault="004732C0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15C90D3D" w14:textId="239844EB" w:rsidR="004732C0" w:rsidRPr="00623946" w:rsidRDefault="009A20BB" w:rsidP="004649FC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2,816.58</w:t>
            </w:r>
          </w:p>
        </w:tc>
        <w:tc>
          <w:tcPr>
            <w:tcW w:w="193" w:type="dxa"/>
            <w:gridSpan w:val="2"/>
            <w:vAlign w:val="bottom"/>
          </w:tcPr>
          <w:p w14:paraId="5D0DA3D1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6F526DC7" w14:textId="491B48F5" w:rsidR="004732C0" w:rsidRPr="00623946" w:rsidRDefault="004732C0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3,311.62</w:t>
            </w:r>
          </w:p>
        </w:tc>
        <w:tc>
          <w:tcPr>
            <w:tcW w:w="183" w:type="dxa"/>
            <w:vAlign w:val="bottom"/>
          </w:tcPr>
          <w:p w14:paraId="484A57DD" w14:textId="77777777" w:rsidR="004732C0" w:rsidRPr="00623946" w:rsidRDefault="004732C0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7199AC4" w14:textId="36542D0D" w:rsidR="004732C0" w:rsidRPr="00623946" w:rsidRDefault="009A20BB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2.01</w:t>
            </w:r>
          </w:p>
        </w:tc>
        <w:tc>
          <w:tcPr>
            <w:tcW w:w="182" w:type="dxa"/>
            <w:vAlign w:val="bottom"/>
          </w:tcPr>
          <w:p w14:paraId="5C53371B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75E1D8" w14:textId="5545B335" w:rsidR="004732C0" w:rsidRPr="00623946" w:rsidRDefault="004732C0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1.52</w:t>
            </w:r>
          </w:p>
        </w:tc>
        <w:tc>
          <w:tcPr>
            <w:tcW w:w="183" w:type="dxa"/>
            <w:vAlign w:val="bottom"/>
          </w:tcPr>
          <w:p w14:paraId="68660FE8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2E7D1B9D" w14:textId="21E0D38F" w:rsidR="004732C0" w:rsidRPr="00623946" w:rsidRDefault="008135CA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109911D5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4DC9E8" w14:textId="081EEB29" w:rsidR="004732C0" w:rsidRPr="00623946" w:rsidRDefault="004732C0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5247A598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1A889AB" w14:textId="0ED082C4" w:rsidR="004732C0" w:rsidRPr="007F7089" w:rsidRDefault="009A20BB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10,103.86</w:t>
            </w:r>
          </w:p>
        </w:tc>
        <w:tc>
          <w:tcPr>
            <w:tcW w:w="183" w:type="dxa"/>
            <w:vAlign w:val="bottom"/>
          </w:tcPr>
          <w:p w14:paraId="59B6299B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C66F9E6" w14:textId="0306CA4C" w:rsidR="004732C0" w:rsidRPr="00623946" w:rsidRDefault="004732C0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10,093.99</w:t>
            </w:r>
          </w:p>
        </w:tc>
      </w:tr>
      <w:tr w:rsidR="004732C0" w:rsidRPr="00623946" w14:paraId="7581A1B9" w14:textId="77777777" w:rsidTr="00DB59C3">
        <w:trPr>
          <w:cantSplit/>
        </w:trPr>
        <w:tc>
          <w:tcPr>
            <w:tcW w:w="3420" w:type="dxa"/>
          </w:tcPr>
          <w:p w14:paraId="38B95C9E" w14:textId="77777777" w:rsidR="004732C0" w:rsidRPr="00623946" w:rsidRDefault="004732C0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22EB5F" w14:textId="3ED5F623" w:rsidR="004732C0" w:rsidRPr="00623946" w:rsidRDefault="003B4F26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8AC6A69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7B2240" w14:textId="6C5E6548" w:rsidR="004732C0" w:rsidRPr="00623946" w:rsidRDefault="004732C0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gridSpan w:val="3"/>
            <w:vAlign w:val="bottom"/>
          </w:tcPr>
          <w:p w14:paraId="43DDBE80" w14:textId="77777777" w:rsidR="004732C0" w:rsidRPr="00623946" w:rsidRDefault="004732C0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CE218C1" w14:textId="5CCBE696" w:rsidR="004732C0" w:rsidRPr="00623946" w:rsidRDefault="009A20BB" w:rsidP="004649FC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20.1</w:t>
            </w:r>
            <w:r w:rsidR="004A2A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93" w:type="dxa"/>
            <w:gridSpan w:val="2"/>
            <w:vAlign w:val="bottom"/>
          </w:tcPr>
          <w:p w14:paraId="78DC7F4C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3E0C88FC" w14:textId="18E016A1" w:rsidR="004732C0" w:rsidRPr="00623946" w:rsidRDefault="004732C0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1F0077D" w14:textId="77777777" w:rsidR="004732C0" w:rsidRPr="00623946" w:rsidRDefault="004732C0" w:rsidP="004732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05BF503" w14:textId="5651264F" w:rsidR="004732C0" w:rsidRPr="00623946" w:rsidRDefault="009A20BB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2D3738C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5048B37" w14:textId="7E390D88" w:rsidR="004732C0" w:rsidRPr="00623946" w:rsidRDefault="004732C0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A5D9027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626FF378" w14:textId="4E33ACD4" w:rsidR="004732C0" w:rsidRPr="00623946" w:rsidRDefault="009A20BB" w:rsidP="008135C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(20.1</w:t>
            </w:r>
            <w:r w:rsidR="004A2A3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7BDC317C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9635BA8" w14:textId="450871D9" w:rsidR="004732C0" w:rsidRPr="00623946" w:rsidRDefault="004732C0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03C00E62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9F46A9D" w14:textId="7A2322F2" w:rsidR="004732C0" w:rsidRPr="00623946" w:rsidRDefault="003B4F26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30AAFEE6" w14:textId="77777777" w:rsidR="004732C0" w:rsidRPr="00623946" w:rsidRDefault="004732C0" w:rsidP="004732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B018CC1" w14:textId="224634EC" w:rsidR="004732C0" w:rsidRPr="00623946" w:rsidRDefault="004732C0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B4F26" w:rsidRPr="00623946" w14:paraId="7A0209A0" w14:textId="77777777" w:rsidTr="00DB59C3">
        <w:trPr>
          <w:cantSplit/>
        </w:trPr>
        <w:tc>
          <w:tcPr>
            <w:tcW w:w="3420" w:type="dxa"/>
          </w:tcPr>
          <w:p w14:paraId="09263FB4" w14:textId="77777777" w:rsidR="003B4F26" w:rsidRPr="00623946" w:rsidRDefault="003B4F26" w:rsidP="003B4F2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69BDC" w14:textId="7736497F" w:rsidR="003B4F26" w:rsidRPr="004649FC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649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649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285.27</w:t>
            </w:r>
          </w:p>
        </w:tc>
        <w:tc>
          <w:tcPr>
            <w:tcW w:w="178" w:type="dxa"/>
            <w:vAlign w:val="bottom"/>
          </w:tcPr>
          <w:p w14:paraId="4A75F4A1" w14:textId="77777777" w:rsidR="003B4F26" w:rsidRPr="004649FC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696B0" w14:textId="1BD990A3" w:rsidR="003B4F26" w:rsidRPr="004649FC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6,780.85</w:t>
            </w:r>
          </w:p>
        </w:tc>
        <w:tc>
          <w:tcPr>
            <w:tcW w:w="197" w:type="dxa"/>
            <w:gridSpan w:val="3"/>
            <w:vAlign w:val="bottom"/>
          </w:tcPr>
          <w:p w14:paraId="0B3F9B62" w14:textId="77777777" w:rsidR="003B4F26" w:rsidRPr="004649FC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8AFFB" w14:textId="7BAF3FB6" w:rsidR="003B4F26" w:rsidRPr="004649FC" w:rsidRDefault="003B4F26" w:rsidP="004649FC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2,836.</w:t>
            </w:r>
            <w:r w:rsidR="004A2A35"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75</w:t>
            </w:r>
          </w:p>
        </w:tc>
        <w:tc>
          <w:tcPr>
            <w:tcW w:w="193" w:type="dxa"/>
            <w:gridSpan w:val="2"/>
            <w:vAlign w:val="bottom"/>
          </w:tcPr>
          <w:p w14:paraId="73C3FE8E" w14:textId="77777777" w:rsidR="003B4F26" w:rsidRPr="004649FC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98DA3" w14:textId="5130811C" w:rsidR="003B4F26" w:rsidRPr="004649FC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3,311.62</w:t>
            </w:r>
          </w:p>
        </w:tc>
        <w:tc>
          <w:tcPr>
            <w:tcW w:w="183" w:type="dxa"/>
            <w:vAlign w:val="bottom"/>
          </w:tcPr>
          <w:p w14:paraId="268B9064" w14:textId="77777777" w:rsidR="003B4F26" w:rsidRPr="004649FC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F0E90" w14:textId="5C3E8AFA" w:rsidR="003B4F26" w:rsidRPr="004649FC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2.01</w:t>
            </w:r>
          </w:p>
        </w:tc>
        <w:tc>
          <w:tcPr>
            <w:tcW w:w="182" w:type="dxa"/>
            <w:vAlign w:val="bottom"/>
          </w:tcPr>
          <w:p w14:paraId="4F4E9A08" w14:textId="77777777" w:rsidR="003B4F26" w:rsidRPr="004649FC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7F814" w14:textId="58C390C3" w:rsidR="003B4F26" w:rsidRPr="004649FC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1.52</w:t>
            </w:r>
          </w:p>
        </w:tc>
        <w:tc>
          <w:tcPr>
            <w:tcW w:w="183" w:type="dxa"/>
            <w:vAlign w:val="bottom"/>
          </w:tcPr>
          <w:p w14:paraId="3674E292" w14:textId="77777777" w:rsidR="003B4F26" w:rsidRPr="004649FC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4C392" w14:textId="03A5A7C8" w:rsidR="003B4F26" w:rsidRPr="004649FC" w:rsidRDefault="003B4F26" w:rsidP="008135C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(20.1</w:t>
            </w:r>
            <w:r w:rsidR="00D277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466F8B49" w14:textId="77777777" w:rsidR="003B4F26" w:rsidRPr="004649FC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F41CB" w14:textId="75B48ADE" w:rsidR="003B4F26" w:rsidRPr="004649FC" w:rsidRDefault="003B4F26" w:rsidP="0042164E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55CBCD28" w14:textId="77777777" w:rsidR="003B4F26" w:rsidRPr="004649FC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A4B28" w14:textId="50453317" w:rsidR="003B4F26" w:rsidRPr="004649FC" w:rsidRDefault="00040363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10,103.86</w:t>
            </w:r>
          </w:p>
        </w:tc>
        <w:tc>
          <w:tcPr>
            <w:tcW w:w="183" w:type="dxa"/>
            <w:vAlign w:val="bottom"/>
          </w:tcPr>
          <w:p w14:paraId="0271E5EC" w14:textId="77777777" w:rsidR="003B4F26" w:rsidRPr="004649FC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E3E89" w14:textId="2CA44FF7" w:rsidR="003B4F26" w:rsidRPr="004649FC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49FC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 w:bidi="th-TH"/>
              </w:rPr>
              <w:t>10</w:t>
            </w: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649FC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 w:bidi="th-TH"/>
              </w:rPr>
              <w:t>093.99</w:t>
            </w:r>
          </w:p>
        </w:tc>
      </w:tr>
      <w:tr w:rsidR="003B4F26" w:rsidRPr="005A2BD8" w14:paraId="341627F3" w14:textId="77777777" w:rsidTr="00DB59C3">
        <w:trPr>
          <w:cantSplit/>
          <w:trHeight w:val="285"/>
        </w:trPr>
        <w:tc>
          <w:tcPr>
            <w:tcW w:w="3420" w:type="dxa"/>
          </w:tcPr>
          <w:p w14:paraId="3B3839A2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07D517" w14:textId="77777777" w:rsidR="003B4F26" w:rsidRPr="0004335F" w:rsidRDefault="003B4F26" w:rsidP="003B4F26">
            <w:pPr>
              <w:pStyle w:val="NoSpacing"/>
              <w:tabs>
                <w:tab w:val="decimal" w:pos="550"/>
              </w:tabs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0286BA03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59AB2E0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1ACCEE2E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42DA2B06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46B16B58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bottom"/>
          </w:tcPr>
          <w:p w14:paraId="1F6FEF2E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243773E1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E65531B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103220E2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E242B22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7C97978E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5E9E2B7A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74F6E220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E4DDAAA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4BCA7B1B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1E1A25C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81E7E50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04E08334" w14:textId="77777777" w:rsidR="003B4F26" w:rsidRPr="0004335F" w:rsidRDefault="003B4F26" w:rsidP="003B4F26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B4F26" w:rsidRPr="00623946" w14:paraId="47BF36AB" w14:textId="77777777" w:rsidTr="00DB59C3">
        <w:trPr>
          <w:cantSplit/>
        </w:trPr>
        <w:tc>
          <w:tcPr>
            <w:tcW w:w="3420" w:type="dxa"/>
          </w:tcPr>
          <w:p w14:paraId="5234F031" w14:textId="39B50FE0" w:rsidR="003B4F26" w:rsidRPr="00B33B2E" w:rsidRDefault="003B4F26" w:rsidP="003B4F2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1170" w:type="dxa"/>
            <w:vAlign w:val="bottom"/>
          </w:tcPr>
          <w:p w14:paraId="53EF5C78" w14:textId="25B13274" w:rsidR="003B4F26" w:rsidRPr="00B05CC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283.51</w:t>
            </w:r>
          </w:p>
        </w:tc>
        <w:tc>
          <w:tcPr>
            <w:tcW w:w="178" w:type="dxa"/>
            <w:vAlign w:val="bottom"/>
          </w:tcPr>
          <w:p w14:paraId="20BB4B2D" w14:textId="77777777" w:rsidR="003B4F26" w:rsidRPr="00892BEA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3FC02F" w14:textId="77C1CF6C" w:rsidR="003B4F26" w:rsidRPr="00892BEA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538.34</w:t>
            </w:r>
          </w:p>
        </w:tc>
        <w:tc>
          <w:tcPr>
            <w:tcW w:w="189" w:type="dxa"/>
            <w:gridSpan w:val="2"/>
            <w:vAlign w:val="bottom"/>
          </w:tcPr>
          <w:p w14:paraId="44BCA5D0" w14:textId="77777777" w:rsidR="003B4F26" w:rsidRPr="00892BEA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431F521" w14:textId="7B9E4CE6" w:rsidR="003B4F26" w:rsidRPr="00892BEA" w:rsidRDefault="00AD45ED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(89.13</w:t>
            </w:r>
            <w:r w:rsidR="003B4F2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5B95C149" w14:textId="77777777" w:rsidR="003B4F26" w:rsidRPr="00892BEA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B25069B" w14:textId="14C057BD" w:rsidR="003B4F26" w:rsidRPr="00892BEA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109.32</w:t>
            </w:r>
          </w:p>
        </w:tc>
        <w:tc>
          <w:tcPr>
            <w:tcW w:w="183" w:type="dxa"/>
            <w:vAlign w:val="bottom"/>
          </w:tcPr>
          <w:p w14:paraId="767B3029" w14:textId="77777777" w:rsidR="003B4F26" w:rsidRPr="00892BEA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EF39C83" w14:textId="0C36996C" w:rsidR="003B4F26" w:rsidRPr="00892BEA" w:rsidRDefault="003B4F26" w:rsidP="00AD45E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5.4</w:t>
            </w:r>
            <w:r w:rsidR="00AD45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</w:p>
        </w:tc>
        <w:tc>
          <w:tcPr>
            <w:tcW w:w="182" w:type="dxa"/>
            <w:vAlign w:val="bottom"/>
          </w:tcPr>
          <w:p w14:paraId="12C8451B" w14:textId="77777777" w:rsidR="003B4F26" w:rsidRPr="00892BEA" w:rsidRDefault="003B4F26" w:rsidP="003B4F2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0FC57F" w14:textId="68C108C6" w:rsidR="003B4F26" w:rsidRPr="00892BEA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732C0">
              <w:rPr>
                <w:rFonts w:asciiTheme="majorBidi" w:hAnsiTheme="majorBidi" w:cstheme="majorBidi"/>
                <w:sz w:val="24"/>
                <w:szCs w:val="24"/>
              </w:rPr>
              <w:t>1,067.26</w:t>
            </w:r>
          </w:p>
        </w:tc>
        <w:tc>
          <w:tcPr>
            <w:tcW w:w="183" w:type="dxa"/>
            <w:vAlign w:val="bottom"/>
          </w:tcPr>
          <w:p w14:paraId="001864D2" w14:textId="77777777" w:rsidR="003B4F26" w:rsidRPr="00892BEA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42E06AEF" w14:textId="4CF0853D" w:rsidR="003B4F26" w:rsidRPr="00892BEA" w:rsidRDefault="003B4F26" w:rsidP="008135C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(118.7</w:t>
            </w:r>
            <w:r w:rsidR="00AD45E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367337D4" w14:textId="77777777" w:rsidR="003B4F26" w:rsidRPr="00892BEA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31A1CB" w14:textId="7AF38172" w:rsidR="003B4F26" w:rsidRPr="00892BEA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(501.97)</w:t>
            </w:r>
          </w:p>
        </w:tc>
        <w:tc>
          <w:tcPr>
            <w:tcW w:w="183" w:type="dxa"/>
            <w:vAlign w:val="bottom"/>
          </w:tcPr>
          <w:p w14:paraId="7418EA85" w14:textId="77777777" w:rsidR="003B4F26" w:rsidRPr="00892BEA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AE9E13B" w14:textId="0C2AAB16" w:rsidR="003B4F26" w:rsidRPr="00892BEA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81.05</w:t>
            </w:r>
          </w:p>
        </w:tc>
        <w:tc>
          <w:tcPr>
            <w:tcW w:w="183" w:type="dxa"/>
            <w:vAlign w:val="bottom"/>
          </w:tcPr>
          <w:p w14:paraId="79728A71" w14:textId="77777777" w:rsidR="003B4F26" w:rsidRPr="00892BEA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A36148D" w14:textId="34C2CF01" w:rsidR="003B4F26" w:rsidRPr="004732C0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2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1,212.95</w:t>
            </w:r>
          </w:p>
        </w:tc>
      </w:tr>
      <w:tr w:rsidR="003B4F26" w:rsidRPr="00623946" w14:paraId="13EE4036" w14:textId="77777777" w:rsidTr="00DB59C3">
        <w:trPr>
          <w:cantSplit/>
        </w:trPr>
        <w:tc>
          <w:tcPr>
            <w:tcW w:w="3420" w:type="dxa"/>
          </w:tcPr>
          <w:p w14:paraId="0DA128F9" w14:textId="77777777" w:rsidR="003B4F26" w:rsidRPr="00B33B2E" w:rsidRDefault="003B4F26" w:rsidP="003B4F2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AAD8CAE" w14:textId="77777777" w:rsidR="003B4F26" w:rsidRPr="00B33B2E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EFAE033" w14:textId="77777777" w:rsidR="003B4F26" w:rsidRPr="00B33B2E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78016F" w14:textId="77777777" w:rsidR="003B4F26" w:rsidRPr="00B33B2E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7BDBD15E" w14:textId="77777777" w:rsidR="003B4F26" w:rsidRPr="00B33B2E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AFBFF61" w14:textId="77777777" w:rsidR="003B4F26" w:rsidRPr="006C0C92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0810C5E" w14:textId="77777777" w:rsidR="003B4F26" w:rsidRPr="00B33B2E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1C47414" w14:textId="77777777" w:rsidR="003B4F26" w:rsidRPr="006C0C92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8A5D58C" w14:textId="77777777" w:rsidR="003B4F26" w:rsidRPr="00B33B2E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CFE0AC3" w14:textId="77777777" w:rsidR="003B4F26" w:rsidRPr="00B33B2E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8EFCFCE" w14:textId="77777777" w:rsidR="003B4F26" w:rsidRPr="00B33B2E" w:rsidRDefault="003B4F26" w:rsidP="003B4F2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03DA11" w14:textId="77777777" w:rsidR="003B4F26" w:rsidRPr="004732C0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5D19BEA" w14:textId="77777777" w:rsidR="003B4F26" w:rsidRPr="00B33B2E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55571C66" w14:textId="77777777" w:rsidR="003B4F26" w:rsidRPr="00B33B2E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9E95E55" w14:textId="77777777" w:rsidR="003B4F26" w:rsidRPr="00B33B2E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8D49E39" w14:textId="77777777" w:rsidR="003B4F26" w:rsidRPr="00B33B2E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FC6C526" w14:textId="77777777" w:rsidR="003B4F26" w:rsidRPr="00B33B2E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8637D8" w14:textId="77777777" w:rsidR="003B4F26" w:rsidRPr="00B33B2E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31928D2" w14:textId="77777777" w:rsidR="003B4F26" w:rsidRPr="00B33B2E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73FC17A" w14:textId="77777777" w:rsidR="003B4F26" w:rsidRPr="004732C0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B4F26" w:rsidRPr="00623946" w14:paraId="0B2F9ED4" w14:textId="77777777" w:rsidTr="00DB59C3">
        <w:trPr>
          <w:cantSplit/>
        </w:trPr>
        <w:tc>
          <w:tcPr>
            <w:tcW w:w="3420" w:type="dxa"/>
          </w:tcPr>
          <w:p w14:paraId="362217C2" w14:textId="18AFBF22" w:rsidR="003B4F26" w:rsidRPr="00B33B2E" w:rsidRDefault="003B4F26" w:rsidP="003B4F2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14:paraId="54F63389" w14:textId="1BF8F143" w:rsidR="003B4F26" w:rsidRPr="000F35B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3,160.02</w:t>
            </w:r>
          </w:p>
        </w:tc>
        <w:tc>
          <w:tcPr>
            <w:tcW w:w="178" w:type="dxa"/>
            <w:vAlign w:val="bottom"/>
          </w:tcPr>
          <w:p w14:paraId="0423E23E" w14:textId="77777777" w:rsidR="003B4F26" w:rsidRPr="000F35B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AB2555" w14:textId="46AB0EF7" w:rsidR="003B4F26" w:rsidRPr="000F35B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17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3,477.97</w:t>
            </w:r>
          </w:p>
        </w:tc>
        <w:tc>
          <w:tcPr>
            <w:tcW w:w="189" w:type="dxa"/>
            <w:gridSpan w:val="2"/>
            <w:vAlign w:val="bottom"/>
          </w:tcPr>
          <w:p w14:paraId="13C432A8" w14:textId="77777777" w:rsidR="003B4F26" w:rsidRPr="000F35B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8D80569" w14:textId="3A475AE3" w:rsidR="003B4F26" w:rsidRPr="000F35B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5,608.79</w:t>
            </w:r>
          </w:p>
        </w:tc>
        <w:tc>
          <w:tcPr>
            <w:tcW w:w="181" w:type="dxa"/>
            <w:vAlign w:val="bottom"/>
          </w:tcPr>
          <w:p w14:paraId="425477B1" w14:textId="77777777" w:rsidR="003B4F26" w:rsidRPr="000F35B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D80A661" w14:textId="0B05CA46" w:rsidR="003B4F26" w:rsidRPr="000F35B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,326</w:t>
            </w: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</w:t>
            </w:r>
          </w:p>
        </w:tc>
        <w:tc>
          <w:tcPr>
            <w:tcW w:w="183" w:type="dxa"/>
            <w:vAlign w:val="bottom"/>
          </w:tcPr>
          <w:p w14:paraId="0B7BB25B" w14:textId="77777777" w:rsidR="003B4F26" w:rsidRPr="000F35B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375FBBE" w14:textId="0E4E5103" w:rsidR="003B4F26" w:rsidRPr="000F35B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11,764.</w:t>
            </w:r>
            <w:r w:rsidR="00AF07A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90</w:t>
            </w:r>
          </w:p>
        </w:tc>
        <w:tc>
          <w:tcPr>
            <w:tcW w:w="182" w:type="dxa"/>
            <w:vAlign w:val="bottom"/>
          </w:tcPr>
          <w:p w14:paraId="004761B9" w14:textId="77777777" w:rsidR="003B4F26" w:rsidRPr="000F35BD" w:rsidRDefault="003B4F26" w:rsidP="003B4F2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7CA470" w14:textId="58DCD526" w:rsidR="003B4F26" w:rsidRPr="000F35B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8E2CE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3" w:type="dxa"/>
            <w:vAlign w:val="bottom"/>
          </w:tcPr>
          <w:p w14:paraId="41BD394D" w14:textId="77777777" w:rsidR="003B4F26" w:rsidRPr="000F35B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134C1452" w14:textId="7E4CCB9E" w:rsidR="003B4F26" w:rsidRPr="000F35BD" w:rsidRDefault="003B4F26" w:rsidP="008135C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(4,895.04)</w:t>
            </w:r>
          </w:p>
        </w:tc>
        <w:tc>
          <w:tcPr>
            <w:tcW w:w="183" w:type="dxa"/>
            <w:vAlign w:val="bottom"/>
          </w:tcPr>
          <w:p w14:paraId="68B43CFE" w14:textId="77777777" w:rsidR="003B4F26" w:rsidRPr="000F35B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594C6BF" w14:textId="5927656C" w:rsidR="003B4F26" w:rsidRPr="000F35B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(3,660.27)</w:t>
            </w:r>
          </w:p>
        </w:tc>
        <w:tc>
          <w:tcPr>
            <w:tcW w:w="183" w:type="dxa"/>
            <w:vAlign w:val="bottom"/>
          </w:tcPr>
          <w:p w14:paraId="17996B80" w14:textId="77777777" w:rsidR="003B4F26" w:rsidRPr="000F35B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3BDC65E" w14:textId="3CDD4AC4" w:rsidR="003B4F26" w:rsidRPr="000F35B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15,638.67</w:t>
            </w:r>
          </w:p>
        </w:tc>
        <w:tc>
          <w:tcPr>
            <w:tcW w:w="183" w:type="dxa"/>
            <w:vAlign w:val="bottom"/>
          </w:tcPr>
          <w:p w14:paraId="526FFF2E" w14:textId="77777777" w:rsidR="003B4F26" w:rsidRPr="000F35B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D9D6B71" w14:textId="424BCA28" w:rsidR="003B4F26" w:rsidRPr="004732C0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12,907.10</w:t>
            </w:r>
          </w:p>
        </w:tc>
      </w:tr>
      <w:tr w:rsidR="003B4F26" w:rsidRPr="00623946" w14:paraId="2CE233E1" w14:textId="77777777" w:rsidTr="00DB59C3">
        <w:trPr>
          <w:cantSplit/>
        </w:trPr>
        <w:tc>
          <w:tcPr>
            <w:tcW w:w="3420" w:type="dxa"/>
          </w:tcPr>
          <w:p w14:paraId="3CECD726" w14:textId="1E6B9CCB" w:rsidR="003B4F26" w:rsidRPr="00623946" w:rsidRDefault="003B4F26" w:rsidP="003B4F2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14:paraId="6506A61E" w14:textId="67BE5272" w:rsidR="003B4F26" w:rsidRPr="00E01E4A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(1,530.83)</w:t>
            </w:r>
          </w:p>
        </w:tc>
        <w:tc>
          <w:tcPr>
            <w:tcW w:w="178" w:type="dxa"/>
            <w:vAlign w:val="bottom"/>
          </w:tcPr>
          <w:p w14:paraId="4B1FBA85" w14:textId="77777777" w:rsidR="003B4F26" w:rsidRPr="00E01E4A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435031" w14:textId="2B69EFC0" w:rsidR="003B4F26" w:rsidRPr="00E01E4A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4B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(2,126.99)</w:t>
            </w:r>
          </w:p>
        </w:tc>
        <w:tc>
          <w:tcPr>
            <w:tcW w:w="189" w:type="dxa"/>
            <w:gridSpan w:val="2"/>
            <w:vAlign w:val="bottom"/>
          </w:tcPr>
          <w:p w14:paraId="00683368" w14:textId="77777777" w:rsidR="003B4F26" w:rsidRPr="00E01E4A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888DAD3" w14:textId="72B2EAA4" w:rsidR="003B4F26" w:rsidRPr="00E01E4A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(3,515.46)</w:t>
            </w:r>
          </w:p>
        </w:tc>
        <w:tc>
          <w:tcPr>
            <w:tcW w:w="181" w:type="dxa"/>
            <w:vAlign w:val="bottom"/>
          </w:tcPr>
          <w:p w14:paraId="753F9369" w14:textId="77777777" w:rsidR="003B4F26" w:rsidRPr="00E01E4A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3072BAA" w14:textId="782DA6C2" w:rsidR="003B4F26" w:rsidRPr="00623946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</w:t>
            </w: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</w:t>
            </w: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522F0CC" w14:textId="77777777" w:rsidR="003B4F26" w:rsidRPr="00623946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7CAC5D" w14:textId="2286445A" w:rsidR="003B4F26" w:rsidRPr="000144D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(1,448.38)</w:t>
            </w:r>
          </w:p>
        </w:tc>
        <w:tc>
          <w:tcPr>
            <w:tcW w:w="182" w:type="dxa"/>
            <w:vAlign w:val="bottom"/>
          </w:tcPr>
          <w:p w14:paraId="31ED0EA1" w14:textId="77777777" w:rsidR="003B4F26" w:rsidRPr="000144DD" w:rsidRDefault="003B4F26" w:rsidP="003B4F2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56FBB8" w14:textId="2AE9EA06" w:rsidR="003B4F26" w:rsidRPr="000144D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440.99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1A03BBC1" w14:textId="77777777" w:rsidR="003B4F26" w:rsidRPr="000144D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1C46A2F9" w14:textId="509F0994" w:rsidR="003B4F26" w:rsidRPr="00FC1FC5" w:rsidRDefault="003B4F26" w:rsidP="008135CA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1,826.98</w:t>
            </w:r>
          </w:p>
        </w:tc>
        <w:tc>
          <w:tcPr>
            <w:tcW w:w="183" w:type="dxa"/>
            <w:vAlign w:val="bottom"/>
          </w:tcPr>
          <w:p w14:paraId="5CE6E559" w14:textId="77777777" w:rsidR="003B4F26" w:rsidRPr="000144D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0F97EB2" w14:textId="576AC0F7" w:rsidR="003B4F26" w:rsidRPr="000144DD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707.73</w:t>
            </w:r>
          </w:p>
        </w:tc>
        <w:tc>
          <w:tcPr>
            <w:tcW w:w="183" w:type="dxa"/>
            <w:vAlign w:val="bottom"/>
          </w:tcPr>
          <w:p w14:paraId="1E7E33B4" w14:textId="77777777" w:rsidR="003B4F26" w:rsidRPr="00623946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924D57" w14:textId="118CF78D" w:rsidR="003B4F26" w:rsidRPr="000144DD" w:rsidRDefault="008E0F78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B4F26">
              <w:rPr>
                <w:rFonts w:asciiTheme="majorBidi" w:hAnsiTheme="majorBidi" w:cstheme="majorBidi"/>
                <w:sz w:val="24"/>
                <w:szCs w:val="24"/>
              </w:rPr>
              <w:t>4,667.69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09ADF15A" w14:textId="77777777" w:rsidR="003B4F26" w:rsidRPr="000144DD" w:rsidRDefault="003B4F26" w:rsidP="003B4F2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110CF00" w14:textId="70972610" w:rsidR="003B4F26" w:rsidRPr="004732C0" w:rsidRDefault="003B4F26" w:rsidP="003B4F2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>6,003.01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31140ACC" w14:textId="23948F92" w:rsidR="00892BEA" w:rsidRDefault="00892BEA" w:rsidP="00892BEA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0"/>
          <w:szCs w:val="10"/>
          <w:lang w:bidi="th-TH"/>
        </w:rPr>
      </w:pPr>
    </w:p>
    <w:p w14:paraId="33C206C0" w14:textId="77777777" w:rsidR="000508EF" w:rsidRPr="00FE6063" w:rsidRDefault="000508EF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58AB53" w14:textId="77777777" w:rsidR="000508E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  <w:sectPr w:rsidR="000508EF" w:rsidSect="005407B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0CA944E5" w14:textId="10154BA1" w:rsidR="001167A1" w:rsidRPr="00B9562F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9562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EF512C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4CD20D89" w14:textId="4A926C5C" w:rsidR="00FE6063" w:rsidRDefault="004732C0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17797B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17797B">
        <w:rPr>
          <w:rFonts w:asciiTheme="majorBidi" w:hAnsiTheme="majorBidi" w:cstheme="majorBidi" w:hint="cs"/>
          <w:cs/>
        </w:rPr>
        <w:t xml:space="preserve">     </w:t>
      </w:r>
      <w:r w:rsidRPr="0017797B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17797B">
        <w:rPr>
          <w:rFonts w:asciiTheme="majorBidi" w:hAnsiTheme="majorBidi" w:cstheme="majorBidi"/>
        </w:rPr>
        <w:t xml:space="preserve"> </w:t>
      </w:r>
      <w:r w:rsidRPr="0017797B">
        <w:rPr>
          <w:rFonts w:asciiTheme="majorBidi" w:hAnsiTheme="majorBidi" w:cstheme="majorBidi"/>
          <w:cs/>
        </w:rPr>
        <w:t>ที่แท้จริงรวมของกลุ่มบริษัท</w:t>
      </w:r>
      <w:r w:rsidRPr="00096E40">
        <w:rPr>
          <w:rFonts w:asciiTheme="majorBidi" w:hAnsiTheme="majorBidi" w:cstheme="majorBidi"/>
          <w:cs/>
        </w:rPr>
        <w:t>ในการดำเนินงานต่อเนื่องเป็นระยะเวลา</w:t>
      </w:r>
      <w:r w:rsidRPr="00096E40">
        <w:rPr>
          <w:rFonts w:asciiTheme="majorBidi" w:hAnsiTheme="majorBidi" w:cstheme="majorBidi" w:hint="cs"/>
          <w:cs/>
        </w:rPr>
        <w:t>เก้าเดือน</w:t>
      </w:r>
      <w:r w:rsidRPr="00096E40">
        <w:rPr>
          <w:rFonts w:asciiTheme="majorBidi" w:hAnsiTheme="majorBidi" w:cstheme="majorBidi"/>
          <w:cs/>
        </w:rPr>
        <w:t xml:space="preserve">สิ้นสุดวันที่ </w:t>
      </w:r>
      <w:r w:rsidRPr="00096E40">
        <w:rPr>
          <w:rFonts w:asciiTheme="majorBidi" w:hAnsiTheme="majorBidi" w:cstheme="majorBidi"/>
        </w:rPr>
        <w:t>30</w:t>
      </w:r>
      <w:r w:rsidRPr="00096E40">
        <w:rPr>
          <w:rFonts w:asciiTheme="majorBidi" w:hAnsiTheme="majorBidi" w:cstheme="majorBidi"/>
          <w:cs/>
        </w:rPr>
        <w:t xml:space="preserve"> </w:t>
      </w:r>
      <w:r w:rsidRPr="00096E40">
        <w:rPr>
          <w:rFonts w:asciiTheme="majorBidi" w:hAnsiTheme="majorBidi" w:cstheme="majorBidi" w:hint="cs"/>
          <w:cs/>
        </w:rPr>
        <w:t>กันยายน</w:t>
      </w:r>
      <w:r w:rsidRPr="00096E40">
        <w:rPr>
          <w:rFonts w:asciiTheme="majorBidi" w:hAnsiTheme="majorBidi" w:cstheme="majorBidi"/>
          <w:cs/>
        </w:rPr>
        <w:t xml:space="preserve"> </w:t>
      </w:r>
      <w:r w:rsidRPr="00096E40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17797B">
        <w:rPr>
          <w:rFonts w:asciiTheme="majorBidi" w:hAnsiTheme="majorBidi" w:cstheme="majorBidi"/>
        </w:rPr>
        <w:t xml:space="preserve"> </w:t>
      </w:r>
      <w:r w:rsidRPr="00192566">
        <w:rPr>
          <w:rFonts w:asciiTheme="majorBidi" w:hAnsiTheme="majorBidi" w:cstheme="majorBidi"/>
          <w:cs/>
        </w:rPr>
        <w:t>คือ</w:t>
      </w:r>
      <w:r w:rsidRPr="00192566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</w:rPr>
        <w:br/>
      </w:r>
      <w:r>
        <w:rPr>
          <w:rFonts w:asciiTheme="majorBidi" w:hAnsiTheme="majorBidi" w:cstheme="majorBidi" w:hint="cs"/>
          <w:cs/>
        </w:rPr>
        <w:t xml:space="preserve">ร้อยละ </w:t>
      </w:r>
      <w:r w:rsidR="00AD45ED">
        <w:rPr>
          <w:rFonts w:asciiTheme="majorBidi" w:hAnsiTheme="majorBidi" w:cstheme="majorBidi"/>
        </w:rPr>
        <w:t>3.61</w:t>
      </w:r>
      <w:r w:rsidRPr="0017797B">
        <w:rPr>
          <w:rFonts w:asciiTheme="majorBidi" w:hAnsiTheme="majorBidi" w:cstheme="majorBidi" w:hint="cs"/>
          <w:cs/>
        </w:rPr>
        <w:t xml:space="preserve"> </w:t>
      </w:r>
      <w:r w:rsidRPr="0017797B">
        <w:rPr>
          <w:rFonts w:asciiTheme="majorBidi" w:hAnsiTheme="majorBidi" w:cstheme="majorBidi"/>
          <w:i/>
          <w:iCs/>
          <w:lang w:val="en-GB" w:bidi="ar-SA"/>
        </w:rPr>
        <w:t>(</w:t>
      </w:r>
      <w:r w:rsidRPr="0017797B">
        <w:rPr>
          <w:rFonts w:asciiTheme="majorBidi" w:hAnsiTheme="majorBidi" w:cstheme="majorBidi" w:hint="cs"/>
          <w:i/>
          <w:iCs/>
          <w:cs/>
        </w:rPr>
        <w:t>รอบระยะเวลา</w:t>
      </w:r>
      <w:r>
        <w:rPr>
          <w:rFonts w:asciiTheme="majorBidi" w:hAnsiTheme="majorBidi" w:cstheme="majorBidi" w:hint="cs"/>
          <w:i/>
          <w:iCs/>
          <w:cs/>
        </w:rPr>
        <w:t>เก้า</w:t>
      </w:r>
      <w:r w:rsidRPr="0017797B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i/>
          <w:iCs/>
        </w:rPr>
        <w:t>3</w:t>
      </w:r>
      <w:r w:rsidRPr="00C6181F">
        <w:rPr>
          <w:rFonts w:asciiTheme="majorBidi" w:hAnsiTheme="majorBidi" w:cstheme="majorBidi"/>
          <w:i/>
          <w:iCs/>
        </w:rPr>
        <w:t>0</w:t>
      </w:r>
      <w:r>
        <w:rPr>
          <w:rFonts w:asciiTheme="majorBidi" w:hAnsiTheme="majorBidi" w:cstheme="majorBidi"/>
          <w:i/>
          <w:iCs/>
        </w:rPr>
        <w:t xml:space="preserve"> </w:t>
      </w:r>
      <w:r>
        <w:rPr>
          <w:rFonts w:asciiTheme="majorBidi" w:hAnsiTheme="majorBidi" w:cstheme="majorBidi" w:hint="cs"/>
          <w:i/>
          <w:iCs/>
          <w:cs/>
        </w:rPr>
        <w:t>กันยายน</w:t>
      </w:r>
      <w:r w:rsidRPr="0017797B">
        <w:rPr>
          <w:rFonts w:asciiTheme="majorBidi" w:hAnsiTheme="majorBidi" w:cstheme="majorBidi" w:hint="cs"/>
          <w:i/>
          <w:iCs/>
          <w:cs/>
        </w:rPr>
        <w:t xml:space="preserve"> </w:t>
      </w:r>
      <w:r>
        <w:rPr>
          <w:rFonts w:asciiTheme="majorBidi" w:hAnsiTheme="majorBidi" w:cstheme="majorBidi"/>
          <w:i/>
          <w:iCs/>
        </w:rPr>
        <w:t>2</w:t>
      </w:r>
      <w:r w:rsidRPr="00C6181F">
        <w:rPr>
          <w:rFonts w:asciiTheme="majorBidi" w:hAnsiTheme="majorBidi" w:cstheme="majorBidi"/>
          <w:i/>
          <w:iCs/>
        </w:rPr>
        <w:t>5</w:t>
      </w:r>
      <w:r>
        <w:rPr>
          <w:rFonts w:asciiTheme="majorBidi" w:hAnsiTheme="majorBidi" w:cstheme="majorBidi"/>
          <w:i/>
          <w:iCs/>
        </w:rPr>
        <w:t>64</w:t>
      </w:r>
      <w:r w:rsidRPr="00192566">
        <w:rPr>
          <w:rFonts w:asciiTheme="majorBidi" w:hAnsiTheme="majorBidi" w:cstheme="majorBidi"/>
          <w:i/>
          <w:iCs/>
        </w:rPr>
        <w:t xml:space="preserve">: </w:t>
      </w:r>
      <w:r>
        <w:rPr>
          <w:rFonts w:asciiTheme="majorBidi" w:hAnsiTheme="majorBidi" w:cstheme="majorBidi" w:hint="cs"/>
          <w:i/>
          <w:iCs/>
          <w:cs/>
        </w:rPr>
        <w:t xml:space="preserve">ร้อยละ </w:t>
      </w:r>
      <w:r>
        <w:rPr>
          <w:rFonts w:asciiTheme="majorBidi" w:hAnsiTheme="majorBidi" w:cstheme="majorBidi"/>
          <w:i/>
          <w:iCs/>
        </w:rPr>
        <w:t>12.78</w:t>
      </w:r>
      <w:r w:rsidRPr="0017797B">
        <w:rPr>
          <w:rFonts w:asciiTheme="majorBidi" w:hAnsiTheme="majorBidi" w:cstheme="majorBidi"/>
          <w:i/>
          <w:iCs/>
        </w:rPr>
        <w:t xml:space="preserve">) </w:t>
      </w:r>
      <w:r w:rsidRPr="0017797B">
        <w:rPr>
          <w:rFonts w:asciiTheme="majorBidi" w:hAnsiTheme="majorBidi" w:cstheme="majorBidi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</w:t>
      </w:r>
      <w:r w:rsidRPr="0017797B">
        <w:rPr>
          <w:rFonts w:asciiTheme="majorBidi" w:hAnsiTheme="majorBidi" w:cstheme="majorBidi" w:hint="cs"/>
          <w:cs/>
        </w:rPr>
        <w:t>บางส่วน</w:t>
      </w:r>
      <w:r w:rsidRPr="0017797B">
        <w:rPr>
          <w:rFonts w:asciiTheme="majorBidi" w:hAnsiTheme="majorBidi" w:cstheme="majorBidi"/>
          <w:cs/>
        </w:rPr>
        <w:t xml:space="preserve">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15F5257F" w14:textId="78AC384C" w:rsidR="00996947" w:rsidRPr="00EF512C" w:rsidRDefault="00996947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5D966C75" w14:textId="3CA7A901" w:rsidR="00996947" w:rsidRDefault="00996947" w:rsidP="0099694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</w:t>
      </w:r>
      <w:r w:rsidR="003E06B1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="003E06B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(ขาดทุน) 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ต่อหุ้น</w:t>
      </w:r>
      <w:r w:rsidR="00300BC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ขั้นพื้นฐาน</w:t>
      </w:r>
    </w:p>
    <w:p w14:paraId="7D540561" w14:textId="1B5F4384" w:rsidR="00996947" w:rsidRPr="00EF512C" w:rsidRDefault="00996947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189F49ED" w14:textId="651B13CC" w:rsidR="00996947" w:rsidRDefault="00996947" w:rsidP="00421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กำไร</w:t>
      </w:r>
      <w:r w:rsidR="003E06B1">
        <w:rPr>
          <w:rFonts w:asciiTheme="majorBidi" w:hAnsiTheme="majorBidi" w:cstheme="majorBidi" w:hint="cs"/>
          <w:cs/>
        </w:rPr>
        <w:t xml:space="preserve"> (ขาดทุน) </w:t>
      </w:r>
      <w:r>
        <w:rPr>
          <w:rFonts w:asciiTheme="majorBidi" w:hAnsiTheme="majorBidi" w:cstheme="majorBidi" w:hint="cs"/>
          <w:cs/>
        </w:rPr>
        <w:t>ต่อหุ้นขั้นพื้นฐานสำหรั</w:t>
      </w:r>
      <w:r w:rsidR="007A36C4">
        <w:rPr>
          <w:rFonts w:asciiTheme="majorBidi" w:hAnsiTheme="majorBidi" w:cstheme="majorBidi" w:hint="cs"/>
          <w:cs/>
        </w:rPr>
        <w:t>บงวด</w:t>
      </w:r>
      <w:r w:rsidR="0042164E">
        <w:rPr>
          <w:rFonts w:asciiTheme="majorBidi" w:hAnsiTheme="majorBidi" w:cstheme="majorBidi" w:hint="cs"/>
          <w:cs/>
        </w:rPr>
        <w:t>สามเดือนและ</w:t>
      </w:r>
      <w:r w:rsidR="004732C0" w:rsidRPr="00096E40">
        <w:rPr>
          <w:rFonts w:asciiTheme="majorBidi" w:hAnsiTheme="majorBidi" w:cstheme="majorBidi" w:hint="cs"/>
          <w:cs/>
        </w:rPr>
        <w:t>เก้าเดือน</w:t>
      </w:r>
      <w:r w:rsidR="004732C0" w:rsidRPr="00096E40">
        <w:rPr>
          <w:rFonts w:asciiTheme="majorBidi" w:hAnsiTheme="majorBidi" w:cstheme="majorBidi"/>
          <w:cs/>
        </w:rPr>
        <w:t xml:space="preserve">สิ้นสุดวันที่ </w:t>
      </w:r>
      <w:r w:rsidR="004732C0" w:rsidRPr="00096E40">
        <w:rPr>
          <w:rFonts w:asciiTheme="majorBidi" w:hAnsiTheme="majorBidi" w:cstheme="majorBidi"/>
        </w:rPr>
        <w:t>30</w:t>
      </w:r>
      <w:r w:rsidR="004732C0" w:rsidRPr="00096E40">
        <w:rPr>
          <w:rFonts w:asciiTheme="majorBidi" w:hAnsiTheme="majorBidi" w:cstheme="majorBidi"/>
          <w:cs/>
        </w:rPr>
        <w:t xml:space="preserve"> </w:t>
      </w:r>
      <w:r w:rsidR="004732C0" w:rsidRPr="00096E40">
        <w:rPr>
          <w:rFonts w:asciiTheme="majorBidi" w:hAnsiTheme="majorBidi" w:cstheme="majorBidi" w:hint="cs"/>
          <w:cs/>
        </w:rPr>
        <w:t>กันยายน</w:t>
      </w:r>
      <w:r>
        <w:rPr>
          <w:rFonts w:asciiTheme="majorBidi" w:hAnsiTheme="majorBidi" w:cstheme="majorBidi" w:hint="cs"/>
          <w:cs/>
        </w:rPr>
        <w:t xml:space="preserve"> คำนวณจากกำไร</w:t>
      </w:r>
      <w:r w:rsidR="003E06B1">
        <w:rPr>
          <w:rFonts w:asciiTheme="majorBidi" w:hAnsiTheme="majorBidi" w:cstheme="majorBidi"/>
        </w:rPr>
        <w:t xml:space="preserve"> </w:t>
      </w:r>
      <w:r w:rsidR="003E06B1">
        <w:rPr>
          <w:rFonts w:asciiTheme="majorBidi" w:hAnsiTheme="majorBidi" w:cstheme="majorBidi" w:hint="cs"/>
          <w:cs/>
        </w:rPr>
        <w:t xml:space="preserve">(ขาดทุน) </w:t>
      </w:r>
      <w:r>
        <w:rPr>
          <w:rFonts w:asciiTheme="majorBidi" w:hAnsiTheme="majorBidi" w:cstheme="majorBidi" w:hint="cs"/>
          <w:cs/>
        </w:rPr>
        <w:t>สำหรับงวดที่เป็นส่วนของผู้ถือหุ้นสามัญของบริษัท โดยได้ปรับปรุงจำนวนหุ้นสามัญที่เปลี่ยนแปลงจากการปรับลดมูลค่าหุ้นสามัญ</w:t>
      </w:r>
      <w:r w:rsidR="001F08AD">
        <w:rPr>
          <w:rFonts w:asciiTheme="majorBidi" w:hAnsiTheme="majorBidi" w:cstheme="majorBidi" w:hint="cs"/>
          <w:cs/>
        </w:rPr>
        <w:t>และการเพิ่มทุนชำระแล้ว</w:t>
      </w:r>
      <w:r>
        <w:rPr>
          <w:rFonts w:asciiTheme="majorBidi" w:hAnsiTheme="majorBidi" w:cstheme="majorBidi" w:hint="cs"/>
          <w:cs/>
        </w:rPr>
        <w:t xml:space="preserve"> </w:t>
      </w:r>
      <w:r w:rsidR="007A36C4" w:rsidRPr="007A36C4">
        <w:rPr>
          <w:rFonts w:asciiTheme="majorBidi" w:hAnsiTheme="majorBidi" w:cstheme="majorBidi" w:hint="cs"/>
          <w:cs/>
        </w:rPr>
        <w:t>ใน</w:t>
      </w:r>
      <w:r w:rsidRPr="007A36C4">
        <w:rPr>
          <w:rFonts w:asciiTheme="majorBidi" w:hAnsiTheme="majorBidi" w:cstheme="majorBidi" w:hint="cs"/>
          <w:cs/>
        </w:rPr>
        <w:t xml:space="preserve">วันที่ </w:t>
      </w:r>
      <w:r w:rsidRPr="007A36C4">
        <w:rPr>
          <w:rFonts w:asciiTheme="majorBidi" w:hAnsiTheme="majorBidi" w:cstheme="majorBidi"/>
        </w:rPr>
        <w:t xml:space="preserve">6 </w:t>
      </w:r>
      <w:r w:rsidRPr="007A36C4">
        <w:rPr>
          <w:rFonts w:asciiTheme="majorBidi" w:hAnsiTheme="majorBidi" w:cstheme="majorBidi" w:hint="cs"/>
          <w:cs/>
        </w:rPr>
        <w:t xml:space="preserve">มกราคม </w:t>
      </w:r>
      <w:r w:rsidRPr="007A36C4">
        <w:rPr>
          <w:rFonts w:asciiTheme="majorBidi" w:hAnsiTheme="majorBidi" w:cstheme="majorBidi"/>
        </w:rPr>
        <w:t>2565</w:t>
      </w:r>
      <w:r w:rsidR="00AF5EA8">
        <w:rPr>
          <w:rFonts w:asciiTheme="majorBidi" w:hAnsiTheme="majorBidi" w:cstheme="majorBidi"/>
        </w:rPr>
        <w:t xml:space="preserve"> </w:t>
      </w:r>
      <w:r w:rsidR="00AF5EA8">
        <w:rPr>
          <w:rFonts w:asciiTheme="majorBidi" w:hAnsiTheme="majorBidi" w:cstheme="majorBidi" w:hint="cs"/>
          <w:cs/>
        </w:rPr>
        <w:t xml:space="preserve">และวันที่ </w:t>
      </w:r>
      <w:r w:rsidR="00AF5EA8">
        <w:rPr>
          <w:rFonts w:asciiTheme="majorBidi" w:hAnsiTheme="majorBidi" w:cstheme="majorBidi"/>
        </w:rPr>
        <w:t xml:space="preserve">15 </w:t>
      </w:r>
      <w:r w:rsidR="00AF5EA8">
        <w:rPr>
          <w:rFonts w:asciiTheme="majorBidi" w:hAnsiTheme="majorBidi" w:cstheme="majorBidi" w:hint="cs"/>
          <w:cs/>
        </w:rPr>
        <w:t xml:space="preserve">มีนาคม </w:t>
      </w:r>
      <w:r w:rsidR="00AF5EA8"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/>
        </w:rPr>
        <w:t xml:space="preserve"> </w:t>
      </w:r>
      <w:r w:rsidR="001F08AD">
        <w:rPr>
          <w:rFonts w:asciiTheme="majorBidi" w:hAnsiTheme="majorBidi" w:cstheme="majorBidi" w:hint="cs"/>
          <w:cs/>
        </w:rPr>
        <w:t xml:space="preserve">ตามลำดับ </w:t>
      </w:r>
      <w:r>
        <w:rPr>
          <w:rFonts w:asciiTheme="majorBidi" w:hAnsiTheme="majorBidi" w:cstheme="majorBidi" w:hint="cs"/>
          <w:cs/>
        </w:rPr>
        <w:t xml:space="preserve">ตามที่ได้กล่าวได้ไว้ในหมายเหตุข้อ </w:t>
      </w:r>
      <w:r w:rsidR="009E3821">
        <w:rPr>
          <w:rFonts w:asciiTheme="majorBidi" w:hAnsiTheme="majorBidi" w:cstheme="majorBidi"/>
        </w:rPr>
        <w:t>9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และได้ปรับปรุงจำนวนหุ้นสามัญที่ใช้ในการคำนวณกำไร</w:t>
      </w:r>
      <w:r w:rsidR="003E06B1">
        <w:rPr>
          <w:rFonts w:asciiTheme="majorBidi" w:hAnsiTheme="majorBidi" w:cstheme="majorBidi"/>
        </w:rPr>
        <w:t xml:space="preserve"> (</w:t>
      </w:r>
      <w:r w:rsidR="003E06B1">
        <w:rPr>
          <w:rFonts w:asciiTheme="majorBidi" w:hAnsiTheme="majorBidi" w:cstheme="majorBidi" w:hint="cs"/>
          <w:cs/>
        </w:rPr>
        <w:t xml:space="preserve">ขาดทุน) </w:t>
      </w:r>
      <w:r>
        <w:rPr>
          <w:rFonts w:asciiTheme="majorBidi" w:hAnsiTheme="majorBidi" w:cstheme="majorBidi" w:hint="cs"/>
          <w:cs/>
        </w:rPr>
        <w:t>ต่อหุ้นของงวดก่อนที่นำมาเปรียบเทียบ โดยถือเสมือนว่าการปรับลดมูลค่าหุ้นดังกล่าวได้เกิดขึ้นตั้งแต่วันเริ่มต้นของปีแรกที่เสนอรายงาน ซึ่งแสดงการคำนวณได้ดังนี้</w:t>
      </w:r>
    </w:p>
    <w:p w14:paraId="31E3D3A7" w14:textId="45F8EC13" w:rsidR="00996947" w:rsidRDefault="00996947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8"/>
          <w:szCs w:val="18"/>
          <w:shd w:val="clear" w:color="auto" w:fill="D9D9D9"/>
        </w:rPr>
      </w:pPr>
    </w:p>
    <w:tbl>
      <w:tblPr>
        <w:tblW w:w="9219" w:type="dxa"/>
        <w:tblInd w:w="450" w:type="dxa"/>
        <w:tblLook w:val="01E0" w:firstRow="1" w:lastRow="1" w:firstColumn="1" w:lastColumn="1" w:noHBand="0" w:noVBand="0"/>
      </w:tblPr>
      <w:tblGrid>
        <w:gridCol w:w="4770"/>
        <w:gridCol w:w="910"/>
        <w:gridCol w:w="269"/>
        <w:gridCol w:w="910"/>
        <w:gridCol w:w="270"/>
        <w:gridCol w:w="910"/>
        <w:gridCol w:w="270"/>
        <w:gridCol w:w="910"/>
      </w:tblGrid>
      <w:tr w:rsidR="00AE20A0" w:rsidRPr="008D5FB0" w14:paraId="787CC4DC" w14:textId="77777777" w:rsidTr="00DB59C3">
        <w:trPr>
          <w:tblHeader/>
        </w:trPr>
        <w:tc>
          <w:tcPr>
            <w:tcW w:w="4770" w:type="dxa"/>
          </w:tcPr>
          <w:p w14:paraId="741D1A6F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089" w:type="dxa"/>
            <w:gridSpan w:val="3"/>
          </w:tcPr>
          <w:p w14:paraId="1B8BFD27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8D5FB0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7B7923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2090" w:type="dxa"/>
            <w:gridSpan w:val="3"/>
          </w:tcPr>
          <w:p w14:paraId="6FE327DA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8D5FB0">
              <w:rPr>
                <w:bCs/>
                <w:cs/>
              </w:rPr>
              <w:t>งบการเงินเฉพาะกิจการ</w:t>
            </w:r>
          </w:p>
        </w:tc>
      </w:tr>
      <w:tr w:rsidR="00AE20A0" w:rsidRPr="008D5FB0" w14:paraId="77C54007" w14:textId="77777777" w:rsidTr="00DB59C3">
        <w:trPr>
          <w:tblHeader/>
        </w:trPr>
        <w:tc>
          <w:tcPr>
            <w:tcW w:w="4770" w:type="dxa"/>
          </w:tcPr>
          <w:p w14:paraId="65993710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910" w:type="dxa"/>
            <w:vAlign w:val="center"/>
          </w:tcPr>
          <w:p w14:paraId="41E2467E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>
              <w:t>5</w:t>
            </w:r>
          </w:p>
        </w:tc>
        <w:tc>
          <w:tcPr>
            <w:tcW w:w="269" w:type="dxa"/>
            <w:vAlign w:val="center"/>
          </w:tcPr>
          <w:p w14:paraId="20B715E9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10" w:type="dxa"/>
            <w:vAlign w:val="center"/>
          </w:tcPr>
          <w:p w14:paraId="2AD03FB9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>
              <w:t>4</w:t>
            </w:r>
          </w:p>
        </w:tc>
        <w:tc>
          <w:tcPr>
            <w:tcW w:w="270" w:type="dxa"/>
          </w:tcPr>
          <w:p w14:paraId="122958E7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10" w:type="dxa"/>
            <w:vAlign w:val="center"/>
          </w:tcPr>
          <w:p w14:paraId="57444E56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>
              <w:t>5</w:t>
            </w:r>
          </w:p>
        </w:tc>
        <w:tc>
          <w:tcPr>
            <w:tcW w:w="270" w:type="dxa"/>
            <w:vAlign w:val="center"/>
          </w:tcPr>
          <w:p w14:paraId="727E30D3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10" w:type="dxa"/>
            <w:vAlign w:val="center"/>
          </w:tcPr>
          <w:p w14:paraId="6E240AF5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>
              <w:t>4</w:t>
            </w:r>
          </w:p>
        </w:tc>
      </w:tr>
      <w:tr w:rsidR="00AE20A0" w:rsidRPr="008D5FB0" w14:paraId="77886744" w14:textId="77777777" w:rsidTr="00DB59C3">
        <w:trPr>
          <w:tblHeader/>
        </w:trPr>
        <w:tc>
          <w:tcPr>
            <w:tcW w:w="4770" w:type="dxa"/>
          </w:tcPr>
          <w:p w14:paraId="65364374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4449" w:type="dxa"/>
            <w:gridSpan w:val="7"/>
          </w:tcPr>
          <w:p w14:paraId="6DC69D2B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</w:rPr>
            </w:pPr>
            <w:r w:rsidRPr="008D5FB0">
              <w:rPr>
                <w:b/>
                <w:i/>
                <w:iCs/>
                <w:cs/>
              </w:rPr>
              <w:t>(ล้านบาท)</w:t>
            </w:r>
          </w:p>
        </w:tc>
      </w:tr>
      <w:tr w:rsidR="00AE20A0" w:rsidRPr="008D5FB0" w14:paraId="68536D82" w14:textId="77777777" w:rsidTr="00DB59C3">
        <w:tc>
          <w:tcPr>
            <w:tcW w:w="4770" w:type="dxa"/>
          </w:tcPr>
          <w:p w14:paraId="46EE843A" w14:textId="0A6D8EC2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6F30E5">
              <w:rPr>
                <w:rFonts w:hint="cs"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Cs/>
                <w:i/>
                <w:iCs/>
                <w:cs/>
              </w:rPr>
              <w:t>สาม</w:t>
            </w:r>
            <w:r w:rsidRPr="006F30E5">
              <w:rPr>
                <w:rFonts w:hint="cs"/>
                <w:bCs/>
                <w:i/>
                <w:iCs/>
                <w:cs/>
              </w:rPr>
              <w:t xml:space="preserve">เดือนสิ้นสุดวันที่ </w:t>
            </w:r>
            <w:r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4732C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10" w:type="dxa"/>
            <w:vAlign w:val="bottom"/>
          </w:tcPr>
          <w:p w14:paraId="47538DE5" w14:textId="77777777" w:rsidR="00AE20A0" w:rsidRPr="006F30E5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B776873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5EEEF0F2" w14:textId="77777777" w:rsidR="00AE20A0" w:rsidRPr="006F30E5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9E66C8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4AD9CB97" w14:textId="77777777" w:rsidR="00AE20A0" w:rsidRPr="006F30E5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43DE5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40A72C18" w14:textId="77777777" w:rsidR="00AE20A0" w:rsidRPr="006F30E5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0" w:rsidRPr="008D5FB0" w14:paraId="73510646" w14:textId="77777777" w:rsidTr="00DB59C3">
        <w:tc>
          <w:tcPr>
            <w:tcW w:w="4770" w:type="dxa"/>
          </w:tcPr>
          <w:p w14:paraId="639CF76E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>
              <w:rPr>
                <w:rFonts w:hint="cs"/>
                <w:cs/>
              </w:rPr>
              <w:t xml:space="preserve">กำไร (ขาดทุน) </w:t>
            </w:r>
            <w:r w:rsidRPr="008D5FB0">
              <w:rPr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10" w:type="dxa"/>
            <w:vAlign w:val="bottom"/>
          </w:tcPr>
          <w:p w14:paraId="17CD23AF" w14:textId="3DED37F1" w:rsidR="00AE20A0" w:rsidRPr="001E152D" w:rsidRDefault="00D8276C" w:rsidP="00DB59C3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(68.87)</w:t>
            </w:r>
          </w:p>
        </w:tc>
        <w:tc>
          <w:tcPr>
            <w:tcW w:w="269" w:type="dxa"/>
          </w:tcPr>
          <w:p w14:paraId="33DEB98E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02815348" w14:textId="4E45541C" w:rsidR="00AE20A0" w:rsidRPr="001E152D" w:rsidRDefault="00CB3E77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593.75</w:t>
            </w:r>
          </w:p>
        </w:tc>
        <w:tc>
          <w:tcPr>
            <w:tcW w:w="270" w:type="dxa"/>
          </w:tcPr>
          <w:p w14:paraId="3664AAB4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4EF5820D" w14:textId="035D8C93" w:rsidR="00AE20A0" w:rsidRPr="001E152D" w:rsidRDefault="00AD45ED" w:rsidP="00DB59C3">
            <w:pPr>
              <w:pStyle w:val="acctfourfigures"/>
              <w:tabs>
                <w:tab w:val="clear" w:pos="765"/>
              </w:tabs>
              <w:spacing w:line="240" w:lineRule="atLeast"/>
              <w:ind w:right="-6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(68.8</w:t>
            </w:r>
            <w:r w:rsidR="00D8276C">
              <w:rPr>
                <w:rFonts w:ascii="Angsana New" w:hAnsi="Angsana New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70" w:type="dxa"/>
          </w:tcPr>
          <w:p w14:paraId="3B8B0237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5EE0DB7C" w14:textId="421D7DF7" w:rsidR="00AE20A0" w:rsidRPr="001E152D" w:rsidRDefault="0042164E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652.80</w:t>
            </w:r>
          </w:p>
        </w:tc>
      </w:tr>
      <w:tr w:rsidR="00AE20A0" w:rsidRPr="008D5FB0" w14:paraId="39DACAC8" w14:textId="77777777" w:rsidTr="00DB59C3">
        <w:tc>
          <w:tcPr>
            <w:tcW w:w="4770" w:type="dxa"/>
          </w:tcPr>
          <w:p w14:paraId="066AB0A8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512C">
              <w:rPr>
                <w:cs/>
              </w:rPr>
              <w:t>จำนวนหุ้นสามัญ</w:t>
            </w:r>
            <w:r w:rsidRPr="00EF512C">
              <w:rPr>
                <w:rFonts w:hint="cs"/>
                <w:cs/>
              </w:rPr>
              <w:t>โดยใช้วิธีถัวเฉลี่ยถ่วงน้ำหนัก</w:t>
            </w:r>
            <w:r w:rsidRPr="00EF512C">
              <w:rPr>
                <w:cs/>
              </w:rPr>
              <w:t>ที่ออก</w:t>
            </w:r>
            <w:r w:rsidRPr="00EF512C">
              <w:rPr>
                <w:rFonts w:hint="cs"/>
                <w:cs/>
              </w:rPr>
              <w:t>จำหน่ายแล้ว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607CF02" w14:textId="149C865A" w:rsidR="00AE20A0" w:rsidRPr="001E152D" w:rsidRDefault="00D8276C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1,446.00</w:t>
            </w:r>
          </w:p>
        </w:tc>
        <w:tc>
          <w:tcPr>
            <w:tcW w:w="269" w:type="dxa"/>
          </w:tcPr>
          <w:p w14:paraId="349D5F7C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464F722" w14:textId="430AA1B2" w:rsidR="00AE20A0" w:rsidRPr="001E152D" w:rsidRDefault="00D8276C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012.80</w:t>
            </w:r>
          </w:p>
        </w:tc>
        <w:tc>
          <w:tcPr>
            <w:tcW w:w="270" w:type="dxa"/>
          </w:tcPr>
          <w:p w14:paraId="00699A17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6E490373" w14:textId="210E76BA" w:rsidR="00AE20A0" w:rsidRPr="001E152D" w:rsidRDefault="00D8276C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1,446.00</w:t>
            </w:r>
          </w:p>
        </w:tc>
        <w:tc>
          <w:tcPr>
            <w:tcW w:w="270" w:type="dxa"/>
          </w:tcPr>
          <w:p w14:paraId="02163B3C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9EB103D" w14:textId="66527D6D" w:rsidR="00AE20A0" w:rsidRPr="001E152D" w:rsidRDefault="00957B16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1,012.80</w:t>
            </w:r>
          </w:p>
        </w:tc>
      </w:tr>
      <w:tr w:rsidR="00AE20A0" w:rsidRPr="008D5FB0" w14:paraId="6A59C692" w14:textId="77777777" w:rsidTr="00DB59C3">
        <w:tc>
          <w:tcPr>
            <w:tcW w:w="4770" w:type="dxa"/>
          </w:tcPr>
          <w:p w14:paraId="19A2243D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D5FB0">
              <w:rPr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 xml:space="preserve">(ขาดทุน) </w:t>
            </w:r>
            <w:r w:rsidRPr="008D5FB0">
              <w:rPr>
                <w:rFonts w:hint="cs"/>
                <w:b/>
                <w:bCs/>
                <w:cs/>
              </w:rPr>
              <w:t>ต่อหุ้น</w:t>
            </w:r>
            <w:r w:rsidRPr="008D5FB0">
              <w:rPr>
                <w:b/>
                <w:bCs/>
                <w:cs/>
              </w:rPr>
              <w:t>ขั้นพื้นฐาน</w:t>
            </w:r>
            <w:r w:rsidRPr="008D5FB0">
              <w:rPr>
                <w:rFonts w:hint="cs"/>
                <w:b/>
                <w:bCs/>
                <w:cs/>
              </w:rPr>
              <w:t xml:space="preserve"> </w:t>
            </w:r>
            <w:r w:rsidRPr="008D5FB0">
              <w:rPr>
                <w:rFonts w:hint="cs"/>
                <w:b/>
                <w:bCs/>
                <w:i/>
                <w:iCs/>
                <w:cs/>
              </w:rPr>
              <w:t>(บาท)</w:t>
            </w:r>
            <w:r w:rsidRPr="008D5FB0">
              <w:rPr>
                <w:rFonts w:hint="cs"/>
                <w:b/>
                <w:bCs/>
                <w:shd w:val="clear" w:color="auto" w:fill="E0E0E0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4F9DE" w14:textId="1388AD7E" w:rsidR="00AE20A0" w:rsidRPr="000D1FC2" w:rsidRDefault="000D1FC2" w:rsidP="000D1FC2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1F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07973" w:rsidRPr="000D1F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0.048</w:t>
            </w:r>
            <w:r w:rsidRPr="000D1F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6302C550" w14:textId="77777777" w:rsidR="00AE20A0" w:rsidRPr="00A74FD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87E14" w14:textId="74A53E5D" w:rsidR="00AE20A0" w:rsidRPr="00A74FD5" w:rsidRDefault="00CB3E77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0.586</w:t>
            </w:r>
          </w:p>
        </w:tc>
        <w:tc>
          <w:tcPr>
            <w:tcW w:w="270" w:type="dxa"/>
          </w:tcPr>
          <w:p w14:paraId="69E9B44F" w14:textId="77777777" w:rsidR="00AE20A0" w:rsidRPr="00A74FD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71C08" w14:textId="7591379D" w:rsidR="00AE20A0" w:rsidRPr="000D1FC2" w:rsidRDefault="000D1FC2" w:rsidP="000D1FC2">
            <w:pPr>
              <w:pStyle w:val="acctfourfigures"/>
              <w:tabs>
                <w:tab w:val="clear" w:pos="765"/>
              </w:tabs>
              <w:spacing w:line="240" w:lineRule="atLeast"/>
              <w:ind w:right="-6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1F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07973" w:rsidRPr="000D1F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0.048</w:t>
            </w:r>
            <w:r w:rsidRPr="000D1F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BB36E0" w14:textId="77777777" w:rsidR="00AE20A0" w:rsidRPr="00A74FD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4EC4A" w14:textId="2F5781DF" w:rsidR="00AE20A0" w:rsidRPr="00A74FD5" w:rsidRDefault="0042164E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0.645</w:t>
            </w:r>
          </w:p>
        </w:tc>
      </w:tr>
      <w:tr w:rsidR="00AE20A0" w:rsidRPr="008D5FB0" w14:paraId="5561F2E5" w14:textId="77777777" w:rsidTr="00DB59C3">
        <w:tc>
          <w:tcPr>
            <w:tcW w:w="4770" w:type="dxa"/>
          </w:tcPr>
          <w:p w14:paraId="1123BA44" w14:textId="77777777" w:rsidR="00AE20A0" w:rsidRPr="00A74FD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22AD7369" w14:textId="77777777" w:rsidR="00AE20A0" w:rsidRPr="00A74FD5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9" w:type="dxa"/>
          </w:tcPr>
          <w:p w14:paraId="7331392A" w14:textId="77777777" w:rsidR="00AE20A0" w:rsidRPr="00A74FD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426AFF09" w14:textId="77777777" w:rsidR="00AE20A0" w:rsidRPr="00A74FD5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DC6E300" w14:textId="77777777" w:rsidR="00AE20A0" w:rsidRPr="00A74FD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71FF2B99" w14:textId="77777777" w:rsidR="00AE20A0" w:rsidRPr="00A74FD5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5387A0D" w14:textId="77777777" w:rsidR="00AE20A0" w:rsidRPr="00A74FD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42AF2D19" w14:textId="77777777" w:rsidR="00AE20A0" w:rsidRPr="00A74FD5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AE20A0" w:rsidRPr="008D5FB0" w14:paraId="3AE2F717" w14:textId="77777777" w:rsidTr="00DB59C3">
        <w:tc>
          <w:tcPr>
            <w:tcW w:w="4770" w:type="dxa"/>
          </w:tcPr>
          <w:p w14:paraId="29B01ABA" w14:textId="35A512BF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F30E5">
              <w:rPr>
                <w:rFonts w:hint="cs"/>
                <w:bCs/>
                <w:i/>
                <w:iCs/>
                <w:cs/>
              </w:rPr>
              <w:t>สำหรับงวด</w:t>
            </w:r>
            <w:r w:rsidRPr="004732C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เก้าเดือน</w:t>
            </w:r>
            <w:r w:rsidRPr="004732C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4732C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4732C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4732C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10" w:type="dxa"/>
            <w:vAlign w:val="bottom"/>
          </w:tcPr>
          <w:p w14:paraId="63FE1BBF" w14:textId="77777777" w:rsidR="00AE20A0" w:rsidRPr="001E152D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67B67D9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674BB42A" w14:textId="77777777" w:rsidR="00AE20A0" w:rsidRPr="001E152D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4BA245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169D2A4E" w14:textId="77777777" w:rsidR="00AE20A0" w:rsidRPr="001E152D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6CA1C4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3086B538" w14:textId="77777777" w:rsidR="00AE20A0" w:rsidRPr="001E152D" w:rsidRDefault="00AE20A0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E20A0" w:rsidRPr="008D5FB0" w14:paraId="6DA74A85" w14:textId="77777777" w:rsidTr="00DB59C3">
        <w:tc>
          <w:tcPr>
            <w:tcW w:w="4770" w:type="dxa"/>
          </w:tcPr>
          <w:p w14:paraId="302E0DB7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D5FB0">
              <w:rPr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910" w:type="dxa"/>
            <w:vAlign w:val="bottom"/>
          </w:tcPr>
          <w:p w14:paraId="71D0EF95" w14:textId="197761DC" w:rsidR="00AE20A0" w:rsidRPr="001E152D" w:rsidRDefault="00D8276C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5.40</w:t>
            </w:r>
          </w:p>
        </w:tc>
        <w:tc>
          <w:tcPr>
            <w:tcW w:w="269" w:type="dxa"/>
          </w:tcPr>
          <w:p w14:paraId="7784199E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21D7B138" w14:textId="16B57C76" w:rsidR="00AE20A0" w:rsidRPr="001E152D" w:rsidRDefault="00957B16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903.01</w:t>
            </w:r>
          </w:p>
        </w:tc>
        <w:tc>
          <w:tcPr>
            <w:tcW w:w="270" w:type="dxa"/>
          </w:tcPr>
          <w:p w14:paraId="6AB67DB2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7600F306" w14:textId="271D2C6E" w:rsidR="00AE20A0" w:rsidRPr="001E152D" w:rsidRDefault="00D8276C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5.40</w:t>
            </w:r>
          </w:p>
        </w:tc>
        <w:tc>
          <w:tcPr>
            <w:tcW w:w="270" w:type="dxa"/>
          </w:tcPr>
          <w:p w14:paraId="1D781376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228F4719" w14:textId="4142E6C8" w:rsidR="00AE20A0" w:rsidRPr="001E152D" w:rsidRDefault="0042164E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962.06</w:t>
            </w:r>
          </w:p>
        </w:tc>
      </w:tr>
      <w:tr w:rsidR="00AE20A0" w:rsidRPr="008D5FB0" w14:paraId="335226AC" w14:textId="77777777" w:rsidTr="00DB59C3">
        <w:tc>
          <w:tcPr>
            <w:tcW w:w="4770" w:type="dxa"/>
          </w:tcPr>
          <w:p w14:paraId="45E2B23F" w14:textId="77777777" w:rsidR="00AE20A0" w:rsidRPr="006F30E5" w:rsidRDefault="00AE20A0" w:rsidP="00DB59C3">
            <w:pPr>
              <w:ind w:left="340" w:hanging="340"/>
            </w:pPr>
            <w:r w:rsidRPr="00EF512C">
              <w:rPr>
                <w:cs/>
              </w:rPr>
              <w:t>จำนวนหุ้นสามัญ</w:t>
            </w:r>
            <w:r w:rsidRPr="00EF512C">
              <w:rPr>
                <w:rFonts w:hint="cs"/>
                <w:cs/>
              </w:rPr>
              <w:t>โดยใช้วิธีถัวเฉลี่ยถ่วงน้ำหนัก</w:t>
            </w:r>
            <w:r w:rsidRPr="00EF512C">
              <w:rPr>
                <w:cs/>
              </w:rPr>
              <w:t>ที่ออก</w:t>
            </w:r>
            <w:r w:rsidRPr="00EF512C">
              <w:rPr>
                <w:rFonts w:hint="cs"/>
                <w:cs/>
              </w:rPr>
              <w:t>จำหน่ายแล้ว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4DD0450" w14:textId="07DBA78A" w:rsidR="00AE20A0" w:rsidRPr="00644800" w:rsidRDefault="00D8276C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1,330.16</w:t>
            </w:r>
          </w:p>
        </w:tc>
        <w:tc>
          <w:tcPr>
            <w:tcW w:w="269" w:type="dxa"/>
          </w:tcPr>
          <w:p w14:paraId="4DFB3A58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highlight w:val="yellow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9FA0E2C" w14:textId="23561D31" w:rsidR="00AE20A0" w:rsidRPr="006F30E5" w:rsidRDefault="00CB3E77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012.80</w:t>
            </w:r>
          </w:p>
        </w:tc>
        <w:tc>
          <w:tcPr>
            <w:tcW w:w="270" w:type="dxa"/>
          </w:tcPr>
          <w:p w14:paraId="48FE7D68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661DED4C" w14:textId="3C5BE7A9" w:rsidR="00AE20A0" w:rsidRPr="006F30E5" w:rsidRDefault="00D8276C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1,330.16</w:t>
            </w:r>
          </w:p>
        </w:tc>
        <w:tc>
          <w:tcPr>
            <w:tcW w:w="270" w:type="dxa"/>
          </w:tcPr>
          <w:p w14:paraId="252579BE" w14:textId="77777777" w:rsidR="00AE20A0" w:rsidRPr="006F30E5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9BC2E8A" w14:textId="39AA9F11" w:rsidR="00AE20A0" w:rsidRPr="006F30E5" w:rsidRDefault="00CB3E77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012.80</w:t>
            </w:r>
          </w:p>
        </w:tc>
      </w:tr>
      <w:tr w:rsidR="00AE20A0" w:rsidRPr="008D5FB0" w14:paraId="560FCA9F" w14:textId="77777777" w:rsidTr="00DB59C3">
        <w:tc>
          <w:tcPr>
            <w:tcW w:w="4770" w:type="dxa"/>
          </w:tcPr>
          <w:p w14:paraId="71A25359" w14:textId="77777777" w:rsidR="00AE20A0" w:rsidRPr="008D5FB0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</w:rPr>
            </w:pPr>
            <w:r w:rsidRPr="008D5FB0">
              <w:rPr>
                <w:b/>
                <w:bCs/>
                <w:cs/>
              </w:rPr>
              <w:t>กำไร</w:t>
            </w:r>
            <w:r w:rsidRPr="008D5FB0">
              <w:rPr>
                <w:rFonts w:hint="cs"/>
                <w:b/>
                <w:bCs/>
                <w:cs/>
              </w:rPr>
              <w:t>ต่อหุ้น</w:t>
            </w:r>
            <w:r w:rsidRPr="008D5FB0">
              <w:rPr>
                <w:b/>
                <w:bCs/>
                <w:cs/>
              </w:rPr>
              <w:t>ขั้นพื้นฐาน</w:t>
            </w:r>
            <w:r w:rsidRPr="008D5FB0">
              <w:rPr>
                <w:rFonts w:hint="cs"/>
                <w:b/>
                <w:bCs/>
                <w:cs/>
              </w:rPr>
              <w:t xml:space="preserve"> </w:t>
            </w:r>
            <w:r w:rsidRPr="008D5FB0">
              <w:rPr>
                <w:rFonts w:hint="cs"/>
                <w:b/>
                <w:bCs/>
                <w:i/>
                <w:iCs/>
                <w:cs/>
              </w:rPr>
              <w:t>(บาท)</w:t>
            </w:r>
            <w:r w:rsidRPr="008D5FB0">
              <w:rPr>
                <w:rFonts w:hint="cs"/>
                <w:b/>
                <w:bCs/>
                <w:shd w:val="clear" w:color="auto" w:fill="E0E0E0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46661" w14:textId="20A4F70F" w:rsidR="00AE20A0" w:rsidRPr="00AF5EA8" w:rsidRDefault="00607973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0.004</w:t>
            </w:r>
          </w:p>
        </w:tc>
        <w:tc>
          <w:tcPr>
            <w:tcW w:w="269" w:type="dxa"/>
          </w:tcPr>
          <w:p w14:paraId="55B88A8D" w14:textId="77777777" w:rsidR="00AE20A0" w:rsidRPr="00AF5EA8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8320B" w14:textId="0DF30144" w:rsidR="00AE20A0" w:rsidRPr="00AF5EA8" w:rsidRDefault="00CB3E77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0.892</w:t>
            </w:r>
          </w:p>
        </w:tc>
        <w:tc>
          <w:tcPr>
            <w:tcW w:w="270" w:type="dxa"/>
          </w:tcPr>
          <w:p w14:paraId="06949C47" w14:textId="77777777" w:rsidR="00AE20A0" w:rsidRPr="00AF5EA8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BFFD3" w14:textId="69C0D989" w:rsidR="00AE20A0" w:rsidRPr="00AF5EA8" w:rsidRDefault="00607973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0.004</w:t>
            </w:r>
          </w:p>
        </w:tc>
        <w:tc>
          <w:tcPr>
            <w:tcW w:w="270" w:type="dxa"/>
          </w:tcPr>
          <w:p w14:paraId="2ED205B0" w14:textId="77777777" w:rsidR="00AE20A0" w:rsidRPr="00AF5EA8" w:rsidRDefault="00AE20A0" w:rsidP="00D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10814" w14:textId="171BA4A1" w:rsidR="00AE20A0" w:rsidRPr="00AF5EA8" w:rsidRDefault="00CB3E77" w:rsidP="00DB59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0.</w:t>
            </w:r>
            <w:r w:rsidR="004216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950</w:t>
            </w:r>
          </w:p>
        </w:tc>
      </w:tr>
    </w:tbl>
    <w:p w14:paraId="79856AC4" w14:textId="2D6E77FA" w:rsidR="00AE20A0" w:rsidRDefault="00AE20A0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8"/>
          <w:szCs w:val="18"/>
          <w:shd w:val="clear" w:color="auto" w:fill="D9D9D9"/>
        </w:rPr>
      </w:pPr>
    </w:p>
    <w:p w14:paraId="01FD8778" w14:textId="77777777" w:rsidR="00AE20A0" w:rsidRDefault="00AE20A0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8"/>
          <w:szCs w:val="18"/>
          <w:shd w:val="clear" w:color="auto" w:fill="D9D9D9"/>
        </w:rPr>
      </w:pPr>
    </w:p>
    <w:p w14:paraId="4EB705AB" w14:textId="77777777" w:rsidR="00AE20A0" w:rsidRPr="005E558C" w:rsidRDefault="00AE20A0" w:rsidP="00AE20A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E558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5E614856" w14:textId="77777777" w:rsidR="00AE20A0" w:rsidRPr="008D5236" w:rsidRDefault="00AE20A0" w:rsidP="00AE20A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sz w:val="20"/>
          <w:szCs w:val="20"/>
          <w:cs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AE20A0" w:rsidRPr="00D92B16" w14:paraId="3F34E97B" w14:textId="77777777" w:rsidTr="00DB59C3">
        <w:trPr>
          <w:tblHeader/>
        </w:trPr>
        <w:tc>
          <w:tcPr>
            <w:tcW w:w="2970" w:type="dxa"/>
            <w:vAlign w:val="bottom"/>
          </w:tcPr>
          <w:p w14:paraId="5520F591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6C798BD9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0DF6EB50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54AE09B1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3B6BCE5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4795EC2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AE20A0" w:rsidRPr="00D92B16" w14:paraId="3F12A0F6" w14:textId="77777777" w:rsidTr="00DB59C3">
        <w:trPr>
          <w:tblHeader/>
        </w:trPr>
        <w:tc>
          <w:tcPr>
            <w:tcW w:w="2970" w:type="dxa"/>
          </w:tcPr>
          <w:p w14:paraId="6BEDE594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08D4D10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67D220AC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  <w:hideMark/>
          </w:tcPr>
          <w:p w14:paraId="033C59BA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92B16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3D4AF5FC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  <w:hideMark/>
          </w:tcPr>
          <w:p w14:paraId="7FCB8DFA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92B16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AE20A0" w:rsidRPr="00D92B16" w14:paraId="4AA532AA" w14:textId="77777777" w:rsidTr="00DB59C3">
        <w:trPr>
          <w:tblHeader/>
        </w:trPr>
        <w:tc>
          <w:tcPr>
            <w:tcW w:w="2970" w:type="dxa"/>
          </w:tcPr>
          <w:p w14:paraId="48B5E1FF" w14:textId="77777777" w:rsidR="00AE20A0" w:rsidRPr="008D523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D523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890" w:type="dxa"/>
          </w:tcPr>
          <w:p w14:paraId="04ABCB4F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4DA336BE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</w:tcPr>
          <w:p w14:paraId="0977F4D6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1" w:type="dxa"/>
          </w:tcPr>
          <w:p w14:paraId="59F8791A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2C4ABF9A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E20A0" w:rsidRPr="00D92B16" w14:paraId="345060D0" w14:textId="77777777" w:rsidTr="00DB59C3">
        <w:tc>
          <w:tcPr>
            <w:tcW w:w="2970" w:type="dxa"/>
            <w:hideMark/>
          </w:tcPr>
          <w:p w14:paraId="3E9574AE" w14:textId="660F8EF7" w:rsidR="00607973" w:rsidRPr="00D92B16" w:rsidRDefault="00AE20A0" w:rsidP="007E0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hideMark/>
          </w:tcPr>
          <w:p w14:paraId="06AA17A6" w14:textId="67C1BDA5" w:rsidR="0093457B" w:rsidRPr="00D92B16" w:rsidRDefault="00AE20A0" w:rsidP="007E0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hd w:val="clear" w:color="auto" w:fill="D9D9D9" w:themeFill="background1" w:themeFillShade="D9"/>
                <w:cs/>
              </w:rPr>
            </w:pPr>
            <w:r>
              <w:rPr>
                <w:color w:val="000000"/>
              </w:rPr>
              <w:t xml:space="preserve">11 </w:t>
            </w:r>
            <w:r w:rsidRPr="00DB0536">
              <w:rPr>
                <w:rFonts w:hint="cs"/>
                <w:color w:val="000000"/>
                <w:cs/>
              </w:rPr>
              <w:t>พฤษภาคม</w:t>
            </w:r>
            <w:r w:rsidRPr="00DB0536">
              <w:rPr>
                <w:color w:val="000000"/>
                <w:cs/>
              </w:rPr>
              <w:t xml:space="preserve"> </w:t>
            </w:r>
            <w:r w:rsidRPr="00DB0536">
              <w:rPr>
                <w:color w:val="000000"/>
              </w:rPr>
              <w:t>2565</w:t>
            </w:r>
          </w:p>
        </w:tc>
        <w:tc>
          <w:tcPr>
            <w:tcW w:w="1656" w:type="dxa"/>
            <w:hideMark/>
          </w:tcPr>
          <w:p w14:paraId="4659E604" w14:textId="0A69C580" w:rsidR="0093457B" w:rsidRPr="00D92B16" w:rsidRDefault="00AE20A0" w:rsidP="007E0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hd w:val="clear" w:color="auto" w:fill="D9D9D9" w:themeFill="background1" w:themeFillShade="D9"/>
              </w:rPr>
            </w:pPr>
            <w:r>
              <w:rPr>
                <w:color w:val="000000"/>
              </w:rPr>
              <w:t xml:space="preserve">9 </w:t>
            </w:r>
            <w:r w:rsidRPr="00DB0536">
              <w:rPr>
                <w:rFonts w:hint="cs"/>
                <w:color w:val="000000"/>
                <w:cs/>
              </w:rPr>
              <w:t>มิถุนายน</w:t>
            </w:r>
            <w:r w:rsidRPr="00DB0536">
              <w:rPr>
                <w:color w:val="000000"/>
                <w:cs/>
              </w:rPr>
              <w:t xml:space="preserve"> </w:t>
            </w:r>
            <w:r w:rsidRPr="00DB0536">
              <w:rPr>
                <w:color w:val="000000"/>
              </w:rPr>
              <w:t>256</w:t>
            </w:r>
            <w:r w:rsidRPr="00DB0536">
              <w:rPr>
                <w:rFonts w:hint="cs"/>
                <w:color w:val="000000"/>
              </w:rPr>
              <w:t>5</w:t>
            </w:r>
          </w:p>
        </w:tc>
        <w:tc>
          <w:tcPr>
            <w:tcW w:w="1066" w:type="dxa"/>
            <w:hideMark/>
          </w:tcPr>
          <w:p w14:paraId="01D9EF77" w14:textId="10A5EF5F" w:rsidR="0093457B" w:rsidRPr="00D92B16" w:rsidRDefault="00AE20A0" w:rsidP="007E0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0</w:t>
            </w:r>
            <w:r w:rsidRPr="00D92B16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1" w:type="dxa"/>
          </w:tcPr>
          <w:p w14:paraId="20C44AB3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25727DC9" w14:textId="7DDCB9AD" w:rsidR="00607973" w:rsidRPr="007E00D9" w:rsidRDefault="00AE20A0" w:rsidP="007E00D9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  <w:r>
              <w:rPr>
                <w:color w:val="000000"/>
              </w:rPr>
              <w:t>216.90</w:t>
            </w:r>
          </w:p>
        </w:tc>
      </w:tr>
      <w:tr w:rsidR="00AE20A0" w:rsidRPr="00D92B16" w14:paraId="70260D6B" w14:textId="77777777" w:rsidTr="00DB59C3">
        <w:tc>
          <w:tcPr>
            <w:tcW w:w="2970" w:type="dxa"/>
          </w:tcPr>
          <w:p w14:paraId="0A9EC868" w14:textId="7BEBC457" w:rsidR="00AE20A0" w:rsidRPr="00D92B16" w:rsidRDefault="007E00D9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087B0425" w14:textId="4AB4CDBB" w:rsidR="00AE20A0" w:rsidRDefault="0042164E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7E00D9">
              <w:rPr>
                <w:rFonts w:hint="cs"/>
                <w:color w:val="000000"/>
                <w:cs/>
              </w:rPr>
              <w:t xml:space="preserve"> สิงหาคม </w:t>
            </w:r>
            <w:r>
              <w:rPr>
                <w:color w:val="000000"/>
              </w:rPr>
              <w:t>2565</w:t>
            </w:r>
          </w:p>
        </w:tc>
        <w:tc>
          <w:tcPr>
            <w:tcW w:w="1656" w:type="dxa"/>
          </w:tcPr>
          <w:p w14:paraId="725AA20E" w14:textId="02DDBB56" w:rsidR="00AE20A0" w:rsidRDefault="0042164E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7E00D9">
              <w:rPr>
                <w:rFonts w:hint="cs"/>
                <w:color w:val="000000"/>
                <w:cs/>
              </w:rPr>
              <w:t xml:space="preserve"> กันยายน </w:t>
            </w:r>
            <w:r>
              <w:rPr>
                <w:color w:val="000000"/>
              </w:rPr>
              <w:t>2565</w:t>
            </w:r>
          </w:p>
        </w:tc>
        <w:tc>
          <w:tcPr>
            <w:tcW w:w="1066" w:type="dxa"/>
          </w:tcPr>
          <w:p w14:paraId="1A07F025" w14:textId="32D59F0D" w:rsidR="00AE20A0" w:rsidRPr="001E152D" w:rsidRDefault="007E00D9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0.05</w:t>
            </w:r>
          </w:p>
        </w:tc>
        <w:tc>
          <w:tcPr>
            <w:tcW w:w="231" w:type="dxa"/>
          </w:tcPr>
          <w:p w14:paraId="3D947510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35BB471" w14:textId="4203AA79" w:rsidR="00AE20A0" w:rsidRDefault="007E00D9" w:rsidP="00DB59C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72.30</w:t>
            </w:r>
          </w:p>
        </w:tc>
      </w:tr>
      <w:tr w:rsidR="007E00D9" w:rsidRPr="00D92B16" w14:paraId="2CE66A6D" w14:textId="77777777" w:rsidTr="00DB59C3">
        <w:tc>
          <w:tcPr>
            <w:tcW w:w="2970" w:type="dxa"/>
          </w:tcPr>
          <w:p w14:paraId="525FAA2F" w14:textId="77777777" w:rsidR="007E00D9" w:rsidRPr="00D92B16" w:rsidRDefault="007E00D9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3B10B4B3" w14:textId="77777777" w:rsidR="007E00D9" w:rsidRDefault="007E00D9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</w:p>
        </w:tc>
        <w:tc>
          <w:tcPr>
            <w:tcW w:w="1656" w:type="dxa"/>
          </w:tcPr>
          <w:p w14:paraId="0AF118E3" w14:textId="77777777" w:rsidR="007E00D9" w:rsidRDefault="007E00D9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  <w:cs/>
              </w:rPr>
            </w:pPr>
          </w:p>
        </w:tc>
        <w:tc>
          <w:tcPr>
            <w:tcW w:w="1066" w:type="dxa"/>
          </w:tcPr>
          <w:p w14:paraId="5E54787B" w14:textId="77777777" w:rsidR="007E00D9" w:rsidRDefault="007E00D9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699EF37A" w14:textId="77777777" w:rsidR="007E00D9" w:rsidRPr="00D92B16" w:rsidRDefault="007E00D9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1EF85A3" w14:textId="77777777" w:rsidR="007E00D9" w:rsidRDefault="007E00D9" w:rsidP="00DB59C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  <w:cs/>
              </w:rPr>
            </w:pPr>
          </w:p>
        </w:tc>
      </w:tr>
      <w:tr w:rsidR="00AE20A0" w:rsidRPr="00D92B16" w14:paraId="3CA4C175" w14:textId="77777777" w:rsidTr="00DB59C3">
        <w:tc>
          <w:tcPr>
            <w:tcW w:w="2970" w:type="dxa"/>
          </w:tcPr>
          <w:p w14:paraId="7EDDAED0" w14:textId="77777777" w:rsidR="00AE20A0" w:rsidRPr="008D523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D5236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1890" w:type="dxa"/>
          </w:tcPr>
          <w:p w14:paraId="198865F7" w14:textId="77777777" w:rsidR="00AE20A0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656" w:type="dxa"/>
          </w:tcPr>
          <w:p w14:paraId="20BC66B6" w14:textId="77777777" w:rsidR="00AE20A0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</w:p>
        </w:tc>
        <w:tc>
          <w:tcPr>
            <w:tcW w:w="1066" w:type="dxa"/>
          </w:tcPr>
          <w:p w14:paraId="76BD0D82" w14:textId="77777777" w:rsidR="00AE20A0" w:rsidRPr="001E152D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DBC39AC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8FD68A8" w14:textId="77777777" w:rsidR="00AE20A0" w:rsidRDefault="00AE20A0" w:rsidP="00DB59C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</w:p>
        </w:tc>
      </w:tr>
      <w:tr w:rsidR="00AE20A0" w:rsidRPr="00D92B16" w14:paraId="59D62477" w14:textId="77777777" w:rsidTr="00DB59C3">
        <w:tc>
          <w:tcPr>
            <w:tcW w:w="2970" w:type="dxa"/>
          </w:tcPr>
          <w:p w14:paraId="179E89D6" w14:textId="77777777" w:rsidR="00AE20A0" w:rsidRPr="008D523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6EAE">
              <w:rPr>
                <w:rFonts w:asciiTheme="majorBidi" w:hAnsiTheme="majorBidi" w:cstheme="majorBidi"/>
                <w:cs/>
              </w:rPr>
              <w:t>เงินปันผลประจำ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890" w:type="dxa"/>
          </w:tcPr>
          <w:p w14:paraId="381A9289" w14:textId="77777777" w:rsidR="00AE20A0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0F35BD">
              <w:rPr>
                <w:rFonts w:asciiTheme="majorBidi" w:hAnsiTheme="majorBidi" w:cstheme="majorBidi"/>
              </w:rPr>
              <w:t xml:space="preserve">7 </w:t>
            </w:r>
            <w:r w:rsidRPr="000F35BD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0F35BD"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 w:rsidRPr="000F35BD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656" w:type="dxa"/>
          </w:tcPr>
          <w:p w14:paraId="6E7469A8" w14:textId="77777777" w:rsidR="00AE20A0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  <w:r w:rsidRPr="000F35B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35BD">
              <w:rPr>
                <w:rFonts w:asciiTheme="majorBidi" w:hAnsiTheme="majorBidi" w:cstheme="majorBidi"/>
              </w:rPr>
              <w:t xml:space="preserve">6 </w:t>
            </w:r>
            <w:r w:rsidRPr="000F35BD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0F35BD"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 w:rsidRPr="000F35BD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066" w:type="dxa"/>
          </w:tcPr>
          <w:p w14:paraId="030654B6" w14:textId="77777777" w:rsidR="00AE20A0" w:rsidRPr="001E152D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C6181F">
              <w:rPr>
                <w:rFonts w:asciiTheme="majorBidi" w:hAnsiTheme="majorBidi" w:cstheme="majorBidi" w:hint="cs"/>
              </w:rPr>
              <w:t>0</w:t>
            </w:r>
            <w:r w:rsidRPr="00896EAE">
              <w:rPr>
                <w:rFonts w:asciiTheme="majorBidi" w:hAnsiTheme="majorBidi" w:cstheme="majorBidi" w:hint="cs"/>
                <w:cs/>
              </w:rPr>
              <w:t>.</w:t>
            </w:r>
            <w:r w:rsidRPr="00896EAE"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231" w:type="dxa"/>
          </w:tcPr>
          <w:p w14:paraId="24EC7534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E591061" w14:textId="77777777" w:rsidR="00AE20A0" w:rsidRDefault="00AE20A0" w:rsidP="00DB59C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  <w:r w:rsidRPr="00C6181F">
              <w:rPr>
                <w:rFonts w:asciiTheme="majorBidi" w:hAnsiTheme="majorBidi" w:cstheme="majorBidi" w:hint="cs"/>
              </w:rPr>
              <w:t>1</w:t>
            </w:r>
            <w:r w:rsidRPr="00C6181F">
              <w:rPr>
                <w:rFonts w:asciiTheme="majorBidi" w:hAnsiTheme="majorBidi" w:cstheme="majorBidi"/>
              </w:rPr>
              <w:t>0</w:t>
            </w:r>
            <w:r w:rsidRPr="00896EAE">
              <w:rPr>
                <w:rFonts w:asciiTheme="majorBidi" w:hAnsiTheme="majorBidi" w:cstheme="majorBidi"/>
              </w:rPr>
              <w:t>1.28</w:t>
            </w:r>
          </w:p>
        </w:tc>
      </w:tr>
      <w:tr w:rsidR="00AE20A0" w:rsidRPr="00D92B16" w14:paraId="100C3885" w14:textId="77777777" w:rsidTr="00DB59C3">
        <w:tc>
          <w:tcPr>
            <w:tcW w:w="2970" w:type="dxa"/>
          </w:tcPr>
          <w:p w14:paraId="0741D129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0301C2E7" w14:textId="77777777" w:rsidR="00AE20A0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rFonts w:asciiTheme="majorBidi" w:hAnsiTheme="majorBidi" w:cstheme="majorBidi"/>
              </w:rPr>
              <w:t xml:space="preserve">9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56" w:type="dxa"/>
          </w:tcPr>
          <w:p w14:paraId="759EC373" w14:textId="77777777" w:rsidR="00AE20A0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  <w:r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66" w:type="dxa"/>
          </w:tcPr>
          <w:p w14:paraId="66BD0112" w14:textId="77777777" w:rsidR="00AE20A0" w:rsidRPr="001E152D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0.79</w:t>
            </w:r>
          </w:p>
        </w:tc>
        <w:tc>
          <w:tcPr>
            <w:tcW w:w="231" w:type="dxa"/>
          </w:tcPr>
          <w:p w14:paraId="7BDF0ED7" w14:textId="77777777" w:rsidR="00AE20A0" w:rsidRPr="00D92B16" w:rsidRDefault="00AE20A0" w:rsidP="00DB5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7493F40" w14:textId="77777777" w:rsidR="00AE20A0" w:rsidRDefault="00AE20A0" w:rsidP="00DB59C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  <w:r>
              <w:rPr>
                <w:rFonts w:asciiTheme="majorBidi" w:hAnsiTheme="majorBidi" w:cstheme="majorBidi" w:hint="cs"/>
                <w:cs/>
              </w:rPr>
              <w:t>400.06</w:t>
            </w:r>
          </w:p>
        </w:tc>
      </w:tr>
    </w:tbl>
    <w:p w14:paraId="21D29277" w14:textId="243BC917" w:rsidR="006F30E5" w:rsidRPr="008E0F78" w:rsidRDefault="006F30E5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0669243" w14:textId="51447E13" w:rsidR="001E6920" w:rsidRPr="00A3140C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3140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8E0F78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A3140C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314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3140C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8E0F78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447B0A0" w14:textId="77777777" w:rsidR="006F30E5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6F30E5" w:rsidSect="004F4578">
          <w:headerReference w:type="default" r:id="rId23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142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270"/>
        <w:gridCol w:w="1800"/>
        <w:gridCol w:w="270"/>
        <w:gridCol w:w="1710"/>
        <w:gridCol w:w="270"/>
        <w:gridCol w:w="1170"/>
        <w:gridCol w:w="270"/>
        <w:gridCol w:w="1170"/>
        <w:gridCol w:w="236"/>
        <w:gridCol w:w="1114"/>
        <w:gridCol w:w="236"/>
        <w:gridCol w:w="1114"/>
      </w:tblGrid>
      <w:tr w:rsidR="001F5E74" w:rsidRPr="00216F2E" w14:paraId="0FB1E510" w14:textId="18D41C8E" w:rsidTr="001F5E74">
        <w:tc>
          <w:tcPr>
            <w:tcW w:w="2790" w:type="dxa"/>
            <w:vAlign w:val="bottom"/>
          </w:tcPr>
          <w:p w14:paraId="6BE3EE52" w14:textId="39CCE7F2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23ABBB9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DF962E1" w14:textId="77777777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0" w:type="dxa"/>
            <w:gridSpan w:val="11"/>
          </w:tcPr>
          <w:p w14:paraId="00D8F4B5" w14:textId="72A062C0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5E74" w:rsidRPr="00216F2E" w14:paraId="7CDFFCB5" w14:textId="442166B1" w:rsidTr="001F5E74">
        <w:tc>
          <w:tcPr>
            <w:tcW w:w="2790" w:type="dxa"/>
            <w:vAlign w:val="bottom"/>
          </w:tcPr>
          <w:p w14:paraId="36AD4EEF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1BA028A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243E8EF" w14:textId="77777777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</w:tcPr>
          <w:p w14:paraId="48002832" w14:textId="3353006B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72C84A3" w14:textId="77777777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3A99FE3" w14:textId="06EAE641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F5E74" w:rsidRPr="00216F2E" w14:paraId="157C5D96" w14:textId="364BBC91" w:rsidTr="001F5E74">
        <w:tc>
          <w:tcPr>
            <w:tcW w:w="2790" w:type="dxa"/>
            <w:vAlign w:val="bottom"/>
          </w:tcPr>
          <w:p w14:paraId="37EE946E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6C1105C" w14:textId="196C07C5" w:rsidR="001F5E74" w:rsidRPr="00216F2E" w:rsidRDefault="001F5E74" w:rsidP="001F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  <w:cs/>
              </w:rPr>
              <w:t>เครื่องมือทางการเงิน</w:t>
            </w:r>
            <w:r>
              <w:rPr>
                <w:sz w:val="28"/>
                <w:szCs w:val="28"/>
                <w:cs/>
              </w:rPr>
              <w:br/>
            </w:r>
            <w:r w:rsidRPr="00216F2E">
              <w:rPr>
                <w:sz w:val="28"/>
                <w:szCs w:val="28"/>
                <w:cs/>
              </w:rPr>
              <w:t>ที่วัดมูลค่าด้วยมูลค่ายุติธรรมผ่านกำไร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หรือ</w:t>
            </w:r>
            <w:r w:rsidRPr="00216F2E">
              <w:rPr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402040B3" w14:textId="77777777" w:rsidR="001F5E74" w:rsidRPr="00216F2E" w:rsidRDefault="001F5E74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F6894B3" w14:textId="524BC70E" w:rsidR="001F5E74" w:rsidRPr="00216F2E" w:rsidRDefault="001F5E74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4BFAF6A" w14:textId="77777777" w:rsidR="001F5E74" w:rsidRPr="00216F2E" w:rsidRDefault="001F5E74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79D6F70" w14:textId="08D2A990" w:rsidR="001F5E74" w:rsidRPr="00216F2E" w:rsidRDefault="001F5E74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60D53CD8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C9099B" w14:textId="10136DF6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216F2E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24826B0F" w14:textId="77777777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1D9B8" w14:textId="6E803049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216F2E">
              <w:rPr>
                <w:rFonts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79AFA864" w14:textId="77777777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2DC0248" w14:textId="4997FB53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216F2E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711A3551" w14:textId="0CDF9DA6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A2F159" w14:textId="1C2678C3" w:rsidR="001F5E74" w:rsidRPr="00216F2E" w:rsidRDefault="001F5E7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1F5E74" w:rsidRPr="00216F2E" w14:paraId="3A1A319B" w14:textId="1A39CB28" w:rsidTr="001F5E74">
        <w:tc>
          <w:tcPr>
            <w:tcW w:w="2790" w:type="dxa"/>
            <w:vAlign w:val="bottom"/>
          </w:tcPr>
          <w:p w14:paraId="5F1F1264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6116A6F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1DD72E9" w14:textId="77777777" w:rsidR="001F5E74" w:rsidRPr="00216F2E" w:rsidRDefault="001F5E74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0" w:type="dxa"/>
            <w:gridSpan w:val="11"/>
          </w:tcPr>
          <w:p w14:paraId="72DE7938" w14:textId="305ED9FC" w:rsidR="001F5E74" w:rsidRPr="00216F2E" w:rsidRDefault="001F5E74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216F2E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F5E74" w:rsidRPr="00216F2E" w14:paraId="68FD4F4D" w14:textId="51C78F63" w:rsidTr="001F5E74">
        <w:tc>
          <w:tcPr>
            <w:tcW w:w="2790" w:type="dxa"/>
            <w:vAlign w:val="bottom"/>
          </w:tcPr>
          <w:p w14:paraId="19EDEBE6" w14:textId="632B5867" w:rsidR="001F5E74" w:rsidRPr="00216F2E" w:rsidRDefault="001F5E74" w:rsidP="00C25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216F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732C0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732C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BB0E0E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216F2E">
              <w:rPr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00" w:type="dxa"/>
            <w:vAlign w:val="bottom"/>
          </w:tcPr>
          <w:p w14:paraId="577F8FF3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4F058D7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373F1669" w14:textId="678E30BB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5931788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3C23C5C" w14:textId="52D662A4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51E1D8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928284" w14:textId="212C6600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A5EDC6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9FAD61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F96EB4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189C80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CB4405" w14:textId="1C36F8F4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C98DD72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1F5E74" w:rsidRPr="00216F2E" w14:paraId="7853FE84" w14:textId="77777777" w:rsidTr="001F5E74">
        <w:tc>
          <w:tcPr>
            <w:tcW w:w="2790" w:type="dxa"/>
            <w:vAlign w:val="bottom"/>
          </w:tcPr>
          <w:p w14:paraId="68A8D2A4" w14:textId="20266C98" w:rsidR="001F5E74" w:rsidRPr="00216F2E" w:rsidRDefault="001F5E74" w:rsidP="00C32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216F2E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2FA5D876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36A6A1A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0E70B3A1" w14:textId="238D00F5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FB74D60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86DFC84" w14:textId="76FA69BC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7CF8AA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5C921D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5E1BDB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F78AD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A19BF2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7E83F6B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A54FB3" w14:textId="496743D2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9D8AC3A" w14:textId="77777777" w:rsidR="001F5E74" w:rsidRPr="00216F2E" w:rsidRDefault="001F5E7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1F5E74" w:rsidRPr="00216F2E" w14:paraId="45965F9B" w14:textId="77777777" w:rsidTr="001F5E74">
        <w:tc>
          <w:tcPr>
            <w:tcW w:w="2790" w:type="dxa"/>
            <w:vAlign w:val="bottom"/>
          </w:tcPr>
          <w:p w14:paraId="7B94E91D" w14:textId="140A01E6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  <w:vAlign w:val="bottom"/>
          </w:tcPr>
          <w:p w14:paraId="1AC0072E" w14:textId="4A472426" w:rsidR="001F5E74" w:rsidRPr="00216F2E" w:rsidRDefault="001F5E74" w:rsidP="001F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63E512" w14:textId="77777777" w:rsidR="001F5E74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09034AD3" w14:textId="54756300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1,650.57</w:t>
            </w:r>
          </w:p>
        </w:tc>
        <w:tc>
          <w:tcPr>
            <w:tcW w:w="270" w:type="dxa"/>
          </w:tcPr>
          <w:p w14:paraId="114E4A77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3E03D1C" w14:textId="4379A04F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954D5C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C5BBBB" w14:textId="63392E38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853.85</w:t>
            </w:r>
          </w:p>
        </w:tc>
        <w:tc>
          <w:tcPr>
            <w:tcW w:w="270" w:type="dxa"/>
            <w:vAlign w:val="bottom"/>
          </w:tcPr>
          <w:p w14:paraId="4ABFD1B2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DC6E8F" w14:textId="24253BF3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302C30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A1BF4EB" w14:textId="01C74FF1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796.72</w:t>
            </w:r>
          </w:p>
        </w:tc>
        <w:tc>
          <w:tcPr>
            <w:tcW w:w="236" w:type="dxa"/>
            <w:vAlign w:val="bottom"/>
          </w:tcPr>
          <w:p w14:paraId="128A3613" w14:textId="04D5A539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4EFFBA9" w14:textId="35975E1E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1,650.57</w:t>
            </w:r>
          </w:p>
        </w:tc>
      </w:tr>
      <w:tr w:rsidR="001F5E74" w:rsidRPr="00216F2E" w14:paraId="23AAB0C8" w14:textId="77777777" w:rsidTr="001F5E74">
        <w:tc>
          <w:tcPr>
            <w:tcW w:w="2790" w:type="dxa"/>
            <w:vAlign w:val="bottom"/>
          </w:tcPr>
          <w:p w14:paraId="7650D5CB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14:paraId="1626D1BF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0D0EEF2A" w14:textId="77777777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thaiDistribute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46FBB73C" w14:textId="3157B6DC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18807CCC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6A494FBF" w14:textId="038B77D3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985378B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6B08B37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DD98DE7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E25B759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3CB1985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14" w:type="dxa"/>
            <w:vAlign w:val="bottom"/>
          </w:tcPr>
          <w:p w14:paraId="119ECD59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7F7C8C6" w14:textId="4A44284E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14" w:type="dxa"/>
            <w:vAlign w:val="bottom"/>
          </w:tcPr>
          <w:p w14:paraId="144E8756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1F5E74" w:rsidRPr="00216F2E" w14:paraId="1C79B427" w14:textId="77777777" w:rsidTr="001F5E74">
        <w:tc>
          <w:tcPr>
            <w:tcW w:w="2790" w:type="dxa"/>
            <w:vAlign w:val="bottom"/>
          </w:tcPr>
          <w:p w14:paraId="0CB62B11" w14:textId="2922EA03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439ED18A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CDB74DA" w14:textId="77777777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4CB8D1FF" w14:textId="10F9DE8D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39D8CA0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ED974F9" w14:textId="144058DB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694621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B43960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0A0C78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8CFCFB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A26A95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3DFD44E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D21B85" w14:textId="30669658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1134CE5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1F5E74" w:rsidRPr="00216F2E" w14:paraId="4F7F8DF3" w14:textId="77777777" w:rsidTr="001F5E74">
        <w:tc>
          <w:tcPr>
            <w:tcW w:w="2790" w:type="dxa"/>
            <w:vAlign w:val="bottom"/>
          </w:tcPr>
          <w:p w14:paraId="072A9DA3" w14:textId="4F99F5F2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08EE39CE" w14:textId="7E35F285" w:rsidR="001F5E74" w:rsidRPr="00216F2E" w:rsidRDefault="001F5E74" w:rsidP="001F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8D6C6F2" w14:textId="77777777" w:rsidR="001F5E74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F4FA4AD" w14:textId="6A1EC0C9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1B86734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62C412B" w14:textId="4D18011E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1,299.11</w:t>
            </w:r>
          </w:p>
        </w:tc>
        <w:tc>
          <w:tcPr>
            <w:tcW w:w="270" w:type="dxa"/>
            <w:vAlign w:val="bottom"/>
          </w:tcPr>
          <w:p w14:paraId="5ACCE456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60AFA8" w14:textId="54850566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53F6F88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6BAC2" w14:textId="332433AF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>
              <w:rPr>
                <w:rFonts w:hint="cs"/>
                <w:sz w:val="28"/>
                <w:szCs w:val="28"/>
                <w:cs/>
              </w:rPr>
              <w:t>287.42</w:t>
            </w:r>
          </w:p>
        </w:tc>
        <w:tc>
          <w:tcPr>
            <w:tcW w:w="236" w:type="dxa"/>
            <w:vAlign w:val="bottom"/>
          </w:tcPr>
          <w:p w14:paraId="2EE99E06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3601229" w14:textId="0E2D001C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057575B" w14:textId="5464825A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85211BF" w14:textId="32C2DAAE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1,2</w:t>
            </w:r>
            <w:r>
              <w:rPr>
                <w:rFonts w:hint="cs"/>
                <w:sz w:val="28"/>
                <w:szCs w:val="28"/>
                <w:cs/>
              </w:rPr>
              <w:t>87.42</w:t>
            </w:r>
          </w:p>
        </w:tc>
      </w:tr>
      <w:tr w:rsidR="001F5E74" w:rsidRPr="00216F2E" w14:paraId="6951FD52" w14:textId="77777777" w:rsidTr="001F5E74">
        <w:tc>
          <w:tcPr>
            <w:tcW w:w="2790" w:type="dxa"/>
            <w:vAlign w:val="bottom"/>
          </w:tcPr>
          <w:p w14:paraId="7AE82DCB" w14:textId="2EFC9BFC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D52062">
              <w:rPr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vAlign w:val="bottom"/>
          </w:tcPr>
          <w:p w14:paraId="3831AE05" w14:textId="3699F67C" w:rsidR="001F5E74" w:rsidRPr="00216F2E" w:rsidRDefault="001F5E74" w:rsidP="001F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53.00</w:t>
            </w:r>
          </w:p>
        </w:tc>
        <w:tc>
          <w:tcPr>
            <w:tcW w:w="270" w:type="dxa"/>
          </w:tcPr>
          <w:p w14:paraId="30BFE10E" w14:textId="77777777" w:rsidR="001F5E74" w:rsidRDefault="001F5E74" w:rsidP="008E0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4EDD799" w14:textId="150184D5" w:rsidR="001F5E74" w:rsidRPr="00216F2E" w:rsidRDefault="001F5E74" w:rsidP="001F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74E3FF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65B7832" w14:textId="749ED595" w:rsidR="001F5E74" w:rsidRPr="00216F2E" w:rsidRDefault="001F5E74" w:rsidP="00AC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E1EBF5F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09BF7" w14:textId="0C74987D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88C47B2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A73FF7" w14:textId="700AA17D" w:rsidR="001F5E74" w:rsidRPr="00216F2E" w:rsidRDefault="001F5E74" w:rsidP="001F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4DF1CC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41FDBF" w14:textId="24E6F84D" w:rsidR="001F5E74" w:rsidRPr="00216F2E" w:rsidRDefault="001F5E74" w:rsidP="00AC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53.00</w:t>
            </w:r>
          </w:p>
        </w:tc>
        <w:tc>
          <w:tcPr>
            <w:tcW w:w="236" w:type="dxa"/>
            <w:vAlign w:val="bottom"/>
          </w:tcPr>
          <w:p w14:paraId="1EB04BAD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53E3AB" w14:textId="737BFA18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53.00</w:t>
            </w:r>
          </w:p>
        </w:tc>
      </w:tr>
      <w:tr w:rsidR="001F5E74" w:rsidRPr="00216F2E" w14:paraId="66EA3C92" w14:textId="77777777" w:rsidTr="001F5E74">
        <w:tc>
          <w:tcPr>
            <w:tcW w:w="2790" w:type="dxa"/>
            <w:vAlign w:val="bottom"/>
          </w:tcPr>
          <w:p w14:paraId="5AA04DA9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14:paraId="52D03D03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739FE7AD" w14:textId="77777777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19C17628" w14:textId="4C299E04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DDE9CBF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5030186A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02569DB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65ADE1D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3707B310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D6D2CF4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06252B3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14" w:type="dxa"/>
            <w:vAlign w:val="bottom"/>
          </w:tcPr>
          <w:p w14:paraId="770B707F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CE79F51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14" w:type="dxa"/>
            <w:vAlign w:val="bottom"/>
          </w:tcPr>
          <w:p w14:paraId="2CD79E8C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</w:tr>
      <w:tr w:rsidR="001F5E74" w:rsidRPr="00216F2E" w14:paraId="62325F86" w14:textId="77777777" w:rsidTr="001F5E74">
        <w:tc>
          <w:tcPr>
            <w:tcW w:w="2790" w:type="dxa"/>
            <w:vAlign w:val="bottom"/>
          </w:tcPr>
          <w:p w14:paraId="6EA60D99" w14:textId="48FAB5C2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F2E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16F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16F2E">
              <w:rPr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73649EFD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C86F2EA" w14:textId="77777777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6344C37" w14:textId="5887CB16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5CC102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4653A47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797363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4C5C48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C7CFC4A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E77D52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BF95D8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E45E41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00B4D7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2264BB0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</w:tr>
      <w:tr w:rsidR="001F5E74" w:rsidRPr="00216F2E" w14:paraId="0C3F9206" w14:textId="77777777" w:rsidTr="001F5E74">
        <w:tc>
          <w:tcPr>
            <w:tcW w:w="2790" w:type="dxa"/>
            <w:vAlign w:val="bottom"/>
          </w:tcPr>
          <w:p w14:paraId="5FAE2236" w14:textId="0AE77F32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36636156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2503CB6" w14:textId="77777777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D99F36A" w14:textId="1021F8BE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1BF4D0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98B9817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56A3F7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DD0D01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C48A3C5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BFB68E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CB0DFA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AE3DF9F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06D29F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CADAFB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</w:tr>
      <w:tr w:rsidR="001F5E74" w:rsidRPr="00216F2E" w14:paraId="02685B90" w14:textId="77777777" w:rsidTr="001F5E74">
        <w:tc>
          <w:tcPr>
            <w:tcW w:w="2790" w:type="dxa"/>
            <w:vAlign w:val="bottom"/>
          </w:tcPr>
          <w:p w14:paraId="3FE5C356" w14:textId="6E075D54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  <w:vAlign w:val="bottom"/>
          </w:tcPr>
          <w:p w14:paraId="6C838146" w14:textId="2642A2B8" w:rsidR="001F5E74" w:rsidRPr="00216F2E" w:rsidRDefault="001F5E74" w:rsidP="001F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851D0BF" w14:textId="77777777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0C033BC4" w14:textId="5B35C19F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</w:rPr>
              <w:t>1,8</w:t>
            </w:r>
            <w:r>
              <w:rPr>
                <w:sz w:val="28"/>
                <w:szCs w:val="28"/>
              </w:rPr>
              <w:t>83.23</w:t>
            </w:r>
          </w:p>
        </w:tc>
        <w:tc>
          <w:tcPr>
            <w:tcW w:w="270" w:type="dxa"/>
          </w:tcPr>
          <w:p w14:paraId="73187FE1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EEC4FD" w14:textId="03E8EF65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07E744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3FEEDF" w14:textId="518F14F1" w:rsidR="001F5E74" w:rsidRPr="00216F2E" w:rsidRDefault="001F5E74" w:rsidP="00AC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</w:rPr>
              <w:t>1,0</w:t>
            </w:r>
            <w:r>
              <w:rPr>
                <w:sz w:val="28"/>
                <w:szCs w:val="28"/>
              </w:rPr>
              <w:t>86.72</w:t>
            </w:r>
          </w:p>
        </w:tc>
        <w:tc>
          <w:tcPr>
            <w:tcW w:w="270" w:type="dxa"/>
            <w:vAlign w:val="bottom"/>
          </w:tcPr>
          <w:p w14:paraId="0DBBD2AE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8E25D0" w14:textId="72479CE9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4D9D23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5923C3B" w14:textId="405B8504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796.51</w:t>
            </w:r>
          </w:p>
        </w:tc>
        <w:tc>
          <w:tcPr>
            <w:tcW w:w="236" w:type="dxa"/>
            <w:vAlign w:val="bottom"/>
          </w:tcPr>
          <w:p w14:paraId="561D6837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133FC71" w14:textId="0974BD88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1,8</w:t>
            </w:r>
            <w:r>
              <w:rPr>
                <w:sz w:val="28"/>
                <w:szCs w:val="28"/>
              </w:rPr>
              <w:t>83.23</w:t>
            </w:r>
          </w:p>
        </w:tc>
      </w:tr>
      <w:tr w:rsidR="001F5E74" w:rsidRPr="00216F2E" w14:paraId="79B0DD30" w14:textId="77777777" w:rsidTr="001F5E74">
        <w:tc>
          <w:tcPr>
            <w:tcW w:w="2790" w:type="dxa"/>
            <w:vAlign w:val="bottom"/>
          </w:tcPr>
          <w:p w14:paraId="173DDC05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14:paraId="3B2E67D6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7186B51E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7E52432C" w14:textId="35C21404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34E7E54C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3F546741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40A0FDE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10F76AA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9482862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041FC2A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E739274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14" w:type="dxa"/>
            <w:vAlign w:val="bottom"/>
          </w:tcPr>
          <w:p w14:paraId="52C632A6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891E139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14" w:type="dxa"/>
            <w:vAlign w:val="bottom"/>
          </w:tcPr>
          <w:p w14:paraId="2F7A1629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</w:tr>
      <w:tr w:rsidR="001F5E74" w:rsidRPr="00216F2E" w14:paraId="2A94CD9F" w14:textId="77777777" w:rsidTr="001F5E74">
        <w:tc>
          <w:tcPr>
            <w:tcW w:w="2790" w:type="dxa"/>
            <w:vAlign w:val="bottom"/>
          </w:tcPr>
          <w:p w14:paraId="7D9F41D7" w14:textId="49072795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61ADE1E5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7E7D702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66C00AA5" w14:textId="57DF2DAB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06550D4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9DABCA3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83C182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A381A6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B1ACF3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44B2A2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85A7D9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85161C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AE07B1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969CAC6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</w:tr>
      <w:tr w:rsidR="001F5E74" w:rsidRPr="00216F2E" w14:paraId="171DBC6A" w14:textId="77777777" w:rsidTr="001F5E74">
        <w:tc>
          <w:tcPr>
            <w:tcW w:w="2790" w:type="dxa"/>
            <w:vAlign w:val="bottom"/>
          </w:tcPr>
          <w:p w14:paraId="2728F22E" w14:textId="32866183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68DF9178" w14:textId="6569294F" w:rsidR="001F5E74" w:rsidRPr="00216F2E" w:rsidRDefault="001F5E74" w:rsidP="001F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7FD241E" w14:textId="77777777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3DCA2BA" w14:textId="0430320F" w:rsidR="001F5E74" w:rsidRPr="00216F2E" w:rsidRDefault="001F5E74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5B9642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EA02FE7" w14:textId="78FA39D6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298.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270" w:type="dxa"/>
            <w:vAlign w:val="bottom"/>
          </w:tcPr>
          <w:p w14:paraId="525A8729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000C5A" w14:textId="3BE8ADF2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E6DE70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F077BC" w14:textId="74481E8A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>8.86</w:t>
            </w:r>
          </w:p>
        </w:tc>
        <w:tc>
          <w:tcPr>
            <w:tcW w:w="236" w:type="dxa"/>
            <w:vAlign w:val="bottom"/>
          </w:tcPr>
          <w:p w14:paraId="752E2350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60DA0DD" w14:textId="2AFFF88E" w:rsidR="001F5E74" w:rsidRPr="00216F2E" w:rsidRDefault="001F5E74" w:rsidP="0056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E0E7DF" w14:textId="77777777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62C2894" w14:textId="0ED94F64" w:rsidR="001F5E74" w:rsidRPr="00216F2E" w:rsidRDefault="001F5E74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</w:rPr>
              <w:t>98.86</w:t>
            </w:r>
          </w:p>
        </w:tc>
      </w:tr>
    </w:tbl>
    <w:p w14:paraId="1AFC99DC" w14:textId="3A78229C" w:rsidR="00192F4E" w:rsidRDefault="00192F4E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3A66E3D" w14:textId="77777777" w:rsidR="007E35AF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Sect="00FE6063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47CAB05" w14:textId="77777777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lastRenderedPageBreak/>
        <w:t xml:space="preserve">บริษัทพิจารณามูลค่ายุติธรรมระดับที่ </w:t>
      </w:r>
      <w:r>
        <w:t>2</w:t>
      </w:r>
      <w:r>
        <w:rPr>
          <w:rFonts w:hint="cs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0DB9A028" w14:textId="77777777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541E0FF" w14:textId="55D47FE6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มูลค่ายุติธรรมระดับ </w:t>
      </w:r>
      <w:r>
        <w:t xml:space="preserve">3 </w:t>
      </w:r>
      <w:r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และ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2D2A88BC" w:rsidR="001167A1" w:rsidRPr="003C3791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37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13C2EF2" w14:textId="77777777" w:rsidR="00CA5974" w:rsidRPr="00497B4A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1C4032" w:rsidRPr="00BF1313" w14:paraId="0EE34874" w14:textId="77777777" w:rsidTr="00FE6063">
        <w:trPr>
          <w:tblHeader/>
        </w:trPr>
        <w:tc>
          <w:tcPr>
            <w:tcW w:w="5022" w:type="dxa"/>
          </w:tcPr>
          <w:p w14:paraId="3F391E1E" w14:textId="518A31DF" w:rsidR="001C4032" w:rsidRPr="006E7A71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4732C0" w:rsidRPr="00BB0E0E">
              <w:rPr>
                <w:b/>
                <w:bCs/>
                <w:i/>
                <w:iCs/>
              </w:rPr>
              <w:t>3</w:t>
            </w:r>
            <w:r w:rsidR="004732C0">
              <w:rPr>
                <w:b/>
                <w:bCs/>
                <w:i/>
                <w:iCs/>
              </w:rPr>
              <w:t xml:space="preserve">0 </w:t>
            </w:r>
            <w:r w:rsidR="004732C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16F2E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D454423" w14:textId="70A7731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53A106" w14:textId="7777777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772492" w14:textId="123664B4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A04" w:rsidRPr="00BF1313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BF1313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0604493" w14:textId="5FFC9FCB" w:rsidR="00284A04" w:rsidRPr="00284A04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4A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032" w:rsidRPr="00BF1313" w14:paraId="3C43B11E" w14:textId="77777777" w:rsidTr="00FE6063">
        <w:tc>
          <w:tcPr>
            <w:tcW w:w="5022" w:type="dxa"/>
          </w:tcPr>
          <w:p w14:paraId="326D927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3077FC6" w14:textId="77777777" w:rsidTr="00FE6063">
        <w:tc>
          <w:tcPr>
            <w:tcW w:w="5022" w:type="dxa"/>
          </w:tcPr>
          <w:p w14:paraId="0BEE94E2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</w:tcPr>
          <w:p w14:paraId="5AD2526E" w14:textId="2189B1F5" w:rsidR="001C4032" w:rsidRPr="00EA1673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49.68</w:t>
            </w:r>
          </w:p>
        </w:tc>
        <w:tc>
          <w:tcPr>
            <w:tcW w:w="270" w:type="dxa"/>
          </w:tcPr>
          <w:p w14:paraId="51B125DE" w14:textId="77777777" w:rsidR="001C4032" w:rsidRPr="00EA167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976308" w14:textId="16B1EEC7" w:rsidR="001C4032" w:rsidRPr="00EA1673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BF1313" w14:paraId="33921E83" w14:textId="77777777" w:rsidTr="00FE6063">
        <w:tc>
          <w:tcPr>
            <w:tcW w:w="5022" w:type="dxa"/>
          </w:tcPr>
          <w:p w14:paraId="5F04B71D" w14:textId="3F4D840B" w:rsidR="00EA1673" w:rsidRPr="00BF131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F1B936" w14:textId="1089E359" w:rsidR="00EA1673" w:rsidRPr="00EA1673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6.16</w:t>
            </w:r>
          </w:p>
        </w:tc>
        <w:tc>
          <w:tcPr>
            <w:tcW w:w="270" w:type="dxa"/>
          </w:tcPr>
          <w:p w14:paraId="1E5B391E" w14:textId="77777777" w:rsidR="00EA1673" w:rsidRPr="00497B4A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AAE7FA" w14:textId="4321F5D9" w:rsidR="00EA1673" w:rsidRPr="00EA1673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BF1313" w14:paraId="615DF841" w14:textId="77777777" w:rsidTr="00FE6063">
        <w:tc>
          <w:tcPr>
            <w:tcW w:w="5022" w:type="dxa"/>
          </w:tcPr>
          <w:p w14:paraId="75E55F2A" w14:textId="77777777" w:rsidR="00EA1673" w:rsidRPr="00BF131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80D606" w14:textId="7A8EB877" w:rsidR="00EA1673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55.84</w:t>
            </w:r>
          </w:p>
        </w:tc>
        <w:tc>
          <w:tcPr>
            <w:tcW w:w="270" w:type="dxa"/>
          </w:tcPr>
          <w:p w14:paraId="189FA97B" w14:textId="77777777" w:rsidR="00EA1673" w:rsidRPr="00497B4A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358C8E" w14:textId="08E17075" w:rsidR="00EA1673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C4032" w:rsidRPr="00BF1313" w14:paraId="1216CD8C" w14:textId="77777777" w:rsidTr="00FE6063">
        <w:tc>
          <w:tcPr>
            <w:tcW w:w="5022" w:type="dxa"/>
          </w:tcPr>
          <w:p w14:paraId="21744E2E" w14:textId="6693F82A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01011EE3" w14:textId="77777777" w:rsidTr="00FE6063">
        <w:tc>
          <w:tcPr>
            <w:tcW w:w="5022" w:type="dxa"/>
          </w:tcPr>
          <w:p w14:paraId="0760512B" w14:textId="259D233F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40BC985" w14:textId="77777777" w:rsidTr="00FE6063">
        <w:tc>
          <w:tcPr>
            <w:tcW w:w="5022" w:type="dxa"/>
          </w:tcPr>
          <w:p w14:paraId="35BBC4E7" w14:textId="7FFB5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2B72FAB" w14:textId="77777777" w:rsidTr="00FE6063">
        <w:tc>
          <w:tcPr>
            <w:tcW w:w="5022" w:type="dxa"/>
          </w:tcPr>
          <w:p w14:paraId="0400C4C3" w14:textId="0896F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2C891275" w14:textId="58B2141C" w:rsidR="001C4032" w:rsidRPr="00EA1673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8.45</w:t>
            </w:r>
          </w:p>
        </w:tc>
        <w:tc>
          <w:tcPr>
            <w:tcW w:w="270" w:type="dxa"/>
          </w:tcPr>
          <w:p w14:paraId="2195CD0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0AE733B4" w14:textId="460E10C6" w:rsidR="001C4032" w:rsidRPr="00BE10E8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3.45</w:t>
            </w:r>
          </w:p>
        </w:tc>
      </w:tr>
      <w:tr w:rsidR="001C4032" w:rsidRPr="00BF1313" w14:paraId="498AF832" w14:textId="77777777" w:rsidTr="00FE6063">
        <w:tc>
          <w:tcPr>
            <w:tcW w:w="5022" w:type="dxa"/>
          </w:tcPr>
          <w:p w14:paraId="4AB50A75" w14:textId="13C211C3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ปีแต่ไม่เกิ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นห้า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1E5F00F9" w14:textId="101C5186" w:rsidR="001C4032" w:rsidRPr="00EA1673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14.80</w:t>
            </w:r>
          </w:p>
        </w:tc>
        <w:tc>
          <w:tcPr>
            <w:tcW w:w="270" w:type="dxa"/>
          </w:tcPr>
          <w:p w14:paraId="3DB51B7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67EB50E3" w14:textId="5EAF1627" w:rsidR="001C4032" w:rsidRPr="00BE10E8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14.10</w:t>
            </w:r>
          </w:p>
        </w:tc>
      </w:tr>
      <w:tr w:rsidR="001C4032" w:rsidRPr="00BF1313" w14:paraId="1C2CF75F" w14:textId="77777777" w:rsidTr="00FE6063">
        <w:tc>
          <w:tcPr>
            <w:tcW w:w="5022" w:type="dxa"/>
          </w:tcPr>
          <w:p w14:paraId="452609E0" w14:textId="7C7A38A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F55AB44" w14:textId="76D93C7E" w:rsidR="001C4032" w:rsidRPr="00EA1673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5.15</w:t>
            </w:r>
          </w:p>
        </w:tc>
        <w:tc>
          <w:tcPr>
            <w:tcW w:w="270" w:type="dxa"/>
          </w:tcPr>
          <w:p w14:paraId="7498482F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1163647" w14:textId="1ABD87AA" w:rsidR="001C4032" w:rsidRPr="00BE10E8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5.06</w:t>
            </w:r>
          </w:p>
        </w:tc>
      </w:tr>
      <w:tr w:rsidR="001C4032" w:rsidRPr="00BF1313" w14:paraId="668D1EC5" w14:textId="77777777" w:rsidTr="00FE6063">
        <w:tc>
          <w:tcPr>
            <w:tcW w:w="5022" w:type="dxa"/>
          </w:tcPr>
          <w:p w14:paraId="645A3DF3" w14:textId="172ECC82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7BF709BE" w:rsidR="001C4032" w:rsidRPr="00EA1673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28.4</w:t>
            </w:r>
            <w:r w:rsidR="00AD4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9EEDE31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228EC742" w:rsidR="001C4032" w:rsidRPr="00BE10E8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22.61</w:t>
            </w:r>
          </w:p>
        </w:tc>
      </w:tr>
      <w:tr w:rsidR="00216F2E" w:rsidRPr="00BF1313" w14:paraId="2147CCB3" w14:textId="77777777" w:rsidTr="00FE6063">
        <w:tc>
          <w:tcPr>
            <w:tcW w:w="5022" w:type="dxa"/>
          </w:tcPr>
          <w:p w14:paraId="374508D3" w14:textId="77777777" w:rsidR="00216F2E" w:rsidRPr="001C4032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284A04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4032" w:rsidRPr="00BF1313" w14:paraId="304D61E2" w14:textId="77777777" w:rsidTr="00FE6063">
        <w:tc>
          <w:tcPr>
            <w:tcW w:w="5022" w:type="dxa"/>
          </w:tcPr>
          <w:p w14:paraId="695995D0" w14:textId="7E6503FC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12C170FD" w14:textId="77777777" w:rsidTr="00FE6063">
        <w:tc>
          <w:tcPr>
            <w:tcW w:w="5022" w:type="dxa"/>
          </w:tcPr>
          <w:p w14:paraId="7199D9B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04C98A25" w:rsidR="001C4032" w:rsidRPr="006E7A71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20.03</w:t>
            </w:r>
          </w:p>
        </w:tc>
        <w:tc>
          <w:tcPr>
            <w:tcW w:w="270" w:type="dxa"/>
          </w:tcPr>
          <w:p w14:paraId="5116C20E" w14:textId="77777777" w:rsidR="001C4032" w:rsidRPr="006E7A7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42C55035" w:rsidR="001C4032" w:rsidRPr="006E7A71" w:rsidRDefault="00EA3D6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2BD66F" w14:textId="5B59BCC1" w:rsidR="007B0F21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1CAB2403" w14:textId="77777777" w:rsidR="007B0F21" w:rsidRDefault="007B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7248F0" w14:textId="484BA6EE" w:rsidR="00182B35" w:rsidRPr="00151DC8" w:rsidRDefault="00182B35" w:rsidP="0016096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Cs w:val="30"/>
        </w:rPr>
      </w:pPr>
      <w:r w:rsidRPr="00151DC8">
        <w:rPr>
          <w:rFonts w:asciiTheme="majorBidi" w:hAnsiTheme="majorBidi" w:cstheme="majorBidi" w:hint="cs"/>
          <w:b/>
          <w:bCs/>
          <w:szCs w:val="30"/>
          <w:cs/>
          <w:lang w:bidi="th-TH"/>
        </w:rPr>
        <w:lastRenderedPageBreak/>
        <w:t>คดีความ</w:t>
      </w:r>
    </w:p>
    <w:p w14:paraId="194FDDB1" w14:textId="4B9CF3BE" w:rsidR="00182B35" w:rsidRPr="00607973" w:rsidRDefault="00182B35" w:rsidP="00182B35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4"/>
          <w:szCs w:val="24"/>
          <w:highlight w:val="cyan"/>
          <w:lang w:bidi="th-TH"/>
        </w:rPr>
      </w:pPr>
    </w:p>
    <w:p w14:paraId="355BCC2D" w14:textId="39CF0522" w:rsidR="00D31297" w:rsidRDefault="00151DC8" w:rsidP="00D31297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cs/>
        </w:rPr>
      </w:pPr>
      <w:r w:rsidRPr="00151DC8">
        <w:rPr>
          <w:color w:val="000000"/>
          <w:cs/>
        </w:rPr>
        <w:t xml:space="preserve">ในเดือนกรกฎาคม </w:t>
      </w:r>
      <w:r>
        <w:rPr>
          <w:color w:val="000000"/>
        </w:rPr>
        <w:t>2564</w:t>
      </w:r>
      <w:r w:rsidRPr="00151DC8">
        <w:rPr>
          <w:color w:val="000000"/>
          <w:cs/>
        </w:rPr>
        <w:t xml:space="preserve"> บริษัทย่อยแห่งหนึ่งถูกยื่นเสนอข้อพิพาทกล่าวหาว่าบริษัทย่อยปฏิบัติผิดสัญญาจ้างทําของ โดยผู้รับเหมาได้ยื่นคําเสนอข้อพิพาทต่อสถาบันอนุญาโตตุลาการ เพื่อให้บริษัทย่อยชําระค่าเสียหายจากการผิด สัญญาก่อสร้างโรงงาน เป็นจํานวนเงิน </w:t>
      </w:r>
      <w:r>
        <w:rPr>
          <w:color w:val="000000"/>
        </w:rPr>
        <w:t>121.18</w:t>
      </w:r>
      <w:r w:rsidRPr="00151DC8">
        <w:rPr>
          <w:color w:val="000000"/>
          <w:cs/>
        </w:rPr>
        <w:t xml:space="preserve"> ล้านบาท ซึ่งในเดือนกันยายน </w:t>
      </w:r>
      <w:r>
        <w:rPr>
          <w:color w:val="000000"/>
        </w:rPr>
        <w:t>2564</w:t>
      </w:r>
      <w:r w:rsidRPr="00151DC8">
        <w:rPr>
          <w:color w:val="000000"/>
          <w:cs/>
        </w:rPr>
        <w:t xml:space="preserve"> บริษัทย่อยได้ยื่นคําคัดค้าน และ คําเรียกร้องแย้งต่อสถาบันอนุญาโตตุลาการ ข้อพิพาทดังกล่าวอยู่ในกระบวนการอนุญาโตตุลาการ ในเดือนกุมภาพันธ์ </w:t>
      </w:r>
      <w:r>
        <w:rPr>
          <w:color w:val="000000"/>
        </w:rPr>
        <w:t>2565</w:t>
      </w:r>
      <w:r w:rsidRPr="00151DC8">
        <w:rPr>
          <w:color w:val="000000"/>
          <w:cs/>
        </w:rPr>
        <w:t xml:space="preserve"> บริษัทย่อยถูกยื่นคำร้องห้ามใช้ประโยชน์ในโรงงานที่มีข้อพิพาทเป็นการชั่วคราวซึ่งศาลแพ่งได้มีคำสั่งยกคำร้องดังกล่าวแล้ว อย่างไรก็ตาม ในเดือนตุลาคม </w:t>
      </w:r>
      <w:r>
        <w:rPr>
          <w:color w:val="000000"/>
        </w:rPr>
        <w:t>2565</w:t>
      </w:r>
      <w:r w:rsidRPr="00151DC8">
        <w:rPr>
          <w:color w:val="000000"/>
          <w:cs/>
        </w:rPr>
        <w:t xml:space="preserve"> บริษัทย่อยถูกยื่นคําร้อง ห้ามใช้ประโยชน์ในโรงงานที่มีข้อพิพาทเป็นการชั่วคราวอีกครั้ง ซึ่งปัจจุบันอยู่ระหว่างการสู้คดีและรอคำสั่งของศาลแพ่ง ผู้บริหารของบริษัทย่อยเห็นว่าบริษัทย่อยไม่ได้ทําผิดสัญญาแต่อย่างใด บริษัทย่อยจึงไม่ได้บันทึกหนี้สินหรือผลกระทบอื่นที่อาจเกิดขึ้นจากข้อพิพาท ดังกล่าว ณ วันที่ </w:t>
      </w:r>
      <w:r>
        <w:rPr>
          <w:color w:val="000000"/>
        </w:rPr>
        <w:t>30</w:t>
      </w:r>
      <w:r w:rsidRPr="00151DC8">
        <w:rPr>
          <w:color w:val="000000"/>
          <w:cs/>
        </w:rPr>
        <w:t xml:space="preserve"> กันยายน </w:t>
      </w:r>
      <w:r>
        <w:rPr>
          <w:color w:val="000000"/>
        </w:rPr>
        <w:t>2565</w:t>
      </w:r>
    </w:p>
    <w:p w14:paraId="2F9CADE5" w14:textId="77777777" w:rsidR="00151DC8" w:rsidRPr="00607973" w:rsidRDefault="00151DC8" w:rsidP="00D31297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sz w:val="24"/>
          <w:szCs w:val="24"/>
          <w:highlight w:val="cyan"/>
        </w:rPr>
      </w:pPr>
    </w:p>
    <w:p w14:paraId="35FE29BE" w14:textId="77777777" w:rsidR="009E3821" w:rsidRPr="00340DB7" w:rsidRDefault="009E3821" w:rsidP="009E382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40DB7">
        <w:rPr>
          <w:rFonts w:asciiTheme="majorBidi" w:hAnsiTheme="majorBidi"/>
          <w:b/>
          <w:bCs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</w:p>
    <w:p w14:paraId="72941C96" w14:textId="77777777" w:rsidR="009E3821" w:rsidRPr="009E3821" w:rsidRDefault="009E3821" w:rsidP="009E3821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37199A08" w14:textId="77777777" w:rsidR="009E3821" w:rsidRPr="00340DB7" w:rsidRDefault="009E3821" w:rsidP="009E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40DB7">
        <w:rPr>
          <w:rFonts w:asciiTheme="majorBidi" w:hAnsiTheme="majorBidi" w:cstheme="majorBidi"/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>
        <w:rPr>
          <w:rFonts w:asciiTheme="majorBidi" w:hAnsiTheme="majorBidi" w:cstheme="majorBidi"/>
        </w:rPr>
        <w:t>1</w:t>
      </w:r>
      <w:r w:rsidRPr="00340DB7">
        <w:rPr>
          <w:rFonts w:asciiTheme="majorBidi" w:hAnsiTheme="majorBidi" w:cstheme="majorBidi"/>
        </w:rPr>
        <w:t xml:space="preserve"> </w:t>
      </w:r>
      <w:r w:rsidRPr="00340DB7">
        <w:rPr>
          <w:rFonts w:asciiTheme="majorBidi" w:hAnsiTheme="majorBidi" w:cstheme="majorBidi"/>
          <w:cs/>
        </w:rPr>
        <w:t xml:space="preserve">มกราคม </w:t>
      </w:r>
      <w:r>
        <w:rPr>
          <w:rFonts w:asciiTheme="majorBidi" w:hAnsiTheme="majorBidi" w:cstheme="majorBidi"/>
        </w:rPr>
        <w:t>2566</w:t>
      </w:r>
      <w:r w:rsidRPr="00340DB7">
        <w:rPr>
          <w:rFonts w:asciiTheme="majorBidi" w:hAnsiTheme="majorBidi" w:cstheme="majorBidi"/>
        </w:rPr>
        <w:t xml:space="preserve"> </w:t>
      </w:r>
      <w:r w:rsidRPr="00340DB7">
        <w:rPr>
          <w:rFonts w:asciiTheme="majorBidi" w:hAnsiTheme="majorBidi" w:cstheme="majorBidi"/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332BE508" w14:textId="77777777" w:rsidR="009E3821" w:rsidRPr="00607973" w:rsidRDefault="009E3821" w:rsidP="009E3821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Cs w:val="30"/>
          <w:highlight w:val="cyan"/>
          <w:lang w:bidi="th-TH"/>
        </w:rPr>
      </w:pPr>
    </w:p>
    <w:p w14:paraId="777B5274" w14:textId="679FF6BD" w:rsidR="00DD1CE6" w:rsidRPr="00F5024C" w:rsidRDefault="00DD1CE6" w:rsidP="00F5024C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/>
        <w:jc w:val="thaiDistribute"/>
        <w:rPr>
          <w:sz w:val="24"/>
          <w:szCs w:val="24"/>
        </w:rPr>
      </w:pPr>
    </w:p>
    <w:p w14:paraId="5BACB580" w14:textId="77777777" w:rsidR="0068024D" w:rsidRDefault="0068024D" w:rsidP="00160961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F5AAB" w14:textId="77777777" w:rsidR="0080040E" w:rsidRDefault="0080040E">
      <w:r>
        <w:separator/>
      </w:r>
    </w:p>
    <w:p w14:paraId="277604C6" w14:textId="77777777" w:rsidR="0080040E" w:rsidRDefault="0080040E"/>
  </w:endnote>
  <w:endnote w:type="continuationSeparator" w:id="0">
    <w:p w14:paraId="60C15A34" w14:textId="77777777" w:rsidR="0080040E" w:rsidRDefault="0080040E">
      <w:r>
        <w:continuationSeparator/>
      </w:r>
    </w:p>
    <w:p w14:paraId="74AE6D81" w14:textId="77777777" w:rsidR="0080040E" w:rsidRDefault="008004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2B3F0" w14:textId="77777777" w:rsidR="0021293B" w:rsidRDefault="00212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894D" w14:textId="77777777" w:rsidR="00DB59C3" w:rsidRDefault="00DB59C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57F90" w14:textId="77777777" w:rsidR="0080040E" w:rsidRDefault="0080040E">
      <w:r>
        <w:separator/>
      </w:r>
    </w:p>
    <w:p w14:paraId="154B817F" w14:textId="77777777" w:rsidR="0080040E" w:rsidRDefault="0080040E"/>
  </w:footnote>
  <w:footnote w:type="continuationSeparator" w:id="0">
    <w:p w14:paraId="5FEFDC58" w14:textId="77777777" w:rsidR="0080040E" w:rsidRDefault="0080040E">
      <w:r>
        <w:continuationSeparator/>
      </w:r>
    </w:p>
    <w:p w14:paraId="0FE50EFD" w14:textId="77777777" w:rsidR="0080040E" w:rsidRDefault="008004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120CB" w14:textId="77777777" w:rsidR="0021293B" w:rsidRDefault="00212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C141" w14:textId="77777777" w:rsidR="0042164E" w:rsidRPr="002C284C" w:rsidRDefault="0042164E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3416F5A" w14:textId="3B4A9916" w:rsidR="0042164E" w:rsidRPr="002C284C" w:rsidRDefault="0042164E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</w:t>
    </w:r>
    <w:r w:rsidR="00C701FD">
      <w:rPr>
        <w:rFonts w:hint="cs"/>
        <w:b/>
        <w:bCs/>
        <w:sz w:val="32"/>
        <w:szCs w:val="32"/>
        <w:cs/>
      </w:rPr>
      <w:t>เก้า</w:t>
    </w:r>
    <w:r>
      <w:rPr>
        <w:rFonts w:hint="cs"/>
        <w:b/>
        <w:bCs/>
        <w:sz w:val="32"/>
        <w:szCs w:val="32"/>
        <w:cs/>
      </w:rPr>
      <w:t>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</w:t>
    </w:r>
    <w:r w:rsidR="002139FB">
      <w:rPr>
        <w:rFonts w:hint="cs"/>
        <w:b/>
        <w:bCs/>
        <w:sz w:val="32"/>
        <w:szCs w:val="32"/>
        <w:cs/>
      </w:rPr>
      <w:t>กันยายน</w:t>
    </w:r>
    <w:r>
      <w:rPr>
        <w:b/>
        <w:bCs/>
        <w:sz w:val="32"/>
        <w:szCs w:val="32"/>
      </w:rPr>
      <w:t xml:space="preserve"> 2565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AFA0" w14:textId="77777777" w:rsidR="0021293B" w:rsidRDefault="002129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487F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1E92638" w14:textId="5DB51864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กันยายน</w:t>
    </w:r>
    <w:r>
      <w:rPr>
        <w:b/>
        <w:bCs/>
        <w:sz w:val="32"/>
        <w:szCs w:val="32"/>
      </w:rPr>
      <w:t xml:space="preserve"> 2565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61E4" w14:textId="77777777" w:rsidR="00DB59C3" w:rsidRDefault="00DB59C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00C1F9F" w14:textId="26AC2B88" w:rsidR="00DB59C3" w:rsidRDefault="00DB59C3" w:rsidP="00AC5E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กันยายน </w:t>
    </w:r>
    <w:r>
      <w:rPr>
        <w:b/>
        <w:bCs/>
        <w:sz w:val="32"/>
        <w:szCs w:val="32"/>
      </w:rPr>
      <w:t xml:space="preserve">2565 </w:t>
    </w:r>
    <w:r w:rsidRPr="00816B20">
      <w:rPr>
        <w:b/>
        <w:bCs/>
      </w:rPr>
      <w:t>(</w:t>
    </w:r>
    <w:r w:rsidRPr="00666D8C">
      <w:rPr>
        <w:bCs/>
        <w:cs/>
      </w:rPr>
      <w:t>ไม่ได้ตรวจสอบ</w:t>
    </w:r>
    <w:r w:rsidRPr="00816B20">
      <w:rPr>
        <w:b/>
        <w:bCs/>
      </w:rPr>
      <w:t>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3"/>
  </w:num>
  <w:num w:numId="3">
    <w:abstractNumId w:val="97"/>
  </w:num>
  <w:num w:numId="4">
    <w:abstractNumId w:val="71"/>
  </w:num>
  <w:num w:numId="5">
    <w:abstractNumId w:val="21"/>
  </w:num>
  <w:num w:numId="6">
    <w:abstractNumId w:val="48"/>
  </w:num>
  <w:num w:numId="7">
    <w:abstractNumId w:val="31"/>
  </w:num>
  <w:num w:numId="8">
    <w:abstractNumId w:val="29"/>
  </w:num>
  <w:num w:numId="9">
    <w:abstractNumId w:val="118"/>
  </w:num>
  <w:num w:numId="10">
    <w:abstractNumId w:val="45"/>
  </w:num>
  <w:num w:numId="11">
    <w:abstractNumId w:val="66"/>
  </w:num>
  <w:num w:numId="12">
    <w:abstractNumId w:val="126"/>
  </w:num>
  <w:num w:numId="13">
    <w:abstractNumId w:val="120"/>
  </w:num>
  <w:num w:numId="14">
    <w:abstractNumId w:val="34"/>
  </w:num>
  <w:num w:numId="15">
    <w:abstractNumId w:val="62"/>
  </w:num>
  <w:num w:numId="16">
    <w:abstractNumId w:val="27"/>
  </w:num>
  <w:num w:numId="17">
    <w:abstractNumId w:val="28"/>
  </w:num>
  <w:num w:numId="18">
    <w:abstractNumId w:val="12"/>
  </w:num>
  <w:num w:numId="19">
    <w:abstractNumId w:val="30"/>
  </w:num>
  <w:num w:numId="20">
    <w:abstractNumId w:val="23"/>
  </w:num>
  <w:num w:numId="21">
    <w:abstractNumId w:val="22"/>
  </w:num>
  <w:num w:numId="22">
    <w:abstractNumId w:val="82"/>
  </w:num>
  <w:num w:numId="23">
    <w:abstractNumId w:val="125"/>
  </w:num>
  <w:num w:numId="24">
    <w:abstractNumId w:val="77"/>
  </w:num>
  <w:num w:numId="25">
    <w:abstractNumId w:val="146"/>
  </w:num>
  <w:num w:numId="26">
    <w:abstractNumId w:val="70"/>
  </w:num>
  <w:num w:numId="27">
    <w:abstractNumId w:val="111"/>
  </w:num>
  <w:num w:numId="28">
    <w:abstractNumId w:val="140"/>
  </w:num>
  <w:num w:numId="29">
    <w:abstractNumId w:val="78"/>
  </w:num>
  <w:num w:numId="30">
    <w:abstractNumId w:val="24"/>
  </w:num>
  <w:num w:numId="31">
    <w:abstractNumId w:val="17"/>
  </w:num>
  <w:num w:numId="32">
    <w:abstractNumId w:val="7"/>
  </w:num>
  <w:num w:numId="33">
    <w:abstractNumId w:val="91"/>
  </w:num>
  <w:num w:numId="34">
    <w:abstractNumId w:val="86"/>
  </w:num>
  <w:num w:numId="35">
    <w:abstractNumId w:val="46"/>
  </w:num>
  <w:num w:numId="36">
    <w:abstractNumId w:val="33"/>
  </w:num>
  <w:num w:numId="37">
    <w:abstractNumId w:val="112"/>
  </w:num>
  <w:num w:numId="38">
    <w:abstractNumId w:val="106"/>
  </w:num>
  <w:num w:numId="39">
    <w:abstractNumId w:val="13"/>
  </w:num>
  <w:num w:numId="40">
    <w:abstractNumId w:val="4"/>
  </w:num>
  <w:num w:numId="41">
    <w:abstractNumId w:val="108"/>
  </w:num>
  <w:num w:numId="42">
    <w:abstractNumId w:val="69"/>
  </w:num>
  <w:num w:numId="43">
    <w:abstractNumId w:val="51"/>
  </w:num>
  <w:num w:numId="44">
    <w:abstractNumId w:val="61"/>
  </w:num>
  <w:num w:numId="45">
    <w:abstractNumId w:val="49"/>
  </w:num>
  <w:num w:numId="46">
    <w:abstractNumId w:val="2"/>
  </w:num>
  <w:num w:numId="47">
    <w:abstractNumId w:val="38"/>
  </w:num>
  <w:num w:numId="48">
    <w:abstractNumId w:val="3"/>
  </w:num>
  <w:num w:numId="49">
    <w:abstractNumId w:val="20"/>
  </w:num>
  <w:num w:numId="50">
    <w:abstractNumId w:val="40"/>
  </w:num>
  <w:num w:numId="51">
    <w:abstractNumId w:val="139"/>
  </w:num>
  <w:num w:numId="52">
    <w:abstractNumId w:val="9"/>
  </w:num>
  <w:num w:numId="53">
    <w:abstractNumId w:val="50"/>
  </w:num>
  <w:num w:numId="54">
    <w:abstractNumId w:val="16"/>
  </w:num>
  <w:num w:numId="55">
    <w:abstractNumId w:val="63"/>
  </w:num>
  <w:num w:numId="56">
    <w:abstractNumId w:val="42"/>
  </w:num>
  <w:num w:numId="57">
    <w:abstractNumId w:val="59"/>
  </w:num>
  <w:num w:numId="58">
    <w:abstractNumId w:val="84"/>
  </w:num>
  <w:num w:numId="59">
    <w:abstractNumId w:val="15"/>
  </w:num>
  <w:num w:numId="60">
    <w:abstractNumId w:val="6"/>
  </w:num>
  <w:num w:numId="61">
    <w:abstractNumId w:val="5"/>
  </w:num>
  <w:num w:numId="62">
    <w:abstractNumId w:val="58"/>
  </w:num>
  <w:num w:numId="63">
    <w:abstractNumId w:val="92"/>
  </w:num>
  <w:num w:numId="64">
    <w:abstractNumId w:val="73"/>
  </w:num>
  <w:num w:numId="65">
    <w:abstractNumId w:val="117"/>
  </w:num>
  <w:num w:numId="66">
    <w:abstractNumId w:val="128"/>
  </w:num>
  <w:num w:numId="67">
    <w:abstractNumId w:val="129"/>
  </w:num>
  <w:num w:numId="68">
    <w:abstractNumId w:val="10"/>
  </w:num>
  <w:num w:numId="69">
    <w:abstractNumId w:val="67"/>
  </w:num>
  <w:num w:numId="70">
    <w:abstractNumId w:val="130"/>
  </w:num>
  <w:num w:numId="71">
    <w:abstractNumId w:val="89"/>
  </w:num>
  <w:num w:numId="72">
    <w:abstractNumId w:val="136"/>
  </w:num>
  <w:num w:numId="73">
    <w:abstractNumId w:val="103"/>
  </w:num>
  <w:num w:numId="74">
    <w:abstractNumId w:val="137"/>
  </w:num>
  <w:num w:numId="75">
    <w:abstractNumId w:val="53"/>
  </w:num>
  <w:num w:numId="76">
    <w:abstractNumId w:val="148"/>
  </w:num>
  <w:num w:numId="77">
    <w:abstractNumId w:val="124"/>
  </w:num>
  <w:num w:numId="78">
    <w:abstractNumId w:val="35"/>
  </w:num>
  <w:num w:numId="79">
    <w:abstractNumId w:val="72"/>
  </w:num>
  <w:num w:numId="80">
    <w:abstractNumId w:val="110"/>
  </w:num>
  <w:num w:numId="81">
    <w:abstractNumId w:val="133"/>
  </w:num>
  <w:num w:numId="82">
    <w:abstractNumId w:val="131"/>
  </w:num>
  <w:num w:numId="83">
    <w:abstractNumId w:val="1"/>
  </w:num>
  <w:num w:numId="84">
    <w:abstractNumId w:val="96"/>
  </w:num>
  <w:num w:numId="85">
    <w:abstractNumId w:val="113"/>
  </w:num>
  <w:num w:numId="86">
    <w:abstractNumId w:val="98"/>
  </w:num>
  <w:num w:numId="87">
    <w:abstractNumId w:val="139"/>
  </w:num>
  <w:num w:numId="88">
    <w:abstractNumId w:val="88"/>
  </w:num>
  <w:num w:numId="89">
    <w:abstractNumId w:val="0"/>
  </w:num>
  <w:num w:numId="90">
    <w:abstractNumId w:val="19"/>
  </w:num>
  <w:num w:numId="91">
    <w:abstractNumId w:val="127"/>
  </w:num>
  <w:num w:numId="92">
    <w:abstractNumId w:val="79"/>
  </w:num>
  <w:num w:numId="93">
    <w:abstractNumId w:val="105"/>
  </w:num>
  <w:num w:numId="94">
    <w:abstractNumId w:val="81"/>
  </w:num>
  <w:num w:numId="95">
    <w:abstractNumId w:val="76"/>
  </w:num>
  <w:num w:numId="96">
    <w:abstractNumId w:val="116"/>
  </w:num>
  <w:num w:numId="97">
    <w:abstractNumId w:val="18"/>
  </w:num>
  <w:num w:numId="98">
    <w:abstractNumId w:val="121"/>
  </w:num>
  <w:num w:numId="99">
    <w:abstractNumId w:val="36"/>
  </w:num>
  <w:num w:numId="100">
    <w:abstractNumId w:val="68"/>
  </w:num>
  <w:num w:numId="101">
    <w:abstractNumId w:val="52"/>
  </w:num>
  <w:num w:numId="102">
    <w:abstractNumId w:val="57"/>
  </w:num>
  <w:num w:numId="103">
    <w:abstractNumId w:val="54"/>
  </w:num>
  <w:num w:numId="104">
    <w:abstractNumId w:val="56"/>
  </w:num>
  <w:num w:numId="105">
    <w:abstractNumId w:val="83"/>
  </w:num>
  <w:num w:numId="106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99"/>
  </w:num>
  <w:num w:numId="109">
    <w:abstractNumId w:val="60"/>
  </w:num>
  <w:num w:numId="110">
    <w:abstractNumId w:val="115"/>
  </w:num>
  <w:num w:numId="111">
    <w:abstractNumId w:val="100"/>
  </w:num>
  <w:num w:numId="112">
    <w:abstractNumId w:val="75"/>
  </w:num>
  <w:num w:numId="113">
    <w:abstractNumId w:val="41"/>
  </w:num>
  <w:num w:numId="114">
    <w:abstractNumId w:val="102"/>
  </w:num>
  <w:num w:numId="11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9"/>
  </w:num>
  <w:num w:numId="117">
    <w:abstractNumId w:val="14"/>
  </w:num>
  <w:num w:numId="118">
    <w:abstractNumId w:val="65"/>
  </w:num>
  <w:num w:numId="119">
    <w:abstractNumId w:val="142"/>
  </w:num>
  <w:num w:numId="120">
    <w:abstractNumId w:val="94"/>
  </w:num>
  <w:num w:numId="121">
    <w:abstractNumId w:val="114"/>
  </w:num>
  <w:num w:numId="122">
    <w:abstractNumId w:val="145"/>
  </w:num>
  <w:num w:numId="123">
    <w:abstractNumId w:val="25"/>
  </w:num>
  <w:num w:numId="124">
    <w:abstractNumId w:val="143"/>
  </w:num>
  <w:num w:numId="125">
    <w:abstractNumId w:val="32"/>
  </w:num>
  <w:num w:numId="126">
    <w:abstractNumId w:val="87"/>
  </w:num>
  <w:num w:numId="127">
    <w:abstractNumId w:val="44"/>
  </w:num>
  <w:num w:numId="128">
    <w:abstractNumId w:val="85"/>
  </w:num>
  <w:num w:numId="129">
    <w:abstractNumId w:val="144"/>
  </w:num>
  <w:num w:numId="130">
    <w:abstractNumId w:val="134"/>
  </w:num>
  <w:num w:numId="131">
    <w:abstractNumId w:val="107"/>
  </w:num>
  <w:num w:numId="132">
    <w:abstractNumId w:val="138"/>
  </w:num>
  <w:num w:numId="133">
    <w:abstractNumId w:val="39"/>
  </w:num>
  <w:num w:numId="134">
    <w:abstractNumId w:val="101"/>
  </w:num>
  <w:num w:numId="135">
    <w:abstractNumId w:val="141"/>
  </w:num>
  <w:num w:numId="136">
    <w:abstractNumId w:val="11"/>
  </w:num>
  <w:num w:numId="137">
    <w:abstractNumId w:val="26"/>
  </w:num>
  <w:num w:numId="138">
    <w:abstractNumId w:val="123"/>
  </w:num>
  <w:num w:numId="139">
    <w:abstractNumId w:val="132"/>
  </w:num>
  <w:num w:numId="140">
    <w:abstractNumId w:val="90"/>
  </w:num>
  <w:num w:numId="141">
    <w:abstractNumId w:val="80"/>
  </w:num>
  <w:num w:numId="142">
    <w:abstractNumId w:val="95"/>
  </w:num>
  <w:num w:numId="143">
    <w:abstractNumId w:val="104"/>
  </w:num>
  <w:num w:numId="144">
    <w:abstractNumId w:val="64"/>
  </w:num>
  <w:num w:numId="145">
    <w:abstractNumId w:val="8"/>
  </w:num>
  <w:num w:numId="146">
    <w:abstractNumId w:val="119"/>
  </w:num>
  <w:num w:numId="147">
    <w:abstractNumId w:val="37"/>
  </w:num>
  <w:num w:numId="148">
    <w:abstractNumId w:val="147"/>
  </w:num>
  <w:num w:numId="149">
    <w:abstractNumId w:val="74"/>
  </w:num>
  <w:num w:numId="150">
    <w:abstractNumId w:val="55"/>
  </w:num>
  <w:num w:numId="151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9F3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1FC2"/>
    <w:rsid w:val="000D2689"/>
    <w:rsid w:val="000D2C5B"/>
    <w:rsid w:val="000D3059"/>
    <w:rsid w:val="000D31FF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47FE1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DC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20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12D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5FEC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850"/>
    <w:rsid w:val="00311A0B"/>
    <w:rsid w:val="00311DBD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DB7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26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AF0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6B1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8E6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64E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9FC"/>
    <w:rsid w:val="00464ACE"/>
    <w:rsid w:val="00464E3F"/>
    <w:rsid w:val="00464ED8"/>
    <w:rsid w:val="004651FF"/>
    <w:rsid w:val="004654DC"/>
    <w:rsid w:val="004655B7"/>
    <w:rsid w:val="00465636"/>
    <w:rsid w:val="0046567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4EC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A35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4D20"/>
    <w:rsid w:val="004B53AE"/>
    <w:rsid w:val="004B54DA"/>
    <w:rsid w:val="004B54F1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151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676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B05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07973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403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BFC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0B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6FAC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2A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75C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8DA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57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DA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741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186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C04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0D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873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4C1A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94B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566"/>
    <w:rsid w:val="007F7844"/>
    <w:rsid w:val="007F7B2F"/>
    <w:rsid w:val="007F7B4F"/>
    <w:rsid w:val="007F7BA7"/>
    <w:rsid w:val="007F7CCC"/>
    <w:rsid w:val="007F7F4E"/>
    <w:rsid w:val="0080040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0FB5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5CA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8DC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2C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0F78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E7CD3"/>
    <w:rsid w:val="008F0294"/>
    <w:rsid w:val="008F0418"/>
    <w:rsid w:val="008F07A8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939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0E4C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57B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B16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5CB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385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1E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407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91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5ED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0A0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0C6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033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07E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0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1FD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93E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BF6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6FF"/>
    <w:rsid w:val="00D817C1"/>
    <w:rsid w:val="00D81AEF"/>
    <w:rsid w:val="00D820F2"/>
    <w:rsid w:val="00D82546"/>
    <w:rsid w:val="00D8276C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8D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5D5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68CB"/>
    <w:rsid w:val="00EB6CE1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8E6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5F29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4F05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6C7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07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8AF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8D4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B43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85</TotalTime>
  <Pages>15</Pages>
  <Words>2556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Sumonta, Maneepong</cp:lastModifiedBy>
  <cp:revision>7</cp:revision>
  <cp:lastPrinted>2022-11-03T05:16:00Z</cp:lastPrinted>
  <dcterms:created xsi:type="dcterms:W3CDTF">2022-11-03T04:00:00Z</dcterms:created>
  <dcterms:modified xsi:type="dcterms:W3CDTF">2022-11-07T03:04:00Z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